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4582A" w14:textId="2F77440A" w:rsidR="00FB1617" w:rsidRPr="00B847D1" w:rsidRDefault="00FB1617" w:rsidP="0034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 w:hanging="1350"/>
        <w:rPr>
          <w:rFonts w:ascii="Angsana New" w:hAnsi="Angsana New"/>
          <w:b/>
          <w:bCs/>
          <w:sz w:val="30"/>
          <w:szCs w:val="30"/>
          <w:cs/>
        </w:rPr>
      </w:pPr>
      <w:r w:rsidRPr="00B847D1">
        <w:rPr>
          <w:rFonts w:ascii="Angsana New" w:hAnsi="Angsana New"/>
          <w:bCs/>
          <w:sz w:val="30"/>
          <w:szCs w:val="30"/>
          <w:cs/>
        </w:rPr>
        <w:t>หมายเหตุ</w:t>
      </w:r>
      <w:r w:rsidR="003442AD">
        <w:rPr>
          <w:rFonts w:ascii="Angsana New" w:hAnsi="Angsana New"/>
          <w:bCs/>
          <w:sz w:val="30"/>
          <w:szCs w:val="30"/>
        </w:rPr>
        <w:tab/>
      </w:r>
      <w:r w:rsidRPr="00B847D1">
        <w:rPr>
          <w:rFonts w:ascii="Angsana New" w:hAnsi="Angsana New"/>
          <w:bCs/>
          <w:sz w:val="30"/>
          <w:szCs w:val="30"/>
          <w:cs/>
        </w:rPr>
        <w:t>สารบัญ</w:t>
      </w:r>
      <w:r w:rsidR="00DF0D92" w:rsidRPr="00B847D1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1E36E7E6" w14:textId="77777777" w:rsidR="00FB1617" w:rsidRPr="003145B0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4"/>
          <w:szCs w:val="24"/>
        </w:rPr>
      </w:pPr>
    </w:p>
    <w:p w14:paraId="3B6B3593" w14:textId="77777777" w:rsidR="00AE3212" w:rsidRPr="009A0030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A0030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1AF32C22" w14:textId="34C79B28" w:rsidR="00AE3212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7DF0E51F" w14:textId="54DAA2E7" w:rsidR="002C6BD5" w:rsidRDefault="002C6BD5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14:paraId="2420B1A7" w14:textId="77777777" w:rsidR="0062551B" w:rsidRPr="009A0030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A003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54C21E5" w14:textId="29F03683" w:rsidR="006222EB" w:rsidRDefault="006222EB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F6ABA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7F68137D" w14:textId="4183DBCC" w:rsidR="00255FD7" w:rsidRPr="00255FD7" w:rsidRDefault="00255FD7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55FD7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59924E5" w14:textId="77777777" w:rsidR="006222EB" w:rsidRPr="000E584C" w:rsidRDefault="006222EB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E584C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F291FB5" w14:textId="77777777" w:rsidR="00812F66" w:rsidRDefault="0039708F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8555A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47B25DA3" w14:textId="77777777" w:rsidR="005B5DB1" w:rsidRDefault="0008254F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20BF0BDC" w14:textId="77777777" w:rsidR="005B5DB1" w:rsidRPr="005B5DB1" w:rsidRDefault="0008254F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5B5DB1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5B5DB1" w:rsidRPr="005B5DB1">
        <w:rPr>
          <w:rFonts w:ascii="Angsana New" w:hAnsi="Angsana New" w:hint="cs"/>
          <w:sz w:val="30"/>
          <w:szCs w:val="30"/>
          <w:cs/>
        </w:rPr>
        <w:t>และ</w:t>
      </w:r>
      <w:r w:rsidR="005B5DB1" w:rsidRPr="005B5DB1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</w:p>
    <w:p w14:paraId="5C36C200" w14:textId="77777777" w:rsidR="00FD6D40" w:rsidRPr="00973057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3BBD53FD" w14:textId="77777777" w:rsidR="00FD6D40" w:rsidRPr="00973057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14:paraId="694BF084" w14:textId="77777777" w:rsidR="00FE3874" w:rsidRPr="00973057" w:rsidRDefault="00FE3874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156EF77" w14:textId="77777777" w:rsidR="003A4C11" w:rsidRPr="00973057" w:rsidRDefault="003A4C11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1F2D7735" w14:textId="14532D8E" w:rsidR="0068387C" w:rsidRPr="00255FD7" w:rsidRDefault="0068387C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55FD7">
        <w:rPr>
          <w:rFonts w:ascii="Angsana New" w:hAnsi="Angsana New" w:hint="cs"/>
          <w:sz w:val="30"/>
          <w:szCs w:val="30"/>
          <w:cs/>
        </w:rPr>
        <w:t>สำรอง</w:t>
      </w:r>
      <w:r w:rsidR="00255FD7" w:rsidRPr="00255FD7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2E42F0F7" w14:textId="3D782D12" w:rsidR="00FD6D40" w:rsidRPr="00973057" w:rsidRDefault="00506DCA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2E4B688D" w14:textId="77777777" w:rsidR="00FD6D40" w:rsidRPr="001C3AE8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14:paraId="1DF6C0E4" w14:textId="77777777" w:rsidR="00FD6D40" w:rsidRPr="001C3AE8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1E52B23D" w14:textId="4F5F7D6D" w:rsidR="00A44BD7" w:rsidRPr="00973057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14:paraId="658C859B" w14:textId="77777777" w:rsidR="006A1E0A" w:rsidRPr="00973057" w:rsidRDefault="006A1E0A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AEE7508" w14:textId="5A1291CA" w:rsidR="00FD6D40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56FE301" w14:textId="7AE26CC4" w:rsidR="004516E2" w:rsidRPr="00973057" w:rsidRDefault="004516E2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090C9910" w14:textId="77777777" w:rsidR="00294B79" w:rsidRDefault="009D4435" w:rsidP="00294B79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4358B688" w14:textId="77777777" w:rsidR="00294B79" w:rsidRPr="00294B79" w:rsidRDefault="00294B79" w:rsidP="00294B79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94B79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9986F4" w14:textId="77777777" w:rsidR="0062551B" w:rsidRPr="00624005" w:rsidRDefault="003145B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624005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</w:p>
    <w:p w14:paraId="78DAE959" w14:textId="77777777" w:rsidR="00477138" w:rsidRPr="00684A1B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36E9B5" w14:textId="77777777" w:rsidR="00D574B5" w:rsidRPr="00647E94" w:rsidRDefault="00D574B5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0"/>
          <w:szCs w:val="20"/>
        </w:rPr>
      </w:pPr>
    </w:p>
    <w:p w14:paraId="32B0674C" w14:textId="3E003EA4" w:rsidR="00905CF4" w:rsidRPr="00684A1B" w:rsidRDefault="00EB5726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</w:t>
      </w:r>
      <w:r w:rsidR="00EF0F62" w:rsidRPr="00993940">
        <w:rPr>
          <w:rFonts w:ascii="Angsana New" w:hAnsi="Angsana New"/>
          <w:sz w:val="30"/>
          <w:szCs w:val="30"/>
          <w:cs/>
        </w:rPr>
        <w:t>จาก</w:t>
      </w:r>
      <w:r w:rsidR="006473DF" w:rsidRPr="00644888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644888">
        <w:rPr>
          <w:rFonts w:ascii="Angsana New" w:hAnsi="Angsana New"/>
          <w:sz w:val="30"/>
          <w:szCs w:val="30"/>
          <w:cs/>
        </w:rPr>
        <w:t>เมื่อวันที่</w:t>
      </w:r>
      <w:r w:rsidR="00A767EC" w:rsidRPr="00644888">
        <w:rPr>
          <w:rFonts w:ascii="Angsana New" w:hAnsi="Angsana New"/>
          <w:sz w:val="30"/>
          <w:szCs w:val="30"/>
        </w:rPr>
        <w:t xml:space="preserve"> </w:t>
      </w:r>
      <w:r w:rsidR="005A65F6" w:rsidRPr="00644888">
        <w:rPr>
          <w:rFonts w:ascii="Angsana New" w:hAnsi="Angsana New"/>
          <w:sz w:val="30"/>
          <w:szCs w:val="30"/>
        </w:rPr>
        <w:t>2</w:t>
      </w:r>
      <w:r w:rsidR="009C4CD9" w:rsidRPr="00644888">
        <w:rPr>
          <w:rFonts w:ascii="Angsana New" w:hAnsi="Angsana New"/>
          <w:sz w:val="30"/>
          <w:szCs w:val="30"/>
        </w:rPr>
        <w:t>5</w:t>
      </w:r>
      <w:r w:rsidR="005A65F6" w:rsidRPr="00644888">
        <w:rPr>
          <w:rFonts w:ascii="Angsana New" w:hAnsi="Angsana New" w:hint="cs"/>
          <w:sz w:val="30"/>
          <w:szCs w:val="30"/>
          <w:cs/>
        </w:rPr>
        <w:t xml:space="preserve"> </w:t>
      </w:r>
      <w:r w:rsidR="005A65F6" w:rsidRPr="0064488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A65F6" w:rsidRPr="00644888">
        <w:rPr>
          <w:rFonts w:ascii="Angsana New" w:hAnsi="Angsana New"/>
          <w:sz w:val="30"/>
          <w:szCs w:val="30"/>
        </w:rPr>
        <w:t>256</w:t>
      </w:r>
      <w:r w:rsidR="0040016F" w:rsidRPr="00644888">
        <w:rPr>
          <w:rFonts w:ascii="Angsana New" w:hAnsi="Angsana New"/>
          <w:sz w:val="30"/>
          <w:szCs w:val="30"/>
        </w:rPr>
        <w:t>5</w:t>
      </w:r>
    </w:p>
    <w:p w14:paraId="34779E56" w14:textId="77777777" w:rsidR="00FB1617" w:rsidRPr="00647E94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0"/>
          <w:szCs w:val="20"/>
        </w:rPr>
      </w:pPr>
    </w:p>
    <w:p w14:paraId="6C021268" w14:textId="77777777" w:rsidR="00DE1932" w:rsidRPr="00F518E3" w:rsidRDefault="00EB5726" w:rsidP="00F518E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518E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ข้อมูลทั่วไป </w:t>
      </w:r>
    </w:p>
    <w:p w14:paraId="26891B14" w14:textId="77777777" w:rsidR="00FB1617" w:rsidRPr="00647E94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0"/>
          <w:szCs w:val="20"/>
        </w:rPr>
      </w:pPr>
    </w:p>
    <w:p w14:paraId="420A9FAB" w14:textId="35ACE6C9" w:rsidR="004A79A3" w:rsidRPr="004A79A3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 ซีลิค คอร์พ จำกัด (มหาชน) “บริษัท” เป็นนิติบุคคลที่จัดตั้งขึ้นและจดทะเบียนกับตลาดหลักทรัพย์ เอ็ม เอ ไอในประเทศไทย เมื่อวันที่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18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2559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โดยมีที่อยู่จดทะเบียนของบริษัทตั้งอยู่เลขที่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270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ถนนเลียบคลอง</w:t>
      </w:r>
      <w:r w:rsidR="00D54B9A">
        <w:rPr>
          <w:rFonts w:ascii="Angsana New" w:hAnsi="Angsana New"/>
          <w:sz w:val="30"/>
          <w:szCs w:val="30"/>
          <w:lang w:eastAsia="x-none"/>
        </w:rPr>
        <w:br/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>ภาษีเจริญฝั่งใต้ แขวงหนองแขม เขตหนองแขม กรุงเทพมหานคร ประเทศไทย</w:t>
      </w:r>
    </w:p>
    <w:p w14:paraId="152EF7CC" w14:textId="77777777" w:rsidR="004A79A3" w:rsidRPr="00647E94" w:rsidRDefault="004A79A3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03A86B57" w14:textId="0A7BC1D6" w:rsidR="00F27548" w:rsidRPr="00502618" w:rsidRDefault="00F27548" w:rsidP="00502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75D1F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ผู้ถือหุ้นรายใหญ่ในระหว่าง</w:t>
      </w:r>
      <w:r w:rsidR="00BC67B3" w:rsidRPr="00875D1F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ปี</w:t>
      </w:r>
      <w:r w:rsidRPr="00875D1F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ได้แก่ </w:t>
      </w:r>
      <w:r w:rsidR="00502618" w:rsidRPr="00875D1F">
        <w:rPr>
          <w:rFonts w:asciiTheme="majorBidi" w:hAnsiTheme="majorBidi"/>
          <w:sz w:val="30"/>
          <w:szCs w:val="30"/>
          <w:cs/>
          <w:lang w:eastAsia="x-none"/>
        </w:rPr>
        <w:t>นายณรงค์ สุวัฒนพิมพ์ ถือหุ้น</w:t>
      </w:r>
      <w:r w:rsidR="00502618" w:rsidRPr="00644888">
        <w:rPr>
          <w:rFonts w:asciiTheme="majorBidi" w:hAnsiTheme="majorBidi"/>
          <w:sz w:val="30"/>
          <w:szCs w:val="30"/>
          <w:cs/>
          <w:lang w:eastAsia="x-none"/>
        </w:rPr>
        <w:t xml:space="preserve">ร้อยละ </w:t>
      </w:r>
      <w:r w:rsidR="00502618" w:rsidRPr="00644888">
        <w:rPr>
          <w:rFonts w:asciiTheme="majorBidi" w:hAnsiTheme="majorBidi"/>
          <w:sz w:val="30"/>
          <w:szCs w:val="30"/>
          <w:lang w:eastAsia="x-none"/>
        </w:rPr>
        <w:t>27</w:t>
      </w:r>
      <w:r w:rsidR="00502618" w:rsidRPr="00644888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502618" w:rsidRPr="00644888">
        <w:rPr>
          <w:rFonts w:asciiTheme="majorBidi" w:hAnsiTheme="majorBidi"/>
          <w:sz w:val="30"/>
          <w:szCs w:val="30"/>
          <w:lang w:eastAsia="x-none"/>
        </w:rPr>
        <w:t>83</w:t>
      </w:r>
      <w:r w:rsidR="00502618" w:rsidRPr="00644888">
        <w:rPr>
          <w:rFonts w:asciiTheme="majorBidi" w:hAnsiTheme="majorBidi"/>
          <w:sz w:val="30"/>
          <w:szCs w:val="30"/>
          <w:cs/>
          <w:lang w:eastAsia="x-none"/>
        </w:rPr>
        <w:t xml:space="preserve"> นาย</w:t>
      </w:r>
      <w:r w:rsidR="00502618" w:rsidRPr="00875D1F">
        <w:rPr>
          <w:rFonts w:asciiTheme="majorBidi" w:hAnsiTheme="majorBidi"/>
          <w:sz w:val="30"/>
          <w:szCs w:val="30"/>
          <w:cs/>
          <w:lang w:eastAsia="x-none"/>
        </w:rPr>
        <w:t>เอก สุวัฒนพิมพ์ ถือหุ้นร้อยละ</w:t>
      </w:r>
      <w:r w:rsidR="00502618" w:rsidRPr="00502618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</w:t>
      </w:r>
      <w:r w:rsidR="00875D1F">
        <w:rPr>
          <w:rFonts w:asciiTheme="majorBidi" w:hAnsiTheme="majorBidi"/>
          <w:spacing w:val="-6"/>
          <w:sz w:val="30"/>
          <w:szCs w:val="30"/>
          <w:cs/>
          <w:lang w:eastAsia="x-none"/>
        </w:rPr>
        <w:br/>
      </w:r>
      <w:r w:rsidR="00502618" w:rsidRPr="00644888">
        <w:rPr>
          <w:rFonts w:asciiTheme="majorBidi" w:hAnsiTheme="majorBidi"/>
          <w:spacing w:val="-2"/>
          <w:sz w:val="30"/>
          <w:szCs w:val="30"/>
          <w:lang w:eastAsia="x-none"/>
        </w:rPr>
        <w:t>20</w:t>
      </w:r>
      <w:r w:rsidR="00502618" w:rsidRPr="00644888">
        <w:rPr>
          <w:rFonts w:asciiTheme="majorBidi" w:hAnsiTheme="majorBidi"/>
          <w:spacing w:val="-2"/>
          <w:sz w:val="30"/>
          <w:szCs w:val="30"/>
          <w:cs/>
          <w:lang w:eastAsia="x-none"/>
        </w:rPr>
        <w:t>.</w:t>
      </w:r>
      <w:r w:rsidR="00502618" w:rsidRPr="00644888">
        <w:rPr>
          <w:rFonts w:asciiTheme="majorBidi" w:hAnsiTheme="majorBidi"/>
          <w:spacing w:val="-2"/>
          <w:sz w:val="30"/>
          <w:szCs w:val="30"/>
          <w:lang w:eastAsia="x-none"/>
        </w:rPr>
        <w:t>0</w:t>
      </w:r>
      <w:r w:rsidR="00644888" w:rsidRPr="00644888">
        <w:rPr>
          <w:rFonts w:asciiTheme="majorBidi" w:hAnsiTheme="majorBidi"/>
          <w:spacing w:val="-2"/>
          <w:sz w:val="30"/>
          <w:szCs w:val="30"/>
          <w:lang w:eastAsia="x-none"/>
        </w:rPr>
        <w:t>2</w:t>
      </w:r>
      <w:r w:rsidR="00502618" w:rsidRPr="0064488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โดยบุคคลทั้งสองเป็นกรรมการของบริษัท และบริษัท สหพัฒนาอินเตอร์โฮลดิ้ง จำกัด (มหาชน) ถือหุ้นร้อยละ</w:t>
      </w:r>
      <w:r w:rsidR="00502618" w:rsidRPr="00644888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502618" w:rsidRPr="00644888">
        <w:rPr>
          <w:rFonts w:asciiTheme="majorBidi" w:hAnsiTheme="majorBidi"/>
          <w:sz w:val="30"/>
          <w:szCs w:val="30"/>
          <w:lang w:eastAsia="x-none"/>
        </w:rPr>
        <w:t>10</w:t>
      </w:r>
      <w:r w:rsidR="00502618" w:rsidRPr="00644888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644888" w:rsidRPr="00644888">
        <w:rPr>
          <w:rFonts w:asciiTheme="majorBidi" w:hAnsiTheme="majorBidi"/>
          <w:sz w:val="30"/>
          <w:szCs w:val="30"/>
          <w:lang w:eastAsia="x-none"/>
        </w:rPr>
        <w:t>47</w:t>
      </w:r>
    </w:p>
    <w:p w14:paraId="6F2A9C9A" w14:textId="572C4C71" w:rsidR="00903490" w:rsidRPr="00647E94" w:rsidRDefault="00903490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597D63EA" w14:textId="21EC9C9E" w:rsidR="004A79A3" w:rsidRPr="002A5F98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A79A3">
        <w:rPr>
          <w:rFonts w:ascii="Angsana New" w:hAnsi="Angsana New"/>
          <w:sz w:val="30"/>
          <w:szCs w:val="30"/>
          <w:cs/>
          <w:lang w:val="th-TH" w:eastAsia="x-none"/>
        </w:rPr>
        <w:t>บริษัทและบริษัทย่อย (“กลุ่มบริษัท”) ดำเนินธุรกิจหลักเกี่ยวกับการผลิตและจำหน่ายกาวซึ่งใช้ในอุตสาหกรรมประเภทต่าง</w:t>
      </w:r>
      <w:r w:rsidR="004D01D6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4A79A3">
        <w:rPr>
          <w:rFonts w:ascii="Angsana New" w:hAnsi="Angsana New"/>
          <w:sz w:val="30"/>
          <w:szCs w:val="30"/>
          <w:cs/>
          <w:lang w:val="th-TH" w:eastAsia="x-none"/>
        </w:rPr>
        <w:t>ๆ รวมถึงฉลากที่มีกาวในตัว สำหรับตลาดทั้งในและต่างประเทศ รายละเอียดของบริษัทย่อย ณ วันที่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D54B9A">
        <w:rPr>
          <w:rFonts w:ascii="Angsana New" w:hAnsi="Angsana New"/>
          <w:sz w:val="30"/>
          <w:szCs w:val="30"/>
          <w:cs/>
          <w:lang w:val="th-TH" w:eastAsia="x-none"/>
        </w:rPr>
        <w:br/>
      </w:r>
      <w:r w:rsidR="004F608B" w:rsidRPr="004F608B">
        <w:rPr>
          <w:rFonts w:ascii="Angsana New" w:hAnsi="Angsana New"/>
          <w:sz w:val="30"/>
          <w:szCs w:val="30"/>
          <w:lang w:eastAsia="x-none"/>
        </w:rPr>
        <w:t>31</w:t>
      </w:r>
      <w:r w:rsidRPr="004A79A3">
        <w:rPr>
          <w:rFonts w:ascii="Angsana New" w:hAnsi="Angsana New"/>
          <w:sz w:val="30"/>
          <w:szCs w:val="30"/>
          <w:cs/>
          <w:lang w:val="th-TH" w:eastAsia="x-none"/>
        </w:rPr>
        <w:t xml:space="preserve"> ธันวาคม</w:t>
      </w:r>
      <w:r w:rsidR="002A5F98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647E94" w:rsidRPr="00647E94">
        <w:rPr>
          <w:rFonts w:ascii="Angsana New" w:hAnsi="Angsana New" w:hint="cs"/>
          <w:sz w:val="30"/>
          <w:szCs w:val="30"/>
          <w:lang w:eastAsia="x-none"/>
        </w:rPr>
        <w:t>2564</w:t>
      </w:r>
      <w:r w:rsidR="002A5F98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และ </w:t>
      </w:r>
      <w:r w:rsidR="002A5F98">
        <w:rPr>
          <w:rFonts w:ascii="Angsana New" w:hAnsi="Angsana New"/>
          <w:sz w:val="30"/>
          <w:szCs w:val="30"/>
          <w:lang w:eastAsia="x-none"/>
        </w:rPr>
        <w:t xml:space="preserve">2563 </w:t>
      </w:r>
      <w:r w:rsidR="002A5F98">
        <w:rPr>
          <w:rFonts w:ascii="Angsana New" w:hAnsi="Angsana New" w:hint="cs"/>
          <w:sz w:val="30"/>
          <w:szCs w:val="30"/>
          <w:cs/>
          <w:lang w:eastAsia="x-none"/>
        </w:rPr>
        <w:t xml:space="preserve">ได้เปิดเผยไว้ในหมายเหตุข้อ </w:t>
      </w:r>
      <w:r w:rsidR="008A6511">
        <w:rPr>
          <w:rFonts w:ascii="Angsana New" w:hAnsi="Angsana New"/>
          <w:sz w:val="30"/>
          <w:szCs w:val="30"/>
          <w:lang w:eastAsia="x-none"/>
        </w:rPr>
        <w:t>8</w:t>
      </w:r>
    </w:p>
    <w:p w14:paraId="226DE32F" w14:textId="77777777" w:rsidR="00251835" w:rsidRPr="00647E94" w:rsidRDefault="00251835" w:rsidP="004A79A3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3D027A6" w14:textId="77777777" w:rsidR="00DE1932" w:rsidRPr="00032D20" w:rsidRDefault="00B15330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032D20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ณฑ์การจัดทำงบการเงิน </w:t>
      </w:r>
    </w:p>
    <w:p w14:paraId="385A7C7A" w14:textId="77777777" w:rsidR="00B15330" w:rsidRPr="00647E94" w:rsidRDefault="00B15330" w:rsidP="00D401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2630C70" w14:textId="625D3936" w:rsidR="00AF3563" w:rsidRDefault="00694AFD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D49C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C3AE8">
        <w:rPr>
          <w:rFonts w:ascii="Angsana New" w:hAnsi="Angsana New"/>
          <w:sz w:val="30"/>
          <w:szCs w:val="30"/>
        </w:rPr>
        <w:br/>
      </w:r>
      <w:r w:rsidRPr="009D49CD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94AFD">
        <w:rPr>
          <w:rFonts w:ascii="Angsana New" w:hAnsi="Angsana New"/>
          <w:sz w:val="30"/>
          <w:szCs w:val="30"/>
          <w:cs/>
        </w:rPr>
        <w:t xml:space="preserve"> </w:t>
      </w:r>
      <w:r w:rsidR="00D40179">
        <w:rPr>
          <w:rFonts w:ascii="Angsana New" w:hAnsi="Angsana New"/>
          <w:sz w:val="30"/>
          <w:szCs w:val="30"/>
        </w:rPr>
        <w:br/>
      </w:r>
      <w:r w:rsidR="00D40179" w:rsidRPr="00D40179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D40179" w:rsidRPr="001E5F87">
        <w:rPr>
          <w:rFonts w:ascii="Angsana New" w:hAnsi="Angsana New"/>
          <w:sz w:val="30"/>
          <w:szCs w:val="30"/>
          <w:cs/>
        </w:rPr>
        <w:t>บริษัท</w:t>
      </w:r>
      <w:r w:rsidR="00D40179" w:rsidRPr="001E5F87">
        <w:rPr>
          <w:rFonts w:ascii="Angsana New" w:hAnsi="Angsana New"/>
          <w:sz w:val="30"/>
          <w:szCs w:val="30"/>
        </w:rPr>
        <w:t xml:space="preserve"> </w:t>
      </w:r>
      <w:r w:rsidR="001B10A2" w:rsidRPr="001E5F87">
        <w:rPr>
          <w:rFonts w:ascii="Angsana New" w:hAnsi="Angsana New" w:hint="cs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1B10A2" w:rsidRPr="001E5F87">
        <w:rPr>
          <w:rFonts w:ascii="Angsana New" w:hAnsi="Angsana New"/>
          <w:sz w:val="30"/>
          <w:szCs w:val="30"/>
        </w:rPr>
        <w:t xml:space="preserve">3 </w:t>
      </w:r>
      <w:r w:rsidR="001B10A2" w:rsidRPr="001E5F87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6657401" w14:textId="2DA507CF" w:rsidR="00852DA2" w:rsidRPr="00647E94" w:rsidRDefault="00852DA2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rPr>
          <w:rFonts w:ascii="Angsana New" w:hAnsi="Angsana New"/>
          <w:sz w:val="20"/>
          <w:szCs w:val="20"/>
        </w:rPr>
      </w:pPr>
    </w:p>
    <w:p w14:paraId="520D844C" w14:textId="1C99BDC7" w:rsidR="0061497D" w:rsidRDefault="00852DA2" w:rsidP="00831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="005D2907" w:rsidRPr="005D290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5D2907">
        <w:rPr>
          <w:rFonts w:ascii="Angsana New" w:hAnsi="Angsana New"/>
          <w:sz w:val="30"/>
          <w:szCs w:val="30"/>
        </w:rPr>
        <w:t xml:space="preserve"> </w:t>
      </w:r>
      <w:r w:rsidR="005D2907" w:rsidRPr="005D2907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 w:rsidR="00D7097D">
        <w:rPr>
          <w:rFonts w:ascii="Angsana New" w:hAnsi="Angsana New"/>
          <w:sz w:val="30"/>
          <w:szCs w:val="30"/>
        </w:rPr>
        <w:br/>
      </w:r>
      <w:r w:rsidR="005D2907" w:rsidRPr="005D2907">
        <w:rPr>
          <w:rFonts w:ascii="Angsana New" w:hAnsi="Angsana New"/>
          <w:sz w:val="30"/>
          <w:szCs w:val="30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17C2C6DC" w14:textId="77777777" w:rsidR="00CE0387" w:rsidRPr="00647E94" w:rsidRDefault="00CE0387" w:rsidP="00CE0387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sz w:val="20"/>
          <w:szCs w:val="20"/>
          <w:lang w:eastAsia="x-none"/>
        </w:rPr>
      </w:pPr>
    </w:p>
    <w:p w14:paraId="2653A64A" w14:textId="18885C25" w:rsidR="002C6BD5" w:rsidRPr="0089707F" w:rsidRDefault="002C6BD5" w:rsidP="0043498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630"/>
        </w:tabs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89707F">
        <w:rPr>
          <w:rFonts w:ascii="Angsana New" w:hAnsi="Angsana New" w:hint="cs"/>
          <w:sz w:val="30"/>
          <w:szCs w:val="30"/>
          <w:u w:val="none"/>
          <w:cs/>
          <w:lang w:val="en-US"/>
        </w:rPr>
        <w:t>นโยบายการบัญชีที่สำคัญ</w:t>
      </w:r>
    </w:p>
    <w:p w14:paraId="39E23A79" w14:textId="77777777" w:rsidR="004A79A3" w:rsidRPr="00647E94" w:rsidRDefault="004A79A3" w:rsidP="009D0F15">
      <w:pPr>
        <w:rPr>
          <w:rFonts w:asciiTheme="majorBidi" w:hAnsiTheme="majorBidi" w:cstheme="majorBidi"/>
          <w:sz w:val="20"/>
          <w:szCs w:val="20"/>
          <w:lang w:val="x-none" w:eastAsia="x-none"/>
        </w:rPr>
      </w:pPr>
      <w:bookmarkStart w:id="0" w:name="_Hlk24130185"/>
    </w:p>
    <w:bookmarkEnd w:id="0"/>
    <w:p w14:paraId="7120284E" w14:textId="77777777" w:rsidR="009D0F15" w:rsidRPr="009D0F15" w:rsidRDefault="009D0F15" w:rsidP="0058207B">
      <w:pPr>
        <w:widowControl w:val="0"/>
        <w:numPr>
          <w:ilvl w:val="1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D0F1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F4879F4" w14:textId="1B63BA59" w:rsidR="00C057F7" w:rsidRPr="00647E94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BF0B8E1" w14:textId="3EC76723" w:rsidR="00C057F7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C057F7">
        <w:rPr>
          <w:rFonts w:ascii="Angsana New" w:hAnsi="Angsana New"/>
          <w:sz w:val="30"/>
          <w:szCs w:val="30"/>
          <w:cs/>
          <w:lang w:val="en-US" w:eastAsia="en-US"/>
        </w:rPr>
        <w:t>งบการเงินรวมประกอบด้วยงบการเงินของบริษัท และบริษัทย่อย (รวมกันเรียกว่า “กลุ่มบริษัท”)</w:t>
      </w:r>
    </w:p>
    <w:p w14:paraId="5214CE41" w14:textId="2BFB722B" w:rsidR="001B10A2" w:rsidRPr="00594F61" w:rsidRDefault="001B10A2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  <w:r w:rsidRPr="00647E94">
        <w:rPr>
          <w:rFonts w:asciiTheme="majorBidi" w:hAnsiTheme="majorBidi" w:cstheme="majorBidi"/>
          <w:sz w:val="30"/>
          <w:szCs w:val="30"/>
          <w:cs/>
        </w:rPr>
        <w:lastRenderedPageBreak/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647E94">
        <w:rPr>
          <w:rFonts w:asciiTheme="majorBidi" w:hAnsiTheme="majorBidi" w:cstheme="majorBidi"/>
          <w:sz w:val="30"/>
          <w:szCs w:val="30"/>
        </w:rPr>
        <w:t xml:space="preserve"> </w:t>
      </w:r>
      <w:r w:rsidRPr="00647E94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  <w:r w:rsidRPr="00647E94">
        <w:rPr>
          <w:rFonts w:asciiTheme="majorBidi" w:hAnsiTheme="majorBidi" w:cstheme="majorBidi"/>
          <w:spacing w:val="-4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</w:t>
      </w:r>
      <w:r w:rsidRPr="00647E94">
        <w:rPr>
          <w:rFonts w:asciiTheme="majorBidi" w:hAnsiTheme="majorBidi"/>
          <w:spacing w:val="-4"/>
          <w:sz w:val="30"/>
          <w:szCs w:val="30"/>
          <w:cs/>
        </w:rPr>
        <w:t>ได้</w:t>
      </w:r>
      <w:r w:rsidRPr="00647E94">
        <w:rPr>
          <w:rFonts w:asciiTheme="majorBidi" w:hAnsiTheme="majorBidi" w:cstheme="majorBidi"/>
          <w:spacing w:val="-4"/>
          <w:sz w:val="30"/>
          <w:szCs w:val="30"/>
          <w:cs/>
        </w:rPr>
        <w:t>เสียในสินทรัพย์สุทธิที่ได้มาจากผู้ถูกซื้อ</w:t>
      </w:r>
      <w:r w:rsidRPr="00647E9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7E94">
        <w:rPr>
          <w:rFonts w:asciiTheme="majorBidi" w:hAnsiTheme="majorBidi"/>
          <w:spacing w:val="-4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</w:t>
      </w:r>
      <w:r w:rsidRPr="00647E94">
        <w:rPr>
          <w:rFonts w:asciiTheme="majorBidi" w:hAnsiTheme="majorBidi"/>
          <w:spacing w:val="-4"/>
          <w:sz w:val="30"/>
          <w:szCs w:val="30"/>
        </w:rPr>
        <w:br/>
      </w:r>
      <w:r w:rsidRPr="00647E94">
        <w:rPr>
          <w:rFonts w:asciiTheme="majorBidi" w:hAnsiTheme="majorBidi"/>
          <w:spacing w:val="-4"/>
          <w:sz w:val="30"/>
          <w:szCs w:val="30"/>
          <w:cs/>
        </w:rPr>
        <w:t>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6E3881E7" w14:textId="08DC7355" w:rsidR="00CB23C7" w:rsidRPr="00647E94" w:rsidRDefault="00CB23C7" w:rsidP="002C6614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  <w:lang w:val="en-US" w:eastAsia="en-US"/>
        </w:rPr>
      </w:pPr>
    </w:p>
    <w:p w14:paraId="559C3F77" w14:textId="2E1824CC" w:rsidR="009D0F15" w:rsidRPr="00623946" w:rsidRDefault="009D0F15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663BA77F" w14:textId="77777777" w:rsidR="009D0F15" w:rsidRPr="00647E94" w:rsidRDefault="009D0F15" w:rsidP="009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7B33FB9" w14:textId="4DDBA31F" w:rsidR="00AB4909" w:rsidRDefault="00AB4909" w:rsidP="00245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B4909">
        <w:rPr>
          <w:rFonts w:asciiTheme="majorBidi" w:hAnsi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</w:t>
      </w:r>
      <w:r w:rsidRPr="00245475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Theme="majorBidi" w:hAnsiTheme="majorBidi"/>
          <w:sz w:val="30"/>
          <w:szCs w:val="30"/>
          <w:cs/>
        </w:rPr>
        <w:br/>
      </w:r>
      <w:r w:rsidRPr="00AB4909">
        <w:rPr>
          <w:rFonts w:asciiTheme="majorBidi" w:hAnsiTheme="majorBidi"/>
          <w:sz w:val="30"/>
          <w:szCs w:val="30"/>
          <w:cs/>
        </w:rPr>
        <w:t xml:space="preserve">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</w:t>
      </w:r>
      <w:r>
        <w:rPr>
          <w:rFonts w:asciiTheme="majorBidi" w:hAnsiTheme="majorBidi"/>
          <w:sz w:val="30"/>
          <w:szCs w:val="30"/>
          <w:cs/>
        </w:rPr>
        <w:br/>
      </w:r>
      <w:r w:rsidRPr="00AB4909">
        <w:rPr>
          <w:rFonts w:asciiTheme="majorBidi" w:hAnsiTheme="majorBidi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6BC4BD7" w14:textId="77777777" w:rsidR="00AB4909" w:rsidRPr="00647E94" w:rsidRDefault="00AB4909" w:rsidP="00C63FAA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DB982E" w14:textId="127849F1" w:rsidR="006163D2" w:rsidRDefault="00AB4909" w:rsidP="00245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A45217">
        <w:rPr>
          <w:rFonts w:asciiTheme="majorBidi" w:hAnsiTheme="majorBidi"/>
          <w:sz w:val="30"/>
          <w:szCs w:val="30"/>
          <w:cs/>
        </w:rPr>
        <w:t>ค่าความนิยมถูกวัดมูลค่า ณ วันที่ซื้อ</w:t>
      </w:r>
      <w:r w:rsidR="00A45217" w:rsidRPr="00A45217">
        <w:rPr>
          <w:rFonts w:asciiTheme="majorBidi" w:hAnsiTheme="majorBidi" w:hint="cs"/>
          <w:sz w:val="30"/>
          <w:szCs w:val="30"/>
          <w:cs/>
        </w:rPr>
        <w:t xml:space="preserve"> </w:t>
      </w:r>
      <w:r w:rsidRPr="00A45217">
        <w:rPr>
          <w:rFonts w:asciiTheme="majorBidi" w:hAnsiTheme="majorBidi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</w:t>
      </w:r>
      <w:r w:rsidRPr="00A45217">
        <w:rPr>
          <w:rFonts w:asciiTheme="majorBidi" w:hAnsiTheme="majorBidi"/>
          <w:spacing w:val="-8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</w:t>
      </w:r>
    </w:p>
    <w:p w14:paraId="04BA257F" w14:textId="77777777" w:rsidR="001B10A2" w:rsidRPr="00647E94" w:rsidRDefault="001B10A2" w:rsidP="00245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2ACE6BCC" w14:textId="206EA3C6" w:rsidR="006163D2" w:rsidRDefault="00AB490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E009E8">
        <w:rPr>
          <w:rFonts w:asciiTheme="majorBidi" w:hAnsiTheme="majorBidi"/>
          <w:spacing w:val="-6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</w:t>
      </w:r>
      <w:r w:rsidRPr="001E5F87">
        <w:rPr>
          <w:rFonts w:asciiTheme="majorBidi" w:hAnsiTheme="majorBidi"/>
          <w:spacing w:val="-6"/>
          <w:sz w:val="30"/>
          <w:szCs w:val="30"/>
          <w:cs/>
        </w:rPr>
        <w:t xml:space="preserve">ให้แก่เจ้าของเดิม </w:t>
      </w:r>
      <w:r w:rsidR="00F14C3A" w:rsidRPr="001E5F87">
        <w:rPr>
          <w:rFonts w:asciiTheme="majorBidi" w:hAnsiTheme="majorBidi" w:hint="cs"/>
          <w:spacing w:val="-6"/>
          <w:sz w:val="30"/>
          <w:szCs w:val="30"/>
          <w:cs/>
        </w:rPr>
        <w:t>สิ่งตอบแทน</w:t>
      </w:r>
      <w:r w:rsidR="00E009E8" w:rsidRPr="001E5F87">
        <w:rPr>
          <w:rFonts w:asciiTheme="majorBidi" w:hAnsiTheme="majorBidi"/>
          <w:spacing w:val="-6"/>
          <w:sz w:val="30"/>
          <w:szCs w:val="30"/>
        </w:rPr>
        <w:br/>
      </w:r>
      <w:r w:rsidR="00F14C3A" w:rsidRPr="001E5F87">
        <w:rPr>
          <w:rFonts w:asciiTheme="majorBidi" w:hAnsiTheme="majorBidi" w:hint="cs"/>
          <w:sz w:val="30"/>
          <w:szCs w:val="30"/>
          <w:cs/>
        </w:rPr>
        <w:t>ที่ต้องจ่ายเมื่อเข้าเงื่อนไข</w:t>
      </w:r>
      <w:r w:rsidRPr="001E5F87">
        <w:rPr>
          <w:rFonts w:asciiTheme="majorBidi" w:hAnsiTheme="majorBidi"/>
          <w:sz w:val="30"/>
          <w:szCs w:val="30"/>
          <w:cs/>
        </w:rPr>
        <w:t xml:space="preserve"> และส่วนได้เสียในส่วนของเจ้าของที่ออกโดยกลุ่มบริษัท</w:t>
      </w:r>
      <w:r w:rsidRPr="00AB4909">
        <w:rPr>
          <w:rFonts w:asciiTheme="majorBidi" w:hAnsiTheme="majorBidi"/>
          <w:sz w:val="30"/>
          <w:szCs w:val="30"/>
          <w:cs/>
        </w:rPr>
        <w:t xml:space="preserve"> </w:t>
      </w:r>
    </w:p>
    <w:p w14:paraId="3E130A2E" w14:textId="3F9FEF57" w:rsidR="00685EB2" w:rsidRPr="00647E94" w:rsidRDefault="00685EB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153ACD75" w14:textId="234BBF50" w:rsidR="00C057F7" w:rsidRDefault="00C057F7" w:rsidP="0078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009E8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</w:t>
      </w:r>
      <w:r w:rsidRPr="00E009E8">
        <w:rPr>
          <w:rFonts w:asciiTheme="majorBidi" w:hAnsiTheme="majorBidi"/>
          <w:spacing w:val="-6"/>
          <w:sz w:val="30"/>
          <w:szCs w:val="30"/>
          <w:cs/>
        </w:rPr>
        <w:t>ปัจจุบัน</w:t>
      </w:r>
      <w:r w:rsidR="00E009E8" w:rsidRPr="00E009E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E009E8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ซึ่งเกิดขึ้น</w:t>
      </w:r>
      <w:r w:rsidRPr="00C057F7">
        <w:rPr>
          <w:rFonts w:asciiTheme="majorBidi" w:hAnsiTheme="majorBidi" w:cstheme="majorBidi"/>
          <w:sz w:val="30"/>
          <w:szCs w:val="30"/>
          <w:cs/>
          <w:lang w:val="x-none" w:eastAsia="x-none"/>
        </w:rPr>
        <w:t>จากเหตุการณ์ในอดีต และสามารถวัดมูลค่ายุติธรรมได้อย่างน่าเชื่อถือ</w:t>
      </w:r>
    </w:p>
    <w:p w14:paraId="2BF7345C" w14:textId="77777777" w:rsidR="007866DA" w:rsidRPr="00647E94" w:rsidRDefault="007866DA" w:rsidP="0078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5263490A" w14:textId="2D6320FF" w:rsidR="00512177" w:rsidRDefault="00512177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>
        <w:rPr>
          <w:rFonts w:ascii="Angsana New" w:hAnsi="Angsana New" w:hint="cs"/>
          <w:b/>
          <w:bCs/>
          <w:cs/>
          <w:lang w:val="th-TH"/>
        </w:rPr>
        <w:t>เงินลงทุนในบริษัทย่อย</w:t>
      </w:r>
    </w:p>
    <w:p w14:paraId="4EF59739" w14:textId="27F169A7" w:rsidR="00512177" w:rsidRPr="00647E94" w:rsidRDefault="00512177" w:rsidP="00512177">
      <w:pPr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0A028C89" w14:textId="45A06E29" w:rsidR="00512177" w:rsidRDefault="00512177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512177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Pr="00512177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512177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</w:t>
      </w:r>
      <w:r w:rsidRPr="00DE7F66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</w:t>
      </w:r>
      <w:r w:rsidRPr="00DE7F66">
        <w:rPr>
          <w:rFonts w:asciiTheme="majorBidi" w:hAnsiTheme="majorBidi" w:cstheme="majorBidi" w:hint="cs"/>
          <w:sz w:val="30"/>
          <w:szCs w:val="30"/>
          <w:cs/>
        </w:rPr>
        <w:t>ค่าเผื่อ</w:t>
      </w:r>
      <w:r w:rsidRPr="00DE7F66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512177">
        <w:rPr>
          <w:rFonts w:asciiTheme="majorBidi" w:hAnsiTheme="majorBidi" w:cstheme="majorBidi"/>
          <w:sz w:val="30"/>
          <w:szCs w:val="30"/>
        </w:rPr>
        <w:t xml:space="preserve"> </w:t>
      </w:r>
      <w:r w:rsidR="0096460D" w:rsidRPr="0096460D">
        <w:rPr>
          <w:rFonts w:asciiTheme="majorBidi" w:hAnsi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1A5AC983" w14:textId="26883239" w:rsidR="00647E94" w:rsidRDefault="0064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 w:eastAsia="x-none"/>
        </w:rPr>
      </w:pPr>
      <w:r>
        <w:rPr>
          <w:rFonts w:asciiTheme="majorBidi" w:hAnsiTheme="majorBidi" w:cstheme="majorBidi"/>
          <w:sz w:val="28"/>
          <w:szCs w:val="28"/>
          <w:cs/>
          <w:lang w:val="th-TH" w:eastAsia="x-none"/>
        </w:rPr>
        <w:br w:type="page"/>
      </w:r>
    </w:p>
    <w:p w14:paraId="68CDBBC7" w14:textId="0AE37099" w:rsidR="0052067D" w:rsidRPr="00D61999" w:rsidRDefault="0052067D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 w:rsidRPr="00D61999">
        <w:rPr>
          <w:rFonts w:ascii="Angsana New" w:hAnsi="Angsana New" w:hint="cs"/>
          <w:b/>
          <w:bCs/>
          <w:cs/>
          <w:lang w:val="th-TH"/>
        </w:rPr>
        <w:lastRenderedPageBreak/>
        <w:t xml:space="preserve">เงินตราต่างประเทศ </w:t>
      </w:r>
    </w:p>
    <w:p w14:paraId="1EAC58D3" w14:textId="77777777" w:rsidR="004516E2" w:rsidRPr="00647E94" w:rsidRDefault="004516E2" w:rsidP="004516E2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58B9ACC" w14:textId="6DA3A617" w:rsidR="0052067D" w:rsidRDefault="00936B5F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D641FB">
        <w:rPr>
          <w:rFonts w:asciiTheme="majorBidi" w:hAnsiTheme="majorBidi"/>
          <w:spacing w:val="-4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</w:t>
      </w:r>
      <w:r w:rsidRPr="00936B5F">
        <w:rPr>
          <w:rFonts w:asciiTheme="majorBidi" w:hAnsiTheme="majorBidi"/>
          <w:sz w:val="30"/>
          <w:szCs w:val="30"/>
          <w:cs/>
        </w:rPr>
        <w:t>ต่างประเทศ แปลงค่าเป็นสกุลเงินที่ใช้ในการดำเนินงานของแต่ละบริษัทในกลุ่มบริษัท</w:t>
      </w:r>
      <w:r w:rsidR="0032103B">
        <w:rPr>
          <w:rFonts w:asciiTheme="majorBidi" w:hAnsiTheme="majorBidi"/>
          <w:sz w:val="30"/>
          <w:szCs w:val="30"/>
        </w:rPr>
        <w:t xml:space="preserve"> </w:t>
      </w:r>
      <w:r w:rsidRPr="00936B5F">
        <w:rPr>
          <w:rFonts w:asciiTheme="majorBidi" w:hAnsiTheme="majorBidi"/>
          <w:sz w:val="30"/>
          <w:szCs w:val="30"/>
          <w:cs/>
        </w:rPr>
        <w:t xml:space="preserve">โดยใช้อัตราแลกเปลี่ยน ณ </w:t>
      </w:r>
      <w:r w:rsidRPr="00D641FB">
        <w:rPr>
          <w:rFonts w:asciiTheme="majorBidi" w:hAnsiTheme="majorBidi"/>
          <w:spacing w:val="-4"/>
          <w:sz w:val="30"/>
          <w:szCs w:val="30"/>
          <w:cs/>
        </w:rPr>
        <w:t>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936B5F">
        <w:rPr>
          <w:rFonts w:asciiTheme="majorBidi" w:hAnsiTheme="majorBidi"/>
          <w:sz w:val="30"/>
          <w:szCs w:val="30"/>
          <w:cs/>
        </w:rPr>
        <w:t xml:space="preserve">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D7FCCEA" w14:textId="77777777" w:rsidR="00594F61" w:rsidRPr="00647E94" w:rsidRDefault="00594F61" w:rsidP="009B6BE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61A076AA" w14:textId="4A9C6C4A" w:rsidR="00936B5F" w:rsidRPr="00936B5F" w:rsidRDefault="004352AD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641FB">
        <w:rPr>
          <w:rFonts w:asciiTheme="majorBidi" w:hAnsiTheme="majorBidi"/>
          <w:spacing w:val="-2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936B5F" w:rsidRPr="00D641F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36B5F" w:rsidRPr="00D641FB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ยกเว้น</w:t>
      </w:r>
      <w:r w:rsidR="00936B5F" w:rsidRPr="00D641FB">
        <w:rPr>
          <w:rFonts w:asciiTheme="majorBidi" w:hAnsiTheme="majorBidi"/>
          <w:spacing w:val="-2"/>
          <w:sz w:val="30"/>
          <w:szCs w:val="30"/>
          <w:cs/>
        </w:rPr>
        <w:t>ผลต่าง</w:t>
      </w:r>
      <w:r w:rsidR="00936B5F" w:rsidRPr="00D641FB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ของ</w:t>
      </w:r>
      <w:r w:rsidR="00936B5F" w:rsidRPr="00936B5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 </w:t>
      </w:r>
    </w:p>
    <w:p w14:paraId="49D00F56" w14:textId="0931F207" w:rsidR="001D0963" w:rsidRPr="004D5139" w:rsidRDefault="00936B5F" w:rsidP="00E009E8">
      <w:pPr>
        <w:pStyle w:val="BodyText2"/>
        <w:ind w:left="810" w:right="-72" w:hanging="27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936B5F">
        <w:rPr>
          <w:rFonts w:asciiTheme="majorBidi" w:hAnsiTheme="majorBidi"/>
          <w:color w:val="000000" w:themeColor="text1"/>
          <w:sz w:val="30"/>
          <w:szCs w:val="30"/>
          <w:cs/>
        </w:rPr>
        <w:t>-</w:t>
      </w:r>
      <w:r w:rsidRPr="00936B5F">
        <w:rPr>
          <w:rFonts w:asciiTheme="majorBidi" w:hAnsiTheme="majorBidi"/>
          <w:color w:val="000000" w:themeColor="text1"/>
          <w:sz w:val="30"/>
          <w:szCs w:val="30"/>
          <w:cs/>
        </w:rPr>
        <w:tab/>
      </w:r>
      <w:r w:rsidRPr="001527B9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</w:t>
      </w:r>
      <w:r w:rsidRPr="00936B5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55ECB9E9" w14:textId="77777777" w:rsidR="00C63FAA" w:rsidRPr="00647E94" w:rsidRDefault="00C63FAA" w:rsidP="00C63FA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3C3AC5" w14:textId="77777777"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1FA76186" w14:textId="77777777" w:rsidR="00C43CAD" w:rsidRPr="00647E94" w:rsidRDefault="00C43CAD" w:rsidP="00C4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BCFD04B" w14:textId="7D4BD619" w:rsidR="00C43CAD" w:rsidRDefault="00C43CAD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1527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61618706" w14:textId="77777777" w:rsidR="009A2A17" w:rsidRPr="00647E94" w:rsidRDefault="009A2A17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5F02231B" w14:textId="292F707A" w:rsidR="00C43CAD" w:rsidRDefault="00C43CAD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D641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854862" w:rsidRPr="00D641FB">
        <w:rPr>
          <w:rFonts w:asciiTheme="majorBidi" w:hAnsiTheme="majorBidi" w:cstheme="majorBidi" w:hint="cs"/>
          <w:spacing w:val="-4"/>
          <w:sz w:val="30"/>
          <w:szCs w:val="30"/>
          <w:cs/>
        </w:rPr>
        <w:t>จะรับรู้</w:t>
      </w:r>
      <w:r w:rsidRPr="00D641FB">
        <w:rPr>
          <w:rFonts w:asciiTheme="majorBidi" w:hAnsiTheme="majorBidi" w:cstheme="majorBidi"/>
          <w:spacing w:val="-4"/>
          <w:sz w:val="30"/>
          <w:szCs w:val="30"/>
          <w:cs/>
        </w:rPr>
        <w:t>ในกำไรขาดทุนเบ็ดเสร็จอื่น และแสดงเป็น</w:t>
      </w:r>
      <w:r w:rsidR="00854862" w:rsidRPr="00D641FB">
        <w:rPr>
          <w:rFonts w:asciiTheme="majorBidi" w:hAnsiTheme="majorBidi"/>
          <w:spacing w:val="-4"/>
          <w:sz w:val="30"/>
          <w:szCs w:val="30"/>
          <w:cs/>
        </w:rPr>
        <w:t>สำรองการแปลงค่า</w:t>
      </w:r>
      <w:r w:rsidR="00854862" w:rsidRPr="00D641FB">
        <w:rPr>
          <w:rFonts w:asciiTheme="majorBidi" w:hAnsiTheme="majorBidi"/>
          <w:spacing w:val="-2"/>
          <w:sz w:val="30"/>
          <w:szCs w:val="30"/>
          <w:cs/>
        </w:rPr>
        <w:t>งบการเงิน</w:t>
      </w:r>
      <w:r w:rsidRPr="00D641FB">
        <w:rPr>
          <w:rFonts w:asciiTheme="majorBidi" w:hAnsiTheme="majorBidi" w:cstheme="majorBidi"/>
          <w:spacing w:val="-2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</w:t>
      </w:r>
      <w:r w:rsidRPr="00623946">
        <w:rPr>
          <w:rFonts w:asciiTheme="majorBidi" w:hAnsiTheme="majorBidi" w:cstheme="majorBidi"/>
          <w:sz w:val="30"/>
          <w:szCs w:val="30"/>
          <w:cs/>
        </w:rPr>
        <w:t>ให้ส่วนได้เสียที่ไม่มีอำนาจควบคุม</w:t>
      </w:r>
    </w:p>
    <w:p w14:paraId="7BEB910E" w14:textId="77777777" w:rsidR="007042D4" w:rsidRPr="00647E94" w:rsidRDefault="007042D4" w:rsidP="009D0F15">
      <w:pPr>
        <w:rPr>
          <w:rFonts w:asciiTheme="majorBidi" w:hAnsiTheme="majorBidi" w:cstheme="majorBidi"/>
          <w:sz w:val="24"/>
          <w:szCs w:val="24"/>
          <w:highlight w:val="yellow"/>
          <w:lang w:eastAsia="x-none"/>
        </w:rPr>
      </w:pPr>
    </w:p>
    <w:p w14:paraId="0597D1EB" w14:textId="2C5CE077" w:rsidR="00B111FE" w:rsidRDefault="00B111FE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>
        <w:rPr>
          <w:rFonts w:asciiTheme="majorBidi" w:hAnsiTheme="majorBidi" w:cstheme="majorBidi" w:hint="cs"/>
          <w:b/>
          <w:bCs/>
          <w:cs/>
          <w:lang w:val="th-TH"/>
        </w:rPr>
        <w:t>เครื่องมือทางการเงิน</w:t>
      </w:r>
    </w:p>
    <w:p w14:paraId="1738159A" w14:textId="0474C3F5" w:rsidR="002720B0" w:rsidRPr="00647E94" w:rsidRDefault="002720B0" w:rsidP="0085486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DA018F" w14:textId="5F63110D" w:rsidR="00B111FE" w:rsidRPr="009C0FC1" w:rsidRDefault="00B111FE" w:rsidP="00B111F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0FC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(ง.</w:t>
      </w:r>
      <w:r w:rsidRPr="009C0FC1">
        <w:rPr>
          <w:rFonts w:asciiTheme="majorBidi" w:hAnsiTheme="majorBidi" w:cstheme="majorBidi"/>
          <w:i/>
          <w:iCs/>
          <w:sz w:val="30"/>
          <w:szCs w:val="30"/>
        </w:rPr>
        <w:t xml:space="preserve">1) </w:t>
      </w:r>
      <w:r w:rsidRPr="009C0FC1">
        <w:rPr>
          <w:rFonts w:asciiTheme="majorBidi" w:hAnsiTheme="majorBidi"/>
          <w:i/>
          <w:iCs/>
          <w:sz w:val="30"/>
          <w:szCs w:val="30"/>
          <w:cs/>
        </w:rPr>
        <w:t>การ</w:t>
      </w:r>
      <w:r w:rsidR="00854862">
        <w:rPr>
          <w:rFonts w:asciiTheme="majorBidi" w:hAnsiTheme="majorBidi" w:hint="cs"/>
          <w:i/>
          <w:iCs/>
          <w:sz w:val="30"/>
          <w:szCs w:val="30"/>
          <w:cs/>
        </w:rPr>
        <w:t>จัดประเภทและการวัคมูลค่า</w:t>
      </w:r>
      <w:r w:rsidRPr="009C0FC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657A8A09" w14:textId="77777777" w:rsidR="00B111FE" w:rsidRPr="00647E94" w:rsidRDefault="00B111FE" w:rsidP="00B111F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56794E7" w14:textId="01576FC2" w:rsidR="00C63FAA" w:rsidRDefault="00B111FE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</w:rPr>
      </w:pPr>
      <w:r w:rsidRPr="009C0FC1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สินทรัพย์ทางการเงินและหนี้สินทางการเงินอื่น </w:t>
      </w:r>
      <w:r w:rsidR="00C8372F">
        <w:rPr>
          <w:rFonts w:asciiTheme="majorBidi" w:hAnsiTheme="majorBidi" w:hint="cs"/>
          <w:sz w:val="30"/>
          <w:szCs w:val="30"/>
          <w:cs/>
          <w:lang w:val="en-US"/>
        </w:rPr>
        <w:t xml:space="preserve">ๆ 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 xml:space="preserve">นอกเหนือจากลูกหนี้การค้า (ดูหมายเหตุข้อ </w:t>
      </w:r>
      <w:r w:rsidR="009A2A17">
        <w:rPr>
          <w:rFonts w:asciiTheme="majorBidi" w:hAnsiTheme="majorBidi"/>
          <w:sz w:val="30"/>
          <w:szCs w:val="30"/>
          <w:lang w:val="en-US"/>
        </w:rPr>
        <w:t>3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>(ฉ)</w:t>
      </w:r>
      <w:r w:rsidR="00C8372F">
        <w:rPr>
          <w:rFonts w:asciiTheme="majorBidi" w:hAnsiTheme="majorBidi" w:hint="cs"/>
          <w:sz w:val="30"/>
          <w:szCs w:val="30"/>
          <w:cs/>
          <w:lang w:val="en-US"/>
        </w:rPr>
        <w:t xml:space="preserve">) </w:t>
      </w:r>
      <w:r w:rsidRPr="009C0FC1">
        <w:rPr>
          <w:rFonts w:asciiTheme="majorBidi" w:hAnsiTheme="majorBidi"/>
          <w:sz w:val="30"/>
          <w:szCs w:val="30"/>
          <w:cs/>
        </w:rPr>
        <w:t xml:space="preserve">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C8372F" w:rsidRPr="00C8372F">
        <w:rPr>
          <w:rFonts w:asciiTheme="majorBidi" w:hAnsiTheme="majorBidi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542476B9" w14:textId="15EB6F7A" w:rsidR="00C8372F" w:rsidRPr="009A2A17" w:rsidRDefault="00C8372F" w:rsidP="00CB23C7">
      <w:pPr>
        <w:pStyle w:val="BodyText2"/>
        <w:tabs>
          <w:tab w:val="left" w:pos="720"/>
          <w:tab w:val="left" w:pos="810"/>
        </w:tabs>
        <w:ind w:left="990" w:right="47" w:firstLine="0"/>
        <w:jc w:val="thaiDistribute"/>
        <w:rPr>
          <w:rFonts w:asciiTheme="majorBidi" w:hAnsiTheme="majorBidi"/>
          <w:sz w:val="14"/>
          <w:szCs w:val="14"/>
        </w:rPr>
      </w:pPr>
    </w:p>
    <w:p w14:paraId="04204DC0" w14:textId="7CD8DBC2" w:rsidR="00C8372F" w:rsidRDefault="00C8372F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</w:rPr>
      </w:pPr>
      <w:r w:rsidRPr="00C8372F">
        <w:rPr>
          <w:rFonts w:asciiTheme="majorBidi" w:hAnsi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</w:t>
      </w:r>
      <w:r w:rsidRPr="00D641FB">
        <w:rPr>
          <w:rFonts w:asciiTheme="majorBidi" w:hAnsiTheme="majorBidi"/>
          <w:spacing w:val="-8"/>
          <w:sz w:val="30"/>
          <w:szCs w:val="30"/>
          <w:cs/>
        </w:rPr>
        <w:t>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Pr="00C8372F">
        <w:rPr>
          <w:rFonts w:asciiTheme="majorBidi" w:hAnsi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673AF2B" w14:textId="77777777" w:rsidR="009A2A17" w:rsidRPr="00647E94" w:rsidRDefault="009A2A17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160B4582" w14:textId="2D2266A2" w:rsidR="003F3085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</w:t>
      </w:r>
      <w:r w:rsidRPr="00E009E8">
        <w:rPr>
          <w:rFonts w:asciiTheme="majorBidi" w:hAnsiTheme="majorBidi"/>
          <w:sz w:val="30"/>
          <w:szCs w:val="30"/>
          <w:cs/>
        </w:rPr>
        <w:t>ขาดทุน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577B9DF" w14:textId="77777777" w:rsidR="007866DA" w:rsidRPr="00647E94" w:rsidRDefault="007866DA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16"/>
          <w:szCs w:val="16"/>
          <w:lang w:val="en-US" w:eastAsia="en-US"/>
        </w:rPr>
      </w:pPr>
    </w:p>
    <w:p w14:paraId="185C8413" w14:textId="2535B427" w:rsidR="002105AD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D641FB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>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ออกจากบัญชีรับรู้ในกำไรหรือขาดทุน</w:t>
      </w:r>
    </w:p>
    <w:p w14:paraId="184CF830" w14:textId="5BDA0FDE" w:rsidR="00F0612B" w:rsidRPr="00647E94" w:rsidRDefault="00F0612B" w:rsidP="00F0612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16"/>
          <w:szCs w:val="16"/>
          <w:lang w:val="en-US" w:eastAsia="en-US"/>
        </w:rPr>
      </w:pPr>
    </w:p>
    <w:p w14:paraId="579FADF6" w14:textId="25FB4857" w:rsidR="00F0612B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</w:t>
      </w:r>
      <w:r w:rsidRPr="00F0612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ด้วย</w:t>
      </w:r>
      <w:r w:rsidRPr="00D641FB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>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</w:t>
      </w:r>
      <w:r w:rsidRPr="00F14C3A">
        <w:rPr>
          <w:rFonts w:asciiTheme="majorBidi" w:hAnsiTheme="majorBidi"/>
          <w:spacing w:val="-6"/>
          <w:sz w:val="30"/>
          <w:szCs w:val="30"/>
          <w:cs/>
          <w:lang w:val="en-US" w:eastAsia="en-US"/>
        </w:rPr>
        <w:t xml:space="preserve">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และ</w:t>
      </w:r>
      <w:r w:rsidR="00D641FB">
        <w:rPr>
          <w:rFonts w:asciiTheme="majorBidi" w:hAnsiTheme="majorBidi"/>
          <w:sz w:val="30"/>
          <w:szCs w:val="30"/>
          <w:cs/>
          <w:lang w:val="en-US" w:eastAsia="en-US"/>
        </w:rPr>
        <w:br/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จะไม่ถูกจัดประเภทรายการใหม่ไปยังกำไรหรือขาดทุน</w:t>
      </w:r>
    </w:p>
    <w:p w14:paraId="16B7429A" w14:textId="77777777" w:rsidR="002105AD" w:rsidRPr="00647E94" w:rsidRDefault="002105AD" w:rsidP="00F0612B">
      <w:pPr>
        <w:pStyle w:val="BodyText2"/>
        <w:tabs>
          <w:tab w:val="left" w:pos="126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236CD15" w14:textId="73161DFD" w:rsidR="00113F92" w:rsidRPr="00F0612B" w:rsidRDefault="00113F92" w:rsidP="007B6AE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</w:pPr>
      <w:r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60EE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0612B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60EE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F0612B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และการหักกลบ</w:t>
      </w:r>
    </w:p>
    <w:p w14:paraId="6CEB37BC" w14:textId="77777777" w:rsidR="00113F92" w:rsidRPr="00647E94" w:rsidRDefault="00113F92" w:rsidP="00F0612B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16"/>
          <w:szCs w:val="16"/>
        </w:rPr>
      </w:pPr>
    </w:p>
    <w:p w14:paraId="16C6148C" w14:textId="57CDF734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105AD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</w:t>
      </w: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สด</w:t>
      </w:r>
      <w:r w:rsidRPr="002105AD">
        <w:rPr>
          <w:rFonts w:asciiTheme="majorBidi" w:hAnsiTheme="majorBidi" w:cstheme="majorBidi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D641FB">
        <w:rPr>
          <w:rFonts w:asciiTheme="majorBidi" w:hAnsiTheme="majorBidi" w:cstheme="majorBidi"/>
          <w:spacing w:val="-4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2105AD">
        <w:rPr>
          <w:rFonts w:asciiTheme="majorBidi" w:hAnsiTheme="majorBidi" w:cstheme="majorBidi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104F5C8" w14:textId="77777777" w:rsidR="00113F92" w:rsidRPr="00647E94" w:rsidRDefault="00113F92" w:rsidP="008F76B0">
      <w:pPr>
        <w:pStyle w:val="BodyText2"/>
        <w:tabs>
          <w:tab w:val="left" w:pos="126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4655EC5F" w14:textId="28D3C41B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641FB">
        <w:rPr>
          <w:rFonts w:asciiTheme="majorBidi" w:hAnsiTheme="majorBidi" w:cstheme="majorBidi"/>
          <w:spacing w:val="-2"/>
          <w:sz w:val="30"/>
          <w:szCs w:val="30"/>
          <w:cs/>
          <w:lang w:val="en-US" w:eastAsia="en-US"/>
        </w:rPr>
        <w:t>กลุ่ม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บริษัท</w:t>
      </w:r>
      <w:r w:rsidRPr="00D641FB">
        <w:rPr>
          <w:rFonts w:asciiTheme="majorBidi" w:hAnsiTheme="majorBidi" w:cstheme="majorBidi"/>
          <w:spacing w:val="-2"/>
          <w:sz w:val="30"/>
          <w:szCs w:val="30"/>
          <w:cs/>
          <w:lang w:val="en-US" w:eastAsia="en-US"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กลุ่มบริษัทตัดรายการหนี้สินทางการเงิน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ออกจากบัญชี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หากมีการเปลี่ยนแปลง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เงื่อนไข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และกระแสเงินสด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จากการเปลี่ยนแปลง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มีความ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แตกต่างอย่างมีนัยสำคัญ โดย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รับรู้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หนี้สินทางการเงินใหม่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ด้วย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มูลค่า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ยุติ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ธรรม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ที่สะท้อน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เงื่อนไขที่เปลี่ยนแปลงแล้ว</w:t>
      </w:r>
      <w:r w:rsidRPr="002105A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</w:p>
    <w:p w14:paraId="6959D5DF" w14:textId="77777777" w:rsidR="00113F92" w:rsidRPr="00647E94" w:rsidRDefault="00113F92" w:rsidP="00113F92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55424C2D" w14:textId="692EC02E" w:rsidR="002105AD" w:rsidRPr="00CF6527" w:rsidRDefault="001A1F28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1A1F28">
        <w:rPr>
          <w:rFonts w:asciiTheme="majorBidi" w:hAnsiTheme="majorBidi"/>
          <w:sz w:val="30"/>
          <w:szCs w:val="30"/>
          <w:cs/>
          <w:lang w:val="en-US" w:eastAsia="en-US"/>
        </w:rPr>
        <w:t>ผลต่าง</w:t>
      </w:r>
      <w:r w:rsidRPr="001A1F28">
        <w:rPr>
          <w:rFonts w:asciiTheme="majorBidi" w:hAnsiTheme="majorBidi" w:cstheme="majorBidi"/>
          <w:sz w:val="30"/>
          <w:szCs w:val="30"/>
          <w:cs/>
          <w:lang w:val="en-US" w:eastAsia="en-US"/>
        </w:rPr>
        <w:t>ระหว่าง</w:t>
      </w:r>
      <w:r w:rsidRPr="001A1F28">
        <w:rPr>
          <w:rFonts w:asciiTheme="majorBidi" w:hAnsiTheme="majorBidi"/>
          <w:sz w:val="30"/>
          <w:szCs w:val="30"/>
          <w:cs/>
          <w:lang w:val="en-US" w:eastAsia="en-US"/>
        </w:rPr>
        <w:t>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A12FA4C" w14:textId="5F171A8C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lastRenderedPageBreak/>
        <w:t>สินทรัพย์</w:t>
      </w:r>
      <w:r w:rsidRPr="001A1F2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2105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641F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641F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</w:t>
      </w:r>
      <w:r w:rsidRPr="002105AD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ด้วยจำนวนเงินสุทธิ หรือตั้งใจที่จะรับสินทรัพย์และชำระหนี้สินพร้อมกัน</w:t>
      </w:r>
      <w:r w:rsidRPr="002105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B106794" w14:textId="2CBC4D25" w:rsidR="0032103B" w:rsidRPr="001E5F87" w:rsidRDefault="00321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x-none"/>
        </w:rPr>
      </w:pPr>
    </w:p>
    <w:p w14:paraId="1518F42D" w14:textId="6153E97B" w:rsidR="00113F92" w:rsidRPr="007B546E" w:rsidRDefault="00113F92" w:rsidP="002105AD">
      <w:pPr>
        <w:pStyle w:val="BodyText2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B54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A1F2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B54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95C2F85" w14:textId="77777777" w:rsidR="00113F92" w:rsidRPr="001E5F87" w:rsidRDefault="00113F92" w:rsidP="00113F9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28C9EB" w14:textId="002FD759" w:rsidR="00647E94" w:rsidRDefault="00113F92" w:rsidP="001E5F87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อนุพันธ์</w:t>
      </w:r>
      <w:r w:rsidRPr="007B546E">
        <w:rPr>
          <w:rFonts w:asciiTheme="majorBidi" w:hAnsiTheme="majorBidi"/>
          <w:sz w:val="30"/>
          <w:szCs w:val="30"/>
          <w:cs/>
        </w:rPr>
        <w:t>รับรู้ด้วยมูลค่ายุติธรรม และวัดมูลค่ายุติธรรม</w:t>
      </w:r>
      <w:r w:rsidRPr="007B546E">
        <w:rPr>
          <w:rFonts w:asciiTheme="majorBidi" w:hAnsiTheme="majorBidi" w:hint="cs"/>
          <w:sz w:val="30"/>
          <w:szCs w:val="30"/>
          <w:cs/>
        </w:rPr>
        <w:t>ทุ</w:t>
      </w:r>
      <w:r w:rsidRPr="007B546E">
        <w:rPr>
          <w:rFonts w:asciiTheme="majorBidi" w:hAnsiTheme="majorBidi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7866DA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โดย</w:t>
      </w:r>
      <w:r w:rsidR="007866DA" w:rsidRPr="007866DA">
        <w:rPr>
          <w:rFonts w:asciiTheme="majorBidi" w:hAnsiTheme="majorBidi"/>
          <w:sz w:val="30"/>
          <w:szCs w:val="30"/>
          <w:cs/>
          <w:lang w:val="en-US"/>
        </w:rPr>
        <w:t>กลุ่มบริษัทถืออนุพันธ์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เพื่อ</w:t>
      </w:r>
      <w:r w:rsidR="007866DA" w:rsidRPr="007866DA">
        <w:rPr>
          <w:rFonts w:asciiTheme="majorBidi" w:hAnsiTheme="majorBidi"/>
          <w:sz w:val="30"/>
          <w:szCs w:val="30"/>
          <w:cs/>
          <w:lang w:val="en-US"/>
        </w:rPr>
        <w:t>ป้องกันความเสี่ยง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จากเงินตราต่างประเทศ</w:t>
      </w:r>
    </w:p>
    <w:p w14:paraId="4665202A" w14:textId="77777777" w:rsidR="001E5F87" w:rsidRPr="001E5F87" w:rsidRDefault="001E5F87" w:rsidP="001E5F87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98BD8D9" w14:textId="277F3629" w:rsidR="00214BD6" w:rsidRPr="00E329CD" w:rsidRDefault="00214BD6" w:rsidP="00214BD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5F87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A1F28">
        <w:rPr>
          <w:rFonts w:asciiTheme="majorBidi" w:eastAsia="EucrosiaUPCBold" w:hAnsiTheme="majorBidi"/>
          <w:i/>
          <w:iCs/>
          <w:sz w:val="30"/>
          <w:szCs w:val="30"/>
          <w:cs/>
        </w:rPr>
        <w:t>การ</w:t>
      </w:r>
      <w:r>
        <w:rPr>
          <w:rFonts w:asciiTheme="majorBidi" w:eastAsia="EucrosiaUPCBold" w:hAnsiTheme="majorBidi" w:hint="cs"/>
          <w:i/>
          <w:iCs/>
          <w:sz w:val="30"/>
          <w:szCs w:val="30"/>
          <w:cs/>
        </w:rPr>
        <w:t>ตัดจำหน่าย</w:t>
      </w:r>
    </w:p>
    <w:p w14:paraId="73E09AB6" w14:textId="1C48E118" w:rsidR="00214BD6" w:rsidRPr="001E5F87" w:rsidRDefault="00214BD6" w:rsidP="00CF652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2F018DB" w14:textId="596AA188" w:rsidR="00214BD6" w:rsidRDefault="00214BD6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4BD6">
        <w:rPr>
          <w:rFonts w:ascii="Angsana New" w:hAnsi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AC3C774" w14:textId="338A856B" w:rsidR="009A2A17" w:rsidRPr="001E5F87" w:rsidRDefault="009A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5A29DB09" w14:textId="77D9689E" w:rsidR="00214BD6" w:rsidRPr="00E329CD" w:rsidRDefault="00214BD6" w:rsidP="00214BD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5F87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eastAsia="EucrosiaUPCBold" w:hAnsiTheme="majorBidi" w:hint="cs"/>
          <w:i/>
          <w:iCs/>
          <w:sz w:val="30"/>
          <w:szCs w:val="30"/>
          <w:cs/>
        </w:rPr>
        <w:t>ดอกเบี้ย</w:t>
      </w:r>
    </w:p>
    <w:p w14:paraId="4C5DB125" w14:textId="1E98051F" w:rsidR="00214BD6" w:rsidRPr="001E5F87" w:rsidRDefault="00214BD6" w:rsidP="0021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90942D7" w14:textId="32A1BBC2" w:rsidR="00214BD6" w:rsidRPr="00214BD6" w:rsidRDefault="00214BD6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4BD6">
        <w:rPr>
          <w:rFonts w:ascii="Angsana New" w:hAnsi="Angsana New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</w:t>
      </w:r>
      <w:r w:rsidRPr="00061AE7">
        <w:rPr>
          <w:rFonts w:ascii="Angsana New" w:hAnsi="Angsana New"/>
          <w:color w:val="000000"/>
          <w:spacing w:val="-4"/>
          <w:sz w:val="30"/>
          <w:szCs w:val="30"/>
          <w:cs/>
        </w:rPr>
        <w:t>ด้อยค่าด้านเครดิต) หรือราคาทุนตัดจำหน่ายของหนี้สิน</w:t>
      </w:r>
    </w:p>
    <w:p w14:paraId="24E4A23A" w14:textId="77777777" w:rsidR="00214BD6" w:rsidRPr="001E5F87" w:rsidRDefault="00214BD6" w:rsidP="00CF652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DA16DBD" w14:textId="4206AEAA" w:rsidR="00AE2139" w:rsidRPr="00F80472" w:rsidRDefault="00AE213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>เงินสดและรายการเทียบเท่าเงินสด</w:t>
      </w:r>
    </w:p>
    <w:p w14:paraId="755D75BE" w14:textId="77777777" w:rsidR="004516E2" w:rsidRPr="001E5F87" w:rsidRDefault="004516E2" w:rsidP="004516E2">
      <w:pPr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1DC2A3E9" w14:textId="71A9C286" w:rsidR="00AE2139" w:rsidRPr="00061AE7" w:rsidRDefault="00AE213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1AE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</w:t>
      </w:r>
      <w:r w:rsidR="00DE6339" w:rsidRPr="00061AE7">
        <w:rPr>
          <w:rFonts w:asciiTheme="majorBidi" w:hAnsiTheme="majorBidi" w:cstheme="majorBidi"/>
          <w:sz w:val="30"/>
          <w:szCs w:val="30"/>
        </w:rPr>
        <w:t xml:space="preserve"> </w:t>
      </w:r>
      <w:r w:rsidRPr="00061AE7">
        <w:rPr>
          <w:rFonts w:asciiTheme="majorBidi" w:hAnsiTheme="majorBidi" w:cstheme="majorBidi"/>
          <w:sz w:val="30"/>
          <w:szCs w:val="30"/>
          <w:cs/>
        </w:rPr>
        <w:t>ยอดเงินสด ยอดเงินฝากธนาคารและเงินลงทุนระยะสั้นที่มี</w:t>
      </w:r>
      <w:r w:rsidR="00061AE7">
        <w:rPr>
          <w:rFonts w:asciiTheme="majorBidi" w:hAnsiTheme="majorBidi" w:cstheme="majorBidi"/>
          <w:sz w:val="30"/>
          <w:szCs w:val="30"/>
          <w:cs/>
        </w:rPr>
        <w:br/>
      </w:r>
      <w:r w:rsidRPr="00061AE7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สภาพคล่องสูง </w:t>
      </w:r>
      <w:r w:rsidR="00214BD6" w:rsidRPr="00061AE7">
        <w:rPr>
          <w:rFonts w:asciiTheme="majorBidi" w:hAnsiTheme="majorBidi"/>
          <w:spacing w:val="-6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</w:t>
      </w:r>
      <w:r w:rsidR="00214BD6" w:rsidRPr="00061AE7">
        <w:rPr>
          <w:rFonts w:asciiTheme="majorBidi" w:hAnsiTheme="majorBidi"/>
          <w:sz w:val="30"/>
          <w:szCs w:val="30"/>
          <w:cs/>
        </w:rPr>
        <w:t>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210278B" w14:textId="77777777" w:rsidR="007042D4" w:rsidRPr="001E5F87" w:rsidRDefault="007042D4" w:rsidP="009D0F15">
      <w:pPr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p w14:paraId="3C39BE12" w14:textId="7D97301D" w:rsidR="00AE2139" w:rsidRPr="00624AB6" w:rsidRDefault="00AE213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624AB6">
        <w:rPr>
          <w:rFonts w:asciiTheme="majorBidi" w:hAnsiTheme="majorBidi" w:cstheme="majorBidi"/>
          <w:b/>
          <w:bCs/>
          <w:cs/>
          <w:lang w:val="th-TH"/>
        </w:rPr>
        <w:t>ลูกหนี้การค้า</w:t>
      </w:r>
    </w:p>
    <w:p w14:paraId="0E3D7F5A" w14:textId="77777777" w:rsidR="00AE2139" w:rsidRPr="001E5F87" w:rsidRDefault="00AE2139" w:rsidP="00AE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AC007CF" w14:textId="1D5AE32F" w:rsidR="00A379BD" w:rsidRPr="00C053AB" w:rsidRDefault="00AE213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  <w:r w:rsidRPr="003763B8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D64446" w:rsidRPr="003763B8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</w:t>
      </w:r>
      <w:r w:rsidRPr="003763B8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D64446" w:rsidRPr="003763B8">
        <w:rPr>
          <w:rFonts w:asciiTheme="majorBidi" w:hAnsiTheme="majorBidi"/>
          <w:spacing w:val="-2"/>
          <w:sz w:val="30"/>
          <w:szCs w:val="30"/>
          <w:cs/>
        </w:rPr>
        <w:t>ลูกหนี้การค้าวัดมูลค่า</w:t>
      </w:r>
      <w:r w:rsidR="00D64446" w:rsidRPr="00D64446">
        <w:rPr>
          <w:rFonts w:asciiTheme="majorBidi" w:hAnsiTheme="majorBidi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2676CBC" w14:textId="2894B727" w:rsidR="00C053AB" w:rsidRPr="001E5F87" w:rsidRDefault="00C053AB" w:rsidP="00C053AB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C431E8B" w14:textId="056FB8AC" w:rsidR="001126A1" w:rsidRDefault="001126A1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24"/>
          <w:szCs w:val="24"/>
        </w:rPr>
      </w:pPr>
      <w:r w:rsidRPr="00061AE7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</w:t>
      </w:r>
      <w:r w:rsidRPr="00061AE7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Pr="00061AE7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B70C89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เครดิตที่มีลักษณะร่วมกันและตามระยะเวลาที่เกินกำหนดชำระ</w:t>
      </w:r>
      <w:r w:rsidR="00B70C89" w:rsidRPr="00061A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โดยนำข้อมูลผลขาดทุนที่เกิดขึ้นในอดีต การปรับปรุง</w:t>
      </w:r>
      <w:r w:rsidRPr="001126A1">
        <w:rPr>
          <w:rFonts w:asciiTheme="majorBidi" w:hAnsiTheme="majorBidi" w:cstheme="majorBidi"/>
          <w:sz w:val="30"/>
          <w:szCs w:val="30"/>
          <w:cs/>
        </w:rPr>
        <w:t>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A35889E" w14:textId="54CC637E" w:rsidR="00061AE7" w:rsidRPr="002840C8" w:rsidRDefault="00061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2"/>
          <w:szCs w:val="22"/>
          <w:cs/>
        </w:rPr>
      </w:pPr>
    </w:p>
    <w:p w14:paraId="0D535293" w14:textId="77777777" w:rsidR="00623387" w:rsidRPr="00062E19" w:rsidRDefault="00623387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062E19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14:paraId="50937C7C" w14:textId="77777777" w:rsidR="00623387" w:rsidRPr="002840C8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8EE8549" w14:textId="41688257" w:rsidR="00623387" w:rsidRPr="00C647F6" w:rsidRDefault="00623387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0C28">
        <w:rPr>
          <w:rFonts w:asciiTheme="majorBidi" w:hAnsiTheme="majorBidi" w:cstheme="majorBidi"/>
          <w:spacing w:val="-4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C647F6" w:rsidRPr="00450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50C28">
        <w:rPr>
          <w:rFonts w:asciiTheme="majorBidi" w:hAnsiTheme="majorBidi" w:cstheme="majorBidi"/>
          <w:spacing w:val="-4"/>
          <w:sz w:val="30"/>
          <w:szCs w:val="30"/>
          <w:cs/>
        </w:rPr>
        <w:t>ต้นทุนของสินค้าคำนวณโดยใช้</w:t>
      </w:r>
      <w:r w:rsidRPr="00623946">
        <w:rPr>
          <w:rFonts w:asciiTheme="majorBidi" w:hAnsiTheme="majorBidi" w:cstheme="majorBidi"/>
          <w:sz w:val="30"/>
          <w:szCs w:val="30"/>
          <w:cs/>
        </w:rPr>
        <w:t>วิธี</w:t>
      </w:r>
      <w:r w:rsidRPr="00D6499B">
        <w:rPr>
          <w:rFonts w:asciiTheme="majorBidi" w:hAnsiTheme="majorBidi" w:cstheme="majorBidi"/>
          <w:sz w:val="30"/>
          <w:szCs w:val="30"/>
          <w:cs/>
        </w:rPr>
        <w:t xml:space="preserve">เข้าก่อนออกก่อน </w:t>
      </w:r>
      <w:r w:rsidR="00941A92" w:rsidRPr="00941A92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</w:t>
      </w:r>
      <w:r w:rsidR="00941A92" w:rsidRPr="00061AE7">
        <w:rPr>
          <w:rFonts w:asciiTheme="majorBidi" w:hAnsiTheme="majorBidi"/>
          <w:spacing w:val="-2"/>
          <w:sz w:val="30"/>
          <w:szCs w:val="30"/>
          <w:cs/>
        </w:rPr>
        <w:t>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</w:t>
      </w:r>
      <w:r w:rsidR="00941A92" w:rsidRPr="00941A92">
        <w:rPr>
          <w:rFonts w:asciiTheme="majorBidi" w:hAnsiTheme="majorBidi"/>
          <w:sz w:val="30"/>
          <w:szCs w:val="30"/>
          <w:cs/>
        </w:rPr>
        <w:t>ปกติหักด้วยค่าใช้จ่ายที่จำเป็นโดยประมาณในการขาย</w:t>
      </w:r>
    </w:p>
    <w:p w14:paraId="6B330C83" w14:textId="183D38C5" w:rsidR="006A540A" w:rsidRPr="002840C8" w:rsidRDefault="006A540A" w:rsidP="00526A6B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2073FB3F" w14:textId="77777777" w:rsidR="00526A6B" w:rsidRPr="005835EE" w:rsidRDefault="00526A6B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5835EE">
        <w:rPr>
          <w:rFonts w:asciiTheme="majorBidi" w:hAnsiTheme="majorBidi" w:cstheme="majorBidi"/>
          <w:b/>
          <w:bCs/>
          <w:cs/>
          <w:lang w:val="th-TH"/>
        </w:rPr>
        <w:t>ที่ดิน อาคารและอุปกรณ์</w:t>
      </w:r>
    </w:p>
    <w:p w14:paraId="0B24F27E" w14:textId="77777777" w:rsidR="007C6EE9" w:rsidRPr="002840C8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3777EBA" w14:textId="77777777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6EE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A456CD4" w14:textId="77777777" w:rsidR="007C6EE9" w:rsidRPr="002840C8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D96866F" w14:textId="5F7D65D6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ราคา</w:t>
      </w:r>
      <w:r w:rsidRPr="00C66A76">
        <w:rPr>
          <w:rFonts w:asciiTheme="majorBidi" w:hAnsiTheme="majorBidi"/>
          <w:sz w:val="30"/>
          <w:szCs w:val="30"/>
          <w:cs/>
        </w:rPr>
        <w:t>ทุนรวมถึงต้นทุนทางตรงที่เกี่ยวข้องกับการได้มา</w:t>
      </w:r>
      <w:r w:rsidRPr="001E5F87">
        <w:rPr>
          <w:rFonts w:asciiTheme="majorBidi" w:hAnsiTheme="majorBidi"/>
          <w:sz w:val="30"/>
          <w:szCs w:val="30"/>
          <w:cs/>
        </w:rPr>
        <w:t>ของสินทรัพย์ ต้นทุนของการก่อสร้างสินทรัพย์ที่กิจการก่อสร้างเอง รวมถึงต้นทุนการกู้ยืม</w:t>
      </w:r>
      <w:r w:rsidR="001E5F87" w:rsidRPr="001E5F87">
        <w:rPr>
          <w:rFonts w:asciiTheme="majorBidi" w:hAnsiTheme="majorBidi"/>
          <w:sz w:val="30"/>
          <w:szCs w:val="30"/>
        </w:rPr>
        <w:t xml:space="preserve"> </w:t>
      </w:r>
      <w:r w:rsidR="001E5F87" w:rsidRPr="001E5F87">
        <w:rPr>
          <w:rFonts w:asciiTheme="majorBidi" w:hAnsiTheme="majorBidi"/>
          <w:sz w:val="30"/>
          <w:szCs w:val="30"/>
          <w:cs/>
        </w:rPr>
        <w:t>และต้นทุนในการรื้อถอน การขนย้าย การบูรณะสถานที่ตั้งของสินทรัพย์</w:t>
      </w:r>
      <w:r w:rsidRPr="00C66A76">
        <w:rPr>
          <w:rFonts w:asciiTheme="majorBidi" w:hAnsiTheme="majorBidi"/>
          <w:sz w:val="30"/>
          <w:szCs w:val="30"/>
          <w:cs/>
        </w:rPr>
        <w:t xml:space="preserve"> </w:t>
      </w:r>
      <w:r w:rsidRPr="00C66A76">
        <w:rPr>
          <w:rFonts w:asciiTheme="majorBidi" w:hAnsiTheme="majorBidi"/>
          <w:spacing w:val="-4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Pr="00C66A76">
        <w:rPr>
          <w:rFonts w:asciiTheme="majorBidi" w:hAnsiTheme="majorBidi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3723EEE9" w14:textId="77777777" w:rsidR="007C6EE9" w:rsidRPr="002840C8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B7D7961" w14:textId="4D5091EF" w:rsidR="005D658E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C66A76">
        <w:rPr>
          <w:rFonts w:asciiTheme="majorBidi" w:hAnsiTheme="majorBidi"/>
          <w:spacing w:val="-4"/>
          <w:sz w:val="30"/>
          <w:szCs w:val="30"/>
          <w:cs/>
        </w:rPr>
        <w:t>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E0624CE" w14:textId="77777777" w:rsidR="007C6EE9" w:rsidRPr="002840C8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B356341" w14:textId="75E8C05C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840C8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2840C8">
        <w:rPr>
          <w:rFonts w:asciiTheme="majorBidi" w:hAnsiTheme="majorBidi"/>
          <w:sz w:val="30"/>
          <w:szCs w:val="30"/>
          <w:cs/>
        </w:rPr>
        <w:t xml:space="preserve">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2840C8">
        <w:rPr>
          <w:rFonts w:asciiTheme="majorBidi" w:hAnsiTheme="majorBidi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2840C8">
        <w:rPr>
          <w:rFonts w:asciiTheme="majorBidi" w:hAnsiTheme="majorBidi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4581930E" w14:textId="77777777" w:rsidR="007C6EE9" w:rsidRPr="002840C8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EA5C39A" w14:textId="40D9FB76" w:rsidR="007C6EE9" w:rsidRPr="00B11804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eastAsia="Calibri" w:hAnsiTheme="majorBidi"/>
          <w:color w:val="000000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ค่า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เสื่อมราคาคำนวณโดยวิธีเส้นตรงตามเกณฑ์อายุการใ</w:t>
      </w:r>
      <w:r w:rsidRPr="00B11804">
        <w:rPr>
          <w:rFonts w:asciiTheme="majorBidi" w:eastAsia="Calibri" w:hAnsiTheme="majorBidi" w:hint="cs"/>
          <w:color w:val="000000"/>
          <w:sz w:val="30"/>
          <w:szCs w:val="30"/>
          <w:cs/>
        </w:rPr>
        <w:t>ช้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ประโยชน์โดยประมาณของแต่ละส่วนประกอบของสินทรัพย์ และรับรู้ในกำไรหรือขาดทุน ทั้งนี้ กลุ่มบริษัท</w:t>
      </w:r>
      <w:r w:rsidRPr="00B11804">
        <w:rPr>
          <w:rFonts w:asciiTheme="majorBidi" w:eastAsia="Calibri" w:hAnsiTheme="majorBidi" w:hint="cs"/>
          <w:color w:val="000000"/>
          <w:sz w:val="30"/>
          <w:szCs w:val="30"/>
          <w:cs/>
        </w:rPr>
        <w:t>ไม่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คิดค่าเสื่อมราคาสำหรับที่ดินและสินทรัพย์ที่อยู่ระหว่างการก่อสร้าง</w:t>
      </w:r>
    </w:p>
    <w:p w14:paraId="084DB5F4" w14:textId="514C6A1A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4903361"/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</w:t>
      </w:r>
      <w:r w:rsidR="00B74ADC">
        <w:rPr>
          <w:rFonts w:asciiTheme="majorBidi" w:hAnsiTheme="majorBidi" w:cstheme="majorBidi" w:hint="cs"/>
          <w:sz w:val="30"/>
          <w:szCs w:val="30"/>
          <w:cs/>
        </w:rPr>
        <w:t>ใ</w:t>
      </w:r>
      <w:r w:rsidR="00C66A76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623946">
        <w:rPr>
          <w:rFonts w:asciiTheme="majorBidi" w:hAnsiTheme="majorBidi" w:cstheme="majorBidi"/>
          <w:sz w:val="30"/>
          <w:szCs w:val="30"/>
          <w:cs/>
        </w:rPr>
        <w:t>ประโยชน์ของสินทรัพย์แสดงได้ดังนี้</w:t>
      </w:r>
    </w:p>
    <w:bookmarkEnd w:id="1"/>
    <w:p w14:paraId="2849FE4D" w14:textId="77777777" w:rsidR="004B2610" w:rsidRPr="00376587" w:rsidRDefault="004B2610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2610" w:rsidRPr="0000013F" w14:paraId="7464FF9C" w14:textId="77777777" w:rsidTr="009965E3">
        <w:tc>
          <w:tcPr>
            <w:tcW w:w="5390" w:type="dxa"/>
            <w:vAlign w:val="bottom"/>
          </w:tcPr>
          <w:p w14:paraId="39AD8D57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52141361" w14:textId="280E67A9" w:rsidR="004B2610" w:rsidRPr="00DF2EE8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73842BB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67980694" w14:textId="77777777" w:rsidTr="009965E3">
        <w:tc>
          <w:tcPr>
            <w:tcW w:w="5390" w:type="dxa"/>
            <w:vAlign w:val="bottom"/>
          </w:tcPr>
          <w:p w14:paraId="61AEF14A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4C5A21"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195" w:type="dxa"/>
          </w:tcPr>
          <w:p w14:paraId="0F6B9A33" w14:textId="0F3B9BA6" w:rsidR="004B2610" w:rsidRPr="00DF2EE8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E0742BD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7362DA01" w14:textId="77777777" w:rsidTr="009965E3">
        <w:tc>
          <w:tcPr>
            <w:tcW w:w="5390" w:type="dxa"/>
            <w:vAlign w:val="bottom"/>
          </w:tcPr>
          <w:p w14:paraId="4E414544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90B11F4" w14:textId="26693524" w:rsidR="004B2610" w:rsidRPr="00DF2EE8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8BC85B8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623946" w14:paraId="3EB34F25" w14:textId="77777777" w:rsidTr="009965E3">
        <w:tc>
          <w:tcPr>
            <w:tcW w:w="5390" w:type="dxa"/>
            <w:shd w:val="clear" w:color="auto" w:fill="auto"/>
            <w:vAlign w:val="bottom"/>
          </w:tcPr>
          <w:p w14:paraId="32524370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8F1E8E5" w14:textId="77777777" w:rsidR="004B2610" w:rsidRPr="00DF2EE8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3805E6E" w14:textId="77777777" w:rsidR="004B2610" w:rsidRPr="00623946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FAAEA3B" w14:textId="3B1C0F0C" w:rsidR="009A2A17" w:rsidRPr="00376587" w:rsidRDefault="009A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</w:p>
    <w:p w14:paraId="0201D1A2" w14:textId="01694C90" w:rsidR="00B11804" w:rsidRDefault="00B11804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>
        <w:rPr>
          <w:rFonts w:asciiTheme="majorBidi" w:hAnsiTheme="majorBidi" w:hint="cs"/>
          <w:b/>
          <w:bCs/>
          <w:cs/>
          <w:lang w:val="th-TH"/>
        </w:rPr>
        <w:t>ค่าความนิยม</w:t>
      </w:r>
    </w:p>
    <w:p w14:paraId="1E9987C0" w14:textId="02F991B8" w:rsidR="00B11804" w:rsidRPr="00376587" w:rsidRDefault="00B11804" w:rsidP="00B11804">
      <w:pPr>
        <w:rPr>
          <w:rFonts w:asciiTheme="majorBidi" w:hAnsiTheme="majorBidi" w:cstheme="majorBidi"/>
          <w:sz w:val="22"/>
          <w:szCs w:val="22"/>
          <w:lang w:val="th-TH" w:eastAsia="x-none"/>
        </w:rPr>
      </w:pPr>
    </w:p>
    <w:p w14:paraId="3B57DF77" w14:textId="399AF56C" w:rsidR="00B11804" w:rsidRDefault="00B11804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lang w:val="th-TH"/>
        </w:rPr>
      </w:pPr>
      <w:r w:rsidRPr="00B11804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9D09C3C" w14:textId="33DD19B6" w:rsidR="00647E94" w:rsidRDefault="0064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446EA369" w14:textId="21E8B7AA" w:rsidR="00526A6B" w:rsidRPr="00BE370F" w:rsidRDefault="00062E1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BE370F">
        <w:rPr>
          <w:rFonts w:asciiTheme="majorBidi" w:hAnsiTheme="majorBidi" w:cstheme="majorBidi"/>
          <w:b/>
          <w:bCs/>
          <w:cs/>
          <w:lang w:val="th-TH"/>
        </w:rPr>
        <w:t>สินทรัพย์ไม่มีตัวตน</w:t>
      </w:r>
      <w:r w:rsidR="00B11804">
        <w:rPr>
          <w:rFonts w:asciiTheme="majorBidi" w:hAnsiTheme="majorBidi" w:cstheme="majorBidi" w:hint="cs"/>
          <w:b/>
          <w:bCs/>
          <w:cs/>
          <w:lang w:val="th-TH"/>
        </w:rPr>
        <w:t>อื่น</w:t>
      </w:r>
    </w:p>
    <w:p w14:paraId="583B667E" w14:textId="77777777" w:rsidR="00EE6F5C" w:rsidRPr="00376587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3F13B43" w14:textId="61284C2F" w:rsidR="00B11804" w:rsidRDefault="00B11804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11804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11804">
        <w:rPr>
          <w:rFonts w:asciiTheme="majorBidi" w:hAnsiTheme="majorBidi"/>
          <w:sz w:val="30"/>
          <w:szCs w:val="30"/>
          <w:cs/>
        </w:rPr>
        <w:t>ๆ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11804">
        <w:rPr>
          <w:rFonts w:asciiTheme="majorBidi" w:hAnsi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DD742BA" w14:textId="77777777" w:rsidR="00EE6F5C" w:rsidRPr="00376587" w:rsidRDefault="00EE6F5C" w:rsidP="00BE5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395778D0" w14:textId="7C74D4BC" w:rsidR="00FC5CF0" w:rsidRDefault="004F67A6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F67A6">
        <w:rPr>
          <w:rFonts w:asciiTheme="majorBidi" w:hAnsiTheme="majorBidi"/>
          <w:sz w:val="30"/>
          <w:szCs w:val="30"/>
          <w:cs/>
        </w:rPr>
        <w:t>ประมาณการ</w:t>
      </w:r>
      <w:r w:rsidR="006A6A9F">
        <w:rPr>
          <w:rFonts w:asciiTheme="majorBidi" w:hAnsiTheme="majorBidi" w:hint="cs"/>
          <w:sz w:val="30"/>
          <w:szCs w:val="30"/>
          <w:cs/>
        </w:rPr>
        <w:t>ระยะเวลาที่คาดว่าจะได้รับ</w:t>
      </w:r>
      <w:r w:rsidRPr="004F67A6">
        <w:rPr>
          <w:rFonts w:asciiTheme="majorBidi" w:hAnsiTheme="majorBidi"/>
          <w:sz w:val="30"/>
          <w:szCs w:val="30"/>
          <w:cs/>
        </w:rPr>
        <w:t>ประโยชน์แสดงได้ดังนี้</w:t>
      </w:r>
    </w:p>
    <w:p w14:paraId="5240FA8F" w14:textId="77777777" w:rsidR="004F67A6" w:rsidRPr="00376587" w:rsidRDefault="004F67A6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776B82" w:rsidRPr="0000013F" w14:paraId="7182063D" w14:textId="77777777" w:rsidTr="00607FD6">
        <w:tc>
          <w:tcPr>
            <w:tcW w:w="5390" w:type="dxa"/>
          </w:tcPr>
          <w:p w14:paraId="4EFE121D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95" w:type="dxa"/>
          </w:tcPr>
          <w:p w14:paraId="0409CA17" w14:textId="3818A4B2" w:rsidR="00776B82" w:rsidRPr="00DF2EE8" w:rsidRDefault="00DF2EE8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69A88E2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6B82" w:rsidRPr="0000013F" w14:paraId="41D033C7" w14:textId="77777777" w:rsidTr="00607FD6">
        <w:tc>
          <w:tcPr>
            <w:tcW w:w="5390" w:type="dxa"/>
          </w:tcPr>
          <w:p w14:paraId="24363E95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95" w:type="dxa"/>
          </w:tcPr>
          <w:p w14:paraId="500BADAC" w14:textId="77777777" w:rsidR="00776B82" w:rsidRPr="00DF2EE8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6B128DA0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25EB17F2" w14:textId="77777777" w:rsidR="00CF6527" w:rsidRPr="00376587" w:rsidRDefault="00CF6527" w:rsidP="009946D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EAE7539" w14:textId="12FAACA0" w:rsidR="00FC5CF0" w:rsidRPr="009946D6" w:rsidRDefault="00FC5CF0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946D6">
        <w:rPr>
          <w:rFonts w:asciiTheme="majorBidi" w:hAnsiTheme="majorBidi" w:cstheme="majorBidi" w:hint="cs"/>
          <w:b/>
          <w:bCs/>
          <w:cs/>
          <w:lang w:val="th-TH"/>
        </w:rPr>
        <w:t>สัญญาเช่า</w:t>
      </w:r>
    </w:p>
    <w:p w14:paraId="6049E43B" w14:textId="2E00F56E" w:rsidR="00B1799D" w:rsidRPr="00376587" w:rsidRDefault="00B1799D" w:rsidP="00FC5CF0">
      <w:pPr>
        <w:ind w:left="540"/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</w:p>
    <w:p w14:paraId="3AF6C3DB" w14:textId="6F48D226" w:rsidR="005D658E" w:rsidRDefault="0034456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44565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8484ACF" w14:textId="77777777" w:rsidR="00344565" w:rsidRPr="00376587" w:rsidRDefault="00344565" w:rsidP="00B1799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  <w:shd w:val="clear" w:color="auto" w:fill="CCCCCC"/>
        </w:rPr>
      </w:pPr>
    </w:p>
    <w:p w14:paraId="05E8FB36" w14:textId="77777777" w:rsidR="00B1799D" w:rsidRPr="00B1799D" w:rsidRDefault="00B1799D" w:rsidP="00B1799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99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55FA0901" w14:textId="737EA5F6" w:rsidR="00B1799D" w:rsidRPr="00376587" w:rsidRDefault="00B1799D" w:rsidP="00B1799D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CB1D037" w14:textId="308E64CB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128B5">
        <w:rPr>
          <w:rFonts w:ascii="Angsana New" w:hAnsi="Angsana New"/>
          <w:sz w:val="30"/>
          <w:szCs w:val="30"/>
          <w:cs/>
        </w:rPr>
        <w:t>ณ วันที่สัญญาเช่าเริ่มมีผล กลุ่มบริษัทจะปันส่วนสิ่งตอบแทนที่ต้องจ่ายตาม</w:t>
      </w:r>
      <w:r w:rsidRPr="00B128B5">
        <w:rPr>
          <w:rFonts w:ascii="Angsana New" w:hAnsi="Angsana New"/>
          <w:spacing w:val="-2"/>
          <w:sz w:val="30"/>
          <w:szCs w:val="30"/>
          <w:cs/>
        </w:rPr>
        <w:t>สัญญาให้กับแต่ละส่วนประกอบของสัญญาเช่าตามราคาเอกเทศของแต่ละ</w:t>
      </w:r>
      <w:r w:rsidRPr="007061DB">
        <w:rPr>
          <w:rFonts w:ascii="Angsana New" w:hAnsi="Angsana New"/>
          <w:spacing w:val="-2"/>
          <w:sz w:val="30"/>
          <w:szCs w:val="30"/>
          <w:cs/>
        </w:rPr>
        <w:t>ส่วนประกอบ สำหรับสัญญาเช่าสินทรัพย์บางประเภท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</w:t>
      </w:r>
      <w:r w:rsidRPr="007061DB">
        <w:rPr>
          <w:rFonts w:ascii="Angsana New" w:hAnsi="Angsana New"/>
          <w:sz w:val="30"/>
          <w:szCs w:val="30"/>
          <w:cs/>
        </w:rPr>
        <w:t>การเช่าเป็นสัญญาเช่าทั้งหมด</w:t>
      </w:r>
    </w:p>
    <w:p w14:paraId="10E87A8C" w14:textId="77777777" w:rsidR="00934A37" w:rsidRPr="00647E94" w:rsidRDefault="00934A37" w:rsidP="00B128B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52B47E" w14:textId="11C04F92" w:rsidR="00C053AB" w:rsidRPr="00A20020" w:rsidRDefault="00B1799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1799D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กลุ่มบริษัทรับรู้สินทรัพย์สิทธิการใช้</w:t>
      </w:r>
      <w:r w:rsidR="00254567" w:rsidRPr="00254567">
        <w:rPr>
          <w:rFonts w:ascii="Angsana New" w:hAnsi="Angsana New"/>
          <w:sz w:val="30"/>
          <w:szCs w:val="30"/>
          <w:cs/>
        </w:rPr>
        <w:t>ซึ่งแสดงเป็นส่วนหนึ่งของรายการที่ดิน อาคาร และอุปกรณ์</w:t>
      </w:r>
      <w:r w:rsidR="00254567">
        <w:rPr>
          <w:rFonts w:ascii="Angsana New" w:hAnsi="Angsana New"/>
          <w:sz w:val="30"/>
          <w:szCs w:val="30"/>
        </w:rPr>
        <w:t xml:space="preserve"> </w:t>
      </w:r>
      <w:r w:rsidRPr="00B1799D">
        <w:rPr>
          <w:rFonts w:ascii="Angsana New" w:hAnsi="Angsana New"/>
          <w:sz w:val="30"/>
          <w:szCs w:val="30"/>
          <w:cs/>
        </w:rPr>
        <w:t>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0CD1844" w14:textId="77777777" w:rsidR="00C053AB" w:rsidRPr="00715190" w:rsidRDefault="00C0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  <w:lang w:val="x-none" w:eastAsia="x-none"/>
        </w:rPr>
      </w:pPr>
    </w:p>
    <w:p w14:paraId="526A92DA" w14:textId="7BED0FB8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t>สินทรัพย์</w:t>
      </w:r>
      <w:r w:rsidRPr="00B128B5">
        <w:rPr>
          <w:rFonts w:asciiTheme="majorBidi" w:hAnsiTheme="majorBidi"/>
          <w:b/>
          <w:sz w:val="30"/>
          <w:szCs w:val="30"/>
          <w:cs/>
        </w:rPr>
        <w:t>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Pr="00061AE7">
        <w:rPr>
          <w:rFonts w:asciiTheme="majorBidi" w:hAnsiTheme="majorBidi"/>
          <w:b/>
          <w:spacing w:val="-4"/>
          <w:sz w:val="30"/>
          <w:szCs w:val="30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</w:t>
      </w:r>
      <w:r w:rsidR="00376587">
        <w:rPr>
          <w:rFonts w:asciiTheme="majorBidi" w:hAnsiTheme="majorBidi"/>
          <w:b/>
          <w:spacing w:val="-4"/>
          <w:sz w:val="30"/>
          <w:szCs w:val="30"/>
        </w:rPr>
        <w:t xml:space="preserve"> </w:t>
      </w:r>
      <w:r w:rsidR="00376587">
        <w:rPr>
          <w:rFonts w:asciiTheme="majorBidi" w:hAnsiTheme="majorBidi" w:hint="cs"/>
          <w:b/>
          <w:spacing w:val="-4"/>
          <w:sz w:val="30"/>
          <w:szCs w:val="30"/>
          <w:cs/>
        </w:rPr>
        <w:t>และ</w:t>
      </w:r>
      <w:r w:rsidR="00376587" w:rsidRPr="00376587">
        <w:rPr>
          <w:rFonts w:asciiTheme="majorBidi" w:hAnsiTheme="majorBidi"/>
          <w:b/>
          <w:spacing w:val="-4"/>
          <w:sz w:val="30"/>
          <w:szCs w:val="30"/>
          <w:cs/>
        </w:rPr>
        <w:t>ประมาณการต้นทุนใน</w:t>
      </w:r>
      <w:r w:rsidR="00376587">
        <w:rPr>
          <w:rFonts w:asciiTheme="majorBidi" w:hAnsiTheme="majorBidi"/>
          <w:b/>
          <w:spacing w:val="-4"/>
          <w:sz w:val="30"/>
          <w:szCs w:val="30"/>
          <w:cs/>
        </w:rPr>
        <w:br/>
      </w:r>
      <w:r w:rsidR="00376587" w:rsidRPr="00376587">
        <w:rPr>
          <w:rFonts w:asciiTheme="majorBidi" w:hAnsiTheme="majorBidi"/>
          <w:b/>
          <w:spacing w:val="-4"/>
          <w:sz w:val="30"/>
          <w:szCs w:val="30"/>
          <w:cs/>
        </w:rPr>
        <w:t>การบูรณะ</w:t>
      </w:r>
      <w:r w:rsidRPr="00061AE7">
        <w:rPr>
          <w:rFonts w:asciiTheme="majorBidi" w:hAnsiTheme="majorBidi"/>
          <w:b/>
          <w:spacing w:val="-4"/>
          <w:sz w:val="30"/>
          <w:szCs w:val="30"/>
          <w:cs/>
        </w:rPr>
        <w:t xml:space="preserve"> ค่าเสื่อมราคารับรู้ในกำไรหรือขาดทุนด้วยวิธีเส้นตรงนับจากวันที่สัญญาเช่า</w:t>
      </w:r>
      <w:r w:rsidRPr="00B128B5">
        <w:rPr>
          <w:rFonts w:asciiTheme="majorBidi" w:hAnsiTheme="majorBidi"/>
          <w:b/>
          <w:sz w:val="30"/>
          <w:szCs w:val="30"/>
          <w:cs/>
        </w:rPr>
        <w:t xml:space="preserve">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="00376587">
        <w:rPr>
          <w:rFonts w:asciiTheme="majorBidi" w:hAnsiTheme="majorBidi"/>
          <w:b/>
          <w:sz w:val="30"/>
          <w:szCs w:val="30"/>
          <w:cs/>
        </w:rPr>
        <w:br/>
      </w:r>
      <w:r w:rsidRPr="00B128B5">
        <w:rPr>
          <w:rFonts w:asciiTheme="majorBidi" w:hAnsiTheme="majorBidi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3E95A7A" w14:textId="77777777" w:rsidR="00A53B89" w:rsidRPr="00715190" w:rsidRDefault="00A53B89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59CD1D30" w14:textId="62DAF3F0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t>หนี้สิน</w:t>
      </w:r>
      <w:r w:rsidRPr="00B128B5">
        <w:rPr>
          <w:rFonts w:asciiTheme="majorBidi" w:hAnsiTheme="majorBidi"/>
          <w:b/>
          <w:sz w:val="30"/>
          <w:szCs w:val="30"/>
          <w:cs/>
        </w:rPr>
        <w:t>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="00A53B89">
        <w:rPr>
          <w:rFonts w:asciiTheme="majorBidi" w:hAnsiTheme="majorBidi" w:hint="cs"/>
          <w:b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 กลุ่มบริษัทใช้</w:t>
      </w:r>
      <w:r w:rsidRPr="00B128B5">
        <w:rPr>
          <w:rFonts w:asciiTheme="majorBidi" w:hAnsi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7B9D6E8" w14:textId="7D3C4C39" w:rsidR="00B1799D" w:rsidRPr="00715190" w:rsidRDefault="00B1799D" w:rsidP="00B1799D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0D45238A" w14:textId="68E8A2B8" w:rsidR="005A59A6" w:rsidRP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t>หนี้สิน</w:t>
      </w:r>
      <w:r w:rsidRPr="005A59A6">
        <w:rPr>
          <w:rFonts w:asciiTheme="majorBidi" w:hAnsiTheme="majorBidi"/>
          <w:b/>
          <w:sz w:val="30"/>
          <w:szCs w:val="30"/>
          <w:cs/>
        </w:rPr>
        <w:t>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1073A4E" w14:textId="1C0C1076" w:rsidR="000D3AAA" w:rsidRPr="00715190" w:rsidRDefault="000D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  <w:lang w:val="x-none" w:eastAsia="x-none"/>
        </w:rPr>
      </w:pPr>
    </w:p>
    <w:p w14:paraId="541EF766" w14:textId="0A257FC1" w:rsidR="005A59A6" w:rsidRPr="00B1799D" w:rsidRDefault="005A59A6" w:rsidP="005A59A6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99D">
        <w:rPr>
          <w:rFonts w:ascii="Angsana New" w:hAnsi="Angsana New"/>
          <w:i/>
          <w:iCs/>
          <w:sz w:val="30"/>
          <w:szCs w:val="30"/>
          <w:cs/>
        </w:rPr>
        <w:t>ในฐานะผู้</w:t>
      </w:r>
      <w:r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B1799D">
        <w:rPr>
          <w:rFonts w:ascii="Angsana New" w:hAnsi="Angsana New"/>
          <w:i/>
          <w:iCs/>
          <w:sz w:val="30"/>
          <w:szCs w:val="30"/>
          <w:cs/>
        </w:rPr>
        <w:t>เช่า</w:t>
      </w:r>
    </w:p>
    <w:p w14:paraId="15E02CAF" w14:textId="5BA2B387" w:rsidR="005A59A6" w:rsidRPr="00715190" w:rsidRDefault="005A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  <w:lang w:val="x-none" w:eastAsia="x-none"/>
        </w:rPr>
      </w:pPr>
    </w:p>
    <w:p w14:paraId="0BCE2686" w14:textId="12E5747A" w:rsid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val="x-none" w:eastAsia="x-none"/>
        </w:rPr>
        <w:t>ณ วันเริ่มต้นของสัญญาเช่า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95AE8D8" w14:textId="2EA0465C" w:rsidR="005A59A6" w:rsidRPr="00715190" w:rsidRDefault="005A59A6" w:rsidP="005A59A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Cs/>
          <w:sz w:val="22"/>
          <w:lang w:val="x-none" w:eastAsia="x-none"/>
        </w:rPr>
      </w:pPr>
    </w:p>
    <w:p w14:paraId="55B7F144" w14:textId="2AAAF17A" w:rsid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46215E1" w14:textId="171466B8" w:rsidR="005A59A6" w:rsidRPr="00715190" w:rsidRDefault="005A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val="th-TH" w:eastAsia="x-none"/>
        </w:rPr>
      </w:pPr>
    </w:p>
    <w:p w14:paraId="49D0E1F2" w14:textId="35788ABD" w:rsidR="009A2A17" w:rsidRDefault="005A59A6" w:rsidP="00A53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0"/>
          <w:szCs w:val="20"/>
          <w:lang w:val="th-TH"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</w:t>
      </w:r>
      <w:r w:rsidRPr="004B1FAC">
        <w:rPr>
          <w:rFonts w:asciiTheme="majorBidi" w:hAnsiTheme="majorBidi"/>
          <w:b/>
          <w:sz w:val="30"/>
          <w:szCs w:val="30"/>
          <w:cs/>
          <w:lang w:eastAsia="x-none"/>
        </w:rPr>
        <w:t>เป็นรายได้</w:t>
      </w:r>
      <w:r w:rsidR="004B1FAC"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>ค่าเช่า</w:t>
      </w:r>
      <w:r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 xml:space="preserve"> </w:t>
      </w:r>
      <w:r w:rsidRPr="004B1FAC">
        <w:rPr>
          <w:rFonts w:asciiTheme="majorBidi" w:hAnsiTheme="majorBidi"/>
          <w:b/>
          <w:sz w:val="30"/>
          <w:szCs w:val="30"/>
          <w:cs/>
          <w:lang w:eastAsia="x-none"/>
        </w:rPr>
        <w:t>ค่าเช่าที่อาจเกิดขึ้นรับรู้เป็นรายได้</w:t>
      </w:r>
      <w:r w:rsidR="004B1FAC"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>ค่าเช่า</w:t>
      </w:r>
      <w:r w:rsidRPr="004B1FAC">
        <w:rPr>
          <w:rFonts w:asciiTheme="majorBidi" w:hAnsiTheme="majorBidi"/>
          <w:b/>
          <w:sz w:val="30"/>
          <w:szCs w:val="30"/>
          <w:cs/>
          <w:lang w:eastAsia="x-none"/>
        </w:rPr>
        <w:t>ในรอบ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ระยะเวลาบัญชีที่ได้รับ</w:t>
      </w:r>
    </w:p>
    <w:p w14:paraId="3F865EB1" w14:textId="0C32C30C" w:rsidR="007C6EE9" w:rsidRDefault="00757A4B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757A4B">
        <w:rPr>
          <w:rFonts w:asciiTheme="majorBidi" w:hAnsiTheme="majorBidi" w:cstheme="majorBidi"/>
          <w:b/>
          <w:bCs/>
          <w:cs/>
          <w:lang w:val="th-TH"/>
        </w:rPr>
        <w:lastRenderedPageBreak/>
        <w:t>การด้อยค่า</w:t>
      </w:r>
      <w:r w:rsidR="001505F3" w:rsidRPr="001505F3">
        <w:rPr>
          <w:rFonts w:asciiTheme="majorBidi" w:hAnsiTheme="majorBidi"/>
          <w:b/>
          <w:bCs/>
          <w:cs/>
          <w:lang w:val="th-TH"/>
        </w:rPr>
        <w:t>สินทรัพย์ที่ไม่ใช่สินทรัพย์ทางการเงิน</w:t>
      </w:r>
    </w:p>
    <w:p w14:paraId="20EB9295" w14:textId="77777777" w:rsidR="00D913AD" w:rsidRPr="004B1FAC" w:rsidRDefault="00D913AD" w:rsidP="00D913AD">
      <w:pPr>
        <w:rPr>
          <w:rFonts w:ascii="Angsana New" w:hAnsi="Angsana New"/>
          <w:sz w:val="20"/>
          <w:szCs w:val="20"/>
          <w:cs/>
          <w:lang w:val="th-TH" w:eastAsia="x-none"/>
        </w:rPr>
      </w:pPr>
    </w:p>
    <w:p w14:paraId="08630F49" w14:textId="72D0F684" w:rsidR="0033118D" w:rsidRDefault="00D913A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/>
          <w:b/>
          <w:sz w:val="30"/>
          <w:szCs w:val="30"/>
          <w:cs/>
          <w:lang w:eastAsia="x-none"/>
        </w:rPr>
        <w:t>ยอด</w:t>
      </w:r>
      <w:r w:rsidRPr="00D913AD">
        <w:rPr>
          <w:rFonts w:asciiTheme="majorBidi" w:hAnsiTheme="majorBidi" w:cstheme="majorBidi"/>
          <w:sz w:val="30"/>
          <w:szCs w:val="30"/>
          <w:cs/>
        </w:rPr>
        <w:t>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913A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91757">
        <w:rPr>
          <w:rFonts w:asciiTheme="majorBidi" w:hAnsiTheme="majorBidi" w:cstheme="majorBidi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91757" w:rsidRPr="0039175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91757">
        <w:rPr>
          <w:rFonts w:asciiTheme="majorBidi" w:hAnsiTheme="majorBidi" w:cstheme="majorBidi"/>
          <w:spacing w:val="-6"/>
          <w:sz w:val="30"/>
          <w:szCs w:val="30"/>
          <w:cs/>
        </w:rPr>
        <w:t>สำหรับค่าความนิยมและสินทรัพย์ไม่มีตัวตน</w:t>
      </w:r>
      <w:r w:rsidRPr="00D913AD">
        <w:rPr>
          <w:rFonts w:asciiTheme="majorBidi" w:hAnsiTheme="majorBidi" w:cstheme="majorBidi"/>
          <w:sz w:val="30"/>
          <w:szCs w:val="30"/>
          <w:cs/>
        </w:rPr>
        <w:t>ที่มีอายุการใ</w:t>
      </w:r>
      <w:r w:rsidR="003355C9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D913AD">
        <w:rPr>
          <w:rFonts w:asciiTheme="majorBidi" w:hAnsiTheme="majorBidi" w:cstheme="majorBidi"/>
          <w:sz w:val="30"/>
          <w:szCs w:val="30"/>
          <w:cs/>
        </w:rPr>
        <w:t>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5B4E1CFD" w14:textId="77777777" w:rsidR="007466C5" w:rsidRPr="004B1FAC" w:rsidRDefault="007466C5" w:rsidP="007466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7DA6D8" w14:textId="59476D21" w:rsidR="001505F3" w:rsidRPr="007D2985" w:rsidRDefault="00D913A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/>
          <w:b/>
          <w:sz w:val="30"/>
          <w:szCs w:val="30"/>
          <w:cs/>
          <w:lang w:eastAsia="x-none"/>
        </w:rPr>
        <w:t>ขาดทุน</w:t>
      </w:r>
      <w:r w:rsidRPr="00623946">
        <w:rPr>
          <w:rFonts w:asciiTheme="majorBidi" w:hAnsiTheme="majorBidi" w:cstheme="majorBidi"/>
          <w:sz w:val="30"/>
          <w:szCs w:val="30"/>
          <w:cs/>
        </w:rPr>
        <w:t>จากการด้อยค่ารับรู้</w:t>
      </w:r>
      <w:r w:rsidR="0025436C" w:rsidRPr="0025436C">
        <w:rPr>
          <w:rFonts w:asciiTheme="majorBidi" w:hAnsiTheme="majorBidi"/>
          <w:sz w:val="30"/>
          <w:szCs w:val="30"/>
          <w:cs/>
        </w:rPr>
        <w:t>ในกำไรหรือขาดทุน</w:t>
      </w:r>
      <w:r w:rsidRPr="00623946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Pr="00D913AD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623946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</w:p>
    <w:p w14:paraId="6FF8FB66" w14:textId="77777777" w:rsidR="00434ADF" w:rsidRPr="004B1FAC" w:rsidRDefault="00434ADF" w:rsidP="00D9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D3445A8" w14:textId="34A1C7BC" w:rsidR="00F27CA1" w:rsidRPr="0025436C" w:rsidRDefault="0025436C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/>
          <w:b/>
          <w:sz w:val="30"/>
          <w:szCs w:val="30"/>
          <w:cs/>
          <w:lang w:eastAsia="x-none"/>
        </w:rPr>
        <w:t>มูล</w:t>
      </w:r>
      <w:r w:rsidRPr="0025436C">
        <w:rPr>
          <w:rFonts w:asciiTheme="majorBidi" w:hAnsiTheme="majorBidi" w:cstheme="majorBidi"/>
          <w:sz w:val="30"/>
          <w:szCs w:val="30"/>
          <w:cs/>
        </w:rPr>
        <w:t>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472F5B6" w14:textId="77777777" w:rsidR="0025436C" w:rsidRPr="004B1FAC" w:rsidRDefault="0025436C" w:rsidP="0015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D40E562" w14:textId="093A1D12" w:rsidR="007D2985" w:rsidRDefault="0025436C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5436C">
        <w:rPr>
          <w:rFonts w:asciiTheme="majorBidi" w:hAnsi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="00AC5E9B">
        <w:rPr>
          <w:rFonts w:asciiTheme="majorBidi" w:hAnsiTheme="majorBidi"/>
          <w:sz w:val="30"/>
          <w:szCs w:val="30"/>
        </w:rPr>
        <w:t xml:space="preserve"> </w:t>
      </w:r>
      <w:r w:rsidRPr="0025436C">
        <w:rPr>
          <w:rFonts w:asciiTheme="majorBidi" w:hAnsi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E51AB2D" w14:textId="641757A9" w:rsidR="00F151C6" w:rsidRPr="004B1FAC" w:rsidRDefault="00F15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8BBF0F4" w14:textId="77777777" w:rsidR="004052F2" w:rsidRPr="004052F2" w:rsidRDefault="004052F2" w:rsidP="00651652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4052F2">
        <w:rPr>
          <w:rFonts w:asciiTheme="majorBidi" w:hAnsiTheme="majorBidi" w:cstheme="majorBidi"/>
          <w:b/>
          <w:bCs/>
          <w:cs/>
          <w:lang w:val="th-TH"/>
        </w:rPr>
        <w:t>ผลประโยชน์ของพนักงาน</w:t>
      </w:r>
    </w:p>
    <w:p w14:paraId="2D1763B5" w14:textId="77777777" w:rsidR="004052F2" w:rsidRPr="004B1FAC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558F0E4" w14:textId="77777777" w:rsidR="004052F2" w:rsidRPr="00651652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5165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01E485F" w14:textId="77777777" w:rsidR="004052F2" w:rsidRPr="004B1FAC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F1EFB36" w14:textId="6ED73D2A" w:rsidR="00BE09AA" w:rsidRDefault="00F151C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  <w:sz w:val="30"/>
          <w:szCs w:val="30"/>
        </w:rPr>
      </w:pPr>
      <w:r w:rsidRPr="003763B8">
        <w:rPr>
          <w:rFonts w:asciiTheme="majorBidi" w:hAnsiTheme="majorBidi"/>
          <w:sz w:val="30"/>
          <w:szCs w:val="30"/>
          <w:cs/>
        </w:rPr>
        <w:t>ภาระ</w:t>
      </w:r>
      <w:r w:rsidRPr="00F151C6">
        <w:rPr>
          <w:rFonts w:asciiTheme="majorBidi" w:hAnsiTheme="majorBidi"/>
          <w:i/>
          <w:spacing w:val="-2"/>
          <w:sz w:val="30"/>
          <w:szCs w:val="30"/>
          <w:cs/>
        </w:rPr>
        <w:t>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</w:t>
      </w:r>
      <w:r w:rsidRPr="00F151C6">
        <w:rPr>
          <w:rFonts w:asciiTheme="majorBidi" w:hAnsiTheme="majorBidi"/>
          <w:i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2239BDE9" w14:textId="77777777" w:rsidR="005964D5" w:rsidRPr="004B1FAC" w:rsidRDefault="005964D5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CD0F3EB" w14:textId="04E00C05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72A67A6" w14:textId="77777777" w:rsidR="004052F2" w:rsidRPr="004B1FAC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6733C5D" w14:textId="33E501D9" w:rsidR="003355C9" w:rsidRDefault="00F151C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  <w:sz w:val="30"/>
          <w:szCs w:val="30"/>
        </w:rPr>
      </w:pPr>
      <w:r w:rsidRPr="00F151C6">
        <w:rPr>
          <w:rFonts w:asciiTheme="majorBidi" w:hAnsi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>
        <w:rPr>
          <w:rFonts w:asciiTheme="majorBidi" w:hAnsiTheme="majorBidi"/>
          <w:i/>
          <w:sz w:val="30"/>
          <w:szCs w:val="30"/>
          <w:cs/>
        </w:rPr>
        <w:br/>
      </w:r>
      <w:r w:rsidRPr="00F151C6">
        <w:rPr>
          <w:rFonts w:asciiTheme="majorBidi" w:hAnsi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>
        <w:rPr>
          <w:rFonts w:asciiTheme="majorBidi" w:hAnsiTheme="majorBidi" w:hint="cs"/>
          <w:i/>
          <w:sz w:val="30"/>
          <w:szCs w:val="30"/>
          <w:cs/>
        </w:rPr>
        <w:t xml:space="preserve"> </w:t>
      </w:r>
      <w:r w:rsidRPr="00F151C6">
        <w:rPr>
          <w:rFonts w:asciiTheme="majorBidi" w:hAnsi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>
        <w:rPr>
          <w:rFonts w:asciiTheme="majorBidi" w:hAnsiTheme="majorBidi" w:hint="cs"/>
          <w:i/>
          <w:sz w:val="30"/>
          <w:szCs w:val="30"/>
          <w:cs/>
        </w:rPr>
        <w:t>สาม</w:t>
      </w:r>
      <w:r w:rsidRPr="00F151C6">
        <w:rPr>
          <w:rFonts w:asciiTheme="majorBidi" w:hAnsiTheme="majorBidi"/>
          <w:i/>
          <w:sz w:val="30"/>
          <w:szCs w:val="30"/>
          <w:cs/>
        </w:rPr>
        <w:t>ปี โดยวิธีคิดลดแต่ละหน่วยที่ประมาณการไว้</w:t>
      </w:r>
    </w:p>
    <w:p w14:paraId="070CEA17" w14:textId="3F3AF8D4" w:rsidR="004052F2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763B8">
        <w:rPr>
          <w:rFonts w:asciiTheme="majorBidi" w:hAnsiTheme="majorBidi"/>
          <w:i/>
          <w:sz w:val="30"/>
          <w:szCs w:val="30"/>
          <w:cs/>
        </w:rPr>
        <w:lastRenderedPageBreak/>
        <w:t>ใน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3763B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</w:t>
      </w:r>
      <w:r w:rsidR="003763B8" w:rsidRPr="003763B8">
        <w:rPr>
          <w:rFonts w:asciiTheme="majorBidi" w:hAnsiTheme="majorBidi" w:cstheme="majorBidi" w:hint="cs"/>
          <w:i/>
          <w:sz w:val="30"/>
          <w:szCs w:val="30"/>
          <w:cs/>
        </w:rPr>
        <w:t>ก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คณิตศาสตร์ประกันภัยจะถูกรับรู้รายการในกำไรขาดทุนเบ็ดเสร็จอื่นทันที</w:t>
      </w:r>
      <w:r w:rsidRPr="003763B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Pr="003763B8">
        <w:rPr>
          <w:rFonts w:asciiTheme="majorBidi" w:hAnsiTheme="majorBidi" w:cstheme="majorBidi" w:hint="cs"/>
          <w:i/>
          <w:sz w:val="30"/>
          <w:szCs w:val="30"/>
          <w:cs/>
        </w:rPr>
        <w:t>น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ปี โดยคำนึงถึงการเปลี่ยนแปลงใด</w:t>
      </w:r>
      <w:r w:rsidR="004D01D6" w:rsidRPr="003763B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1F5FA2" w:rsidRPr="003763B8">
        <w:rPr>
          <w:rFonts w:asciiTheme="majorBidi" w:hAnsiTheme="majorBidi" w:cstheme="majorBidi"/>
          <w:i/>
          <w:sz w:val="30"/>
          <w:szCs w:val="30"/>
        </w:rPr>
        <w:br/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4D01D6" w:rsidRPr="003763B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</w:t>
      </w:r>
      <w:r w:rsidR="001F5FA2" w:rsidRPr="003763B8">
        <w:rPr>
          <w:rFonts w:asciiTheme="majorBidi" w:hAnsiTheme="majorBidi" w:cstheme="majorBidi"/>
          <w:i/>
          <w:sz w:val="30"/>
          <w:szCs w:val="30"/>
        </w:rPr>
        <w:br/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5468A6AC" w14:textId="77777777" w:rsidR="004B1FAC" w:rsidRPr="004B1FAC" w:rsidRDefault="004B1FAC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color w:val="0000FF"/>
        </w:rPr>
      </w:pPr>
    </w:p>
    <w:p w14:paraId="765A1099" w14:textId="558E1F90" w:rsidR="007466C5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104C87BA" w14:textId="77777777" w:rsidR="00320E25" w:rsidRPr="00647E94" w:rsidRDefault="00320E25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</w:rPr>
      </w:pPr>
    </w:p>
    <w:p w14:paraId="783BAC66" w14:textId="1B7C72CB" w:rsidR="004052F2" w:rsidRPr="004052F2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052F2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ผลประโยชน์ระยะยาวอื่น</w:t>
      </w:r>
    </w:p>
    <w:p w14:paraId="2451B7C6" w14:textId="77777777" w:rsidR="004052F2" w:rsidRPr="00647E94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E03DE00" w14:textId="33A5ED3F" w:rsidR="004052F2" w:rsidRPr="00623946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1F5FA2">
        <w:rPr>
          <w:rFonts w:asciiTheme="majorBidi" w:hAnsiTheme="majorBidi" w:cstheme="majorBidi"/>
          <w:i/>
          <w:sz w:val="30"/>
          <w:szCs w:val="30"/>
        </w:rPr>
        <w:br/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การทำงานของพนักงานในงวดปัจจุบันและงวดก่อน</w:t>
      </w:r>
      <w:r w:rsidR="004D01D6">
        <w:rPr>
          <w:rFonts w:asciiTheme="majorBidi" w:hAnsiTheme="majorBidi" w:cstheme="majorBidi" w:hint="cs"/>
          <w:i/>
          <w:spacing w:val="-8"/>
          <w:sz w:val="30"/>
          <w:szCs w:val="30"/>
          <w:cs/>
        </w:rPr>
        <w:t xml:space="preserve"> </w:t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2568933F" w14:textId="77777777" w:rsidR="004052F2" w:rsidRPr="00647E94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37E5AB6F" w14:textId="77777777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00EE891C" w14:textId="77777777" w:rsidR="004052F2" w:rsidRPr="00647E94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A07C8B5" w14:textId="65637B5C" w:rsidR="00BE09AA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>
        <w:rPr>
          <w:rFonts w:asciiTheme="majorBidi" w:hAnsiTheme="majorBidi" w:cstheme="majorBidi"/>
          <w:i/>
          <w:sz w:val="30"/>
          <w:szCs w:val="30"/>
        </w:rPr>
        <w:br/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23946">
        <w:rPr>
          <w:rFonts w:asciiTheme="majorBidi" w:hAnsiTheme="majorBidi" w:cstheme="majorBidi"/>
          <w:iCs/>
          <w:sz w:val="30"/>
          <w:szCs w:val="30"/>
        </w:rPr>
        <w:t>12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2A484E1" w14:textId="77777777" w:rsidR="00BE09AA" w:rsidRPr="00647E94" w:rsidRDefault="00BE09AA" w:rsidP="00BE09A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04D59E06" w14:textId="77777777" w:rsidR="004052F2" w:rsidRPr="00623946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121BEE46" w14:textId="77777777" w:rsidR="004052F2" w:rsidRPr="00647E94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0175925" w14:textId="7D142A52" w:rsidR="00D234E2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9A87777" w14:textId="485DA9A9" w:rsidR="009A2A17" w:rsidRPr="00647E94" w:rsidRDefault="009A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</w:rPr>
      </w:pPr>
    </w:p>
    <w:p w14:paraId="616260BC" w14:textId="1FC4CD1A" w:rsidR="003355C9" w:rsidRDefault="003355C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>
        <w:rPr>
          <w:rFonts w:asciiTheme="majorBidi" w:hAnsiTheme="majorBidi" w:hint="cs"/>
          <w:b/>
          <w:bCs/>
          <w:cs/>
          <w:lang w:val="th-TH"/>
        </w:rPr>
        <w:t>ประมาณการหนี้สิน</w:t>
      </w:r>
    </w:p>
    <w:p w14:paraId="5BFD18D0" w14:textId="5D0FC7DD" w:rsidR="003355C9" w:rsidRPr="00647E94" w:rsidRDefault="003355C9" w:rsidP="003355C9">
      <w:pPr>
        <w:rPr>
          <w:rFonts w:asciiTheme="majorBidi" w:hAnsiTheme="majorBidi" w:cstheme="majorBidi"/>
          <w:lang w:val="th-TH" w:eastAsia="x-none"/>
        </w:rPr>
      </w:pPr>
    </w:p>
    <w:p w14:paraId="41734A52" w14:textId="52D67288" w:rsidR="003355C9" w:rsidRPr="00061AE7" w:rsidRDefault="003355C9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3763B8">
        <w:rPr>
          <w:rFonts w:asciiTheme="majorBidi" w:hAnsiTheme="majorBidi" w:cstheme="majorBidi"/>
          <w:i/>
          <w:spacing w:val="-4"/>
          <w:sz w:val="30"/>
          <w:szCs w:val="30"/>
          <w:cs/>
        </w:rPr>
        <w:t>ประมาณ</w:t>
      </w:r>
      <w:r w:rsidRPr="003355C9">
        <w:rPr>
          <w:rFonts w:ascii="Angsana New" w:hAnsi="Angsana New"/>
          <w:sz w:val="30"/>
          <w:szCs w:val="30"/>
          <w:cs/>
        </w:rPr>
        <w:t>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Pr="00061AE7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3355C9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061AE7">
        <w:rPr>
          <w:rFonts w:ascii="Angsana New" w:hAnsi="Angsana New"/>
          <w:sz w:val="30"/>
          <w:szCs w:val="30"/>
          <w:cs/>
        </w:rPr>
        <w:br/>
      </w:r>
      <w:r w:rsidRPr="003355C9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AC3CAD7" w14:textId="49446EFB" w:rsidR="00D234E2" w:rsidRPr="00D234E2" w:rsidRDefault="00D234E2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D234E2">
        <w:rPr>
          <w:rFonts w:asciiTheme="majorBidi" w:hAnsiTheme="majorBidi" w:cstheme="majorBidi"/>
          <w:b/>
          <w:bCs/>
          <w:cs/>
          <w:lang w:val="th-TH"/>
        </w:rPr>
        <w:lastRenderedPageBreak/>
        <w:t>การวัดมูลค่ายุติธรรม</w:t>
      </w:r>
    </w:p>
    <w:p w14:paraId="34497140" w14:textId="67A235D3" w:rsidR="00D234E2" w:rsidRPr="004B1FAC" w:rsidRDefault="00D234E2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F3B9A74" w14:textId="6D135CDE" w:rsidR="00514A39" w:rsidRDefault="001505F3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061AE7">
        <w:rPr>
          <w:rFonts w:asciiTheme="majorBidi" w:hAnsiTheme="majorBidi" w:cstheme="majorBidi" w:hint="cs"/>
          <w:spacing w:val="-2"/>
          <w:sz w:val="30"/>
          <w:szCs w:val="30"/>
          <w:cs/>
        </w:rPr>
        <w:t>ชำระ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9A20DD">
        <w:rPr>
          <w:rFonts w:asciiTheme="majorBidi" w:hAnsiTheme="majorBidi" w:cstheme="majorBidi"/>
          <w:sz w:val="30"/>
          <w:szCs w:val="30"/>
        </w:rPr>
        <w:t xml:space="preserve"> </w:t>
      </w:r>
      <w:r w:rsidRPr="009A20DD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ADE938E" w14:textId="77777777" w:rsidR="004B1FAC" w:rsidRPr="004B1FAC" w:rsidRDefault="004B1FAC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23183E97" w14:textId="77777777" w:rsidR="00D234E2" w:rsidRPr="00370ECE" w:rsidRDefault="00D234E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0EC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425FC0C" w14:textId="77777777" w:rsidR="00D234E2" w:rsidRPr="004B1FAC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43465A" w14:textId="7D286D39" w:rsidR="00D234E2" w:rsidRPr="00370ECE" w:rsidRDefault="00D234E2" w:rsidP="0058207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8929E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70EC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EEDD69" w14:textId="12F321D0" w:rsidR="00D234E2" w:rsidRPr="00370ECE" w:rsidRDefault="00D234E2" w:rsidP="003763B8">
      <w:pPr>
        <w:pStyle w:val="block"/>
        <w:numPr>
          <w:ilvl w:val="0"/>
          <w:numId w:val="17"/>
        </w:numPr>
        <w:spacing w:after="0" w:line="240" w:lineRule="atLeast"/>
        <w:ind w:left="900" w:right="-7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2</w:t>
      </w:r>
      <w:r w:rsidRPr="00D77AD7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7AD7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D77AD7" w:rsidRPr="00D77AD7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9B0E294" w14:textId="1464F704" w:rsidR="00D234E2" w:rsidRPr="00370ECE" w:rsidRDefault="00D234E2" w:rsidP="0058207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70ECE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496B9C6" w14:textId="42F21791" w:rsidR="005A58AA" w:rsidRPr="004B1FAC" w:rsidRDefault="005A58AA" w:rsidP="00A53B89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7EE313" w14:textId="3D05B380" w:rsidR="005A58AA" w:rsidRDefault="005A58AA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5A58AA">
        <w:rPr>
          <w:rFonts w:asciiTheme="majorBidi" w:hAnsiTheme="majorBidi" w:cstheme="majorBidi"/>
          <w:spacing w:val="-6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</w:t>
      </w:r>
      <w:r w:rsidRPr="005A58AA">
        <w:rPr>
          <w:rFonts w:asciiTheme="majorBidi" w:hAnsiTheme="majorBidi" w:cstheme="majorBidi"/>
          <w:spacing w:val="-2"/>
          <w:sz w:val="30"/>
          <w:szCs w:val="30"/>
          <w:cs/>
        </w:rPr>
        <w:t>และสถานะการเป็นสินทรัพย์ด้วยราคาเสนอซื้อ และวัดมูลค่าหนี้สินและ</w:t>
      </w:r>
      <w:r w:rsidR="00C36A8A">
        <w:rPr>
          <w:rFonts w:asciiTheme="majorBidi" w:hAnsiTheme="majorBidi" w:cstheme="majorBidi" w:hint="cs"/>
          <w:spacing w:val="-2"/>
          <w:sz w:val="30"/>
          <w:szCs w:val="30"/>
          <w:cs/>
        </w:rPr>
        <w:t>สถาน</w:t>
      </w:r>
      <w:r w:rsidR="00A60BA1">
        <w:rPr>
          <w:rFonts w:asciiTheme="majorBidi" w:hAnsiTheme="majorBidi" w:cstheme="majorBidi" w:hint="cs"/>
          <w:spacing w:val="-2"/>
          <w:sz w:val="30"/>
          <w:szCs w:val="30"/>
          <w:cs/>
        </w:rPr>
        <w:t>ะ</w:t>
      </w:r>
      <w:r w:rsidR="00C36A8A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5A58AA">
        <w:rPr>
          <w:rFonts w:asciiTheme="majorBidi" w:hAnsiTheme="majorBidi" w:cstheme="majorBidi"/>
          <w:spacing w:val="-2"/>
          <w:sz w:val="30"/>
          <w:szCs w:val="30"/>
          <w:cs/>
        </w:rPr>
        <w:t>เป็นหนี้สินด้วยราคาเสนอขาย</w:t>
      </w:r>
    </w:p>
    <w:p w14:paraId="563B0493" w14:textId="2B525E1E" w:rsidR="00454599" w:rsidRPr="004B1FAC" w:rsidRDefault="0045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x-none" w:eastAsia="x-none"/>
        </w:rPr>
      </w:pPr>
    </w:p>
    <w:p w14:paraId="384FFFD0" w14:textId="53BE7066" w:rsidR="004052F2" w:rsidRDefault="00C36A8A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  <w:lang w:val="x-none" w:eastAsia="x-none"/>
        </w:rPr>
      </w:pPr>
      <w:r w:rsidRPr="00061AE7">
        <w:rPr>
          <w:rFonts w:asciiTheme="majorBidi" w:hAnsiTheme="majorBidi"/>
          <w:sz w:val="30"/>
          <w:szCs w:val="30"/>
          <w:cs/>
          <w:lang w:val="x-none" w:eastAsia="x-none"/>
        </w:rPr>
        <w:t>หลักฐานที่ดีที่สุดสำหรับมูลค่ายุติธรรมของเครื่องมือทางการเงิน ณ วันที่รับรู้รายการ</w:t>
      </w:r>
      <w:r w:rsidRPr="00061AE7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061AE7">
        <w:rPr>
          <w:rFonts w:asciiTheme="majorBidi" w:hAnsiTheme="majorBidi"/>
          <w:sz w:val="30"/>
          <w:szCs w:val="30"/>
          <w:cs/>
          <w:lang w:val="x-none" w:eastAsia="x-none"/>
        </w:rPr>
        <w:t>เริ่มแรกคือราคาของการทำรายการ</w:t>
      </w:r>
      <w:r w:rsidRPr="00C36A8A">
        <w:rPr>
          <w:rFonts w:asciiTheme="majorBidi" w:hAnsiTheme="majorBidi"/>
          <w:sz w:val="30"/>
          <w:szCs w:val="30"/>
          <w:cs/>
          <w:lang w:val="x-none" w:eastAsia="x-none"/>
        </w:rPr>
        <w:t xml:space="preserve"> เช่น มูลค่ายุติธรรมของผลตอบแทนที่ให้หรือได้รับ</w:t>
      </w:r>
    </w:p>
    <w:p w14:paraId="25941BF4" w14:textId="77777777" w:rsidR="00C36A8A" w:rsidRPr="004B1FAC" w:rsidRDefault="00C36A8A" w:rsidP="00CB45AE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159644" w14:textId="77777777" w:rsidR="003E0FB9" w:rsidRPr="003E0FB9" w:rsidRDefault="003E0FB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3E0FB9">
        <w:rPr>
          <w:rFonts w:asciiTheme="majorBidi" w:hAnsiTheme="majorBidi" w:cstheme="majorBidi"/>
          <w:b/>
          <w:bCs/>
          <w:cs/>
          <w:lang w:val="th-TH"/>
        </w:rPr>
        <w:t>ทุนเรือนหุ้น</w:t>
      </w:r>
    </w:p>
    <w:p w14:paraId="0732A864" w14:textId="77777777" w:rsidR="003E0FB9" w:rsidRPr="004B1FAC" w:rsidRDefault="003E0FB9" w:rsidP="003E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D72B734" w14:textId="77777777" w:rsidR="003E0FB9" w:rsidRDefault="003E0FB9" w:rsidP="003E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3E0FB9">
        <w:rPr>
          <w:rFonts w:asciiTheme="majorBidi" w:hAnsiTheme="majorBidi" w:cstheme="majorBidi"/>
          <w:iCs/>
          <w:sz w:val="30"/>
          <w:szCs w:val="30"/>
          <w:cs/>
        </w:rPr>
        <w:t>หุ้นสามัญ</w:t>
      </w:r>
    </w:p>
    <w:p w14:paraId="74EB2C8A" w14:textId="77777777" w:rsidR="003E0FB9" w:rsidRPr="004B1FAC" w:rsidRDefault="003E0FB9" w:rsidP="003E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4"/>
          <w:szCs w:val="24"/>
          <w:cs/>
        </w:rPr>
      </w:pPr>
    </w:p>
    <w:p w14:paraId="750339D3" w14:textId="3CDCFBEF" w:rsidR="00A34587" w:rsidRPr="000F2892" w:rsidRDefault="003E0FB9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355C9">
        <w:rPr>
          <w:rFonts w:asciiTheme="majorBidi" w:hAnsiTheme="majorBidi" w:cstheme="majorBidi"/>
          <w:i/>
          <w:spacing w:val="-2"/>
          <w:sz w:val="30"/>
          <w:szCs w:val="30"/>
          <w:cs/>
        </w:rPr>
        <w:t>หุ้นสามัญจัด</w:t>
      </w:r>
      <w:r w:rsidRPr="003763B8">
        <w:rPr>
          <w:rFonts w:asciiTheme="majorBidi" w:hAnsiTheme="majorBidi"/>
          <w:sz w:val="30"/>
          <w:szCs w:val="30"/>
          <w:cs/>
          <w:lang w:val="x-none" w:eastAsia="x-none"/>
        </w:rPr>
        <w:t>ประเภท</w:t>
      </w:r>
      <w:r w:rsidRPr="003355C9">
        <w:rPr>
          <w:rFonts w:asciiTheme="majorBidi" w:hAnsiTheme="majorBidi" w:cstheme="majorBidi"/>
          <w:i/>
          <w:spacing w:val="-2"/>
          <w:sz w:val="30"/>
          <w:szCs w:val="30"/>
          <w:cs/>
        </w:rPr>
        <w:t>เป็นทุน ต้นทุนส่วนเพิ่มที่เกี่ยวข้องโดยตรงกับการออกหุ้นสามัญ (สุทธิจากผลกระทบทางภาษี)</w:t>
      </w:r>
      <w:r w:rsidRPr="003E0FB9">
        <w:rPr>
          <w:rFonts w:asciiTheme="majorBidi" w:hAnsiTheme="majorBidi" w:cstheme="majorBidi"/>
          <w:i/>
          <w:sz w:val="30"/>
          <w:szCs w:val="30"/>
          <w:cs/>
        </w:rPr>
        <w:t xml:space="preserve"> รับรู้เป็นรายการหักจากส่วนของทุน</w:t>
      </w:r>
    </w:p>
    <w:p w14:paraId="1EB9FEAD" w14:textId="312B66ED" w:rsidR="00A34587" w:rsidRPr="004B1FAC" w:rsidRDefault="00A34587" w:rsidP="00901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4"/>
          <w:szCs w:val="24"/>
          <w:cs/>
        </w:rPr>
      </w:pPr>
    </w:p>
    <w:p w14:paraId="6EAC64DE" w14:textId="7C5E150D" w:rsidR="009F6166" w:rsidRDefault="009F6166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F6166">
        <w:rPr>
          <w:rFonts w:asciiTheme="majorBidi" w:hAnsiTheme="majorBidi" w:cstheme="majorBidi"/>
          <w:b/>
          <w:bCs/>
          <w:cs/>
          <w:lang w:val="th-TH"/>
        </w:rPr>
        <w:t>รายได้</w:t>
      </w:r>
      <w:r w:rsidR="005B5534" w:rsidRPr="005B5534">
        <w:rPr>
          <w:rFonts w:asciiTheme="majorBidi" w:hAnsiTheme="majorBidi"/>
          <w:b/>
          <w:bCs/>
          <w:cs/>
          <w:lang w:val="th-TH"/>
        </w:rPr>
        <w:t>จากสัญญาที่ทำกับลูกค้า</w:t>
      </w:r>
    </w:p>
    <w:p w14:paraId="069280F3" w14:textId="77777777" w:rsidR="00901641" w:rsidRPr="004B1FAC" w:rsidRDefault="00901641" w:rsidP="00A40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6A209311" w14:textId="55140BC5" w:rsidR="00647E94" w:rsidRPr="004B1FAC" w:rsidRDefault="009F29D6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E353EB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</w:t>
      </w:r>
      <w:r w:rsidRPr="00E353EB">
        <w:rPr>
          <w:rFonts w:asciiTheme="majorBidi" w:hAnsiTheme="majorBidi"/>
          <w:spacing w:val="-4"/>
          <w:sz w:val="30"/>
          <w:szCs w:val="30"/>
          <w:cs/>
        </w:rPr>
        <w:t xml:space="preserve">ได้รับซึ่งไม่รวมจำนวนเงินที่เก็บแทนบุคคลที่สาม </w:t>
      </w:r>
      <w:r w:rsidR="003F6AD5" w:rsidRPr="00E353EB">
        <w:rPr>
          <w:rFonts w:asciiTheme="majorBidi" w:hAnsiTheme="majorBidi" w:hint="cs"/>
          <w:spacing w:val="-4"/>
          <w:sz w:val="30"/>
          <w:szCs w:val="30"/>
          <w:cs/>
        </w:rPr>
        <w:t>รายได้ที่รับรู้ไม่รวม</w:t>
      </w:r>
      <w:r w:rsidRPr="00E353EB">
        <w:rPr>
          <w:rFonts w:asciiTheme="majorBidi" w:hAnsiTheme="majorBidi"/>
          <w:spacing w:val="-4"/>
          <w:sz w:val="30"/>
          <w:szCs w:val="30"/>
          <w:cs/>
        </w:rPr>
        <w:t>ภาษีมูลค่าเพิ่มและแสดงสุทธิจากส่วนลดการค้า</w:t>
      </w:r>
      <w:r w:rsidRPr="00901641">
        <w:rPr>
          <w:rFonts w:asciiTheme="majorBidi" w:hAnsiTheme="majorBidi"/>
          <w:sz w:val="30"/>
          <w:szCs w:val="30"/>
          <w:cs/>
        </w:rPr>
        <w:t>และส่วนลดตาม</w:t>
      </w:r>
      <w:r w:rsidRPr="004B1FAC">
        <w:rPr>
          <w:rFonts w:asciiTheme="majorBidi" w:hAnsiTheme="majorBidi"/>
          <w:sz w:val="30"/>
          <w:szCs w:val="30"/>
          <w:cs/>
        </w:rPr>
        <w:t>ปริมาณ</w:t>
      </w:r>
      <w:r w:rsidR="00D96061" w:rsidRPr="004B1FAC">
        <w:rPr>
          <w:rFonts w:asciiTheme="majorBidi" w:hAnsiTheme="majorBidi"/>
          <w:sz w:val="30"/>
          <w:szCs w:val="30"/>
        </w:rPr>
        <w:t xml:space="preserve"> </w:t>
      </w:r>
      <w:r w:rsidR="00E47AC5" w:rsidRPr="004B1FAC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22A4222C" w14:textId="77777777" w:rsidR="004B1FAC" w:rsidRDefault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52245FE" w14:textId="14533D67" w:rsidR="00E47AC5" w:rsidRDefault="00E47AC5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  <w:cs/>
        </w:rPr>
      </w:pPr>
      <w:r w:rsidRPr="00E47AC5">
        <w:rPr>
          <w:rFonts w:asciiTheme="majorBidi" w:hAnsiTheme="majorBidi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4B1FAC">
        <w:rPr>
          <w:rFonts w:asciiTheme="majorBidi" w:hAnsiTheme="majorBidi"/>
          <w:sz w:val="30"/>
          <w:szCs w:val="30"/>
        </w:rPr>
        <w:t xml:space="preserve"> </w:t>
      </w:r>
      <w:r w:rsidR="004B1FAC">
        <w:rPr>
          <w:rFonts w:asciiTheme="majorBidi" w:hAnsiTheme="majorBidi" w:hint="cs"/>
          <w:sz w:val="30"/>
          <w:szCs w:val="30"/>
          <w:cs/>
        </w:rPr>
        <w:t>โดยกลุ่มบริษัทแสดงหนี้สินที่เกิดจากสัญญาเป็นส่วนหนึ่งของเจ้าหนี้อื่น</w:t>
      </w:r>
    </w:p>
    <w:p w14:paraId="604644D6" w14:textId="5FF73D7D" w:rsidR="00610238" w:rsidRPr="004B1FAC" w:rsidRDefault="00610238" w:rsidP="00D60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12F0FFDB" w14:textId="50F05D77" w:rsidR="00F61342" w:rsidRPr="00F61342" w:rsidRDefault="00F61342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61342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14:paraId="429439DE" w14:textId="77777777" w:rsidR="00F61342" w:rsidRPr="004B1FAC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0EE412EC" w14:textId="3DE9E82D" w:rsidR="00F61342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 w:cstheme="majorBidi"/>
          <w:i/>
          <w:spacing w:val="-2"/>
          <w:sz w:val="30"/>
          <w:szCs w:val="30"/>
          <w:cs/>
        </w:rPr>
        <w:t>ค่าใช้จ่าย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44FD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623946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1EF631A" w14:textId="77777777" w:rsidR="00144FD7" w:rsidRPr="004B1FAC" w:rsidRDefault="00144FD7" w:rsidP="0064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B69C08" w14:textId="78144C55" w:rsidR="00F61342" w:rsidRPr="00144FD7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ภาษีเงินได้ของงวดปัจจุบัน</w:t>
      </w:r>
      <w:r w:rsidR="00144FD7" w:rsidRPr="00B97A86">
        <w:rPr>
          <w:rFonts w:asciiTheme="majorBidi" w:hAnsiTheme="majorBidi" w:cstheme="majorBidi" w:hint="cs"/>
          <w:spacing w:val="-6"/>
          <w:sz w:val="30"/>
          <w:szCs w:val="30"/>
          <w:cs/>
        </w:rPr>
        <w:t>บันทึก</w:t>
      </w:r>
      <w:r w:rsidRPr="00B97A86">
        <w:rPr>
          <w:rFonts w:asciiTheme="majorBidi" w:hAnsiTheme="majorBidi" w:cstheme="majorBidi"/>
          <w:spacing w:val="-6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</w:t>
      </w:r>
      <w:r w:rsidRPr="00144FD7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D01D6" w:rsidRPr="00144F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4FD7">
        <w:rPr>
          <w:rFonts w:asciiTheme="majorBidi" w:hAnsiTheme="majorBidi" w:cstheme="majorBidi"/>
          <w:sz w:val="30"/>
          <w:szCs w:val="30"/>
          <w:cs/>
        </w:rPr>
        <w:t>ๆ</w:t>
      </w:r>
    </w:p>
    <w:p w14:paraId="1E8CD6DE" w14:textId="77777777" w:rsidR="00F61342" w:rsidRPr="004B1FAC" w:rsidRDefault="00F61342" w:rsidP="00F6134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1BD512" w14:textId="2F7EE268" w:rsidR="00F61342" w:rsidRPr="00623946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</w:t>
      </w: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t>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</w:t>
      </w:r>
      <w:r w:rsidRPr="00B97A86">
        <w:rPr>
          <w:rFonts w:asciiTheme="majorBidi" w:hAnsiTheme="majorBidi" w:cstheme="majorBidi"/>
          <w:spacing w:val="-4"/>
          <w:sz w:val="30"/>
          <w:szCs w:val="30"/>
          <w:cs/>
        </w:rPr>
        <w:t>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</w:t>
      </w:r>
      <w:r w:rsidRPr="00623946">
        <w:rPr>
          <w:rFonts w:asciiTheme="majorBidi" w:hAnsiTheme="majorBidi" w:cstheme="majorBidi"/>
          <w:sz w:val="30"/>
          <w:szCs w:val="30"/>
          <w:cs/>
        </w:rPr>
        <w:t>ในบริษัทย่อยหากเป็นไปได้ว่าจะไม่มีการกลับรายการในอนาคตอันใกล้</w:t>
      </w:r>
    </w:p>
    <w:p w14:paraId="72C9E5E2" w14:textId="77777777" w:rsidR="00F61342" w:rsidRPr="004B1FAC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68500D8" w14:textId="31C08D38" w:rsidR="00F61342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B97A86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</w:t>
      </w:r>
      <w:r w:rsidRPr="00B97A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97A86">
        <w:rPr>
          <w:rFonts w:asciiTheme="majorBidi" w:hAnsiTheme="majorBidi" w:cstheme="majorBidi"/>
          <w:sz w:val="30"/>
          <w:szCs w:val="30"/>
          <w:cs/>
        </w:rPr>
        <w:t>สิ้นรอบระยะเวลาที่รายงาน</w:t>
      </w:r>
      <w:r w:rsidR="00144FD7" w:rsidRPr="00144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144FD7" w:rsidRPr="00144FD7">
        <w:rPr>
          <w:rFonts w:asciiTheme="majorBidi" w:hAnsiTheme="majorBidi"/>
          <w:spacing w:val="-6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="00144FD7" w:rsidRPr="00144FD7">
        <w:rPr>
          <w:rFonts w:asciiTheme="majorBidi" w:hAnsiTheme="majorBidi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E2272A5" w14:textId="77777777" w:rsidR="00645788" w:rsidRPr="004B1FAC" w:rsidRDefault="00645788" w:rsidP="00E8666B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D3541EA" w14:textId="7E9E4B66" w:rsidR="007157F7" w:rsidRDefault="00CF25AA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B97A86">
        <w:rPr>
          <w:rFonts w:asciiTheme="majorBidi" w:hAnsiTheme="majorBidi" w:cstheme="majorBidi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ณ ทุกวันที่รายงานและจะถูกปรับลดลงเท่าที่ประโยชน์ทางภาษีจะมีโอกาสถูกใช้จริง</w:t>
      </w:r>
    </w:p>
    <w:p w14:paraId="722EC3F0" w14:textId="77777777" w:rsidR="00645788" w:rsidRPr="004B1FAC" w:rsidRDefault="00645788" w:rsidP="00E8666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F2E7471" w14:textId="77777777" w:rsidR="0051707A" w:rsidRPr="0051707A" w:rsidRDefault="0051707A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51707A">
        <w:rPr>
          <w:rFonts w:asciiTheme="majorBidi" w:hAnsiTheme="majorBidi" w:cstheme="majorBidi"/>
          <w:b/>
          <w:bCs/>
          <w:cs/>
          <w:lang w:val="th-TH"/>
        </w:rPr>
        <w:t xml:space="preserve">กำไรต่อหุ้น </w:t>
      </w:r>
    </w:p>
    <w:p w14:paraId="7435E2FF" w14:textId="77777777" w:rsidR="0051707A" w:rsidRPr="004B1FAC" w:rsidRDefault="0051707A" w:rsidP="0051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D187FEE" w14:textId="4BEAD418" w:rsidR="00A34587" w:rsidRDefault="0051707A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763B8">
        <w:rPr>
          <w:rFonts w:asciiTheme="majorBidi" w:hAnsiTheme="majorBidi" w:cstheme="majorBidi"/>
          <w:b/>
          <w:spacing w:val="-6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</w:t>
      </w:r>
      <w:r w:rsidRPr="00657595">
        <w:rPr>
          <w:rFonts w:asciiTheme="majorBidi" w:hAnsiTheme="majorBidi" w:cstheme="majorBidi"/>
          <w:b/>
          <w:sz w:val="30"/>
          <w:szCs w:val="30"/>
          <w:cs/>
        </w:rPr>
        <w:t>ถ่วงน้ำหนักที่ออกจำหน่ายระหว่างปี</w:t>
      </w:r>
    </w:p>
    <w:p w14:paraId="0AD76ACC" w14:textId="77777777" w:rsidR="00413167" w:rsidRPr="004B1FAC" w:rsidRDefault="00413167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8E56107" w14:textId="77777777" w:rsidR="00C41DC6" w:rsidRPr="00C41DC6" w:rsidRDefault="00C41DC6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C41DC6">
        <w:rPr>
          <w:rFonts w:asciiTheme="majorBidi" w:hAnsiTheme="majorBidi" w:cstheme="majorBidi"/>
          <w:b/>
          <w:bCs/>
          <w:cs/>
          <w:lang w:val="th-TH"/>
        </w:rPr>
        <w:lastRenderedPageBreak/>
        <w:t>บุคคลหรือกิจการที่เกี่ยวข้องกัน</w:t>
      </w:r>
    </w:p>
    <w:p w14:paraId="12C837EA" w14:textId="77777777" w:rsidR="00C41DC6" w:rsidRPr="00647E94" w:rsidRDefault="00C41DC6" w:rsidP="00C41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2BD457F" w14:textId="1E9D6BBE" w:rsidR="007A69DF" w:rsidRDefault="00C41DC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41DC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83B14A5" w14:textId="77777777" w:rsidR="000D03D9" w:rsidRPr="00647E94" w:rsidRDefault="000D03D9" w:rsidP="00BC4E30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sz w:val="20"/>
          <w:szCs w:val="20"/>
          <w:shd w:val="clear" w:color="auto" w:fill="D9D9D9" w:themeFill="background1" w:themeFillShade="D9"/>
        </w:rPr>
      </w:pPr>
    </w:p>
    <w:p w14:paraId="4774BDF6" w14:textId="77777777" w:rsidR="00543829" w:rsidRPr="00543829" w:rsidRDefault="0054382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543829">
        <w:rPr>
          <w:rFonts w:asciiTheme="majorBidi" w:hAnsiTheme="majorBidi" w:cstheme="majorBidi"/>
          <w:b/>
          <w:bCs/>
          <w:cs/>
          <w:lang w:val="th-TH"/>
        </w:rPr>
        <w:t>รายงานทางการเงินจำแนกตามส่วนงาน</w:t>
      </w:r>
    </w:p>
    <w:p w14:paraId="64A87303" w14:textId="77777777" w:rsidR="00543829" w:rsidRPr="00647E94" w:rsidRDefault="00543829" w:rsidP="00543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CAEF86C" w14:textId="3D9D7329" w:rsidR="001F2048" w:rsidRPr="009B71E7" w:rsidRDefault="00543829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B71E7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A7A043C" w14:textId="77777777" w:rsidR="0097159E" w:rsidRPr="00647E94" w:rsidRDefault="0097159E" w:rsidP="00295965">
      <w:pPr>
        <w:pStyle w:val="BodyText2"/>
        <w:ind w:left="540" w:right="-72" w:firstLine="0"/>
        <w:jc w:val="thaiDistribute"/>
        <w:rPr>
          <w:rFonts w:asciiTheme="majorBidi" w:hAnsiTheme="majorBidi" w:cstheme="majorBidi"/>
          <w:color w:val="FF0000"/>
          <w:sz w:val="20"/>
          <w:szCs w:val="20"/>
          <w:lang w:val="en-US"/>
        </w:rPr>
      </w:pPr>
    </w:p>
    <w:p w14:paraId="50D83C44" w14:textId="2A319390" w:rsidR="00EF3FE4" w:rsidRPr="00032D20" w:rsidRDefault="00560375" w:rsidP="005C19D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032D20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</w:p>
    <w:p w14:paraId="128CCDDB" w14:textId="77777777" w:rsidR="009F3A9A" w:rsidRPr="00647E94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6480E6C" w14:textId="6A9340C1" w:rsidR="007C2DA3" w:rsidRPr="009B71E7" w:rsidRDefault="007C2DA3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B71E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>ผู้ถือหุ้นรายใหญ่ และ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บริษัทย่อยได้เปิดเผยในหมายเหตุ</w:t>
      </w:r>
      <w:r w:rsidRPr="00D43BE8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D43BE8" w:rsidRP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D43BE8" w:rsidRPr="00D43BE8">
        <w:rPr>
          <w:rFonts w:asciiTheme="majorBidi" w:hAnsiTheme="majorBidi" w:cstheme="majorBidi"/>
          <w:bCs/>
          <w:sz w:val="30"/>
          <w:szCs w:val="30"/>
        </w:rPr>
        <w:t>1</w:t>
      </w:r>
      <w:r w:rsidR="00D43BE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D96061">
        <w:rPr>
          <w:rFonts w:asciiTheme="majorBidi" w:hAnsiTheme="majorBidi" w:cstheme="majorBidi"/>
          <w:bCs/>
          <w:sz w:val="30"/>
          <w:szCs w:val="30"/>
        </w:rPr>
        <w:t>8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ตามลำดับ </w:t>
      </w:r>
      <w:r w:rsidR="00086BA6" w:rsidRPr="009B71E7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>ที่มีความสัมพันธ์กับ</w:t>
      </w:r>
      <w:r w:rsidR="00F719F2" w:rsidRPr="009B71E7">
        <w:rPr>
          <w:rFonts w:asciiTheme="majorBidi" w:hAnsiTheme="majorBidi" w:cstheme="majorBidi"/>
          <w:b/>
          <w:sz w:val="30"/>
          <w:szCs w:val="30"/>
          <w:cs/>
        </w:rPr>
        <w:t>กลุ่มบริษัทมี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319AA3B2" w14:textId="77777777" w:rsidR="006479C8" w:rsidRPr="00647E94" w:rsidRDefault="006479C8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3960"/>
      </w:tblGrid>
      <w:tr w:rsidR="00A36D02" w:rsidRPr="00BA2043" w14:paraId="5EB4D9E7" w14:textId="77777777" w:rsidTr="00724F53">
        <w:trPr>
          <w:tblHeader/>
        </w:trPr>
        <w:tc>
          <w:tcPr>
            <w:tcW w:w="4050" w:type="dxa"/>
          </w:tcPr>
          <w:p w14:paraId="1486ACCC" w14:textId="77777777" w:rsidR="00A36D02" w:rsidRPr="00BA2043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60" w:type="dxa"/>
          </w:tcPr>
          <w:p w14:paraId="0D9FCC61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4670568B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14:paraId="2450E623" w14:textId="77777777" w:rsidTr="00724F53">
        <w:trPr>
          <w:tblHeader/>
        </w:trPr>
        <w:tc>
          <w:tcPr>
            <w:tcW w:w="4050" w:type="dxa"/>
          </w:tcPr>
          <w:p w14:paraId="5B1850BA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DDD94B" w14:textId="77777777" w:rsidR="00A36D02" w:rsidRPr="00BA2043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2FE5F767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5B9A" w:rsidRPr="00BA2043" w14:paraId="33AFE1AF" w14:textId="77777777" w:rsidTr="00724F53">
        <w:tc>
          <w:tcPr>
            <w:tcW w:w="4050" w:type="dxa"/>
          </w:tcPr>
          <w:p w14:paraId="6415CC76" w14:textId="3A234370" w:rsidR="00665B9A" w:rsidRPr="00BA2043" w:rsidRDefault="00665B9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เอส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เอ็ม อินเตอร์เนชั่นแนล จำกัด</w:t>
            </w:r>
          </w:p>
        </w:tc>
        <w:tc>
          <w:tcPr>
            <w:tcW w:w="1260" w:type="dxa"/>
          </w:tcPr>
          <w:p w14:paraId="3351B3FE" w14:textId="2F8A6927" w:rsidR="00665B9A" w:rsidRPr="00BA2043" w:rsidRDefault="00665B9A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072EB0B" w14:textId="06E195E2" w:rsidR="00665B9A" w:rsidRPr="00BA2043" w:rsidRDefault="00F537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มีสมาชิกในครอบครัวของผู้ถือหุ้นรายใหญ่และกรรมการของบริษัทถือหุ้นใหญ่ทางตรงและ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53718" w:rsidRPr="00BA2043" w14:paraId="67342D4D" w14:textId="77777777" w:rsidTr="00724F53">
        <w:tc>
          <w:tcPr>
            <w:tcW w:w="4050" w:type="dxa"/>
          </w:tcPr>
          <w:p w14:paraId="7D71C47F" w14:textId="5506CC79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อีวีเอ จำกัด</w:t>
            </w:r>
          </w:p>
        </w:tc>
        <w:tc>
          <w:tcPr>
            <w:tcW w:w="1260" w:type="dxa"/>
          </w:tcPr>
          <w:p w14:paraId="108C38BF" w14:textId="6BF0C95E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E69AD8F" w14:textId="496F8C0D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มีสมาชิกในครอบครัวของผู้ถือหุ้นรายใหญ่และกรรมการของบริษัทถือหุ้นใหญ่ทางตรงและ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53718" w:rsidRPr="00BA2043" w14:paraId="0C1552A8" w14:textId="77777777" w:rsidTr="00724F53">
        <w:tc>
          <w:tcPr>
            <w:tcW w:w="4050" w:type="dxa"/>
          </w:tcPr>
          <w:p w14:paraId="523E707C" w14:textId="0BBCA617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5BBA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</w:tc>
        <w:tc>
          <w:tcPr>
            <w:tcW w:w="1260" w:type="dxa"/>
          </w:tcPr>
          <w:p w14:paraId="406E1E83" w14:textId="0F6A10F0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B955CC8" w14:textId="4E500F98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F53718">
              <w:rPr>
                <w:rFonts w:ascii="Angsana New" w:hAnsi="Angsana New" w:hint="cs"/>
                <w:sz w:val="30"/>
                <w:szCs w:val="30"/>
                <w:cs/>
              </w:rPr>
              <w:t>มีสมาชิกในครอบครัวของกรรมการเป็นผู้ถือหุ้นรายใหญ่</w:t>
            </w:r>
          </w:p>
        </w:tc>
      </w:tr>
      <w:tr w:rsidR="00F53718" w:rsidRPr="00BA2043" w14:paraId="3B35D638" w14:textId="77777777" w:rsidTr="00724F53">
        <w:tc>
          <w:tcPr>
            <w:tcW w:w="4050" w:type="dxa"/>
          </w:tcPr>
          <w:p w14:paraId="4270D7DD" w14:textId="187E4DD5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บิ๊กเจท ทราเวล จำกัด</w:t>
            </w:r>
          </w:p>
        </w:tc>
        <w:tc>
          <w:tcPr>
            <w:tcW w:w="1260" w:type="dxa"/>
          </w:tcPr>
          <w:p w14:paraId="7E1617C4" w14:textId="73188F57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09ABC48" w14:textId="63D33A1A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มีกรรมการของบริษัทเป็นผู้ถือหุ้นใหญ่</w:t>
            </w:r>
            <w:r w:rsidR="004D1259">
              <w:rPr>
                <w:rFonts w:ascii="Angsana New" w:hAnsi="Angsana New" w:hint="cs"/>
                <w:sz w:val="30"/>
                <w:szCs w:val="30"/>
                <w:cs/>
              </w:rPr>
              <w:t>ทางตรงและมีกรรมการร่วมกัน</w:t>
            </w:r>
          </w:p>
        </w:tc>
      </w:tr>
      <w:tr w:rsidR="00F53718" w:rsidRPr="00BA2043" w14:paraId="6F94828D" w14:textId="77777777" w:rsidTr="00724F53">
        <w:tc>
          <w:tcPr>
            <w:tcW w:w="4050" w:type="dxa"/>
          </w:tcPr>
          <w:p w14:paraId="728933FE" w14:textId="77777777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260" w:type="dxa"/>
          </w:tcPr>
          <w:p w14:paraId="149C80DA" w14:textId="77777777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307DC1F" w14:textId="0138E225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4D1259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ผู้ถือหุ้นรายใหญ่และกรรมการของบริษัท</w:t>
            </w:r>
            <w:r w:rsidR="004D125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D1259">
              <w:rPr>
                <w:rFonts w:ascii="Angsana New" w:hAnsi="Angsana New" w:hint="cs"/>
                <w:sz w:val="30"/>
                <w:szCs w:val="30"/>
                <w:cs/>
              </w:rPr>
              <w:t>ถือหุ้นใหญ่ทางตรง</w:t>
            </w:r>
          </w:p>
        </w:tc>
      </w:tr>
      <w:tr w:rsidR="00F53718" w:rsidRPr="00BA2043" w14:paraId="4C8E1BF1" w14:textId="77777777" w:rsidTr="00724F53">
        <w:tc>
          <w:tcPr>
            <w:tcW w:w="4050" w:type="dxa"/>
          </w:tcPr>
          <w:p w14:paraId="204BE5D4" w14:textId="3FF39B5D" w:rsidR="00F53718" w:rsidRPr="005326ED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กรีน สตาร์ เทคโนโลยี จำกัด</w:t>
            </w:r>
          </w:p>
        </w:tc>
        <w:tc>
          <w:tcPr>
            <w:tcW w:w="1260" w:type="dxa"/>
          </w:tcPr>
          <w:p w14:paraId="1ABCB269" w14:textId="06C74B95" w:rsidR="00F53718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415348E" w14:textId="338D1433" w:rsidR="00F53718" w:rsidRPr="00BA2043" w:rsidRDefault="004D1259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ผู้ถือหุ้นรายใหญ่และกรรมการของบริษัท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ถือหุ้นใหญ่ทางตรง</w:t>
            </w:r>
          </w:p>
        </w:tc>
      </w:tr>
      <w:tr w:rsidR="00F53718" w:rsidRPr="00BA2043" w14:paraId="2E1F48FD" w14:textId="77777777" w:rsidTr="004D1259">
        <w:trPr>
          <w:trHeight w:val="245"/>
        </w:trPr>
        <w:tc>
          <w:tcPr>
            <w:tcW w:w="4050" w:type="dxa"/>
          </w:tcPr>
          <w:p w14:paraId="099C789F" w14:textId="0135908F" w:rsidR="00F53718" w:rsidRPr="00BA2043" w:rsidRDefault="00F53718" w:rsidP="00F5371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26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ฮิวแมนิก้า จำกัด (มหาชน)</w:t>
            </w:r>
          </w:p>
        </w:tc>
        <w:tc>
          <w:tcPr>
            <w:tcW w:w="1260" w:type="dxa"/>
          </w:tcPr>
          <w:p w14:paraId="52CC1F16" w14:textId="103FF9BD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BD17916" w14:textId="60FAA84D" w:rsidR="00F53718" w:rsidRPr="006D6310" w:rsidRDefault="004D1259" w:rsidP="004D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4D125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53718" w:rsidRPr="00BA2043" w14:paraId="7EC016DA" w14:textId="77777777" w:rsidTr="00724F53">
        <w:trPr>
          <w:trHeight w:val="1685"/>
        </w:trPr>
        <w:tc>
          <w:tcPr>
            <w:tcW w:w="4050" w:type="dxa"/>
          </w:tcPr>
          <w:p w14:paraId="166A5212" w14:textId="77777777" w:rsidR="00F53718" w:rsidRPr="00BA2043" w:rsidRDefault="00F53718" w:rsidP="00F5371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07DB4560" w14:textId="77777777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EFD4BB8" w14:textId="5C9168B3" w:rsidR="00F53718" w:rsidRPr="006D6310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6D6310">
              <w:rPr>
                <w:rFonts w:ascii="Angsana New" w:hAnsi="Angsana New"/>
                <w:spacing w:val="8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  <w:p w14:paraId="02011645" w14:textId="451D4966" w:rsidR="00F53718" w:rsidRPr="00CE624C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624C">
              <w:rPr>
                <w:rFonts w:ascii="Angsana New" w:hAnsi="Angsana New"/>
                <w:sz w:val="30"/>
                <w:szCs w:val="30"/>
                <w:cs/>
              </w:rPr>
              <w:t>วางแผนสั่งการและควบคุมกิจกรรมต่าง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E624C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</w:t>
            </w:r>
            <w:r w:rsidRPr="00CE62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624C">
              <w:rPr>
                <w:rFonts w:ascii="Angsana New" w:hAnsi="Angsana New"/>
                <w:sz w:val="30"/>
                <w:szCs w:val="30"/>
                <w:cs/>
              </w:rPr>
              <w:t>ทั้งนี้</w:t>
            </w:r>
            <w:r w:rsidRPr="009B71E7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รวมถึงกรรมการของ</w:t>
            </w:r>
            <w:r w:rsidRPr="009B71E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กลุ่ม</w:t>
            </w:r>
            <w:r w:rsidRPr="009B71E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(ไม่ว่าจะทำหน้าที่</w:t>
            </w:r>
            <w:r w:rsidRPr="00CE624C">
              <w:rPr>
                <w:rFonts w:ascii="Angsana New" w:hAnsi="Angsana New"/>
                <w:sz w:val="30"/>
                <w:szCs w:val="30"/>
                <w:cs/>
              </w:rPr>
              <w:t>ในระดับบริหารหรือไม่)</w:t>
            </w:r>
          </w:p>
        </w:tc>
      </w:tr>
    </w:tbl>
    <w:p w14:paraId="018183B2" w14:textId="6AA1570B" w:rsidR="00285609" w:rsidRDefault="00285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6"/>
        <w:gridCol w:w="1073"/>
        <w:gridCol w:w="265"/>
        <w:gridCol w:w="1083"/>
        <w:gridCol w:w="265"/>
        <w:gridCol w:w="1088"/>
      </w:tblGrid>
      <w:tr w:rsidR="00CF55E4" w:rsidRPr="00BA2043" w14:paraId="06EE2B13" w14:textId="77777777" w:rsidTr="00724F53">
        <w:trPr>
          <w:tblHeader/>
        </w:trPr>
        <w:tc>
          <w:tcPr>
            <w:tcW w:w="2233" w:type="pct"/>
          </w:tcPr>
          <w:p w14:paraId="6FB3E950" w14:textId="1EFCE184" w:rsidR="00A1049F" w:rsidRPr="00BA2043" w:rsidRDefault="009B71E7" w:rsidP="009B71E7">
            <w:pPr>
              <w:pStyle w:val="a"/>
              <w:widowControl w:val="0"/>
              <w:tabs>
                <w:tab w:val="clear" w:pos="1080"/>
              </w:tabs>
              <w:ind w:right="-110"/>
              <w:rPr>
                <w:rFonts w:ascii="Angsana New" w:hAnsi="Angsana New"/>
              </w:rPr>
            </w:pPr>
            <w:r w:rsidRPr="009B71E7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640A887D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32308F1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721ABDBF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F53" w:rsidRPr="00BA2043" w14:paraId="3AE31F8A" w14:textId="77777777" w:rsidTr="00724F53">
        <w:trPr>
          <w:tblHeader/>
        </w:trPr>
        <w:tc>
          <w:tcPr>
            <w:tcW w:w="2233" w:type="pct"/>
          </w:tcPr>
          <w:p w14:paraId="79F7247B" w14:textId="14CEDC78" w:rsidR="008D2C41" w:rsidRPr="00666356" w:rsidRDefault="00666356" w:rsidP="00666356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pacing w:val="-2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สำหรับ</w:t>
            </w:r>
            <w:r w:rsidR="00570FAA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ปี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สิ้นสุดวันที่ </w:t>
            </w:r>
            <w:r w:rsidR="004F608B" w:rsidRPr="004F608B"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3</w:t>
            </w:r>
            <w:r w:rsidR="00570FAA"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1</w:t>
            </w:r>
            <w:r w:rsidR="00570FAA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 xml:space="preserve"> ธันวาคม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93F85D0" w14:textId="189935AD" w:rsidR="008D2C41" w:rsidRPr="00724F5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 w:rsidR="002E0EEA" w:rsidRPr="00724F5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14:paraId="34FD2B3E" w14:textId="77777777" w:rsidR="008D2C41" w:rsidRPr="00724F5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70C994" w14:textId="2F0A33C3" w:rsidR="008D2C41" w:rsidRPr="00724F5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</w:t>
            </w:r>
            <w:r w:rsidR="00F679E5" w:rsidRPr="00724F53">
              <w:rPr>
                <w:rFonts w:ascii="Angsana New" w:hAnsi="Angsana New"/>
                <w:sz w:val="30"/>
                <w:szCs w:val="30"/>
              </w:rPr>
              <w:t>6</w:t>
            </w:r>
            <w:r w:rsidR="002E0EEA" w:rsidRPr="00724F5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54F22DB9" w14:textId="77777777" w:rsidR="008D2C41" w:rsidRPr="00724F5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9D0EEE4" w14:textId="3743CDBE" w:rsidR="008D2C41" w:rsidRPr="00724F5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 w:rsidR="002E0EEA" w:rsidRPr="00724F5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F69951F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8A7624" w14:textId="01508AB2" w:rsidR="008D2C41" w:rsidRPr="00BA204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08B">
              <w:rPr>
                <w:rFonts w:ascii="Angsana New" w:hAnsi="Angsana New"/>
                <w:sz w:val="30"/>
                <w:szCs w:val="30"/>
              </w:rPr>
              <w:t>25</w:t>
            </w:r>
            <w:r w:rsidR="00293BC9"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2E0EE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F55E4" w:rsidRPr="00BA2043" w14:paraId="38545B4A" w14:textId="77777777" w:rsidTr="00724F53">
        <w:trPr>
          <w:trHeight w:val="353"/>
          <w:tblHeader/>
        </w:trPr>
        <w:tc>
          <w:tcPr>
            <w:tcW w:w="2233" w:type="pct"/>
          </w:tcPr>
          <w:p w14:paraId="363DD084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7" w:type="pct"/>
            <w:gridSpan w:val="7"/>
          </w:tcPr>
          <w:p w14:paraId="7C753A8E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24F53" w:rsidRPr="00BA2043" w14:paraId="33E1CF66" w14:textId="77777777" w:rsidTr="00724F53">
        <w:tc>
          <w:tcPr>
            <w:tcW w:w="2233" w:type="pct"/>
          </w:tcPr>
          <w:p w14:paraId="173EE98C" w14:textId="77777777"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3925428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FB37A7D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36F0632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54D7E82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8FB32F8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7DF23BF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66B0D15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4F53" w:rsidRPr="00BA2043" w14:paraId="443AF23F" w14:textId="77777777" w:rsidTr="00724F53">
        <w:trPr>
          <w:trHeight w:val="435"/>
        </w:trPr>
        <w:tc>
          <w:tcPr>
            <w:tcW w:w="2233" w:type="pct"/>
          </w:tcPr>
          <w:p w14:paraId="78DE3DB0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00F18DA4" w14:textId="66E68D41" w:rsidR="002E0EEA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DD37411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4187F73" w14:textId="3AD7A9B6" w:rsidR="002E0EEA" w:rsidRPr="00BA2043" w:rsidDel="008D2C41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ADE4AD2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CE957A5" w14:textId="5680422C" w:rsidR="002E0EEA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122,096</w:t>
            </w:r>
          </w:p>
        </w:tc>
        <w:tc>
          <w:tcPr>
            <w:tcW w:w="143" w:type="pct"/>
          </w:tcPr>
          <w:p w14:paraId="5ED42A6F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C6CC7D5" w14:textId="60C10548" w:rsidR="002E0EEA" w:rsidRPr="00BA2043" w:rsidDel="008D2C41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F608B">
              <w:rPr>
                <w:rFonts w:ascii="Angsana New" w:hAnsi="Angsana New" w:hint="cs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608B">
              <w:rPr>
                <w:rFonts w:ascii="Angsana New" w:hAnsi="Angsana New" w:hint="cs"/>
                <w:sz w:val="30"/>
                <w:szCs w:val="30"/>
              </w:rPr>
              <w:t>381</w:t>
            </w:r>
          </w:p>
        </w:tc>
      </w:tr>
      <w:tr w:rsidR="00724F53" w:rsidRPr="00BA2043" w14:paraId="24FF7302" w14:textId="77777777" w:rsidTr="00724F53">
        <w:trPr>
          <w:trHeight w:val="435"/>
        </w:trPr>
        <w:tc>
          <w:tcPr>
            <w:tcW w:w="2233" w:type="pct"/>
          </w:tcPr>
          <w:p w14:paraId="4710DD60" w14:textId="52C784DE" w:rsidR="00724F53" w:rsidRPr="00BA2043" w:rsidRDefault="00724F53" w:rsidP="00724F5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2" w:type="pct"/>
          </w:tcPr>
          <w:p w14:paraId="6D09967F" w14:textId="35C5EAAE" w:rsidR="00724F53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23DF722F" w14:textId="77777777" w:rsidR="00724F53" w:rsidRPr="00BA2043" w:rsidRDefault="00724F53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E2C4C37" w14:textId="5EDA4542" w:rsidR="00724F53" w:rsidRDefault="00724F53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474BD57" w14:textId="77777777" w:rsidR="00724F53" w:rsidRPr="00BA2043" w:rsidRDefault="00724F53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D906089" w14:textId="6403B12D" w:rsidR="00724F53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332,249</w:t>
            </w:r>
          </w:p>
        </w:tc>
        <w:tc>
          <w:tcPr>
            <w:tcW w:w="143" w:type="pct"/>
          </w:tcPr>
          <w:p w14:paraId="06D44EE0" w14:textId="77777777" w:rsidR="00724F53" w:rsidRPr="00BA2043" w:rsidRDefault="00724F53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9E29875" w14:textId="769FD33C" w:rsidR="00724F53" w:rsidRDefault="00724F53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46,680</w:t>
            </w:r>
          </w:p>
        </w:tc>
      </w:tr>
      <w:tr w:rsidR="00724F53" w:rsidRPr="00BA2043" w14:paraId="5D8F01EE" w14:textId="77777777" w:rsidTr="00724F53">
        <w:trPr>
          <w:trHeight w:val="435"/>
        </w:trPr>
        <w:tc>
          <w:tcPr>
            <w:tcW w:w="2233" w:type="pct"/>
          </w:tcPr>
          <w:p w14:paraId="246C39BF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2" w:type="pct"/>
          </w:tcPr>
          <w:p w14:paraId="66F02C93" w14:textId="04C8D68D" w:rsidR="002E0EEA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26EAFB97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FC290D2" w14:textId="6F497EBE" w:rsidR="002E0EEA" w:rsidRPr="00BA2043" w:rsidDel="008D2C41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63A8E47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F70DFEF" w14:textId="3BBF99A8" w:rsidR="002E0EEA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29,000</w:t>
            </w:r>
          </w:p>
        </w:tc>
        <w:tc>
          <w:tcPr>
            <w:tcW w:w="143" w:type="pct"/>
          </w:tcPr>
          <w:p w14:paraId="784B98C1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7302884" w14:textId="2C01E0BA" w:rsidR="002E0EEA" w:rsidRPr="00BA2043" w:rsidDel="008D2C41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34,800</w:t>
            </w:r>
          </w:p>
        </w:tc>
      </w:tr>
      <w:tr w:rsidR="00724F53" w:rsidRPr="00BA2043" w14:paraId="70E47C8C" w14:textId="77777777" w:rsidTr="00724F53">
        <w:trPr>
          <w:trHeight w:val="435"/>
        </w:trPr>
        <w:tc>
          <w:tcPr>
            <w:tcW w:w="2233" w:type="pct"/>
          </w:tcPr>
          <w:p w14:paraId="0F7CD5BA" w14:textId="1C575DA9" w:rsidR="00724F53" w:rsidRPr="001476BE" w:rsidRDefault="00724F53" w:rsidP="00724F5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313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43200189" w14:textId="27DBA1B0" w:rsidR="00724F53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DE7AAC1" w14:textId="77777777" w:rsidR="00724F53" w:rsidRPr="00BA2043" w:rsidRDefault="00724F53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B8E7A9D" w14:textId="5EB0E380" w:rsidR="00724F53" w:rsidRDefault="00724F53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2C456" w14:textId="77777777" w:rsidR="00724F53" w:rsidRPr="00BA2043" w:rsidRDefault="00724F53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932CEEB" w14:textId="5E786228" w:rsidR="00724F53" w:rsidRPr="00BA2043" w:rsidDel="008D2C41" w:rsidRDefault="00230407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2,036</w:t>
            </w:r>
          </w:p>
        </w:tc>
        <w:tc>
          <w:tcPr>
            <w:tcW w:w="143" w:type="pct"/>
          </w:tcPr>
          <w:p w14:paraId="4D38BF46" w14:textId="77777777" w:rsidR="00724F53" w:rsidRPr="00BA2043" w:rsidRDefault="00724F53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50EB939" w14:textId="43148DCD" w:rsidR="00724F53" w:rsidRDefault="00724F53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724F53" w:rsidRPr="00BA2043" w14:paraId="36A2F849" w14:textId="77777777" w:rsidTr="00724F53">
        <w:trPr>
          <w:trHeight w:val="435"/>
        </w:trPr>
        <w:tc>
          <w:tcPr>
            <w:tcW w:w="2233" w:type="pct"/>
          </w:tcPr>
          <w:p w14:paraId="5249E738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476BE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582" w:type="pct"/>
          </w:tcPr>
          <w:p w14:paraId="78382E6D" w14:textId="2FD694D6" w:rsidR="002E0EEA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E59F8B2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CA68A1F" w14:textId="1A5CB37D" w:rsidR="002E0EEA" w:rsidRPr="00BA2043" w:rsidDel="008D2C41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C0DAFB7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41ABB0C" w14:textId="1CF8CAC4" w:rsidR="002E0EEA" w:rsidRPr="00BA2043" w:rsidDel="008D2C41" w:rsidRDefault="005340B5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3" w:type="pct"/>
          </w:tcPr>
          <w:p w14:paraId="2086A4B6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8699C6D" w14:textId="33879C8D" w:rsidR="002E0EEA" w:rsidRPr="00BA2043" w:rsidDel="008D2C41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1,151</w:t>
            </w:r>
          </w:p>
        </w:tc>
      </w:tr>
      <w:tr w:rsidR="00724F53" w:rsidRPr="00BA2043" w14:paraId="769BF66C" w14:textId="77777777" w:rsidTr="00724F53">
        <w:trPr>
          <w:trHeight w:val="435"/>
        </w:trPr>
        <w:tc>
          <w:tcPr>
            <w:tcW w:w="2233" w:type="pct"/>
          </w:tcPr>
          <w:p w14:paraId="1C0DCA58" w14:textId="169BEC45" w:rsidR="00724F53" w:rsidRPr="00BA2043" w:rsidRDefault="00724F53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ส่วนลดรับ</w:t>
            </w:r>
          </w:p>
        </w:tc>
        <w:tc>
          <w:tcPr>
            <w:tcW w:w="582" w:type="pct"/>
          </w:tcPr>
          <w:p w14:paraId="5818643D" w14:textId="56189C8C" w:rsidR="00724F53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ACA62EF" w14:textId="77777777" w:rsidR="00724F53" w:rsidRPr="00BA2043" w:rsidRDefault="00724F53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1423E73" w14:textId="093A99A7" w:rsidR="00724F53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5626A29" w14:textId="77777777" w:rsidR="00724F53" w:rsidRPr="00BA2043" w:rsidRDefault="00724F53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B8FA36E" w14:textId="6953B4A3" w:rsidR="00724F53" w:rsidRPr="00992A7D" w:rsidRDefault="005340B5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43" w:type="pct"/>
          </w:tcPr>
          <w:p w14:paraId="207D6D8F" w14:textId="77777777" w:rsidR="00724F53" w:rsidRPr="00BA2043" w:rsidRDefault="00724F53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6E0BC14" w14:textId="3CF3A091" w:rsidR="00724F53" w:rsidRDefault="00724F53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4F53" w:rsidRPr="00BA2043" w14:paraId="70BEF5B1" w14:textId="77777777" w:rsidTr="00724F53">
        <w:trPr>
          <w:trHeight w:val="435"/>
        </w:trPr>
        <w:tc>
          <w:tcPr>
            <w:tcW w:w="2233" w:type="pct"/>
          </w:tcPr>
          <w:p w14:paraId="251BD792" w14:textId="528FBBC5" w:rsidR="002E0EEA" w:rsidRPr="001476BE" w:rsidRDefault="00331B60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582" w:type="pct"/>
          </w:tcPr>
          <w:p w14:paraId="3829C7B8" w14:textId="282559A3" w:rsidR="002E0EEA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5DFA2DB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F776A32" w14:textId="508F8F1E" w:rsidR="002E0EEA" w:rsidRPr="00BA2043" w:rsidDel="008D2C41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331FAAD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F6A71A6" w14:textId="06A29AFA" w:rsidR="002E0EEA" w:rsidRPr="00992A7D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143" w:type="pct"/>
          </w:tcPr>
          <w:p w14:paraId="2196CCFE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142F508" w14:textId="773B1A68" w:rsidR="002E0EEA" w:rsidRPr="00BA2043" w:rsidDel="008D2C41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4F53" w:rsidRPr="00BA2043" w14:paraId="741E727E" w14:textId="77777777" w:rsidTr="00724F53">
        <w:tc>
          <w:tcPr>
            <w:tcW w:w="2233" w:type="pct"/>
          </w:tcPr>
          <w:p w14:paraId="68E47392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582" w:type="pct"/>
          </w:tcPr>
          <w:p w14:paraId="1F329403" w14:textId="3BEC7E02" w:rsidR="002E0EEA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265071C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8CEBD14" w14:textId="73B34D9A" w:rsidR="002E0EEA" w:rsidRPr="00BA2043" w:rsidDel="008D2C41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E385E24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380558E" w14:textId="087079DE" w:rsidR="002E0EEA" w:rsidRPr="00BA2043" w:rsidDel="008D2C41" w:rsidRDefault="00897E6D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17,276</w:t>
            </w:r>
          </w:p>
        </w:tc>
        <w:tc>
          <w:tcPr>
            <w:tcW w:w="143" w:type="pct"/>
          </w:tcPr>
          <w:p w14:paraId="1D5F178F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4177CDF" w14:textId="5782E958" w:rsidR="002E0EEA" w:rsidRPr="00BA2043" w:rsidDel="008D2C41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23,312</w:t>
            </w:r>
          </w:p>
        </w:tc>
      </w:tr>
      <w:tr w:rsidR="00724F53" w:rsidRPr="00AE59A5" w14:paraId="40152F1A" w14:textId="77777777" w:rsidTr="00724F53">
        <w:tc>
          <w:tcPr>
            <w:tcW w:w="2233" w:type="pct"/>
          </w:tcPr>
          <w:p w14:paraId="55C84794" w14:textId="77777777" w:rsidR="002E0EEA" w:rsidRPr="004D5CD0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2" w:type="pct"/>
          </w:tcPr>
          <w:p w14:paraId="7F6ECCAF" w14:textId="77777777" w:rsidR="002E0EEA" w:rsidRPr="004D5CD0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9" w:type="pct"/>
          </w:tcPr>
          <w:p w14:paraId="58AF4032" w14:textId="77777777" w:rsidR="002E0EEA" w:rsidRPr="004D5CD0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79" w:type="pct"/>
          </w:tcPr>
          <w:p w14:paraId="563EAA49" w14:textId="77777777" w:rsidR="002E0EEA" w:rsidRPr="004D5CD0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3" w:type="pct"/>
          </w:tcPr>
          <w:p w14:paraId="3D17907B" w14:textId="77777777" w:rsidR="002E0EEA" w:rsidRPr="004D5CD0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4" w:type="pct"/>
          </w:tcPr>
          <w:p w14:paraId="4C0E8FFB" w14:textId="77777777" w:rsidR="002E0EEA" w:rsidRPr="004D5CD0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3" w:type="pct"/>
          </w:tcPr>
          <w:p w14:paraId="65B66D18" w14:textId="77777777" w:rsidR="002E0EEA" w:rsidRPr="004D5CD0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7" w:type="pct"/>
          </w:tcPr>
          <w:p w14:paraId="2284148D" w14:textId="77777777" w:rsidR="002E0EEA" w:rsidRPr="004D5CD0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724F53" w:rsidRPr="00BA2043" w14:paraId="53921F7B" w14:textId="77777777" w:rsidTr="00724F53">
        <w:tc>
          <w:tcPr>
            <w:tcW w:w="2233" w:type="pct"/>
          </w:tcPr>
          <w:p w14:paraId="3D196674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127C50BA" w14:textId="77777777" w:rsidR="002E0EEA" w:rsidRPr="00BA2043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631A837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A0F2C1B" w14:textId="77777777" w:rsidR="002E0EEA" w:rsidRPr="00BA2043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31BF7C1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FC68F9" w14:textId="77777777" w:rsidR="002E0EEA" w:rsidRPr="00BA2043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8540BB3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B519371" w14:textId="77777777" w:rsidR="002E0EEA" w:rsidRPr="00BA2043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4F53" w:rsidRPr="00BA2043" w14:paraId="59B32AE3" w14:textId="77777777" w:rsidTr="00724F53">
        <w:tc>
          <w:tcPr>
            <w:tcW w:w="2233" w:type="pct"/>
          </w:tcPr>
          <w:p w14:paraId="27CE8BD3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39D6E4D6" w14:textId="3CCBA6B9" w:rsidR="002E0EEA" w:rsidRPr="00BA2043" w:rsidDel="008D2C41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0415AEA7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ED9E607" w14:textId="35A33127" w:rsidR="002E0EEA" w:rsidRPr="00BA2043" w:rsidDel="008D2C41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2,172</w:t>
            </w:r>
          </w:p>
        </w:tc>
        <w:tc>
          <w:tcPr>
            <w:tcW w:w="143" w:type="pct"/>
          </w:tcPr>
          <w:p w14:paraId="185A7E93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2B693AF" w14:textId="5DFFE39B" w:rsidR="002E0EEA" w:rsidRPr="00BA2043" w:rsidDel="008D2C41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14C88F4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02EAD17" w14:textId="48CFF538" w:rsidR="002E0EEA" w:rsidRPr="00BA2043" w:rsidDel="008D2C41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4F53" w:rsidRPr="00BA2043" w14:paraId="0CDA4C1D" w14:textId="77777777" w:rsidTr="00724F53">
        <w:tc>
          <w:tcPr>
            <w:tcW w:w="2233" w:type="pct"/>
          </w:tcPr>
          <w:p w14:paraId="49813702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2" w:type="pct"/>
          </w:tcPr>
          <w:p w14:paraId="7D281AD2" w14:textId="5FE85CB7" w:rsidR="002E0EEA" w:rsidRPr="00B62038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0699D4FE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68CBA90" w14:textId="5B1CE93B" w:rsidR="002E0EEA" w:rsidRPr="00BA2043" w:rsidDel="008D2C41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168</w:t>
            </w:r>
          </w:p>
        </w:tc>
        <w:tc>
          <w:tcPr>
            <w:tcW w:w="143" w:type="pct"/>
          </w:tcPr>
          <w:p w14:paraId="6FDDF92E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1AD55DE" w14:textId="7039C4E6" w:rsidR="002E0EEA" w:rsidRPr="00BA2043" w:rsidDel="008D2C41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1C3FEBD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7107160" w14:textId="1878109E" w:rsidR="002E0EEA" w:rsidRPr="00BA2043" w:rsidDel="008D2C41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  <w:tr w:rsidR="00724F53" w:rsidRPr="00BA2043" w14:paraId="5E469886" w14:textId="77777777" w:rsidTr="00724F53">
        <w:tc>
          <w:tcPr>
            <w:tcW w:w="2233" w:type="pct"/>
          </w:tcPr>
          <w:p w14:paraId="2DA6BF04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14:paraId="70FAC50E" w14:textId="1CCEB654" w:rsidR="002E0EEA" w:rsidRPr="005A6F7A" w:rsidDel="008D2C41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2,337</w:t>
            </w:r>
          </w:p>
        </w:tc>
        <w:tc>
          <w:tcPr>
            <w:tcW w:w="149" w:type="pct"/>
          </w:tcPr>
          <w:p w14:paraId="5F66AAA9" w14:textId="77777777" w:rsidR="002E0EEA" w:rsidRPr="005A6F7A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0AE09EA" w14:textId="0878450F" w:rsidR="002E0EEA" w:rsidRPr="005A6F7A" w:rsidDel="008D2C41" w:rsidRDefault="00724F53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627</w:t>
            </w:r>
          </w:p>
        </w:tc>
        <w:tc>
          <w:tcPr>
            <w:tcW w:w="143" w:type="pct"/>
          </w:tcPr>
          <w:p w14:paraId="2FBEF46E" w14:textId="77777777" w:rsidR="002E0EEA" w:rsidRPr="005A6F7A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BB3F00F" w14:textId="3F661E03" w:rsidR="002E0EEA" w:rsidRPr="005A6F7A" w:rsidDel="008D2C41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1,087</w:t>
            </w:r>
          </w:p>
        </w:tc>
        <w:tc>
          <w:tcPr>
            <w:tcW w:w="143" w:type="pct"/>
          </w:tcPr>
          <w:p w14:paraId="510D5B75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87A7E29" w14:textId="4CE2C381" w:rsidR="002E0EEA" w:rsidRPr="00BA2043" w:rsidDel="008D2C41" w:rsidRDefault="00724F53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724F53" w:rsidRPr="00BA2043" w14:paraId="3FFEEF77" w14:textId="77777777" w:rsidTr="00724F53">
        <w:tc>
          <w:tcPr>
            <w:tcW w:w="2233" w:type="pct"/>
          </w:tcPr>
          <w:p w14:paraId="7A93154D" w14:textId="3A6C0535" w:rsidR="002E0EEA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Pr="008D42EF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อื่น</w:t>
            </w:r>
          </w:p>
        </w:tc>
        <w:tc>
          <w:tcPr>
            <w:tcW w:w="582" w:type="pct"/>
          </w:tcPr>
          <w:p w14:paraId="77A52DDF" w14:textId="2B98002E" w:rsidR="002E0EEA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405</w:t>
            </w:r>
          </w:p>
        </w:tc>
        <w:tc>
          <w:tcPr>
            <w:tcW w:w="149" w:type="pct"/>
          </w:tcPr>
          <w:p w14:paraId="16DDAA71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0E07037" w14:textId="74868639" w:rsidR="002E0EEA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D3DCC8A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6DCACD0" w14:textId="014BBAF5" w:rsidR="002E0EEA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ADE89DE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65BEF79" w14:textId="340D372C" w:rsidR="002E0EEA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6710" w:rsidRPr="00BA2043" w14:paraId="244CD198" w14:textId="77777777" w:rsidTr="00724F53">
        <w:tc>
          <w:tcPr>
            <w:tcW w:w="2233" w:type="pct"/>
          </w:tcPr>
          <w:p w14:paraId="4A0747DF" w14:textId="77777777" w:rsidR="006A6710" w:rsidRPr="00BA2043" w:rsidRDefault="006A6710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2" w:type="pct"/>
          </w:tcPr>
          <w:p w14:paraId="145D0AC2" w14:textId="77777777" w:rsidR="006A6710" w:rsidRPr="00BA2043" w:rsidDel="008D2C41" w:rsidRDefault="006A671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07278A9" w14:textId="77777777" w:rsidR="006A6710" w:rsidRPr="00BA2043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28BD079" w14:textId="77777777" w:rsidR="006A6710" w:rsidRPr="00BA2043" w:rsidDel="008D2C41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8C98D12" w14:textId="77777777" w:rsidR="006A6710" w:rsidRPr="00BA2043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735C095" w14:textId="77777777" w:rsidR="006A6710" w:rsidRPr="00BA2043" w:rsidDel="008D2C41" w:rsidRDefault="006A671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429F42F" w14:textId="77777777" w:rsidR="006A6710" w:rsidRPr="00BA2043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889AA09" w14:textId="77777777" w:rsidR="006A6710" w:rsidRPr="00BA2043" w:rsidDel="008D2C41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31B60" w:rsidRPr="00BA2043" w14:paraId="60CED986" w14:textId="77777777" w:rsidTr="00724F53">
        <w:tc>
          <w:tcPr>
            <w:tcW w:w="2233" w:type="pct"/>
          </w:tcPr>
          <w:p w14:paraId="4A861D9F" w14:textId="77777777" w:rsidR="00331B60" w:rsidRPr="00BA2043" w:rsidRDefault="00331B60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2" w:type="pct"/>
          </w:tcPr>
          <w:p w14:paraId="162B4524" w14:textId="77777777" w:rsidR="00331B60" w:rsidRPr="00BA2043" w:rsidDel="008D2C41" w:rsidRDefault="00331B6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5082A88" w14:textId="77777777" w:rsidR="00331B60" w:rsidRPr="00BA2043" w:rsidRDefault="00331B6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5545C93" w14:textId="77777777" w:rsidR="00331B60" w:rsidRPr="00BA2043" w:rsidDel="008D2C41" w:rsidRDefault="00331B6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07063F2" w14:textId="77777777" w:rsidR="00331B60" w:rsidRPr="00BA2043" w:rsidRDefault="00331B6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2B70E29" w14:textId="77777777" w:rsidR="00331B60" w:rsidRPr="00BA2043" w:rsidDel="008D2C41" w:rsidRDefault="00331B6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3A70D2B" w14:textId="77777777" w:rsidR="00331B60" w:rsidRPr="00BA2043" w:rsidRDefault="00331B6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AB0EF08" w14:textId="77777777" w:rsidR="00331B60" w:rsidRPr="00BA2043" w:rsidDel="008D2C41" w:rsidRDefault="00331B6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31B60" w:rsidRPr="00BA2043" w14:paraId="2D202DAA" w14:textId="77777777" w:rsidTr="00724F53">
        <w:tc>
          <w:tcPr>
            <w:tcW w:w="2233" w:type="pct"/>
          </w:tcPr>
          <w:p w14:paraId="321347A6" w14:textId="77777777" w:rsidR="00331B60" w:rsidRPr="00BA2043" w:rsidRDefault="00331B60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2" w:type="pct"/>
          </w:tcPr>
          <w:p w14:paraId="28B06B98" w14:textId="77777777" w:rsidR="00331B60" w:rsidRPr="00BA2043" w:rsidDel="008D2C41" w:rsidRDefault="00331B6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31C7A37" w14:textId="77777777" w:rsidR="00331B60" w:rsidRPr="00BA2043" w:rsidRDefault="00331B6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6895B35" w14:textId="77777777" w:rsidR="00331B60" w:rsidRPr="00BA2043" w:rsidDel="008D2C41" w:rsidRDefault="00331B6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E7CE82F" w14:textId="77777777" w:rsidR="00331B60" w:rsidRPr="00BA2043" w:rsidRDefault="00331B6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8E40414" w14:textId="77777777" w:rsidR="00331B60" w:rsidRPr="00BA2043" w:rsidDel="008D2C41" w:rsidRDefault="00331B6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E7D452A" w14:textId="77777777" w:rsidR="00331B60" w:rsidRPr="00BA2043" w:rsidRDefault="00331B6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6D32430" w14:textId="77777777" w:rsidR="00331B60" w:rsidRPr="00BA2043" w:rsidDel="008D2C41" w:rsidRDefault="00331B6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81183" w:rsidRPr="00BA2043" w14:paraId="0724535B" w14:textId="77777777" w:rsidTr="00724F53">
        <w:tc>
          <w:tcPr>
            <w:tcW w:w="2233" w:type="pct"/>
          </w:tcPr>
          <w:p w14:paraId="3273B03B" w14:textId="77777777" w:rsidR="00C81183" w:rsidRPr="00BA2043" w:rsidRDefault="00C81183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2" w:type="pct"/>
          </w:tcPr>
          <w:p w14:paraId="1B3C8627" w14:textId="77777777" w:rsidR="00C81183" w:rsidRPr="00BA2043" w:rsidDel="008D2C41" w:rsidRDefault="00C81183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BF33AEA" w14:textId="77777777" w:rsidR="00C81183" w:rsidRPr="00BA2043" w:rsidRDefault="00C81183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D281E6A" w14:textId="77777777" w:rsidR="00C81183" w:rsidRPr="00BA2043" w:rsidDel="008D2C41" w:rsidRDefault="00C81183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723A8A4" w14:textId="77777777" w:rsidR="00C81183" w:rsidRPr="00BA2043" w:rsidRDefault="00C81183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E097724" w14:textId="77777777" w:rsidR="00C81183" w:rsidRPr="00BA2043" w:rsidDel="008D2C41" w:rsidRDefault="00C81183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C2C7892" w14:textId="77777777" w:rsidR="00C81183" w:rsidRPr="00BA2043" w:rsidRDefault="00C81183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11A405F" w14:textId="77777777" w:rsidR="00C81183" w:rsidRPr="00BA2043" w:rsidDel="008D2C41" w:rsidRDefault="00C81183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A6710" w:rsidRPr="00BA2043" w14:paraId="4D761581" w14:textId="77777777" w:rsidTr="00724F53">
        <w:tc>
          <w:tcPr>
            <w:tcW w:w="2233" w:type="pct"/>
          </w:tcPr>
          <w:p w14:paraId="32118225" w14:textId="77777777" w:rsidR="006A6710" w:rsidRPr="00BA2043" w:rsidRDefault="006A6710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2" w:type="pct"/>
          </w:tcPr>
          <w:p w14:paraId="64BA9BAF" w14:textId="77777777" w:rsidR="006A6710" w:rsidRPr="00BA2043" w:rsidDel="008D2C41" w:rsidRDefault="006A671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5F36509" w14:textId="77777777" w:rsidR="006A6710" w:rsidRPr="00BA2043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577E9A7" w14:textId="77777777" w:rsidR="006A6710" w:rsidRPr="00BA2043" w:rsidDel="008D2C41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44B8E47" w14:textId="77777777" w:rsidR="006A6710" w:rsidRPr="00BA2043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19DEEC5" w14:textId="77777777" w:rsidR="006A6710" w:rsidRPr="00BA2043" w:rsidDel="008D2C41" w:rsidRDefault="006A671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2DDBF27" w14:textId="77777777" w:rsidR="006A6710" w:rsidRPr="00BA2043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FFB0EDE" w14:textId="77777777" w:rsidR="006A6710" w:rsidRPr="00BA2043" w:rsidDel="008D2C41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4F53" w:rsidRPr="00BA2043" w14:paraId="454530A9" w14:textId="77777777" w:rsidTr="00724F53">
        <w:tc>
          <w:tcPr>
            <w:tcW w:w="2233" w:type="pct"/>
          </w:tcPr>
          <w:p w14:paraId="0579C412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82" w:type="pct"/>
          </w:tcPr>
          <w:p w14:paraId="2B63A0E9" w14:textId="77777777" w:rsidR="002E0EEA" w:rsidRPr="00BA2043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820D13B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E077BF5" w14:textId="77777777" w:rsidR="002E0EEA" w:rsidRPr="00BA2043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02B3055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3EA0DEA" w14:textId="77777777" w:rsidR="002E0EEA" w:rsidRPr="00BA2043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5248619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3960D9" w14:textId="77777777" w:rsidR="002E0EEA" w:rsidRPr="00BA2043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4F53" w:rsidRPr="00BA2043" w14:paraId="7A8FB7D5" w14:textId="77777777" w:rsidTr="00724F53">
        <w:tc>
          <w:tcPr>
            <w:tcW w:w="2233" w:type="pct"/>
          </w:tcPr>
          <w:p w14:paraId="0EC8F67A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2" w:type="pct"/>
          </w:tcPr>
          <w:p w14:paraId="4EA46CAD" w14:textId="4C486991" w:rsidR="002E0EEA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5,724</w:t>
            </w:r>
          </w:p>
        </w:tc>
        <w:tc>
          <w:tcPr>
            <w:tcW w:w="149" w:type="pct"/>
          </w:tcPr>
          <w:p w14:paraId="14EA1832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3AEE67D" w14:textId="6C261EBC" w:rsidR="002E0EEA" w:rsidRPr="00BA2043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2,963</w:t>
            </w:r>
          </w:p>
        </w:tc>
        <w:tc>
          <w:tcPr>
            <w:tcW w:w="143" w:type="pct"/>
          </w:tcPr>
          <w:p w14:paraId="17CD4FAF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A76B33B" w14:textId="752A7EE5" w:rsidR="002E0EEA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1,713</w:t>
            </w:r>
          </w:p>
        </w:tc>
        <w:tc>
          <w:tcPr>
            <w:tcW w:w="143" w:type="pct"/>
          </w:tcPr>
          <w:p w14:paraId="76C6C349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3EB417" w14:textId="7BE9B8BC" w:rsidR="002E0EEA" w:rsidRPr="00BA2043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</w:t>
            </w:r>
          </w:p>
        </w:tc>
      </w:tr>
      <w:tr w:rsidR="00724F53" w:rsidRPr="00BA2043" w14:paraId="787F95F0" w14:textId="77777777" w:rsidTr="00724F53">
        <w:tc>
          <w:tcPr>
            <w:tcW w:w="2233" w:type="pct"/>
          </w:tcPr>
          <w:p w14:paraId="768C72A4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0516FEFC" w14:textId="77777777" w:rsidR="002E0EEA" w:rsidRPr="00BA2043" w:rsidDel="008D2C41" w:rsidRDefault="002E0EEA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E40B155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2DFF506" w14:textId="77777777" w:rsidR="002E0EEA" w:rsidRPr="00BA2043" w:rsidDel="008D2C41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4C7DDA5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8EBD29" w14:textId="77777777" w:rsidR="002E0EEA" w:rsidRPr="00BA2043" w:rsidDel="008D2C41" w:rsidRDefault="002E0EEA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8FBACE7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A25000B" w14:textId="77777777" w:rsidR="002E0EEA" w:rsidRPr="00BA2043" w:rsidDel="008D2C41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F53" w:rsidRPr="00BA2043" w14:paraId="0B0AE8F0" w14:textId="77777777" w:rsidTr="00724F53">
        <w:tc>
          <w:tcPr>
            <w:tcW w:w="2233" w:type="pct"/>
          </w:tcPr>
          <w:p w14:paraId="51A80069" w14:textId="77777777" w:rsidR="002E0EEA" w:rsidRPr="00215C9B" w:rsidRDefault="002E0EEA" w:rsidP="002E0EE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D33E1D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3524AF76" w14:textId="3B76CDE3" w:rsidR="002E0EEA" w:rsidRPr="00897E6D" w:rsidDel="008D2C41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BA2DE9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A2DE9">
              <w:rPr>
                <w:rFonts w:ascii="Angsana New" w:hAnsi="Angsana New"/>
                <w:sz w:val="30"/>
                <w:szCs w:val="30"/>
                <w:lang w:val="en-US" w:eastAsia="en-US"/>
              </w:rPr>
              <w:t>278</w:t>
            </w:r>
          </w:p>
        </w:tc>
        <w:tc>
          <w:tcPr>
            <w:tcW w:w="149" w:type="pct"/>
          </w:tcPr>
          <w:p w14:paraId="5B6C0A3F" w14:textId="77777777" w:rsidR="002E0EEA" w:rsidRPr="00215C9B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9" w:type="pct"/>
          </w:tcPr>
          <w:p w14:paraId="5AD1FE8F" w14:textId="135C126E" w:rsidR="002E0EEA" w:rsidRPr="00897E6D" w:rsidDel="008D2C41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7E6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C60588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897E6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60588">
              <w:rPr>
                <w:rFonts w:ascii="Angsana New" w:hAnsi="Angsana New"/>
                <w:sz w:val="30"/>
                <w:szCs w:val="30"/>
                <w:lang w:val="en-US" w:eastAsia="en-US"/>
              </w:rPr>
              <w:t>703</w:t>
            </w:r>
          </w:p>
        </w:tc>
        <w:tc>
          <w:tcPr>
            <w:tcW w:w="143" w:type="pct"/>
          </w:tcPr>
          <w:p w14:paraId="451F8E76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6A92EE4" w14:textId="5E0AF08E" w:rsidR="002E0EEA" w:rsidRPr="00897E6D" w:rsidDel="008D2C41" w:rsidRDefault="007126C5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  <w:r w:rsidR="00897E6D" w:rsidRPr="00897E6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3" w:type="pct"/>
          </w:tcPr>
          <w:p w14:paraId="0378BB7F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9BDA25F" w14:textId="62C8E502" w:rsidR="002E0EEA" w:rsidRPr="00897E6D" w:rsidDel="008D2C41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97E6D">
              <w:rPr>
                <w:rFonts w:ascii="Angsana New" w:hAnsi="Angsana New"/>
                <w:sz w:val="30"/>
                <w:szCs w:val="30"/>
              </w:rPr>
              <w:t>20,</w:t>
            </w:r>
            <w:r w:rsidR="00897E6D" w:rsidRPr="00897E6D"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724F53" w:rsidRPr="00BA2043" w14:paraId="54890D8E" w14:textId="77777777" w:rsidTr="00724F53">
        <w:tc>
          <w:tcPr>
            <w:tcW w:w="2233" w:type="pct"/>
          </w:tcPr>
          <w:p w14:paraId="3C96EB2C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04C8C25E" w14:textId="1ED075C9" w:rsidR="002E0EEA" w:rsidRPr="005A6F7A" w:rsidDel="008D2C41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1,160</w:t>
            </w:r>
          </w:p>
        </w:tc>
        <w:tc>
          <w:tcPr>
            <w:tcW w:w="149" w:type="pct"/>
          </w:tcPr>
          <w:p w14:paraId="24D53949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30374A5" w14:textId="64EA8358" w:rsidR="002E0EEA" w:rsidRPr="00897E6D" w:rsidDel="008D2C41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7E6D">
              <w:rPr>
                <w:rFonts w:ascii="Angsana New" w:hAnsi="Angsana New"/>
                <w:sz w:val="30"/>
                <w:szCs w:val="30"/>
                <w:lang w:val="en-US" w:eastAsia="en-US"/>
              </w:rPr>
              <w:t>1,021</w:t>
            </w:r>
          </w:p>
        </w:tc>
        <w:tc>
          <w:tcPr>
            <w:tcW w:w="143" w:type="pct"/>
          </w:tcPr>
          <w:p w14:paraId="569EB096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0E951BF" w14:textId="07F694CE" w:rsidR="002E0EEA" w:rsidRPr="00897E6D" w:rsidDel="008D2C41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7E6D">
              <w:rPr>
                <w:rFonts w:ascii="Angsana New" w:hAnsi="Angsana New"/>
                <w:sz w:val="30"/>
                <w:szCs w:val="30"/>
                <w:lang w:val="en-US" w:eastAsia="en-US"/>
              </w:rPr>
              <w:t>1,108</w:t>
            </w:r>
          </w:p>
        </w:tc>
        <w:tc>
          <w:tcPr>
            <w:tcW w:w="143" w:type="pct"/>
          </w:tcPr>
          <w:p w14:paraId="31F1CB67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414FF0B" w14:textId="59DD9B9F" w:rsidR="002E0EEA" w:rsidRPr="00897E6D" w:rsidDel="008D2C41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97E6D">
              <w:rPr>
                <w:rFonts w:ascii="Angsana New" w:hAnsi="Angsana New" w:hint="cs"/>
                <w:sz w:val="30"/>
                <w:szCs w:val="30"/>
              </w:rPr>
              <w:t>97</w:t>
            </w:r>
            <w:r w:rsidRPr="00897E6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24F53" w:rsidRPr="00004074" w14:paraId="45573459" w14:textId="77777777" w:rsidTr="00724F53">
        <w:trPr>
          <w:trHeight w:val="280"/>
        </w:trPr>
        <w:tc>
          <w:tcPr>
            <w:tcW w:w="2233" w:type="pct"/>
          </w:tcPr>
          <w:p w14:paraId="610CF8DD" w14:textId="77777777" w:rsidR="002E0EEA" w:rsidRPr="00724F53" w:rsidRDefault="002E0EEA" w:rsidP="002E0EE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724F53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B4282D" w14:textId="49A3D50D" w:rsidR="002E0EEA" w:rsidRPr="00897E6D" w:rsidRDefault="00BA2DE9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897E6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438</w:t>
            </w:r>
          </w:p>
        </w:tc>
        <w:tc>
          <w:tcPr>
            <w:tcW w:w="149" w:type="pct"/>
          </w:tcPr>
          <w:p w14:paraId="1F7623C9" w14:textId="77777777" w:rsidR="002E0EEA" w:rsidRPr="00004074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2479CE8" w14:textId="5FF2418B" w:rsidR="002E0EEA" w:rsidRPr="00897E6D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7E6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C60588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897E6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60588">
              <w:rPr>
                <w:rFonts w:ascii="Angsana New" w:hAnsi="Angsana New"/>
                <w:sz w:val="30"/>
                <w:szCs w:val="30"/>
                <w:lang w:val="en-US" w:eastAsia="en-US"/>
              </w:rPr>
              <w:t>724</w:t>
            </w:r>
          </w:p>
        </w:tc>
        <w:tc>
          <w:tcPr>
            <w:tcW w:w="143" w:type="pct"/>
          </w:tcPr>
          <w:p w14:paraId="605B1D50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2806646" w14:textId="0A1E35BF" w:rsidR="002E0EEA" w:rsidRPr="00897E6D" w:rsidRDefault="00897E6D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7E6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7126C5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897E6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7126C5">
              <w:rPr>
                <w:rFonts w:ascii="Angsana New" w:hAnsi="Angsana New"/>
                <w:sz w:val="30"/>
                <w:szCs w:val="30"/>
                <w:lang w:val="en-US" w:eastAsia="en-US"/>
              </w:rPr>
              <w:t>237</w:t>
            </w:r>
          </w:p>
        </w:tc>
        <w:tc>
          <w:tcPr>
            <w:tcW w:w="143" w:type="pct"/>
          </w:tcPr>
          <w:p w14:paraId="32E04799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1278CF3" w14:textId="7ABDD1C8" w:rsidR="002E0EEA" w:rsidRPr="00897E6D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97E6D">
              <w:rPr>
                <w:rFonts w:ascii="Angsana New" w:hAnsi="Angsana New"/>
                <w:sz w:val="30"/>
                <w:szCs w:val="30"/>
              </w:rPr>
              <w:t>2</w:t>
            </w:r>
            <w:r w:rsidR="00897E6D" w:rsidRPr="00897E6D">
              <w:rPr>
                <w:rFonts w:ascii="Angsana New" w:hAnsi="Angsana New"/>
                <w:sz w:val="30"/>
                <w:szCs w:val="30"/>
              </w:rPr>
              <w:t>1</w:t>
            </w:r>
            <w:r w:rsidRPr="00897E6D">
              <w:rPr>
                <w:rFonts w:ascii="Angsana New" w:hAnsi="Angsana New"/>
                <w:sz w:val="30"/>
                <w:szCs w:val="30"/>
              </w:rPr>
              <w:t>,</w:t>
            </w:r>
            <w:r w:rsidR="00897E6D" w:rsidRPr="00897E6D">
              <w:rPr>
                <w:rFonts w:ascii="Angsana New" w:hAnsi="Angsana New"/>
                <w:sz w:val="30"/>
                <w:szCs w:val="30"/>
              </w:rPr>
              <w:t>0</w:t>
            </w:r>
            <w:r w:rsidRPr="00897E6D">
              <w:rPr>
                <w:rFonts w:ascii="Angsana New" w:hAnsi="Angsana New"/>
                <w:sz w:val="30"/>
                <w:szCs w:val="30"/>
              </w:rPr>
              <w:t>3</w:t>
            </w:r>
            <w:r w:rsidR="00897E6D" w:rsidRPr="00897E6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5754525B" w14:textId="7A7BDECA" w:rsidR="00285609" w:rsidRPr="00331B60" w:rsidRDefault="00285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p w14:paraId="1D2EE2EF" w14:textId="6E5894E0" w:rsidR="00AA4DCA" w:rsidRPr="00BA2043" w:rsidRDefault="009F1FE1" w:rsidP="005728BC">
      <w:pPr>
        <w:pStyle w:val="a"/>
        <w:widowControl w:val="0"/>
        <w:tabs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cs/>
        </w:rPr>
      </w:pPr>
      <w:r w:rsidRPr="009F1FE1">
        <w:rPr>
          <w:rFonts w:ascii="Angsana New" w:hAnsi="Angsana New" w:cs="Angsana New"/>
          <w:cs/>
        </w:rPr>
        <w:t xml:space="preserve">ยอดคงเหลือกับบุคคลหรือกิจการที่เกี่ยวข้องกัน ณ วันที่ </w:t>
      </w:r>
      <w:r w:rsidR="004F608B" w:rsidRPr="004F608B">
        <w:rPr>
          <w:rFonts w:ascii="Angsana New" w:hAnsi="Angsana New" w:cs="Angsana New"/>
          <w:lang w:val="en-US"/>
        </w:rPr>
        <w:t>31</w:t>
      </w:r>
      <w:r w:rsidRPr="009F1FE1">
        <w:rPr>
          <w:rFonts w:ascii="Angsana New" w:hAnsi="Angsana New" w:cs="Angsana New"/>
          <w:cs/>
        </w:rPr>
        <w:t xml:space="preserve"> ธันวาคม มีดังนี้</w:t>
      </w:r>
    </w:p>
    <w:p w14:paraId="7F7308A8" w14:textId="77777777" w:rsidR="008D2C41" w:rsidRPr="009F1090" w:rsidRDefault="008D2C41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909"/>
        <w:gridCol w:w="1169"/>
        <w:gridCol w:w="6"/>
        <w:gridCol w:w="271"/>
        <w:gridCol w:w="6"/>
        <w:gridCol w:w="1159"/>
        <w:gridCol w:w="7"/>
        <w:gridCol w:w="6"/>
        <w:gridCol w:w="271"/>
        <w:gridCol w:w="6"/>
        <w:gridCol w:w="1166"/>
        <w:gridCol w:w="26"/>
        <w:gridCol w:w="243"/>
        <w:gridCol w:w="19"/>
        <w:gridCol w:w="1134"/>
        <w:gridCol w:w="6"/>
      </w:tblGrid>
      <w:tr w:rsidR="00EB002E" w:rsidRPr="00BA2043" w14:paraId="4963D916" w14:textId="77777777" w:rsidTr="00B80850">
        <w:trPr>
          <w:trHeight w:val="427"/>
          <w:tblHeader/>
        </w:trPr>
        <w:tc>
          <w:tcPr>
            <w:tcW w:w="1551" w:type="pct"/>
          </w:tcPr>
          <w:p w14:paraId="7B201382" w14:textId="77777777" w:rsidR="00EB002E" w:rsidRPr="00BA2043" w:rsidRDefault="00EB002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05F55868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6"/>
          </w:tcPr>
          <w:p w14:paraId="18995372" w14:textId="481C6FAF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gridSpan w:val="2"/>
          </w:tcPr>
          <w:p w14:paraId="4D230193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pct"/>
            <w:gridSpan w:val="7"/>
          </w:tcPr>
          <w:p w14:paraId="530030FA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B002E" w:rsidRPr="00BA2043" w14:paraId="4F21222E" w14:textId="77777777" w:rsidTr="00B80850">
        <w:trPr>
          <w:trHeight w:val="427"/>
          <w:tblHeader/>
        </w:trPr>
        <w:tc>
          <w:tcPr>
            <w:tcW w:w="1551" w:type="pct"/>
          </w:tcPr>
          <w:p w14:paraId="168BFAE9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1DC4DE8C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3256EED" w14:textId="0A5EEA83" w:rsidR="00EB002E" w:rsidRPr="008C000E" w:rsidRDefault="00C65C75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C000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9" w:type="pct"/>
            <w:gridSpan w:val="2"/>
          </w:tcPr>
          <w:p w14:paraId="1E1D2901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FBAD9F6" w14:textId="11BC4171" w:rsidR="00EB002E" w:rsidRPr="008C000E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8C000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  <w:gridSpan w:val="2"/>
          </w:tcPr>
          <w:p w14:paraId="1E48A0F7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6353DB1A" w14:textId="45E1CB81" w:rsidR="00EB002E" w:rsidRPr="008C000E" w:rsidRDefault="00C65C75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C000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  <w:gridSpan w:val="2"/>
          </w:tcPr>
          <w:p w14:paraId="23095734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</w:tcPr>
          <w:p w14:paraId="386328CD" w14:textId="425569C1" w:rsidR="00EB002E" w:rsidRPr="008C000E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8C000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B002E" w:rsidRPr="00BA2043" w14:paraId="089E2475" w14:textId="77777777" w:rsidTr="00B80850">
        <w:trPr>
          <w:trHeight w:val="427"/>
        </w:trPr>
        <w:tc>
          <w:tcPr>
            <w:tcW w:w="1551" w:type="pct"/>
          </w:tcPr>
          <w:p w14:paraId="45291328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4A43F3C" w14:textId="68764053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78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960" w:type="pct"/>
            <w:gridSpan w:val="15"/>
          </w:tcPr>
          <w:p w14:paraId="53D0B434" w14:textId="249A75C1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F53" w:rsidRPr="00BA2043" w14:paraId="101BB533" w14:textId="77777777" w:rsidTr="00B80850">
        <w:trPr>
          <w:trHeight w:val="258"/>
        </w:trPr>
        <w:tc>
          <w:tcPr>
            <w:tcW w:w="1551" w:type="pct"/>
          </w:tcPr>
          <w:p w14:paraId="6EB762B4" w14:textId="4CA7681F" w:rsidR="00724F53" w:rsidRPr="00BA2043" w:rsidRDefault="00724F53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90" w:type="pct"/>
          </w:tcPr>
          <w:p w14:paraId="0C528DE7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61A89CB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53251766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FF780C" w14:textId="77777777" w:rsidR="00724F53" w:rsidRPr="00BA2043" w:rsidRDefault="00724F53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73AD55F3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5BC73334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4042956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</w:tcPr>
          <w:p w14:paraId="2EB27ABF" w14:textId="77777777" w:rsidR="00724F53" w:rsidRPr="00BA2043" w:rsidRDefault="00724F53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002E" w:rsidRPr="00BA2043" w14:paraId="09B491C8" w14:textId="77777777" w:rsidTr="00B80850">
        <w:trPr>
          <w:trHeight w:val="258"/>
        </w:trPr>
        <w:tc>
          <w:tcPr>
            <w:tcW w:w="1551" w:type="pct"/>
          </w:tcPr>
          <w:p w14:paraId="35E94FC1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0" w:type="pct"/>
          </w:tcPr>
          <w:p w14:paraId="68E9CBB6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2A5823E" w14:textId="3C1ABDA2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2826A47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33F2E5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73FA1182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5B7E8BA8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0C0875F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</w:tcPr>
          <w:p w14:paraId="15160B1A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6386" w:rsidRPr="00BA2043" w14:paraId="70B826FC" w14:textId="77777777" w:rsidTr="00B80850">
        <w:trPr>
          <w:trHeight w:val="258"/>
        </w:trPr>
        <w:tc>
          <w:tcPr>
            <w:tcW w:w="1551" w:type="pct"/>
          </w:tcPr>
          <w:p w14:paraId="7FEFEA2E" w14:textId="77777777" w:rsidR="00456386" w:rsidRPr="00395F75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บริษัท เอส เวนเจอร์ส จำกัด</w:t>
            </w:r>
          </w:p>
          <w:p w14:paraId="6F495502" w14:textId="020FB78F" w:rsidR="00456386" w:rsidRPr="00BA2043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250"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(เดิมชื่อ “บริษัท อี.วี.เอ.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95F75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จำกัด”)</w:t>
            </w:r>
          </w:p>
        </w:tc>
        <w:tc>
          <w:tcPr>
            <w:tcW w:w="490" w:type="pct"/>
          </w:tcPr>
          <w:p w14:paraId="60C7C0E5" w14:textId="77777777" w:rsidR="00456386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5CCC5738" w14:textId="77777777" w:rsidR="00456386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63AE64C" w14:textId="77777777" w:rsidR="00456386" w:rsidRDefault="00456386" w:rsidP="004563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6B4F2622" w14:textId="3CA1BB1D" w:rsidR="00456386" w:rsidRPr="00BA2043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5676E2A8" w14:textId="77777777" w:rsidR="00456386" w:rsidRPr="00BA2043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16260A1B" w14:textId="77777777" w:rsidR="00456386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9C7E8DE" w14:textId="77777777" w:rsidR="00456386" w:rsidRDefault="00456386" w:rsidP="004563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9E22E0F" w14:textId="7FB04EB1" w:rsidR="00456386" w:rsidRPr="00BA2043" w:rsidRDefault="00456386" w:rsidP="004563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650DC5EC" w14:textId="77777777" w:rsidR="00456386" w:rsidRPr="00BA2043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2B0753CF" w14:textId="77777777" w:rsidR="00456386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FD00DC" w14:textId="77777777" w:rsidR="00456386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C6ECBB8" w14:textId="6AD8331B" w:rsidR="00456386" w:rsidRPr="00BA2043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3,884</w:t>
            </w:r>
          </w:p>
        </w:tc>
        <w:tc>
          <w:tcPr>
            <w:tcW w:w="145" w:type="pct"/>
            <w:gridSpan w:val="2"/>
          </w:tcPr>
          <w:p w14:paraId="218A3BA5" w14:textId="77777777" w:rsidR="00456386" w:rsidRPr="00BA2043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</w:tcPr>
          <w:p w14:paraId="5C0D1B99" w14:textId="77777777" w:rsidR="00456386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E2D2B1E" w14:textId="77777777" w:rsidR="00456386" w:rsidRDefault="00456386" w:rsidP="004563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4F1EEEB3" w14:textId="753D5D32" w:rsidR="00456386" w:rsidRPr="00BA2043" w:rsidRDefault="00456386" w:rsidP="004563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F608B"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,412</w:t>
            </w:r>
          </w:p>
        </w:tc>
      </w:tr>
      <w:tr w:rsidR="00456386" w:rsidRPr="008A2E5C" w14:paraId="200DC626" w14:textId="77777777" w:rsidTr="00B80850">
        <w:trPr>
          <w:trHeight w:val="258"/>
        </w:trPr>
        <w:tc>
          <w:tcPr>
            <w:tcW w:w="1551" w:type="pct"/>
          </w:tcPr>
          <w:p w14:paraId="0C088FC9" w14:textId="77777777" w:rsidR="00456386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</w:p>
          <w:p w14:paraId="63BC8935" w14:textId="7047C2C9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46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490" w:type="pct"/>
          </w:tcPr>
          <w:p w14:paraId="30EEE62A" w14:textId="77777777" w:rsidR="00456386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39428A5" w14:textId="77777777" w:rsidR="00456386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52E8933D" w14:textId="05E80502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3F6574F6" w14:textId="77777777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C573D60" w14:textId="77777777" w:rsidR="00456386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3244C720" w14:textId="19DA69B0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1397F497" w14:textId="77777777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1716543" w14:textId="77777777" w:rsidR="00456386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478EEFCA" w14:textId="09FA4AEA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50,155</w:t>
            </w:r>
          </w:p>
        </w:tc>
        <w:tc>
          <w:tcPr>
            <w:tcW w:w="145" w:type="pct"/>
            <w:gridSpan w:val="2"/>
          </w:tcPr>
          <w:p w14:paraId="5191F54B" w14:textId="77777777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</w:tcPr>
          <w:p w14:paraId="6E6D5CB3" w14:textId="77777777" w:rsidR="00456386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677C2113" w14:textId="748A2261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24,691</w:t>
            </w:r>
          </w:p>
        </w:tc>
      </w:tr>
      <w:tr w:rsidR="00456386" w:rsidRPr="008A2E5C" w14:paraId="78E01112" w14:textId="77777777" w:rsidTr="00B80850">
        <w:trPr>
          <w:trHeight w:val="258"/>
        </w:trPr>
        <w:tc>
          <w:tcPr>
            <w:tcW w:w="1551" w:type="pct"/>
          </w:tcPr>
          <w:p w14:paraId="0E139DC7" w14:textId="68C134D5" w:rsidR="00456386" w:rsidRPr="00BA2043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50CA1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490" w:type="pct"/>
          </w:tcPr>
          <w:p w14:paraId="21989D15" w14:textId="77777777" w:rsidR="00456386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6CEF489" w14:textId="3114C0A5" w:rsidR="00456386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7C8817AA" w14:textId="77777777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C00C42E" w14:textId="2A8370C4" w:rsidR="00456386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1472D016" w14:textId="77777777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13A59863" w14:textId="7796C0F2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1,444</w:t>
            </w:r>
          </w:p>
        </w:tc>
        <w:tc>
          <w:tcPr>
            <w:tcW w:w="145" w:type="pct"/>
            <w:gridSpan w:val="2"/>
          </w:tcPr>
          <w:p w14:paraId="52D3D0E0" w14:textId="77777777" w:rsidR="00456386" w:rsidRPr="008A2E5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</w:tcPr>
          <w:p w14:paraId="23010315" w14:textId="6334411B" w:rsidR="00456386" w:rsidRPr="006C47D9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456386" w:rsidRPr="00BA2043" w14:paraId="0C3BF306" w14:textId="77777777" w:rsidTr="00B80850">
        <w:trPr>
          <w:trHeight w:val="258"/>
        </w:trPr>
        <w:tc>
          <w:tcPr>
            <w:tcW w:w="1551" w:type="pct"/>
          </w:tcPr>
          <w:p w14:paraId="1D516264" w14:textId="78A38396" w:rsidR="00456386" w:rsidRPr="00B308AC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08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14:paraId="223E5DA8" w14:textId="226A0AA8" w:rsidR="00456386" w:rsidRPr="00A34587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6384DD9" w14:textId="042F4626" w:rsidR="00456386" w:rsidRPr="00113B48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3B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490F6E86" w14:textId="77777777" w:rsidR="00456386" w:rsidRPr="00BA2043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0FEBB6" w14:textId="52C30FB5" w:rsidR="00456386" w:rsidRPr="00BA2043" w:rsidRDefault="00456386" w:rsidP="004563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B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2DD28793" w14:textId="77777777" w:rsidR="00456386" w:rsidRPr="00BA2043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A7DFF5" w14:textId="2E2C02B9" w:rsidR="00456386" w:rsidRPr="00BA2043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55,483</w:t>
            </w:r>
          </w:p>
        </w:tc>
        <w:tc>
          <w:tcPr>
            <w:tcW w:w="145" w:type="pct"/>
            <w:gridSpan w:val="2"/>
          </w:tcPr>
          <w:p w14:paraId="43476D68" w14:textId="77777777" w:rsidR="00456386" w:rsidRPr="00BA2043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3CF97D" w14:textId="3EDED700" w:rsidR="00456386" w:rsidRPr="00BA2043" w:rsidRDefault="00456386" w:rsidP="004563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30,491</w:t>
            </w:r>
          </w:p>
        </w:tc>
      </w:tr>
      <w:tr w:rsidR="00395F75" w:rsidRPr="00335AA5" w14:paraId="3D889200" w14:textId="77777777" w:rsidTr="00D96061">
        <w:trPr>
          <w:gridAfter w:val="1"/>
          <w:wAfter w:w="3" w:type="pct"/>
          <w:trHeight w:val="258"/>
        </w:trPr>
        <w:tc>
          <w:tcPr>
            <w:tcW w:w="2040" w:type="pct"/>
            <w:gridSpan w:val="2"/>
          </w:tcPr>
          <w:p w14:paraId="66080B32" w14:textId="77777777" w:rsidR="00395F75" w:rsidRPr="00395F75" w:rsidRDefault="00395F75" w:rsidP="00395F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</w:tcPr>
          <w:p w14:paraId="5DA2640A" w14:textId="77777777" w:rsidR="00395F75" w:rsidRPr="00395F75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39E4BC88" w14:textId="77777777" w:rsidR="00395F75" w:rsidRPr="00395F75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  <w:gridSpan w:val="3"/>
          </w:tcPr>
          <w:p w14:paraId="172192A3" w14:textId="77777777" w:rsidR="00395F75" w:rsidRPr="00395F75" w:rsidRDefault="00395F75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  <w:gridSpan w:val="2"/>
          </w:tcPr>
          <w:p w14:paraId="7E0339E6" w14:textId="77777777" w:rsidR="00395F75" w:rsidRPr="00395F75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pct"/>
            <w:gridSpan w:val="2"/>
          </w:tcPr>
          <w:p w14:paraId="5CD11FB8" w14:textId="77777777" w:rsidR="00395F75" w:rsidRPr="00395F75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5DBAB6B9" w14:textId="77777777" w:rsidR="00395F75" w:rsidRPr="00395F75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1" w:type="pct"/>
            <w:gridSpan w:val="2"/>
          </w:tcPr>
          <w:p w14:paraId="5F00D216" w14:textId="77777777" w:rsidR="00395F75" w:rsidRPr="00395F75" w:rsidRDefault="00395F75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5F75" w:rsidRPr="00335AA5" w14:paraId="3D77B7D2" w14:textId="77777777" w:rsidTr="00D96061">
        <w:trPr>
          <w:gridAfter w:val="1"/>
          <w:wAfter w:w="3" w:type="pct"/>
          <w:trHeight w:val="258"/>
        </w:trPr>
        <w:tc>
          <w:tcPr>
            <w:tcW w:w="2040" w:type="pct"/>
            <w:gridSpan w:val="2"/>
          </w:tcPr>
          <w:p w14:paraId="33EE1FEA" w14:textId="5997130D" w:rsidR="00395F75" w:rsidRPr="00395F75" w:rsidRDefault="00395F75" w:rsidP="00395F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395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33" w:type="pct"/>
            <w:gridSpan w:val="2"/>
          </w:tcPr>
          <w:p w14:paraId="514B2C46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4BEE5238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10D5118D" w14:textId="77777777" w:rsidR="00395F75" w:rsidRPr="00E07FCB" w:rsidRDefault="00395F75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590F1494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3295611C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7BB45DE" w14:textId="77777777" w:rsidR="00395F75" w:rsidRPr="006C6F9F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56740F31" w14:textId="77777777" w:rsidR="00395F75" w:rsidRPr="006C6F9F" w:rsidRDefault="00395F75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FCB" w:rsidRPr="00335AA5" w14:paraId="6F4DD3D1" w14:textId="77777777" w:rsidTr="00D96061">
        <w:trPr>
          <w:gridAfter w:val="1"/>
          <w:wAfter w:w="3" w:type="pct"/>
          <w:trHeight w:val="258"/>
        </w:trPr>
        <w:tc>
          <w:tcPr>
            <w:tcW w:w="2040" w:type="pct"/>
            <w:gridSpan w:val="2"/>
          </w:tcPr>
          <w:p w14:paraId="1D16427A" w14:textId="2B9C3285" w:rsidR="00E07FCB" w:rsidRPr="00335AA5" w:rsidRDefault="00E01739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3" w:type="pct"/>
            <w:gridSpan w:val="2"/>
          </w:tcPr>
          <w:p w14:paraId="7A00F365" w14:textId="04E8F951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18668EC" w14:textId="77777777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6C73E9B1" w14:textId="672D8BD1" w:rsidR="00E07FCB" w:rsidRPr="00E07FCB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5D921D7" w14:textId="77777777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65F3F65E" w14:textId="5959B9AD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3F5601" w14:textId="77777777" w:rsidR="00E07FCB" w:rsidRPr="006C6F9F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27D346BF" w14:textId="6234F923" w:rsidR="00E07FCB" w:rsidRPr="006C6F9F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BC2" w:rsidRPr="00335AA5" w14:paraId="167EB1AB" w14:textId="77777777" w:rsidTr="00D96061">
        <w:trPr>
          <w:gridAfter w:val="1"/>
          <w:wAfter w:w="3" w:type="pct"/>
          <w:trHeight w:val="258"/>
        </w:trPr>
        <w:tc>
          <w:tcPr>
            <w:tcW w:w="2040" w:type="pct"/>
            <w:gridSpan w:val="2"/>
          </w:tcPr>
          <w:p w14:paraId="047D9953" w14:textId="77777777" w:rsidR="00395F75" w:rsidRPr="00395F75" w:rsidRDefault="00395F75" w:rsidP="0039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บริษัท เอส เวนเจอร์ส จำกัด</w:t>
            </w:r>
          </w:p>
          <w:p w14:paraId="2C6093A0" w14:textId="73901339" w:rsidR="00A12BC2" w:rsidRPr="00335AA5" w:rsidRDefault="00395F75" w:rsidP="0039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98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(เดิมชื่อ “บริษัท อี.วี.เอ.</w:t>
            </w:r>
            <w:r w:rsidR="006A6710">
              <w:rPr>
                <w:rFonts w:ascii="Angsana New" w:hAnsi="Angsana New"/>
                <w:sz w:val="30"/>
                <w:szCs w:val="30"/>
              </w:rPr>
              <w:br/>
            </w:r>
            <w:r w:rsidRPr="00395F75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จำกัด”)</w:t>
            </w:r>
          </w:p>
        </w:tc>
        <w:tc>
          <w:tcPr>
            <w:tcW w:w="633" w:type="pct"/>
            <w:gridSpan w:val="2"/>
          </w:tcPr>
          <w:p w14:paraId="7D597CC9" w14:textId="77777777" w:rsidR="00A12BC2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DA138A0" w14:textId="77777777" w:rsidR="00456386" w:rsidRDefault="00456386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0C3C04" w14:textId="0D06400C" w:rsidR="00456386" w:rsidRPr="00E07FCB" w:rsidRDefault="00456386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0672598" w14:textId="77777777" w:rsidR="00A12BC2" w:rsidRPr="00E07FCB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ADA16C8" w14:textId="77777777" w:rsidR="00A12BC2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B432164" w14:textId="77777777" w:rsidR="005044AE" w:rsidRDefault="005044AE" w:rsidP="00A12B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5019FE47" w14:textId="388E6EF3" w:rsidR="00A12BC2" w:rsidRDefault="00A12BC2" w:rsidP="00A12B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103CBD44" w14:textId="77777777" w:rsidR="00A12BC2" w:rsidRPr="00E07FCB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3AF8F348" w14:textId="77777777" w:rsidR="00A12BC2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1E32B7" w14:textId="77777777" w:rsidR="00456386" w:rsidRDefault="00456386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359A85" w14:textId="538C6F45" w:rsidR="00456386" w:rsidRDefault="00456386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475985C" w14:textId="77777777" w:rsidR="00A12BC2" w:rsidRPr="006C6F9F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32EDDBFB" w14:textId="77777777" w:rsidR="00A12BC2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B22D482" w14:textId="77777777" w:rsidR="005044AE" w:rsidRDefault="005044AE" w:rsidP="00A12B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5E62FC87" w14:textId="6964CD3F" w:rsidR="00A12BC2" w:rsidRDefault="00A12BC2" w:rsidP="00A12B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456386" w:rsidRPr="00335AA5" w14:paraId="5E8B7020" w14:textId="77777777" w:rsidTr="00D96061">
        <w:trPr>
          <w:gridAfter w:val="1"/>
          <w:wAfter w:w="3" w:type="pct"/>
          <w:trHeight w:val="258"/>
        </w:trPr>
        <w:tc>
          <w:tcPr>
            <w:tcW w:w="2040" w:type="pct"/>
            <w:gridSpan w:val="2"/>
          </w:tcPr>
          <w:p w14:paraId="02E5C6F4" w14:textId="2D2DB0D5" w:rsidR="00456386" w:rsidRPr="00BA2043" w:rsidRDefault="00456386" w:rsidP="0045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</w:p>
        </w:tc>
        <w:tc>
          <w:tcPr>
            <w:tcW w:w="633" w:type="pct"/>
            <w:gridSpan w:val="2"/>
          </w:tcPr>
          <w:p w14:paraId="440E308B" w14:textId="5B8FF384" w:rsidR="00456386" w:rsidRPr="00E07FCB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6F691D49" w14:textId="77777777" w:rsidR="00456386" w:rsidRPr="00E07FCB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E9573BB" w14:textId="2E85BC27" w:rsidR="00456386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36858A4D" w14:textId="77777777" w:rsidR="00456386" w:rsidRPr="00E07FCB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3C177CBF" w14:textId="712188B0" w:rsidR="00456386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C197DE1" w14:textId="77777777" w:rsidR="00456386" w:rsidRPr="006C6F9F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28FF206B" w14:textId="73D29816" w:rsidR="00456386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86F" w:rsidRPr="00335AA5" w14:paraId="19988121" w14:textId="77777777" w:rsidTr="00D96061">
        <w:trPr>
          <w:gridAfter w:val="1"/>
          <w:wAfter w:w="3" w:type="pct"/>
          <w:trHeight w:val="258"/>
        </w:trPr>
        <w:tc>
          <w:tcPr>
            <w:tcW w:w="2040" w:type="pct"/>
            <w:gridSpan w:val="2"/>
          </w:tcPr>
          <w:p w14:paraId="7F001F6F" w14:textId="4CE597EC" w:rsidR="0064486F" w:rsidRPr="00BA2043" w:rsidRDefault="0064486F" w:rsidP="00644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7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633" w:type="pct"/>
            <w:gridSpan w:val="2"/>
          </w:tcPr>
          <w:p w14:paraId="42C2F363" w14:textId="57B9A935" w:rsidR="0064486F" w:rsidRPr="00E07FCB" w:rsidRDefault="0064486F" w:rsidP="0064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C0005CA" w14:textId="77777777" w:rsidR="0064486F" w:rsidRPr="00E07FCB" w:rsidRDefault="0064486F" w:rsidP="0064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37EAF4A5" w14:textId="089D41B4" w:rsidR="0064486F" w:rsidRDefault="0064486F" w:rsidP="0064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BB824C0" w14:textId="77777777" w:rsidR="0064486F" w:rsidRPr="00E07FCB" w:rsidRDefault="0064486F" w:rsidP="0064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7266A62D" w14:textId="13EE5C01" w:rsidR="0064486F" w:rsidRDefault="0064486F" w:rsidP="0064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701F0AD" w14:textId="77777777" w:rsidR="0064486F" w:rsidRPr="006C6F9F" w:rsidRDefault="0064486F" w:rsidP="0064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507AFF14" w14:textId="3A4C3C06" w:rsidR="0064486F" w:rsidRDefault="0064486F" w:rsidP="0064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3,614</w:t>
            </w:r>
          </w:p>
        </w:tc>
      </w:tr>
      <w:tr w:rsidR="00331B60" w:rsidRPr="00335AA5" w14:paraId="0FCF9B05" w14:textId="77777777" w:rsidTr="00331B60">
        <w:trPr>
          <w:gridAfter w:val="1"/>
          <w:wAfter w:w="3" w:type="pct"/>
          <w:trHeight w:val="258"/>
        </w:trPr>
        <w:tc>
          <w:tcPr>
            <w:tcW w:w="2040" w:type="pct"/>
            <w:gridSpan w:val="2"/>
          </w:tcPr>
          <w:p w14:paraId="616C8DCB" w14:textId="77777777" w:rsidR="00331B60" w:rsidRPr="00BA2043" w:rsidRDefault="00331B60" w:rsidP="0050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14"/>
          </w:tcPr>
          <w:p w14:paraId="76BEC670" w14:textId="4E98BC9E" w:rsidR="00331B60" w:rsidRDefault="00331B60" w:rsidP="00331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2BC2" w:rsidRPr="00335AA5" w14:paraId="44A2C3FF" w14:textId="77777777" w:rsidTr="00456386">
        <w:trPr>
          <w:gridAfter w:val="1"/>
          <w:wAfter w:w="3" w:type="pct"/>
          <w:trHeight w:val="258"/>
        </w:trPr>
        <w:tc>
          <w:tcPr>
            <w:tcW w:w="2040" w:type="pct"/>
            <w:gridSpan w:val="2"/>
          </w:tcPr>
          <w:p w14:paraId="259A9DED" w14:textId="680D1142" w:rsidR="00A12BC2" w:rsidRPr="00335AA5" w:rsidRDefault="00A12BC2" w:rsidP="00A1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37A95DA5" w14:textId="456AABE4" w:rsidR="00A12BC2" w:rsidRPr="00E07FCB" w:rsidRDefault="002F339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9" w:type="pct"/>
            <w:gridSpan w:val="2"/>
          </w:tcPr>
          <w:p w14:paraId="777A66E5" w14:textId="77777777" w:rsidR="00A12BC2" w:rsidRPr="00E07FCB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</w:tcPr>
          <w:p w14:paraId="2DCA44DF" w14:textId="485B6442" w:rsidR="00A12BC2" w:rsidRDefault="002C060F" w:rsidP="00A12B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49" w:type="pct"/>
            <w:gridSpan w:val="2"/>
          </w:tcPr>
          <w:p w14:paraId="43C0E538" w14:textId="77777777" w:rsidR="00A12BC2" w:rsidRPr="00E07FCB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</w:tcPr>
          <w:p w14:paraId="5A2676C0" w14:textId="163D3E42" w:rsidR="00A12BC2" w:rsidRDefault="00456386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1" w:type="pct"/>
          </w:tcPr>
          <w:p w14:paraId="10A682B0" w14:textId="77777777" w:rsidR="00A12BC2" w:rsidRPr="006C6F9F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</w:tcPr>
          <w:p w14:paraId="5EF052BB" w14:textId="309A3E80" w:rsidR="00A12BC2" w:rsidRDefault="00A12BC2" w:rsidP="00A12B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A12BC2" w:rsidRPr="00335AA5" w14:paraId="112079CB" w14:textId="77777777" w:rsidTr="00D96061">
        <w:trPr>
          <w:gridAfter w:val="1"/>
          <w:wAfter w:w="3" w:type="pct"/>
          <w:trHeight w:val="258"/>
        </w:trPr>
        <w:tc>
          <w:tcPr>
            <w:tcW w:w="2040" w:type="pct"/>
            <w:gridSpan w:val="2"/>
          </w:tcPr>
          <w:p w14:paraId="17C3EF3E" w14:textId="77777777" w:rsidR="00A12BC2" w:rsidRPr="00335AA5" w:rsidRDefault="00A12BC2" w:rsidP="00A1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BDC9CE" w14:textId="5303CBA7" w:rsidR="00A12BC2" w:rsidRPr="00113B48" w:rsidRDefault="002F339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  <w:tc>
          <w:tcPr>
            <w:tcW w:w="149" w:type="pct"/>
            <w:gridSpan w:val="2"/>
          </w:tcPr>
          <w:p w14:paraId="55F3CB16" w14:textId="77777777" w:rsidR="00A12BC2" w:rsidRPr="00E07FCB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4C2F060" w14:textId="70517F4C" w:rsidR="00A12BC2" w:rsidRPr="00E07FCB" w:rsidRDefault="002C060F" w:rsidP="00A12B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9" w:type="pct"/>
            <w:gridSpan w:val="2"/>
          </w:tcPr>
          <w:p w14:paraId="458C3D22" w14:textId="77777777" w:rsidR="00A12BC2" w:rsidRPr="00E07FCB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122C47" w14:textId="28CF16CB" w:rsidR="00A12BC2" w:rsidRPr="00E07FCB" w:rsidRDefault="00456386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  <w:tc>
          <w:tcPr>
            <w:tcW w:w="131" w:type="pct"/>
          </w:tcPr>
          <w:p w14:paraId="44395AFD" w14:textId="77777777" w:rsidR="00A12BC2" w:rsidRPr="00335AA5" w:rsidRDefault="00A12BC2" w:rsidP="00A12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64626A" w14:textId="46A914B0" w:rsidR="00A12BC2" w:rsidRPr="00335AA5" w:rsidRDefault="005044AE" w:rsidP="00A12B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12BC2">
              <w:rPr>
                <w:rFonts w:ascii="Angsana New" w:hAnsi="Angsana New"/>
                <w:b/>
                <w:bCs/>
                <w:sz w:val="30"/>
                <w:szCs w:val="30"/>
              </w:rPr>
              <w:t>,76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395F75" w:rsidRPr="00BA2043" w14:paraId="30432DC9" w14:textId="77777777" w:rsidTr="00B80850">
        <w:trPr>
          <w:trHeight w:val="258"/>
        </w:trPr>
        <w:tc>
          <w:tcPr>
            <w:tcW w:w="2040" w:type="pct"/>
            <w:gridSpan w:val="2"/>
          </w:tcPr>
          <w:p w14:paraId="796A9D80" w14:textId="77777777" w:rsidR="00395F75" w:rsidRPr="004B39AD" w:rsidRDefault="00395F75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0" w:type="pct"/>
          </w:tcPr>
          <w:p w14:paraId="0A292D84" w14:textId="77777777" w:rsidR="00395F75" w:rsidRPr="004B39AD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14:paraId="68C3D7B9" w14:textId="77777777" w:rsidR="00395F75" w:rsidRPr="004B39AD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3C37CBF1" w14:textId="77777777" w:rsidR="00395F75" w:rsidRPr="004B39AD" w:rsidRDefault="00395F75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" w:type="pct"/>
            <w:gridSpan w:val="3"/>
          </w:tcPr>
          <w:p w14:paraId="4397C06E" w14:textId="77777777" w:rsidR="00395F75" w:rsidRPr="004B39AD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5" w:type="pct"/>
            <w:gridSpan w:val="3"/>
          </w:tcPr>
          <w:p w14:paraId="2FBE1AAC" w14:textId="77777777" w:rsidR="00395F75" w:rsidRPr="004B39AD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2B1202BD" w14:textId="77777777" w:rsidR="00395F75" w:rsidRPr="004B39AD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pct"/>
            <w:gridSpan w:val="2"/>
          </w:tcPr>
          <w:p w14:paraId="6CFFE6B9" w14:textId="77777777" w:rsidR="00395F75" w:rsidRPr="004B39AD" w:rsidRDefault="00395F75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044AE" w:rsidRPr="00BA2043" w14:paraId="3F1BF901" w14:textId="77777777" w:rsidTr="00B80850">
        <w:trPr>
          <w:trHeight w:val="258"/>
        </w:trPr>
        <w:tc>
          <w:tcPr>
            <w:tcW w:w="2040" w:type="pct"/>
            <w:gridSpan w:val="2"/>
          </w:tcPr>
          <w:p w14:paraId="7C9944F7" w14:textId="099951B6" w:rsidR="005044AE" w:rsidRPr="00395F75" w:rsidRDefault="005044AE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4563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395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pct"/>
          </w:tcPr>
          <w:p w14:paraId="1EF7A8A6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E0DB7F5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F56E8B4" w14:textId="77777777" w:rsidR="005044AE" w:rsidRPr="00BA2043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gridSpan w:val="3"/>
          </w:tcPr>
          <w:p w14:paraId="142A0BCC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2C1352C0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C5A47B8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2E7E51FC" w14:textId="77777777" w:rsidR="005044AE" w:rsidRPr="00BA2043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44AE" w:rsidRPr="00BA2043" w14:paraId="5B904A9C" w14:textId="77777777" w:rsidTr="00B80850">
        <w:trPr>
          <w:trHeight w:val="258"/>
        </w:trPr>
        <w:tc>
          <w:tcPr>
            <w:tcW w:w="2040" w:type="pct"/>
            <w:gridSpan w:val="2"/>
          </w:tcPr>
          <w:p w14:paraId="2F2C67A4" w14:textId="7BBDAD01" w:rsidR="005044AE" w:rsidRPr="00395F75" w:rsidRDefault="005044AE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0" w:type="pct"/>
          </w:tcPr>
          <w:p w14:paraId="5590D4F8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047187E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28370EB" w14:textId="77777777" w:rsidR="005044AE" w:rsidRPr="00BA2043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gridSpan w:val="3"/>
          </w:tcPr>
          <w:p w14:paraId="778FA45C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5CA15814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4BCDE71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4CAE7376" w14:textId="77777777" w:rsidR="005044AE" w:rsidRPr="00BA2043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44AE" w:rsidRPr="00BA2043" w14:paraId="14A60823" w14:textId="77777777" w:rsidTr="00B80850">
        <w:trPr>
          <w:trHeight w:val="258"/>
        </w:trPr>
        <w:tc>
          <w:tcPr>
            <w:tcW w:w="2040" w:type="pct"/>
            <w:gridSpan w:val="2"/>
          </w:tcPr>
          <w:p w14:paraId="498B2D38" w14:textId="286EB9E0" w:rsidR="005044AE" w:rsidRPr="00395F75" w:rsidRDefault="005044AE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0" w:type="pct"/>
          </w:tcPr>
          <w:p w14:paraId="7B52A26B" w14:textId="2BAA3C9E" w:rsidR="005044AE" w:rsidRPr="00456386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2C2DE459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779DFF5F" w14:textId="14ECBFA8" w:rsidR="005044AE" w:rsidRPr="00BA2043" w:rsidRDefault="005044AE" w:rsidP="00504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gridSpan w:val="3"/>
          </w:tcPr>
          <w:p w14:paraId="035AE5F0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5133D691" w14:textId="3285B21B" w:rsidR="005044AE" w:rsidRPr="00456386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13,12</w:t>
            </w:r>
            <w:r w:rsidR="00C36E5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  <w:gridSpan w:val="2"/>
          </w:tcPr>
          <w:p w14:paraId="4CBB6339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4BDA66C9" w14:textId="7F41B124" w:rsidR="005044AE" w:rsidRPr="00BA2043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1,938</w:t>
            </w:r>
          </w:p>
        </w:tc>
      </w:tr>
      <w:tr w:rsidR="005044AE" w:rsidRPr="005044AE" w14:paraId="53F89B2E" w14:textId="77777777" w:rsidTr="00B80850">
        <w:trPr>
          <w:trHeight w:val="258"/>
        </w:trPr>
        <w:tc>
          <w:tcPr>
            <w:tcW w:w="2040" w:type="pct"/>
            <w:gridSpan w:val="2"/>
          </w:tcPr>
          <w:p w14:paraId="0C16C7CD" w14:textId="77777777" w:rsidR="005044AE" w:rsidRPr="004B39AD" w:rsidRDefault="005044AE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0" w:type="pct"/>
          </w:tcPr>
          <w:p w14:paraId="60FBAC75" w14:textId="77777777" w:rsidR="005044AE" w:rsidRPr="004B39AD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14:paraId="3213EC0E" w14:textId="77777777" w:rsidR="005044AE" w:rsidRPr="004B39AD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4153AFF9" w14:textId="77777777" w:rsidR="005044AE" w:rsidRPr="004B39AD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" w:type="pct"/>
            <w:gridSpan w:val="3"/>
          </w:tcPr>
          <w:p w14:paraId="4292C9F6" w14:textId="77777777" w:rsidR="005044AE" w:rsidRPr="004B39AD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5" w:type="pct"/>
            <w:gridSpan w:val="3"/>
          </w:tcPr>
          <w:p w14:paraId="145AA86E" w14:textId="77777777" w:rsidR="005044AE" w:rsidRPr="004B39AD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74FC3111" w14:textId="77777777" w:rsidR="005044AE" w:rsidRPr="004B39AD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pct"/>
            <w:gridSpan w:val="2"/>
          </w:tcPr>
          <w:p w14:paraId="09F3405B" w14:textId="77777777" w:rsidR="005044AE" w:rsidRPr="004B39AD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56386" w:rsidRPr="00BA2043" w14:paraId="055ED405" w14:textId="77777777" w:rsidTr="00B80850">
        <w:trPr>
          <w:trHeight w:val="258"/>
        </w:trPr>
        <w:tc>
          <w:tcPr>
            <w:tcW w:w="2040" w:type="pct"/>
            <w:gridSpan w:val="2"/>
          </w:tcPr>
          <w:p w14:paraId="1286EE1B" w14:textId="00A43AAE" w:rsidR="00456386" w:rsidRPr="00395F75" w:rsidRDefault="00456386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30" w:type="pct"/>
          </w:tcPr>
          <w:p w14:paraId="5D694159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9FCCE5F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285E096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gridSpan w:val="3"/>
          </w:tcPr>
          <w:p w14:paraId="4505BEAC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0870A0B5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3D1F986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095E653F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6386" w:rsidRPr="00BA2043" w14:paraId="7C665A86" w14:textId="77777777" w:rsidTr="00B80850">
        <w:trPr>
          <w:trHeight w:val="258"/>
        </w:trPr>
        <w:tc>
          <w:tcPr>
            <w:tcW w:w="2040" w:type="pct"/>
            <w:gridSpan w:val="2"/>
          </w:tcPr>
          <w:p w14:paraId="21F864C9" w14:textId="1209D381" w:rsidR="00456386" w:rsidRPr="00395F75" w:rsidRDefault="00456386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0" w:type="pct"/>
          </w:tcPr>
          <w:p w14:paraId="513F49DC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4016AC5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569C5FB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gridSpan w:val="3"/>
          </w:tcPr>
          <w:p w14:paraId="05DD13CA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0D4CEB8D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AF5386B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0C82438E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6386" w:rsidRPr="00BA2043" w14:paraId="1E77004C" w14:textId="77777777" w:rsidTr="00B80850">
        <w:trPr>
          <w:trHeight w:val="258"/>
        </w:trPr>
        <w:tc>
          <w:tcPr>
            <w:tcW w:w="2040" w:type="pct"/>
            <w:gridSpan w:val="2"/>
          </w:tcPr>
          <w:p w14:paraId="7DABD2DE" w14:textId="787082FD" w:rsidR="00456386" w:rsidRPr="00395F75" w:rsidRDefault="00456386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PMC Label Materials Pte. Ltd.</w:t>
            </w:r>
          </w:p>
        </w:tc>
        <w:tc>
          <w:tcPr>
            <w:tcW w:w="630" w:type="pct"/>
          </w:tcPr>
          <w:p w14:paraId="43C58928" w14:textId="1A9D780A" w:rsidR="00456386" w:rsidRPr="00456386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0C2B9CC6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02A1839" w14:textId="31CCD894" w:rsidR="00456386" w:rsidRPr="00BA2043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3"/>
          </w:tcPr>
          <w:p w14:paraId="69EFF056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34E404D6" w14:textId="1F6D8F05" w:rsidR="00456386" w:rsidRPr="00456386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1" w:type="pct"/>
            <w:gridSpan w:val="2"/>
          </w:tcPr>
          <w:p w14:paraId="2A9A55B1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7DD639DE" w14:textId="49147B59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6386" w:rsidRPr="00BA2043" w14:paraId="31132DEE" w14:textId="77777777" w:rsidTr="00B80850">
        <w:trPr>
          <w:trHeight w:val="258"/>
        </w:trPr>
        <w:tc>
          <w:tcPr>
            <w:tcW w:w="2040" w:type="pct"/>
            <w:gridSpan w:val="2"/>
          </w:tcPr>
          <w:p w14:paraId="1236664E" w14:textId="77777777" w:rsidR="00456386" w:rsidRPr="004B39AD" w:rsidRDefault="00456386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pct"/>
          </w:tcPr>
          <w:p w14:paraId="4BFF6A8B" w14:textId="77777777" w:rsidR="00456386" w:rsidRPr="004B39AD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14:paraId="20A736C8" w14:textId="77777777" w:rsidR="00456386" w:rsidRPr="004B39AD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49ED59CB" w14:textId="77777777" w:rsidR="00456386" w:rsidRPr="004B39AD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" w:type="pct"/>
            <w:gridSpan w:val="3"/>
          </w:tcPr>
          <w:p w14:paraId="319A90FF" w14:textId="77777777" w:rsidR="00456386" w:rsidRPr="004B39AD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5" w:type="pct"/>
            <w:gridSpan w:val="3"/>
          </w:tcPr>
          <w:p w14:paraId="11B94EB9" w14:textId="77777777" w:rsidR="00456386" w:rsidRPr="004B39AD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0D0DB8A5" w14:textId="77777777" w:rsidR="00456386" w:rsidRPr="004B39AD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pct"/>
            <w:gridSpan w:val="2"/>
          </w:tcPr>
          <w:p w14:paraId="62715693" w14:textId="77777777" w:rsidR="00456386" w:rsidRPr="004B39AD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5609" w:rsidRPr="00BA2043" w14:paraId="79D2DE80" w14:textId="77777777" w:rsidTr="00B80850">
        <w:trPr>
          <w:trHeight w:val="258"/>
        </w:trPr>
        <w:tc>
          <w:tcPr>
            <w:tcW w:w="2040" w:type="pct"/>
            <w:gridSpan w:val="2"/>
          </w:tcPr>
          <w:p w14:paraId="4640FD9D" w14:textId="218F22BB" w:rsidR="00285609" w:rsidRPr="00395F75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95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pct"/>
          </w:tcPr>
          <w:p w14:paraId="464E5A9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6F5EB3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34D2B5D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gridSpan w:val="3"/>
          </w:tcPr>
          <w:p w14:paraId="22858A3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781359DB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96B218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3DF1A1A4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5609" w:rsidRPr="00BA2043" w14:paraId="2971D07F" w14:textId="77777777" w:rsidTr="00B80850">
        <w:trPr>
          <w:trHeight w:val="258"/>
        </w:trPr>
        <w:tc>
          <w:tcPr>
            <w:tcW w:w="2040" w:type="pct"/>
            <w:gridSpan w:val="2"/>
          </w:tcPr>
          <w:p w14:paraId="090ABA50" w14:textId="3F05088F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0" w:type="pct"/>
          </w:tcPr>
          <w:p w14:paraId="7B9A536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A7E483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9A4FAE4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gridSpan w:val="3"/>
          </w:tcPr>
          <w:p w14:paraId="1939A3F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53532758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8195028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3E24EBAB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5609" w:rsidRPr="00BA2043" w14:paraId="48C62DDD" w14:textId="77777777" w:rsidTr="00B80850">
        <w:trPr>
          <w:trHeight w:val="258"/>
        </w:trPr>
        <w:tc>
          <w:tcPr>
            <w:tcW w:w="2040" w:type="pct"/>
            <w:gridSpan w:val="2"/>
          </w:tcPr>
          <w:p w14:paraId="570B6302" w14:textId="15231AAA" w:rsidR="00285609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0" w:type="pct"/>
          </w:tcPr>
          <w:p w14:paraId="6AE22A87" w14:textId="16573648" w:rsidR="00285609" w:rsidRPr="00456386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01865EFA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1AF65FE2" w14:textId="335DA783" w:rsidR="00285609" w:rsidRPr="001C7056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gridSpan w:val="3"/>
          </w:tcPr>
          <w:p w14:paraId="78C92A6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586BC94E" w14:textId="1FD47DB8" w:rsidR="00285609" w:rsidRPr="008317C4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3A169386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0F263B86" w14:textId="53656D34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</w:tr>
      <w:tr w:rsidR="00285609" w:rsidRPr="00BA2043" w14:paraId="7EC24E0A" w14:textId="77777777" w:rsidTr="00B80850">
        <w:trPr>
          <w:trHeight w:val="258"/>
        </w:trPr>
        <w:tc>
          <w:tcPr>
            <w:tcW w:w="2040" w:type="pct"/>
            <w:gridSpan w:val="2"/>
          </w:tcPr>
          <w:p w14:paraId="74464FBF" w14:textId="5FF99DED" w:rsidR="00285609" w:rsidRPr="00567E63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PMC Label Materials Pte. Ltd.</w:t>
            </w:r>
          </w:p>
        </w:tc>
        <w:tc>
          <w:tcPr>
            <w:tcW w:w="630" w:type="pct"/>
          </w:tcPr>
          <w:p w14:paraId="486E3FDB" w14:textId="2ACA17D0" w:rsidR="00285609" w:rsidRPr="00456386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8949CEF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85557A4" w14:textId="58474F6B" w:rsidR="00285609" w:rsidRPr="001C7056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gridSpan w:val="3"/>
          </w:tcPr>
          <w:p w14:paraId="4D0FE7BF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763A7AED" w14:textId="43BEBE36" w:rsidR="00285609" w:rsidRPr="008317C4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3C8ACF8F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3449655C" w14:textId="31723CBA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</w:tr>
      <w:tr w:rsidR="00285609" w:rsidRPr="00BA2043" w14:paraId="47DDC525" w14:textId="77777777" w:rsidTr="00B80850">
        <w:trPr>
          <w:trHeight w:val="258"/>
        </w:trPr>
        <w:tc>
          <w:tcPr>
            <w:tcW w:w="2040" w:type="pct"/>
            <w:gridSpan w:val="2"/>
          </w:tcPr>
          <w:p w14:paraId="43AE9CD5" w14:textId="5E6876F8" w:rsidR="00285609" w:rsidRPr="00567E6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0" w:type="pct"/>
          </w:tcPr>
          <w:p w14:paraId="1CC35D97" w14:textId="26004E1F" w:rsidR="00285609" w:rsidRPr="00456386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0DEA24E7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A966A7D" w14:textId="26F1FCBA" w:rsidR="00285609" w:rsidRPr="001C7056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gridSpan w:val="3"/>
          </w:tcPr>
          <w:p w14:paraId="27801C9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78D4DABD" w14:textId="35E7BD55" w:rsidR="00285609" w:rsidRPr="008317C4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18D86C5D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41C1EE3F" w14:textId="7001EE55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285609" w:rsidRPr="00BA2043" w14:paraId="1FA8CE01" w14:textId="77777777" w:rsidTr="00B80850">
        <w:trPr>
          <w:trHeight w:val="258"/>
        </w:trPr>
        <w:tc>
          <w:tcPr>
            <w:tcW w:w="2040" w:type="pct"/>
            <w:gridSpan w:val="2"/>
          </w:tcPr>
          <w:p w14:paraId="4FAA96A6" w14:textId="062C885C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30" w:type="pct"/>
          </w:tcPr>
          <w:p w14:paraId="5E624FBF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14:paraId="7C9A2C5F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41A53E7C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" w:type="pct"/>
            <w:gridSpan w:val="3"/>
          </w:tcPr>
          <w:p w14:paraId="7B5AEC31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5" w:type="pct"/>
            <w:gridSpan w:val="3"/>
          </w:tcPr>
          <w:p w14:paraId="6A240923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037F6EF1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pct"/>
            <w:gridSpan w:val="2"/>
          </w:tcPr>
          <w:p w14:paraId="4ACFC441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5609" w:rsidRPr="00BA2043" w14:paraId="6C75DA04" w14:textId="77777777" w:rsidTr="00B80850">
        <w:trPr>
          <w:trHeight w:val="258"/>
        </w:trPr>
        <w:tc>
          <w:tcPr>
            <w:tcW w:w="2040" w:type="pct"/>
            <w:gridSpan w:val="2"/>
          </w:tcPr>
          <w:p w14:paraId="1A5190B7" w14:textId="4D72FC78" w:rsidR="00285609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46298AA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2B82DA3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EBB9651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gridSpan w:val="3"/>
          </w:tcPr>
          <w:p w14:paraId="6D825B9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3CFFC81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BAB9197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3FFD1E07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5609" w:rsidRPr="00BA2043" w14:paraId="23A216FC" w14:textId="77777777" w:rsidTr="00B80850">
        <w:trPr>
          <w:trHeight w:val="258"/>
        </w:trPr>
        <w:tc>
          <w:tcPr>
            <w:tcW w:w="2040" w:type="pct"/>
            <w:gridSpan w:val="2"/>
          </w:tcPr>
          <w:p w14:paraId="07C37221" w14:textId="77777777" w:rsidR="00285609" w:rsidRPr="00E657DC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630" w:type="pct"/>
          </w:tcPr>
          <w:p w14:paraId="6FFE1096" w14:textId="331F3400" w:rsidR="00285609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00CF37F7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8A2C0BE" w14:textId="7420ED31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" w:type="pct"/>
            <w:gridSpan w:val="3"/>
          </w:tcPr>
          <w:p w14:paraId="06C913D7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6B0AE3C6" w14:textId="74C1C0A4" w:rsidR="00285609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1BD1221F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4116D2CF" w14:textId="67D5A054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609" w:rsidRPr="00BA2043" w14:paraId="5FACCFFC" w14:textId="77777777" w:rsidTr="00B80850">
        <w:trPr>
          <w:trHeight w:val="258"/>
        </w:trPr>
        <w:tc>
          <w:tcPr>
            <w:tcW w:w="2040" w:type="pct"/>
            <w:gridSpan w:val="2"/>
          </w:tcPr>
          <w:p w14:paraId="1C58757A" w14:textId="6F06FEF2" w:rsidR="00285609" w:rsidRPr="00E657DC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5BBA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</w:tc>
        <w:tc>
          <w:tcPr>
            <w:tcW w:w="630" w:type="pct"/>
          </w:tcPr>
          <w:p w14:paraId="089F7814" w14:textId="11A99E01" w:rsidR="00285609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149" w:type="pct"/>
            <w:gridSpan w:val="2"/>
          </w:tcPr>
          <w:p w14:paraId="68CE57ED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F1015EF" w14:textId="6D40A57C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53" w:type="pct"/>
            <w:gridSpan w:val="3"/>
          </w:tcPr>
          <w:p w14:paraId="37264ED0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53AA44FF" w14:textId="48085B6C" w:rsidR="00285609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4625D6C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34ACAE70" w14:textId="0935B80E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609" w:rsidRPr="00A01A01" w14:paraId="720DE9BC" w14:textId="77777777" w:rsidTr="00B80850">
        <w:trPr>
          <w:trHeight w:val="258"/>
        </w:trPr>
        <w:tc>
          <w:tcPr>
            <w:tcW w:w="2040" w:type="pct"/>
            <w:gridSpan w:val="2"/>
          </w:tcPr>
          <w:p w14:paraId="485D7C61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30" w:type="pct"/>
          </w:tcPr>
          <w:p w14:paraId="45796796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5D87B0DE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39992A83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" w:type="pct"/>
            <w:gridSpan w:val="3"/>
          </w:tcPr>
          <w:p w14:paraId="4400B2B7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5" w:type="pct"/>
            <w:gridSpan w:val="3"/>
          </w:tcPr>
          <w:p w14:paraId="69D4E920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80057E1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pct"/>
            <w:gridSpan w:val="2"/>
          </w:tcPr>
          <w:p w14:paraId="303811C1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5609" w:rsidRPr="00BA2043" w14:paraId="3691BC90" w14:textId="77777777" w:rsidTr="00B80850">
        <w:trPr>
          <w:trHeight w:val="258"/>
        </w:trPr>
        <w:tc>
          <w:tcPr>
            <w:tcW w:w="2040" w:type="pct"/>
            <w:gridSpan w:val="2"/>
          </w:tcPr>
          <w:p w14:paraId="1ACCBC39" w14:textId="77777777" w:rsidR="00285609" w:rsidRPr="007B2770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B5D91FA" w14:textId="4F1AC136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0FB5F14D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14:paraId="51F6C368" w14:textId="7EC1A793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" w:type="pct"/>
            <w:gridSpan w:val="3"/>
          </w:tcPr>
          <w:p w14:paraId="02B33B9C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tcBorders>
              <w:bottom w:val="single" w:sz="4" w:space="0" w:color="auto"/>
            </w:tcBorders>
          </w:tcPr>
          <w:p w14:paraId="31028672" w14:textId="03A8243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48EC94CA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14:paraId="3714DDE7" w14:textId="0056ABAB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85609" w:rsidRPr="00BA2043" w14:paraId="117DE8C8" w14:textId="77777777" w:rsidTr="00B80850">
        <w:trPr>
          <w:trHeight w:val="258"/>
        </w:trPr>
        <w:tc>
          <w:tcPr>
            <w:tcW w:w="2040" w:type="pct"/>
            <w:gridSpan w:val="2"/>
          </w:tcPr>
          <w:p w14:paraId="0FFBAB65" w14:textId="77777777" w:rsidR="00285609" w:rsidRPr="00BA2043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4EAF551" w14:textId="66A201EC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</w:t>
            </w:r>
          </w:p>
        </w:tc>
        <w:tc>
          <w:tcPr>
            <w:tcW w:w="149" w:type="pct"/>
            <w:gridSpan w:val="2"/>
          </w:tcPr>
          <w:p w14:paraId="04D2040A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F19E6C" w14:textId="434CBE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53" w:type="pct"/>
            <w:gridSpan w:val="3"/>
          </w:tcPr>
          <w:p w14:paraId="5B573DD8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EC728B" w14:textId="64820D9F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55F307A0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7869C0" w14:textId="7FBE1175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3,912</w:t>
            </w:r>
          </w:p>
        </w:tc>
      </w:tr>
      <w:tr w:rsidR="00285609" w:rsidRPr="00BA2043" w14:paraId="19B23C75" w14:textId="77777777" w:rsidTr="00B80850">
        <w:trPr>
          <w:trHeight w:val="258"/>
        </w:trPr>
        <w:tc>
          <w:tcPr>
            <w:tcW w:w="2040" w:type="pct"/>
            <w:gridSpan w:val="2"/>
          </w:tcPr>
          <w:p w14:paraId="1F5925E3" w14:textId="77777777" w:rsidR="00285609" w:rsidRPr="004B39AD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3A0F341B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44EC3F3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</w:tcBorders>
          </w:tcPr>
          <w:p w14:paraId="0CC040CF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" w:type="pct"/>
            <w:gridSpan w:val="3"/>
          </w:tcPr>
          <w:p w14:paraId="4682FEAB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5" w:type="pct"/>
            <w:gridSpan w:val="3"/>
            <w:tcBorders>
              <w:top w:val="double" w:sz="4" w:space="0" w:color="auto"/>
            </w:tcBorders>
          </w:tcPr>
          <w:p w14:paraId="2A70CC2D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4559CF5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gridSpan w:val="2"/>
            <w:tcBorders>
              <w:top w:val="double" w:sz="4" w:space="0" w:color="auto"/>
            </w:tcBorders>
          </w:tcPr>
          <w:p w14:paraId="23734F34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85609" w:rsidRPr="00BA2043" w14:paraId="10581B5D" w14:textId="77777777" w:rsidTr="00B80850">
        <w:trPr>
          <w:trHeight w:val="258"/>
        </w:trPr>
        <w:tc>
          <w:tcPr>
            <w:tcW w:w="2040" w:type="pct"/>
            <w:gridSpan w:val="2"/>
          </w:tcPr>
          <w:p w14:paraId="444412E4" w14:textId="10158175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8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30" w:type="pct"/>
          </w:tcPr>
          <w:p w14:paraId="02959F75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4112EAD3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DC777A6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gridSpan w:val="3"/>
          </w:tcPr>
          <w:p w14:paraId="3845E15D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6BE3804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11BC24CB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79DC37DD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5609" w:rsidRPr="00BA2043" w14:paraId="4E4A3930" w14:textId="77777777" w:rsidTr="00B80850">
        <w:trPr>
          <w:trHeight w:val="258"/>
        </w:trPr>
        <w:tc>
          <w:tcPr>
            <w:tcW w:w="2040" w:type="pct"/>
            <w:gridSpan w:val="2"/>
          </w:tcPr>
          <w:p w14:paraId="7962DF83" w14:textId="24142A4A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125B068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DED5D85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1629AC0F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gridSpan w:val="3"/>
          </w:tcPr>
          <w:p w14:paraId="57BA6EED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263E4BC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3EED9DF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3CD18E3B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5609" w:rsidRPr="00BA2043" w14:paraId="42B7BFBA" w14:textId="77777777" w:rsidTr="00B80850">
        <w:trPr>
          <w:trHeight w:val="258"/>
        </w:trPr>
        <w:tc>
          <w:tcPr>
            <w:tcW w:w="2040" w:type="pct"/>
            <w:gridSpan w:val="2"/>
          </w:tcPr>
          <w:p w14:paraId="2AFA33A1" w14:textId="34A728FB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0" w:type="pct"/>
          </w:tcPr>
          <w:p w14:paraId="5B9B7EB4" w14:textId="4ACC06DA" w:rsidR="00285609" w:rsidRPr="00B80850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08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7758A9B6" w14:textId="77777777" w:rsidR="00285609" w:rsidRPr="00B80850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1F73A1A8" w14:textId="102FC8C4" w:rsidR="00285609" w:rsidRPr="00B80850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808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3"/>
          </w:tcPr>
          <w:p w14:paraId="320D6B4C" w14:textId="77777777" w:rsidR="00285609" w:rsidRPr="00B80850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47D9FE1A" w14:textId="3BAA0C12" w:rsidR="00285609" w:rsidRPr="00B80850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107,240</w:t>
            </w:r>
          </w:p>
        </w:tc>
        <w:tc>
          <w:tcPr>
            <w:tcW w:w="141" w:type="pct"/>
            <w:gridSpan w:val="2"/>
          </w:tcPr>
          <w:p w14:paraId="10F60DD4" w14:textId="77777777" w:rsidR="00285609" w:rsidRPr="00B80850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4A7D4473" w14:textId="3CFE4E9A" w:rsidR="00285609" w:rsidRPr="00B80850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1074B">
              <w:rPr>
                <w:rFonts w:ascii="Angsana New" w:hAnsi="Angsana New"/>
                <w:sz w:val="30"/>
                <w:szCs w:val="30"/>
              </w:rPr>
              <w:t>438,320</w:t>
            </w:r>
          </w:p>
        </w:tc>
      </w:tr>
      <w:tr w:rsidR="00285609" w:rsidRPr="00BA2043" w14:paraId="67653284" w14:textId="77777777" w:rsidTr="00B80850">
        <w:trPr>
          <w:trHeight w:val="258"/>
        </w:trPr>
        <w:tc>
          <w:tcPr>
            <w:tcW w:w="2040" w:type="pct"/>
            <w:gridSpan w:val="2"/>
          </w:tcPr>
          <w:p w14:paraId="1E431525" w14:textId="77777777" w:rsidR="00285609" w:rsidRPr="004B39AD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pct"/>
          </w:tcPr>
          <w:p w14:paraId="0E8EE65D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B2840EC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724F6DFB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" w:type="pct"/>
            <w:gridSpan w:val="3"/>
          </w:tcPr>
          <w:p w14:paraId="6C3B24A0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5" w:type="pct"/>
            <w:gridSpan w:val="3"/>
          </w:tcPr>
          <w:p w14:paraId="33F90470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732C0F55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gridSpan w:val="2"/>
          </w:tcPr>
          <w:p w14:paraId="7C551720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85609" w:rsidRPr="00BA2043" w14:paraId="7F132C2E" w14:textId="77777777" w:rsidTr="00B80850">
        <w:trPr>
          <w:trHeight w:val="258"/>
        </w:trPr>
        <w:tc>
          <w:tcPr>
            <w:tcW w:w="2040" w:type="pct"/>
            <w:gridSpan w:val="2"/>
          </w:tcPr>
          <w:p w14:paraId="1F249D18" w14:textId="43999EF0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0" w:type="pct"/>
          </w:tcPr>
          <w:p w14:paraId="5AAB52F2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999F4B6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24DF26A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gridSpan w:val="3"/>
          </w:tcPr>
          <w:p w14:paraId="23598F9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3DE59D5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CD11EFE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6D9EC5B2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5609" w:rsidRPr="00BA2043" w14:paraId="79156C98" w14:textId="77777777" w:rsidTr="00B80850">
        <w:trPr>
          <w:trHeight w:val="258"/>
        </w:trPr>
        <w:tc>
          <w:tcPr>
            <w:tcW w:w="2040" w:type="pct"/>
            <w:gridSpan w:val="2"/>
          </w:tcPr>
          <w:p w14:paraId="1D92DDEB" w14:textId="77732C89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265847EE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3CC3AD9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CFA51F3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gridSpan w:val="3"/>
          </w:tcPr>
          <w:p w14:paraId="5A26BD2E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1B3468C0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4A35BD3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4A0691D5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5609" w:rsidRPr="00BA2043" w14:paraId="5D7B1F49" w14:textId="77777777" w:rsidTr="00B80850">
        <w:trPr>
          <w:trHeight w:val="258"/>
        </w:trPr>
        <w:tc>
          <w:tcPr>
            <w:tcW w:w="2040" w:type="pct"/>
            <w:gridSpan w:val="2"/>
          </w:tcPr>
          <w:p w14:paraId="45F409B7" w14:textId="18806B53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630" w:type="pct"/>
          </w:tcPr>
          <w:p w14:paraId="3E258D1E" w14:textId="20858150" w:rsidR="00285609" w:rsidRPr="00312A21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A21">
              <w:rPr>
                <w:rFonts w:ascii="Angsana New" w:hAnsi="Angsana New"/>
                <w:sz w:val="30"/>
                <w:szCs w:val="30"/>
                <w:lang w:val="en-US"/>
              </w:rPr>
              <w:t>21,671</w:t>
            </w:r>
          </w:p>
        </w:tc>
        <w:tc>
          <w:tcPr>
            <w:tcW w:w="149" w:type="pct"/>
            <w:gridSpan w:val="2"/>
          </w:tcPr>
          <w:p w14:paraId="41A3975B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BF267A2" w14:textId="1584E263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23,407</w:t>
            </w:r>
          </w:p>
        </w:tc>
        <w:tc>
          <w:tcPr>
            <w:tcW w:w="153" w:type="pct"/>
            <w:gridSpan w:val="3"/>
          </w:tcPr>
          <w:p w14:paraId="5D7E891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5A5D3B7F" w14:textId="2F649127" w:rsidR="00285609" w:rsidRPr="00312A21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2A21">
              <w:rPr>
                <w:rFonts w:ascii="Angsana New" w:hAnsi="Angsana New"/>
                <w:sz w:val="30"/>
                <w:szCs w:val="30"/>
                <w:lang w:val="en-US"/>
              </w:rPr>
              <w:t>21,671</w:t>
            </w:r>
          </w:p>
        </w:tc>
        <w:tc>
          <w:tcPr>
            <w:tcW w:w="141" w:type="pct"/>
            <w:gridSpan w:val="2"/>
          </w:tcPr>
          <w:p w14:paraId="45C06DAC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023C46F7" w14:textId="69978E31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23,407</w:t>
            </w:r>
          </w:p>
        </w:tc>
      </w:tr>
    </w:tbl>
    <w:p w14:paraId="7F904148" w14:textId="00A4C15F" w:rsidR="004F065E" w:rsidRPr="00AA4496" w:rsidRDefault="00D65AD7" w:rsidP="004F065E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>
        <w:rPr>
          <w:rFonts w:ascii="Angsana New" w:hAnsi="Angsana New" w:cs="Angsana New" w:hint="cs"/>
          <w:bCs/>
          <w:i/>
          <w:iCs/>
          <w:cs/>
        </w:rPr>
        <w:lastRenderedPageBreak/>
        <w:t>เงิ</w:t>
      </w:r>
      <w:r w:rsidR="004F065E" w:rsidRPr="00AA4496">
        <w:rPr>
          <w:rFonts w:ascii="Angsana New" w:hAnsi="Angsana New" w:cs="Angsana New"/>
          <w:bCs/>
          <w:i/>
          <w:iCs/>
          <w:cs/>
        </w:rPr>
        <w:t>น</w:t>
      </w:r>
      <w:r w:rsidR="004F065E" w:rsidRPr="00AA4496">
        <w:rPr>
          <w:rFonts w:ascii="Angsana New" w:hAnsi="Angsana New" w:cs="Angsana New" w:hint="cs"/>
          <w:bCs/>
          <w:i/>
          <w:iCs/>
          <w:cs/>
        </w:rPr>
        <w:t>กู้ยืมระยะยาวจากกิจการที่เกี่ยวข้องกัน</w:t>
      </w:r>
    </w:p>
    <w:p w14:paraId="2CF0C4E9" w14:textId="77777777" w:rsidR="00567E63" w:rsidRPr="00C11D15" w:rsidRDefault="00567E63" w:rsidP="004F065E">
      <w:pPr>
        <w:pStyle w:val="a"/>
        <w:widowControl w:val="0"/>
        <w:tabs>
          <w:tab w:val="clear" w:pos="1080"/>
        </w:tabs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40373176" w14:textId="7E1311E1" w:rsidR="00295965" w:rsidRPr="008E1157" w:rsidRDefault="004F065E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8E1157">
        <w:rPr>
          <w:rFonts w:asciiTheme="majorBidi" w:hAnsiTheme="majorBidi" w:cstheme="majorBidi"/>
          <w:b/>
          <w:sz w:val="30"/>
          <w:szCs w:val="30"/>
          <w:cs/>
        </w:rPr>
        <w:t>สัญญาเงินกู้ยืม</w:t>
      </w:r>
      <w:r w:rsidRPr="008E1157">
        <w:rPr>
          <w:rFonts w:asciiTheme="majorBidi" w:hAnsiTheme="majorBidi" w:cstheme="majorBidi" w:hint="cs"/>
          <w:b/>
          <w:sz w:val="30"/>
          <w:szCs w:val="30"/>
          <w:cs/>
        </w:rPr>
        <w:t xml:space="preserve">ระยะยาวกับบริษัท พีเอ็มซี เลเบิล แมททีเรียลส์ จำกัด มีวงเงินรวม </w:t>
      </w:r>
      <w:r w:rsidRPr="008E1157">
        <w:rPr>
          <w:rFonts w:asciiTheme="majorBidi" w:hAnsiTheme="majorBidi" w:cstheme="majorBidi"/>
          <w:bCs/>
          <w:sz w:val="30"/>
          <w:szCs w:val="30"/>
        </w:rPr>
        <w:t>500</w:t>
      </w:r>
      <w:r w:rsidRPr="008E11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E1157">
        <w:rPr>
          <w:rFonts w:asciiTheme="majorBidi" w:hAnsiTheme="majorBidi" w:cstheme="majorBidi" w:hint="cs"/>
          <w:b/>
          <w:sz w:val="30"/>
          <w:szCs w:val="30"/>
          <w:cs/>
        </w:rPr>
        <w:t xml:space="preserve">ล้านบาท </w:t>
      </w:r>
      <w:r w:rsidRPr="008E1157">
        <w:rPr>
          <w:rFonts w:asciiTheme="majorBidi" w:hAnsiTheme="majorBidi" w:cstheme="majorBidi"/>
          <w:b/>
          <w:sz w:val="30"/>
          <w:szCs w:val="30"/>
          <w:cs/>
        </w:rPr>
        <w:t>อัตราดอกเบี้ยต่อปี</w:t>
      </w:r>
      <w:r w:rsidRPr="00EA2C9C">
        <w:rPr>
          <w:rFonts w:asciiTheme="majorBidi" w:hAnsiTheme="majorBidi" w:cstheme="majorBidi"/>
          <w:b/>
          <w:sz w:val="30"/>
          <w:szCs w:val="30"/>
          <w:cs/>
        </w:rPr>
        <w:t xml:space="preserve">เท่ากับ MLR </w:t>
      </w:r>
      <w:r w:rsidRPr="00EA2C9C">
        <w:rPr>
          <w:rFonts w:asciiTheme="majorBidi" w:hAnsiTheme="majorBidi" w:cstheme="majorBidi" w:hint="cs"/>
          <w:b/>
          <w:sz w:val="30"/>
          <w:szCs w:val="30"/>
          <w:cs/>
        </w:rPr>
        <w:t xml:space="preserve">บวกอัตราส่วนเพิ่มในปีแรก และ </w:t>
      </w:r>
      <w:r w:rsidRPr="00EA2C9C">
        <w:rPr>
          <w:rFonts w:asciiTheme="majorBidi" w:hAnsiTheme="majorBidi" w:cstheme="majorBidi"/>
          <w:bCs/>
          <w:sz w:val="30"/>
          <w:szCs w:val="30"/>
        </w:rPr>
        <w:t>MLR</w:t>
      </w:r>
      <w:r w:rsidRPr="00EA2C9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A2C9C">
        <w:rPr>
          <w:rFonts w:asciiTheme="majorBidi" w:hAnsiTheme="majorBidi" w:cstheme="majorBidi" w:hint="cs"/>
          <w:b/>
          <w:sz w:val="30"/>
          <w:szCs w:val="30"/>
          <w:cs/>
        </w:rPr>
        <w:t>หักอัตราส่วนลดในปีถัด</w:t>
      </w:r>
      <w:r w:rsidR="004D01D6" w:rsidRPr="00EA2C9C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A2C9C">
        <w:rPr>
          <w:rFonts w:asciiTheme="majorBidi" w:hAnsiTheme="majorBidi" w:cstheme="majorBidi" w:hint="cs"/>
          <w:b/>
          <w:sz w:val="30"/>
          <w:szCs w:val="30"/>
          <w:cs/>
        </w:rPr>
        <w:t>ๆ</w:t>
      </w:r>
      <w:r w:rsidRPr="00EA2C9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A2C9C">
        <w:rPr>
          <w:rFonts w:asciiTheme="majorBidi" w:hAnsiTheme="majorBidi" w:cstheme="majorBidi" w:hint="cs"/>
          <w:b/>
          <w:sz w:val="30"/>
          <w:szCs w:val="30"/>
          <w:cs/>
        </w:rPr>
        <w:t>ไป</w:t>
      </w:r>
      <w:r w:rsidRPr="00EA2C9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A2C9C" w:rsidRPr="00EA2C9C">
        <w:rPr>
          <w:rFonts w:asciiTheme="majorBidi" w:hAnsiTheme="majorBidi"/>
          <w:b/>
          <w:sz w:val="30"/>
          <w:szCs w:val="30"/>
          <w:cs/>
        </w:rPr>
        <w:t>โดยในสัญญากำหนดชำระคืนเงินต้นเมื่อทวงถาม ทั้งนี้ ทั้งสองฝ่ายได้กำหนดการชำระคืนเงินต้นตามระยะเวลาและจำนวนเงินที่ตกลงกัน</w:t>
      </w:r>
      <w:r w:rsidRPr="00EA2C9C">
        <w:rPr>
          <w:rFonts w:asciiTheme="majorBidi" w:hAnsiTheme="majorBidi" w:cstheme="majorBidi"/>
          <w:b/>
          <w:sz w:val="30"/>
          <w:szCs w:val="30"/>
          <w:cs/>
        </w:rPr>
        <w:t xml:space="preserve"> เงินกู้ดังกล่าวมีวัตถุประสงค์เพื่อ</w:t>
      </w:r>
      <w:r w:rsidRPr="00EA2C9C">
        <w:rPr>
          <w:rFonts w:asciiTheme="majorBidi" w:hAnsiTheme="majorBidi" w:cstheme="majorBidi" w:hint="cs"/>
          <w:b/>
          <w:sz w:val="30"/>
          <w:szCs w:val="30"/>
          <w:cs/>
        </w:rPr>
        <w:t>นำไป</w:t>
      </w:r>
      <w:r w:rsidRPr="00EA2C9C">
        <w:rPr>
          <w:rFonts w:asciiTheme="majorBidi" w:hAnsiTheme="majorBidi" w:cstheme="majorBidi"/>
          <w:b/>
          <w:sz w:val="30"/>
          <w:szCs w:val="30"/>
          <w:cs/>
        </w:rPr>
        <w:t>ใช้</w:t>
      </w:r>
      <w:r w:rsidRPr="00EA2C9C">
        <w:rPr>
          <w:rFonts w:asciiTheme="majorBidi" w:hAnsiTheme="majorBidi" w:cstheme="majorBidi" w:hint="cs"/>
          <w:b/>
          <w:sz w:val="30"/>
          <w:szCs w:val="30"/>
          <w:cs/>
        </w:rPr>
        <w:t>ในการชำระคืนเงินกู้ยืมระยะสั้น</w:t>
      </w:r>
      <w:r w:rsidRPr="00EA2C9C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EA2C9C">
        <w:rPr>
          <w:rFonts w:asciiTheme="majorBidi" w:hAnsiTheme="majorBidi" w:cstheme="majorBidi"/>
          <w:bCs/>
          <w:sz w:val="30"/>
          <w:szCs w:val="30"/>
        </w:rPr>
        <w:t>(Bridge loan)</w:t>
      </w:r>
      <w:r w:rsidRPr="00EA2C9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A2C9C">
        <w:rPr>
          <w:rFonts w:asciiTheme="majorBidi" w:hAnsiTheme="majorBidi" w:cstheme="majorBidi" w:hint="cs"/>
          <w:b/>
          <w:sz w:val="30"/>
          <w:szCs w:val="30"/>
          <w:cs/>
        </w:rPr>
        <w:t>จากสถาบันการเงินที่บริษัท</w:t>
      </w:r>
      <w:r w:rsidR="00EA2C9C" w:rsidRPr="00EA2C9C">
        <w:rPr>
          <w:rFonts w:asciiTheme="majorBidi" w:hAnsiTheme="majorBidi" w:cstheme="majorBidi"/>
          <w:b/>
          <w:sz w:val="30"/>
          <w:szCs w:val="30"/>
        </w:rPr>
        <w:br/>
      </w:r>
      <w:r w:rsidRPr="00EA2C9C">
        <w:rPr>
          <w:rFonts w:asciiTheme="majorBidi" w:hAnsiTheme="majorBidi" w:cstheme="majorBidi" w:hint="cs"/>
          <w:b/>
          <w:sz w:val="30"/>
          <w:szCs w:val="30"/>
          <w:cs/>
        </w:rPr>
        <w:t>ใช้เป็นเงินทุนสำหรับการซื้อธุรกิจ ทั้งนี้ ณ วันที่</w:t>
      </w:r>
      <w:r w:rsidRPr="00EA2C9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A2C9C">
        <w:rPr>
          <w:rFonts w:asciiTheme="majorBidi" w:hAnsiTheme="majorBidi" w:cstheme="majorBidi"/>
          <w:bCs/>
          <w:sz w:val="30"/>
          <w:szCs w:val="30"/>
        </w:rPr>
        <w:t>3</w:t>
      </w:r>
      <w:r w:rsidR="00D06AAE" w:rsidRPr="00EA2C9C">
        <w:rPr>
          <w:rFonts w:asciiTheme="majorBidi" w:hAnsiTheme="majorBidi" w:cstheme="majorBidi"/>
          <w:bCs/>
          <w:sz w:val="30"/>
          <w:szCs w:val="30"/>
        </w:rPr>
        <w:t>1</w:t>
      </w:r>
      <w:r w:rsidRPr="00EA2C9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06AAE" w:rsidRPr="00EA2C9C">
        <w:rPr>
          <w:rFonts w:asciiTheme="majorBidi" w:hAnsiTheme="majorBidi" w:cstheme="majorBidi" w:hint="cs"/>
          <w:b/>
          <w:sz w:val="30"/>
          <w:szCs w:val="30"/>
          <w:cs/>
        </w:rPr>
        <w:t>ธันวาคม</w:t>
      </w:r>
      <w:r w:rsidRPr="00EA2C9C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C65C75" w:rsidRPr="00EA2C9C">
        <w:rPr>
          <w:rFonts w:asciiTheme="majorBidi" w:hAnsiTheme="majorBidi" w:cstheme="majorBidi"/>
          <w:bCs/>
          <w:sz w:val="30"/>
          <w:szCs w:val="30"/>
        </w:rPr>
        <w:t>256</w:t>
      </w:r>
      <w:r w:rsidR="0001074B" w:rsidRPr="00EA2C9C">
        <w:rPr>
          <w:rFonts w:asciiTheme="majorBidi" w:hAnsiTheme="majorBidi" w:cstheme="majorBidi"/>
          <w:bCs/>
          <w:sz w:val="30"/>
          <w:szCs w:val="30"/>
        </w:rPr>
        <w:t>4</w:t>
      </w:r>
      <w:r w:rsidRPr="00EA2C9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A2C9C">
        <w:rPr>
          <w:rFonts w:asciiTheme="majorBidi" w:hAnsiTheme="majorBidi" w:cstheme="majorBidi" w:hint="cs"/>
          <w:b/>
          <w:sz w:val="30"/>
          <w:szCs w:val="30"/>
          <w:cs/>
        </w:rPr>
        <w:t>บริษัทได้เบิกใช้เงินกู้เต็มจำนวนแล้ว</w:t>
      </w:r>
      <w:r w:rsidRPr="008E115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535AEED1" w14:textId="249D6ECF" w:rsidR="00285609" w:rsidRPr="00C11D15" w:rsidRDefault="00285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1A3A2BA0" w14:textId="13237C0E" w:rsidR="002A145C" w:rsidRPr="00BA2043" w:rsidRDefault="00BB4B1F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44A85C7C" w14:textId="77777777" w:rsidR="00D459ED" w:rsidRPr="00C11D15" w:rsidRDefault="00D459ED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9F0E634" w14:textId="49A155F5" w:rsidR="00D459ED" w:rsidRPr="00BA2043" w:rsidRDefault="006964A7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ในปี</w:t>
      </w:r>
      <w:r w:rsidR="009B31DA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C65C75">
        <w:rPr>
          <w:rFonts w:ascii="Angsana New" w:hAnsi="Angsana New"/>
          <w:sz w:val="30"/>
          <w:szCs w:val="30"/>
        </w:rPr>
        <w:t>256</w:t>
      </w:r>
      <w:r w:rsidR="003B60BF">
        <w:rPr>
          <w:rFonts w:ascii="Angsana New" w:hAnsi="Angsana New"/>
          <w:sz w:val="30"/>
          <w:szCs w:val="30"/>
        </w:rPr>
        <w:t>4</w:t>
      </w:r>
      <w:r w:rsidR="00C94F82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A2043">
        <w:rPr>
          <w:rFonts w:ascii="Angsana New" w:hAnsi="Angsana New"/>
          <w:sz w:val="30"/>
          <w:szCs w:val="30"/>
          <w:cs/>
        </w:rPr>
        <w:t>กลุ่ม</w:t>
      </w:r>
      <w:r w:rsidR="00D459ED" w:rsidRPr="00BA2043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14:paraId="799AFE51" w14:textId="77777777" w:rsidR="00DF2EE8" w:rsidRPr="00C11D15" w:rsidRDefault="00DF2EE8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F6F7598" w14:textId="77777777"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14:paraId="31FF28A7" w14:textId="77777777" w:rsidR="00441D59" w:rsidRPr="00C11D15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16"/>
          <w:szCs w:val="16"/>
        </w:rPr>
      </w:pPr>
    </w:p>
    <w:p w14:paraId="24C75FBE" w14:textId="106B0CB4" w:rsidR="00441D59" w:rsidRPr="00BA204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C2016B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C2016B">
        <w:rPr>
          <w:rFonts w:ascii="Angsana New" w:hAnsi="Angsana New"/>
          <w:spacing w:val="-2"/>
          <w:sz w:val="30"/>
          <w:szCs w:val="30"/>
          <w:cs/>
        </w:rPr>
        <w:t>กับ</w:t>
      </w:r>
      <w:r w:rsidR="00B72A05" w:rsidRPr="00C2016B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C2016B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B72A05" w:rsidRPr="00C2016B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 xml:space="preserve">เพื่อใช้เป็นสถานประกอบการ สัญญาดังกล่าวมีกำหนดระยะเวลา </w:t>
      </w:r>
      <w:r w:rsidR="00243CA3" w:rsidRPr="00C2016B">
        <w:rPr>
          <w:rFonts w:ascii="Angsana New" w:hAnsi="Angsana New"/>
          <w:spacing w:val="-2"/>
          <w:sz w:val="30"/>
          <w:szCs w:val="30"/>
        </w:rPr>
        <w:t xml:space="preserve">15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C2016B">
        <w:rPr>
          <w:rFonts w:ascii="Angsana New" w:hAnsi="Angsana New"/>
          <w:spacing w:val="-2"/>
          <w:sz w:val="30"/>
          <w:szCs w:val="30"/>
          <w:cs/>
        </w:rPr>
        <w:t>จะสิ้นสุดในเดือน</w:t>
      </w:r>
      <w:r w:rsidR="009B31DA" w:rsidRPr="00C2016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</w:rPr>
        <w:t>2</w:t>
      </w:r>
      <w:r w:rsidR="00243CA3" w:rsidRPr="00C2016B">
        <w:rPr>
          <w:rFonts w:ascii="Angsana New" w:hAnsi="Angsana New"/>
          <w:spacing w:val="-2"/>
          <w:sz w:val="30"/>
          <w:szCs w:val="30"/>
        </w:rPr>
        <w:t>574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โดยมีค่าเช่ารวมสำหรับปี </w:t>
      </w:r>
      <w:r w:rsidR="00C65C75" w:rsidRPr="00C2016B">
        <w:rPr>
          <w:rFonts w:ascii="Angsana New" w:hAnsi="Angsana New"/>
          <w:spacing w:val="-2"/>
          <w:sz w:val="30"/>
          <w:szCs w:val="30"/>
        </w:rPr>
        <w:t>256</w:t>
      </w:r>
      <w:r w:rsidR="008629B8" w:rsidRPr="00C2016B">
        <w:rPr>
          <w:rFonts w:ascii="Angsana New" w:hAnsi="Angsana New"/>
          <w:spacing w:val="-2"/>
          <w:sz w:val="30"/>
          <w:szCs w:val="30"/>
        </w:rPr>
        <w:t>4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เป็นจำนว</w:t>
      </w:r>
      <w:r w:rsidR="001C4BAE" w:rsidRPr="00C2016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11461" w:rsidRPr="00C2016B">
        <w:rPr>
          <w:rFonts w:ascii="Angsana New" w:hAnsi="Angsana New"/>
          <w:spacing w:val="-2"/>
          <w:sz w:val="30"/>
          <w:szCs w:val="30"/>
        </w:rPr>
        <w:t>3.0</w:t>
      </w:r>
      <w:r w:rsidR="001B0338"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181A6B" w:rsidRPr="00C2016B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E0336E" w:rsidRPr="00C2016B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F162B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C201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457A3A" w:rsidRPr="00C2016B">
        <w:rPr>
          <w:rFonts w:ascii="Angsana New" w:hAnsi="Angsana New"/>
          <w:i/>
          <w:iCs/>
          <w:spacing w:val="-2"/>
          <w:sz w:val="30"/>
          <w:szCs w:val="30"/>
        </w:rPr>
        <w:t>2.9</w:t>
      </w:r>
      <w:r w:rsidR="00DA75BC" w:rsidRPr="00C201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C2016B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C2016B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5 </w:t>
      </w:r>
      <w:r w:rsidRPr="00C2016B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7BA72E1F" w14:textId="77777777" w:rsidR="00950433" w:rsidRPr="00C11D15" w:rsidRDefault="00950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0B5D2FBD" w14:textId="77777777"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14:paraId="10FD2E6B" w14:textId="77777777" w:rsidR="00441D59" w:rsidRPr="00C11D15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16"/>
          <w:szCs w:val="16"/>
        </w:rPr>
      </w:pPr>
    </w:p>
    <w:p w14:paraId="3341E896" w14:textId="635C8D37" w:rsidR="00113B48" w:rsidRPr="00295965" w:rsidRDefault="00441D59" w:rsidP="0029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2016B">
        <w:rPr>
          <w:rFonts w:ascii="Angsana New" w:hAnsi="Angsana New"/>
          <w:sz w:val="30"/>
          <w:szCs w:val="30"/>
          <w:cs/>
        </w:rPr>
        <w:t>บริษัทมีสัญญาบริหารจัดการกับ</w:t>
      </w:r>
      <w:r w:rsidR="000417C8" w:rsidRPr="00C2016B">
        <w:rPr>
          <w:rFonts w:ascii="Angsana New" w:hAnsi="Angsana New" w:hint="cs"/>
          <w:sz w:val="30"/>
          <w:szCs w:val="30"/>
          <w:cs/>
        </w:rPr>
        <w:t>บริษัทย่อยในประเทศ</w:t>
      </w:r>
      <w:r w:rsidR="00FE2677" w:rsidRPr="00C2016B">
        <w:rPr>
          <w:rFonts w:ascii="Angsana New" w:hAnsi="Angsana New" w:hint="cs"/>
          <w:sz w:val="30"/>
          <w:szCs w:val="30"/>
          <w:cs/>
        </w:rPr>
        <w:t>แห่งหนึ่ง</w:t>
      </w:r>
      <w:r w:rsidRPr="00C2016B">
        <w:rPr>
          <w:rFonts w:ascii="Angsana New" w:hAnsi="Angsana New"/>
          <w:sz w:val="30"/>
          <w:szCs w:val="30"/>
          <w:cs/>
        </w:rPr>
        <w:t xml:space="preserve"> </w:t>
      </w:r>
      <w:r w:rsidR="000417C8" w:rsidRPr="00C2016B">
        <w:rPr>
          <w:rFonts w:ascii="Angsana New" w:hAnsi="Angsana New" w:hint="cs"/>
          <w:sz w:val="30"/>
          <w:szCs w:val="30"/>
          <w:cs/>
        </w:rPr>
        <w:t>ซึ่ง</w:t>
      </w:r>
      <w:r w:rsidRPr="00C2016B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มีผลบังคับใช้ตั้งแต่วันที่ที่กำหนดในสัญญา </w:t>
      </w:r>
      <w:r w:rsidR="00FF2CD7" w:rsidRPr="00C2016B">
        <w:rPr>
          <w:rFonts w:ascii="Angsana New" w:hAnsi="Angsana New"/>
          <w:sz w:val="30"/>
          <w:szCs w:val="30"/>
        </w:rPr>
        <w:br/>
      </w:r>
      <w:r w:rsidR="002D6D57" w:rsidRPr="00C2016B">
        <w:rPr>
          <w:rFonts w:ascii="Angsana New" w:hAnsi="Angsana New" w:hint="cs"/>
          <w:spacing w:val="-4"/>
          <w:sz w:val="30"/>
          <w:szCs w:val="30"/>
          <w:cs/>
        </w:rPr>
        <w:t>โดยบริษัทจะ</w:t>
      </w:r>
      <w:r w:rsidRPr="00C2016B">
        <w:rPr>
          <w:rFonts w:ascii="Angsana New" w:hAnsi="Angsana New"/>
          <w:spacing w:val="-4"/>
          <w:sz w:val="30"/>
          <w:szCs w:val="30"/>
          <w:cs/>
        </w:rPr>
        <w:t>เรียกเก็บค่าบริหารจัดการ</w:t>
      </w:r>
      <w:r w:rsidR="002D6D57" w:rsidRPr="00C2016B">
        <w:rPr>
          <w:rFonts w:ascii="Angsana New" w:hAnsi="Angsana New" w:hint="cs"/>
          <w:spacing w:val="-4"/>
          <w:sz w:val="30"/>
          <w:szCs w:val="30"/>
          <w:cs/>
        </w:rPr>
        <w:t xml:space="preserve">ดังกล่าวตามอัตราที่ระบุไว้ </w:t>
      </w:r>
      <w:r w:rsidRPr="00C2016B">
        <w:rPr>
          <w:rFonts w:ascii="Angsana New" w:hAnsi="Angsana New"/>
          <w:spacing w:val="-4"/>
          <w:sz w:val="30"/>
          <w:szCs w:val="30"/>
          <w:cs/>
        </w:rPr>
        <w:t>และ</w:t>
      </w:r>
      <w:r w:rsidR="00142FC6" w:rsidRPr="00C2016B">
        <w:rPr>
          <w:rFonts w:ascii="Angsana New" w:hAnsi="Angsana New" w:hint="cs"/>
          <w:spacing w:val="-4"/>
          <w:sz w:val="30"/>
          <w:szCs w:val="30"/>
          <w:cs/>
        </w:rPr>
        <w:t>สัญญาดังกล่าวสามารถต่ออายุสัญญาได้คราวละ</w:t>
      </w:r>
      <w:r w:rsidR="00142FC6" w:rsidRPr="00C2016B">
        <w:rPr>
          <w:rFonts w:ascii="Angsana New" w:hAnsi="Angsana New" w:hint="cs"/>
          <w:sz w:val="30"/>
          <w:szCs w:val="30"/>
          <w:cs/>
        </w:rPr>
        <w:t xml:space="preserve"> </w:t>
      </w:r>
      <w:r w:rsidR="00142FC6" w:rsidRPr="00C2016B">
        <w:rPr>
          <w:rFonts w:ascii="Angsana New" w:hAnsi="Angsana New"/>
          <w:sz w:val="30"/>
          <w:szCs w:val="30"/>
        </w:rPr>
        <w:t>1</w:t>
      </w:r>
      <w:r w:rsidR="00142FC6" w:rsidRPr="00C2016B">
        <w:rPr>
          <w:rFonts w:ascii="Angsana New" w:hAnsi="Angsana New" w:hint="cs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</w:t>
      </w:r>
      <w:r w:rsidR="005B47A6" w:rsidRPr="00C2016B">
        <w:rPr>
          <w:rFonts w:ascii="Angsana New" w:hAnsi="Angsana New"/>
          <w:sz w:val="30"/>
          <w:szCs w:val="30"/>
          <w:cs/>
        </w:rPr>
        <w:br/>
      </w:r>
      <w:r w:rsidR="00142FC6" w:rsidRPr="00C2016B">
        <w:rPr>
          <w:rFonts w:ascii="Angsana New" w:hAnsi="Angsana New" w:hint="cs"/>
          <w:sz w:val="30"/>
          <w:szCs w:val="30"/>
          <w:cs/>
        </w:rPr>
        <w:t xml:space="preserve">อย่างน้อย </w:t>
      </w:r>
      <w:r w:rsidR="00142FC6" w:rsidRPr="00C2016B">
        <w:rPr>
          <w:rFonts w:ascii="Angsana New" w:hAnsi="Angsana New"/>
          <w:sz w:val="30"/>
          <w:szCs w:val="30"/>
        </w:rPr>
        <w:t>30</w:t>
      </w:r>
      <w:r w:rsidR="00142FC6" w:rsidRPr="00C2016B">
        <w:rPr>
          <w:rFonts w:ascii="Angsana New" w:hAnsi="Angsana New" w:hint="cs"/>
          <w:sz w:val="30"/>
          <w:szCs w:val="30"/>
          <w:cs/>
        </w:rPr>
        <w:t xml:space="preserve"> วัน</w:t>
      </w:r>
      <w:r w:rsidR="00C2016B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FB2CE5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บริษัทย่อยดังกล่าวได้ยกเลิกสัญญาบริหารจัดการกับบริษัทแล้วโดยมีผลตั้งแต่วันที่ </w:t>
      </w:r>
      <w:r w:rsidR="00FB2CE5">
        <w:rPr>
          <w:rFonts w:ascii="Angsana New" w:hAnsi="Angsana New"/>
          <w:sz w:val="30"/>
          <w:szCs w:val="30"/>
        </w:rPr>
        <w:br/>
        <w:t xml:space="preserve">1 </w:t>
      </w:r>
      <w:r w:rsidR="00FB2CE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FB2CE5">
        <w:rPr>
          <w:rFonts w:ascii="Angsana New" w:hAnsi="Angsana New"/>
          <w:sz w:val="30"/>
          <w:szCs w:val="30"/>
        </w:rPr>
        <w:t>2564</w:t>
      </w:r>
    </w:p>
    <w:p w14:paraId="35908D7D" w14:textId="77777777" w:rsidR="00113B48" w:rsidRPr="00C11D15" w:rsidRDefault="00113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</w:rPr>
      </w:pPr>
    </w:p>
    <w:p w14:paraId="6B440ADE" w14:textId="77777777" w:rsidR="006F1D18" w:rsidRPr="00D927D6" w:rsidRDefault="003A4C11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927D6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เงินสดและรายการเทียบเท่าเงินสด</w:t>
      </w:r>
    </w:p>
    <w:p w14:paraId="2C61D611" w14:textId="77777777" w:rsidR="00504970" w:rsidRPr="00C11D15" w:rsidRDefault="00504970" w:rsidP="00504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rPr>
          <w:rFonts w:asciiTheme="majorBidi" w:hAnsiTheme="majorBidi" w:cstheme="majorBidi"/>
          <w:sz w:val="14"/>
          <w:szCs w:val="14"/>
          <w:highlight w:val="yellow"/>
          <w:cs/>
          <w:lang w:val="th-TH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69"/>
        <w:gridCol w:w="1172"/>
        <w:gridCol w:w="271"/>
        <w:gridCol w:w="1172"/>
        <w:gridCol w:w="256"/>
        <w:gridCol w:w="1181"/>
      </w:tblGrid>
      <w:tr w:rsidR="002C6BD5" w:rsidRPr="002848D8" w14:paraId="48DBF106" w14:textId="77777777" w:rsidTr="00156748">
        <w:trPr>
          <w:tblHeader/>
        </w:trPr>
        <w:tc>
          <w:tcPr>
            <w:tcW w:w="2039" w:type="pct"/>
          </w:tcPr>
          <w:p w14:paraId="405E27E9" w14:textId="77777777" w:rsidR="002C6BD5" w:rsidRPr="002848D8" w:rsidRDefault="002C6BD5" w:rsidP="0015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72DF866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99F4A54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2EF35A4C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C6BD5" w:rsidRPr="002848D8" w14:paraId="43E74DD0" w14:textId="77777777" w:rsidTr="00156748">
        <w:trPr>
          <w:tblHeader/>
        </w:trPr>
        <w:tc>
          <w:tcPr>
            <w:tcW w:w="2039" w:type="pct"/>
          </w:tcPr>
          <w:p w14:paraId="38BA3DBC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BDF24DF" w14:textId="470486B6" w:rsidR="002C6BD5" w:rsidRPr="008E1157" w:rsidRDefault="00C65C7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1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61CC" w:rsidRPr="008E1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1A96551B" w14:textId="77777777" w:rsidR="002C6BD5" w:rsidRPr="008E1157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44BBB56" w14:textId="45190B78" w:rsidR="002C6BD5" w:rsidRPr="008E1157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1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61CC" w:rsidRPr="008E1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385E9381" w14:textId="77777777" w:rsidR="002C6BD5" w:rsidRPr="008E1157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4D9DB9" w14:textId="7B7B1AB5" w:rsidR="002C6BD5" w:rsidRPr="008E1157" w:rsidRDefault="00C65C7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1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61CC" w:rsidRPr="008E1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8" w:type="pct"/>
          </w:tcPr>
          <w:p w14:paraId="7FA87E39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FF3D80" w14:textId="2AA26575" w:rsidR="002C6BD5" w:rsidRPr="00A461CC" w:rsidRDefault="00013A68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6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2C6BD5" w:rsidRPr="002848D8" w14:paraId="5A7FA13D" w14:textId="77777777" w:rsidTr="00156748">
        <w:trPr>
          <w:tblHeader/>
        </w:trPr>
        <w:tc>
          <w:tcPr>
            <w:tcW w:w="2039" w:type="pct"/>
          </w:tcPr>
          <w:p w14:paraId="1BA0F736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09389382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12F" w:rsidRPr="002848D8" w14:paraId="7659EECE" w14:textId="77777777" w:rsidTr="00AF4DFB">
        <w:tc>
          <w:tcPr>
            <w:tcW w:w="2039" w:type="pct"/>
          </w:tcPr>
          <w:p w14:paraId="6D599825" w14:textId="77777777" w:rsidR="0077012F" w:rsidRPr="002848D8" w:rsidRDefault="0077012F" w:rsidP="00770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1" w:type="pct"/>
          </w:tcPr>
          <w:p w14:paraId="212EAE5E" w14:textId="091F2204" w:rsidR="0077012F" w:rsidRPr="0077012F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1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145" w:type="pct"/>
          </w:tcPr>
          <w:p w14:paraId="16E4076B" w14:textId="77777777" w:rsidR="0077012F" w:rsidRPr="006C06F8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D6159" w14:textId="223EA052" w:rsidR="0077012F" w:rsidRPr="003F3F52" w:rsidRDefault="0077012F" w:rsidP="00770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16BBF">
              <w:rPr>
                <w:rFonts w:asciiTheme="majorBidi" w:hAnsiTheme="majorBidi" w:cstheme="majorBidi"/>
                <w:sz w:val="30"/>
                <w:szCs w:val="30"/>
              </w:rPr>
              <w:t>3,356</w:t>
            </w:r>
          </w:p>
        </w:tc>
        <w:tc>
          <w:tcPr>
            <w:tcW w:w="146" w:type="pct"/>
          </w:tcPr>
          <w:p w14:paraId="478C6621" w14:textId="77777777" w:rsidR="0077012F" w:rsidRPr="006C06F8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CECF" w14:textId="6DCFD283" w:rsidR="0077012F" w:rsidRPr="0088208C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DEB4" w14:textId="77777777" w:rsidR="0077012F" w:rsidRPr="0088208C" w:rsidRDefault="0077012F" w:rsidP="0077012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4A79" w14:textId="1249D696" w:rsidR="0077012F" w:rsidRPr="0088208C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</w:tr>
      <w:tr w:rsidR="0077012F" w:rsidRPr="002848D8" w14:paraId="0D149947" w14:textId="77777777" w:rsidTr="009965E3">
        <w:tc>
          <w:tcPr>
            <w:tcW w:w="2039" w:type="pct"/>
          </w:tcPr>
          <w:p w14:paraId="732B3AE3" w14:textId="27A7F8FB" w:rsidR="0077012F" w:rsidRPr="002848D8" w:rsidRDefault="0077012F" w:rsidP="00770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FF96" w14:textId="27D0AA96" w:rsidR="0077012F" w:rsidRPr="0077012F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1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97,988</w:t>
            </w:r>
          </w:p>
        </w:tc>
        <w:tc>
          <w:tcPr>
            <w:tcW w:w="145" w:type="pct"/>
          </w:tcPr>
          <w:p w14:paraId="0F2017B4" w14:textId="77777777" w:rsidR="0077012F" w:rsidRPr="006C06F8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A11AE" w14:textId="4535CFDE" w:rsidR="0077012F" w:rsidRPr="003F3F52" w:rsidRDefault="0077012F" w:rsidP="00770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516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516B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17C53062" w14:textId="77777777" w:rsidR="0077012F" w:rsidRPr="006C06F8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CFDC" w14:textId="58CBD636" w:rsidR="0077012F" w:rsidRPr="00595A9C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51,760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DD80" w14:textId="77777777" w:rsidR="0077012F" w:rsidRPr="0088208C" w:rsidRDefault="0077012F" w:rsidP="0077012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4248" w14:textId="29AE8819" w:rsidR="0077012F" w:rsidRPr="0088208C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84,153</w:t>
            </w:r>
          </w:p>
        </w:tc>
      </w:tr>
      <w:tr w:rsidR="0077012F" w:rsidRPr="002848D8" w14:paraId="45582C03" w14:textId="77777777" w:rsidTr="009965E3">
        <w:tc>
          <w:tcPr>
            <w:tcW w:w="2039" w:type="pct"/>
          </w:tcPr>
          <w:p w14:paraId="456EDE72" w14:textId="191CCCA1" w:rsidR="0077012F" w:rsidRPr="00582BE9" w:rsidRDefault="0077012F" w:rsidP="00770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CF2F1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2F1E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91F5" w14:textId="0B2D0028" w:rsidR="0077012F" w:rsidRPr="0077012F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1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2,361</w:t>
            </w:r>
          </w:p>
        </w:tc>
        <w:tc>
          <w:tcPr>
            <w:tcW w:w="145" w:type="pct"/>
          </w:tcPr>
          <w:p w14:paraId="65E435F9" w14:textId="77777777" w:rsidR="0077012F" w:rsidRPr="006C06F8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786B7" w14:textId="580BE1ED" w:rsidR="0077012F" w:rsidRPr="003F3F52" w:rsidRDefault="0077012F" w:rsidP="00770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16BBF">
              <w:rPr>
                <w:rFonts w:asciiTheme="majorBidi" w:hAnsiTheme="majorBidi" w:cstheme="majorBidi"/>
                <w:sz w:val="30"/>
                <w:szCs w:val="30"/>
              </w:rPr>
              <w:t>4,145</w:t>
            </w:r>
          </w:p>
        </w:tc>
        <w:tc>
          <w:tcPr>
            <w:tcW w:w="146" w:type="pct"/>
          </w:tcPr>
          <w:p w14:paraId="78F824F2" w14:textId="77777777" w:rsidR="0077012F" w:rsidRPr="006C06F8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4B87" w14:textId="1EE5C1BE" w:rsidR="0077012F" w:rsidRPr="00595A9C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5E5F" w14:textId="77777777" w:rsidR="0077012F" w:rsidRPr="0088208C" w:rsidRDefault="0077012F" w:rsidP="0077012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44AA" w14:textId="1182151C" w:rsidR="0077012F" w:rsidRPr="0088208C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</w:tr>
      <w:tr w:rsidR="0077012F" w:rsidRPr="002848D8" w14:paraId="4E2928CB" w14:textId="77777777" w:rsidTr="003C2000">
        <w:tc>
          <w:tcPr>
            <w:tcW w:w="2039" w:type="pct"/>
          </w:tcPr>
          <w:p w14:paraId="629D4B7A" w14:textId="77777777" w:rsidR="0077012F" w:rsidRPr="006C06F8" w:rsidRDefault="0077012F" w:rsidP="00770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6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47655FBC" w14:textId="77777777" w:rsidR="0077012F" w:rsidRPr="006C06F8" w:rsidRDefault="0077012F" w:rsidP="00770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</w:rPr>
            </w:pPr>
            <w:r w:rsidRPr="006C06F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C06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169607" w14:textId="586BB2D4" w:rsidR="0077012F" w:rsidRPr="0077012F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701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101,195</w:t>
            </w:r>
          </w:p>
        </w:tc>
        <w:tc>
          <w:tcPr>
            <w:tcW w:w="145" w:type="pct"/>
          </w:tcPr>
          <w:p w14:paraId="58863F24" w14:textId="77777777" w:rsidR="0077012F" w:rsidRPr="006C06F8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1358D" w14:textId="6E2F644C" w:rsidR="0077012F" w:rsidRPr="003F3F52" w:rsidRDefault="0077012F" w:rsidP="00770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B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149,694</w:t>
            </w:r>
          </w:p>
        </w:tc>
        <w:tc>
          <w:tcPr>
            <w:tcW w:w="146" w:type="pct"/>
          </w:tcPr>
          <w:p w14:paraId="47E02429" w14:textId="77777777" w:rsidR="0077012F" w:rsidRPr="006C06F8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80CBC" w14:textId="6F464D9E" w:rsidR="0077012F" w:rsidRPr="0088208C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52,320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D9252" w14:textId="77777777" w:rsidR="0077012F" w:rsidRPr="0088208C" w:rsidRDefault="0077012F" w:rsidP="0077012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8208C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2F762" w14:textId="68F27D0E" w:rsidR="0077012F" w:rsidRPr="0088208C" w:rsidRDefault="0077012F" w:rsidP="0077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85,205</w:t>
            </w:r>
          </w:p>
        </w:tc>
      </w:tr>
    </w:tbl>
    <w:p w14:paraId="40632B33" w14:textId="77777777" w:rsidR="0076152E" w:rsidRPr="00C11D15" w:rsidRDefault="00761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457A9C3" w14:textId="35CACE90" w:rsidR="0001074B" w:rsidRDefault="0001074B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ลูกหนี้การค้า</w:t>
      </w:r>
    </w:p>
    <w:p w14:paraId="38D46497" w14:textId="4723B96A" w:rsidR="0001074B" w:rsidRPr="00FB2CE5" w:rsidRDefault="0001074B" w:rsidP="0001074B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933"/>
        <w:gridCol w:w="237"/>
        <w:gridCol w:w="1081"/>
        <w:gridCol w:w="237"/>
        <w:gridCol w:w="1072"/>
        <w:gridCol w:w="7"/>
        <w:gridCol w:w="231"/>
        <w:gridCol w:w="10"/>
        <w:gridCol w:w="969"/>
        <w:gridCol w:w="266"/>
        <w:gridCol w:w="1076"/>
      </w:tblGrid>
      <w:tr w:rsidR="008E1157" w:rsidRPr="00970C9B" w14:paraId="771EE730" w14:textId="77777777" w:rsidTr="006E0939">
        <w:trPr>
          <w:tblHeader/>
        </w:trPr>
        <w:tc>
          <w:tcPr>
            <w:tcW w:w="1667" w:type="pct"/>
            <w:vAlign w:val="bottom"/>
          </w:tcPr>
          <w:p w14:paraId="7E8B75C4" w14:textId="77777777" w:rsidR="008E1157" w:rsidRPr="00970C9B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</w:tcPr>
          <w:p w14:paraId="4731D65D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5DF998DB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4"/>
            <w:vAlign w:val="bottom"/>
          </w:tcPr>
          <w:p w14:paraId="4B69F90D" w14:textId="77777777" w:rsidR="008E1157" w:rsidRPr="00E42844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gridSpan w:val="2"/>
          </w:tcPr>
          <w:p w14:paraId="3B844C5A" w14:textId="77777777" w:rsidR="008E1157" w:rsidRPr="00970C9B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pct"/>
            <w:gridSpan w:val="3"/>
          </w:tcPr>
          <w:p w14:paraId="5D71F05C" w14:textId="77777777" w:rsidR="008E1157" w:rsidRPr="00970C9B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1157" w:rsidRPr="00C7749C" w14:paraId="3BEDA2D1" w14:textId="77777777" w:rsidTr="006E0939">
        <w:trPr>
          <w:tblHeader/>
        </w:trPr>
        <w:tc>
          <w:tcPr>
            <w:tcW w:w="1667" w:type="pct"/>
          </w:tcPr>
          <w:p w14:paraId="41C3DF7F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261D9E4" w14:textId="33EC8BA4" w:rsidR="008E1157" w:rsidRPr="00970C9B" w:rsidRDefault="008E3070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70C9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29" w:type="pct"/>
          </w:tcPr>
          <w:p w14:paraId="4EF0AFA2" w14:textId="77777777" w:rsidR="008E1157" w:rsidRPr="00E42844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28EAF59" w14:textId="77777777" w:rsidR="008E1157" w:rsidRPr="00E42844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eastAsia="Calibri" w:hAnsi="Angsana New"/>
                <w:bCs/>
                <w:spacing w:val="-4"/>
                <w:sz w:val="30"/>
                <w:szCs w:val="30"/>
              </w:rPr>
            </w:pPr>
            <w:r w:rsidRPr="00E42844">
              <w:rPr>
                <w:rFonts w:ascii="Angsana New" w:eastAsia="Calibri" w:hAnsi="Angsana New"/>
                <w:b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36E9A679" w14:textId="77777777" w:rsidR="008E1157" w:rsidRPr="00454E9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3CA45231" w14:textId="77777777" w:rsidR="008E1157" w:rsidRPr="00C7749C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7749C">
              <w:rPr>
                <w:rFonts w:ascii="Angsana New" w:eastAsia="Calibri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30" w:type="pct"/>
            <w:gridSpan w:val="2"/>
          </w:tcPr>
          <w:p w14:paraId="06F1F14E" w14:textId="77777777" w:rsidR="008E1157" w:rsidRPr="00454E9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3" w:type="pct"/>
            <w:gridSpan w:val="2"/>
          </w:tcPr>
          <w:p w14:paraId="0AC2E61A" w14:textId="77777777" w:rsidR="008E1157" w:rsidRPr="00454E9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42844">
              <w:rPr>
                <w:rFonts w:ascii="Angsana New" w:eastAsia="Calibri" w:hAnsi="Angsana New"/>
                <w:b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2021FBA" w14:textId="77777777" w:rsidR="008E1157" w:rsidRPr="00454E9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6" w:type="pct"/>
            <w:vAlign w:val="bottom"/>
          </w:tcPr>
          <w:p w14:paraId="568809D2" w14:textId="77777777" w:rsidR="008E1157" w:rsidRPr="00C7749C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C7749C">
              <w:rPr>
                <w:rFonts w:ascii="Angsana New" w:eastAsia="Calibri" w:hAnsi="Angsana New"/>
                <w:bCs/>
                <w:sz w:val="30"/>
                <w:szCs w:val="30"/>
              </w:rPr>
              <w:t>2563</w:t>
            </w:r>
          </w:p>
        </w:tc>
      </w:tr>
      <w:tr w:rsidR="008E1157" w:rsidRPr="00454E91" w14:paraId="0B0BDFF7" w14:textId="77777777" w:rsidTr="006E0939">
        <w:trPr>
          <w:tblHeader/>
        </w:trPr>
        <w:tc>
          <w:tcPr>
            <w:tcW w:w="1667" w:type="pct"/>
          </w:tcPr>
          <w:p w14:paraId="268C0A7D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657B19BA" w14:textId="14B5DEC8" w:rsidR="008E1157" w:rsidRPr="00970C9B" w:rsidRDefault="008E1157" w:rsidP="00D9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E96D6E0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6" w:type="pct"/>
            <w:gridSpan w:val="9"/>
          </w:tcPr>
          <w:p w14:paraId="3BBE3534" w14:textId="77777777" w:rsidR="008E1157" w:rsidRPr="00454E9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70C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1157" w:rsidRPr="00D652B1" w14:paraId="016F0343" w14:textId="77777777" w:rsidTr="006E0939">
        <w:tc>
          <w:tcPr>
            <w:tcW w:w="1667" w:type="pct"/>
          </w:tcPr>
          <w:p w14:paraId="619BB290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8" w:type="pct"/>
          </w:tcPr>
          <w:p w14:paraId="2D1E221E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80FB0A3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CF851F5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" w:type="pct"/>
          </w:tcPr>
          <w:p w14:paraId="2D6CD77B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4" w:type="pct"/>
          </w:tcPr>
          <w:p w14:paraId="43935B5B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" w:type="pct"/>
            <w:gridSpan w:val="2"/>
          </w:tcPr>
          <w:p w14:paraId="07248B74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3" w:type="pct"/>
            <w:gridSpan w:val="2"/>
          </w:tcPr>
          <w:p w14:paraId="20068901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" w:type="pct"/>
          </w:tcPr>
          <w:p w14:paraId="35C2B71E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6" w:type="pct"/>
          </w:tcPr>
          <w:p w14:paraId="09F7C5E1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8E1157" w:rsidRPr="00D652B1" w14:paraId="3C5731E9" w14:textId="77777777" w:rsidTr="006E0939">
        <w:tc>
          <w:tcPr>
            <w:tcW w:w="1667" w:type="pct"/>
          </w:tcPr>
          <w:p w14:paraId="1ADCCF80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508" w:type="pct"/>
          </w:tcPr>
          <w:p w14:paraId="241110C8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DBD9F3D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E92A970" w14:textId="7BB0E122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B7AE762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50B6F32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2B5ADC6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6ED8723F" w14:textId="2AC6310C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15,556</w:t>
            </w:r>
          </w:p>
        </w:tc>
        <w:tc>
          <w:tcPr>
            <w:tcW w:w="145" w:type="pct"/>
          </w:tcPr>
          <w:p w14:paraId="00A3DB9E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2CF246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25,876</w:t>
            </w:r>
          </w:p>
        </w:tc>
      </w:tr>
      <w:tr w:rsidR="008E1157" w:rsidRPr="00D652B1" w14:paraId="139F77F8" w14:textId="77777777" w:rsidTr="006E0939">
        <w:tc>
          <w:tcPr>
            <w:tcW w:w="1667" w:type="pct"/>
          </w:tcPr>
          <w:p w14:paraId="78228BC0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508" w:type="pct"/>
          </w:tcPr>
          <w:p w14:paraId="60582DA6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31DC1E89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648C3074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12BC54D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73D2225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F53B2FE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0906940B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6A0E56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BB4D6C0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1157" w:rsidRPr="00D652B1" w14:paraId="487547DC" w14:textId="77777777" w:rsidTr="003845E5">
        <w:trPr>
          <w:trHeight w:val="330"/>
        </w:trPr>
        <w:tc>
          <w:tcPr>
            <w:tcW w:w="1667" w:type="pct"/>
          </w:tcPr>
          <w:p w14:paraId="67CA0E14" w14:textId="77777777" w:rsidR="008E1157" w:rsidRPr="00970C9B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4D8AFCD1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6811B8D0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0AEBEA11" w14:textId="4BB9D3E8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77F543D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0ACF5545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F06F8E1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986AE26" w14:textId="0B087817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24,423</w:t>
            </w:r>
          </w:p>
        </w:tc>
        <w:tc>
          <w:tcPr>
            <w:tcW w:w="145" w:type="pct"/>
          </w:tcPr>
          <w:p w14:paraId="1ED3BC8D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BF53168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</w:tr>
      <w:tr w:rsidR="008E1157" w:rsidRPr="00D652B1" w14:paraId="428398EC" w14:textId="77777777" w:rsidTr="003845E5">
        <w:trPr>
          <w:trHeight w:val="330"/>
        </w:trPr>
        <w:tc>
          <w:tcPr>
            <w:tcW w:w="1667" w:type="pct"/>
          </w:tcPr>
          <w:p w14:paraId="56529E09" w14:textId="77777777" w:rsidR="008E1157" w:rsidRPr="00970C9B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5ED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FE05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3A859450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3197A11F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210CF6DC" w14:textId="33033D2E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9670C2C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514ABAF1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3AF289EA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05A1B219" w14:textId="677D8E39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14,060</w:t>
            </w:r>
          </w:p>
        </w:tc>
        <w:tc>
          <w:tcPr>
            <w:tcW w:w="145" w:type="pct"/>
          </w:tcPr>
          <w:p w14:paraId="273A25A0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CC23BF8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2,227</w:t>
            </w:r>
          </w:p>
        </w:tc>
      </w:tr>
      <w:tr w:rsidR="003845E5" w:rsidRPr="00D652B1" w14:paraId="37958DCE" w14:textId="77777777" w:rsidTr="003845E5">
        <w:tc>
          <w:tcPr>
            <w:tcW w:w="1667" w:type="pct"/>
          </w:tcPr>
          <w:p w14:paraId="4F47C966" w14:textId="415AC583" w:rsidR="003845E5" w:rsidRPr="00970C9B" w:rsidRDefault="003845E5" w:rsidP="003845E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845E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100621FA" w14:textId="77777777" w:rsidR="003845E5" w:rsidRDefault="003845E5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6523814" w14:textId="77777777" w:rsidR="003845E5" w:rsidRPr="00970C9B" w:rsidRDefault="003845E5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B3E4350" w14:textId="1E4ED5A5" w:rsidR="003845E5" w:rsidRPr="00107235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EA92B0F" w14:textId="77777777" w:rsidR="003845E5" w:rsidRPr="00107235" w:rsidRDefault="003845E5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AE58D82" w14:textId="5166DCCD" w:rsidR="003845E5" w:rsidRPr="00107235" w:rsidRDefault="003845E5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72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23726A67" w14:textId="77777777" w:rsidR="003845E5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7768B167" w14:textId="46C40F15" w:rsidR="003845E5" w:rsidRPr="003845E5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845E5">
              <w:rPr>
                <w:rFonts w:asciiTheme="majorBidi" w:hAnsiTheme="majorBidi" w:cstheme="majorBidi"/>
                <w:sz w:val="30"/>
                <w:szCs w:val="30"/>
              </w:rPr>
              <w:t>1,444</w:t>
            </w:r>
          </w:p>
        </w:tc>
        <w:tc>
          <w:tcPr>
            <w:tcW w:w="145" w:type="pct"/>
          </w:tcPr>
          <w:p w14:paraId="066AC145" w14:textId="77777777" w:rsidR="003845E5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885297D" w14:textId="739608E4" w:rsidR="003845E5" w:rsidRPr="00107235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72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1157" w:rsidRPr="00D652B1" w14:paraId="4D62EF1F" w14:textId="77777777" w:rsidTr="003845E5">
        <w:tc>
          <w:tcPr>
            <w:tcW w:w="1667" w:type="pct"/>
          </w:tcPr>
          <w:p w14:paraId="5B04835B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08" w:type="pct"/>
          </w:tcPr>
          <w:p w14:paraId="573031A5" w14:textId="60A31ACD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9" w:type="pct"/>
          </w:tcPr>
          <w:p w14:paraId="6EED5CE2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1310E" w14:textId="723197B6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593AFBD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D4B4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72F1DE92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47782" w14:textId="7E46CB30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55,483</w:t>
            </w:r>
          </w:p>
        </w:tc>
        <w:tc>
          <w:tcPr>
            <w:tcW w:w="145" w:type="pct"/>
          </w:tcPr>
          <w:p w14:paraId="1499826E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602D8562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30,491</w:t>
            </w:r>
          </w:p>
        </w:tc>
      </w:tr>
      <w:tr w:rsidR="008E1157" w:rsidRPr="00DB5171" w14:paraId="59DB2467" w14:textId="77777777" w:rsidTr="006E0939">
        <w:tc>
          <w:tcPr>
            <w:tcW w:w="1667" w:type="pct"/>
          </w:tcPr>
          <w:p w14:paraId="677C4F07" w14:textId="77777777" w:rsidR="008E1157" w:rsidRPr="006A6710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  <w:highlight w:val="yellow"/>
                <w:lang w:val="en-US" w:eastAsia="en-US"/>
              </w:rPr>
            </w:pPr>
          </w:p>
        </w:tc>
        <w:tc>
          <w:tcPr>
            <w:tcW w:w="508" w:type="pct"/>
          </w:tcPr>
          <w:p w14:paraId="26F0A66C" w14:textId="77777777" w:rsidR="008E1157" w:rsidRPr="006A6710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792D3FC4" w14:textId="77777777" w:rsidR="008E1157" w:rsidRPr="006A6710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7F44DCB" w14:textId="77777777" w:rsidR="008E1157" w:rsidRPr="006A6710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52594DDF" w14:textId="77777777" w:rsidR="008E1157" w:rsidRPr="006A6710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70D37C8" w14:textId="77777777" w:rsidR="008E1157" w:rsidRPr="006A6710" w:rsidRDefault="008E1157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6121D057" w14:textId="77777777" w:rsidR="008E1157" w:rsidRPr="006A6710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69428DE4" w14:textId="77777777" w:rsidR="008E1157" w:rsidRPr="006A6710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394A606F" w14:textId="77777777" w:rsidR="008E1157" w:rsidRPr="006A6710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5625EC8" w14:textId="77777777" w:rsidR="008E1157" w:rsidRPr="006A6710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E1157" w:rsidRPr="00D652B1" w14:paraId="4520642E" w14:textId="77777777" w:rsidTr="006E0939">
        <w:tc>
          <w:tcPr>
            <w:tcW w:w="1667" w:type="pct"/>
          </w:tcPr>
          <w:p w14:paraId="3F96A343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08" w:type="pct"/>
          </w:tcPr>
          <w:p w14:paraId="110229B8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B072C4C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D3B18C7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F327AD5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E9F36FD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2D0D5A2F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7449817B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945AB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FF27FDE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1157" w:rsidRPr="00D652B1" w14:paraId="6985FF6A" w14:textId="77777777" w:rsidTr="006E0939">
        <w:tc>
          <w:tcPr>
            <w:tcW w:w="1667" w:type="pct"/>
          </w:tcPr>
          <w:p w14:paraId="06B00E5C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508" w:type="pct"/>
          </w:tcPr>
          <w:p w14:paraId="2B238423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C910CB5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3A13500" w14:textId="1B016A4A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242,167</w:t>
            </w:r>
          </w:p>
        </w:tc>
        <w:tc>
          <w:tcPr>
            <w:tcW w:w="129" w:type="pct"/>
          </w:tcPr>
          <w:p w14:paraId="4A7B1226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E740AC7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211,205</w:t>
            </w:r>
          </w:p>
        </w:tc>
        <w:tc>
          <w:tcPr>
            <w:tcW w:w="130" w:type="pct"/>
            <w:gridSpan w:val="2"/>
          </w:tcPr>
          <w:p w14:paraId="74CE5F5D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2C2D625B" w14:textId="750268B4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108,581</w:t>
            </w:r>
          </w:p>
        </w:tc>
        <w:tc>
          <w:tcPr>
            <w:tcW w:w="145" w:type="pct"/>
          </w:tcPr>
          <w:p w14:paraId="6423025E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E1EAAAA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96,271</w:t>
            </w:r>
          </w:p>
        </w:tc>
      </w:tr>
      <w:tr w:rsidR="008E1157" w:rsidRPr="00D652B1" w14:paraId="6C4EB78D" w14:textId="77777777" w:rsidTr="006E0939">
        <w:tc>
          <w:tcPr>
            <w:tcW w:w="1667" w:type="pct"/>
          </w:tcPr>
          <w:p w14:paraId="54A48689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970C9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08" w:type="pct"/>
          </w:tcPr>
          <w:p w14:paraId="46CA075E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F897392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7237A62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71AF357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FF64678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5FA38B7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4B5EBD7D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C984BAA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9B77C6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1157" w:rsidRPr="00D652B1" w14:paraId="3A887876" w14:textId="77777777" w:rsidTr="006E0939">
        <w:tc>
          <w:tcPr>
            <w:tcW w:w="1667" w:type="pct"/>
          </w:tcPr>
          <w:p w14:paraId="22E48726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34217813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3083E62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E4DE208" w14:textId="330106BE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72,731</w:t>
            </w:r>
          </w:p>
        </w:tc>
        <w:tc>
          <w:tcPr>
            <w:tcW w:w="129" w:type="pct"/>
          </w:tcPr>
          <w:p w14:paraId="3CE54219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22586EF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55,939</w:t>
            </w:r>
          </w:p>
        </w:tc>
        <w:tc>
          <w:tcPr>
            <w:tcW w:w="130" w:type="pct"/>
            <w:gridSpan w:val="2"/>
          </w:tcPr>
          <w:p w14:paraId="34B64E19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0DEF5AA" w14:textId="466CB63D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32,258</w:t>
            </w:r>
          </w:p>
        </w:tc>
        <w:tc>
          <w:tcPr>
            <w:tcW w:w="145" w:type="pct"/>
          </w:tcPr>
          <w:p w14:paraId="148359C5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E179A55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17,937</w:t>
            </w:r>
          </w:p>
        </w:tc>
      </w:tr>
      <w:tr w:rsidR="008E1157" w:rsidRPr="00D652B1" w14:paraId="6D9D3CE4" w14:textId="77777777" w:rsidTr="006E0939">
        <w:tc>
          <w:tcPr>
            <w:tcW w:w="1667" w:type="pct"/>
          </w:tcPr>
          <w:p w14:paraId="20820895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378FFB12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99FAB32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D7765D8" w14:textId="0BF1C2A3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1,698</w:t>
            </w:r>
          </w:p>
        </w:tc>
        <w:tc>
          <w:tcPr>
            <w:tcW w:w="129" w:type="pct"/>
          </w:tcPr>
          <w:p w14:paraId="188AF0A7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53F00C6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  <w:tc>
          <w:tcPr>
            <w:tcW w:w="130" w:type="pct"/>
            <w:gridSpan w:val="2"/>
          </w:tcPr>
          <w:p w14:paraId="7D0D780E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08C39FE9" w14:textId="53980DE9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DA53A2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C74B36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1157" w:rsidRPr="00D652B1" w14:paraId="00D9936A" w14:textId="77777777" w:rsidTr="006E0939">
        <w:tc>
          <w:tcPr>
            <w:tcW w:w="1667" w:type="pct"/>
          </w:tcPr>
          <w:p w14:paraId="4435F4C8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64FC8388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464EE14E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5B265290" w14:textId="6E8DBCBF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5,845</w:t>
            </w:r>
          </w:p>
        </w:tc>
        <w:tc>
          <w:tcPr>
            <w:tcW w:w="129" w:type="pct"/>
          </w:tcPr>
          <w:p w14:paraId="683A475C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ED08797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130" w:type="pct"/>
            <w:gridSpan w:val="2"/>
          </w:tcPr>
          <w:p w14:paraId="40EE664D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14D76587" w14:textId="52A4BEAB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1,150</w:t>
            </w:r>
          </w:p>
        </w:tc>
        <w:tc>
          <w:tcPr>
            <w:tcW w:w="145" w:type="pct"/>
          </w:tcPr>
          <w:p w14:paraId="265E9F72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717A31F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1,059</w:t>
            </w:r>
          </w:p>
        </w:tc>
      </w:tr>
      <w:tr w:rsidR="008E1157" w:rsidRPr="00D652B1" w14:paraId="40F3F848" w14:textId="77777777" w:rsidTr="006E0939">
        <w:tc>
          <w:tcPr>
            <w:tcW w:w="1667" w:type="pct"/>
          </w:tcPr>
          <w:p w14:paraId="35F8F0FF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2A4235EA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491B17B1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2F68B84B" w14:textId="595DCA72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5,807</w:t>
            </w:r>
          </w:p>
        </w:tc>
        <w:tc>
          <w:tcPr>
            <w:tcW w:w="129" w:type="pct"/>
          </w:tcPr>
          <w:p w14:paraId="5F72EAAA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6A1584B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4,654</w:t>
            </w:r>
          </w:p>
        </w:tc>
        <w:tc>
          <w:tcPr>
            <w:tcW w:w="130" w:type="pct"/>
            <w:gridSpan w:val="2"/>
          </w:tcPr>
          <w:p w14:paraId="06C51B9A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2C09B11" w14:textId="274BAC97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1,245</w:t>
            </w:r>
          </w:p>
        </w:tc>
        <w:tc>
          <w:tcPr>
            <w:tcW w:w="145" w:type="pct"/>
          </w:tcPr>
          <w:p w14:paraId="4209B6E3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9BA08E5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8E1157" w:rsidRPr="00D652B1" w14:paraId="2CDB5572" w14:textId="77777777" w:rsidTr="006E0939">
        <w:tc>
          <w:tcPr>
            <w:tcW w:w="1667" w:type="pct"/>
          </w:tcPr>
          <w:p w14:paraId="6A88B9BF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A4ABB31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FFC025E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1F3B97F" w14:textId="39A22C1A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328,248</w:t>
            </w:r>
          </w:p>
        </w:tc>
        <w:tc>
          <w:tcPr>
            <w:tcW w:w="129" w:type="pct"/>
          </w:tcPr>
          <w:p w14:paraId="3E2025D0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2576CE2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277,524</w:t>
            </w:r>
          </w:p>
        </w:tc>
        <w:tc>
          <w:tcPr>
            <w:tcW w:w="130" w:type="pct"/>
            <w:gridSpan w:val="2"/>
          </w:tcPr>
          <w:p w14:paraId="1EF90F84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53D506B4" w14:textId="1DB1210C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143,234</w:t>
            </w:r>
          </w:p>
        </w:tc>
        <w:tc>
          <w:tcPr>
            <w:tcW w:w="145" w:type="pct"/>
          </w:tcPr>
          <w:p w14:paraId="2E6F19BC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73AFBD0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115,903</w:t>
            </w:r>
          </w:p>
        </w:tc>
      </w:tr>
      <w:tr w:rsidR="008E1157" w:rsidRPr="00D652B1" w14:paraId="7BDD68AB" w14:textId="77777777" w:rsidTr="006E0939">
        <w:tc>
          <w:tcPr>
            <w:tcW w:w="1667" w:type="pct"/>
          </w:tcPr>
          <w:p w14:paraId="7569CC0E" w14:textId="77777777" w:rsidR="008E1157" w:rsidRPr="00FE05ED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05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8" w:type="pct"/>
          </w:tcPr>
          <w:p w14:paraId="76C62686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AC0E32F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4D84955" w14:textId="071C6C4C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328,248</w:t>
            </w:r>
          </w:p>
        </w:tc>
        <w:tc>
          <w:tcPr>
            <w:tcW w:w="129" w:type="pct"/>
          </w:tcPr>
          <w:p w14:paraId="388211C1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0EFE4B7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277,524</w:t>
            </w:r>
          </w:p>
        </w:tc>
        <w:tc>
          <w:tcPr>
            <w:tcW w:w="130" w:type="pct"/>
            <w:gridSpan w:val="2"/>
          </w:tcPr>
          <w:p w14:paraId="3E2624E3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5861DB3A" w14:textId="5AB893AF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198,717</w:t>
            </w:r>
          </w:p>
        </w:tc>
        <w:tc>
          <w:tcPr>
            <w:tcW w:w="145" w:type="pct"/>
          </w:tcPr>
          <w:p w14:paraId="3D2413D7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C19FBCB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146,394</w:t>
            </w:r>
          </w:p>
        </w:tc>
      </w:tr>
      <w:tr w:rsidR="008E1157" w:rsidRPr="00D652B1" w14:paraId="591DE2F9" w14:textId="77777777" w:rsidTr="006E0939">
        <w:tc>
          <w:tcPr>
            <w:tcW w:w="1667" w:type="pct"/>
          </w:tcPr>
          <w:p w14:paraId="780564B9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E05E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E05ED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08" w:type="pct"/>
          </w:tcPr>
          <w:p w14:paraId="01F6101C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7D4C23C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9365C76" w14:textId="77777777" w:rsidR="008E1157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024ED7" w14:textId="768D6A75" w:rsidR="003845E5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(6,261)</w:t>
            </w:r>
          </w:p>
        </w:tc>
        <w:tc>
          <w:tcPr>
            <w:tcW w:w="129" w:type="pct"/>
          </w:tcPr>
          <w:p w14:paraId="68979234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9D0B7B9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24FE15" w14:textId="77777777" w:rsidR="008E1157" w:rsidRPr="00D652B1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(3,388)</w:t>
            </w:r>
          </w:p>
        </w:tc>
        <w:tc>
          <w:tcPr>
            <w:tcW w:w="130" w:type="pct"/>
            <w:gridSpan w:val="2"/>
          </w:tcPr>
          <w:p w14:paraId="61346F93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0DF647E2" w14:textId="77777777" w:rsidR="008E1157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480685" w14:textId="3EAD6396" w:rsidR="003845E5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(1,942)</w:t>
            </w:r>
          </w:p>
        </w:tc>
        <w:tc>
          <w:tcPr>
            <w:tcW w:w="145" w:type="pct"/>
          </w:tcPr>
          <w:p w14:paraId="202ED2CB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F596B3F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434E3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(714)</w:t>
            </w:r>
          </w:p>
        </w:tc>
      </w:tr>
      <w:tr w:rsidR="008E1157" w:rsidRPr="00D652B1" w14:paraId="11A650F5" w14:textId="77777777" w:rsidTr="006E0939">
        <w:tc>
          <w:tcPr>
            <w:tcW w:w="1667" w:type="pct"/>
            <w:shd w:val="clear" w:color="auto" w:fill="auto"/>
          </w:tcPr>
          <w:p w14:paraId="6A99439F" w14:textId="77777777" w:rsidR="008E1157" w:rsidRPr="00970C9B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8" w:type="pct"/>
          </w:tcPr>
          <w:p w14:paraId="14C40A73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3FD18F88" w14:textId="77777777" w:rsidR="008E1157" w:rsidRPr="00970C9B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57C1F42" w14:textId="24685C12" w:rsidR="008E1157" w:rsidRPr="00D652B1" w:rsidDel="00C94F82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321,987</w:t>
            </w:r>
          </w:p>
        </w:tc>
        <w:tc>
          <w:tcPr>
            <w:tcW w:w="129" w:type="pct"/>
          </w:tcPr>
          <w:p w14:paraId="65C8126C" w14:textId="77777777" w:rsidR="008E1157" w:rsidRPr="00D652B1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777A535" w14:textId="77777777" w:rsidR="008E1157" w:rsidRPr="00D652B1" w:rsidDel="00C94F82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274,136</w:t>
            </w:r>
          </w:p>
        </w:tc>
        <w:tc>
          <w:tcPr>
            <w:tcW w:w="130" w:type="pct"/>
            <w:gridSpan w:val="2"/>
          </w:tcPr>
          <w:p w14:paraId="5409B247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092756" w14:textId="47B4B8A6" w:rsidR="008E1157" w:rsidRPr="00D652B1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196,775</w:t>
            </w:r>
          </w:p>
        </w:tc>
        <w:tc>
          <w:tcPr>
            <w:tcW w:w="145" w:type="pct"/>
          </w:tcPr>
          <w:p w14:paraId="6136C40A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D0B9D83" w14:textId="77777777" w:rsidR="008E1157" w:rsidRPr="00D652B1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145,680</w:t>
            </w:r>
          </w:p>
        </w:tc>
      </w:tr>
    </w:tbl>
    <w:p w14:paraId="0FCEAAB3" w14:textId="54878A67" w:rsidR="00FB2CE5" w:rsidRDefault="00FB2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6ED57871" w14:textId="77777777" w:rsidR="00FB2CE5" w:rsidRDefault="00FB2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  <w:sz w:val="20"/>
          <w:szCs w:val="20"/>
          <w:lang w:eastAsia="x-none"/>
        </w:rPr>
        <w:br w:type="page"/>
      </w:r>
    </w:p>
    <w:tbl>
      <w:tblPr>
        <w:tblW w:w="91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247"/>
        <w:gridCol w:w="242"/>
        <w:gridCol w:w="1151"/>
        <w:gridCol w:w="270"/>
        <w:gridCol w:w="1151"/>
        <w:gridCol w:w="259"/>
        <w:gridCol w:w="1151"/>
      </w:tblGrid>
      <w:tr w:rsidR="008E1157" w:rsidRPr="00847622" w14:paraId="7AC30D2C" w14:textId="77777777" w:rsidTr="006E093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3E09F" w14:textId="3B913851" w:rsidR="008E1157" w:rsidRPr="00D85370" w:rsidRDefault="005044AE" w:rsidP="005044AE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15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CFADE" w14:textId="77777777" w:rsidR="008E1157" w:rsidRPr="00847622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0FEF2" w14:textId="77777777" w:rsidR="008E1157" w:rsidRPr="00847622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61841F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167CEA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84762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8E1157" w:rsidRPr="00847622" w14:paraId="1D2715DA" w14:textId="77777777" w:rsidTr="006E093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D4E0B" w14:textId="7C693FD4" w:rsidR="008E1157" w:rsidRPr="00D85370" w:rsidRDefault="005044AE" w:rsidP="005044AE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left="166"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15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7B59D" w14:textId="77777777" w:rsidR="008E1157" w:rsidRPr="00847622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F3C05" w14:textId="77777777" w:rsidR="008E1157" w:rsidRPr="00847622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762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E92EA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6E1AA" w14:textId="77777777" w:rsidR="008E1157" w:rsidRPr="00847622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5C1B9C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1C3E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762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0F457EE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8DE2466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8E1157" w:rsidRPr="00847622" w14:paraId="107B40EE" w14:textId="77777777" w:rsidTr="006E093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E19E4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4DE5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0CA7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76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1157" w:rsidRPr="00847622" w14:paraId="57DFEB6B" w14:textId="77777777" w:rsidTr="006E093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C1C6F" w14:textId="0752C2D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E115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ณ วันที่ </w:t>
            </w:r>
            <w:r w:rsidR="00454599" w:rsidRPr="00454599">
              <w:rPr>
                <w:rFonts w:ascii="Angsana New" w:hAnsi="Angsana New"/>
                <w:sz w:val="30"/>
                <w:szCs w:val="30"/>
              </w:rPr>
              <w:t>1</w:t>
            </w:r>
            <w:r w:rsidRPr="008E115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B8D56" w14:textId="77777777" w:rsidR="008E1157" w:rsidRPr="00847622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133A" w14:textId="55DD3A0E" w:rsidR="008E1157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82FE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E2BD4" w14:textId="2C7578D1" w:rsidR="008E1157" w:rsidRDefault="005044AE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7450E4" w14:textId="77777777" w:rsidR="008E1157" w:rsidRPr="00847622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54FEB74" w14:textId="6A80087E" w:rsidR="008E1157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608BCEC" w14:textId="77777777" w:rsidR="008E1157" w:rsidRPr="00847622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8448645" w14:textId="3023CD3E" w:rsidR="008E1157" w:rsidRDefault="009F458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8E1157" w:rsidRPr="00847622" w14:paraId="7DA40584" w14:textId="77777777" w:rsidTr="006E093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6B144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2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B707E" w14:textId="77777777" w:rsidR="008E1157" w:rsidRPr="00847622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761B" w14:textId="0B7B72F3" w:rsidR="008E1157" w:rsidRPr="00847622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2,91</w:t>
            </w:r>
            <w:r w:rsidR="0039295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AA59A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FDCD5" w14:textId="321E2CA8" w:rsidR="008E1157" w:rsidRPr="00847622" w:rsidRDefault="005044AE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7DA0E" w14:textId="77777777" w:rsidR="008E1157" w:rsidRPr="00847622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B551C89" w14:textId="3AE6AFE4" w:rsidR="008E1157" w:rsidRPr="00847622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B347841" w14:textId="77777777" w:rsidR="008E1157" w:rsidRPr="00847622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6F63034" w14:textId="26630E72" w:rsidR="008E1157" w:rsidRPr="00847622" w:rsidRDefault="009F458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8E1157" w:rsidRPr="00847622" w14:paraId="7FD771DD" w14:textId="77777777" w:rsidTr="008E115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495DD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7622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5EAF8" w14:textId="77777777" w:rsidR="008E1157" w:rsidRPr="00847622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401F6" w14:textId="01313769" w:rsidR="008E1157" w:rsidRPr="00847622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39295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C1A59" w14:textId="77777777" w:rsidR="008E1157" w:rsidRPr="00847622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BBC52" w14:textId="38E5571E" w:rsidR="008E1157" w:rsidRPr="00847622" w:rsidRDefault="005044AE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047685" w14:textId="77777777" w:rsidR="008E1157" w:rsidRPr="00847622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3B943" w14:textId="3EF69BF0" w:rsidR="008E1157" w:rsidRPr="00847622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7271D5F" w14:textId="77777777" w:rsidR="008E1157" w:rsidRPr="00847622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EC424" w14:textId="412DF658" w:rsidR="008E1157" w:rsidRPr="00847622" w:rsidRDefault="009F458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1157" w:rsidRPr="00847622" w14:paraId="5D6666B7" w14:textId="77777777" w:rsidTr="008E115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13EB" w14:textId="3609695D" w:rsidR="008E1157" w:rsidRPr="008E1157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1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E1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FC68" w14:textId="77777777" w:rsidR="008E1157" w:rsidRPr="00847622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1FA0C" w14:textId="1F6C74BD" w:rsidR="008E1157" w:rsidRPr="009F4587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6,261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7727" w14:textId="77777777" w:rsidR="008E1157" w:rsidRPr="009F4587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1D003" w14:textId="46CD329A" w:rsidR="008E1157" w:rsidRPr="009F4587" w:rsidRDefault="005044AE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4587">
              <w:rPr>
                <w:rFonts w:ascii="Angsana New" w:hAnsi="Angsana New"/>
                <w:b/>
                <w:bCs/>
                <w:sz w:val="30"/>
                <w:szCs w:val="30"/>
              </w:rPr>
              <w:t>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75C972" w14:textId="77777777" w:rsidR="008E1157" w:rsidRPr="009F4587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E09C1" w14:textId="5F06D7FB" w:rsidR="008E1157" w:rsidRPr="009F4587" w:rsidRDefault="003845E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1,942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5892E52" w14:textId="77777777" w:rsidR="008E1157" w:rsidRPr="009F4587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2C759" w14:textId="606EC584" w:rsidR="008E1157" w:rsidRPr="009F4587" w:rsidRDefault="009F458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714</w:t>
            </w:r>
          </w:p>
        </w:tc>
      </w:tr>
    </w:tbl>
    <w:p w14:paraId="21073CA3" w14:textId="77777777" w:rsidR="00FB2CE5" w:rsidRPr="00FB2CE5" w:rsidRDefault="00FB2CE5" w:rsidP="008E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BF92E5B" w14:textId="68DA7D56" w:rsidR="008E1157" w:rsidRPr="008E1157" w:rsidRDefault="008E1157" w:rsidP="008E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8E1157">
        <w:rPr>
          <w:rFonts w:ascii="Angsana New" w:hAnsi="Angsana New"/>
          <w:spacing w:val="-2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8E1157">
        <w:rPr>
          <w:rFonts w:ascii="Angsana New" w:hAnsi="Angsana New"/>
          <w:spacing w:val="-2"/>
          <w:sz w:val="30"/>
          <w:szCs w:val="30"/>
          <w:cs/>
        </w:rPr>
        <w:t xml:space="preserve">ผยในหมายเหตุข้อ </w:t>
      </w:r>
      <w:r w:rsidRPr="008E1157">
        <w:rPr>
          <w:rFonts w:ascii="Angsana New" w:hAnsi="Angsana New"/>
          <w:spacing w:val="-2"/>
          <w:sz w:val="30"/>
          <w:szCs w:val="30"/>
        </w:rPr>
        <w:t>21(</w:t>
      </w:r>
      <w:r w:rsidRPr="008E1157">
        <w:rPr>
          <w:rFonts w:ascii="Angsana New" w:hAnsi="Angsana New"/>
          <w:spacing w:val="-2"/>
          <w:sz w:val="30"/>
          <w:szCs w:val="30"/>
          <w:cs/>
        </w:rPr>
        <w:t>ข.</w:t>
      </w:r>
      <w:r w:rsidRPr="008E1157">
        <w:rPr>
          <w:rFonts w:ascii="Angsana New" w:hAnsi="Angsana New"/>
          <w:spacing w:val="-2"/>
          <w:sz w:val="30"/>
          <w:szCs w:val="30"/>
        </w:rPr>
        <w:t>1)</w:t>
      </w:r>
    </w:p>
    <w:p w14:paraId="2EA3F7D4" w14:textId="77777777" w:rsidR="008E1157" w:rsidRPr="00FB2CE5" w:rsidRDefault="008E1157" w:rsidP="0001074B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67EFB02A" w14:textId="72077D1D" w:rsidR="00504970" w:rsidRPr="00032D20" w:rsidRDefault="00504970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สินค้าคงเหลือ</w:t>
      </w:r>
    </w:p>
    <w:p w14:paraId="71462E6B" w14:textId="77777777" w:rsidR="00B5759F" w:rsidRPr="00FB2CE5" w:rsidRDefault="00B5759F" w:rsidP="00B57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69"/>
        <w:gridCol w:w="1172"/>
        <w:gridCol w:w="271"/>
        <w:gridCol w:w="1172"/>
        <w:gridCol w:w="256"/>
        <w:gridCol w:w="1181"/>
      </w:tblGrid>
      <w:tr w:rsidR="00B5759F" w:rsidRPr="002848D8" w14:paraId="79BE2F86" w14:textId="77777777" w:rsidTr="00CE2AD6">
        <w:trPr>
          <w:tblHeader/>
        </w:trPr>
        <w:tc>
          <w:tcPr>
            <w:tcW w:w="2039" w:type="pct"/>
          </w:tcPr>
          <w:p w14:paraId="2C6FC60B" w14:textId="77777777" w:rsidR="00B5759F" w:rsidRPr="002848D8" w:rsidRDefault="00B5759F" w:rsidP="00CE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570D618C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76411A0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1504F1D5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5759F" w:rsidRPr="002848D8" w14:paraId="4C9B1CA4" w14:textId="77777777" w:rsidTr="00CE2AD6">
        <w:trPr>
          <w:tblHeader/>
        </w:trPr>
        <w:tc>
          <w:tcPr>
            <w:tcW w:w="2039" w:type="pct"/>
          </w:tcPr>
          <w:p w14:paraId="10321BE6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64EF8A" w14:textId="2271A8A9" w:rsidR="00B5759F" w:rsidRPr="00582BE9" w:rsidRDefault="00C65C75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51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544668AF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C2ADC9D" w14:textId="6C380F60" w:rsidR="00B5759F" w:rsidRPr="00B251C3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51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035E411D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F4B35A" w14:textId="53ED93A3" w:rsidR="00B5759F" w:rsidRPr="00B251C3" w:rsidRDefault="00C65C75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51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8" w:type="pct"/>
          </w:tcPr>
          <w:p w14:paraId="339157EA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9E68C23" w14:textId="79751245" w:rsidR="00B5759F" w:rsidRPr="00B251C3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51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B5759F" w:rsidRPr="002848D8" w14:paraId="01C88EDC" w14:textId="77777777" w:rsidTr="00CE2AD6">
        <w:trPr>
          <w:tblHeader/>
        </w:trPr>
        <w:tc>
          <w:tcPr>
            <w:tcW w:w="2039" w:type="pct"/>
          </w:tcPr>
          <w:p w14:paraId="75A69811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1324B1E0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1C3" w:rsidRPr="002848D8" w14:paraId="38AAEBEC" w14:textId="77777777" w:rsidTr="00AF4DFB">
        <w:tc>
          <w:tcPr>
            <w:tcW w:w="2039" w:type="pct"/>
          </w:tcPr>
          <w:p w14:paraId="061D2F0B" w14:textId="77777777" w:rsidR="00B251C3" w:rsidRPr="0095147D" w:rsidRDefault="00B251C3" w:rsidP="00B251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1" w:type="pct"/>
          </w:tcPr>
          <w:p w14:paraId="28A2776A" w14:textId="4D34A18A" w:rsidR="00B251C3" w:rsidRPr="00BF18E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54,231</w:t>
            </w:r>
          </w:p>
        </w:tc>
        <w:tc>
          <w:tcPr>
            <w:tcW w:w="145" w:type="pct"/>
          </w:tcPr>
          <w:p w14:paraId="7BCBF3BD" w14:textId="77777777" w:rsidR="00B251C3" w:rsidRPr="006C06F8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28D3C" w14:textId="7F7E292B" w:rsidR="00B251C3" w:rsidRPr="00FB2A8E" w:rsidRDefault="00B82BD1" w:rsidP="00B251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37,792</w:t>
            </w:r>
          </w:p>
        </w:tc>
        <w:tc>
          <w:tcPr>
            <w:tcW w:w="146" w:type="pct"/>
          </w:tcPr>
          <w:p w14:paraId="2C012ADD" w14:textId="77777777" w:rsidR="00B251C3" w:rsidRPr="00FB2A8E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219F" w14:textId="519DE879" w:rsidR="00B251C3" w:rsidRPr="00FB2A8E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27,310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B997" w14:textId="04D0FBA6" w:rsidR="00B251C3" w:rsidRPr="00FB2A8E" w:rsidRDefault="00B251C3" w:rsidP="00B251C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8DC0" w14:textId="16C9B9C9" w:rsidR="00B251C3" w:rsidRPr="00B82BD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18,125</w:t>
            </w:r>
          </w:p>
        </w:tc>
      </w:tr>
      <w:tr w:rsidR="00B251C3" w:rsidRPr="002848D8" w14:paraId="4C64D110" w14:textId="77777777" w:rsidTr="00CE2AD6">
        <w:tc>
          <w:tcPr>
            <w:tcW w:w="2039" w:type="pct"/>
          </w:tcPr>
          <w:p w14:paraId="1029892A" w14:textId="06EAD33E" w:rsidR="00B251C3" w:rsidRPr="0095147D" w:rsidRDefault="00B251C3" w:rsidP="00B251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FCE3A" w14:textId="3003BA51" w:rsidR="00B251C3" w:rsidRPr="00BF18E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83,315</w:t>
            </w:r>
          </w:p>
        </w:tc>
        <w:tc>
          <w:tcPr>
            <w:tcW w:w="145" w:type="pct"/>
          </w:tcPr>
          <w:p w14:paraId="561742DD" w14:textId="77777777" w:rsidR="00B251C3" w:rsidRPr="006C06F8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CF02D" w14:textId="2F2AEB53" w:rsidR="00B251C3" w:rsidRPr="00FB2A8E" w:rsidRDefault="00B82BD1" w:rsidP="00B82B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58,690</w:t>
            </w:r>
          </w:p>
        </w:tc>
        <w:tc>
          <w:tcPr>
            <w:tcW w:w="146" w:type="pct"/>
          </w:tcPr>
          <w:p w14:paraId="4F46CAA9" w14:textId="77777777" w:rsidR="00B251C3" w:rsidRPr="00FB2A8E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986D7" w14:textId="62DB76B4" w:rsidR="00B251C3" w:rsidRPr="00FB2A8E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2,006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D0F4" w14:textId="77777777" w:rsidR="00B251C3" w:rsidRPr="00FB2A8E" w:rsidRDefault="00B251C3" w:rsidP="00B251C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FB3A" w14:textId="7456AF02" w:rsidR="00B251C3" w:rsidRPr="00B82BD1" w:rsidRDefault="00B82BD1" w:rsidP="00B8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1,078</w:t>
            </w:r>
          </w:p>
        </w:tc>
      </w:tr>
      <w:tr w:rsidR="00B251C3" w:rsidRPr="002848D8" w14:paraId="3B4D1621" w14:textId="77777777" w:rsidTr="00CE2AD6">
        <w:tc>
          <w:tcPr>
            <w:tcW w:w="2039" w:type="pct"/>
          </w:tcPr>
          <w:p w14:paraId="52B5295B" w14:textId="4FD90C20" w:rsidR="00B251C3" w:rsidRPr="0095147D" w:rsidRDefault="00B251C3" w:rsidP="00B251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05A09" w14:textId="2B284054" w:rsidR="00B251C3" w:rsidRPr="00BF18E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190,394</w:t>
            </w:r>
          </w:p>
        </w:tc>
        <w:tc>
          <w:tcPr>
            <w:tcW w:w="145" w:type="pct"/>
          </w:tcPr>
          <w:p w14:paraId="278AB3CF" w14:textId="77777777" w:rsidR="00B251C3" w:rsidRPr="006C06F8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0C9F2" w14:textId="5290A8CC" w:rsidR="00B251C3" w:rsidRPr="00B82BD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173,265</w:t>
            </w:r>
          </w:p>
        </w:tc>
        <w:tc>
          <w:tcPr>
            <w:tcW w:w="146" w:type="pct"/>
          </w:tcPr>
          <w:p w14:paraId="77EFEFCC" w14:textId="77777777" w:rsidR="00B251C3" w:rsidRPr="00FB2A8E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F6FBA" w14:textId="1E5AB6C9" w:rsidR="00B251C3" w:rsidRPr="00FB2A8E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64,001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E0DE9" w14:textId="77777777" w:rsidR="00B251C3" w:rsidRPr="00FB2A8E" w:rsidRDefault="00B251C3" w:rsidP="00B251C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8673B" w14:textId="152D492A" w:rsidR="00B251C3" w:rsidRPr="00B82BD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53,806</w:t>
            </w:r>
          </w:p>
        </w:tc>
      </w:tr>
      <w:tr w:rsidR="00B251C3" w:rsidRPr="002848D8" w14:paraId="0175B9B0" w14:textId="77777777" w:rsidTr="00CE2AD6">
        <w:tc>
          <w:tcPr>
            <w:tcW w:w="2039" w:type="pct"/>
          </w:tcPr>
          <w:p w14:paraId="1756C5B6" w14:textId="77777777" w:rsidR="00B251C3" w:rsidRPr="0095147D" w:rsidRDefault="00B251C3" w:rsidP="00B251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368F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B82CC" w14:textId="08929B61" w:rsidR="00B251C3" w:rsidRPr="00BF18E1" w:rsidRDefault="00A31D6B" w:rsidP="00B8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82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,375</w:t>
            </w:r>
          </w:p>
        </w:tc>
        <w:tc>
          <w:tcPr>
            <w:tcW w:w="145" w:type="pct"/>
          </w:tcPr>
          <w:p w14:paraId="4405C857" w14:textId="77777777" w:rsidR="00B251C3" w:rsidRPr="006C06F8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91BD" w14:textId="35247582" w:rsidR="00B251C3" w:rsidRPr="00B82BD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4,885</w:t>
            </w:r>
          </w:p>
        </w:tc>
        <w:tc>
          <w:tcPr>
            <w:tcW w:w="146" w:type="pct"/>
          </w:tcPr>
          <w:p w14:paraId="315ADB39" w14:textId="77777777" w:rsidR="00B251C3" w:rsidRPr="00FB2A8E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8F234" w14:textId="350DD555" w:rsidR="00B251C3" w:rsidRPr="00FB2A8E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5,163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055DC" w14:textId="77777777" w:rsidR="00B251C3" w:rsidRPr="00FB2A8E" w:rsidRDefault="00B251C3" w:rsidP="00B251C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AAFC3" w14:textId="4DFFE4A3" w:rsidR="00B251C3" w:rsidRPr="00B82BD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4,829</w:t>
            </w:r>
          </w:p>
        </w:tc>
      </w:tr>
      <w:tr w:rsidR="00B251C3" w:rsidRPr="002848D8" w14:paraId="45DFE56A" w14:textId="77777777" w:rsidTr="00CE2AD6">
        <w:tc>
          <w:tcPr>
            <w:tcW w:w="2039" w:type="pct"/>
          </w:tcPr>
          <w:p w14:paraId="1C61535B" w14:textId="77777777" w:rsidR="00B251C3" w:rsidRPr="0090368F" w:rsidRDefault="00B251C3" w:rsidP="00B251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7894C" w14:textId="2836DF5B" w:rsidR="00B251C3" w:rsidRPr="00BF18E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1,164</w:t>
            </w:r>
          </w:p>
        </w:tc>
        <w:tc>
          <w:tcPr>
            <w:tcW w:w="145" w:type="pct"/>
          </w:tcPr>
          <w:p w14:paraId="6DEB19A3" w14:textId="77777777" w:rsidR="00B251C3" w:rsidRPr="006C06F8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6F75" w14:textId="2BED77AA" w:rsidR="00B251C3" w:rsidRPr="00B82BD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570</w:t>
            </w:r>
          </w:p>
        </w:tc>
        <w:tc>
          <w:tcPr>
            <w:tcW w:w="146" w:type="pct"/>
          </w:tcPr>
          <w:p w14:paraId="0917D56A" w14:textId="77777777" w:rsidR="00B251C3" w:rsidRPr="00FB2A8E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30B5C" w14:textId="6EBDEA87" w:rsidR="00B251C3" w:rsidRPr="00FB2A8E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D00A" w14:textId="77777777" w:rsidR="00B251C3" w:rsidRPr="00FB2A8E" w:rsidRDefault="00B251C3" w:rsidP="00B251C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50726" w14:textId="6CF3173B" w:rsidR="00B251C3" w:rsidRPr="00FB2A8E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251C3" w:rsidRPr="002848D8" w14:paraId="0806E71B" w14:textId="77777777" w:rsidTr="00CE2AD6">
        <w:tc>
          <w:tcPr>
            <w:tcW w:w="2039" w:type="pct"/>
          </w:tcPr>
          <w:p w14:paraId="3970FE95" w14:textId="77777777" w:rsidR="00B251C3" w:rsidRPr="0095147D" w:rsidRDefault="00B251C3" w:rsidP="00B251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36342" w14:textId="34E776AB" w:rsidR="00B251C3" w:rsidRPr="00BF18E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31,664</w:t>
            </w:r>
          </w:p>
        </w:tc>
        <w:tc>
          <w:tcPr>
            <w:tcW w:w="145" w:type="pct"/>
          </w:tcPr>
          <w:p w14:paraId="3463BF9B" w14:textId="77777777" w:rsidR="00B251C3" w:rsidRPr="001A458D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A74F9" w14:textId="13540C0D" w:rsidR="00B251C3" w:rsidRPr="00B82BD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27,702</w:t>
            </w:r>
          </w:p>
        </w:tc>
        <w:tc>
          <w:tcPr>
            <w:tcW w:w="146" w:type="pct"/>
          </w:tcPr>
          <w:p w14:paraId="1926623B" w14:textId="77777777" w:rsidR="00B251C3" w:rsidRPr="00FB2A8E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328F4" w14:textId="3DC46ACD" w:rsidR="00B251C3" w:rsidRPr="00FB2A8E" w:rsidRDefault="00B82BD1" w:rsidP="00B8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13,145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0955" w14:textId="77777777" w:rsidR="00B251C3" w:rsidRPr="00FB2A8E" w:rsidRDefault="00B251C3" w:rsidP="00B251C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DE2E9" w14:textId="0D509C1C" w:rsidR="00B251C3" w:rsidRPr="00B82BD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10,916</w:t>
            </w:r>
          </w:p>
        </w:tc>
      </w:tr>
      <w:tr w:rsidR="00B251C3" w:rsidRPr="002848D8" w14:paraId="402223E8" w14:textId="77777777" w:rsidTr="001A458D">
        <w:tc>
          <w:tcPr>
            <w:tcW w:w="2039" w:type="pct"/>
          </w:tcPr>
          <w:p w14:paraId="316113FD" w14:textId="7AD35BDD" w:rsidR="00B251C3" w:rsidRPr="00DC0404" w:rsidRDefault="0087555F" w:rsidP="00B251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48A607" w14:textId="3DBB43C5" w:rsidR="00B251C3" w:rsidRPr="00BF18E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366,143</w:t>
            </w:r>
          </w:p>
        </w:tc>
        <w:tc>
          <w:tcPr>
            <w:tcW w:w="145" w:type="pct"/>
          </w:tcPr>
          <w:p w14:paraId="22164192" w14:textId="77777777" w:rsidR="00B251C3" w:rsidRPr="001A458D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DE4E96" w14:textId="51C3E66C" w:rsidR="00B251C3" w:rsidRPr="00FB2A8E" w:rsidRDefault="00B82BD1" w:rsidP="00B251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302,904</w:t>
            </w:r>
          </w:p>
        </w:tc>
        <w:tc>
          <w:tcPr>
            <w:tcW w:w="146" w:type="pct"/>
          </w:tcPr>
          <w:p w14:paraId="4D79B472" w14:textId="77777777" w:rsidR="00B251C3" w:rsidRPr="00FB2A8E" w:rsidRDefault="00B251C3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0C5F17" w14:textId="3095CFF4" w:rsidR="00B251C3" w:rsidRPr="00FB2A8E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111,625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8E1DA" w14:textId="77777777" w:rsidR="00B251C3" w:rsidRPr="00FB2A8E" w:rsidRDefault="00B251C3" w:rsidP="00B251C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ED42A3" w14:textId="2A62C560" w:rsidR="00B251C3" w:rsidRPr="00B82BD1" w:rsidRDefault="00B82BD1" w:rsidP="00B25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88,754</w:t>
            </w:r>
          </w:p>
        </w:tc>
      </w:tr>
      <w:tr w:rsidR="001A458D" w:rsidRPr="002848D8" w14:paraId="0C94B395" w14:textId="77777777" w:rsidTr="00843A7E">
        <w:tc>
          <w:tcPr>
            <w:tcW w:w="2039" w:type="pct"/>
          </w:tcPr>
          <w:p w14:paraId="78C85A10" w14:textId="77777777" w:rsidR="001A458D" w:rsidRPr="00FD1A30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40F66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5" w:type="pct"/>
          </w:tcPr>
          <w:p w14:paraId="1D3F9200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0CA97" w14:textId="77777777" w:rsidR="001A458D" w:rsidRPr="00FD1A30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6" w:type="pct"/>
          </w:tcPr>
          <w:p w14:paraId="26F8CC5D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4C688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11277" w14:textId="77777777" w:rsidR="001A458D" w:rsidRPr="00FD1A30" w:rsidRDefault="001A458D" w:rsidP="001A458D">
            <w:pPr>
              <w:rPr>
                <w:rFonts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E4EDF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1A458D" w:rsidRPr="002848D8" w14:paraId="0EB11C20" w14:textId="77777777" w:rsidTr="00CE2AD6">
        <w:tc>
          <w:tcPr>
            <w:tcW w:w="2039" w:type="pct"/>
          </w:tcPr>
          <w:p w14:paraId="3FBA0444" w14:textId="77777777" w:rsidR="001A458D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01A8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ต้นทุนของสินค้าคงเหลือที่บั</w:t>
            </w:r>
            <w:r w:rsidRPr="00BE01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นทึก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8663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</w:p>
          <w:p w14:paraId="5E4273D3" w14:textId="77777777" w:rsidR="001A458D" w:rsidRPr="00886637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5EAA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76D660A5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67F52" w14:textId="77777777" w:rsidR="001A458D" w:rsidRPr="006C06F8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08F3D7D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AFF0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867A0" w14:textId="77777777" w:rsidR="001A458D" w:rsidRPr="006C06F8" w:rsidRDefault="001A458D" w:rsidP="001A458D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2C02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13E00" w:rsidRPr="002848D8" w14:paraId="2D469C98" w14:textId="77777777" w:rsidTr="00CE2AD6">
        <w:tc>
          <w:tcPr>
            <w:tcW w:w="2039" w:type="pct"/>
          </w:tcPr>
          <w:p w14:paraId="3B90B178" w14:textId="77777777" w:rsidR="00013E00" w:rsidRPr="00623946" w:rsidRDefault="00013E00" w:rsidP="00013E00">
            <w:pPr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52B20" w14:textId="77C5610B" w:rsidR="00013E00" w:rsidRPr="00BF18E1" w:rsidRDefault="00B82BD1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</w:t>
            </w:r>
            <w:r w:rsidR="003E6A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E6A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145" w:type="pct"/>
          </w:tcPr>
          <w:p w14:paraId="30843EFF" w14:textId="77777777" w:rsidR="00013E00" w:rsidRPr="006C06F8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8457" w14:textId="489EE245" w:rsidR="00013E00" w:rsidRPr="006C06F8" w:rsidRDefault="00013E00" w:rsidP="00013E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</w:rPr>
              <w:t>928,</w:t>
            </w:r>
            <w:r w:rsidR="0076152E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46" w:type="pct"/>
          </w:tcPr>
          <w:p w14:paraId="09EEF74B" w14:textId="77777777" w:rsidR="00013E00" w:rsidRPr="006C06F8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1AB20" w14:textId="5FF2A5EC" w:rsidR="00013E00" w:rsidRPr="00B82BD1" w:rsidRDefault="00B82BD1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2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76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82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6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EAAEB" w14:textId="77777777" w:rsidR="00013E00" w:rsidRPr="006C06F8" w:rsidRDefault="00013E00" w:rsidP="00013E00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FA702" w14:textId="7699C562" w:rsidR="00013E00" w:rsidRPr="006C06F8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6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6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</w:tr>
      <w:tr w:rsidR="00013E00" w:rsidRPr="002848D8" w14:paraId="5393EE6B" w14:textId="77777777" w:rsidTr="00BE6BB5">
        <w:tc>
          <w:tcPr>
            <w:tcW w:w="2039" w:type="pct"/>
          </w:tcPr>
          <w:p w14:paraId="08F24BC7" w14:textId="77777777" w:rsidR="00013E00" w:rsidRPr="00623946" w:rsidRDefault="00013E00" w:rsidP="00013E00">
            <w:pPr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1D058" w14:textId="164BE37E" w:rsidR="00013E00" w:rsidRPr="00BF18E1" w:rsidRDefault="00B82BD1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3E6A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145" w:type="pct"/>
          </w:tcPr>
          <w:p w14:paraId="27B2A742" w14:textId="77777777" w:rsidR="00013E00" w:rsidRPr="005C2D54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64B3" w14:textId="3E965363" w:rsidR="00013E00" w:rsidRPr="005C2D54" w:rsidRDefault="00013E00" w:rsidP="00013E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6152E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46" w:type="pct"/>
          </w:tcPr>
          <w:p w14:paraId="7B6ED2B5" w14:textId="77777777" w:rsidR="00013E00" w:rsidRPr="005C2D54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5FC" w14:textId="045C0094" w:rsidR="00013E00" w:rsidRPr="00B82BD1" w:rsidRDefault="0076152E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354AE" w14:textId="77777777" w:rsidR="00013E00" w:rsidRPr="006C06F8" w:rsidRDefault="00013E00" w:rsidP="00013E00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72C6" w14:textId="2B608193" w:rsidR="00013E00" w:rsidRPr="006C06F8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76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</w:tr>
      <w:tr w:rsidR="00013E00" w:rsidRPr="002848D8" w14:paraId="47919F56" w14:textId="77777777" w:rsidTr="00BE6BB5">
        <w:tc>
          <w:tcPr>
            <w:tcW w:w="2039" w:type="pct"/>
          </w:tcPr>
          <w:p w14:paraId="6D2E6C90" w14:textId="77777777" w:rsidR="00013E00" w:rsidRPr="00623946" w:rsidRDefault="00013E00" w:rsidP="00013E00">
            <w:pPr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7CD85" w14:textId="4989182F" w:rsidR="00013E00" w:rsidRPr="00BF18E1" w:rsidRDefault="00B82BD1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(711)</w:t>
            </w:r>
          </w:p>
        </w:tc>
        <w:tc>
          <w:tcPr>
            <w:tcW w:w="145" w:type="pct"/>
          </w:tcPr>
          <w:p w14:paraId="2B642EE0" w14:textId="77777777" w:rsidR="00013E00" w:rsidRPr="005C2D54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70CC2" w14:textId="0763725F" w:rsidR="00013E00" w:rsidRPr="005C2D54" w:rsidRDefault="00013E00" w:rsidP="00013E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614FF6" w14:textId="77777777" w:rsidR="00013E00" w:rsidRPr="005C2D54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54FE7" w14:textId="188F0A59" w:rsidR="00013E00" w:rsidRPr="00B82BD1" w:rsidRDefault="00B82BD1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2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(711)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5253" w14:textId="77777777" w:rsidR="00013E00" w:rsidRPr="005C2D54" w:rsidRDefault="00013E00" w:rsidP="00013E0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DE1F1" w14:textId="04AD5EE0" w:rsidR="00013E00" w:rsidRPr="005C2D54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13E00" w:rsidRPr="002848D8" w14:paraId="166757EB" w14:textId="77777777" w:rsidTr="00BE6BB5">
        <w:tc>
          <w:tcPr>
            <w:tcW w:w="2039" w:type="pct"/>
          </w:tcPr>
          <w:p w14:paraId="389A7657" w14:textId="77777777" w:rsidR="00013E00" w:rsidRPr="00623946" w:rsidRDefault="00013E00" w:rsidP="00013E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BAC81E" w14:textId="64BAACBE" w:rsidR="00013E00" w:rsidRPr="00BF18E1" w:rsidRDefault="00B82BD1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1,102,623</w:t>
            </w:r>
          </w:p>
        </w:tc>
        <w:tc>
          <w:tcPr>
            <w:tcW w:w="145" w:type="pct"/>
          </w:tcPr>
          <w:p w14:paraId="509BD893" w14:textId="77777777" w:rsidR="00013E00" w:rsidRPr="005C2D54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D069A8" w14:textId="38470102" w:rsidR="00013E00" w:rsidRPr="005C2D54" w:rsidRDefault="00013E00" w:rsidP="00013E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F1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930,191</w:t>
            </w:r>
          </w:p>
        </w:tc>
        <w:tc>
          <w:tcPr>
            <w:tcW w:w="146" w:type="pct"/>
          </w:tcPr>
          <w:p w14:paraId="2771F4E0" w14:textId="77777777" w:rsidR="00013E00" w:rsidRPr="005C2D54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CBFA9C" w14:textId="7820D550" w:rsidR="00013E00" w:rsidRPr="00B82BD1" w:rsidRDefault="00B82BD1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82B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555,576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0639" w14:textId="77777777" w:rsidR="00013E00" w:rsidRPr="005C2D54" w:rsidRDefault="00013E00" w:rsidP="00013E00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AD5A1F" w14:textId="2839A09B" w:rsidR="00013E00" w:rsidRPr="005C2D54" w:rsidRDefault="00013E00" w:rsidP="00013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03A2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456</w:t>
            </w:r>
            <w:r w:rsidRPr="00103A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</w:p>
        </w:tc>
      </w:tr>
    </w:tbl>
    <w:p w14:paraId="01CCFA28" w14:textId="3B086121" w:rsidR="00C11D15" w:rsidRDefault="00C11D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4B83103F" w14:textId="77777777" w:rsidR="00C11D15" w:rsidRDefault="00C11D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x-none"/>
        </w:rPr>
        <w:br w:type="page"/>
      </w:r>
    </w:p>
    <w:p w14:paraId="64B81B9B" w14:textId="5DDCFC6E" w:rsidR="00504970" w:rsidRPr="00032D20" w:rsidRDefault="00B90FD6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032D20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เงินลงทุนในบริษั</w:t>
      </w:r>
      <w:r w:rsidR="00CE2FE2" w:rsidRPr="00032D20">
        <w:rPr>
          <w:rFonts w:ascii="Angsana New" w:hAnsi="Angsana New"/>
          <w:sz w:val="30"/>
          <w:szCs w:val="30"/>
          <w:u w:val="none"/>
          <w:cs/>
          <w:lang w:val="en-US"/>
        </w:rPr>
        <w:t>ทย่อย</w:t>
      </w:r>
    </w:p>
    <w:p w14:paraId="0C56E3DA" w14:textId="77777777" w:rsidR="0087555F" w:rsidRPr="006A6710" w:rsidRDefault="0087555F" w:rsidP="00CE0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989"/>
        <w:gridCol w:w="269"/>
        <w:gridCol w:w="1259"/>
        <w:gridCol w:w="269"/>
        <w:gridCol w:w="1267"/>
      </w:tblGrid>
      <w:tr w:rsidR="006E0939" w:rsidRPr="00344B92" w14:paraId="6F5454F2" w14:textId="77777777" w:rsidTr="006E0939">
        <w:tc>
          <w:tcPr>
            <w:tcW w:w="2815" w:type="pct"/>
          </w:tcPr>
          <w:p w14:paraId="3914E3C0" w14:textId="7FFC383D" w:rsidR="006E0939" w:rsidRPr="0087555F" w:rsidRDefault="0087555F" w:rsidP="006E093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55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33" w:type="pct"/>
          </w:tcPr>
          <w:p w14:paraId="75F68C83" w14:textId="77777777" w:rsidR="006E0939" w:rsidRPr="00344B92" w:rsidRDefault="006E0939" w:rsidP="006E0939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1720068" w14:textId="1EB3E21F" w:rsidR="006E0939" w:rsidRPr="00344B92" w:rsidRDefault="006E0939" w:rsidP="006E0939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7" w:type="pct"/>
            <w:gridSpan w:val="3"/>
          </w:tcPr>
          <w:p w14:paraId="3D8696CF" w14:textId="77777777" w:rsidR="006E0939" w:rsidRPr="00344B92" w:rsidRDefault="006E0939" w:rsidP="006E093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939" w:rsidRPr="00344B92" w14:paraId="055ADC48" w14:textId="77777777" w:rsidTr="006E0939">
        <w:tc>
          <w:tcPr>
            <w:tcW w:w="2815" w:type="pct"/>
          </w:tcPr>
          <w:p w14:paraId="114BA846" w14:textId="4BFF451C" w:rsidR="006E0939" w:rsidRPr="00777247" w:rsidRDefault="0087555F" w:rsidP="00F14C1F">
            <w:pPr>
              <w:ind w:left="2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7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77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77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3" w:type="pct"/>
          </w:tcPr>
          <w:p w14:paraId="61AB76CE" w14:textId="6E33580F" w:rsidR="006E0939" w:rsidRPr="006E0939" w:rsidRDefault="006E0939" w:rsidP="006E0939">
            <w:pPr>
              <w:pStyle w:val="BodyText"/>
              <w:spacing w:after="0"/>
              <w:ind w:left="-467" w:right="-18" w:firstLine="3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1E834FB0" w14:textId="0E7961D9" w:rsidR="006E0939" w:rsidRPr="00344B92" w:rsidRDefault="006E0939" w:rsidP="006E0939">
            <w:pPr>
              <w:pStyle w:val="BodyText"/>
              <w:spacing w:after="0"/>
              <w:ind w:left="-467" w:right="-18" w:firstLine="3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9" w:type="pct"/>
          </w:tcPr>
          <w:p w14:paraId="2E94C6A4" w14:textId="77777777" w:rsidR="006E0939" w:rsidRPr="00344B92" w:rsidRDefault="006E0939" w:rsidP="006E0939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1C9541CB" w14:textId="77777777" w:rsidR="006E0939" w:rsidRPr="00344B92" w:rsidRDefault="006E0939" w:rsidP="006E0939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2509D5C6" w14:textId="77777777" w:rsidR="006E0939" w:rsidRPr="00344B92" w:rsidRDefault="006E0939" w:rsidP="006E0939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E0939" w:rsidRPr="00344B92" w14:paraId="258E30DF" w14:textId="77777777" w:rsidTr="006E0939">
        <w:tc>
          <w:tcPr>
            <w:tcW w:w="2815" w:type="pct"/>
          </w:tcPr>
          <w:p w14:paraId="09C17759" w14:textId="77777777" w:rsidR="006E0939" w:rsidRPr="00344B92" w:rsidRDefault="006E0939" w:rsidP="006E09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498040B7" w14:textId="77777777" w:rsidR="006E0939" w:rsidRPr="00344B92" w:rsidRDefault="006E0939" w:rsidP="006E09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E0C45DB" w14:textId="09F9A6CA" w:rsidR="006E0939" w:rsidRPr="00344B92" w:rsidRDefault="006E0939" w:rsidP="006E09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7" w:type="pct"/>
            <w:gridSpan w:val="3"/>
          </w:tcPr>
          <w:p w14:paraId="17E0C910" w14:textId="77777777" w:rsidR="006E0939" w:rsidRPr="00344B92" w:rsidRDefault="006E0939" w:rsidP="006E09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0939" w:rsidRPr="00344B92" w14:paraId="655DCD64" w14:textId="77777777" w:rsidTr="006E0939">
        <w:tc>
          <w:tcPr>
            <w:tcW w:w="2815" w:type="pct"/>
          </w:tcPr>
          <w:p w14:paraId="00210469" w14:textId="77777777" w:rsidR="006E0939" w:rsidRPr="00344B92" w:rsidRDefault="006E0939" w:rsidP="006E093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3" w:type="pct"/>
          </w:tcPr>
          <w:p w14:paraId="088BB00E" w14:textId="77777777" w:rsidR="006E0939" w:rsidRPr="00344B92" w:rsidRDefault="006E0939" w:rsidP="006E0939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DB2DED4" w14:textId="25ECCD46" w:rsidR="006E0939" w:rsidRPr="00344B92" w:rsidRDefault="006E0939" w:rsidP="006E0939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221B24B7" w14:textId="77777777" w:rsidR="006E0939" w:rsidRPr="00344B92" w:rsidRDefault="006E0939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1,039,997</w:t>
            </w:r>
          </w:p>
        </w:tc>
        <w:tc>
          <w:tcPr>
            <w:tcW w:w="145" w:type="pct"/>
          </w:tcPr>
          <w:p w14:paraId="065C3D15" w14:textId="77777777" w:rsidR="006E0939" w:rsidRPr="00344B92" w:rsidRDefault="006E0939" w:rsidP="006E0939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BA007F4" w14:textId="77777777" w:rsidR="006E0939" w:rsidRPr="00344B92" w:rsidRDefault="006E0939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1,039,997</w:t>
            </w:r>
          </w:p>
        </w:tc>
      </w:tr>
      <w:tr w:rsidR="006E0939" w:rsidRPr="00344B92" w14:paraId="3DFD5EA0" w14:textId="77777777" w:rsidTr="006E0939">
        <w:tc>
          <w:tcPr>
            <w:tcW w:w="2815" w:type="pct"/>
          </w:tcPr>
          <w:p w14:paraId="5A9D668B" w14:textId="77777777" w:rsidR="006E0939" w:rsidRPr="00344B92" w:rsidRDefault="006E0939" w:rsidP="006E09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533" w:type="pct"/>
          </w:tcPr>
          <w:p w14:paraId="46932710" w14:textId="77777777" w:rsidR="006E0939" w:rsidRPr="00344B92" w:rsidRDefault="006E0939" w:rsidP="006E0939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73CDF1" w14:textId="71EDB058" w:rsidR="006E0939" w:rsidRPr="00344B92" w:rsidRDefault="006E0939" w:rsidP="006E0939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CB08285" w14:textId="77777777" w:rsidR="006E0939" w:rsidRPr="00344B92" w:rsidRDefault="006E0939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145" w:type="pct"/>
          </w:tcPr>
          <w:p w14:paraId="4A8C1EB4" w14:textId="77777777" w:rsidR="006E0939" w:rsidRPr="00344B92" w:rsidRDefault="006E0939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7C82B8ED" w14:textId="77777777" w:rsidR="006E0939" w:rsidRPr="00344B92" w:rsidRDefault="006E0939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0939" w:rsidRPr="00344B92" w14:paraId="5E08B6B3" w14:textId="77777777" w:rsidTr="006E0939">
        <w:tc>
          <w:tcPr>
            <w:tcW w:w="2815" w:type="pct"/>
          </w:tcPr>
          <w:p w14:paraId="2EF524B5" w14:textId="3940DE9F" w:rsidR="006E0939" w:rsidRPr="00132AA4" w:rsidRDefault="006E0939" w:rsidP="006E09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AA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533" w:type="pct"/>
          </w:tcPr>
          <w:p w14:paraId="0D8E0401" w14:textId="77777777" w:rsidR="006E0939" w:rsidRPr="00344B92" w:rsidRDefault="006E0939" w:rsidP="006E0939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C3C6272" w14:textId="77777777" w:rsidR="006E0939" w:rsidRPr="00344B92" w:rsidRDefault="006E0939" w:rsidP="006E0939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53997F36" w14:textId="49E7FE65" w:rsidR="006E0939" w:rsidRPr="00132AA4" w:rsidRDefault="00132AA4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(</w:t>
            </w:r>
            <w:r w:rsidR="00454599" w:rsidRPr="00454599">
              <w:rPr>
                <w:rFonts w:asciiTheme="majorBidi" w:hAnsiTheme="majorBidi"/>
                <w:sz w:val="30"/>
                <w:szCs w:val="30"/>
                <w:lang w:val="en-US"/>
              </w:rPr>
              <w:t>103</w:t>
            </w:r>
            <w:r w:rsidRPr="00132A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54599" w:rsidRPr="00454599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" w:type="pct"/>
          </w:tcPr>
          <w:p w14:paraId="42B2259D" w14:textId="77777777" w:rsidR="006E0939" w:rsidRPr="00344B92" w:rsidRDefault="006E0939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759E08F" w14:textId="204563EB" w:rsidR="006E0939" w:rsidRPr="00132AA4" w:rsidRDefault="00132AA4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A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0939" w:rsidRPr="00344B92" w14:paraId="5CE0665D" w14:textId="77777777" w:rsidTr="006E0939">
        <w:tc>
          <w:tcPr>
            <w:tcW w:w="2815" w:type="pct"/>
          </w:tcPr>
          <w:p w14:paraId="3C23E3C9" w14:textId="38459A41" w:rsidR="006E0939" w:rsidRPr="00344B92" w:rsidRDefault="006E0939" w:rsidP="006E093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F4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F45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3" w:type="pct"/>
          </w:tcPr>
          <w:p w14:paraId="5C3E393B" w14:textId="77777777" w:rsidR="006E0939" w:rsidRPr="00344B92" w:rsidRDefault="006E0939" w:rsidP="006E0939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7E670AF" w14:textId="164E7DD6" w:rsidR="006E0939" w:rsidRPr="00344B92" w:rsidRDefault="006E0939" w:rsidP="006E0939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6E7DBB2B" w14:textId="6949D07C" w:rsidR="006E0939" w:rsidRPr="00344B92" w:rsidRDefault="006E0939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132A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086</w:t>
            </w: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,997</w:t>
            </w:r>
          </w:p>
        </w:tc>
        <w:tc>
          <w:tcPr>
            <w:tcW w:w="145" w:type="pct"/>
          </w:tcPr>
          <w:p w14:paraId="68825967" w14:textId="77777777" w:rsidR="006E0939" w:rsidRPr="00344B92" w:rsidRDefault="006E0939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6BACBD20" w14:textId="77777777" w:rsidR="006E0939" w:rsidRPr="00344B92" w:rsidRDefault="006E0939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1,039,997</w:t>
            </w:r>
          </w:p>
        </w:tc>
      </w:tr>
    </w:tbl>
    <w:p w14:paraId="5F4CA282" w14:textId="77777777" w:rsidR="00FB2CE5" w:rsidRPr="00FB2CE5" w:rsidRDefault="00FB2CE5" w:rsidP="006E0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5AFEC85" w14:textId="0B636072" w:rsidR="006E0939" w:rsidRDefault="006E0939" w:rsidP="006E0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6E0939">
        <w:rPr>
          <w:rFonts w:ascii="Angsana New" w:hAnsi="Angsana New"/>
          <w:spacing w:val="-2"/>
          <w:sz w:val="30"/>
          <w:szCs w:val="30"/>
        </w:rPr>
        <w:t>19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E0939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E0939">
        <w:rPr>
          <w:rFonts w:ascii="Angsana New" w:hAnsi="Angsana New"/>
          <w:spacing w:val="-2"/>
          <w:sz w:val="30"/>
          <w:szCs w:val="30"/>
        </w:rPr>
        <w:t xml:space="preserve">2564 </w:t>
      </w:r>
      <w:r w:rsidRPr="006E0939">
        <w:rPr>
          <w:rFonts w:ascii="Angsana New" w:hAnsi="Angsana New"/>
          <w:spacing w:val="-2"/>
          <w:sz w:val="30"/>
          <w:szCs w:val="30"/>
          <w:cs/>
        </w:rPr>
        <w:t>บริษัทลงทุนเพิ่มในหุ้นสามัญ</w:t>
      </w:r>
      <w:r w:rsidRPr="006E0939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6E0939">
        <w:rPr>
          <w:rFonts w:ascii="Angsana New" w:hAnsi="Angsana New"/>
          <w:spacing w:val="-2"/>
          <w:sz w:val="30"/>
          <w:szCs w:val="30"/>
          <w:cs/>
        </w:rPr>
        <w:t>บริษัท พีเอ็มซี เลเบิล แมททีเรียลส์ จำกัด</w:t>
      </w:r>
      <w:r w:rsidRPr="006E093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ตามสัดส่วนความเป็นเจ้าของเดิม (ร้อยละ </w:t>
      </w:r>
      <w:r w:rsidRPr="006E0939">
        <w:rPr>
          <w:rFonts w:ascii="Angsana New" w:hAnsi="Angsana New"/>
          <w:spacing w:val="-2"/>
          <w:sz w:val="30"/>
          <w:szCs w:val="30"/>
        </w:rPr>
        <w:t>99.99)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Pr="006E0939">
        <w:rPr>
          <w:rFonts w:ascii="Angsana New" w:hAnsi="Angsana New"/>
          <w:spacing w:val="-2"/>
          <w:sz w:val="30"/>
          <w:szCs w:val="30"/>
        </w:rPr>
        <w:t xml:space="preserve">1.5 </w:t>
      </w:r>
      <w:r w:rsidRPr="006E0939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หุ้น ซึ่งมีมูลค่าที่ตราไว้ </w:t>
      </w:r>
      <w:r w:rsidRPr="006E0939">
        <w:rPr>
          <w:rFonts w:ascii="Angsana New" w:hAnsi="Angsana New"/>
          <w:spacing w:val="-2"/>
          <w:sz w:val="30"/>
          <w:szCs w:val="30"/>
        </w:rPr>
        <w:t xml:space="preserve">100 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บาทต่อหุ้น </w:t>
      </w:r>
      <w:r w:rsidRPr="006E0939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จำนวนรวมทั้งสิ้น </w:t>
      </w:r>
      <w:r w:rsidRPr="006E0939">
        <w:rPr>
          <w:rFonts w:ascii="Angsana New" w:hAnsi="Angsana New"/>
          <w:spacing w:val="-2"/>
          <w:sz w:val="30"/>
          <w:szCs w:val="30"/>
        </w:rPr>
        <w:br/>
        <w:t xml:space="preserve">150 </w:t>
      </w:r>
      <w:r w:rsidRPr="006E0939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2D242DD0" w14:textId="77777777" w:rsidR="006E0939" w:rsidRPr="00817AC2" w:rsidRDefault="006E0939" w:rsidP="006E0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C728D5F" w14:textId="7E77B1BA" w:rsidR="00CE5513" w:rsidRDefault="006E0939" w:rsidP="00CE5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FB2CE5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12 </w:t>
      </w:r>
      <w:r w:rsidRPr="00FB2CE5">
        <w:rPr>
          <w:rFonts w:ascii="Angsana New" w:hAnsi="Angsana New" w:hint="cs"/>
          <w:spacing w:val="-2"/>
          <w:sz w:val="30"/>
          <w:szCs w:val="30"/>
          <w:cs/>
        </w:rPr>
        <w:t xml:space="preserve">พฤศจิกายน 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2564 </w:t>
      </w:r>
      <w:r w:rsidRPr="00FB2CE5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</w:t>
      </w:r>
      <w:r w:rsidRPr="00FB2CE5">
        <w:rPr>
          <w:rFonts w:ascii="Angsana New" w:hAnsi="Angsana New"/>
          <w:spacing w:val="-2"/>
          <w:sz w:val="30"/>
          <w:szCs w:val="30"/>
          <w:cs/>
        </w:rPr>
        <w:t xml:space="preserve">ขายหุ้นสามัญทั้งหมดของ </w:t>
      </w:r>
      <w:r w:rsidRPr="00FB2CE5">
        <w:rPr>
          <w:rFonts w:ascii="Angsana New" w:hAnsi="Angsana New"/>
          <w:spacing w:val="-2"/>
          <w:sz w:val="30"/>
          <w:szCs w:val="30"/>
        </w:rPr>
        <w:t>PMC Label Materials Pte. Ltd.</w:t>
      </w:r>
      <w:r w:rsidRPr="00FB2CE5">
        <w:rPr>
          <w:rFonts w:ascii="Angsana New" w:hAnsi="Angsana New"/>
          <w:spacing w:val="-2"/>
          <w:sz w:val="30"/>
          <w:szCs w:val="30"/>
          <w:cs/>
        </w:rPr>
        <w:t xml:space="preserve"> ซึ่งเป็นบริษัทย่อยของบริษัท จำนวน 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2 </w:t>
      </w:r>
      <w:r w:rsidRPr="00FB2CE5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 </w:t>
      </w:r>
      <w:r w:rsidR="00FB2CE5" w:rsidRPr="00FB2CE5">
        <w:rPr>
          <w:rFonts w:ascii="Angsana New" w:hAnsi="Angsana New"/>
          <w:spacing w:val="-2"/>
          <w:sz w:val="30"/>
          <w:szCs w:val="30"/>
        </w:rPr>
        <w:t>(</w:t>
      </w:r>
      <w:r w:rsidR="00FB2CE5" w:rsidRPr="00FB2CE5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FB2CE5" w:rsidRPr="00FB2CE5">
        <w:rPr>
          <w:rFonts w:ascii="Angsana New" w:hAnsi="Angsana New"/>
          <w:spacing w:val="-2"/>
          <w:sz w:val="30"/>
          <w:szCs w:val="30"/>
        </w:rPr>
        <w:t xml:space="preserve">100) </w:t>
      </w:r>
      <w:r w:rsidRPr="00FB2CE5">
        <w:rPr>
          <w:rFonts w:ascii="Angsana New" w:hAnsi="Angsana New"/>
          <w:spacing w:val="-2"/>
          <w:sz w:val="30"/>
          <w:szCs w:val="30"/>
          <w:cs/>
        </w:rPr>
        <w:t xml:space="preserve">เป็นเงินจำนวน 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104.98 </w:t>
      </w:r>
      <w:r w:rsidRPr="00FB2CE5">
        <w:rPr>
          <w:rFonts w:ascii="Angsana New" w:hAnsi="Angsana New"/>
          <w:spacing w:val="-2"/>
          <w:sz w:val="30"/>
          <w:szCs w:val="30"/>
          <w:cs/>
        </w:rPr>
        <w:t xml:space="preserve">ล้านบาทให้กับบริษัท พีเอ็มซี เลเบิล </w:t>
      </w:r>
      <w:r w:rsidR="00340B2C">
        <w:rPr>
          <w:rFonts w:ascii="Angsana New" w:hAnsi="Angsana New"/>
          <w:spacing w:val="-2"/>
          <w:sz w:val="30"/>
          <w:szCs w:val="30"/>
        </w:rPr>
        <w:br/>
      </w:r>
      <w:r w:rsidRPr="00FB2CE5">
        <w:rPr>
          <w:rFonts w:ascii="Angsana New" w:hAnsi="Angsana New"/>
          <w:spacing w:val="-2"/>
          <w:sz w:val="30"/>
          <w:szCs w:val="30"/>
          <w:cs/>
        </w:rPr>
        <w:t>แมททีเรียลส์ จำกัด ซึ่งเป็นบริษัทย่อยอีกแห่งหนึ่งของบริษัท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 </w:t>
      </w:r>
      <w:r w:rsidRPr="00FB2CE5">
        <w:rPr>
          <w:rFonts w:ascii="Angsana New" w:hAnsi="Angsana New"/>
          <w:spacing w:val="-2"/>
          <w:sz w:val="30"/>
          <w:szCs w:val="30"/>
          <w:cs/>
        </w:rPr>
        <w:t>โดยมีวัตถุประสงค์เพื่อปรับโครงสร้างกลุ่มธุรกิจฉลาก</w:t>
      </w:r>
      <w:r w:rsidR="00340B2C">
        <w:rPr>
          <w:rFonts w:ascii="Angsana New" w:hAnsi="Angsana New"/>
          <w:spacing w:val="-2"/>
          <w:sz w:val="30"/>
          <w:szCs w:val="30"/>
        </w:rPr>
        <w:br/>
      </w:r>
      <w:r w:rsidRPr="00FB2CE5">
        <w:rPr>
          <w:rFonts w:ascii="Angsana New" w:hAnsi="Angsana New"/>
          <w:spacing w:val="-2"/>
          <w:sz w:val="30"/>
          <w:szCs w:val="30"/>
          <w:cs/>
        </w:rPr>
        <w:t>ที่มีกาวในตัวภายในกลุ่มบริษัท</w:t>
      </w:r>
    </w:p>
    <w:p w14:paraId="75EC81E4" w14:textId="77777777" w:rsidR="00CE5513" w:rsidRDefault="00CE5513" w:rsidP="001E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EDC9AB5" w14:textId="58157C8D" w:rsidR="006E0939" w:rsidRPr="008623A8" w:rsidRDefault="006E0939" w:rsidP="00AD6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  <w:sectPr w:rsidR="006E0939" w:rsidRPr="008623A8" w:rsidSect="00D573D0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</w:p>
    <w:p w14:paraId="20281687" w14:textId="4DE9676D"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F608B" w:rsidRPr="004F608B">
        <w:rPr>
          <w:rFonts w:ascii="Angsana New" w:hAnsi="Angsana New" w:hint="cs"/>
          <w:sz w:val="30"/>
          <w:szCs w:val="30"/>
          <w:lang w:val="en-US"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ธันวาคม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="00FB2CE5">
        <w:rPr>
          <w:rFonts w:ascii="Angsana New" w:hAnsi="Angsana New"/>
          <w:sz w:val="30"/>
          <w:szCs w:val="30"/>
          <w:lang w:val="en-US"/>
        </w:rPr>
        <w:t xml:space="preserve">2564 </w:t>
      </w:r>
      <w:r w:rsidR="00FB2CE5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B2CE5">
        <w:rPr>
          <w:rFonts w:ascii="Angsana New" w:hAnsi="Angsana New"/>
          <w:sz w:val="30"/>
          <w:szCs w:val="30"/>
          <w:lang w:val="en-US"/>
        </w:rPr>
        <w:t xml:space="preserve">2563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CF6BFE">
        <w:rPr>
          <w:rFonts w:ascii="Angsana New" w:hAnsi="Angsana New" w:hint="cs"/>
          <w:sz w:val="30"/>
          <w:szCs w:val="30"/>
          <w:cs/>
        </w:rPr>
        <w:t>แต่ละปี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F6BFE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14:paraId="3CF50DCA" w14:textId="77777777" w:rsidR="00EE78BB" w:rsidRPr="00F00E5F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W w:w="139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80"/>
        <w:gridCol w:w="990"/>
        <w:gridCol w:w="180"/>
        <w:gridCol w:w="810"/>
        <w:gridCol w:w="182"/>
        <w:gridCol w:w="808"/>
        <w:gridCol w:w="180"/>
        <w:gridCol w:w="1170"/>
        <w:gridCol w:w="180"/>
        <w:gridCol w:w="816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AF5207" w:rsidRPr="00933732" w14:paraId="1CB54ED1" w14:textId="77777777" w:rsidTr="009F0132">
        <w:trPr>
          <w:cantSplit/>
          <w:tblHeader/>
        </w:trPr>
        <w:tc>
          <w:tcPr>
            <w:tcW w:w="3420" w:type="dxa"/>
          </w:tcPr>
          <w:p w14:paraId="60DDE68D" w14:textId="77777777" w:rsidR="00AF5207" w:rsidRPr="00412610" w:rsidRDefault="00AF5207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538" w:type="dxa"/>
            <w:gridSpan w:val="19"/>
          </w:tcPr>
          <w:p w14:paraId="493F4E8D" w14:textId="52DB6C85" w:rsidR="00AF5207" w:rsidRPr="004F61E3" w:rsidRDefault="00AF5207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5207" w:rsidRPr="00933732" w14:paraId="3324E6D6" w14:textId="77777777" w:rsidTr="009F0132">
        <w:trPr>
          <w:cantSplit/>
          <w:tblHeader/>
        </w:trPr>
        <w:tc>
          <w:tcPr>
            <w:tcW w:w="3420" w:type="dxa"/>
          </w:tcPr>
          <w:p w14:paraId="3988721D" w14:textId="77777777" w:rsidR="00AF5207" w:rsidRPr="00412610" w:rsidRDefault="00AF5207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349F2B6" w14:textId="77777777" w:rsidR="008623A8" w:rsidRDefault="008623A8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E1E1510" w14:textId="394EE8E9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" w:type="dxa"/>
          </w:tcPr>
          <w:p w14:paraId="131AEF1E" w14:textId="7777777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08069A" w14:textId="77777777" w:rsidR="00AF5207" w:rsidRPr="00AF5207" w:rsidRDefault="00AF5207" w:rsidP="00AF520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  <w:p w14:paraId="68F0C875" w14:textId="26F21771" w:rsidR="00AF5207" w:rsidRPr="004F61E3" w:rsidRDefault="00AF5207" w:rsidP="00AF520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" w:type="dxa"/>
          </w:tcPr>
          <w:p w14:paraId="78471953" w14:textId="7777777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498CCADA" w14:textId="77777777" w:rsidR="008623A8" w:rsidRDefault="008623A8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8EA298" w14:textId="28185BF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1E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50075CF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66" w:type="dxa"/>
            <w:gridSpan w:val="3"/>
          </w:tcPr>
          <w:p w14:paraId="529B3A4C" w14:textId="77777777" w:rsidR="008623A8" w:rsidRDefault="008623A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DB4892D" w14:textId="3394129F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1FF4A4F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9D26CB3" w14:textId="77777777" w:rsidR="00AF5207" w:rsidRPr="004F61E3" w:rsidRDefault="00AF5207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58A0EB1E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2918B001" w14:textId="057E90FF" w:rsidR="00AF5207" w:rsidRPr="004F61E3" w:rsidRDefault="00AF5207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AF5207" w:rsidRPr="00933732" w14:paraId="715814E9" w14:textId="77777777" w:rsidTr="009F0132">
        <w:trPr>
          <w:cantSplit/>
          <w:tblHeader/>
        </w:trPr>
        <w:tc>
          <w:tcPr>
            <w:tcW w:w="3420" w:type="dxa"/>
          </w:tcPr>
          <w:p w14:paraId="29B87CBB" w14:textId="77777777" w:rsidR="00AF5207" w:rsidRPr="00412610" w:rsidRDefault="00AF5207" w:rsidP="00D70D9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</w:tcPr>
          <w:p w14:paraId="30790FE5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F638DFF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EE95E40" w14:textId="0B53FF62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9D1979C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595D55F" w14:textId="5AA389C6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2" w:type="dxa"/>
          </w:tcPr>
          <w:p w14:paraId="00276346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2182C08" w14:textId="6FD7A739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45DD9D7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F7AF864" w14:textId="139746FD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</w:tcPr>
          <w:p w14:paraId="3B97F283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4F3F71CB" w14:textId="4B5D39D5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4FFD494B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F1A633" w14:textId="5EF5E64A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</w:tcPr>
          <w:p w14:paraId="4B81D834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2F63" w14:textId="3462F07E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5236C367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BE2711" w14:textId="7ED33BB9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</w:tcPr>
          <w:p w14:paraId="35ED8361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3D5EFA9" w14:textId="103ED076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</w:t>
            </w:r>
          </w:p>
        </w:tc>
      </w:tr>
      <w:tr w:rsidR="008623A8" w:rsidRPr="00933732" w14:paraId="27C978DA" w14:textId="77777777" w:rsidTr="009F0132">
        <w:trPr>
          <w:cantSplit/>
          <w:tblHeader/>
        </w:trPr>
        <w:tc>
          <w:tcPr>
            <w:tcW w:w="3420" w:type="dxa"/>
          </w:tcPr>
          <w:p w14:paraId="46556882" w14:textId="77777777" w:rsidR="008623A8" w:rsidRPr="00412610" w:rsidRDefault="008623A8" w:rsidP="00D70D9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</w:tcPr>
          <w:p w14:paraId="77D3048D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562865D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060E2A" w14:textId="194B4642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85A5878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0C87FECC" w14:textId="7004E4E5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F61E3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(</w:t>
            </w:r>
            <w:r w:rsidR="00744AC4" w:rsidRPr="00744AC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4F61E3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58467CAC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6128" w:type="dxa"/>
            <w:gridSpan w:val="11"/>
          </w:tcPr>
          <w:p w14:paraId="11F60FD1" w14:textId="5FF776C3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F61E3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4F61E3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4F61E3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F5207" w:rsidRPr="00933732" w14:paraId="71A3DB0F" w14:textId="77777777" w:rsidTr="009F0132">
        <w:trPr>
          <w:cantSplit/>
          <w:tblHeader/>
        </w:trPr>
        <w:tc>
          <w:tcPr>
            <w:tcW w:w="3420" w:type="dxa"/>
          </w:tcPr>
          <w:p w14:paraId="6FF5C2E5" w14:textId="0AB32EAE" w:rsidR="00AF5207" w:rsidRPr="00412610" w:rsidRDefault="00AF5207" w:rsidP="00777247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77724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ทางตรง</w:t>
            </w:r>
          </w:p>
        </w:tc>
        <w:tc>
          <w:tcPr>
            <w:tcW w:w="1080" w:type="dxa"/>
          </w:tcPr>
          <w:p w14:paraId="64B5CDA9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9FAE07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CDF7A8C" w14:textId="7CA518D0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6D3A2E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42B511" w14:textId="7DAF65C0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142919FB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7D66CA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22A0A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BE39B65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5CD62C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13528A11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0875CA1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F97E01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63CD5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0C89E46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B6CDB50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405310F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637B64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257E974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AF5207" w:rsidRPr="00933732" w14:paraId="3F49D4D4" w14:textId="77777777" w:rsidTr="009F0132">
        <w:trPr>
          <w:cantSplit/>
          <w:trHeight w:val="270"/>
        </w:trPr>
        <w:tc>
          <w:tcPr>
            <w:tcW w:w="3420" w:type="dxa"/>
          </w:tcPr>
          <w:p w14:paraId="27DF2A88" w14:textId="77777777" w:rsidR="00AF5207" w:rsidRPr="001E136F" w:rsidRDefault="00AF5207" w:rsidP="00CE5513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1E136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บริษัท เอส เวนเจอร์ส จำกัด</w:t>
            </w:r>
          </w:p>
          <w:p w14:paraId="24182846" w14:textId="17915E3C" w:rsidR="00AF5207" w:rsidRPr="00E3766A" w:rsidRDefault="00AF5207" w:rsidP="00E376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00"/>
              <w:rPr>
                <w:rFonts w:ascii="Angsana New" w:hAnsi="Angsana New"/>
                <w:sz w:val="24"/>
                <w:szCs w:val="24"/>
              </w:rPr>
            </w:pPr>
            <w:r w:rsidRPr="001E136F">
              <w:rPr>
                <w:rFonts w:ascii="Angsana New" w:hAnsi="Angsana New"/>
                <w:sz w:val="24"/>
                <w:szCs w:val="24"/>
                <w:cs/>
              </w:rPr>
              <w:t>(เดิมชื่อ “บริษัท อี.วี.เอ.อินเตอร์เนชั่นแนล จำกัด”)</w:t>
            </w:r>
          </w:p>
        </w:tc>
        <w:tc>
          <w:tcPr>
            <w:tcW w:w="1080" w:type="dxa"/>
          </w:tcPr>
          <w:p w14:paraId="555AB851" w14:textId="77777777" w:rsidR="00744AC4" w:rsidRDefault="00744AC4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547629E" w14:textId="143877DB" w:rsidR="00AF5207" w:rsidRDefault="009F0132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80" w:type="dxa"/>
          </w:tcPr>
          <w:p w14:paraId="1E9EEFDD" w14:textId="77777777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6F3E5E33" w14:textId="77777777" w:rsidR="00744AC4" w:rsidRDefault="00744AC4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32AA1FD" w14:textId="145DD844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59549D1" w14:textId="77777777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10" w:type="dxa"/>
          </w:tcPr>
          <w:p w14:paraId="265D6299" w14:textId="5D5DD113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  <w:p w14:paraId="4DCDBADA" w14:textId="5A511713" w:rsidR="00AF5207" w:rsidRPr="00D70D99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2" w:type="dxa"/>
          </w:tcPr>
          <w:p w14:paraId="68862A97" w14:textId="77777777" w:rsidR="00AF5207" w:rsidRPr="004F61E3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E2ECB42" w14:textId="77777777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E1CC42F" w14:textId="5E34E47F" w:rsidR="00AF5207" w:rsidRPr="004F61E3" w:rsidRDefault="00AF5207" w:rsidP="00855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4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14:paraId="309F3D68" w14:textId="77777777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037BD8" w14:textId="4E7BFD02" w:rsidR="00AF5207" w:rsidRPr="00D70D99" w:rsidRDefault="00AF5207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68B30F18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856EEB3" w14:textId="46F08431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7A1020D7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C8D3D0" w14:textId="7902606A" w:rsidR="00AF5207" w:rsidRPr="00D70D99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4E72A834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ABC456" w14:textId="5726FE65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1B97CADF" w14:textId="77777777" w:rsidR="00AF5207" w:rsidRPr="004F61E3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3DF2FA" w14:textId="77777777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  <w:p w14:paraId="357F935D" w14:textId="559F2FCB" w:rsidR="00AF5207" w:rsidRPr="00D70D99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CE551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451A84" w14:textId="77777777" w:rsidR="00AF5207" w:rsidRPr="004F61E3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6A9C2AEE" w14:textId="77777777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81741F3" w14:textId="54D781D2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F5207" w:rsidRPr="00933732" w14:paraId="46443DEA" w14:textId="77777777" w:rsidTr="009F0132">
        <w:trPr>
          <w:cantSplit/>
          <w:trHeight w:val="270"/>
        </w:trPr>
        <w:tc>
          <w:tcPr>
            <w:tcW w:w="3420" w:type="dxa"/>
          </w:tcPr>
          <w:p w14:paraId="0E76A2C8" w14:textId="77777777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62" w:right="-7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F61E3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4F61E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พีเอ็มซี เลเบิล แมททีเรียลส์</w:t>
            </w:r>
            <w:r w:rsidRPr="004F61E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7A9018D1" w14:textId="11B1C024" w:rsidR="00AF5207" w:rsidRPr="004F61E3" w:rsidRDefault="009F0132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80" w:type="dxa"/>
          </w:tcPr>
          <w:p w14:paraId="0515142C" w14:textId="77777777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75A3065" w14:textId="64A76909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39FF67E3" w14:textId="77777777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84F9D5B" w14:textId="0B7D88DB" w:rsidR="00AF5207" w:rsidRPr="00D70D99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2" w:type="dxa"/>
          </w:tcPr>
          <w:p w14:paraId="2154AFEF" w14:textId="77777777" w:rsidR="00AF5207" w:rsidRPr="004F61E3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48EE31AD" w14:textId="68CE729C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14:paraId="74F4891E" w14:textId="77777777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D4AD8" w14:textId="2FA42636" w:rsidR="00AF5207" w:rsidRPr="00D70D99" w:rsidRDefault="00AF5207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1E136F">
              <w:rPr>
                <w:rFonts w:ascii="Angsana New" w:hAnsi="Angsana New"/>
                <w:sz w:val="24"/>
                <w:szCs w:val="24"/>
                <w:lang w:val="en-US"/>
              </w:rPr>
              <w:t>250,000</w:t>
            </w:r>
          </w:p>
        </w:tc>
        <w:tc>
          <w:tcPr>
            <w:tcW w:w="180" w:type="dxa"/>
          </w:tcPr>
          <w:p w14:paraId="1E6D1F8E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B605151" w14:textId="2F3E0B13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14:paraId="191C7C40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D76555" w14:textId="26F5C185" w:rsidR="00AF5207" w:rsidRPr="00D70D99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1,077,000</w:t>
            </w:r>
          </w:p>
        </w:tc>
        <w:tc>
          <w:tcPr>
            <w:tcW w:w="180" w:type="dxa"/>
            <w:shd w:val="clear" w:color="auto" w:fill="auto"/>
          </w:tcPr>
          <w:p w14:paraId="06577607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579FAA" w14:textId="56F0B4E5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927,000</w:t>
            </w:r>
          </w:p>
        </w:tc>
        <w:tc>
          <w:tcPr>
            <w:tcW w:w="180" w:type="dxa"/>
            <w:shd w:val="clear" w:color="auto" w:fill="auto"/>
          </w:tcPr>
          <w:p w14:paraId="109534A5" w14:textId="77777777" w:rsidR="00AF5207" w:rsidRPr="004F61E3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D6E66B5" w14:textId="386C73F5" w:rsidR="00AF5207" w:rsidRPr="00D70D99" w:rsidRDefault="008623A8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319,999</w:t>
            </w:r>
          </w:p>
        </w:tc>
        <w:tc>
          <w:tcPr>
            <w:tcW w:w="180" w:type="dxa"/>
            <w:shd w:val="clear" w:color="auto" w:fill="auto"/>
          </w:tcPr>
          <w:p w14:paraId="3F672112" w14:textId="77777777" w:rsidR="00AF5207" w:rsidRPr="004F61E3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26C77FE" w14:textId="245321E5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7320">
              <w:rPr>
                <w:rFonts w:ascii="Angsana New" w:hAnsi="Angsana New"/>
                <w:sz w:val="24"/>
                <w:szCs w:val="24"/>
                <w:lang w:val="en-US"/>
              </w:rPr>
              <w:t>46,680</w:t>
            </w:r>
          </w:p>
        </w:tc>
      </w:tr>
      <w:tr w:rsidR="00AF5207" w:rsidRPr="00933732" w14:paraId="19806BFF" w14:textId="77777777" w:rsidTr="009F0132">
        <w:trPr>
          <w:cantSplit/>
          <w:trHeight w:val="270"/>
        </w:trPr>
        <w:tc>
          <w:tcPr>
            <w:tcW w:w="3420" w:type="dxa"/>
            <w:shd w:val="clear" w:color="auto" w:fill="auto"/>
          </w:tcPr>
          <w:p w14:paraId="20073C18" w14:textId="7B91367A" w:rsidR="00AF5207" w:rsidRPr="005A7F93" w:rsidRDefault="00AF5207" w:rsidP="00FB2C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lang w:val="en-US"/>
              </w:rPr>
              <w:t>PMC Label Materials Pte. Ltd.</w:t>
            </w:r>
          </w:p>
        </w:tc>
        <w:tc>
          <w:tcPr>
            <w:tcW w:w="1080" w:type="dxa"/>
          </w:tcPr>
          <w:p w14:paraId="48512B01" w14:textId="541A1D7D" w:rsidR="00AF5207" w:rsidRPr="005C0610" w:rsidRDefault="009F0132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80" w:type="dxa"/>
          </w:tcPr>
          <w:p w14:paraId="6CEB9B4E" w14:textId="77777777" w:rsidR="00AF5207" w:rsidRPr="005C0610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90" w:type="dxa"/>
          </w:tcPr>
          <w:p w14:paraId="5EEB866F" w14:textId="1B4FBACD" w:rsidR="00AF5207" w:rsidRPr="005C0610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80" w:type="dxa"/>
          </w:tcPr>
          <w:p w14:paraId="0C912DB0" w14:textId="77777777" w:rsidR="00AF5207" w:rsidRPr="005C0610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09933C4" w14:textId="480BDFDE" w:rsidR="00AF5207" w:rsidRDefault="00855DDC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2063D83F" w14:textId="77777777" w:rsidR="00AF5207" w:rsidRPr="004F61E3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16BADE6" w14:textId="79EF828F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0AFB0F33" w14:textId="77777777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C82C54F" w14:textId="576C4E1E" w:rsidR="00AF5207" w:rsidRPr="004F61E3" w:rsidRDefault="009F0132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</w:t>
            </w:r>
          </w:p>
        </w:tc>
        <w:tc>
          <w:tcPr>
            <w:tcW w:w="180" w:type="dxa"/>
          </w:tcPr>
          <w:p w14:paraId="1FD840DE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63D3DF8" w14:textId="5369A930" w:rsidR="00AF5207" w:rsidRPr="004F61E3" w:rsidRDefault="009F0132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</w:t>
            </w:r>
          </w:p>
        </w:tc>
        <w:tc>
          <w:tcPr>
            <w:tcW w:w="180" w:type="dxa"/>
          </w:tcPr>
          <w:p w14:paraId="367F2B36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A98178" w14:textId="42AD2FB8" w:rsidR="00AF5207" w:rsidRPr="00D70D99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776B4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D8C40A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E59F9B" w14:textId="14E75189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6B48">
              <w:rPr>
                <w:rFonts w:ascii="Angsana New" w:hAnsi="Angsana New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80" w:type="dxa"/>
            <w:shd w:val="clear" w:color="auto" w:fill="auto"/>
          </w:tcPr>
          <w:p w14:paraId="2E28CD55" w14:textId="77777777" w:rsidR="00AF5207" w:rsidRPr="004F61E3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A2B022" w14:textId="53A52423" w:rsidR="00AF5207" w:rsidRPr="00D70D99" w:rsidRDefault="008623A8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12,250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BD35A" w14:textId="77777777" w:rsidR="00AF5207" w:rsidRPr="004F61E3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0F81D15" w14:textId="56F969D1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F5207" w:rsidRPr="00933732" w14:paraId="7BBCF96F" w14:textId="77777777" w:rsidTr="009F0132">
        <w:trPr>
          <w:cantSplit/>
          <w:trHeight w:val="270"/>
        </w:trPr>
        <w:tc>
          <w:tcPr>
            <w:tcW w:w="3420" w:type="dxa"/>
          </w:tcPr>
          <w:p w14:paraId="5487A1ED" w14:textId="52B27410" w:rsidR="00AF5207" w:rsidRPr="004F61E3" w:rsidRDefault="00AF5207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>S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elic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A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ustralia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ty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td</w:t>
            </w:r>
          </w:p>
        </w:tc>
        <w:tc>
          <w:tcPr>
            <w:tcW w:w="1080" w:type="dxa"/>
          </w:tcPr>
          <w:p w14:paraId="34DC6E8A" w14:textId="33557C7B" w:rsidR="00AF5207" w:rsidRDefault="009F0132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(1)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80" w:type="dxa"/>
          </w:tcPr>
          <w:p w14:paraId="07896CD1" w14:textId="77777777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331AB6" w14:textId="34B61E7D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ออสเตรเลีย</w:t>
            </w:r>
          </w:p>
        </w:tc>
        <w:tc>
          <w:tcPr>
            <w:tcW w:w="180" w:type="dxa"/>
          </w:tcPr>
          <w:p w14:paraId="519497F3" w14:textId="77777777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25BDB15" w14:textId="389278DA" w:rsidR="00AF5207" w:rsidRPr="00D70D99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  <w:vAlign w:val="bottom"/>
          </w:tcPr>
          <w:p w14:paraId="48F0BA9A" w14:textId="77777777" w:rsidR="00AF5207" w:rsidRPr="004F61E3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6337717" w14:textId="50691CBE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0F6CA2B2" w14:textId="77777777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AA4B5F" w14:textId="76D2A922" w:rsidR="00AF5207" w:rsidRPr="00D70D99" w:rsidRDefault="009F0132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>AUD 1</w:t>
            </w:r>
          </w:p>
        </w:tc>
        <w:tc>
          <w:tcPr>
            <w:tcW w:w="180" w:type="dxa"/>
          </w:tcPr>
          <w:p w14:paraId="011A6B02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D87E9FD" w14:textId="2798CA23" w:rsidR="00AF5207" w:rsidRPr="004F61E3" w:rsidRDefault="009F0132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>AUD 1</w:t>
            </w:r>
          </w:p>
        </w:tc>
        <w:tc>
          <w:tcPr>
            <w:tcW w:w="180" w:type="dxa"/>
          </w:tcPr>
          <w:p w14:paraId="12288CF2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3CC7F" w14:textId="3D0DC862" w:rsidR="00AF5207" w:rsidRPr="00D70D99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CE551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B900E5" w14:textId="77777777" w:rsidR="00AF5207" w:rsidRPr="004F61E3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44C73" w14:textId="3A0D2C49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D5A9E6" w14:textId="77777777" w:rsidR="00AF5207" w:rsidRPr="004F61E3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CDCC3" w14:textId="64B9326B" w:rsidR="00AF5207" w:rsidRPr="00D70D99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CE551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E0F29" w14:textId="77777777" w:rsidR="00AF5207" w:rsidRPr="004F61E3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88E6F" w14:textId="5E5C45C8" w:rsidR="00AF5207" w:rsidRPr="004F61E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F5207" w:rsidRPr="00933732" w14:paraId="6159681F" w14:textId="77777777" w:rsidTr="009F0132">
        <w:trPr>
          <w:cantSplit/>
        </w:trPr>
        <w:tc>
          <w:tcPr>
            <w:tcW w:w="3420" w:type="dxa"/>
          </w:tcPr>
          <w:p w14:paraId="3C880F61" w14:textId="77777777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7793916A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3E7B07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091E7E" w14:textId="3E2048BF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0E38D9B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2C465" w14:textId="4C962B54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CF52D76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4DDC861" w14:textId="77777777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B5D1A23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1DC095F2" w14:textId="77777777" w:rsidR="00AF5207" w:rsidRPr="007C0F0A" w:rsidRDefault="00AF5207" w:rsidP="009F013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045279B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780D0BBE" w14:textId="77777777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887F33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47D1A" w14:textId="75A2704C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1,086,997</w:t>
            </w:r>
          </w:p>
        </w:tc>
        <w:tc>
          <w:tcPr>
            <w:tcW w:w="180" w:type="dxa"/>
            <w:shd w:val="clear" w:color="auto" w:fill="auto"/>
          </w:tcPr>
          <w:p w14:paraId="07C0236B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B7298" w14:textId="1DBF3B63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1,039,997</w:t>
            </w:r>
          </w:p>
        </w:tc>
        <w:tc>
          <w:tcPr>
            <w:tcW w:w="180" w:type="dxa"/>
            <w:shd w:val="clear" w:color="auto" w:fill="auto"/>
          </w:tcPr>
          <w:p w14:paraId="4508304C" w14:textId="77777777" w:rsidR="00AF5207" w:rsidRPr="007C0F0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99B47" w14:textId="2756C61B" w:rsidR="00AF5207" w:rsidRPr="007C0F0A" w:rsidRDefault="008623A8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332,249</w:t>
            </w:r>
          </w:p>
        </w:tc>
        <w:tc>
          <w:tcPr>
            <w:tcW w:w="180" w:type="dxa"/>
            <w:shd w:val="clear" w:color="auto" w:fill="auto"/>
          </w:tcPr>
          <w:p w14:paraId="3406DD0B" w14:textId="77777777" w:rsidR="00AF5207" w:rsidRPr="007C0F0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AB834" w14:textId="07FD9121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573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46,680</w:t>
            </w:r>
          </w:p>
        </w:tc>
      </w:tr>
      <w:tr w:rsidR="00AF5207" w:rsidRPr="00933732" w14:paraId="258B8F4A" w14:textId="77777777" w:rsidTr="009F0132">
        <w:trPr>
          <w:cantSplit/>
          <w:trHeight w:val="91"/>
        </w:trPr>
        <w:tc>
          <w:tcPr>
            <w:tcW w:w="3420" w:type="dxa"/>
          </w:tcPr>
          <w:p w14:paraId="6CE1E5E9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313E12C8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563554E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</w:tcPr>
          <w:p w14:paraId="3ECC5239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F7B3A16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</w:tcPr>
          <w:p w14:paraId="75702E9D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2" w:type="dxa"/>
          </w:tcPr>
          <w:p w14:paraId="6BB927F5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08" w:type="dxa"/>
          </w:tcPr>
          <w:p w14:paraId="393EC3A3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</w:tcPr>
          <w:p w14:paraId="37E411C4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</w:tcPr>
          <w:p w14:paraId="438A65F8" w14:textId="77777777" w:rsidR="00AF5207" w:rsidRPr="00E3766A" w:rsidRDefault="00AF5207" w:rsidP="009F013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80" w:type="dxa"/>
          </w:tcPr>
          <w:p w14:paraId="2F76A5CC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815" w:type="dxa"/>
          </w:tcPr>
          <w:p w14:paraId="75C3609E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35E819C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9F3363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5831E27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28990E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A849497" w14:textId="77777777" w:rsidR="00AF5207" w:rsidRPr="00E3766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452AE9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78C267A" w14:textId="77777777" w:rsidR="00AF5207" w:rsidRPr="00E3766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36ACFDA6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AF5207" w:rsidRPr="00933732" w14:paraId="5C0CA9FB" w14:textId="77777777" w:rsidTr="009F0132">
        <w:trPr>
          <w:cantSplit/>
        </w:trPr>
        <w:tc>
          <w:tcPr>
            <w:tcW w:w="3420" w:type="dxa"/>
          </w:tcPr>
          <w:p w14:paraId="52E161D3" w14:textId="0D1C7A1E" w:rsidR="00AF5207" w:rsidRPr="007C0F0A" w:rsidRDefault="00E3766A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777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อ้อม</w:t>
            </w:r>
          </w:p>
        </w:tc>
        <w:tc>
          <w:tcPr>
            <w:tcW w:w="1080" w:type="dxa"/>
          </w:tcPr>
          <w:p w14:paraId="2B72CA2D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C2E7C0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941B4EC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C6AB76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AC8CA9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E9CEB1D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4F48875" w14:textId="77777777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423D0F0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2D135843" w14:textId="77777777" w:rsidR="00AF5207" w:rsidRPr="007C0F0A" w:rsidRDefault="00AF5207" w:rsidP="009F013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A2DCA58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29B8812A" w14:textId="77777777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3FF104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DE83D" w14:textId="77777777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693586E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B45FF0" w14:textId="77777777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BD123EC" w14:textId="77777777" w:rsidR="00AF5207" w:rsidRPr="007C0F0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5BF53F" w14:textId="77777777" w:rsidR="00AF5207" w:rsidRPr="00CE551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DC2391" w14:textId="77777777" w:rsidR="00AF5207" w:rsidRPr="007C0F0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B4D358F" w14:textId="77777777" w:rsidR="00AF5207" w:rsidRPr="00157320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F0132" w:rsidRPr="00933732" w14:paraId="353CBB3A" w14:textId="77777777" w:rsidTr="009F0132">
        <w:trPr>
          <w:cantSplit/>
        </w:trPr>
        <w:tc>
          <w:tcPr>
            <w:tcW w:w="3420" w:type="dxa"/>
          </w:tcPr>
          <w:p w14:paraId="4560737A" w14:textId="4AD9F4CB" w:rsidR="009F0132" w:rsidRPr="00FB2CE5" w:rsidRDefault="009F0132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lang w:val="en-US"/>
              </w:rPr>
              <w:t>PMC Label Materials Pte. Ltd.</w:t>
            </w:r>
          </w:p>
        </w:tc>
        <w:tc>
          <w:tcPr>
            <w:tcW w:w="1080" w:type="dxa"/>
          </w:tcPr>
          <w:p w14:paraId="203AF620" w14:textId="6F8DF42B" w:rsidR="009F0132" w:rsidRPr="007C0F0A" w:rsidRDefault="009F0132" w:rsidP="009F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1100E532" w14:textId="77777777" w:rsidR="009F0132" w:rsidRPr="007C0F0A" w:rsidRDefault="009F0132" w:rsidP="009F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657226" w14:textId="5C0FA6F8" w:rsidR="009F0132" w:rsidRPr="007C0F0A" w:rsidRDefault="009F0132" w:rsidP="009F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50D9047B" w14:textId="77777777" w:rsidR="009F0132" w:rsidRPr="007C0F0A" w:rsidRDefault="009F0132" w:rsidP="009F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08DB302" w14:textId="47C9364A" w:rsidR="009F0132" w:rsidRPr="00855DDC" w:rsidRDefault="009F0132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5DDC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2" w:type="dxa"/>
          </w:tcPr>
          <w:p w14:paraId="471922C7" w14:textId="77777777" w:rsidR="009F0132" w:rsidRPr="00E3766A" w:rsidRDefault="009F0132" w:rsidP="009F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A57F7F9" w14:textId="35C9D011" w:rsidR="009F0132" w:rsidRPr="00855DDC" w:rsidRDefault="009F0132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BD0D078" w14:textId="77777777" w:rsidR="009F0132" w:rsidRPr="00E3766A" w:rsidRDefault="009F0132" w:rsidP="009F013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DA4A3B" w14:textId="598B387C" w:rsidR="009F0132" w:rsidRPr="00E3766A" w:rsidRDefault="009F0132" w:rsidP="009F013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</w:t>
            </w:r>
          </w:p>
        </w:tc>
        <w:tc>
          <w:tcPr>
            <w:tcW w:w="180" w:type="dxa"/>
          </w:tcPr>
          <w:p w14:paraId="255EB3F1" w14:textId="77777777" w:rsidR="009F0132" w:rsidRPr="00E3766A" w:rsidRDefault="009F0132" w:rsidP="009F01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D29FDB7" w14:textId="7E4CE75E" w:rsidR="009F0132" w:rsidRPr="00E3766A" w:rsidRDefault="009F0132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</w:t>
            </w:r>
          </w:p>
        </w:tc>
        <w:tc>
          <w:tcPr>
            <w:tcW w:w="180" w:type="dxa"/>
          </w:tcPr>
          <w:p w14:paraId="0EF7352B" w14:textId="77777777" w:rsidR="009F0132" w:rsidRPr="00E3766A" w:rsidRDefault="009F0132" w:rsidP="009F01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BF6460" w14:textId="62195551" w:rsidR="009F0132" w:rsidRPr="00E3766A" w:rsidRDefault="009F0132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7A81BB" w14:textId="77777777" w:rsidR="009F0132" w:rsidRPr="00E3766A" w:rsidRDefault="009F0132" w:rsidP="009F01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CFA805" w14:textId="1D20D54D" w:rsidR="009F0132" w:rsidRPr="00E3766A" w:rsidRDefault="009F0132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6D8D6E" w14:textId="77777777" w:rsidR="009F0132" w:rsidRPr="00E3766A" w:rsidRDefault="009F0132" w:rsidP="009F013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D75E9F" w14:textId="76F6A0B3" w:rsidR="009F0132" w:rsidRPr="00E3766A" w:rsidRDefault="009F0132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55D34D" w14:textId="77777777" w:rsidR="009F0132" w:rsidRPr="00E3766A" w:rsidRDefault="009F0132" w:rsidP="009F01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980D23" w14:textId="7905305B" w:rsidR="009F0132" w:rsidRPr="00E3766A" w:rsidRDefault="009F0132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E3766A" w:rsidRPr="00933732" w14:paraId="032E1B0A" w14:textId="77777777" w:rsidTr="009F0132">
        <w:trPr>
          <w:cantSplit/>
        </w:trPr>
        <w:tc>
          <w:tcPr>
            <w:tcW w:w="3420" w:type="dxa"/>
          </w:tcPr>
          <w:p w14:paraId="5EB419DB" w14:textId="4BCCCC1C" w:rsidR="00F00E5F" w:rsidRPr="00AF5207" w:rsidRDefault="00E3766A" w:rsidP="00FB2C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 xml:space="preserve">PMC Label Materials (Malaysia) </w:t>
            </w:r>
            <w:proofErr w:type="spellStart"/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>Sdn</w:t>
            </w:r>
            <w:proofErr w:type="spellEnd"/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>. Bhd.</w:t>
            </w:r>
          </w:p>
        </w:tc>
        <w:tc>
          <w:tcPr>
            <w:tcW w:w="1080" w:type="dxa"/>
          </w:tcPr>
          <w:p w14:paraId="3E50E15E" w14:textId="41EEC4BE" w:rsidR="00E3766A" w:rsidRPr="007C0F0A" w:rsidRDefault="009F0132" w:rsidP="0085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3FE2A1D3" w14:textId="77777777" w:rsidR="00E3766A" w:rsidRPr="007C0F0A" w:rsidRDefault="00E3766A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66EAD9" w14:textId="12EE911E" w:rsidR="00E3766A" w:rsidRPr="00E3766A" w:rsidRDefault="00E3766A" w:rsidP="0085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766A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80" w:type="dxa"/>
          </w:tcPr>
          <w:p w14:paraId="2B4C86D0" w14:textId="77777777" w:rsidR="00E3766A" w:rsidRPr="007C0F0A" w:rsidRDefault="00E3766A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1DC9655" w14:textId="311316B0" w:rsidR="00E3766A" w:rsidRPr="00855DDC" w:rsidRDefault="00855DDC" w:rsidP="00855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5DDC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2" w:type="dxa"/>
          </w:tcPr>
          <w:p w14:paraId="767FFA44" w14:textId="77777777" w:rsidR="00E3766A" w:rsidRPr="00E3766A" w:rsidRDefault="00E3766A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6B0F62B" w14:textId="54D8566E" w:rsidR="00E3766A" w:rsidRPr="00855DDC" w:rsidRDefault="00855DDC" w:rsidP="00855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14:paraId="6DE0A603" w14:textId="77777777" w:rsidR="00E3766A" w:rsidRPr="00E3766A" w:rsidRDefault="00E3766A" w:rsidP="00CE5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5E4DAB7D" w14:textId="1EED1A5B" w:rsidR="00E3766A" w:rsidRPr="009F0132" w:rsidRDefault="009F0132" w:rsidP="009F013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MYR 1,500,000</w:t>
            </w:r>
          </w:p>
        </w:tc>
        <w:tc>
          <w:tcPr>
            <w:tcW w:w="180" w:type="dxa"/>
          </w:tcPr>
          <w:p w14:paraId="64B8B18D" w14:textId="77777777" w:rsidR="00E3766A" w:rsidRPr="00E3766A" w:rsidRDefault="00E3766A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C805194" w14:textId="6600674E" w:rsidR="00E3766A" w:rsidRPr="009F0132" w:rsidRDefault="009F0132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MYR 100</w:t>
            </w:r>
          </w:p>
        </w:tc>
        <w:tc>
          <w:tcPr>
            <w:tcW w:w="180" w:type="dxa"/>
          </w:tcPr>
          <w:p w14:paraId="01C66F10" w14:textId="77777777" w:rsidR="00E3766A" w:rsidRPr="00E3766A" w:rsidRDefault="00E3766A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9F798D" w14:textId="00EAE1B7" w:rsidR="00E3766A" w:rsidRPr="00E3766A" w:rsidRDefault="008623A8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06EDAA" w14:textId="77777777" w:rsidR="00E3766A" w:rsidRPr="00E3766A" w:rsidRDefault="00E3766A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D882A0" w14:textId="0FA3B228" w:rsidR="00E3766A" w:rsidRPr="00E3766A" w:rsidRDefault="008623A8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18153B" w14:textId="77777777" w:rsidR="00E3766A" w:rsidRPr="00E3766A" w:rsidRDefault="00E3766A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F361DC" w14:textId="1645FF19" w:rsidR="00E3766A" w:rsidRPr="00E3766A" w:rsidRDefault="00F00E5F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F00E5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FDFE48" w14:textId="77777777" w:rsidR="00E3766A" w:rsidRPr="00E3766A" w:rsidRDefault="00E3766A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E10BCF7" w14:textId="506770C5" w:rsidR="00E3766A" w:rsidRPr="00E3766A" w:rsidRDefault="00F00E5F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p w14:paraId="49CF5CCC" w14:textId="3327E669" w:rsidR="00D2398A" w:rsidRPr="00F00E5F" w:rsidRDefault="00D2398A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5E58C591" w14:textId="05980E1E" w:rsidR="00E3238C" w:rsidRPr="00E3238C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u w:val="single"/>
        </w:rPr>
      </w:pPr>
      <w:r w:rsidRPr="00E3238C">
        <w:rPr>
          <w:rFonts w:ascii="Angsana New" w:hAnsi="Angsana New" w:hint="cs"/>
          <w:sz w:val="24"/>
          <w:szCs w:val="24"/>
          <w:u w:val="single"/>
          <w:cs/>
        </w:rPr>
        <w:t>ลักษณะธุรกิจ</w:t>
      </w:r>
    </w:p>
    <w:p w14:paraId="280B26BD" w14:textId="7F439284" w:rsidR="006C1CD9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  <w:cs/>
        </w:rPr>
        <w:t xml:space="preserve"> </w:t>
      </w:r>
      <w:r w:rsidR="006C1CD9" w:rsidRPr="00E3238C">
        <w:rPr>
          <w:rFonts w:ascii="Angsana New" w:hAnsi="Angsana New"/>
          <w:sz w:val="24"/>
          <w:szCs w:val="24"/>
        </w:rPr>
        <w:t xml:space="preserve">(1) </w:t>
      </w:r>
      <w:r w:rsidR="006C1CD9" w:rsidRPr="00E3238C">
        <w:rPr>
          <w:rFonts w:ascii="Angsana New" w:hAnsi="Angsana New"/>
          <w:sz w:val="24"/>
          <w:szCs w:val="24"/>
          <w:cs/>
        </w:rPr>
        <w:t>ขายส่งเคมีภัณฑ์ทางอุตสาหกรรม</w:t>
      </w:r>
      <w:r w:rsidR="006C1CD9" w:rsidRPr="00E3238C">
        <w:rPr>
          <w:rFonts w:ascii="Angsana New" w:hAnsi="Angsana New"/>
          <w:sz w:val="24"/>
          <w:szCs w:val="24"/>
        </w:rPr>
        <w:t xml:space="preserve"> (2) </w:t>
      </w:r>
      <w:r w:rsidR="006C1CD9" w:rsidRPr="00E3238C">
        <w:rPr>
          <w:rFonts w:ascii="Angsana New" w:hAnsi="Angsana New"/>
          <w:sz w:val="24"/>
          <w:szCs w:val="24"/>
          <w:cs/>
        </w:rPr>
        <w:t>ผลิตและจำหน่ายฉลากที่มีกาวในตัว</w:t>
      </w:r>
      <w:r w:rsidR="006C1CD9" w:rsidRPr="00E3238C">
        <w:rPr>
          <w:rFonts w:ascii="Angsana New" w:hAnsi="Angsana New"/>
          <w:sz w:val="24"/>
          <w:szCs w:val="24"/>
        </w:rPr>
        <w:t xml:space="preserve"> (3) </w:t>
      </w:r>
      <w:r w:rsidR="006C1CD9" w:rsidRPr="00E3238C">
        <w:rPr>
          <w:rFonts w:ascii="Angsana New" w:hAnsi="Angsana New"/>
          <w:sz w:val="24"/>
          <w:szCs w:val="24"/>
          <w:cs/>
        </w:rPr>
        <w:t>จำหน่ายฉลากที่มีกาวในตัว</w:t>
      </w:r>
    </w:p>
    <w:p w14:paraId="1A29E0A9" w14:textId="77777777" w:rsidR="00E3238C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B517DE" w14:textId="77777777" w:rsidR="00E3238C" w:rsidRDefault="00E3238C" w:rsidP="00E323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0E5F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มีราคาที่ต้องเปิดเผยต่อสาธารณชน</w:t>
      </w:r>
    </w:p>
    <w:p w14:paraId="57189ECC" w14:textId="539C679E" w:rsidR="00E3238C" w:rsidRPr="00E3238C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  <w:sectPr w:rsidR="00E3238C" w:rsidRPr="00E3238C" w:rsidSect="00EB002E">
          <w:headerReference w:type="even" r:id="rId10"/>
          <w:footerReference w:type="default" r:id="rId11"/>
          <w:headerReference w:type="first" r:id="rId12"/>
          <w:pgSz w:w="16834" w:h="11909" w:orient="landscape" w:code="9"/>
          <w:pgMar w:top="691" w:right="724" w:bottom="576" w:left="1152" w:header="720" w:footer="720" w:gutter="0"/>
          <w:paperSrc w:first="7" w:other="7"/>
          <w:cols w:space="720"/>
          <w:docGrid w:linePitch="360"/>
        </w:sectPr>
      </w:pPr>
    </w:p>
    <w:p w14:paraId="310DE2DB" w14:textId="1B402843" w:rsidR="00BD1BF8" w:rsidRDefault="00BD1B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A128D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</w:p>
    <w:p w14:paraId="07554751" w14:textId="77777777" w:rsidR="005C5DC5" w:rsidRPr="005C5DC5" w:rsidRDefault="005C5DC5" w:rsidP="005C5DC5">
      <w:pPr>
        <w:rPr>
          <w:sz w:val="2"/>
          <w:szCs w:val="2"/>
          <w:lang w:eastAsia="x-none"/>
        </w:rPr>
      </w:pPr>
    </w:p>
    <w:tbl>
      <w:tblPr>
        <w:tblW w:w="141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72"/>
        <w:gridCol w:w="1149"/>
        <w:gridCol w:w="238"/>
        <w:gridCol w:w="1180"/>
        <w:gridCol w:w="238"/>
        <w:gridCol w:w="1272"/>
        <w:gridCol w:w="237"/>
        <w:gridCol w:w="1185"/>
        <w:gridCol w:w="240"/>
        <w:gridCol w:w="1091"/>
        <w:gridCol w:w="237"/>
        <w:gridCol w:w="1179"/>
        <w:gridCol w:w="237"/>
        <w:gridCol w:w="1091"/>
      </w:tblGrid>
      <w:tr w:rsidR="00A47D85" w:rsidRPr="00DD1EF4" w14:paraId="3ECA0326" w14:textId="77777777" w:rsidTr="009C46E1">
        <w:trPr>
          <w:tblHeader/>
        </w:trPr>
        <w:tc>
          <w:tcPr>
            <w:tcW w:w="1305" w:type="pct"/>
          </w:tcPr>
          <w:p w14:paraId="22713BC4" w14:textId="77777777" w:rsidR="00A47D85" w:rsidRPr="005D4F71" w:rsidRDefault="00412ED1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F7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329BBE" wp14:editId="7A8DAB9A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-15925165</wp:posOffset>
                      </wp:positionV>
                      <wp:extent cx="405130" cy="21463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130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02D82" id="Rectangle 2" o:spid="_x0000_s1026" style="position:absolute;margin-left:191.6pt;margin-top:-1253.95pt;width:31.9pt;height:1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308" w:type="pct"/>
          </w:tcPr>
          <w:p w14:paraId="6D0E8DAA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86" w:type="pct"/>
            <w:gridSpan w:val="13"/>
          </w:tcPr>
          <w:p w14:paraId="625DAD30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7D85" w:rsidRPr="00DD1EF4" w14:paraId="39A52849" w14:textId="77777777" w:rsidTr="009C46E1">
        <w:trPr>
          <w:tblHeader/>
        </w:trPr>
        <w:tc>
          <w:tcPr>
            <w:tcW w:w="1305" w:type="pct"/>
          </w:tcPr>
          <w:p w14:paraId="66E7942E" w14:textId="569B2736" w:rsidR="00A47D85" w:rsidRPr="005D4F71" w:rsidRDefault="00A47D85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" w:type="pct"/>
            <w:vAlign w:val="bottom"/>
          </w:tcPr>
          <w:p w14:paraId="5D2C9E92" w14:textId="652F6F97" w:rsidR="00A47D85" w:rsidRPr="005D4F71" w:rsidRDefault="00A47D85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13CC3C88" w14:textId="77777777" w:rsidR="00A47D85" w:rsidRPr="005D4F71" w:rsidRDefault="00A47D85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val="en-US"/>
              </w:rPr>
            </w:pPr>
            <w:r w:rsidRPr="005D4F7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406" w:type="pct"/>
            <w:vAlign w:val="bottom"/>
          </w:tcPr>
          <w:p w14:paraId="1D3AD9B1" w14:textId="78B26122" w:rsidR="00A47D85" w:rsidRPr="005D4F71" w:rsidRDefault="00A47D85" w:rsidP="007B2F7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 ปรับปรุงที่ดิน</w:t>
            </w:r>
          </w:p>
        </w:tc>
        <w:tc>
          <w:tcPr>
            <w:tcW w:w="84" w:type="pct"/>
          </w:tcPr>
          <w:p w14:paraId="75BE1C30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194C42D1" w14:textId="5A05B7B0" w:rsidR="00A47D85" w:rsidRPr="005D4F71" w:rsidRDefault="00D61900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</w:t>
            </w:r>
            <w:r w:rsidR="00775F10" w:rsidRPr="005D4F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  <w:r w:rsidRPr="007F535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ที่ดิน</w:t>
            </w:r>
            <w:r w:rsidR="007F5350" w:rsidRPr="007F535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 w:rsidR="00A47D85" w:rsidRPr="007F535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1DAC1CA0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84" w:type="pct"/>
          </w:tcPr>
          <w:p w14:paraId="6ED2F1A6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vAlign w:val="bottom"/>
          </w:tcPr>
          <w:p w14:paraId="2D8D711B" w14:textId="77777777" w:rsidR="00A47D85" w:rsidRPr="005D4F71" w:rsidRDefault="00A47D85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2638DFC5" w14:textId="77777777" w:rsidR="00A47D85" w:rsidRPr="005D4F71" w:rsidRDefault="00A47D85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  <w:vAlign w:val="bottom"/>
          </w:tcPr>
          <w:p w14:paraId="6EED3C90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5D4F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E3962C4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</w:t>
            </w:r>
            <w:r w:rsidRPr="005D4F71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</w:p>
          <w:p w14:paraId="1A8EB5D3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86" w:type="pct"/>
            <w:vAlign w:val="bottom"/>
          </w:tcPr>
          <w:p w14:paraId="6FE2111A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4" w:type="pct"/>
          </w:tcPr>
          <w:p w14:paraId="4EB70E27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5FA6C3CF" w14:textId="77777777" w:rsidR="00A47D85" w:rsidRPr="005D4F71" w:rsidRDefault="00A47D85" w:rsidP="004318C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/>
                <w:sz w:val="28"/>
                <w:szCs w:val="28"/>
                <w:cs/>
              </w:rPr>
              <w:t>สินทรัพย์</w:t>
            </w:r>
            <w:r w:rsidRPr="005D4F71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ระหว่า</w:t>
            </w:r>
            <w:r w:rsidRPr="005D4F71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ง</w:t>
            </w:r>
            <w:r w:rsidRPr="005D4F71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ก่อสร้าง</w:t>
            </w:r>
            <w:r w:rsidRPr="005D4F7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1BB2CDA5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  <w:vAlign w:val="bottom"/>
          </w:tcPr>
          <w:p w14:paraId="3587E691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47D85" w:rsidRPr="00DD1EF4" w14:paraId="11E95FE2" w14:textId="77777777" w:rsidTr="009C46E1">
        <w:trPr>
          <w:tblHeader/>
        </w:trPr>
        <w:tc>
          <w:tcPr>
            <w:tcW w:w="1305" w:type="pct"/>
          </w:tcPr>
          <w:p w14:paraId="100749AC" w14:textId="77777777" w:rsidR="00A47D85" w:rsidRPr="005D4F71" w:rsidRDefault="00A47D85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2A1F419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86" w:type="pct"/>
            <w:gridSpan w:val="13"/>
          </w:tcPr>
          <w:p w14:paraId="1A1E27CB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46E1" w:rsidRPr="004738C9" w14:paraId="19792312" w14:textId="77777777" w:rsidTr="0045148B">
        <w:tc>
          <w:tcPr>
            <w:tcW w:w="1305" w:type="pct"/>
          </w:tcPr>
          <w:p w14:paraId="41101002" w14:textId="77777777" w:rsidR="00A47D85" w:rsidRPr="005D4F71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D4F7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08" w:type="pct"/>
          </w:tcPr>
          <w:p w14:paraId="2042EB54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</w:tcPr>
          <w:p w14:paraId="424ABDBF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485E261F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5EE95604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3895C0BA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640F8146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41DF553D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2FD5D3D6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392C87F1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7C680229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3D27E863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F0B03CB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249D56D1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4318621F" w14:textId="77777777" w:rsidR="00A47D85" w:rsidRPr="005D4F71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48B" w:rsidRPr="004738C9" w14:paraId="1D818CB8" w14:textId="77777777" w:rsidTr="0045148B">
        <w:tc>
          <w:tcPr>
            <w:tcW w:w="1305" w:type="pct"/>
          </w:tcPr>
          <w:p w14:paraId="57431AEA" w14:textId="57F2EAB9" w:rsidR="0045148B" w:rsidRPr="005D4F71" w:rsidRDefault="0045148B" w:rsidP="00451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D4F7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D4F71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</w:p>
        </w:tc>
        <w:tc>
          <w:tcPr>
            <w:tcW w:w="308" w:type="pct"/>
          </w:tcPr>
          <w:p w14:paraId="446C77BF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03AB414" w14:textId="0070B069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</w:rPr>
              <w:t>8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5,111</w:t>
            </w:r>
          </w:p>
        </w:tc>
        <w:tc>
          <w:tcPr>
            <w:tcW w:w="84" w:type="pct"/>
          </w:tcPr>
          <w:p w14:paraId="371B2700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27B40CA2" w14:textId="0543A09F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218,872</w:t>
            </w:r>
          </w:p>
        </w:tc>
        <w:tc>
          <w:tcPr>
            <w:tcW w:w="84" w:type="pct"/>
          </w:tcPr>
          <w:p w14:paraId="41557054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5C31951" w14:textId="54CB47BE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464,223</w:t>
            </w:r>
          </w:p>
        </w:tc>
        <w:tc>
          <w:tcPr>
            <w:tcW w:w="84" w:type="pct"/>
          </w:tcPr>
          <w:p w14:paraId="28AEE0E4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57F64199" w14:textId="3C3CEF21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48,169</w:t>
            </w:r>
          </w:p>
        </w:tc>
        <w:tc>
          <w:tcPr>
            <w:tcW w:w="85" w:type="pct"/>
          </w:tcPr>
          <w:p w14:paraId="1D3F8252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877414F" w14:textId="2D0D4854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36,430</w:t>
            </w:r>
          </w:p>
        </w:tc>
        <w:tc>
          <w:tcPr>
            <w:tcW w:w="84" w:type="pct"/>
          </w:tcPr>
          <w:p w14:paraId="02112C0D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67D3929C" w14:textId="1D93C37F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1,415</w:t>
            </w:r>
          </w:p>
        </w:tc>
        <w:tc>
          <w:tcPr>
            <w:tcW w:w="84" w:type="pct"/>
          </w:tcPr>
          <w:p w14:paraId="3AAC6B1A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03959BAA" w14:textId="77D2E96E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854,220</w:t>
            </w:r>
          </w:p>
        </w:tc>
      </w:tr>
      <w:tr w:rsidR="0045148B" w:rsidRPr="004738C9" w14:paraId="031B36DB" w14:textId="77777777" w:rsidTr="0045148B">
        <w:tc>
          <w:tcPr>
            <w:tcW w:w="1305" w:type="pct"/>
          </w:tcPr>
          <w:p w14:paraId="0E003F05" w14:textId="5BCE54CD" w:rsidR="0045148B" w:rsidRPr="005D4F71" w:rsidRDefault="0045148B" w:rsidP="00451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08" w:type="pct"/>
          </w:tcPr>
          <w:p w14:paraId="3A7E63EE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DCC7562" w14:textId="078E41E0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7BFF4DC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2A2187F8" w14:textId="4C8E7C32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10,177</w:t>
            </w:r>
          </w:p>
        </w:tc>
        <w:tc>
          <w:tcPr>
            <w:tcW w:w="84" w:type="pct"/>
          </w:tcPr>
          <w:p w14:paraId="636A0C15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765E7D68" w14:textId="0B33EF71" w:rsidR="0045148B" w:rsidRPr="005D4F71" w:rsidRDefault="00A25789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4,700</w:t>
            </w:r>
          </w:p>
        </w:tc>
        <w:tc>
          <w:tcPr>
            <w:tcW w:w="84" w:type="pct"/>
          </w:tcPr>
          <w:p w14:paraId="21FE01AF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289356A4" w14:textId="27716F83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3,029</w:t>
            </w:r>
          </w:p>
        </w:tc>
        <w:tc>
          <w:tcPr>
            <w:tcW w:w="85" w:type="pct"/>
          </w:tcPr>
          <w:p w14:paraId="376F90AB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4E0DC7B6" w14:textId="4C2FD1AC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8,053</w:t>
            </w:r>
          </w:p>
        </w:tc>
        <w:tc>
          <w:tcPr>
            <w:tcW w:w="84" w:type="pct"/>
          </w:tcPr>
          <w:p w14:paraId="01B377EC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5D0C544D" w14:textId="430CAB90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4,584</w:t>
            </w:r>
          </w:p>
        </w:tc>
        <w:tc>
          <w:tcPr>
            <w:tcW w:w="84" w:type="pct"/>
          </w:tcPr>
          <w:p w14:paraId="3D0AF753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68BF0477" w14:textId="1D8BCBB7" w:rsidR="0045148B" w:rsidRPr="005D4F71" w:rsidRDefault="00A25789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5148B"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</w:tr>
      <w:tr w:rsidR="0045148B" w:rsidRPr="004738C9" w14:paraId="53CA28E4" w14:textId="77777777" w:rsidTr="0045148B">
        <w:tc>
          <w:tcPr>
            <w:tcW w:w="1305" w:type="pct"/>
          </w:tcPr>
          <w:p w14:paraId="520A4F96" w14:textId="27E395CE" w:rsidR="0045148B" w:rsidRPr="005D4F71" w:rsidRDefault="0045148B" w:rsidP="00451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08" w:type="pct"/>
          </w:tcPr>
          <w:p w14:paraId="709BFDBD" w14:textId="60F6D793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2B622A1B" w14:textId="6FB999C4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FF61DC1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4FE06E0C" w14:textId="25FBF18D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FEAA2CA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177416D2" w14:textId="22F98FE9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21,859</w:t>
            </w:r>
          </w:p>
        </w:tc>
        <w:tc>
          <w:tcPr>
            <w:tcW w:w="84" w:type="pct"/>
          </w:tcPr>
          <w:p w14:paraId="5B9C3E72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1414722F" w14:textId="75F69A29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(19,325)</w:t>
            </w:r>
          </w:p>
        </w:tc>
        <w:tc>
          <w:tcPr>
            <w:tcW w:w="85" w:type="pct"/>
          </w:tcPr>
          <w:p w14:paraId="6F6D3596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4BADA464" w14:textId="58C07AB3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  <w:tc>
          <w:tcPr>
            <w:tcW w:w="84" w:type="pct"/>
          </w:tcPr>
          <w:p w14:paraId="5F88758E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1112B1A3" w14:textId="2B377D7C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(2,969)</w:t>
            </w:r>
          </w:p>
        </w:tc>
        <w:tc>
          <w:tcPr>
            <w:tcW w:w="84" w:type="pct"/>
          </w:tcPr>
          <w:p w14:paraId="15358705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41898543" w14:textId="4888B3FB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5148B" w:rsidRPr="004738C9" w14:paraId="754CDFEE" w14:textId="77777777" w:rsidTr="0045148B">
        <w:tc>
          <w:tcPr>
            <w:tcW w:w="1305" w:type="pct"/>
          </w:tcPr>
          <w:p w14:paraId="46141912" w14:textId="688DE692" w:rsidR="0045148B" w:rsidRPr="005D4F71" w:rsidRDefault="0045148B" w:rsidP="00451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Pr="005D4F7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308" w:type="pct"/>
          </w:tcPr>
          <w:p w14:paraId="0C129326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3FA3C77C" w14:textId="165FC638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1,079</w:t>
            </w:r>
          </w:p>
        </w:tc>
        <w:tc>
          <w:tcPr>
            <w:tcW w:w="84" w:type="pct"/>
          </w:tcPr>
          <w:p w14:paraId="0928C01C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7B5EA066" w14:textId="144113B9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2,696</w:t>
            </w:r>
          </w:p>
        </w:tc>
        <w:tc>
          <w:tcPr>
            <w:tcW w:w="84" w:type="pct"/>
          </w:tcPr>
          <w:p w14:paraId="783C6C07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410935DD" w14:textId="17DAB3CD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96439BA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35075143" w14:textId="2B4ED396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74C5561F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5185DAD9" w14:textId="538ACF23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7298CC7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00A6EE2" w14:textId="2783F0B0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B4C9D9C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6547246A" w14:textId="4494836C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3,775</w:t>
            </w:r>
          </w:p>
        </w:tc>
      </w:tr>
      <w:tr w:rsidR="0045148B" w:rsidRPr="004738C9" w14:paraId="55DF1110" w14:textId="77777777" w:rsidTr="0045148B">
        <w:tc>
          <w:tcPr>
            <w:tcW w:w="1305" w:type="pct"/>
          </w:tcPr>
          <w:p w14:paraId="6FB4CF90" w14:textId="7BA328D5" w:rsidR="0045148B" w:rsidRPr="005D4F71" w:rsidRDefault="0045148B" w:rsidP="00451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8" w:type="pct"/>
          </w:tcPr>
          <w:p w14:paraId="068BCB6A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3C075DFA" w14:textId="05B0E49A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01AD09B4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6659F59C" w14:textId="748F5C60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4305CDC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6E671FB6" w14:textId="02DCD34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(8,889)</w:t>
            </w:r>
          </w:p>
        </w:tc>
        <w:tc>
          <w:tcPr>
            <w:tcW w:w="84" w:type="pct"/>
          </w:tcPr>
          <w:p w14:paraId="05388760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64AE23E5" w14:textId="1CC158F6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(266)</w:t>
            </w:r>
          </w:p>
        </w:tc>
        <w:tc>
          <w:tcPr>
            <w:tcW w:w="85" w:type="pct"/>
          </w:tcPr>
          <w:p w14:paraId="07A406F9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3AAC3ED2" w14:textId="51C1D33A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(5,754)</w:t>
            </w:r>
          </w:p>
        </w:tc>
        <w:tc>
          <w:tcPr>
            <w:tcW w:w="84" w:type="pct"/>
          </w:tcPr>
          <w:p w14:paraId="7CF2D940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0B8559B9" w14:textId="5AEA8F86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5CFD039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6073CF28" w14:textId="18FD336C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(14,909)</w:t>
            </w:r>
          </w:p>
        </w:tc>
      </w:tr>
      <w:tr w:rsidR="0045148B" w:rsidRPr="004738C9" w14:paraId="3DFE978C" w14:textId="77777777" w:rsidTr="0045148B">
        <w:tc>
          <w:tcPr>
            <w:tcW w:w="1305" w:type="pct"/>
          </w:tcPr>
          <w:p w14:paraId="2F97EACD" w14:textId="77777777" w:rsidR="004A06F3" w:rsidRPr="005D4F71" w:rsidRDefault="004A06F3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0182D7CA" w14:textId="721796A2" w:rsidR="0045148B" w:rsidRPr="005D4F71" w:rsidRDefault="004A06F3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308" w:type="pct"/>
          </w:tcPr>
          <w:p w14:paraId="139D0A58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664DA9A9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AA2A106" w14:textId="4C72B4A0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C0813FF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70C385CC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CF3F14A" w14:textId="17F0C3D8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84" w:type="pct"/>
          </w:tcPr>
          <w:p w14:paraId="357CAFAA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36F63C7B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6BCDB9" w14:textId="1F7B00E5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84" w:type="pct"/>
          </w:tcPr>
          <w:p w14:paraId="41BFF831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7D8838BA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13C4D" w14:textId="6DF53D1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85" w:type="pct"/>
          </w:tcPr>
          <w:p w14:paraId="50934145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45D1A363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3BD21A" w14:textId="1675F498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84" w:type="pct"/>
          </w:tcPr>
          <w:p w14:paraId="5DF807B6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001AF681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F4CA9E9" w14:textId="256F52EF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84" w:type="pct"/>
          </w:tcPr>
          <w:p w14:paraId="0B1F0C7D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75860EE2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2EDDC5" w14:textId="32F5F5F4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</w:tr>
      <w:tr w:rsidR="0045148B" w:rsidRPr="004738C9" w14:paraId="6E1770AC" w14:textId="77777777" w:rsidTr="0045148B">
        <w:tc>
          <w:tcPr>
            <w:tcW w:w="1305" w:type="pct"/>
          </w:tcPr>
          <w:p w14:paraId="43CE172A" w14:textId="63582FBB" w:rsidR="0045148B" w:rsidRPr="005D4F71" w:rsidRDefault="0045148B" w:rsidP="00451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="Angsana New" w:hAnsi="Angsana New" w:hint="cs"/>
                <w:b/>
                <w:bCs/>
                <w:sz w:val="28"/>
                <w:szCs w:val="28"/>
              </w:rPr>
              <w:t>2563</w:t>
            </w:r>
            <w:r w:rsidR="007F703A" w:rsidRPr="005D4F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="007F703A" w:rsidRPr="005D4F7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7F703A" w:rsidRPr="005D4F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F703A" w:rsidRPr="005D4F7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08" w:type="pct"/>
          </w:tcPr>
          <w:p w14:paraId="545B747B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39084CC" w14:textId="0F39941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86,190</w:t>
            </w:r>
          </w:p>
        </w:tc>
        <w:tc>
          <w:tcPr>
            <w:tcW w:w="84" w:type="pct"/>
          </w:tcPr>
          <w:p w14:paraId="6A437873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3970B4A9" w14:textId="38B0BA2A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231,802</w:t>
            </w:r>
          </w:p>
        </w:tc>
        <w:tc>
          <w:tcPr>
            <w:tcW w:w="84" w:type="pct"/>
          </w:tcPr>
          <w:p w14:paraId="33CF8BEA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C3765A7" w14:textId="2967EE4C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481,</w:t>
            </w:r>
            <w:r w:rsidR="00C34319"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913</w:t>
            </w:r>
          </w:p>
        </w:tc>
        <w:tc>
          <w:tcPr>
            <w:tcW w:w="84" w:type="pct"/>
          </w:tcPr>
          <w:p w14:paraId="344382BF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CFBB361" w14:textId="7C1DAC5B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31,614</w:t>
            </w:r>
          </w:p>
        </w:tc>
        <w:tc>
          <w:tcPr>
            <w:tcW w:w="85" w:type="pct"/>
          </w:tcPr>
          <w:p w14:paraId="7F1D497B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2198EB32" w14:textId="178E9B78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39,189</w:t>
            </w:r>
          </w:p>
        </w:tc>
        <w:tc>
          <w:tcPr>
            <w:tcW w:w="84" w:type="pct"/>
          </w:tcPr>
          <w:p w14:paraId="0283AC38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07285A9" w14:textId="70845F79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3,027</w:t>
            </w:r>
          </w:p>
        </w:tc>
        <w:tc>
          <w:tcPr>
            <w:tcW w:w="84" w:type="pct"/>
          </w:tcPr>
          <w:p w14:paraId="147E6969" w14:textId="77777777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09E906C" w14:textId="279ADE89" w:rsidR="0045148B" w:rsidRPr="005D4F71" w:rsidRDefault="0045148B" w:rsidP="0045148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</w:t>
            </w:r>
            <w:r w:rsidR="00C34319"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C34319"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735</w:t>
            </w:r>
          </w:p>
        </w:tc>
      </w:tr>
      <w:tr w:rsidR="009C46E1" w:rsidRPr="004738C9" w14:paraId="61EF0283" w14:textId="77777777" w:rsidTr="0045148B">
        <w:tc>
          <w:tcPr>
            <w:tcW w:w="1305" w:type="pct"/>
          </w:tcPr>
          <w:p w14:paraId="144A76D7" w14:textId="77777777" w:rsidR="008C0DA0" w:rsidRPr="005D4F71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08" w:type="pct"/>
          </w:tcPr>
          <w:p w14:paraId="07BDCF6E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7CB60B7" w14:textId="7B57EA4F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04A1755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656E0353" w14:textId="678280F2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10,836</w:t>
            </w:r>
          </w:p>
        </w:tc>
        <w:tc>
          <w:tcPr>
            <w:tcW w:w="84" w:type="pct"/>
          </w:tcPr>
          <w:p w14:paraId="48827346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4F8D2264" w14:textId="5B483ECC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14,630</w:t>
            </w:r>
          </w:p>
        </w:tc>
        <w:tc>
          <w:tcPr>
            <w:tcW w:w="84" w:type="pct"/>
          </w:tcPr>
          <w:p w14:paraId="746D279F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1A96020A" w14:textId="7BF38C84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1,360</w:t>
            </w:r>
          </w:p>
        </w:tc>
        <w:tc>
          <w:tcPr>
            <w:tcW w:w="85" w:type="pct"/>
          </w:tcPr>
          <w:p w14:paraId="07D8F61B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9660D54" w14:textId="7CA7A65E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B1A06BD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4081557B" w14:textId="180949A2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10,673</w:t>
            </w:r>
          </w:p>
        </w:tc>
        <w:tc>
          <w:tcPr>
            <w:tcW w:w="84" w:type="pct"/>
          </w:tcPr>
          <w:p w14:paraId="3CB91AD6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44764B4" w14:textId="6977CB4E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37,499</w:t>
            </w:r>
          </w:p>
        </w:tc>
      </w:tr>
      <w:tr w:rsidR="009C46E1" w:rsidRPr="004738C9" w14:paraId="151F264E" w14:textId="77777777" w:rsidTr="0045148B">
        <w:tc>
          <w:tcPr>
            <w:tcW w:w="1305" w:type="pct"/>
          </w:tcPr>
          <w:p w14:paraId="00CB2E76" w14:textId="77777777" w:rsidR="008C0DA0" w:rsidRPr="005D4F71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08" w:type="pct"/>
          </w:tcPr>
          <w:p w14:paraId="0DC203E4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671BFCF2" w14:textId="76C4CFE8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37C3C152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6BDC2A13" w14:textId="583D34CB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7,072</w:t>
            </w:r>
          </w:p>
        </w:tc>
        <w:tc>
          <w:tcPr>
            <w:tcW w:w="84" w:type="pct"/>
          </w:tcPr>
          <w:p w14:paraId="7846F916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55CEA745" w14:textId="4658AA2D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5,460</w:t>
            </w:r>
          </w:p>
        </w:tc>
        <w:tc>
          <w:tcPr>
            <w:tcW w:w="84" w:type="pct"/>
          </w:tcPr>
          <w:p w14:paraId="73F3D9A8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6CF1E8D5" w14:textId="69ECAE45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85" w:type="pct"/>
          </w:tcPr>
          <w:p w14:paraId="177E1550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5B04611F" w14:textId="46A6530B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520ED1E7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1D977D7C" w14:textId="7160C78E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(12,653)</w:t>
            </w:r>
          </w:p>
        </w:tc>
        <w:tc>
          <w:tcPr>
            <w:tcW w:w="84" w:type="pct"/>
          </w:tcPr>
          <w:p w14:paraId="57B5CD78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7498631C" w14:textId="33BF5BC2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C46E1" w:rsidRPr="004738C9" w14:paraId="1743A0E1" w14:textId="77777777" w:rsidTr="0045148B">
        <w:tc>
          <w:tcPr>
            <w:tcW w:w="1305" w:type="pct"/>
          </w:tcPr>
          <w:p w14:paraId="4688C6F5" w14:textId="77777777" w:rsidR="008C0DA0" w:rsidRPr="005D4F71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8" w:type="pct"/>
          </w:tcPr>
          <w:p w14:paraId="084585E4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6E2E29FB" w14:textId="7768F72E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C0D7E30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2CAEE8F5" w14:textId="3F1F3F3D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D2BB9AC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217EDDF1" w14:textId="59FADFE9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(1,348)</w:t>
            </w:r>
          </w:p>
        </w:tc>
        <w:tc>
          <w:tcPr>
            <w:tcW w:w="84" w:type="pct"/>
          </w:tcPr>
          <w:p w14:paraId="1B1533F4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1776E379" w14:textId="68C072D8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(1,823)</w:t>
            </w:r>
          </w:p>
        </w:tc>
        <w:tc>
          <w:tcPr>
            <w:tcW w:w="85" w:type="pct"/>
          </w:tcPr>
          <w:p w14:paraId="4701458A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16D59BE6" w14:textId="0E8B68B9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(539)</w:t>
            </w:r>
          </w:p>
        </w:tc>
        <w:tc>
          <w:tcPr>
            <w:tcW w:w="84" w:type="pct"/>
          </w:tcPr>
          <w:p w14:paraId="1BCA7516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40FA9F1D" w14:textId="28D48647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9B6F85E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B633060" w14:textId="22E59607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(3,710)</w:t>
            </w:r>
          </w:p>
        </w:tc>
      </w:tr>
      <w:tr w:rsidR="00A25789" w:rsidRPr="004738C9" w14:paraId="13E0899E" w14:textId="77777777" w:rsidTr="0045148B">
        <w:tc>
          <w:tcPr>
            <w:tcW w:w="1305" w:type="pct"/>
          </w:tcPr>
          <w:p w14:paraId="6BE5BD1D" w14:textId="77777777" w:rsidR="00A25789" w:rsidRPr="005D4F71" w:rsidRDefault="00A25789" w:rsidP="00611C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6794EFD4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57C1803D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35619767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7BFA0BD4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42A4B3CF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4392E657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759B5EC9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64903449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0B32CAAF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36966036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41F5B9C7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0AE4F00C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0BD9AD4B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38D9BAD0" w14:textId="77777777" w:rsidR="00A25789" w:rsidRPr="005D4F71" w:rsidRDefault="00A25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C46E1" w:rsidRPr="004738C9" w14:paraId="0FF25376" w14:textId="77777777" w:rsidTr="0045148B">
        <w:tc>
          <w:tcPr>
            <w:tcW w:w="1305" w:type="pct"/>
          </w:tcPr>
          <w:p w14:paraId="3149326E" w14:textId="77777777" w:rsidR="00611CB3" w:rsidRPr="005D4F71" w:rsidRDefault="00611CB3" w:rsidP="00611C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ผลต่างจากการเปลี่ยนแปลงอัตรา</w:t>
            </w:r>
          </w:p>
          <w:p w14:paraId="6BA1BBB2" w14:textId="60207E4D" w:rsidR="00611CB3" w:rsidRPr="005D4F71" w:rsidRDefault="00611CB3" w:rsidP="00611C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308" w:type="pct"/>
          </w:tcPr>
          <w:p w14:paraId="36AA7C19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6E62A19D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5679C3B" w14:textId="58DEF9F9" w:rsidR="00C34319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32E15269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59677C0C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9234ADC" w14:textId="3306177D" w:rsidR="00C34319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1,358</w:t>
            </w:r>
          </w:p>
        </w:tc>
        <w:tc>
          <w:tcPr>
            <w:tcW w:w="84" w:type="pct"/>
          </w:tcPr>
          <w:p w14:paraId="29FB7CB1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4152A70E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FEB5091" w14:textId="4EBFB4A7" w:rsidR="00C34319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84" w:type="pct"/>
          </w:tcPr>
          <w:p w14:paraId="717EA257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1549DDA5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226D161" w14:textId="2ACE18BB" w:rsidR="00C34319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85" w:type="pct"/>
          </w:tcPr>
          <w:p w14:paraId="463B2DC3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67ADB429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7575C2B" w14:textId="70FEC28B" w:rsidR="00C34319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  <w:tc>
          <w:tcPr>
            <w:tcW w:w="84" w:type="pct"/>
          </w:tcPr>
          <w:p w14:paraId="1D77BEA8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56DADB96" w14:textId="77777777" w:rsidR="00C34319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5D9EF20" w14:textId="7717606B" w:rsidR="00611CB3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(10)</w:t>
            </w:r>
          </w:p>
        </w:tc>
        <w:tc>
          <w:tcPr>
            <w:tcW w:w="84" w:type="pct"/>
          </w:tcPr>
          <w:p w14:paraId="64B76C06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4E94DD8D" w14:textId="77777777" w:rsidR="00611CB3" w:rsidRPr="005D4F71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BB8145E" w14:textId="553A4BCD" w:rsidR="00C34319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1,898</w:t>
            </w:r>
          </w:p>
        </w:tc>
      </w:tr>
      <w:tr w:rsidR="009C46E1" w:rsidRPr="00DD1EF4" w14:paraId="37D0CB9F" w14:textId="77777777" w:rsidTr="0045148B">
        <w:tc>
          <w:tcPr>
            <w:tcW w:w="1305" w:type="pct"/>
          </w:tcPr>
          <w:p w14:paraId="301F42C0" w14:textId="14068783" w:rsidR="008C0DA0" w:rsidRPr="005D4F71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65C75" w:rsidRPr="005D4F71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2E2520" w:rsidRPr="005D4F7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08" w:type="pct"/>
          </w:tcPr>
          <w:p w14:paraId="3A5091B9" w14:textId="77777777" w:rsidR="008C0DA0" w:rsidRPr="005D4F71" w:rsidRDefault="008C0DA0" w:rsidP="006E30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FF3351B" w14:textId="16075343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86,190</w:t>
            </w:r>
          </w:p>
        </w:tc>
        <w:tc>
          <w:tcPr>
            <w:tcW w:w="84" w:type="pct"/>
          </w:tcPr>
          <w:p w14:paraId="704930E9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2E64E42" w14:textId="61195145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251,068</w:t>
            </w:r>
          </w:p>
        </w:tc>
        <w:tc>
          <w:tcPr>
            <w:tcW w:w="84" w:type="pct"/>
          </w:tcPr>
          <w:p w14:paraId="18551E4F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1478787F" w14:textId="784FB0E1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500,989</w:t>
            </w:r>
          </w:p>
        </w:tc>
        <w:tc>
          <w:tcPr>
            <w:tcW w:w="84" w:type="pct"/>
          </w:tcPr>
          <w:p w14:paraId="6CB351A9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3650C312" w14:textId="25425445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31,334</w:t>
            </w:r>
          </w:p>
        </w:tc>
        <w:tc>
          <w:tcPr>
            <w:tcW w:w="85" w:type="pct"/>
          </w:tcPr>
          <w:p w14:paraId="53585AFC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7FA76064" w14:textId="3E551D95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38,804</w:t>
            </w:r>
          </w:p>
        </w:tc>
        <w:tc>
          <w:tcPr>
            <w:tcW w:w="84" w:type="pct"/>
          </w:tcPr>
          <w:p w14:paraId="5329DD47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081ADDDD" w14:textId="65D37BCD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1,037</w:t>
            </w:r>
          </w:p>
        </w:tc>
        <w:tc>
          <w:tcPr>
            <w:tcW w:w="84" w:type="pct"/>
          </w:tcPr>
          <w:p w14:paraId="09BE1E70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DA2562C" w14:textId="33CC1A42" w:rsidR="008C0DA0" w:rsidRPr="005D4F71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909,422</w:t>
            </w:r>
          </w:p>
        </w:tc>
      </w:tr>
      <w:tr w:rsidR="004D77BA" w:rsidRPr="00DD1EF4" w14:paraId="56CD7156" w14:textId="77777777" w:rsidTr="004D77BA">
        <w:tc>
          <w:tcPr>
            <w:tcW w:w="1305" w:type="pct"/>
          </w:tcPr>
          <w:p w14:paraId="077FFDA3" w14:textId="77777777" w:rsidR="004D77BA" w:rsidRPr="005D4F71" w:rsidRDefault="004D77BA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543215E7" w14:textId="77777777" w:rsidR="004D77BA" w:rsidRPr="005D4F71" w:rsidRDefault="004D77BA" w:rsidP="006E30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07F27E5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492A4206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7533C51B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5E1D9059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2F3783C5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7FC6E372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0C10862D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70F82644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7AE0E833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2138E324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E6EA43D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159F6891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1F7B4331" w14:textId="77777777" w:rsidR="004D77BA" w:rsidRPr="005D4F71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C46E1" w:rsidRPr="00D20659" w14:paraId="5BF2DFCA" w14:textId="77777777" w:rsidTr="004D77BA">
        <w:tc>
          <w:tcPr>
            <w:tcW w:w="1305" w:type="pct"/>
          </w:tcPr>
          <w:p w14:paraId="57F5D5FA" w14:textId="5F7589E6" w:rsidR="008C0DA0" w:rsidRPr="005D4F71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5D4F7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308" w:type="pct"/>
          </w:tcPr>
          <w:p w14:paraId="0D1EBDF3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6F69DCDB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B4AA5A2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9C11D3C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08B310E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06E5D103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9901B49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8738606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32E99176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457E2A51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142A4616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4CF799B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16791151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3D9A1A61" w14:textId="77777777" w:rsidR="008C0DA0" w:rsidRPr="005D4F71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950BAE" w:rsidRPr="00E047DF" w14:paraId="2A96A74B" w14:textId="77777777" w:rsidTr="0045148B">
        <w:tc>
          <w:tcPr>
            <w:tcW w:w="1305" w:type="pct"/>
          </w:tcPr>
          <w:p w14:paraId="0F803F72" w14:textId="611ABF19" w:rsidR="00950BAE" w:rsidRPr="005D4F71" w:rsidRDefault="00950BAE" w:rsidP="00950B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D4F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08" w:type="pct"/>
          </w:tcPr>
          <w:p w14:paraId="460EC3F1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3F7FD1FD" w14:textId="351E6F0B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5A79DCB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2A5D4825" w14:textId="105D58DF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104,862</w:t>
            </w:r>
          </w:p>
        </w:tc>
        <w:tc>
          <w:tcPr>
            <w:tcW w:w="84" w:type="pct"/>
          </w:tcPr>
          <w:p w14:paraId="57A56D49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005E6C0E" w14:textId="3F150564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</w:rPr>
              <w:t>335,836</w:t>
            </w:r>
          </w:p>
        </w:tc>
        <w:tc>
          <w:tcPr>
            <w:tcW w:w="84" w:type="pct"/>
          </w:tcPr>
          <w:p w14:paraId="41640318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34D7776D" w14:textId="5EA71CF6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</w:rPr>
              <w:t>38,853</w:t>
            </w:r>
          </w:p>
        </w:tc>
        <w:tc>
          <w:tcPr>
            <w:tcW w:w="85" w:type="pct"/>
          </w:tcPr>
          <w:p w14:paraId="490D724E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3E6EEC8" w14:textId="7599129C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</w:rPr>
              <w:t>22,98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84" w:type="pct"/>
          </w:tcPr>
          <w:p w14:paraId="6D633D5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334B515" w14:textId="1F47515B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81399F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3060FBD" w14:textId="00BB1686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502,536</w:t>
            </w:r>
          </w:p>
        </w:tc>
      </w:tr>
      <w:tr w:rsidR="00950BAE" w:rsidRPr="00D20659" w14:paraId="2278F482" w14:textId="77777777" w:rsidTr="0045148B">
        <w:tc>
          <w:tcPr>
            <w:tcW w:w="1305" w:type="pct"/>
          </w:tcPr>
          <w:p w14:paraId="709CB5B8" w14:textId="70045BBF" w:rsidR="00950BAE" w:rsidRPr="005D4F71" w:rsidRDefault="00950BAE" w:rsidP="00950B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8" w:type="pct"/>
          </w:tcPr>
          <w:p w14:paraId="46F44D01" w14:textId="6461896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</w:t>
            </w:r>
            <w:r w:rsidR="005C0610" w:rsidRPr="005D4F7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406" w:type="pct"/>
          </w:tcPr>
          <w:p w14:paraId="253AEE44" w14:textId="1406EB34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0D36471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28C136AB" w14:textId="25BB35FF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16,484</w:t>
            </w:r>
          </w:p>
        </w:tc>
        <w:tc>
          <w:tcPr>
            <w:tcW w:w="84" w:type="pct"/>
          </w:tcPr>
          <w:p w14:paraId="175AFC0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1882DA48" w14:textId="6E0D7653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20,967</w:t>
            </w:r>
          </w:p>
        </w:tc>
        <w:tc>
          <w:tcPr>
            <w:tcW w:w="84" w:type="pct"/>
          </w:tcPr>
          <w:p w14:paraId="6EFCB1CD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3E07C5" w14:textId="18A878D9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4,529</w:t>
            </w:r>
          </w:p>
        </w:tc>
        <w:tc>
          <w:tcPr>
            <w:tcW w:w="85" w:type="pct"/>
          </w:tcPr>
          <w:p w14:paraId="39BD0BF9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4812F98" w14:textId="7812BD15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7,098</w:t>
            </w:r>
          </w:p>
        </w:tc>
        <w:tc>
          <w:tcPr>
            <w:tcW w:w="84" w:type="pct"/>
          </w:tcPr>
          <w:p w14:paraId="0B0B8F6C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589D45C" w14:textId="70E21FED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3A4BB1E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1AB44BF" w14:textId="5E820E7A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49,078</w:t>
            </w:r>
          </w:p>
        </w:tc>
      </w:tr>
      <w:tr w:rsidR="00950BAE" w:rsidRPr="00D20659" w14:paraId="6AA934C7" w14:textId="77777777" w:rsidTr="0045148B">
        <w:tc>
          <w:tcPr>
            <w:tcW w:w="1305" w:type="pct"/>
          </w:tcPr>
          <w:p w14:paraId="1B449197" w14:textId="415C91FC" w:rsidR="00950BAE" w:rsidRPr="005D4F71" w:rsidRDefault="00950BAE" w:rsidP="00950B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5D4F71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308" w:type="pct"/>
          </w:tcPr>
          <w:p w14:paraId="3092168A" w14:textId="680BF8E6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6F7766F3" w14:textId="3AA693B8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52B568AB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47D53A5" w14:textId="2CD2B663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6FEAD85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13539339" w14:textId="18B60F88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(594)</w:t>
            </w:r>
          </w:p>
        </w:tc>
        <w:tc>
          <w:tcPr>
            <w:tcW w:w="84" w:type="pct"/>
          </w:tcPr>
          <w:p w14:paraId="0843A543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2627AD9E" w14:textId="63771502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5B3C5BAA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35957DB9" w14:textId="141FEE3A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304EA70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2EA2A86D" w14:textId="0F8A09EA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312419FE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105E82F" w14:textId="68214E7D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(594)</w:t>
            </w:r>
          </w:p>
        </w:tc>
      </w:tr>
      <w:tr w:rsidR="00950BAE" w:rsidRPr="00D20659" w14:paraId="081B46A6" w14:textId="77777777" w:rsidTr="0045148B">
        <w:tc>
          <w:tcPr>
            <w:tcW w:w="1305" w:type="pct"/>
          </w:tcPr>
          <w:p w14:paraId="643D7BFC" w14:textId="348018D9" w:rsidR="00950BAE" w:rsidRPr="005D4F71" w:rsidRDefault="00950BAE" w:rsidP="00950B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08" w:type="pct"/>
          </w:tcPr>
          <w:p w14:paraId="25CA5155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5D9EFB1A" w14:textId="6839DDA8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3713EA6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213BEEB" w14:textId="0EBBE134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A9006E1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2264A07C" w14:textId="21A219AB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14,061</w:t>
            </w:r>
          </w:p>
        </w:tc>
        <w:tc>
          <w:tcPr>
            <w:tcW w:w="84" w:type="pct"/>
          </w:tcPr>
          <w:p w14:paraId="096D781D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47A59374" w14:textId="6621EFF9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(14,061)</w:t>
            </w:r>
          </w:p>
        </w:tc>
        <w:tc>
          <w:tcPr>
            <w:tcW w:w="85" w:type="pct"/>
          </w:tcPr>
          <w:p w14:paraId="36169558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B6C2065" w14:textId="0165331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E238ADA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4927D99" w14:textId="324531D0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2E93D76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8E79A68" w14:textId="1B29CB44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50BAE" w:rsidRPr="00D20659" w14:paraId="61E5ECD4" w14:textId="77777777" w:rsidTr="0045148B">
        <w:tc>
          <w:tcPr>
            <w:tcW w:w="1305" w:type="pct"/>
          </w:tcPr>
          <w:p w14:paraId="6B9A7205" w14:textId="7ED01C14" w:rsidR="00950BAE" w:rsidRPr="005D4F71" w:rsidRDefault="00950BAE" w:rsidP="00950B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Pr="005D4F7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308" w:type="pct"/>
          </w:tcPr>
          <w:p w14:paraId="1F152813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09AF16EE" w14:textId="68DC07D2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D0F5A8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1103A50" w14:textId="11ADB9D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2,023</w:t>
            </w:r>
          </w:p>
        </w:tc>
        <w:tc>
          <w:tcPr>
            <w:tcW w:w="84" w:type="pct"/>
          </w:tcPr>
          <w:p w14:paraId="169A106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2F739396" w14:textId="4E0174EE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FF1B15D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762E2EC0" w14:textId="104B9ECA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64C4603A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CAC813D" w14:textId="5DC3F6E4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0E6D7C7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2F0C63C" w14:textId="4E01CCA0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39F1B693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8F609E3" w14:textId="367C41CF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2,023</w:t>
            </w:r>
          </w:p>
        </w:tc>
      </w:tr>
      <w:tr w:rsidR="00950BAE" w:rsidRPr="00D20659" w14:paraId="4D93071F" w14:textId="77777777" w:rsidTr="0045148B">
        <w:tc>
          <w:tcPr>
            <w:tcW w:w="1305" w:type="pct"/>
          </w:tcPr>
          <w:p w14:paraId="637584C6" w14:textId="7CD2DDC3" w:rsidR="00950BAE" w:rsidRPr="005D4F71" w:rsidRDefault="00950BAE" w:rsidP="00950B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8" w:type="pct"/>
          </w:tcPr>
          <w:p w14:paraId="2E738FCD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22606638" w14:textId="4F4BD50D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73E3567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893A00F" w14:textId="4BCC5C8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3270520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1A0732E1" w14:textId="663D9343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(8,281)</w:t>
            </w:r>
          </w:p>
        </w:tc>
        <w:tc>
          <w:tcPr>
            <w:tcW w:w="84" w:type="pct"/>
          </w:tcPr>
          <w:p w14:paraId="2137A9E5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7D8CF5" w14:textId="463ABA69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(266)</w:t>
            </w:r>
          </w:p>
        </w:tc>
        <w:tc>
          <w:tcPr>
            <w:tcW w:w="85" w:type="pct"/>
          </w:tcPr>
          <w:p w14:paraId="3E9579E2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77195B7" w14:textId="78267FF5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(4,977)</w:t>
            </w:r>
          </w:p>
        </w:tc>
        <w:tc>
          <w:tcPr>
            <w:tcW w:w="84" w:type="pct"/>
          </w:tcPr>
          <w:p w14:paraId="2B895351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4E4E08FE" w14:textId="5EFD8400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2BBC57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892AA11" w14:textId="1631D8E1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(13,524)</w:t>
            </w:r>
          </w:p>
        </w:tc>
      </w:tr>
      <w:tr w:rsidR="00950BAE" w:rsidRPr="00D20659" w14:paraId="7A076971" w14:textId="77777777" w:rsidTr="0045148B">
        <w:tc>
          <w:tcPr>
            <w:tcW w:w="1305" w:type="pct"/>
          </w:tcPr>
          <w:p w14:paraId="417CBA7F" w14:textId="77777777" w:rsidR="00950BAE" w:rsidRPr="005D4F71" w:rsidRDefault="00950BAE" w:rsidP="00950B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548DDA6" w14:textId="690B6FC7" w:rsidR="00950BAE" w:rsidRPr="005D4F71" w:rsidRDefault="00950BAE" w:rsidP="00950B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308" w:type="pct"/>
          </w:tcPr>
          <w:p w14:paraId="276BD930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0E91044A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F77BC88" w14:textId="6C5E4433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5F88B327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BF5B29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A4DC1DA" w14:textId="4BD0C34A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4" w:type="pct"/>
          </w:tcPr>
          <w:p w14:paraId="3412842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260ECA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564188B" w14:textId="7B63255E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84" w:type="pct"/>
          </w:tcPr>
          <w:p w14:paraId="2C0E6091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273EBACB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  <w:p w14:paraId="3E9B6CDF" w14:textId="2C90B7BE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85" w:type="pct"/>
          </w:tcPr>
          <w:p w14:paraId="6BAC8AD0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76BBC41D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</w:p>
          <w:p w14:paraId="55564BAA" w14:textId="1C5F7B5B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84" w:type="pct"/>
          </w:tcPr>
          <w:p w14:paraId="6AA1AD92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9F77F81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78C9AB2" w14:textId="56E35E24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1784A4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5C96410D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  <w:p w14:paraId="49486996" w14:textId="0B4A75DA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</w:tr>
      <w:tr w:rsidR="00950BAE" w:rsidRPr="00D20659" w14:paraId="407868F8" w14:textId="77777777" w:rsidTr="0045148B">
        <w:tc>
          <w:tcPr>
            <w:tcW w:w="1305" w:type="pct"/>
          </w:tcPr>
          <w:p w14:paraId="09651EF9" w14:textId="5537FB71" w:rsidR="00950BAE" w:rsidRPr="005D4F71" w:rsidRDefault="00950BAE" w:rsidP="00950B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="00E047DF"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047DF" w:rsidRPr="005D4F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E047DF"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E047DF" w:rsidRPr="005D4F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E047DF"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08" w:type="pct"/>
          </w:tcPr>
          <w:p w14:paraId="0761E0F2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0FF5704" w14:textId="019765C8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EBA09A5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7210ECEF" w14:textId="2CF770A4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123,375</w:t>
            </w:r>
          </w:p>
        </w:tc>
        <w:tc>
          <w:tcPr>
            <w:tcW w:w="84" w:type="pct"/>
          </w:tcPr>
          <w:p w14:paraId="0E5E7F8B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A4FAE91" w14:textId="11351AFB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361,999</w:t>
            </w:r>
          </w:p>
        </w:tc>
        <w:tc>
          <w:tcPr>
            <w:tcW w:w="84" w:type="pct"/>
          </w:tcPr>
          <w:p w14:paraId="3DE8DDEC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29967A22" w14:textId="15036309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29,060</w:t>
            </w:r>
          </w:p>
        </w:tc>
        <w:tc>
          <w:tcPr>
            <w:tcW w:w="85" w:type="pct"/>
          </w:tcPr>
          <w:p w14:paraId="0CD82433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AF174B2" w14:textId="614A2DE0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25,125</w:t>
            </w:r>
          </w:p>
        </w:tc>
        <w:tc>
          <w:tcPr>
            <w:tcW w:w="84" w:type="pct"/>
          </w:tcPr>
          <w:p w14:paraId="7C16A508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0BC611FB" w14:textId="1D046D35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AC7737" w14:textId="77777777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1B665931" w14:textId="6659CDE8" w:rsidR="00950BAE" w:rsidRPr="005D4F71" w:rsidRDefault="00950BAE" w:rsidP="00950B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539,559</w:t>
            </w:r>
          </w:p>
        </w:tc>
      </w:tr>
      <w:tr w:rsidR="005D4F71" w:rsidRPr="00D20659" w14:paraId="003DB0E4" w14:textId="77777777" w:rsidTr="0045148B">
        <w:tc>
          <w:tcPr>
            <w:tcW w:w="1305" w:type="pct"/>
          </w:tcPr>
          <w:p w14:paraId="298AFB9A" w14:textId="77777777" w:rsidR="005D4F71" w:rsidRPr="005D4F71" w:rsidRDefault="005D4F71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53E31537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49B1C9C1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4495C4BC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40A92F0C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357EB587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5906D189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75A15845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49C457A9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0C63CD55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6BC8EEAC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1679308D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424852A3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6B9700A4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1B009415" w14:textId="77777777" w:rsidR="005D4F71" w:rsidRPr="005D4F71" w:rsidRDefault="005D4F71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C46E1" w:rsidRPr="00D20659" w14:paraId="6727267F" w14:textId="77777777" w:rsidTr="0045148B">
        <w:tc>
          <w:tcPr>
            <w:tcW w:w="1305" w:type="pct"/>
          </w:tcPr>
          <w:p w14:paraId="665FC676" w14:textId="77777777" w:rsidR="009F73C2" w:rsidRPr="005D4F71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308" w:type="pct"/>
          </w:tcPr>
          <w:p w14:paraId="034D8AF1" w14:textId="3259DB3A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</w:t>
            </w:r>
            <w:r w:rsidR="005C0610" w:rsidRPr="005D4F7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406" w:type="pct"/>
          </w:tcPr>
          <w:p w14:paraId="50D7EC82" w14:textId="705B876C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0699107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919A2E3" w14:textId="674E537D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18,943</w:t>
            </w:r>
          </w:p>
        </w:tc>
        <w:tc>
          <w:tcPr>
            <w:tcW w:w="84" w:type="pct"/>
          </w:tcPr>
          <w:p w14:paraId="278AA96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0D9153BF" w14:textId="48271B9B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20,800</w:t>
            </w:r>
          </w:p>
        </w:tc>
        <w:tc>
          <w:tcPr>
            <w:tcW w:w="84" w:type="pct"/>
          </w:tcPr>
          <w:p w14:paraId="1B4687E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7BD76CC5" w14:textId="65F64AC7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1,229</w:t>
            </w:r>
          </w:p>
        </w:tc>
        <w:tc>
          <w:tcPr>
            <w:tcW w:w="85" w:type="pct"/>
          </w:tcPr>
          <w:p w14:paraId="1274BDF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23A7DAD6" w14:textId="05DA38BC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6,093</w:t>
            </w:r>
          </w:p>
        </w:tc>
        <w:tc>
          <w:tcPr>
            <w:tcW w:w="84" w:type="pct"/>
          </w:tcPr>
          <w:p w14:paraId="7983091F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301F21C" w14:textId="017CDAF8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CB1DBC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7E499006" w14:textId="0BF7268F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47,065</w:t>
            </w:r>
          </w:p>
        </w:tc>
      </w:tr>
      <w:tr w:rsidR="009C46E1" w:rsidRPr="00D20659" w14:paraId="26E85B1F" w14:textId="77777777" w:rsidTr="0045148B">
        <w:tc>
          <w:tcPr>
            <w:tcW w:w="1305" w:type="pct"/>
          </w:tcPr>
          <w:p w14:paraId="7059F566" w14:textId="77777777" w:rsidR="009F73C2" w:rsidRPr="005D4F71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8" w:type="pct"/>
          </w:tcPr>
          <w:p w14:paraId="462843B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1BB82E7" w14:textId="38BAFBAA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199983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5C70FD3F" w14:textId="42E5CED5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5B04B7A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074C6F40" w14:textId="6D013A61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(1,342)</w:t>
            </w:r>
          </w:p>
        </w:tc>
        <w:tc>
          <w:tcPr>
            <w:tcW w:w="84" w:type="pct"/>
          </w:tcPr>
          <w:p w14:paraId="1A549B5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3AD7BE62" w14:textId="216838AB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(1,823)</w:t>
            </w:r>
          </w:p>
        </w:tc>
        <w:tc>
          <w:tcPr>
            <w:tcW w:w="85" w:type="pct"/>
          </w:tcPr>
          <w:p w14:paraId="01AF796A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43D199BF" w14:textId="1659C723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(539)</w:t>
            </w:r>
          </w:p>
        </w:tc>
        <w:tc>
          <w:tcPr>
            <w:tcW w:w="84" w:type="pct"/>
          </w:tcPr>
          <w:p w14:paraId="5B03FDB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432A4C32" w14:textId="2DE8FA4B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BA02C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2308E28F" w14:textId="3C4D1C15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(3,704)</w:t>
            </w:r>
          </w:p>
        </w:tc>
      </w:tr>
      <w:tr w:rsidR="009C46E1" w:rsidRPr="00D20659" w14:paraId="5D5E424E" w14:textId="77777777" w:rsidTr="0045148B">
        <w:tc>
          <w:tcPr>
            <w:tcW w:w="1305" w:type="pct"/>
          </w:tcPr>
          <w:p w14:paraId="52C59678" w14:textId="77777777" w:rsidR="009F73C2" w:rsidRPr="005D4F71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60E24037" w14:textId="012A5EE7" w:rsidR="009F73C2" w:rsidRPr="005D4F71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308" w:type="pct"/>
          </w:tcPr>
          <w:p w14:paraId="62C655A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00527DD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DD088B5" w14:textId="77B2FD04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4198BE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0027300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319ECD3" w14:textId="58DB1B83" w:rsidR="00C34319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560</w:t>
            </w:r>
          </w:p>
        </w:tc>
        <w:tc>
          <w:tcPr>
            <w:tcW w:w="84" w:type="pct"/>
          </w:tcPr>
          <w:p w14:paraId="649F198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4CEF9EC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6A2C601" w14:textId="21429F2E" w:rsidR="00C34319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84" w:type="pct"/>
          </w:tcPr>
          <w:p w14:paraId="6D92E12A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1DE9AE9C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6D4E911" w14:textId="26070620" w:rsidR="00C34319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  <w:tc>
          <w:tcPr>
            <w:tcW w:w="85" w:type="pct"/>
          </w:tcPr>
          <w:p w14:paraId="20FDFEB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6A5A368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B21FF56" w14:textId="6203B267" w:rsidR="00C34319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154</w:t>
            </w:r>
          </w:p>
        </w:tc>
        <w:tc>
          <w:tcPr>
            <w:tcW w:w="84" w:type="pct"/>
          </w:tcPr>
          <w:p w14:paraId="724D50F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1421231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B27316D" w14:textId="564ADC0D" w:rsidR="00C34319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99FF07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76CF10F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7D83B0E" w14:textId="1140DA87" w:rsidR="00C34319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849</w:t>
            </w:r>
          </w:p>
        </w:tc>
      </w:tr>
      <w:tr w:rsidR="009C46E1" w:rsidRPr="00DD1EF4" w14:paraId="44CE0A0C" w14:textId="77777777" w:rsidTr="0045148B">
        <w:tc>
          <w:tcPr>
            <w:tcW w:w="1305" w:type="pct"/>
          </w:tcPr>
          <w:p w14:paraId="29838569" w14:textId="47104BF3" w:rsidR="009F73C2" w:rsidRPr="005D4F71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533D0"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08" w:type="pct"/>
          </w:tcPr>
          <w:p w14:paraId="35A1DEB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DEAF172" w14:textId="28A18714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593D74C2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25B52838" w14:textId="753F1FA3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142,878</w:t>
            </w:r>
          </w:p>
        </w:tc>
        <w:tc>
          <w:tcPr>
            <w:tcW w:w="84" w:type="pct"/>
          </w:tcPr>
          <w:p w14:paraId="31D4BBD8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49371C98" w14:textId="683630D6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381,555</w:t>
            </w:r>
          </w:p>
        </w:tc>
        <w:tc>
          <w:tcPr>
            <w:tcW w:w="84" w:type="pct"/>
          </w:tcPr>
          <w:p w14:paraId="6250C5D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4FC39689" w14:textId="63E1EC1C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28,503</w:t>
            </w:r>
          </w:p>
        </w:tc>
        <w:tc>
          <w:tcPr>
            <w:tcW w:w="85" w:type="pct"/>
          </w:tcPr>
          <w:p w14:paraId="1D72EB2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CB3E16D" w14:textId="0D9E0044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30,833</w:t>
            </w:r>
          </w:p>
        </w:tc>
        <w:tc>
          <w:tcPr>
            <w:tcW w:w="84" w:type="pct"/>
          </w:tcPr>
          <w:p w14:paraId="7BDBFD8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199B8E0" w14:textId="10E8C441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1563008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227D87C3" w14:textId="70668141" w:rsidR="009F73C2" w:rsidRPr="005D4F71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583,769</w:t>
            </w:r>
          </w:p>
        </w:tc>
      </w:tr>
      <w:tr w:rsidR="009C46E1" w:rsidRPr="00DD1EF4" w14:paraId="60915B49" w14:textId="77777777" w:rsidTr="0045148B">
        <w:tc>
          <w:tcPr>
            <w:tcW w:w="1305" w:type="pct"/>
          </w:tcPr>
          <w:p w14:paraId="2F644FC4" w14:textId="77777777" w:rsidR="009F73C2" w:rsidRPr="005D4F71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08" w:type="pct"/>
          </w:tcPr>
          <w:p w14:paraId="3654F12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73B3AADF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4EAF211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F94BDA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783D85A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6B3CBEB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146D601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30C956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</w:tcPr>
          <w:p w14:paraId="54CC164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347EE8A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03AF054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6C69AB9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2CE887F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FB3D222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C46E1" w:rsidRPr="00D20659" w14:paraId="3DF83D31" w14:textId="77777777" w:rsidTr="004A06F3">
        <w:tc>
          <w:tcPr>
            <w:tcW w:w="1305" w:type="pct"/>
          </w:tcPr>
          <w:p w14:paraId="1FE72C86" w14:textId="7777777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08" w:type="pct"/>
          </w:tcPr>
          <w:p w14:paraId="02A3D93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62D0BFDC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7D5D538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05B705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EF26A5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44E65B2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444D83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7026998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13DCC60F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7A6E43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788E301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1D7532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C9D913A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3D92F4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34ABE" w:rsidRPr="00D20659" w14:paraId="5221CE54" w14:textId="77777777" w:rsidTr="004A06F3">
        <w:tc>
          <w:tcPr>
            <w:tcW w:w="1305" w:type="pct"/>
          </w:tcPr>
          <w:p w14:paraId="77505EAF" w14:textId="4A2C655C" w:rsidR="00A34ABE" w:rsidRPr="005D4F71" w:rsidRDefault="00A34ABE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08" w:type="pct"/>
          </w:tcPr>
          <w:p w14:paraId="614D5044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6E0D21BC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8D40BC2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49D3B8AA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5A602B85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36727E62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6167531C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53EC4D62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2B619E3E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5B006ABE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A0BDA08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73B84B08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02361DA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686DAA0E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34ABE" w:rsidRPr="00D20659" w14:paraId="2ED7AACC" w14:textId="77777777" w:rsidTr="004A06F3">
        <w:tc>
          <w:tcPr>
            <w:tcW w:w="1305" w:type="pct"/>
          </w:tcPr>
          <w:p w14:paraId="75F53C50" w14:textId="47D24F75" w:rsidR="00A34ABE" w:rsidRPr="005D4F71" w:rsidRDefault="00A34ABE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5C17B40F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4638BFA" w14:textId="128152DE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86,190</w:t>
            </w:r>
          </w:p>
        </w:tc>
        <w:tc>
          <w:tcPr>
            <w:tcW w:w="84" w:type="pct"/>
          </w:tcPr>
          <w:p w14:paraId="49FDB835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2590A08C" w14:textId="7BFB9F0E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78,026</w:t>
            </w:r>
          </w:p>
        </w:tc>
        <w:tc>
          <w:tcPr>
            <w:tcW w:w="84" w:type="pct"/>
          </w:tcPr>
          <w:p w14:paraId="386BE5CA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1E5B4270" w14:textId="703C00CE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119,</w:t>
            </w:r>
            <w:r w:rsidR="00C34319" w:rsidRPr="005D4F71">
              <w:rPr>
                <w:rFonts w:ascii="Angsana New" w:hAnsi="Angsana New"/>
                <w:sz w:val="28"/>
                <w:szCs w:val="28"/>
                <w:lang w:val="en-US"/>
              </w:rPr>
              <w:t>914</w:t>
            </w:r>
          </w:p>
        </w:tc>
        <w:tc>
          <w:tcPr>
            <w:tcW w:w="84" w:type="pct"/>
          </w:tcPr>
          <w:p w14:paraId="2E10842D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4AAB82BF" w14:textId="0074C802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2,554</w:t>
            </w:r>
          </w:p>
        </w:tc>
        <w:tc>
          <w:tcPr>
            <w:tcW w:w="85" w:type="pct"/>
          </w:tcPr>
          <w:p w14:paraId="30C3AF68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5E2CF056" w14:textId="290C9A38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1,326</w:t>
            </w:r>
          </w:p>
        </w:tc>
        <w:tc>
          <w:tcPr>
            <w:tcW w:w="84" w:type="pct"/>
          </w:tcPr>
          <w:p w14:paraId="7D0CFEFC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769F1164" w14:textId="05D470FD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3,027</w:t>
            </w:r>
          </w:p>
        </w:tc>
        <w:tc>
          <w:tcPr>
            <w:tcW w:w="84" w:type="pct"/>
          </w:tcPr>
          <w:p w14:paraId="4F6B0F4E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5937056A" w14:textId="008FF06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D94D8F" w:rsidRPr="005D4F7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94D8F" w:rsidRPr="005D4F71">
              <w:rPr>
                <w:rFonts w:ascii="Angsana New" w:hAnsi="Angsana New"/>
                <w:sz w:val="28"/>
                <w:szCs w:val="28"/>
                <w:lang w:val="en-US"/>
              </w:rPr>
              <w:t>037</w:t>
            </w:r>
          </w:p>
        </w:tc>
      </w:tr>
      <w:tr w:rsidR="00A34ABE" w:rsidRPr="00D20659" w14:paraId="59ED3244" w14:textId="77777777" w:rsidTr="004A06F3">
        <w:tc>
          <w:tcPr>
            <w:tcW w:w="1305" w:type="pct"/>
          </w:tcPr>
          <w:p w14:paraId="22C00E2E" w14:textId="79D405B4" w:rsidR="00A34ABE" w:rsidRPr="005D4F71" w:rsidRDefault="00A34ABE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08" w:type="pct"/>
          </w:tcPr>
          <w:p w14:paraId="3CECCBC9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6352A606" w14:textId="51801E46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4B8235F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731E2A1" w14:textId="5F6FEF48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30,401</w:t>
            </w:r>
          </w:p>
        </w:tc>
        <w:tc>
          <w:tcPr>
            <w:tcW w:w="84" w:type="pct"/>
          </w:tcPr>
          <w:p w14:paraId="2FD022B7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ED0935B" w14:textId="580349CD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02B1F1D7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7F97682B" w14:textId="6F6E511A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6E843A1F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61B6BBCF" w14:textId="5155549B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12,738</w:t>
            </w:r>
          </w:p>
        </w:tc>
        <w:tc>
          <w:tcPr>
            <w:tcW w:w="84" w:type="pct"/>
          </w:tcPr>
          <w:p w14:paraId="3A4FDA7A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47D51D7" w14:textId="58654445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6B95E93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406E1374" w14:textId="4C21968E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43,139</w:t>
            </w:r>
          </w:p>
        </w:tc>
      </w:tr>
      <w:tr w:rsidR="00A34ABE" w:rsidRPr="00D20659" w14:paraId="1A8C8AA8" w14:textId="77777777" w:rsidTr="004A06F3">
        <w:tc>
          <w:tcPr>
            <w:tcW w:w="1305" w:type="pct"/>
          </w:tcPr>
          <w:p w14:paraId="7BAE2E78" w14:textId="77777777" w:rsidR="00A34ABE" w:rsidRPr="005D4F71" w:rsidRDefault="00A34ABE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6439B4A4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14D3EBF2" w14:textId="02CDF28D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86,190</w:t>
            </w:r>
          </w:p>
        </w:tc>
        <w:tc>
          <w:tcPr>
            <w:tcW w:w="84" w:type="pct"/>
          </w:tcPr>
          <w:p w14:paraId="210F59C4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4F3662E" w14:textId="487D73C1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108,427</w:t>
            </w:r>
          </w:p>
        </w:tc>
        <w:tc>
          <w:tcPr>
            <w:tcW w:w="84" w:type="pct"/>
          </w:tcPr>
          <w:p w14:paraId="68A3D278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6FCE24AD" w14:textId="20410740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119,</w:t>
            </w:r>
            <w:r w:rsidR="00C34319"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914</w:t>
            </w:r>
          </w:p>
        </w:tc>
        <w:tc>
          <w:tcPr>
            <w:tcW w:w="84" w:type="pct"/>
          </w:tcPr>
          <w:p w14:paraId="5261EDF1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11F22260" w14:textId="55D5D785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2,554</w:t>
            </w:r>
          </w:p>
        </w:tc>
        <w:tc>
          <w:tcPr>
            <w:tcW w:w="85" w:type="pct"/>
          </w:tcPr>
          <w:p w14:paraId="111D7EF7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39C8526" w14:textId="025A7B0D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14,064</w:t>
            </w:r>
          </w:p>
        </w:tc>
        <w:tc>
          <w:tcPr>
            <w:tcW w:w="84" w:type="pct"/>
          </w:tcPr>
          <w:p w14:paraId="16ACDE38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00D5D4E7" w14:textId="06435E73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3,027</w:t>
            </w:r>
          </w:p>
        </w:tc>
        <w:tc>
          <w:tcPr>
            <w:tcW w:w="84" w:type="pct"/>
          </w:tcPr>
          <w:p w14:paraId="26554B21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1300715" w14:textId="330FE662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</w:t>
            </w:r>
            <w:r w:rsidR="00D94D8F"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4,176</w:t>
            </w:r>
          </w:p>
        </w:tc>
      </w:tr>
      <w:tr w:rsidR="009C46E1" w:rsidRPr="00D20659" w14:paraId="6115997B" w14:textId="77777777" w:rsidTr="004A06F3">
        <w:tc>
          <w:tcPr>
            <w:tcW w:w="1305" w:type="pct"/>
          </w:tcPr>
          <w:p w14:paraId="356FA4CB" w14:textId="77777777" w:rsidR="00CD7B96" w:rsidRPr="005D4F71" w:rsidRDefault="00CD7B96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8" w:type="pct"/>
          </w:tcPr>
          <w:p w14:paraId="1711CC67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0DB37ED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14FD54E5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55AE87D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239E3B3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08528D5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62050CB5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76C56E3E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</w:tcPr>
          <w:p w14:paraId="0F232F5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3DC0F52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3C449A26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EDA8A15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10F01F26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6E7AE46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</w:tr>
      <w:tr w:rsidR="009C46E1" w:rsidRPr="00D20659" w14:paraId="05150FE6" w14:textId="77777777" w:rsidTr="004A06F3">
        <w:tc>
          <w:tcPr>
            <w:tcW w:w="1305" w:type="pct"/>
          </w:tcPr>
          <w:p w14:paraId="4B56F771" w14:textId="0CDFCF86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34ABE"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08" w:type="pct"/>
          </w:tcPr>
          <w:p w14:paraId="625F77A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037F089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B7902B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2C69DE0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747696B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047FE55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98DD06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1081208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44C92FA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753639B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C50FAB8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09AF4B9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24F2FB0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18941C7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46E1" w:rsidRPr="00D20659" w14:paraId="4312E417" w14:textId="77777777" w:rsidTr="004A06F3">
        <w:tc>
          <w:tcPr>
            <w:tcW w:w="1305" w:type="pct"/>
          </w:tcPr>
          <w:p w14:paraId="140F980A" w14:textId="7777777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354874E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37BA71E7" w14:textId="06A16A2A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86,190</w:t>
            </w:r>
          </w:p>
        </w:tc>
        <w:tc>
          <w:tcPr>
            <w:tcW w:w="84" w:type="pct"/>
          </w:tcPr>
          <w:p w14:paraId="06B0818A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C663DB6" w14:textId="200F9F97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B1595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15954">
              <w:rPr>
                <w:rFonts w:ascii="Angsana New" w:hAnsi="Angsana New"/>
                <w:sz w:val="28"/>
                <w:szCs w:val="28"/>
                <w:lang w:val="en-US"/>
              </w:rPr>
              <w:t>651</w:t>
            </w:r>
          </w:p>
        </w:tc>
        <w:tc>
          <w:tcPr>
            <w:tcW w:w="84" w:type="pct"/>
          </w:tcPr>
          <w:p w14:paraId="395A39E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556BEAAB" w14:textId="6E55DCE2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113,695</w:t>
            </w:r>
          </w:p>
        </w:tc>
        <w:tc>
          <w:tcPr>
            <w:tcW w:w="84" w:type="pct"/>
          </w:tcPr>
          <w:p w14:paraId="2816923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04F417A2" w14:textId="0D056F7C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2,831</w:t>
            </w:r>
          </w:p>
        </w:tc>
        <w:tc>
          <w:tcPr>
            <w:tcW w:w="85" w:type="pct"/>
          </w:tcPr>
          <w:p w14:paraId="233B588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36C0E3A1" w14:textId="673F46EE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84" w:type="pct"/>
          </w:tcPr>
          <w:p w14:paraId="20E9592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30CFEF6" w14:textId="0955C0DD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1,037</w:t>
            </w:r>
          </w:p>
        </w:tc>
        <w:tc>
          <w:tcPr>
            <w:tcW w:w="84" w:type="pct"/>
          </w:tcPr>
          <w:p w14:paraId="149DF12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0A38E0C0" w14:textId="41FB1255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15954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15954">
              <w:rPr>
                <w:rFonts w:ascii="Angsana New" w:hAnsi="Angsana New"/>
                <w:sz w:val="28"/>
                <w:szCs w:val="28"/>
                <w:lang w:val="en-US"/>
              </w:rPr>
              <w:t>640</w:t>
            </w:r>
          </w:p>
        </w:tc>
      </w:tr>
      <w:tr w:rsidR="009C46E1" w:rsidRPr="00D20659" w14:paraId="5F828EF2" w14:textId="77777777" w:rsidTr="004A06F3">
        <w:tc>
          <w:tcPr>
            <w:tcW w:w="1305" w:type="pct"/>
          </w:tcPr>
          <w:p w14:paraId="46C524FD" w14:textId="034D3C6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08" w:type="pct"/>
          </w:tcPr>
          <w:p w14:paraId="1428E79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00483723" w14:textId="797270EC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D77F98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EAD8D23" w14:textId="09422501" w:rsidR="009F73C2" w:rsidRPr="005D4F71" w:rsidRDefault="00B1595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="00D94D8F" w:rsidRPr="005D4F7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539</w:t>
            </w:r>
          </w:p>
        </w:tc>
        <w:tc>
          <w:tcPr>
            <w:tcW w:w="84" w:type="pct"/>
          </w:tcPr>
          <w:p w14:paraId="530C43C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8909E0E" w14:textId="434B438C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5,7</w:t>
            </w:r>
            <w:r w:rsidR="00B1595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84" w:type="pct"/>
          </w:tcPr>
          <w:p w14:paraId="7F0C4F7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16521E11" w14:textId="24929A53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675839B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3EABA6AE" w14:textId="4911B9B1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7,735</w:t>
            </w:r>
          </w:p>
        </w:tc>
        <w:tc>
          <w:tcPr>
            <w:tcW w:w="84" w:type="pct"/>
          </w:tcPr>
          <w:p w14:paraId="5A2642B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8D96635" w14:textId="25A4B2FD" w:rsidR="009F73C2" w:rsidRPr="005D4F71" w:rsidRDefault="00D94D8F" w:rsidP="00D94D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732B3E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0F2D7F8A" w14:textId="6FD12D1B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B1595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15954">
              <w:rPr>
                <w:rFonts w:ascii="Angsana New" w:hAnsi="Angsana New"/>
                <w:sz w:val="28"/>
                <w:szCs w:val="28"/>
                <w:lang w:val="en-US"/>
              </w:rPr>
              <w:t>013</w:t>
            </w:r>
          </w:p>
        </w:tc>
      </w:tr>
      <w:tr w:rsidR="009C46E1" w:rsidRPr="00DD1EF4" w14:paraId="484051B9" w14:textId="77777777" w:rsidTr="004A06F3">
        <w:tc>
          <w:tcPr>
            <w:tcW w:w="1305" w:type="pct"/>
          </w:tcPr>
          <w:p w14:paraId="2EB2D480" w14:textId="7777777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1D8EEC4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0F0AEEA2" w14:textId="56CCD162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86,190</w:t>
            </w:r>
          </w:p>
        </w:tc>
        <w:tc>
          <w:tcPr>
            <w:tcW w:w="84" w:type="pct"/>
          </w:tcPr>
          <w:p w14:paraId="31716EF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7BB5A83" w14:textId="198AD838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108,190</w:t>
            </w:r>
          </w:p>
        </w:tc>
        <w:tc>
          <w:tcPr>
            <w:tcW w:w="84" w:type="pct"/>
          </w:tcPr>
          <w:p w14:paraId="198C50CC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37046998" w14:textId="49BE4BF1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119,434</w:t>
            </w:r>
          </w:p>
        </w:tc>
        <w:tc>
          <w:tcPr>
            <w:tcW w:w="84" w:type="pct"/>
          </w:tcPr>
          <w:p w14:paraId="3F53AAA2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7C5EE75" w14:textId="17FC298F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2,831</w:t>
            </w:r>
          </w:p>
        </w:tc>
        <w:tc>
          <w:tcPr>
            <w:tcW w:w="85" w:type="pct"/>
          </w:tcPr>
          <w:p w14:paraId="4F59BDA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40CE27AE" w14:textId="13A0A603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7,971</w:t>
            </w:r>
          </w:p>
        </w:tc>
        <w:tc>
          <w:tcPr>
            <w:tcW w:w="84" w:type="pct"/>
          </w:tcPr>
          <w:p w14:paraId="3FD520E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E5BAD22" w14:textId="1A71FFD9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1,037</w:t>
            </w:r>
          </w:p>
        </w:tc>
        <w:tc>
          <w:tcPr>
            <w:tcW w:w="84" w:type="pct"/>
          </w:tcPr>
          <w:p w14:paraId="4E0DD72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0404D3DC" w14:textId="0C89E615" w:rsidR="009F73C2" w:rsidRPr="005D4F71" w:rsidRDefault="00D94D8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325,653</w:t>
            </w:r>
          </w:p>
        </w:tc>
      </w:tr>
    </w:tbl>
    <w:p w14:paraId="668C05E3" w14:textId="7143A0D6" w:rsidR="00A15F1B" w:rsidRDefault="00A15F1B" w:rsidP="00BD1BF8">
      <w:pPr>
        <w:rPr>
          <w:lang w:eastAsia="x-none"/>
        </w:rPr>
        <w:sectPr w:rsidR="00A15F1B" w:rsidSect="00EB002E"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13305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691"/>
        <w:gridCol w:w="1083"/>
        <w:gridCol w:w="1453"/>
        <w:gridCol w:w="242"/>
        <w:gridCol w:w="1272"/>
        <w:gridCol w:w="242"/>
        <w:gridCol w:w="1235"/>
        <w:gridCol w:w="245"/>
        <w:gridCol w:w="1112"/>
        <w:gridCol w:w="242"/>
        <w:gridCol w:w="1168"/>
        <w:gridCol w:w="250"/>
        <w:gridCol w:w="1070"/>
      </w:tblGrid>
      <w:tr w:rsidR="00C642FC" w:rsidRPr="00604687" w14:paraId="5926CB46" w14:textId="77777777" w:rsidTr="00923C17">
        <w:trPr>
          <w:tblHeader/>
        </w:trPr>
        <w:tc>
          <w:tcPr>
            <w:tcW w:w="1387" w:type="pct"/>
          </w:tcPr>
          <w:p w14:paraId="24CAD3F2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1431B5C5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06" w:type="pct"/>
            <w:gridSpan w:val="11"/>
            <w:vAlign w:val="bottom"/>
          </w:tcPr>
          <w:p w14:paraId="52170BA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2A47" w:rsidRPr="00604687" w14:paraId="084B231F" w14:textId="77777777" w:rsidTr="00923C17">
        <w:trPr>
          <w:tblHeader/>
        </w:trPr>
        <w:tc>
          <w:tcPr>
            <w:tcW w:w="1387" w:type="pct"/>
          </w:tcPr>
          <w:p w14:paraId="405132D1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06175578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8512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46" w:type="pct"/>
            <w:vAlign w:val="bottom"/>
          </w:tcPr>
          <w:p w14:paraId="48369264" w14:textId="44C58394" w:rsidR="00C642FC" w:rsidRPr="00F85122" w:rsidRDefault="00D92A47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</w:t>
            </w:r>
            <w:r w:rsidR="00775F10"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="00C642FC"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709AF033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1" w:type="pct"/>
          </w:tcPr>
          <w:p w14:paraId="02FDC79F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5CDFD23C" w14:textId="77777777" w:rsidR="00C642FC" w:rsidRPr="00F85122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11913FD6" w14:textId="77777777" w:rsidR="00C642FC" w:rsidRPr="00F85122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47" w:type="pct"/>
            <w:gridSpan w:val="3"/>
            <w:vAlign w:val="bottom"/>
          </w:tcPr>
          <w:p w14:paraId="0C4ABEC6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2A857717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5D3679EE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418" w:type="pct"/>
            <w:vAlign w:val="bottom"/>
          </w:tcPr>
          <w:p w14:paraId="0DF091B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1" w:type="pct"/>
          </w:tcPr>
          <w:p w14:paraId="6113667C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  <w:vAlign w:val="bottom"/>
          </w:tcPr>
          <w:p w14:paraId="404F7BB0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</w:t>
            </w:r>
          </w:p>
          <w:p w14:paraId="4448E435" w14:textId="77777777" w:rsidR="00C642FC" w:rsidRPr="00F85122" w:rsidRDefault="00C642FC" w:rsidP="002B0AE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3B6793D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vAlign w:val="bottom"/>
          </w:tcPr>
          <w:p w14:paraId="0FA000C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642FC" w:rsidRPr="00604687" w14:paraId="53847A6B" w14:textId="77777777" w:rsidTr="00923C17">
        <w:trPr>
          <w:tblHeader/>
        </w:trPr>
        <w:tc>
          <w:tcPr>
            <w:tcW w:w="1387" w:type="pct"/>
          </w:tcPr>
          <w:p w14:paraId="458F18A7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1DB1A7F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06" w:type="pct"/>
            <w:gridSpan w:val="11"/>
            <w:vAlign w:val="bottom"/>
          </w:tcPr>
          <w:p w14:paraId="4384AA4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2A47" w:rsidRPr="00D46953" w14:paraId="76012C17" w14:textId="77777777" w:rsidTr="00923C17">
        <w:tc>
          <w:tcPr>
            <w:tcW w:w="1387" w:type="pct"/>
          </w:tcPr>
          <w:p w14:paraId="1C594FE9" w14:textId="77777777" w:rsidR="00C642FC" w:rsidRPr="00F85122" w:rsidRDefault="00C642FC" w:rsidP="00D46A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14:paraId="295B6CD8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336B741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14:paraId="3C512CC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112EF43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14:paraId="515C4889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5C57861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24BFDD6D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6F9E537F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14:paraId="27F6121E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2621E0C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</w:tcPr>
          <w:p w14:paraId="7CB981B1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73B15B1C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C17" w:rsidRPr="00D46953" w14:paraId="5CAED029" w14:textId="77777777" w:rsidTr="00923C17">
        <w:tc>
          <w:tcPr>
            <w:tcW w:w="1387" w:type="pct"/>
          </w:tcPr>
          <w:p w14:paraId="2605765A" w14:textId="4A947427" w:rsidR="00923C17" w:rsidRPr="00F85122" w:rsidRDefault="00923C17" w:rsidP="00923C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8512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07" w:type="pct"/>
          </w:tcPr>
          <w:p w14:paraId="3A9A283F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4706D2A7" w14:textId="1F491A5E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5122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91" w:type="pct"/>
          </w:tcPr>
          <w:p w14:paraId="6BCC1B5E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1042E907" w14:textId="5FBFB318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182,064</w:t>
            </w:r>
          </w:p>
        </w:tc>
        <w:tc>
          <w:tcPr>
            <w:tcW w:w="91" w:type="pct"/>
          </w:tcPr>
          <w:p w14:paraId="71F25907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794E572D" w14:textId="22C093FA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35,326</w:t>
            </w:r>
          </w:p>
        </w:tc>
        <w:tc>
          <w:tcPr>
            <w:tcW w:w="92" w:type="pct"/>
          </w:tcPr>
          <w:p w14:paraId="4D736071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5E47BC12" w14:textId="13DFE469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10,237</w:t>
            </w:r>
          </w:p>
        </w:tc>
        <w:tc>
          <w:tcPr>
            <w:tcW w:w="91" w:type="pct"/>
          </w:tcPr>
          <w:p w14:paraId="0106E366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004E5FE7" w14:textId="3010D0ED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1,415</w:t>
            </w:r>
          </w:p>
        </w:tc>
        <w:tc>
          <w:tcPr>
            <w:tcW w:w="94" w:type="pct"/>
          </w:tcPr>
          <w:p w14:paraId="59C1DBF6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7D2056CC" w14:textId="7D09A7C0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303,066</w:t>
            </w:r>
          </w:p>
        </w:tc>
      </w:tr>
      <w:tr w:rsidR="00923C17" w:rsidRPr="00D46953" w14:paraId="6C8356D5" w14:textId="77777777" w:rsidTr="00923C17">
        <w:tc>
          <w:tcPr>
            <w:tcW w:w="1387" w:type="pct"/>
          </w:tcPr>
          <w:p w14:paraId="39749F12" w14:textId="0F6495E1" w:rsidR="00923C17" w:rsidRPr="00F85122" w:rsidRDefault="00923C17" w:rsidP="00923C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4A0737C6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11F396A7" w14:textId="64DBC879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91" w:type="pct"/>
          </w:tcPr>
          <w:p w14:paraId="48E7317A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6861E09F" w14:textId="3E5327D4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1,079</w:t>
            </w:r>
          </w:p>
        </w:tc>
        <w:tc>
          <w:tcPr>
            <w:tcW w:w="91" w:type="pct"/>
          </w:tcPr>
          <w:p w14:paraId="0DF322A9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43855A47" w14:textId="03FD3E7A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2,402</w:t>
            </w:r>
          </w:p>
        </w:tc>
        <w:tc>
          <w:tcPr>
            <w:tcW w:w="92" w:type="pct"/>
          </w:tcPr>
          <w:p w14:paraId="6DE52810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0B3ED897" w14:textId="6BF66200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7,210</w:t>
            </w:r>
          </w:p>
        </w:tc>
        <w:tc>
          <w:tcPr>
            <w:tcW w:w="91" w:type="pct"/>
          </w:tcPr>
          <w:p w14:paraId="0507C631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164AF529" w14:textId="2247B4EC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1,446</w:t>
            </w:r>
          </w:p>
        </w:tc>
        <w:tc>
          <w:tcPr>
            <w:tcW w:w="94" w:type="pct"/>
          </w:tcPr>
          <w:p w14:paraId="54ABD194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5E93F0A2" w14:textId="44108C7D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12,940</w:t>
            </w:r>
          </w:p>
        </w:tc>
      </w:tr>
      <w:tr w:rsidR="00923C17" w:rsidRPr="00D46953" w14:paraId="37C11AA8" w14:textId="77777777" w:rsidTr="00923C17">
        <w:tc>
          <w:tcPr>
            <w:tcW w:w="1387" w:type="pct"/>
          </w:tcPr>
          <w:p w14:paraId="05A71D5F" w14:textId="40F66235" w:rsidR="00923C17" w:rsidRPr="00F85122" w:rsidRDefault="00923C17" w:rsidP="00923C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771E7FE1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681CC7AF" w14:textId="0EA9AE9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3325629C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3C44D2F0" w14:textId="521EF924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21,600</w:t>
            </w:r>
          </w:p>
        </w:tc>
        <w:tc>
          <w:tcPr>
            <w:tcW w:w="91" w:type="pct"/>
          </w:tcPr>
          <w:p w14:paraId="375D19FA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09BA6F07" w14:textId="484D0BF6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(19,325)</w:t>
            </w:r>
          </w:p>
        </w:tc>
        <w:tc>
          <w:tcPr>
            <w:tcW w:w="92" w:type="pct"/>
          </w:tcPr>
          <w:p w14:paraId="504225E6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14B4D7E7" w14:textId="3804BFC3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8CB693E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2E9175CC" w14:textId="35F80476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(2,275)</w:t>
            </w:r>
          </w:p>
        </w:tc>
        <w:tc>
          <w:tcPr>
            <w:tcW w:w="94" w:type="pct"/>
          </w:tcPr>
          <w:p w14:paraId="1D60D9C5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278F190F" w14:textId="7301EA3A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23C17" w:rsidRPr="00D46953" w14:paraId="005C6A15" w14:textId="77777777" w:rsidTr="00923C17">
        <w:tc>
          <w:tcPr>
            <w:tcW w:w="1387" w:type="pct"/>
          </w:tcPr>
          <w:p w14:paraId="06288071" w14:textId="74568F35" w:rsidR="00923C17" w:rsidRPr="00F85122" w:rsidRDefault="00923C17" w:rsidP="00923C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5AD4279F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</w:tcPr>
          <w:p w14:paraId="1800DDEC" w14:textId="7E84C8C3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44E746F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00D5AE07" w14:textId="523A6689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(6,562)</w:t>
            </w:r>
          </w:p>
        </w:tc>
        <w:tc>
          <w:tcPr>
            <w:tcW w:w="91" w:type="pct"/>
          </w:tcPr>
          <w:p w14:paraId="20820502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3706D5A0" w14:textId="323720D2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(266)</w:t>
            </w:r>
          </w:p>
        </w:tc>
        <w:tc>
          <w:tcPr>
            <w:tcW w:w="92" w:type="pct"/>
          </w:tcPr>
          <w:p w14:paraId="1C3E2D70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1861D671" w14:textId="09D040BF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(5,191)</w:t>
            </w:r>
          </w:p>
        </w:tc>
        <w:tc>
          <w:tcPr>
            <w:tcW w:w="91" w:type="pct"/>
          </w:tcPr>
          <w:p w14:paraId="7C6C5BBA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6407F4FD" w14:textId="5188FE2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204E8905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7FEB48FF" w14:textId="60BB1D82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(12,019)</w:t>
            </w:r>
          </w:p>
        </w:tc>
      </w:tr>
      <w:tr w:rsidR="00923C17" w:rsidRPr="00D46953" w14:paraId="0C0A6564" w14:textId="77777777" w:rsidTr="00923C17">
        <w:tc>
          <w:tcPr>
            <w:tcW w:w="1387" w:type="pct"/>
          </w:tcPr>
          <w:p w14:paraId="745E5C73" w14:textId="72E48CE5" w:rsidR="00923C17" w:rsidRPr="00F85122" w:rsidRDefault="00923C17" w:rsidP="00923C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="00E5217E"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5217E" w:rsidRPr="00F85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E5217E"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E5217E" w:rsidRPr="00F85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E5217E"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07" w:type="pct"/>
          </w:tcPr>
          <w:p w14:paraId="630DAA27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E45847E" w14:textId="5488A701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74,827</w:t>
            </w:r>
          </w:p>
        </w:tc>
        <w:tc>
          <w:tcPr>
            <w:tcW w:w="91" w:type="pct"/>
          </w:tcPr>
          <w:p w14:paraId="6BF8A5F2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D031C64" w14:textId="38F37519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198,181</w:t>
            </w:r>
          </w:p>
        </w:tc>
        <w:tc>
          <w:tcPr>
            <w:tcW w:w="91" w:type="pct"/>
          </w:tcPr>
          <w:p w14:paraId="3B64FC53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2C30C762" w14:textId="241BDDC2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18,137</w:t>
            </w:r>
          </w:p>
        </w:tc>
        <w:tc>
          <w:tcPr>
            <w:tcW w:w="92" w:type="pct"/>
          </w:tcPr>
          <w:p w14:paraId="665DBC29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35086EA0" w14:textId="7BEA7535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12,256</w:t>
            </w:r>
          </w:p>
        </w:tc>
        <w:tc>
          <w:tcPr>
            <w:tcW w:w="91" w:type="pct"/>
          </w:tcPr>
          <w:p w14:paraId="1F88C206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5C88281C" w14:textId="3892AB4F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586</w:t>
            </w:r>
          </w:p>
        </w:tc>
        <w:tc>
          <w:tcPr>
            <w:tcW w:w="94" w:type="pct"/>
          </w:tcPr>
          <w:p w14:paraId="6E77A265" w14:textId="77777777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7E9DEFED" w14:textId="63678C69" w:rsidR="00923C17" w:rsidRPr="00F85122" w:rsidRDefault="00923C17" w:rsidP="00923C1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303,987</w:t>
            </w:r>
          </w:p>
        </w:tc>
      </w:tr>
      <w:tr w:rsidR="00D92A47" w:rsidRPr="00D46953" w14:paraId="5C9CA4B7" w14:textId="77777777" w:rsidTr="00923C17">
        <w:tc>
          <w:tcPr>
            <w:tcW w:w="1387" w:type="pct"/>
          </w:tcPr>
          <w:p w14:paraId="05E05E69" w14:textId="77777777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0B9294A6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115D681E" w14:textId="5C4A4531" w:rsidR="00C642FC" w:rsidRPr="00F85122" w:rsidRDefault="00D6208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47700923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301B4D12" w14:textId="7DE824A2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1,823</w:t>
            </w:r>
          </w:p>
        </w:tc>
        <w:tc>
          <w:tcPr>
            <w:tcW w:w="91" w:type="pct"/>
          </w:tcPr>
          <w:p w14:paraId="22687EB6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1DD1D76C" w14:textId="11DD073D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</w:p>
        </w:tc>
        <w:tc>
          <w:tcPr>
            <w:tcW w:w="92" w:type="pct"/>
          </w:tcPr>
          <w:p w14:paraId="164212C5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7FD6BC72" w14:textId="3D28B88A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6C085A0C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17736949" w14:textId="35659415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94" w:type="pct"/>
          </w:tcPr>
          <w:p w14:paraId="419AD0CA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6B48A2DB" w14:textId="28620ECD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2,628</w:t>
            </w:r>
          </w:p>
        </w:tc>
      </w:tr>
      <w:tr w:rsidR="00D92A47" w:rsidRPr="00D46953" w14:paraId="12C40852" w14:textId="77777777" w:rsidTr="00923C17">
        <w:tc>
          <w:tcPr>
            <w:tcW w:w="1387" w:type="pct"/>
          </w:tcPr>
          <w:p w14:paraId="0067F5BF" w14:textId="77777777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2F4B5E21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7966E53D" w14:textId="51678F8C" w:rsidR="00C642FC" w:rsidRPr="00F85122" w:rsidRDefault="00D6208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91" w:type="pct"/>
          </w:tcPr>
          <w:p w14:paraId="7B7547CC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5D505A03" w14:textId="4DD26026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6E9A1D7F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296A8D5F" w14:textId="676B5AEB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</w:tcPr>
          <w:p w14:paraId="77BE2F47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5628B8B8" w14:textId="5E3C5C39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343437B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7680C150" w14:textId="1233C23A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(228)</w:t>
            </w:r>
          </w:p>
        </w:tc>
        <w:tc>
          <w:tcPr>
            <w:tcW w:w="94" w:type="pct"/>
          </w:tcPr>
          <w:p w14:paraId="44850F2D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3FA40797" w14:textId="54DE9581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92A47" w:rsidRPr="00D46953" w14:paraId="63BBBEC5" w14:textId="77777777" w:rsidTr="00923C17">
        <w:tc>
          <w:tcPr>
            <w:tcW w:w="1387" w:type="pct"/>
          </w:tcPr>
          <w:p w14:paraId="057FEAD0" w14:textId="77777777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175FE9CF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</w:tcPr>
          <w:p w14:paraId="55995F2C" w14:textId="0CFAD7D0" w:rsidR="00C642FC" w:rsidRPr="00F85122" w:rsidRDefault="00D6208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7E504EE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27FB1885" w14:textId="5689A67B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(1,348)</w:t>
            </w:r>
          </w:p>
        </w:tc>
        <w:tc>
          <w:tcPr>
            <w:tcW w:w="91" w:type="pct"/>
          </w:tcPr>
          <w:p w14:paraId="66E87C1B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7FEE172F" w14:textId="3260FEB3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(1,823)</w:t>
            </w:r>
          </w:p>
        </w:tc>
        <w:tc>
          <w:tcPr>
            <w:tcW w:w="92" w:type="pct"/>
          </w:tcPr>
          <w:p w14:paraId="6BFC5E2F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4BB61182" w14:textId="42009947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(539)</w:t>
            </w:r>
          </w:p>
        </w:tc>
        <w:tc>
          <w:tcPr>
            <w:tcW w:w="91" w:type="pct"/>
          </w:tcPr>
          <w:p w14:paraId="22CA7960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4C9F26D9" w14:textId="3E170B2D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10A23DE8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3B2DB669" w14:textId="7307CF01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(3,710)</w:t>
            </w:r>
          </w:p>
        </w:tc>
      </w:tr>
      <w:tr w:rsidR="00D92A47" w:rsidRPr="00604687" w14:paraId="2F7EAC74" w14:textId="77777777" w:rsidTr="00923C17">
        <w:tc>
          <w:tcPr>
            <w:tcW w:w="1387" w:type="pct"/>
          </w:tcPr>
          <w:p w14:paraId="34928999" w14:textId="493331C9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65C75"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F4D95"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7" w:type="pct"/>
          </w:tcPr>
          <w:p w14:paraId="74B579FC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7115BCB8" w14:textId="74FE59EE" w:rsidR="00C642FC" w:rsidRPr="00F85122" w:rsidRDefault="00D6208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75,055</w:t>
            </w:r>
          </w:p>
        </w:tc>
        <w:tc>
          <w:tcPr>
            <w:tcW w:w="91" w:type="pct"/>
          </w:tcPr>
          <w:p w14:paraId="69F5C891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151C47E8" w14:textId="1FE103E6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198,656</w:t>
            </w:r>
          </w:p>
        </w:tc>
        <w:tc>
          <w:tcPr>
            <w:tcW w:w="91" w:type="pct"/>
          </w:tcPr>
          <w:p w14:paraId="78FF51F7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14:paraId="75F863E4" w14:textId="12EA2F64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16,891</w:t>
            </w:r>
          </w:p>
        </w:tc>
        <w:tc>
          <w:tcPr>
            <w:tcW w:w="92" w:type="pct"/>
          </w:tcPr>
          <w:p w14:paraId="551D2913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5ABD927F" w14:textId="1C44FBA2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11,717</w:t>
            </w:r>
          </w:p>
        </w:tc>
        <w:tc>
          <w:tcPr>
            <w:tcW w:w="91" w:type="pct"/>
          </w:tcPr>
          <w:p w14:paraId="35A9EEC0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533902B5" w14:textId="0AFDCC62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586</w:t>
            </w:r>
          </w:p>
        </w:tc>
        <w:tc>
          <w:tcPr>
            <w:tcW w:w="94" w:type="pct"/>
          </w:tcPr>
          <w:p w14:paraId="4D29B41E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53EFBEFC" w14:textId="1679546B" w:rsidR="00C642FC" w:rsidRPr="00F85122" w:rsidRDefault="00D62089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302,905</w:t>
            </w:r>
          </w:p>
        </w:tc>
      </w:tr>
      <w:tr w:rsidR="00D92A47" w:rsidRPr="00604687" w14:paraId="5B6D4D7F" w14:textId="77777777" w:rsidTr="00923C17">
        <w:tc>
          <w:tcPr>
            <w:tcW w:w="1387" w:type="pct"/>
          </w:tcPr>
          <w:p w14:paraId="29AAAEFD" w14:textId="77777777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1407F961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0F6AD12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625A532B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E358B56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272F3F9B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AA7DD39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74DEAB38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1D5B898B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5BB85942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4A4528EB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5A3FA772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5707A5B7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2A47" w:rsidRPr="00F6264D" w14:paraId="480B2E08" w14:textId="77777777" w:rsidTr="00923C17">
        <w:tc>
          <w:tcPr>
            <w:tcW w:w="1387" w:type="pct"/>
          </w:tcPr>
          <w:p w14:paraId="1F331242" w14:textId="2EF1D217" w:rsidR="003D0979" w:rsidRPr="00F85122" w:rsidRDefault="003D0979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F8512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407" w:type="pct"/>
          </w:tcPr>
          <w:p w14:paraId="055029A0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6F5982B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57F88B08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74FAA91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4F36BD5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020B6E22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0B8CBD8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3150DB10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5F0C38E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008AE583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6B936FEC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1239A211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6264D" w:rsidRPr="003116A8" w14:paraId="055C94CD" w14:textId="77777777" w:rsidTr="00923C17">
        <w:tc>
          <w:tcPr>
            <w:tcW w:w="1387" w:type="pct"/>
          </w:tcPr>
          <w:p w14:paraId="6FF1CA29" w14:textId="5BB133A9" w:rsidR="00F6264D" w:rsidRPr="00F85122" w:rsidRDefault="00F6264D" w:rsidP="00F626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407" w:type="pct"/>
          </w:tcPr>
          <w:p w14:paraId="29E57E42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64296B16" w14:textId="593A6CBB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</w:rPr>
              <w:t>38,514</w:t>
            </w:r>
          </w:p>
        </w:tc>
        <w:tc>
          <w:tcPr>
            <w:tcW w:w="91" w:type="pct"/>
          </w:tcPr>
          <w:p w14:paraId="23FE2547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67E8D90D" w14:textId="50E8D362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</w:rPr>
              <w:t>113,53</w:t>
            </w: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91" w:type="pct"/>
          </w:tcPr>
          <w:p w14:paraId="6ADBB3C4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098C6390" w14:textId="62458E01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</w:rPr>
              <w:t>27,433</w:t>
            </w:r>
          </w:p>
        </w:tc>
        <w:tc>
          <w:tcPr>
            <w:tcW w:w="92" w:type="pct"/>
          </w:tcPr>
          <w:p w14:paraId="69D43A71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0DD2E48F" w14:textId="55760A10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</w:rPr>
              <w:t>8,534</w:t>
            </w:r>
          </w:p>
        </w:tc>
        <w:tc>
          <w:tcPr>
            <w:tcW w:w="91" w:type="pct"/>
          </w:tcPr>
          <w:p w14:paraId="6E96FDD0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319419C9" w14:textId="6C2746A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19AE0C5D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451D052E" w14:textId="3BDA3536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</w:rPr>
              <w:t>188,01</w:t>
            </w: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F6264D" w:rsidRPr="00F6264D" w14:paraId="1F6D33FC" w14:textId="77777777" w:rsidTr="00923C17">
        <w:tc>
          <w:tcPr>
            <w:tcW w:w="1387" w:type="pct"/>
          </w:tcPr>
          <w:p w14:paraId="4BC51CD7" w14:textId="2F22AD9E" w:rsidR="00F6264D" w:rsidRPr="00F85122" w:rsidRDefault="00F6264D" w:rsidP="00F626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63F04FED" w14:textId="4881EF70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</w:t>
            </w:r>
            <w:r w:rsidR="005C0610" w:rsidRPr="00F85122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546" w:type="pct"/>
          </w:tcPr>
          <w:p w14:paraId="15371F8D" w14:textId="2ACD832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4,536</w:t>
            </w:r>
          </w:p>
        </w:tc>
        <w:tc>
          <w:tcPr>
            <w:tcW w:w="91" w:type="pct"/>
          </w:tcPr>
          <w:p w14:paraId="7EC21FA3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7844B1FD" w14:textId="47261C9E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12,702</w:t>
            </w:r>
          </w:p>
        </w:tc>
        <w:tc>
          <w:tcPr>
            <w:tcW w:w="91" w:type="pct"/>
          </w:tcPr>
          <w:p w14:paraId="7E6D27D3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3C9DBFAA" w14:textId="469E211A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3,843</w:t>
            </w:r>
          </w:p>
        </w:tc>
        <w:tc>
          <w:tcPr>
            <w:tcW w:w="92" w:type="pct"/>
          </w:tcPr>
          <w:p w14:paraId="0ACEB9E6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37BE5790" w14:textId="395D0D1A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2,303</w:t>
            </w:r>
          </w:p>
        </w:tc>
        <w:tc>
          <w:tcPr>
            <w:tcW w:w="91" w:type="pct"/>
          </w:tcPr>
          <w:p w14:paraId="1C321332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48171D83" w14:textId="5A3E1090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39D3F4D8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1364DC89" w14:textId="32BD69F3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23,384</w:t>
            </w:r>
          </w:p>
        </w:tc>
      </w:tr>
      <w:tr w:rsidR="00F6264D" w:rsidRPr="00F6264D" w14:paraId="46249BBE" w14:textId="77777777" w:rsidTr="00F6264D">
        <w:tc>
          <w:tcPr>
            <w:tcW w:w="1387" w:type="pct"/>
          </w:tcPr>
          <w:p w14:paraId="567DFA68" w14:textId="47168715" w:rsidR="00F6264D" w:rsidRPr="00F85122" w:rsidRDefault="00F6264D" w:rsidP="00F626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</w:t>
            </w:r>
            <w:r w:rsidR="00C74CEC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407" w:type="pct"/>
          </w:tcPr>
          <w:p w14:paraId="39FC5EB1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</w:tcPr>
          <w:p w14:paraId="21C99042" w14:textId="74BCB6B2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4CAFF34A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15154A62" w14:textId="1DBA3A3A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(594)</w:t>
            </w:r>
          </w:p>
        </w:tc>
        <w:tc>
          <w:tcPr>
            <w:tcW w:w="91" w:type="pct"/>
          </w:tcPr>
          <w:p w14:paraId="6CD345AD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0024E0E8" w14:textId="3B04B0CC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</w:tcPr>
          <w:p w14:paraId="21D4DCDB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7E29765A" w14:textId="063B44B0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17AE5D26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1738376D" w14:textId="28F686FF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62B3020C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08628212" w14:textId="34F6869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(594)</w:t>
            </w:r>
          </w:p>
        </w:tc>
      </w:tr>
      <w:tr w:rsidR="00F6264D" w:rsidRPr="00F6264D" w14:paraId="4C4B2B3C" w14:textId="77777777" w:rsidTr="00F6264D">
        <w:tc>
          <w:tcPr>
            <w:tcW w:w="1387" w:type="pct"/>
          </w:tcPr>
          <w:p w14:paraId="3B701793" w14:textId="489349A4" w:rsidR="00F6264D" w:rsidRPr="00F85122" w:rsidRDefault="00F6264D" w:rsidP="00F626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โอน</w:t>
            </w:r>
          </w:p>
        </w:tc>
        <w:tc>
          <w:tcPr>
            <w:tcW w:w="407" w:type="pct"/>
          </w:tcPr>
          <w:p w14:paraId="564531C0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</w:tcPr>
          <w:p w14:paraId="37927A4D" w14:textId="373E6F98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096AB6DD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5DF5FC6C" w14:textId="077D508B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14,061</w:t>
            </w:r>
          </w:p>
        </w:tc>
        <w:tc>
          <w:tcPr>
            <w:tcW w:w="91" w:type="pct"/>
          </w:tcPr>
          <w:p w14:paraId="40E1A7A8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2BE9AB81" w14:textId="04850CA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(14,061)</w:t>
            </w:r>
          </w:p>
        </w:tc>
        <w:tc>
          <w:tcPr>
            <w:tcW w:w="92" w:type="pct"/>
          </w:tcPr>
          <w:p w14:paraId="3E6534AD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4BA2AF42" w14:textId="4B08E2DF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3B2A4BB9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60A7BC64" w14:textId="726B85E5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1DF32D69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1521C9E6" w14:textId="7381935A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6264D" w:rsidRPr="00F6264D" w14:paraId="6DE039AD" w14:textId="77777777" w:rsidTr="00F6264D">
        <w:tc>
          <w:tcPr>
            <w:tcW w:w="1387" w:type="pct"/>
          </w:tcPr>
          <w:p w14:paraId="0B364598" w14:textId="4CFEC733" w:rsidR="00F6264D" w:rsidRPr="00F85122" w:rsidRDefault="00F6264D" w:rsidP="00F626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3C1889AC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46660D5" w14:textId="652CD1C2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369D7A96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5274909A" w14:textId="0377DE5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(5,990)</w:t>
            </w:r>
          </w:p>
        </w:tc>
        <w:tc>
          <w:tcPr>
            <w:tcW w:w="91" w:type="pct"/>
          </w:tcPr>
          <w:p w14:paraId="5CDC420E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08DEF253" w14:textId="2899616F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(266)</w:t>
            </w:r>
          </w:p>
        </w:tc>
        <w:tc>
          <w:tcPr>
            <w:tcW w:w="92" w:type="pct"/>
          </w:tcPr>
          <w:p w14:paraId="6C030875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B685415" w14:textId="1F3BB126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(4,588)</w:t>
            </w:r>
          </w:p>
        </w:tc>
        <w:tc>
          <w:tcPr>
            <w:tcW w:w="91" w:type="pct"/>
          </w:tcPr>
          <w:p w14:paraId="7C6E92E6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390689A0" w14:textId="5007BFC4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4ADA9392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E5C16B7" w14:textId="5454AE8C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(10,844)</w:t>
            </w:r>
          </w:p>
        </w:tc>
      </w:tr>
      <w:tr w:rsidR="00F6264D" w:rsidRPr="00F6264D" w14:paraId="3FC7581A" w14:textId="77777777" w:rsidTr="00923C17">
        <w:tc>
          <w:tcPr>
            <w:tcW w:w="1387" w:type="pct"/>
          </w:tcPr>
          <w:p w14:paraId="7AC67CDA" w14:textId="74E6DA52" w:rsidR="00F6264D" w:rsidRPr="00F85122" w:rsidRDefault="00F6264D" w:rsidP="00F626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2563</w:t>
            </w:r>
            <w:r w:rsidR="000471E0"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471E0"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0471E0"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="000471E0"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471E0"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0471E0" w:rsidRPr="00F8512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7" w:type="pct"/>
          </w:tcPr>
          <w:p w14:paraId="2BB0B227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4AF5EDB" w14:textId="783FECD1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43,050</w:t>
            </w:r>
          </w:p>
        </w:tc>
        <w:tc>
          <w:tcPr>
            <w:tcW w:w="91" w:type="pct"/>
          </w:tcPr>
          <w:p w14:paraId="46D6C57C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862FC4A" w14:textId="3D9B9B8C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133,716</w:t>
            </w:r>
          </w:p>
        </w:tc>
        <w:tc>
          <w:tcPr>
            <w:tcW w:w="91" w:type="pct"/>
          </w:tcPr>
          <w:p w14:paraId="48757F58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EA3325A" w14:textId="5FA5514C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16,949</w:t>
            </w:r>
          </w:p>
        </w:tc>
        <w:tc>
          <w:tcPr>
            <w:tcW w:w="92" w:type="pct"/>
          </w:tcPr>
          <w:p w14:paraId="35CF894D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75D32A4F" w14:textId="2029743D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6,249</w:t>
            </w:r>
          </w:p>
        </w:tc>
        <w:tc>
          <w:tcPr>
            <w:tcW w:w="91" w:type="pct"/>
          </w:tcPr>
          <w:p w14:paraId="410B02A6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5E716E26" w14:textId="16F7D059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409B8B76" w14:textId="77777777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A41F7AC" w14:textId="7E4769CC" w:rsidR="00F6264D" w:rsidRPr="00F85122" w:rsidRDefault="00F6264D" w:rsidP="00F6264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199,964</w:t>
            </w:r>
          </w:p>
        </w:tc>
      </w:tr>
      <w:tr w:rsidR="00D92A47" w:rsidRPr="00F6264D" w14:paraId="180DB4B7" w14:textId="77777777" w:rsidTr="00923C17">
        <w:tc>
          <w:tcPr>
            <w:tcW w:w="1387" w:type="pct"/>
          </w:tcPr>
          <w:p w14:paraId="5D8BB662" w14:textId="77777777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53E0BEBE" w14:textId="093FF882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</w:t>
            </w:r>
            <w:r w:rsidR="005C0610" w:rsidRPr="00F85122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546" w:type="pct"/>
          </w:tcPr>
          <w:p w14:paraId="70026380" w14:textId="7D28CF3B" w:rsidR="003D0979" w:rsidRPr="00F85122" w:rsidRDefault="00D6208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4,114</w:t>
            </w:r>
          </w:p>
        </w:tc>
        <w:tc>
          <w:tcPr>
            <w:tcW w:w="91" w:type="pct"/>
          </w:tcPr>
          <w:p w14:paraId="26B01598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4C3937DE" w14:textId="59C2CE8B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14,410</w:t>
            </w:r>
          </w:p>
        </w:tc>
        <w:tc>
          <w:tcPr>
            <w:tcW w:w="91" w:type="pct"/>
          </w:tcPr>
          <w:p w14:paraId="4A211CB6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73573C85" w14:textId="2C85F22E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591</w:t>
            </w:r>
          </w:p>
        </w:tc>
        <w:tc>
          <w:tcPr>
            <w:tcW w:w="92" w:type="pct"/>
          </w:tcPr>
          <w:p w14:paraId="74B9A250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1094DBC4" w14:textId="594F15B3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2,382</w:t>
            </w:r>
          </w:p>
        </w:tc>
        <w:tc>
          <w:tcPr>
            <w:tcW w:w="91" w:type="pct"/>
          </w:tcPr>
          <w:p w14:paraId="39BF95B1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05DE7694" w14:textId="70B0C4FD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4277C5FC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07F3338F" w14:textId="63EDE330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21,497</w:t>
            </w:r>
          </w:p>
        </w:tc>
      </w:tr>
      <w:tr w:rsidR="00D92A47" w:rsidRPr="00F6264D" w14:paraId="1BB87D7D" w14:textId="77777777" w:rsidTr="00923C17">
        <w:tc>
          <w:tcPr>
            <w:tcW w:w="1387" w:type="pct"/>
          </w:tcPr>
          <w:p w14:paraId="061BEA34" w14:textId="6AAB0255" w:rsidR="00450114" w:rsidRPr="00F85122" w:rsidRDefault="00450114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77F47DE4" w14:textId="77777777" w:rsidR="00450114" w:rsidRPr="00F85122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</w:tcPr>
          <w:p w14:paraId="798E8C16" w14:textId="21A3179A" w:rsidR="00450114" w:rsidRPr="00F85122" w:rsidRDefault="00D6208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6CA1165C" w14:textId="77777777" w:rsidR="00450114" w:rsidRPr="00F85122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7AE3B6B0" w14:textId="217A82D7" w:rsidR="00450114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0CE4741A" w14:textId="77777777" w:rsidR="00450114" w:rsidRPr="00F85122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3346CE28" w14:textId="29A89525" w:rsidR="00450114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</w:tcPr>
          <w:p w14:paraId="3E5F9DA9" w14:textId="77777777" w:rsidR="00450114" w:rsidRPr="00F85122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75304105" w14:textId="4A00549C" w:rsidR="00450114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573B5AD8" w14:textId="77777777" w:rsidR="00450114" w:rsidRPr="00F85122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1B18FE64" w14:textId="4882102D" w:rsidR="00450114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28E407B7" w14:textId="77777777" w:rsidR="00450114" w:rsidRPr="00F85122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4F08B299" w14:textId="38319635" w:rsidR="00450114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92A47" w:rsidRPr="00F6264D" w14:paraId="2233FEC3" w14:textId="77777777" w:rsidTr="00923C17">
        <w:tc>
          <w:tcPr>
            <w:tcW w:w="1387" w:type="pct"/>
          </w:tcPr>
          <w:p w14:paraId="7351E614" w14:textId="77777777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27F47AB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91566AB" w14:textId="08CD2A84" w:rsidR="003D0979" w:rsidRPr="00F85122" w:rsidRDefault="00D6208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510AF4B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1C21D625" w14:textId="023AFE60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(1,342)</w:t>
            </w:r>
          </w:p>
        </w:tc>
        <w:tc>
          <w:tcPr>
            <w:tcW w:w="91" w:type="pct"/>
          </w:tcPr>
          <w:p w14:paraId="592113B2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4FD6DBA" w14:textId="5AA77F0A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(1,823)</w:t>
            </w:r>
          </w:p>
        </w:tc>
        <w:tc>
          <w:tcPr>
            <w:tcW w:w="92" w:type="pct"/>
          </w:tcPr>
          <w:p w14:paraId="69675F25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DBA01D5" w14:textId="57AA991B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(539)</w:t>
            </w:r>
          </w:p>
        </w:tc>
        <w:tc>
          <w:tcPr>
            <w:tcW w:w="91" w:type="pct"/>
          </w:tcPr>
          <w:p w14:paraId="23E517BB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26CC2220" w14:textId="40B36856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0045DA2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12CECA4F" w14:textId="3DFD73C7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(3,704)</w:t>
            </w:r>
          </w:p>
        </w:tc>
      </w:tr>
      <w:tr w:rsidR="00D92A47" w:rsidRPr="00604687" w14:paraId="411BE541" w14:textId="77777777" w:rsidTr="00923C17">
        <w:tc>
          <w:tcPr>
            <w:tcW w:w="1387" w:type="pct"/>
          </w:tcPr>
          <w:p w14:paraId="3FC13A51" w14:textId="0F98A183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65C75"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0471E0" w:rsidRPr="00F8512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7" w:type="pct"/>
          </w:tcPr>
          <w:p w14:paraId="72E6F94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21F73B45" w14:textId="14697196" w:rsidR="003D0979" w:rsidRPr="00F85122" w:rsidRDefault="00D6208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47,164</w:t>
            </w:r>
          </w:p>
        </w:tc>
        <w:tc>
          <w:tcPr>
            <w:tcW w:w="91" w:type="pct"/>
          </w:tcPr>
          <w:p w14:paraId="24A98B61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1754BC64" w14:textId="2F5C65BA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146,784</w:t>
            </w:r>
          </w:p>
        </w:tc>
        <w:tc>
          <w:tcPr>
            <w:tcW w:w="91" w:type="pct"/>
          </w:tcPr>
          <w:p w14:paraId="28CC0BF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14:paraId="36F4C393" w14:textId="416D9538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15,717</w:t>
            </w:r>
          </w:p>
        </w:tc>
        <w:tc>
          <w:tcPr>
            <w:tcW w:w="92" w:type="pct"/>
          </w:tcPr>
          <w:p w14:paraId="66FFAFF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7A0FC26B" w14:textId="368A3F72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8,092</w:t>
            </w:r>
          </w:p>
        </w:tc>
        <w:tc>
          <w:tcPr>
            <w:tcW w:w="91" w:type="pct"/>
          </w:tcPr>
          <w:p w14:paraId="49A27B95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796BCE94" w14:textId="3DB68ADA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37E10099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4DE0B8BC" w14:textId="638041CE" w:rsidR="003D0979" w:rsidRPr="00F85122" w:rsidRDefault="00D6208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217,757</w:t>
            </w:r>
          </w:p>
        </w:tc>
      </w:tr>
      <w:tr w:rsidR="00D92A47" w:rsidRPr="00604687" w14:paraId="52F73705" w14:textId="77777777" w:rsidTr="00923C17">
        <w:tc>
          <w:tcPr>
            <w:tcW w:w="1387" w:type="pct"/>
          </w:tcPr>
          <w:p w14:paraId="6636CA19" w14:textId="77777777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EF418F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556EAD8C" w14:textId="77777777" w:rsidR="003D0979" w:rsidRPr="00F85122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1204AA54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58072385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24EA785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2175EF9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</w:tcPr>
          <w:p w14:paraId="65A3473A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43F074EE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7AC2A7C6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18AB448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pct"/>
          </w:tcPr>
          <w:p w14:paraId="7D71A52B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BDA5B8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2A47" w:rsidRPr="00604687" w14:paraId="3B90F910" w14:textId="77777777" w:rsidTr="00923C17">
        <w:tc>
          <w:tcPr>
            <w:tcW w:w="1387" w:type="pct"/>
          </w:tcPr>
          <w:p w14:paraId="71068BE3" w14:textId="77777777" w:rsidR="003D0979" w:rsidRPr="00F85122" w:rsidRDefault="003D0979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14:paraId="233171D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3AE8E7A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140B9B08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1C473F93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745EB0AF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6FAD11F2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5D96722A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6FA69BD5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65B52DC4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72A9ADEA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7281D18E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795135FC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92A47" w:rsidRPr="00604687" w14:paraId="2009F987" w14:textId="77777777" w:rsidTr="00923C17">
        <w:tc>
          <w:tcPr>
            <w:tcW w:w="1387" w:type="pct"/>
          </w:tcPr>
          <w:p w14:paraId="43AF9FAC" w14:textId="67E8096F" w:rsidR="003D0979" w:rsidRPr="00F85122" w:rsidRDefault="003D0979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06F46" w:rsidRPr="00F8512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7" w:type="pct"/>
          </w:tcPr>
          <w:p w14:paraId="438D608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21BDDD9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BEB8217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64EA6CB8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1059A9CF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5AD4314E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197465A4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216BF210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45320D1B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2C2D8E9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6AC4F3A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20C4269C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F6132" w:rsidRPr="00BF6132" w14:paraId="0E744567" w14:textId="77777777" w:rsidTr="00BF6132">
        <w:tc>
          <w:tcPr>
            <w:tcW w:w="1387" w:type="pct"/>
            <w:shd w:val="clear" w:color="auto" w:fill="auto"/>
          </w:tcPr>
          <w:p w14:paraId="39B67521" w14:textId="30E3955A" w:rsidR="00BF6132" w:rsidRPr="00F85122" w:rsidRDefault="00BF6132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07" w:type="pct"/>
            <w:shd w:val="clear" w:color="auto" w:fill="auto"/>
          </w:tcPr>
          <w:p w14:paraId="27B83899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6160159B" w14:textId="60CF4EE0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6,172</w:t>
            </w:r>
          </w:p>
        </w:tc>
        <w:tc>
          <w:tcPr>
            <w:tcW w:w="91" w:type="pct"/>
            <w:shd w:val="clear" w:color="auto" w:fill="auto"/>
          </w:tcPr>
          <w:p w14:paraId="3E29B4D9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shd w:val="clear" w:color="auto" w:fill="auto"/>
          </w:tcPr>
          <w:p w14:paraId="610BC4FE" w14:textId="238C85DB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64,465</w:t>
            </w:r>
          </w:p>
        </w:tc>
        <w:tc>
          <w:tcPr>
            <w:tcW w:w="91" w:type="pct"/>
            <w:shd w:val="clear" w:color="auto" w:fill="auto"/>
          </w:tcPr>
          <w:p w14:paraId="1B912E26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shd w:val="clear" w:color="auto" w:fill="auto"/>
          </w:tcPr>
          <w:p w14:paraId="2BA43488" w14:textId="233BF682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1,188</w:t>
            </w:r>
          </w:p>
        </w:tc>
        <w:tc>
          <w:tcPr>
            <w:tcW w:w="92" w:type="pct"/>
            <w:shd w:val="clear" w:color="auto" w:fill="auto"/>
          </w:tcPr>
          <w:p w14:paraId="55801F3F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shd w:val="clear" w:color="auto" w:fill="auto"/>
          </w:tcPr>
          <w:p w14:paraId="2F3B858F" w14:textId="35E8A0DB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91" w:type="pct"/>
            <w:shd w:val="clear" w:color="auto" w:fill="auto"/>
          </w:tcPr>
          <w:p w14:paraId="197F9857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shd w:val="clear" w:color="auto" w:fill="auto"/>
          </w:tcPr>
          <w:p w14:paraId="4F040FD4" w14:textId="32E3A4DA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  <w:shd w:val="clear" w:color="auto" w:fill="auto"/>
          </w:tcPr>
          <w:p w14:paraId="69E02A21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shd w:val="clear" w:color="auto" w:fill="auto"/>
          </w:tcPr>
          <w:p w14:paraId="57BD2654" w14:textId="18B2F328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72,510</w:t>
            </w:r>
          </w:p>
        </w:tc>
      </w:tr>
      <w:tr w:rsidR="00BF6132" w:rsidRPr="00BF6132" w14:paraId="65898138" w14:textId="77777777" w:rsidTr="004A06F3">
        <w:tc>
          <w:tcPr>
            <w:tcW w:w="1387" w:type="pct"/>
            <w:shd w:val="clear" w:color="auto" w:fill="auto"/>
          </w:tcPr>
          <w:p w14:paraId="1D972E94" w14:textId="0933B07C" w:rsidR="00BF6132" w:rsidRPr="00F85122" w:rsidRDefault="00BF6132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07" w:type="pct"/>
            <w:shd w:val="clear" w:color="auto" w:fill="auto"/>
          </w:tcPr>
          <w:p w14:paraId="4BE2930C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E2FFE70" w14:textId="4C9C3F63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25,605</w:t>
            </w:r>
          </w:p>
        </w:tc>
        <w:tc>
          <w:tcPr>
            <w:tcW w:w="91" w:type="pct"/>
            <w:shd w:val="clear" w:color="auto" w:fill="auto"/>
          </w:tcPr>
          <w:p w14:paraId="2240E8AE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14:paraId="2F2B1475" w14:textId="11848499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22BC9DA7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14:paraId="38F8DEA5" w14:textId="558299CF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3E8224A7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21C4E3CD" w14:textId="3166C304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5,908</w:t>
            </w:r>
          </w:p>
        </w:tc>
        <w:tc>
          <w:tcPr>
            <w:tcW w:w="91" w:type="pct"/>
            <w:shd w:val="clear" w:color="auto" w:fill="auto"/>
          </w:tcPr>
          <w:p w14:paraId="1963EDBE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9A44354" w14:textId="0F1B1A4E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DB7B4ED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2BA49F8C" w14:textId="584A062E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31,513</w:t>
            </w:r>
          </w:p>
        </w:tc>
      </w:tr>
      <w:tr w:rsidR="00BF6132" w:rsidRPr="00BF6132" w14:paraId="3C5C0864" w14:textId="77777777" w:rsidTr="004A06F3">
        <w:tc>
          <w:tcPr>
            <w:tcW w:w="1387" w:type="pct"/>
            <w:shd w:val="clear" w:color="auto" w:fill="auto"/>
          </w:tcPr>
          <w:p w14:paraId="672F267F" w14:textId="77777777" w:rsidR="00BF6132" w:rsidRPr="00F85122" w:rsidRDefault="00BF6132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16E4B838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C0D44" w14:textId="521A2E60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31,777</w:t>
            </w:r>
          </w:p>
        </w:tc>
        <w:tc>
          <w:tcPr>
            <w:tcW w:w="91" w:type="pct"/>
            <w:shd w:val="clear" w:color="auto" w:fill="auto"/>
          </w:tcPr>
          <w:p w14:paraId="3515CA23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871CA" w14:textId="1EAF432B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64,465</w:t>
            </w:r>
          </w:p>
        </w:tc>
        <w:tc>
          <w:tcPr>
            <w:tcW w:w="91" w:type="pct"/>
            <w:shd w:val="clear" w:color="auto" w:fill="auto"/>
          </w:tcPr>
          <w:p w14:paraId="19321A64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B3729" w14:textId="431C8B2A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1,188</w:t>
            </w:r>
          </w:p>
        </w:tc>
        <w:tc>
          <w:tcPr>
            <w:tcW w:w="92" w:type="pct"/>
            <w:shd w:val="clear" w:color="auto" w:fill="auto"/>
          </w:tcPr>
          <w:p w14:paraId="3EEFE8A6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D1075" w14:textId="43B8CBAA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6,007</w:t>
            </w:r>
          </w:p>
        </w:tc>
        <w:tc>
          <w:tcPr>
            <w:tcW w:w="91" w:type="pct"/>
            <w:shd w:val="clear" w:color="auto" w:fill="auto"/>
          </w:tcPr>
          <w:p w14:paraId="342D1E6A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48E0B" w14:textId="3832BF6D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  <w:shd w:val="clear" w:color="auto" w:fill="auto"/>
          </w:tcPr>
          <w:p w14:paraId="5DFA050D" w14:textId="77777777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0A162" w14:textId="6089EFFF" w:rsidR="00BF6132" w:rsidRPr="00F85122" w:rsidRDefault="00BF613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104,023</w:t>
            </w:r>
          </w:p>
        </w:tc>
      </w:tr>
      <w:tr w:rsidR="004A06F3" w:rsidRPr="00BF6132" w14:paraId="43984A86" w14:textId="77777777" w:rsidTr="004A06F3">
        <w:tc>
          <w:tcPr>
            <w:tcW w:w="1387" w:type="pct"/>
            <w:shd w:val="clear" w:color="auto" w:fill="auto"/>
          </w:tcPr>
          <w:p w14:paraId="47AB4F91" w14:textId="74F0D624" w:rsidR="004A06F3" w:rsidRPr="00F85122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121843D9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shd w:val="clear" w:color="auto" w:fill="auto"/>
          </w:tcPr>
          <w:p w14:paraId="47EF8AF6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  <w:shd w:val="clear" w:color="auto" w:fill="auto"/>
          </w:tcPr>
          <w:p w14:paraId="4BB2E2D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tcBorders>
              <w:top w:val="double" w:sz="4" w:space="0" w:color="auto"/>
            </w:tcBorders>
            <w:shd w:val="clear" w:color="auto" w:fill="auto"/>
          </w:tcPr>
          <w:p w14:paraId="28B6673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  <w:shd w:val="clear" w:color="auto" w:fill="auto"/>
          </w:tcPr>
          <w:p w14:paraId="78A39461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  <w:shd w:val="clear" w:color="auto" w:fill="auto"/>
          </w:tcPr>
          <w:p w14:paraId="36804BCB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  <w:shd w:val="clear" w:color="auto" w:fill="auto"/>
          </w:tcPr>
          <w:p w14:paraId="72E87CA4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  <w:shd w:val="clear" w:color="auto" w:fill="auto"/>
          </w:tcPr>
          <w:p w14:paraId="5C028DD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  <w:shd w:val="clear" w:color="auto" w:fill="auto"/>
          </w:tcPr>
          <w:p w14:paraId="69098C3C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tcBorders>
              <w:top w:val="double" w:sz="4" w:space="0" w:color="auto"/>
            </w:tcBorders>
            <w:shd w:val="clear" w:color="auto" w:fill="auto"/>
          </w:tcPr>
          <w:p w14:paraId="2E55CD0A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  <w:shd w:val="clear" w:color="auto" w:fill="auto"/>
          </w:tcPr>
          <w:p w14:paraId="2CA7BA0C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tcBorders>
              <w:top w:val="double" w:sz="4" w:space="0" w:color="auto"/>
            </w:tcBorders>
            <w:shd w:val="clear" w:color="auto" w:fill="auto"/>
          </w:tcPr>
          <w:p w14:paraId="399927CA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85122" w:rsidRPr="00BF6132" w14:paraId="79700162" w14:textId="77777777" w:rsidTr="004A06F3">
        <w:tc>
          <w:tcPr>
            <w:tcW w:w="1387" w:type="pct"/>
          </w:tcPr>
          <w:p w14:paraId="32DB9AAB" w14:textId="77777777" w:rsidR="00F85122" w:rsidRPr="00F85122" w:rsidRDefault="00F85122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2DC9600C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2176829B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5A7D2A68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0ED0B72B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780FA8DC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0BCE01A0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79211AC8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060D6BB0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4BE8EA52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41722C26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541477E8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3048F1C6" w14:textId="77777777" w:rsidR="00F85122" w:rsidRPr="00F85122" w:rsidRDefault="00F85122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A06F3" w:rsidRPr="00BF6132" w14:paraId="6FF1D3AF" w14:textId="77777777" w:rsidTr="004A06F3">
        <w:tc>
          <w:tcPr>
            <w:tcW w:w="1387" w:type="pct"/>
          </w:tcPr>
          <w:p w14:paraId="31BAAB5D" w14:textId="75F6CBA9" w:rsidR="004A06F3" w:rsidRPr="00F85122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07" w:type="pct"/>
          </w:tcPr>
          <w:p w14:paraId="614CC9C1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9E4C914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902E78C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3F79B330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ADBFD4C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249123AE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6F12803B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33CE5637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DCE3C59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3BEDD6E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2E5B55E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00FC73C4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A06F3" w:rsidRPr="00BF6132" w14:paraId="79DFE215" w14:textId="77777777" w:rsidTr="00923C17">
        <w:tc>
          <w:tcPr>
            <w:tcW w:w="1387" w:type="pct"/>
          </w:tcPr>
          <w:p w14:paraId="2B52C43B" w14:textId="03C17CF6" w:rsidR="004A06F3" w:rsidRPr="00F85122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07" w:type="pct"/>
          </w:tcPr>
          <w:p w14:paraId="213EE0C7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044207DD" w14:textId="1BE5BC81" w:rsidR="004A06F3" w:rsidRPr="00F85122" w:rsidRDefault="00E110BD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5,014</w:t>
            </w:r>
          </w:p>
        </w:tc>
        <w:tc>
          <w:tcPr>
            <w:tcW w:w="91" w:type="pct"/>
          </w:tcPr>
          <w:p w14:paraId="74346D64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1A5599CE" w14:textId="438AAD09" w:rsidR="004A06F3" w:rsidRPr="00F85122" w:rsidRDefault="00E110BD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51,872</w:t>
            </w:r>
          </w:p>
        </w:tc>
        <w:tc>
          <w:tcPr>
            <w:tcW w:w="91" w:type="pct"/>
          </w:tcPr>
          <w:p w14:paraId="60FA2CB4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7891F06B" w14:textId="79A1763F" w:rsidR="004A06F3" w:rsidRPr="00F85122" w:rsidRDefault="00E110BD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1,174</w:t>
            </w:r>
          </w:p>
        </w:tc>
        <w:tc>
          <w:tcPr>
            <w:tcW w:w="92" w:type="pct"/>
          </w:tcPr>
          <w:p w14:paraId="11C142D1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3E2D0ED6" w14:textId="2538EF88" w:rsidR="004A06F3" w:rsidRPr="00F85122" w:rsidRDefault="00E110BD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1" w:type="pct"/>
          </w:tcPr>
          <w:p w14:paraId="619F0972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2D3A5539" w14:textId="39429802" w:rsidR="004A06F3" w:rsidRPr="00F85122" w:rsidRDefault="00BE045D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</w:tcPr>
          <w:p w14:paraId="31E43A62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1BA090CE" w14:textId="1A0192AC" w:rsidR="004A06F3" w:rsidRPr="00F85122" w:rsidRDefault="00BE045D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58,648</w:t>
            </w:r>
          </w:p>
        </w:tc>
      </w:tr>
      <w:tr w:rsidR="004A06F3" w:rsidRPr="00BF6132" w14:paraId="112B3C4A" w14:textId="77777777" w:rsidTr="00923C17">
        <w:tc>
          <w:tcPr>
            <w:tcW w:w="1387" w:type="pct"/>
          </w:tcPr>
          <w:p w14:paraId="1CF14920" w14:textId="512F87A6" w:rsidR="004A06F3" w:rsidRPr="00F85122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07" w:type="pct"/>
          </w:tcPr>
          <w:p w14:paraId="6F8F1016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E69166C" w14:textId="3F50B14C" w:rsidR="004A06F3" w:rsidRPr="00F85122" w:rsidRDefault="00E110B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22,877</w:t>
            </w:r>
          </w:p>
        </w:tc>
        <w:tc>
          <w:tcPr>
            <w:tcW w:w="91" w:type="pct"/>
          </w:tcPr>
          <w:p w14:paraId="008E25F3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6852804A" w14:textId="3A1D12DA" w:rsidR="004A06F3" w:rsidRPr="00F85122" w:rsidRDefault="00E110B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1" w:type="pct"/>
          </w:tcPr>
          <w:p w14:paraId="40108CB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55F455F9" w14:textId="634F3E11" w:rsidR="004A06F3" w:rsidRPr="00F85122" w:rsidRDefault="00E110B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19932274" w14:textId="02E9EDAA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3C9D6C52" w14:textId="561447ED" w:rsidR="004A06F3" w:rsidRPr="00F85122" w:rsidRDefault="00E110B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3,623</w:t>
            </w:r>
          </w:p>
        </w:tc>
        <w:tc>
          <w:tcPr>
            <w:tcW w:w="91" w:type="pct"/>
          </w:tcPr>
          <w:p w14:paraId="7E5157C2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11A0A2BE" w14:textId="4ACE629D" w:rsidR="004A06F3" w:rsidRPr="00F85122" w:rsidRDefault="00BE045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4" w:type="pct"/>
          </w:tcPr>
          <w:p w14:paraId="5A9010D7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63E2DC53" w14:textId="6BF3F97B" w:rsidR="004A06F3" w:rsidRPr="00F85122" w:rsidRDefault="00BE045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26,500</w:t>
            </w:r>
          </w:p>
        </w:tc>
      </w:tr>
      <w:tr w:rsidR="00D92A47" w:rsidRPr="00BF6132" w14:paraId="0DCD6850" w14:textId="77777777" w:rsidTr="00923C17">
        <w:tc>
          <w:tcPr>
            <w:tcW w:w="1387" w:type="pct"/>
          </w:tcPr>
          <w:p w14:paraId="2AB1216E" w14:textId="77777777" w:rsidR="003D0979" w:rsidRPr="00F85122" w:rsidRDefault="003D0979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685C530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38E9F3C2" w14:textId="013D6734" w:rsidR="003D0979" w:rsidRPr="00F85122" w:rsidRDefault="00E110B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27,891</w:t>
            </w:r>
          </w:p>
        </w:tc>
        <w:tc>
          <w:tcPr>
            <w:tcW w:w="91" w:type="pct"/>
          </w:tcPr>
          <w:p w14:paraId="02392682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6586F236" w14:textId="525784E1" w:rsidR="003D0979" w:rsidRPr="00F85122" w:rsidRDefault="00E110B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51,872</w:t>
            </w:r>
          </w:p>
        </w:tc>
        <w:tc>
          <w:tcPr>
            <w:tcW w:w="91" w:type="pct"/>
          </w:tcPr>
          <w:p w14:paraId="0506E92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752C0882" w14:textId="2D608C04" w:rsidR="003D0979" w:rsidRPr="00F85122" w:rsidRDefault="00E110B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1,174</w:t>
            </w:r>
          </w:p>
        </w:tc>
        <w:tc>
          <w:tcPr>
            <w:tcW w:w="92" w:type="pct"/>
          </w:tcPr>
          <w:p w14:paraId="354F6707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42303E80" w14:textId="00DE29A4" w:rsidR="003D0979" w:rsidRPr="00F85122" w:rsidRDefault="00BE045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3,625</w:t>
            </w:r>
          </w:p>
        </w:tc>
        <w:tc>
          <w:tcPr>
            <w:tcW w:w="91" w:type="pct"/>
          </w:tcPr>
          <w:p w14:paraId="4FDA8ED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</w:tcPr>
          <w:p w14:paraId="0EA79060" w14:textId="75B24761" w:rsidR="003D0979" w:rsidRPr="00F85122" w:rsidRDefault="00BE045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</w:tcPr>
          <w:p w14:paraId="4D5A6F6B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21712CB9" w14:textId="4A9F0647" w:rsidR="003D0979" w:rsidRPr="00F85122" w:rsidRDefault="00BE045D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85,148</w:t>
            </w:r>
          </w:p>
        </w:tc>
      </w:tr>
    </w:tbl>
    <w:p w14:paraId="1C2773E5" w14:textId="77777777" w:rsidR="006F5868" w:rsidRPr="00BF6132" w:rsidRDefault="006F5868" w:rsidP="0025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177"/>
        <w:jc w:val="thaiDistribute"/>
        <w:rPr>
          <w:rFonts w:asciiTheme="majorBidi" w:hAnsiTheme="majorBidi" w:cstheme="majorBidi"/>
          <w:sz w:val="20"/>
          <w:szCs w:val="20"/>
        </w:rPr>
      </w:pPr>
    </w:p>
    <w:p w14:paraId="3095DFD3" w14:textId="5C6E924D" w:rsidR="00251EE2" w:rsidRPr="00BF6132" w:rsidRDefault="00251EE2" w:rsidP="00B970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260" w:right="1347"/>
        <w:jc w:val="thaiDistribute"/>
        <w:rPr>
          <w:rFonts w:ascii="Angsana New" w:hAnsi="Angsana New"/>
          <w:sz w:val="30"/>
          <w:szCs w:val="30"/>
        </w:rPr>
      </w:pPr>
      <w:r w:rsidRPr="00BF6132">
        <w:rPr>
          <w:rFonts w:ascii="Angsana New" w:hAnsi="Angsana New" w:hint="cs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B97052">
        <w:rPr>
          <w:rFonts w:ascii="Angsana New" w:hAnsi="Angsana New"/>
          <w:sz w:val="30"/>
          <w:szCs w:val="30"/>
        </w:rPr>
        <w:br/>
      </w:r>
      <w:r w:rsidRPr="00BF6132">
        <w:rPr>
          <w:rFonts w:ascii="Angsana New" w:hAnsi="Angsana New" w:hint="cs"/>
          <w:sz w:val="30"/>
          <w:szCs w:val="30"/>
        </w:rPr>
        <w:t>31</w:t>
      </w:r>
      <w:r w:rsidRPr="00BF613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2008D9" w:rsidRPr="00BF6132">
        <w:rPr>
          <w:rFonts w:ascii="Angsana New" w:hAnsi="Angsana New"/>
          <w:sz w:val="30"/>
          <w:szCs w:val="30"/>
        </w:rPr>
        <w:t xml:space="preserve"> </w:t>
      </w:r>
      <w:r w:rsidR="00C65C75" w:rsidRPr="00BF6132">
        <w:rPr>
          <w:rFonts w:ascii="Angsana New" w:hAnsi="Angsana New" w:hint="cs"/>
          <w:sz w:val="30"/>
          <w:szCs w:val="30"/>
        </w:rPr>
        <w:t>256</w:t>
      </w:r>
      <w:r w:rsidR="00B5161B" w:rsidRPr="00BF6132">
        <w:rPr>
          <w:rFonts w:ascii="Angsana New" w:hAnsi="Angsana New"/>
          <w:sz w:val="30"/>
          <w:szCs w:val="30"/>
        </w:rPr>
        <w:t>4</w:t>
      </w:r>
      <w:r w:rsidR="002008D9" w:rsidRPr="00BF6132">
        <w:rPr>
          <w:rFonts w:ascii="Angsana New" w:hAnsi="Angsana New"/>
          <w:sz w:val="30"/>
          <w:szCs w:val="30"/>
        </w:rPr>
        <w:t xml:space="preserve"> </w:t>
      </w:r>
      <w:r w:rsidRPr="00BF6132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947542">
        <w:rPr>
          <w:rFonts w:ascii="Angsana New" w:hAnsi="Angsana New"/>
          <w:sz w:val="30"/>
          <w:szCs w:val="30"/>
        </w:rPr>
        <w:t>376</w:t>
      </w:r>
      <w:r w:rsidRPr="00BF6132">
        <w:rPr>
          <w:rFonts w:ascii="Angsana New" w:hAnsi="Angsana New"/>
          <w:sz w:val="30"/>
          <w:szCs w:val="30"/>
        </w:rPr>
        <w:t xml:space="preserve"> </w:t>
      </w:r>
      <w:r w:rsidRPr="00BF6132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947542">
        <w:rPr>
          <w:rFonts w:ascii="Angsana New" w:hAnsi="Angsana New"/>
          <w:sz w:val="30"/>
          <w:szCs w:val="30"/>
        </w:rPr>
        <w:t>144</w:t>
      </w:r>
      <w:r w:rsidRPr="00BF613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BF6132">
        <w:rPr>
          <w:rFonts w:ascii="Angsana New" w:hAnsi="Angsana New" w:hint="cs"/>
          <w:sz w:val="30"/>
          <w:szCs w:val="30"/>
        </w:rPr>
        <w:t xml:space="preserve"> </w:t>
      </w:r>
      <w:r w:rsidRPr="00BF6132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BF613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F6132">
        <w:rPr>
          <w:rFonts w:ascii="Angsana New" w:hAnsi="Angsana New" w:hint="cs"/>
          <w:i/>
          <w:iCs/>
          <w:sz w:val="30"/>
          <w:szCs w:val="30"/>
        </w:rPr>
        <w:t>256</w:t>
      </w:r>
      <w:r w:rsidR="00B5161B" w:rsidRPr="00BF6132">
        <w:rPr>
          <w:rFonts w:ascii="Angsana New" w:hAnsi="Angsana New"/>
          <w:i/>
          <w:iCs/>
          <w:sz w:val="30"/>
          <w:szCs w:val="30"/>
        </w:rPr>
        <w:t>3</w:t>
      </w:r>
      <w:r w:rsidRPr="00BF6132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B5161B" w:rsidRPr="00BF6132">
        <w:rPr>
          <w:rFonts w:ascii="Angsana New" w:hAnsi="Angsana New"/>
          <w:i/>
          <w:iCs/>
          <w:sz w:val="30"/>
          <w:szCs w:val="30"/>
        </w:rPr>
        <w:t xml:space="preserve">334 </w:t>
      </w:r>
      <w:r w:rsidRPr="00BF6132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F304F8" w:rsidRPr="00BF6132">
        <w:rPr>
          <w:rFonts w:ascii="Angsana New" w:hAnsi="Angsana New"/>
          <w:i/>
          <w:iCs/>
          <w:sz w:val="30"/>
          <w:szCs w:val="30"/>
        </w:rPr>
        <w:t>1</w:t>
      </w:r>
      <w:r w:rsidR="00B5161B" w:rsidRPr="00BF6132">
        <w:rPr>
          <w:rFonts w:ascii="Angsana New" w:hAnsi="Angsana New"/>
          <w:i/>
          <w:iCs/>
          <w:sz w:val="30"/>
          <w:szCs w:val="30"/>
        </w:rPr>
        <w:t>24</w:t>
      </w:r>
      <w:r w:rsidRPr="00BF6132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14:paraId="0500001F" w14:textId="77777777" w:rsidR="00D61900" w:rsidRDefault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D61900" w:rsidSect="00EB002E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032E67EE" w14:textId="24EFE119" w:rsidR="00A83239" w:rsidRDefault="00A83239" w:rsidP="009E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E2EA1">
        <w:rPr>
          <w:rFonts w:asciiTheme="majorBidi" w:hAnsiTheme="majorBidi"/>
          <w:sz w:val="30"/>
          <w:szCs w:val="30"/>
          <w:cs/>
        </w:rPr>
        <w:lastRenderedPageBreak/>
        <w:t xml:space="preserve">ในปี </w:t>
      </w:r>
      <w:r w:rsidRPr="009E2EA1">
        <w:rPr>
          <w:rFonts w:asciiTheme="majorBidi" w:hAnsiTheme="majorBidi"/>
          <w:sz w:val="30"/>
          <w:szCs w:val="30"/>
        </w:rPr>
        <w:t>256</w:t>
      </w:r>
      <w:r w:rsidR="00623B43">
        <w:rPr>
          <w:rFonts w:asciiTheme="majorBidi" w:hAnsiTheme="majorBidi"/>
          <w:sz w:val="30"/>
          <w:szCs w:val="30"/>
        </w:rPr>
        <w:t>4</w:t>
      </w:r>
      <w:r w:rsidRPr="009E2EA1">
        <w:rPr>
          <w:rFonts w:asciiTheme="majorBidi" w:hAnsiTheme="majorBidi"/>
          <w:sz w:val="30"/>
          <w:szCs w:val="30"/>
        </w:rPr>
        <w:t xml:space="preserve"> </w:t>
      </w:r>
      <w:r w:rsidRPr="009E2EA1">
        <w:rPr>
          <w:rFonts w:asciiTheme="majorBidi" w:hAnsiTheme="majorBidi"/>
          <w:sz w:val="30"/>
          <w:szCs w:val="30"/>
          <w:cs/>
        </w:rPr>
        <w:t>สินทรัพย์สิทธิการใช้ของกลุ่มบริษัทเพิ่มขึ้น</w:t>
      </w:r>
      <w:r w:rsidRPr="009E2EA1">
        <w:rPr>
          <w:rFonts w:asciiTheme="majorBidi" w:hAnsiTheme="majorBidi" w:hint="cs"/>
          <w:sz w:val="30"/>
          <w:szCs w:val="30"/>
          <w:cs/>
        </w:rPr>
        <w:t>ระหว่างปี</w:t>
      </w:r>
      <w:r w:rsidRPr="009E2EA1">
        <w:rPr>
          <w:rFonts w:asciiTheme="majorBidi" w:hAnsiTheme="majorBidi"/>
          <w:sz w:val="30"/>
          <w:szCs w:val="30"/>
          <w:cs/>
        </w:rPr>
        <w:t>เป็นจำนวน</w:t>
      </w:r>
      <w:r w:rsidR="00C81F2C">
        <w:rPr>
          <w:rFonts w:asciiTheme="majorBidi" w:hAnsiTheme="majorBidi" w:hint="cs"/>
          <w:sz w:val="30"/>
          <w:szCs w:val="30"/>
          <w:cs/>
        </w:rPr>
        <w:t xml:space="preserve"> </w:t>
      </w:r>
      <w:r w:rsidR="00C81F2C">
        <w:rPr>
          <w:rFonts w:asciiTheme="majorBidi" w:hAnsiTheme="majorBidi"/>
          <w:sz w:val="30"/>
          <w:szCs w:val="30"/>
        </w:rPr>
        <w:t>14.7</w:t>
      </w:r>
      <w:r w:rsidRPr="009E2EA1">
        <w:rPr>
          <w:rFonts w:asciiTheme="majorBidi" w:hAnsiTheme="majorBidi"/>
          <w:sz w:val="30"/>
          <w:szCs w:val="30"/>
        </w:rPr>
        <w:t xml:space="preserve"> </w:t>
      </w:r>
      <w:r w:rsidRPr="009E2EA1">
        <w:rPr>
          <w:rFonts w:asciiTheme="majorBidi" w:hAnsiTheme="majorBidi"/>
          <w:sz w:val="30"/>
          <w:szCs w:val="30"/>
          <w:cs/>
        </w:rPr>
        <w:t>ล้านบาท</w:t>
      </w:r>
      <w:r w:rsidR="00AA4AC8">
        <w:rPr>
          <w:rFonts w:asciiTheme="majorBidi" w:hAnsiTheme="majorBidi"/>
          <w:sz w:val="30"/>
          <w:szCs w:val="30"/>
        </w:rPr>
        <w:t xml:space="preserve"> </w:t>
      </w:r>
      <w:r w:rsidR="00AA4AC8">
        <w:rPr>
          <w:rFonts w:asciiTheme="majorBidi" w:hAnsiTheme="majorBidi" w:hint="cs"/>
          <w:sz w:val="30"/>
          <w:szCs w:val="30"/>
          <w:cs/>
        </w:rPr>
        <w:t>โดยบริษัทไม่มีสินทรัพย์สิทธิการใช้เพิ่มขึ้นระหว่างปี</w:t>
      </w:r>
      <w:r w:rsidRPr="009E2EA1">
        <w:rPr>
          <w:rFonts w:asciiTheme="majorBidi" w:hAnsiTheme="majorBidi"/>
          <w:sz w:val="30"/>
          <w:szCs w:val="30"/>
          <w:cs/>
        </w:rPr>
        <w:t xml:space="preserve"> 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 xml:space="preserve">(2563: 10.7 </w:t>
      </w:r>
      <w:r w:rsidR="00B97052" w:rsidRPr="00B97052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 xml:space="preserve">4.1 </w:t>
      </w:r>
      <w:r w:rsidR="00B97052" w:rsidRPr="00B97052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>)</w:t>
      </w:r>
    </w:p>
    <w:p w14:paraId="4207E803" w14:textId="77777777" w:rsidR="00A83239" w:rsidRPr="004577E7" w:rsidRDefault="00A83239" w:rsidP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34F4CF98" w14:textId="3792A488" w:rsidR="00251EE2" w:rsidRDefault="00D4547B" w:rsidP="0005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="00D61900" w:rsidRPr="0005354B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เช่า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ยานพาหนะ</w:t>
      </w:r>
      <w:r w:rsidR="00AA4AC8">
        <w:rPr>
          <w:rFonts w:asciiTheme="majorBidi" w:hAnsiTheme="majorBidi" w:hint="cs"/>
          <w:spacing w:val="-2"/>
          <w:sz w:val="30"/>
          <w:szCs w:val="30"/>
          <w:cs/>
        </w:rPr>
        <w:t xml:space="preserve"> เครื่องจักร อุปกรณ์โรงงาน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 และ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อสังหาริมทรัพย์</w:t>
      </w:r>
      <w:r w:rsidR="00AA4AC8">
        <w:rPr>
          <w:rFonts w:asciiTheme="majorBidi" w:hAnsiTheme="majorBidi" w:hint="cs"/>
          <w:spacing w:val="-2"/>
          <w:sz w:val="30"/>
          <w:szCs w:val="30"/>
          <w:cs/>
        </w:rPr>
        <w:t>ซึ่ง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ประกอบด้วย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ที่ดิน 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อาคา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รและสำนักงาน 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เ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ป็นระยะเวลา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ตั้งแต่</w:t>
      </w:r>
      <w:r w:rsidR="00D61900" w:rsidRPr="0005354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61900" w:rsidRPr="0005354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05354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5354B">
        <w:rPr>
          <w:rFonts w:asciiTheme="majorBidi" w:hAnsiTheme="majorBidi" w:cstheme="majorBidi"/>
          <w:spacing w:val="-2"/>
          <w:sz w:val="30"/>
          <w:szCs w:val="30"/>
        </w:rPr>
        <w:t>- 15</w:t>
      </w:r>
      <w:r w:rsidR="00D61900" w:rsidRPr="00D61900">
        <w:rPr>
          <w:rFonts w:asciiTheme="majorBidi" w:hAnsiTheme="majorBidi" w:cstheme="majorBidi"/>
          <w:sz w:val="30"/>
          <w:szCs w:val="30"/>
        </w:rPr>
        <w:t xml:space="preserve"> </w:t>
      </w:r>
      <w:r w:rsidR="00D61900" w:rsidRPr="00D61900">
        <w:rPr>
          <w:rFonts w:asciiTheme="majorBidi" w:hAnsiTheme="majorBidi"/>
          <w:sz w:val="30"/>
          <w:szCs w:val="30"/>
          <w:cs/>
        </w:rPr>
        <w:t>ปี โดย</w:t>
      </w:r>
      <w:r>
        <w:rPr>
          <w:rFonts w:asciiTheme="majorBidi" w:hAnsiTheme="majorBidi" w:hint="cs"/>
          <w:sz w:val="30"/>
          <w:szCs w:val="30"/>
          <w:cs/>
        </w:rPr>
        <w:t>สัญญาเช่าอสังหาริมทรัพย์</w:t>
      </w:r>
      <w:r w:rsidR="00D61900" w:rsidRPr="00D61900">
        <w:rPr>
          <w:rFonts w:asciiTheme="majorBidi" w:hAnsiTheme="majorBidi"/>
          <w:sz w:val="30"/>
          <w:szCs w:val="30"/>
          <w:cs/>
        </w:rPr>
        <w:t>มีสิทธิต่ออายุสัญญาเช่าเมื่อสิ้นสุดอายุสัญญา ค่าเช่า</w:t>
      </w:r>
      <w:r>
        <w:rPr>
          <w:rFonts w:asciiTheme="majorBidi" w:hAnsiTheme="majorBidi" w:hint="cs"/>
          <w:sz w:val="30"/>
          <w:szCs w:val="30"/>
          <w:cs/>
        </w:rPr>
        <w:t>ตามสัญญาส่วนใหญ่</w:t>
      </w:r>
      <w:r w:rsidR="00D61900" w:rsidRPr="00D61900">
        <w:rPr>
          <w:rFonts w:asciiTheme="majorBidi" w:hAnsiTheme="majorBidi"/>
          <w:sz w:val="30"/>
          <w:szCs w:val="30"/>
          <w:cs/>
        </w:rPr>
        <w:t>กำหนดชำระเป็นรายเดือนตามอัตราที่ระบุไว้ในสัญญา</w:t>
      </w:r>
    </w:p>
    <w:p w14:paraId="7F63BDFC" w14:textId="77777777" w:rsidR="00FC7535" w:rsidRPr="004577E7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03A8FA58" w14:textId="77777777" w:rsidR="00FC7535" w:rsidRP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C7535">
        <w:rPr>
          <w:rFonts w:asciiTheme="majorBidi" w:hAnsi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498C6AF" w14:textId="77777777" w:rsidR="00FC7535" w:rsidRPr="004577E7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82DD2E2" w14:textId="65ADD2DA" w:rsid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C7535">
        <w:rPr>
          <w:rFonts w:asciiTheme="majorBidi" w:hAnsiTheme="majorBidi"/>
          <w:sz w:val="30"/>
          <w:szCs w:val="30"/>
          <w:cs/>
        </w:rPr>
        <w:t>กลุ่มบริษัท</w:t>
      </w:r>
      <w:r w:rsidR="00B97052">
        <w:rPr>
          <w:rFonts w:asciiTheme="majorBidi" w:hAnsiTheme="majorBidi" w:hint="cs"/>
          <w:sz w:val="30"/>
          <w:szCs w:val="30"/>
          <w:cs/>
        </w:rPr>
        <w:t>มีสิทธิ</w:t>
      </w:r>
      <w:r w:rsidRPr="00FC7535">
        <w:rPr>
          <w:rFonts w:asciiTheme="majorBidi" w:hAnsiTheme="majorBidi"/>
          <w:sz w:val="30"/>
          <w:szCs w:val="30"/>
          <w:cs/>
        </w:rPr>
        <w:t>เลือกขยายอายุ</w:t>
      </w:r>
      <w:r w:rsidR="00B97052" w:rsidRPr="00FC7535">
        <w:rPr>
          <w:rFonts w:asciiTheme="majorBidi" w:hAnsiTheme="majorBidi"/>
          <w:sz w:val="30"/>
          <w:szCs w:val="30"/>
          <w:cs/>
        </w:rPr>
        <w:t>สัญญาเช่าอสังหาริมทรัพย์บางสัญญา</w:t>
      </w:r>
      <w:r w:rsidRPr="00FC7535">
        <w:rPr>
          <w:rFonts w:asciiTheme="majorBidi" w:hAnsiTheme="majorBidi"/>
          <w:sz w:val="30"/>
          <w:szCs w:val="30"/>
          <w:cs/>
        </w:rPr>
        <w:t>ภายในหนึ่งปีก่อนสิ้นสุดระยะเวลาเช่า</w:t>
      </w:r>
      <w:r w:rsidR="00A25789">
        <w:rPr>
          <w:rFonts w:asciiTheme="majorBidi" w:hAnsiTheme="majorBidi" w:hint="cs"/>
          <w:sz w:val="30"/>
          <w:szCs w:val="30"/>
          <w:cs/>
        </w:rPr>
        <w:t>ที่บอกเลิกไม่ได้</w:t>
      </w:r>
      <w:r w:rsidR="00B97052">
        <w:rPr>
          <w:rFonts w:asciiTheme="majorBidi" w:hAnsiTheme="majorBidi" w:hint="cs"/>
          <w:sz w:val="30"/>
          <w:szCs w:val="30"/>
          <w:cs/>
        </w:rPr>
        <w:t xml:space="preserve"> ซึ่ง</w:t>
      </w:r>
      <w:r w:rsidRPr="00FC7535">
        <w:rPr>
          <w:rFonts w:asciiTheme="majorBidi" w:hAnsiTheme="majorBidi"/>
          <w:sz w:val="30"/>
          <w:szCs w:val="30"/>
          <w:cs/>
        </w:rPr>
        <w:t xml:space="preserve"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</w:t>
      </w:r>
      <w:r w:rsidR="00B97052" w:rsidRPr="00B97052">
        <w:rPr>
          <w:rFonts w:asciiTheme="majorBidi" w:hAnsiTheme="majorBidi"/>
          <w:sz w:val="30"/>
          <w:szCs w:val="30"/>
          <w:cs/>
        </w:rPr>
        <w:t>และจะทบทวนการประเมินดังกล่าวอย่างสม่ำเสมอ</w:t>
      </w:r>
      <w:r w:rsidR="00A25789">
        <w:rPr>
          <w:rFonts w:asciiTheme="majorBidi" w:hAnsiTheme="majorBidi" w:hint="cs"/>
          <w:sz w:val="30"/>
          <w:szCs w:val="30"/>
          <w:cs/>
        </w:rPr>
        <w:t xml:space="preserve"> หากมีการเปลี่ยนแปลงสถานการณ์อย่างมีสาระสำคัญซึ่งอยู่ภายใต้การควบคุมของกลุ่มบริษัท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5374E47A" w14:textId="77777777" w:rsidR="00F40460" w:rsidRPr="004577E7" w:rsidRDefault="00F40460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F40460" w:rsidRPr="00F40460" w14:paraId="4A5AC5FB" w14:textId="77777777" w:rsidTr="008F1704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669DDAEF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250" w:type="dxa"/>
            <w:gridSpan w:val="3"/>
          </w:tcPr>
          <w:p w14:paraId="50E4EC8C" w14:textId="783809EE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9539C02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1795012C" w14:textId="00813288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85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40460" w:rsidRPr="00F40460" w14:paraId="5C43599A" w14:textId="77777777" w:rsidTr="008F1704">
        <w:trPr>
          <w:cantSplit/>
          <w:tblHeader/>
        </w:trPr>
        <w:tc>
          <w:tcPr>
            <w:tcW w:w="4500" w:type="dxa"/>
          </w:tcPr>
          <w:p w14:paraId="176A1596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BCAE871" w14:textId="7ED21A59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377DAD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124425CC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B6AC86B" w14:textId="72AD60CB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377DAD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2A978B63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CB18A1" w14:textId="12B1BF71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377DAD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147C8CCB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1F2FC" w14:textId="46996885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377DAD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F40460" w:rsidRPr="00F40460" w14:paraId="40B9CCA5" w14:textId="77777777" w:rsidTr="008F1704">
        <w:trPr>
          <w:cantSplit/>
          <w:tblHeader/>
        </w:trPr>
        <w:tc>
          <w:tcPr>
            <w:tcW w:w="4500" w:type="dxa"/>
          </w:tcPr>
          <w:p w14:paraId="1ED161A8" w14:textId="314F9866" w:rsidR="00F40460" w:rsidRPr="00F40460" w:rsidRDefault="00F40460" w:rsidP="00F4046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19C3568" w14:textId="611F9D1E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BD6DB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F4046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F40460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40460" w:rsidRPr="00F40460" w14:paraId="61D9B41D" w14:textId="77777777" w:rsidTr="008F1704">
        <w:trPr>
          <w:cantSplit/>
        </w:trPr>
        <w:tc>
          <w:tcPr>
            <w:tcW w:w="4500" w:type="dxa"/>
          </w:tcPr>
          <w:p w14:paraId="32ECA511" w14:textId="161F6FE7" w:rsidR="00F40460" w:rsidRPr="00F40460" w:rsidRDefault="00F40460" w:rsidP="00F4046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3B854FD3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454128B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8581D83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70FB36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462318B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6135CB0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7B8D0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F40460" w:rsidRPr="00F40460" w14:paraId="19A5AD35" w14:textId="77777777" w:rsidTr="008F1704">
        <w:trPr>
          <w:cantSplit/>
        </w:trPr>
        <w:tc>
          <w:tcPr>
            <w:tcW w:w="4500" w:type="dxa"/>
          </w:tcPr>
          <w:p w14:paraId="1F8B7DEB" w14:textId="77777777" w:rsidR="00F40460" w:rsidRPr="00F40460" w:rsidRDefault="00F40460" w:rsidP="00F4046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56A50ED" w14:textId="411F44D2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AF628D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5647584" w14:textId="01BBCA4B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FD2EEF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FE4277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548BF8C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E9426B" w14:textId="67A00A66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77DAD" w:rsidRPr="00F40460" w14:paraId="6B20C421" w14:textId="77777777" w:rsidTr="00255FD7">
        <w:trPr>
          <w:cantSplit/>
        </w:trPr>
        <w:tc>
          <w:tcPr>
            <w:tcW w:w="4500" w:type="dxa"/>
          </w:tcPr>
          <w:p w14:paraId="03F295C9" w14:textId="76D4DBE0" w:rsidR="00377DAD" w:rsidRPr="00F40460" w:rsidRDefault="00377DAD" w:rsidP="00377DAD">
            <w:pPr>
              <w:numPr>
                <w:ilvl w:val="0"/>
                <w:numId w:val="14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6DB1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อาคารและสำนักงาน</w:t>
            </w:r>
          </w:p>
        </w:tc>
        <w:tc>
          <w:tcPr>
            <w:tcW w:w="1080" w:type="dxa"/>
            <w:vAlign w:val="bottom"/>
          </w:tcPr>
          <w:p w14:paraId="0C68F718" w14:textId="4CC74700" w:rsidR="00377DAD" w:rsidRPr="00F4046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6,041</w:t>
            </w:r>
          </w:p>
        </w:tc>
        <w:tc>
          <w:tcPr>
            <w:tcW w:w="180" w:type="dxa"/>
            <w:vAlign w:val="bottom"/>
          </w:tcPr>
          <w:p w14:paraId="31DC1A9A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F55957" w14:textId="48F143D8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6,967</w:t>
            </w:r>
          </w:p>
        </w:tc>
        <w:tc>
          <w:tcPr>
            <w:tcW w:w="180" w:type="dxa"/>
            <w:vAlign w:val="bottom"/>
          </w:tcPr>
          <w:p w14:paraId="56713ED0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839418" w14:textId="6CC95217" w:rsidR="00377DAD" w:rsidRPr="00F4046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2,728</w:t>
            </w:r>
          </w:p>
        </w:tc>
        <w:tc>
          <w:tcPr>
            <w:tcW w:w="180" w:type="dxa"/>
            <w:vAlign w:val="bottom"/>
          </w:tcPr>
          <w:p w14:paraId="3FD53117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C9070F" w14:textId="170C4C0F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2,713</w:t>
            </w:r>
          </w:p>
        </w:tc>
      </w:tr>
      <w:tr w:rsidR="00377DAD" w:rsidRPr="00F40460" w14:paraId="676BD8A4" w14:textId="77777777" w:rsidTr="00255FD7">
        <w:trPr>
          <w:cantSplit/>
        </w:trPr>
        <w:tc>
          <w:tcPr>
            <w:tcW w:w="4500" w:type="dxa"/>
          </w:tcPr>
          <w:p w14:paraId="67849498" w14:textId="77777777" w:rsidR="00377DAD" w:rsidRPr="00F40460" w:rsidRDefault="00377DAD" w:rsidP="00377DAD">
            <w:pPr>
              <w:numPr>
                <w:ilvl w:val="0"/>
                <w:numId w:val="14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4457C6F" w14:textId="3BB4F5CC" w:rsidR="00377DAD" w:rsidRPr="00F4046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4,166</w:t>
            </w:r>
          </w:p>
        </w:tc>
        <w:tc>
          <w:tcPr>
            <w:tcW w:w="180" w:type="dxa"/>
            <w:vAlign w:val="bottom"/>
          </w:tcPr>
          <w:p w14:paraId="58C399C5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2EF0689" w14:textId="24E2FD93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</w:t>
            </w:r>
            <w:r w:rsidR="00393ECC">
              <w:rPr>
                <w:rFonts w:ascii="Angsana New" w:hAnsi="Angsana New"/>
                <w:sz w:val="30"/>
                <w:szCs w:val="30"/>
                <w:lang w:bidi="ar-SA"/>
              </w:rPr>
              <w:t>107</w:t>
            </w:r>
          </w:p>
        </w:tc>
        <w:tc>
          <w:tcPr>
            <w:tcW w:w="180" w:type="dxa"/>
            <w:vAlign w:val="bottom"/>
          </w:tcPr>
          <w:p w14:paraId="06DAAC29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0B5413" w14:textId="1519CA6B" w:rsidR="00377DAD" w:rsidRPr="00F4046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2,285</w:t>
            </w:r>
          </w:p>
        </w:tc>
        <w:tc>
          <w:tcPr>
            <w:tcW w:w="180" w:type="dxa"/>
            <w:vAlign w:val="bottom"/>
          </w:tcPr>
          <w:p w14:paraId="63A512B3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CB46E7" w14:textId="574CE8D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</w:t>
            </w:r>
            <w:r w:rsidR="00393ECC">
              <w:rPr>
                <w:rFonts w:ascii="Angsana New" w:hAnsi="Angsana New"/>
                <w:sz w:val="30"/>
                <w:szCs w:val="30"/>
                <w:lang w:bidi="ar-SA"/>
              </w:rPr>
              <w:t>500</w:t>
            </w:r>
          </w:p>
        </w:tc>
      </w:tr>
      <w:tr w:rsidR="00E712CF" w:rsidRPr="00F40460" w14:paraId="3E94EACF" w14:textId="77777777" w:rsidTr="00255FD7">
        <w:trPr>
          <w:cantSplit/>
        </w:trPr>
        <w:tc>
          <w:tcPr>
            <w:tcW w:w="4500" w:type="dxa"/>
          </w:tcPr>
          <w:p w14:paraId="6758DC20" w14:textId="385C2ABC" w:rsidR="00E712CF" w:rsidRPr="00F40460" w:rsidRDefault="00E712CF" w:rsidP="00E712CF">
            <w:pPr>
              <w:numPr>
                <w:ilvl w:val="0"/>
                <w:numId w:val="14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</w:tcPr>
          <w:p w14:paraId="5701B5A7" w14:textId="5ACCAAF0" w:rsidR="00E712CF" w:rsidRPr="00F4046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216</w:t>
            </w:r>
          </w:p>
        </w:tc>
        <w:tc>
          <w:tcPr>
            <w:tcW w:w="180" w:type="dxa"/>
            <w:vAlign w:val="bottom"/>
          </w:tcPr>
          <w:p w14:paraId="77A2B56F" w14:textId="77777777" w:rsidR="00E712CF" w:rsidRPr="00F4046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8176780" w14:textId="6EC87BC8" w:rsidR="00E712CF" w:rsidRPr="00E712CF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4EA5CDC" w14:textId="77777777" w:rsidR="00E712CF" w:rsidRPr="00F4046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F94913" w14:textId="197729D0" w:rsidR="00E712CF" w:rsidRPr="00F4046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F754022" w14:textId="77777777" w:rsidR="00E712CF" w:rsidRPr="00F4046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2A3737" w14:textId="1C418791" w:rsidR="00E712CF" w:rsidRPr="00E709E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77DAD" w:rsidRPr="00F40460" w14:paraId="7F4E3264" w14:textId="77777777" w:rsidTr="00255FD7">
        <w:trPr>
          <w:cantSplit/>
        </w:trPr>
        <w:tc>
          <w:tcPr>
            <w:tcW w:w="4500" w:type="dxa"/>
          </w:tcPr>
          <w:p w14:paraId="0011D556" w14:textId="77777777" w:rsidR="00377DAD" w:rsidRPr="00F40460" w:rsidRDefault="00377DAD" w:rsidP="00377DA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F40460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F40460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731F7DE" w14:textId="1E876F2D" w:rsidR="00377DAD" w:rsidRPr="00F4046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2,290</w:t>
            </w:r>
          </w:p>
        </w:tc>
        <w:tc>
          <w:tcPr>
            <w:tcW w:w="180" w:type="dxa"/>
            <w:vAlign w:val="bottom"/>
          </w:tcPr>
          <w:p w14:paraId="62FEDF42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6C7C5C2" w14:textId="1A922CB8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Pr="00E709E0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792</w:t>
            </w:r>
          </w:p>
        </w:tc>
        <w:tc>
          <w:tcPr>
            <w:tcW w:w="180" w:type="dxa"/>
            <w:vAlign w:val="bottom"/>
          </w:tcPr>
          <w:p w14:paraId="18FA9B11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1B8AC1" w14:textId="69886615" w:rsidR="00377DAD" w:rsidRPr="00F40460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1,620</w:t>
            </w:r>
          </w:p>
        </w:tc>
        <w:tc>
          <w:tcPr>
            <w:tcW w:w="180" w:type="dxa"/>
            <w:vAlign w:val="bottom"/>
          </w:tcPr>
          <w:p w14:paraId="78A6F510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1456AE" w14:textId="29632628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709E0">
              <w:rPr>
                <w:rFonts w:ascii="Angsana New" w:hAnsi="Angsana New"/>
                <w:sz w:val="30"/>
                <w:szCs w:val="30"/>
                <w:lang w:val="en-GB" w:bidi="ar-SA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674</w:t>
            </w:r>
          </w:p>
        </w:tc>
      </w:tr>
      <w:tr w:rsidR="00377DAD" w:rsidRPr="00F40460" w14:paraId="7E63F8A3" w14:textId="77777777" w:rsidTr="00255FD7">
        <w:trPr>
          <w:cantSplit/>
        </w:trPr>
        <w:tc>
          <w:tcPr>
            <w:tcW w:w="4500" w:type="dxa"/>
          </w:tcPr>
          <w:p w14:paraId="75F016B8" w14:textId="44416C47" w:rsidR="00377DAD" w:rsidRPr="00F40460" w:rsidRDefault="00377DAD" w:rsidP="00377DAD">
            <w:pPr>
              <w:tabs>
                <w:tab w:val="clear" w:pos="680"/>
                <w:tab w:val="clear" w:pos="907"/>
              </w:tabs>
              <w:ind w:left="194" w:hanging="194"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  <w:r w:rsidRPr="00BD6DB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70475">
              <w:rPr>
                <w:rFonts w:ascii="Angsana New" w:hAnsi="Angsana New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080" w:type="dxa"/>
          </w:tcPr>
          <w:p w14:paraId="16A47C5E" w14:textId="70B88E6A" w:rsidR="00377DAD" w:rsidRPr="00B97052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693</w:t>
            </w:r>
          </w:p>
        </w:tc>
        <w:tc>
          <w:tcPr>
            <w:tcW w:w="180" w:type="dxa"/>
            <w:vAlign w:val="bottom"/>
          </w:tcPr>
          <w:p w14:paraId="3F43EECD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C2D0158" w14:textId="51D7F7DD" w:rsidR="00377DAD" w:rsidRPr="00F40460" w:rsidRDefault="00393ECC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1,017</w:t>
            </w:r>
          </w:p>
        </w:tc>
        <w:tc>
          <w:tcPr>
            <w:tcW w:w="180" w:type="dxa"/>
            <w:vAlign w:val="bottom"/>
          </w:tcPr>
          <w:p w14:paraId="559962C3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6EABDA" w14:textId="57064977" w:rsidR="00377DAD" w:rsidRPr="00E712CF" w:rsidRDefault="00E712CF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80" w:type="dxa"/>
            <w:vAlign w:val="bottom"/>
          </w:tcPr>
          <w:p w14:paraId="48C3C24E" w14:textId="77777777" w:rsidR="00377DAD" w:rsidRPr="00F40460" w:rsidRDefault="00377DAD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020AC5" w14:textId="734D047F" w:rsidR="00377DAD" w:rsidRPr="00F40460" w:rsidRDefault="00393ECC" w:rsidP="0037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832</w:t>
            </w:r>
          </w:p>
        </w:tc>
      </w:tr>
    </w:tbl>
    <w:p w14:paraId="43A54E6B" w14:textId="77777777" w:rsidR="00F40460" w:rsidRPr="004577E7" w:rsidRDefault="00F40460" w:rsidP="00F40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</w:p>
    <w:p w14:paraId="7498AC97" w14:textId="6A3C9C85" w:rsidR="00F40460" w:rsidRPr="002E0DBF" w:rsidRDefault="00F40460" w:rsidP="002E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F40460" w:rsidRPr="002E0DBF" w:rsidSect="00D61900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F40460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F40460">
        <w:rPr>
          <w:rFonts w:ascii="Angsana New" w:hAnsi="Angsana New"/>
          <w:sz w:val="30"/>
          <w:szCs w:val="30"/>
        </w:rPr>
        <w:t>256</w:t>
      </w:r>
      <w:r w:rsidR="00613E8A">
        <w:rPr>
          <w:rFonts w:ascii="Angsana New" w:hAnsi="Angsana New"/>
          <w:sz w:val="30"/>
          <w:szCs w:val="30"/>
        </w:rPr>
        <w:t>4</w:t>
      </w:r>
      <w:r w:rsidRPr="00F40460">
        <w:rPr>
          <w:rFonts w:ascii="Angsana New" w:hAnsi="Angsana New"/>
          <w:sz w:val="30"/>
          <w:szCs w:val="30"/>
        </w:rPr>
        <w:t xml:space="preserve"> </w:t>
      </w:r>
      <w:r w:rsidRPr="00F40460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F40460">
        <w:rPr>
          <w:rFonts w:ascii="Angsana New" w:hAnsi="Angsana New" w:hint="cs"/>
          <w:sz w:val="30"/>
          <w:szCs w:val="30"/>
          <w:cs/>
        </w:rPr>
        <w:t>ของ</w:t>
      </w:r>
      <w:r w:rsidRPr="00F40460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มีจำนวน </w:t>
      </w:r>
      <w:r w:rsidR="002A080A">
        <w:rPr>
          <w:rFonts w:ascii="Angsana New" w:hAnsi="Angsana New"/>
          <w:sz w:val="30"/>
          <w:szCs w:val="30"/>
        </w:rPr>
        <w:t>12.3</w:t>
      </w:r>
      <w:r w:rsidRPr="00F40460">
        <w:rPr>
          <w:rFonts w:ascii="Angsana New" w:hAnsi="Angsana New"/>
          <w:sz w:val="30"/>
          <w:szCs w:val="30"/>
        </w:rPr>
        <w:t xml:space="preserve"> </w:t>
      </w:r>
      <w:r w:rsidRPr="00F40460">
        <w:rPr>
          <w:rFonts w:ascii="Angsana New" w:hAnsi="Angsana New"/>
          <w:sz w:val="30"/>
          <w:szCs w:val="30"/>
          <w:cs/>
        </w:rPr>
        <w:t>ล้านบาท</w:t>
      </w:r>
      <w:r w:rsidRPr="00F40460">
        <w:rPr>
          <w:rFonts w:ascii="Angsana New" w:hAnsi="Angsana New"/>
          <w:sz w:val="30"/>
          <w:szCs w:val="30"/>
        </w:rPr>
        <w:t xml:space="preserve"> </w:t>
      </w:r>
      <w:r w:rsidRPr="00F40460">
        <w:rPr>
          <w:rFonts w:ascii="Angsana New" w:hAnsi="Angsana New"/>
          <w:sz w:val="30"/>
          <w:szCs w:val="30"/>
          <w:cs/>
        </w:rPr>
        <w:t xml:space="preserve">และ </w:t>
      </w:r>
      <w:r w:rsidR="008F1704" w:rsidRPr="008F1704">
        <w:rPr>
          <w:rFonts w:ascii="Angsana New" w:hAnsi="Angsana New"/>
          <w:sz w:val="30"/>
          <w:szCs w:val="30"/>
        </w:rPr>
        <w:br/>
      </w:r>
      <w:r w:rsidR="002A080A">
        <w:rPr>
          <w:rFonts w:ascii="Angsana New" w:hAnsi="Angsana New"/>
          <w:sz w:val="30"/>
          <w:szCs w:val="30"/>
        </w:rPr>
        <w:t>6.0</w:t>
      </w:r>
      <w:r w:rsidRPr="00F40460">
        <w:rPr>
          <w:rFonts w:ascii="Angsana New" w:hAnsi="Angsana New"/>
          <w:sz w:val="30"/>
          <w:szCs w:val="30"/>
        </w:rPr>
        <w:t xml:space="preserve"> </w:t>
      </w:r>
      <w:r w:rsidRPr="00F40460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2E0DBF">
        <w:rPr>
          <w:rFonts w:ascii="Angsana New" w:hAnsi="Angsana New" w:hint="cs"/>
          <w:sz w:val="30"/>
          <w:szCs w:val="30"/>
          <w:cs/>
        </w:rPr>
        <w:t xml:space="preserve"> </w:t>
      </w:r>
      <w:r w:rsidR="002E0DBF" w:rsidRPr="00B97052">
        <w:rPr>
          <w:rFonts w:asciiTheme="majorBidi" w:hAnsiTheme="majorBidi"/>
          <w:i/>
          <w:iCs/>
          <w:sz w:val="30"/>
          <w:szCs w:val="30"/>
        </w:rPr>
        <w:t xml:space="preserve">(2563: </w:t>
      </w:r>
      <w:r w:rsidR="002A080A">
        <w:rPr>
          <w:rFonts w:asciiTheme="majorBidi" w:hAnsiTheme="majorBidi"/>
          <w:i/>
          <w:iCs/>
          <w:sz w:val="30"/>
          <w:szCs w:val="30"/>
        </w:rPr>
        <w:t>9</w:t>
      </w:r>
      <w:r w:rsidR="002E0DBF">
        <w:rPr>
          <w:rFonts w:asciiTheme="majorBidi" w:hAnsiTheme="majorBidi"/>
          <w:i/>
          <w:iCs/>
          <w:sz w:val="30"/>
          <w:szCs w:val="30"/>
        </w:rPr>
        <w:t>.5</w:t>
      </w:r>
      <w:r w:rsidR="002E0DBF" w:rsidRPr="00B97052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E0DBF" w:rsidRPr="00B97052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2A080A">
        <w:rPr>
          <w:rFonts w:asciiTheme="majorBidi" w:hAnsiTheme="majorBidi"/>
          <w:i/>
          <w:iCs/>
          <w:sz w:val="30"/>
          <w:szCs w:val="30"/>
        </w:rPr>
        <w:t>5</w:t>
      </w:r>
      <w:r w:rsidR="002E0DBF" w:rsidRPr="00B97052">
        <w:rPr>
          <w:rFonts w:asciiTheme="majorBidi" w:hAnsiTheme="majorBidi"/>
          <w:i/>
          <w:iCs/>
          <w:sz w:val="30"/>
          <w:szCs w:val="30"/>
        </w:rPr>
        <w:t>.</w:t>
      </w:r>
      <w:r w:rsidR="002A080A">
        <w:rPr>
          <w:rFonts w:asciiTheme="majorBidi" w:hAnsiTheme="majorBidi"/>
          <w:i/>
          <w:iCs/>
          <w:sz w:val="30"/>
          <w:szCs w:val="30"/>
        </w:rPr>
        <w:t>8</w:t>
      </w:r>
      <w:r w:rsidR="002E0DBF" w:rsidRPr="00B97052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E0DBF" w:rsidRPr="00B97052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="002E0DBF" w:rsidRPr="00B97052">
        <w:rPr>
          <w:rFonts w:asciiTheme="majorBidi" w:hAnsiTheme="majorBidi"/>
          <w:i/>
          <w:iCs/>
          <w:sz w:val="30"/>
          <w:szCs w:val="30"/>
        </w:rPr>
        <w:t>)</w:t>
      </w:r>
    </w:p>
    <w:p w14:paraId="73495230" w14:textId="77777777" w:rsidR="00271169" w:rsidRPr="00210D7A" w:rsidRDefault="009C0F17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ค่าความนิยมและ</w:t>
      </w:r>
      <w:r w:rsidR="00F81502"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สินทรัพย์ไม่มีตัวตน</w:t>
      </w: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อื่น</w:t>
      </w:r>
    </w:p>
    <w:p w14:paraId="5EE2E77C" w14:textId="77777777" w:rsidR="00271169" w:rsidRPr="006F5F9B" w:rsidRDefault="00271169" w:rsidP="00F222F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350"/>
      </w:tblGrid>
      <w:tr w:rsidR="006F5F9B" w:rsidRPr="00623946" w14:paraId="20F90DD0" w14:textId="77777777" w:rsidTr="00831485">
        <w:trPr>
          <w:trHeight w:val="180"/>
          <w:tblHeader/>
        </w:trPr>
        <w:tc>
          <w:tcPr>
            <w:tcW w:w="4050" w:type="dxa"/>
            <w:shd w:val="clear" w:color="auto" w:fill="auto"/>
          </w:tcPr>
          <w:p w14:paraId="41D75730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38AFCA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0" w:type="dxa"/>
            <w:gridSpan w:val="11"/>
          </w:tcPr>
          <w:p w14:paraId="02BCD30B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1E8C" w:rsidRPr="00623946" w14:paraId="54F9AFBA" w14:textId="77777777" w:rsidTr="00831485">
        <w:trPr>
          <w:trHeight w:val="72"/>
          <w:tblHeader/>
        </w:trPr>
        <w:tc>
          <w:tcPr>
            <w:tcW w:w="4050" w:type="dxa"/>
          </w:tcPr>
          <w:p w14:paraId="0D939C9D" w14:textId="77777777" w:rsidR="00571E8C" w:rsidRPr="00623946" w:rsidRDefault="00571E8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BF86A" w14:textId="77777777" w:rsidR="00571E8C" w:rsidRPr="00623946" w:rsidRDefault="00571E8C" w:rsidP="005B5B2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Merge w:val="restart"/>
          </w:tcPr>
          <w:p w14:paraId="61A6025A" w14:textId="77777777" w:rsidR="00571E8C" w:rsidRDefault="00571E8C" w:rsidP="00F638F3">
            <w:pPr>
              <w:ind w:left="-110"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C0A70">
              <w:rPr>
                <w:rFonts w:asciiTheme="majorBidi" w:hAnsi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38B51CAC" w14:textId="77777777" w:rsidR="00571E8C" w:rsidRPr="00076910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9"/>
            <w:tcBorders>
              <w:bottom w:val="single" w:sz="4" w:space="0" w:color="auto"/>
            </w:tcBorders>
            <w:vAlign w:val="bottom"/>
          </w:tcPr>
          <w:p w14:paraId="1719D47E" w14:textId="77777777" w:rsidR="00571E8C" w:rsidRPr="00623946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E8C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3E4531" w:rsidRPr="00623946" w14:paraId="5297EB69" w14:textId="77777777" w:rsidTr="00831485">
        <w:trPr>
          <w:trHeight w:val="830"/>
          <w:tblHeader/>
        </w:trPr>
        <w:tc>
          <w:tcPr>
            <w:tcW w:w="4050" w:type="dxa"/>
          </w:tcPr>
          <w:p w14:paraId="09D75721" w14:textId="77777777" w:rsidR="003E4531" w:rsidRPr="00623946" w:rsidRDefault="003E4531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63753" w14:textId="77777777" w:rsidR="003E4531" w:rsidRPr="00623946" w:rsidRDefault="003E4531" w:rsidP="00571E8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  <w:p w14:paraId="2BF536AE" w14:textId="77777777" w:rsidR="003E4531" w:rsidRPr="00623946" w:rsidRDefault="003E4531" w:rsidP="00571E8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Merge/>
            <w:vAlign w:val="bottom"/>
          </w:tcPr>
          <w:p w14:paraId="793F8EA5" w14:textId="77777777" w:rsidR="003E4531" w:rsidRPr="00076910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503D31" w14:textId="77777777" w:rsidR="003E4531" w:rsidRPr="00076910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F482DFC" w14:textId="77777777" w:rsidR="003E4531" w:rsidRPr="00076910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1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2F18E454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FC44CD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1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30E867F5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E8E2AA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274C8A99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6DC635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1459A2B1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C3260F" w14:textId="77777777" w:rsidR="003E4531" w:rsidRPr="00623946" w:rsidRDefault="00F638F3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F638F3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6F5F9B" w:rsidRPr="00623946" w14:paraId="17352D69" w14:textId="77777777" w:rsidTr="00831485">
        <w:trPr>
          <w:trHeight w:val="272"/>
          <w:tblHeader/>
        </w:trPr>
        <w:tc>
          <w:tcPr>
            <w:tcW w:w="4050" w:type="dxa"/>
          </w:tcPr>
          <w:p w14:paraId="292EEC72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187F7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0" w:type="dxa"/>
            <w:gridSpan w:val="11"/>
          </w:tcPr>
          <w:p w14:paraId="6F39CB32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5F9B" w:rsidRPr="00623946" w14:paraId="6B30BF43" w14:textId="77777777" w:rsidTr="00831485">
        <w:tc>
          <w:tcPr>
            <w:tcW w:w="4050" w:type="dxa"/>
          </w:tcPr>
          <w:p w14:paraId="6E1BCC84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3B81C6B6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0F72D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768FE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53A4A0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F6B7D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B5A53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4F9AC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AF4F5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41AB1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30E146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F26A0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B9AD0E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577" w:rsidRPr="00624577" w14:paraId="1EB35BE3" w14:textId="77777777" w:rsidTr="00831485">
        <w:tc>
          <w:tcPr>
            <w:tcW w:w="4050" w:type="dxa"/>
            <w:shd w:val="clear" w:color="auto" w:fill="auto"/>
          </w:tcPr>
          <w:p w14:paraId="48264AA0" w14:textId="6940940A" w:rsidR="00624577" w:rsidRPr="00624577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457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24577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6245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6245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0009BB83" w14:textId="77777777" w:rsidR="00624577" w:rsidRPr="00624577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B4CD6" w14:textId="10A2A090" w:rsidR="00624577" w:rsidRPr="00624577" w:rsidRDefault="00624577" w:rsidP="0062457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378,310</w:t>
            </w:r>
          </w:p>
        </w:tc>
        <w:tc>
          <w:tcPr>
            <w:tcW w:w="270" w:type="dxa"/>
          </w:tcPr>
          <w:p w14:paraId="7F6F62B7" w14:textId="77777777" w:rsidR="00624577" w:rsidRPr="00624577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2AFE15" w14:textId="0EB32E24" w:rsidR="00624577" w:rsidRPr="00624577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24577">
              <w:rPr>
                <w:rFonts w:asciiTheme="majorBidi" w:hAnsiTheme="majorBidi" w:cstheme="majorBidi"/>
                <w:sz w:val="30"/>
                <w:szCs w:val="30"/>
              </w:rPr>
              <w:t>18,910</w:t>
            </w:r>
          </w:p>
        </w:tc>
        <w:tc>
          <w:tcPr>
            <w:tcW w:w="270" w:type="dxa"/>
          </w:tcPr>
          <w:p w14:paraId="5F626024" w14:textId="77777777" w:rsidR="00624577" w:rsidRPr="00624577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F304D" w14:textId="487951C5" w:rsidR="00624577" w:rsidRPr="00624577" w:rsidRDefault="00624577" w:rsidP="006245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4577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4DBCD10A" w14:textId="77777777" w:rsidR="00624577" w:rsidRPr="00624577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AC4905" w14:textId="2D82A29B" w:rsidR="00624577" w:rsidRPr="00624577" w:rsidRDefault="00624577" w:rsidP="006245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4577">
              <w:rPr>
                <w:rFonts w:asciiTheme="majorBidi" w:hAnsiTheme="majorBidi" w:cstheme="majorBidi"/>
                <w:sz w:val="30"/>
                <w:szCs w:val="30"/>
              </w:rPr>
              <w:t>77,228</w:t>
            </w:r>
          </w:p>
        </w:tc>
        <w:tc>
          <w:tcPr>
            <w:tcW w:w="270" w:type="dxa"/>
          </w:tcPr>
          <w:p w14:paraId="6F7A1D3B" w14:textId="77777777" w:rsidR="00624577" w:rsidRPr="00624577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C04729" w14:textId="5B9C0D22" w:rsidR="00624577" w:rsidRPr="00624577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4577">
              <w:rPr>
                <w:rFonts w:asciiTheme="majorBidi" w:hAnsiTheme="majorBidi" w:cstheme="majorBidi"/>
                <w:sz w:val="30"/>
                <w:szCs w:val="30"/>
              </w:rPr>
              <w:t>82,791</w:t>
            </w:r>
          </w:p>
        </w:tc>
        <w:tc>
          <w:tcPr>
            <w:tcW w:w="270" w:type="dxa"/>
          </w:tcPr>
          <w:p w14:paraId="7D76CAEE" w14:textId="77777777" w:rsidR="00624577" w:rsidRPr="00624577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5400E6" w14:textId="7275F385" w:rsidR="00624577" w:rsidRPr="00624577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4577">
              <w:rPr>
                <w:rFonts w:asciiTheme="majorBidi" w:hAnsiTheme="majorBidi" w:cstheme="majorBidi"/>
                <w:sz w:val="30"/>
                <w:szCs w:val="30"/>
              </w:rPr>
              <w:t>179,385</w:t>
            </w:r>
          </w:p>
        </w:tc>
      </w:tr>
      <w:tr w:rsidR="00624577" w:rsidRPr="000F51DD" w14:paraId="6EADFE7B" w14:textId="77777777" w:rsidTr="00831485">
        <w:tc>
          <w:tcPr>
            <w:tcW w:w="4050" w:type="dxa"/>
            <w:shd w:val="clear" w:color="auto" w:fill="auto"/>
          </w:tcPr>
          <w:p w14:paraId="16AB1E72" w14:textId="170C9C7C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F51DD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1080" w:type="dxa"/>
          </w:tcPr>
          <w:p w14:paraId="3DBBB82E" w14:textId="77777777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95A276" w14:textId="65ED2E1A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867C55" w14:textId="77777777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5C9F33" w14:textId="614E9C56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  <w:tc>
          <w:tcPr>
            <w:tcW w:w="270" w:type="dxa"/>
          </w:tcPr>
          <w:p w14:paraId="6E542497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CB67C" w14:textId="1B0E28C6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70" w:type="dxa"/>
          </w:tcPr>
          <w:p w14:paraId="5BC16FD0" w14:textId="77777777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B6451" w14:textId="51A9FFA1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44487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75C55D" w14:textId="54102051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13DDA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4EAF76" w14:textId="74355D84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</w:tr>
      <w:tr w:rsidR="00624577" w:rsidRPr="000F51DD" w14:paraId="6FE27BE2" w14:textId="77777777" w:rsidTr="00624577">
        <w:tc>
          <w:tcPr>
            <w:tcW w:w="4050" w:type="dxa"/>
          </w:tcPr>
          <w:p w14:paraId="61D8CF42" w14:textId="5B03B439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</w:tcPr>
          <w:p w14:paraId="5593EEDE" w14:textId="3825E17F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3F96F6" w14:textId="1E9A1C64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8F2CD0" w14:textId="77777777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B7126A" w14:textId="419582DF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724A20BB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D696ED" w14:textId="352F515A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(341)</w:t>
            </w:r>
          </w:p>
        </w:tc>
        <w:tc>
          <w:tcPr>
            <w:tcW w:w="270" w:type="dxa"/>
          </w:tcPr>
          <w:p w14:paraId="6368D8A3" w14:textId="77777777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4BDD8D" w14:textId="7C86EF25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F3920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BF3E5E" w14:textId="666A3760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86966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80524F" w14:textId="611C9DCA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4577" w:rsidRPr="000F51DD" w14:paraId="1E2DF6F0" w14:textId="77777777" w:rsidTr="00624577">
        <w:tc>
          <w:tcPr>
            <w:tcW w:w="4050" w:type="dxa"/>
          </w:tcPr>
          <w:p w14:paraId="5EB78F7A" w14:textId="66A5173E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14:paraId="43081742" w14:textId="77777777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87113F2" w14:textId="60F4E37A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170402" w14:textId="77777777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017314" w14:textId="60B8441F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(1,449)</w:t>
            </w:r>
          </w:p>
        </w:tc>
        <w:tc>
          <w:tcPr>
            <w:tcW w:w="270" w:type="dxa"/>
          </w:tcPr>
          <w:p w14:paraId="65A8A280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6EF958" w14:textId="4171CF3F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606D92" w14:textId="77777777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587A9E" w14:textId="1852926E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64CD8C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2E5F03" w14:textId="46C06A51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F9FD4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A34228" w14:textId="58E612B2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(1,449)</w:t>
            </w:r>
          </w:p>
        </w:tc>
      </w:tr>
      <w:tr w:rsidR="00096AF6" w:rsidRPr="000F51DD" w14:paraId="7E485F72" w14:textId="77777777" w:rsidTr="00624577">
        <w:tc>
          <w:tcPr>
            <w:tcW w:w="4050" w:type="dxa"/>
          </w:tcPr>
          <w:p w14:paraId="57CAFC40" w14:textId="05818642" w:rsidR="00096AF6" w:rsidRPr="00096AF6" w:rsidRDefault="00096AF6" w:rsidP="000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/>
                <w:sz w:val="30"/>
                <w:szCs w:val="30"/>
                <w:cs/>
              </w:rPr>
            </w:pPr>
            <w:r w:rsidRPr="000F51DD">
              <w:rPr>
                <w:rFonts w:asciiTheme="majorBidi" w:hAnsi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213C16A4" w14:textId="77777777" w:rsidR="00096AF6" w:rsidRPr="000F51DD" w:rsidRDefault="00096AF6" w:rsidP="00096A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9B930A" w14:textId="77777777" w:rsidR="00096AF6" w:rsidRPr="000F51DD" w:rsidRDefault="00096AF6" w:rsidP="00096AF6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93D60EE" w14:textId="2764EA35" w:rsidR="00096AF6" w:rsidRPr="000F51DD" w:rsidRDefault="00096AF6" w:rsidP="00096AF6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1,978</w:t>
            </w:r>
          </w:p>
        </w:tc>
        <w:tc>
          <w:tcPr>
            <w:tcW w:w="270" w:type="dxa"/>
          </w:tcPr>
          <w:p w14:paraId="62BC4BA6" w14:textId="77777777" w:rsidR="00096AF6" w:rsidRPr="000F51DD" w:rsidRDefault="00096AF6" w:rsidP="00096A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AEFA31" w14:textId="6579CB98" w:rsidR="00096AF6" w:rsidRPr="000F51DD" w:rsidRDefault="00096AF6" w:rsidP="00096AF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FC1104E" w14:textId="77777777" w:rsidR="00096AF6" w:rsidRPr="000F51DD" w:rsidRDefault="00096AF6" w:rsidP="000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8465FB" w14:textId="77777777" w:rsidR="00096AF6" w:rsidRPr="000F51DD" w:rsidRDefault="00096AF6" w:rsidP="00096AF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9B4664" w14:textId="4E4906E7" w:rsidR="00096AF6" w:rsidRPr="000F51DD" w:rsidRDefault="00096AF6" w:rsidP="00096AF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E86429" w14:textId="77777777" w:rsidR="00096AF6" w:rsidRPr="000F51DD" w:rsidRDefault="00096AF6" w:rsidP="00096A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576038" w14:textId="629AB903" w:rsidR="00096AF6" w:rsidRPr="000F51DD" w:rsidRDefault="00096AF6" w:rsidP="00096AF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(340)</w:t>
            </w:r>
          </w:p>
        </w:tc>
        <w:tc>
          <w:tcPr>
            <w:tcW w:w="270" w:type="dxa"/>
          </w:tcPr>
          <w:p w14:paraId="2C1330C4" w14:textId="77777777" w:rsidR="00096AF6" w:rsidRPr="000F51DD" w:rsidRDefault="00096AF6" w:rsidP="000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42A2AC" w14:textId="64B893E9" w:rsidR="00096AF6" w:rsidRPr="000F51DD" w:rsidRDefault="00096AF6" w:rsidP="00096AF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(286)</w:t>
            </w:r>
          </w:p>
        </w:tc>
        <w:tc>
          <w:tcPr>
            <w:tcW w:w="270" w:type="dxa"/>
          </w:tcPr>
          <w:p w14:paraId="526787A9" w14:textId="77777777" w:rsidR="00096AF6" w:rsidRPr="000F51DD" w:rsidRDefault="00096AF6" w:rsidP="000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CC3CE0" w14:textId="180F3A19" w:rsidR="00096AF6" w:rsidRPr="000F51DD" w:rsidRDefault="00096AF6" w:rsidP="00096AF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1DD">
              <w:rPr>
                <w:rFonts w:asciiTheme="majorBidi" w:hAnsiTheme="majorBidi" w:cstheme="majorBidi"/>
                <w:sz w:val="30"/>
                <w:szCs w:val="30"/>
              </w:rPr>
              <w:t>(595)</w:t>
            </w:r>
          </w:p>
        </w:tc>
      </w:tr>
      <w:tr w:rsidR="00624577" w:rsidRPr="000F51DD" w14:paraId="7891A7AB" w14:textId="77777777" w:rsidTr="00831485">
        <w:tc>
          <w:tcPr>
            <w:tcW w:w="4050" w:type="dxa"/>
            <w:shd w:val="clear" w:color="auto" w:fill="auto"/>
          </w:tcPr>
          <w:p w14:paraId="64671925" w14:textId="7579A50D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="005D1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D1976"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="005D1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D1976"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1976"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D1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623C96FA" w14:textId="77777777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78DC4C" w14:textId="4F9D0F74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380,288</w:t>
            </w:r>
          </w:p>
        </w:tc>
        <w:tc>
          <w:tcPr>
            <w:tcW w:w="270" w:type="dxa"/>
          </w:tcPr>
          <w:p w14:paraId="3CA82388" w14:textId="77777777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67DCAB" w14:textId="5766AF6E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19,034</w:t>
            </w:r>
          </w:p>
        </w:tc>
        <w:tc>
          <w:tcPr>
            <w:tcW w:w="270" w:type="dxa"/>
          </w:tcPr>
          <w:p w14:paraId="408951CE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1422D3" w14:textId="1964E415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7288F46E" w14:textId="77777777" w:rsidR="00624577" w:rsidRPr="000F51DD" w:rsidRDefault="00624577" w:rsidP="006245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1622DD" w14:textId="4E8EBA4B" w:rsidR="00624577" w:rsidRPr="000F51DD" w:rsidRDefault="00624577" w:rsidP="006245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76,888</w:t>
            </w:r>
          </w:p>
        </w:tc>
        <w:tc>
          <w:tcPr>
            <w:tcW w:w="270" w:type="dxa"/>
          </w:tcPr>
          <w:p w14:paraId="6B443859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3293C9" w14:textId="548D9FB8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82,505</w:t>
            </w:r>
          </w:p>
        </w:tc>
        <w:tc>
          <w:tcPr>
            <w:tcW w:w="270" w:type="dxa"/>
          </w:tcPr>
          <w:p w14:paraId="365C5DC3" w14:textId="77777777" w:rsidR="00624577" w:rsidRPr="000F51DD" w:rsidRDefault="00624577" w:rsidP="006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85D038" w14:textId="583532D4" w:rsidR="00624577" w:rsidRPr="000F51DD" w:rsidRDefault="00624577" w:rsidP="0062457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179,067</w:t>
            </w:r>
          </w:p>
        </w:tc>
      </w:tr>
      <w:tr w:rsidR="00664D28" w:rsidRPr="000F51DD" w14:paraId="498BA570" w14:textId="77777777" w:rsidTr="00831485">
        <w:tc>
          <w:tcPr>
            <w:tcW w:w="4050" w:type="dxa"/>
            <w:shd w:val="clear" w:color="auto" w:fill="auto"/>
          </w:tcPr>
          <w:p w14:paraId="06DA3539" w14:textId="77777777" w:rsidR="00664D28" w:rsidRPr="000F51DD" w:rsidRDefault="00664D28" w:rsidP="00EC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F51DD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1080" w:type="dxa"/>
          </w:tcPr>
          <w:p w14:paraId="7C3886F9" w14:textId="77777777" w:rsidR="00664D28" w:rsidRPr="000F51DD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F9EF24C" w14:textId="3E056587" w:rsidR="00664D28" w:rsidRPr="000F51DD" w:rsidRDefault="003B117C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2208E" w14:textId="77777777" w:rsidR="00664D28" w:rsidRPr="000F51DD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67C459" w14:textId="3BD6A2C5" w:rsidR="00664D28" w:rsidRPr="000F51DD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38E45F3A" w14:textId="77777777" w:rsidR="00664D28" w:rsidRPr="000F51DD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60631" w14:textId="6D7FBD2F" w:rsidR="00664D28" w:rsidRPr="000F51DD" w:rsidRDefault="00570A66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  <w:tc>
          <w:tcPr>
            <w:tcW w:w="270" w:type="dxa"/>
          </w:tcPr>
          <w:p w14:paraId="49C862A3" w14:textId="77777777" w:rsidR="00664D28" w:rsidRPr="000F51DD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7CE314" w14:textId="03EAB88B" w:rsidR="00664D28" w:rsidRPr="000F51DD" w:rsidRDefault="00570A66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04443" w14:textId="77777777" w:rsidR="00664D28" w:rsidRPr="000F51DD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E7C1EA" w14:textId="16E8757C" w:rsidR="00664D28" w:rsidRPr="000F51DD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7065A" w14:textId="77777777" w:rsidR="00664D28" w:rsidRPr="000F51DD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8B6417" w14:textId="43CCB7CE" w:rsidR="00664D28" w:rsidRPr="000F51DD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1,853</w:t>
            </w:r>
          </w:p>
        </w:tc>
      </w:tr>
      <w:tr w:rsidR="006F5F9B" w:rsidRPr="000F51DD" w14:paraId="013AAD2B" w14:textId="77777777" w:rsidTr="00831485">
        <w:tc>
          <w:tcPr>
            <w:tcW w:w="4050" w:type="dxa"/>
          </w:tcPr>
          <w:p w14:paraId="3C12662A" w14:textId="77777777" w:rsidR="006F5F9B" w:rsidRPr="000F51DD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</w:tcPr>
          <w:p w14:paraId="28E625B0" w14:textId="77777777" w:rsidR="006F5F9B" w:rsidRPr="000F51DD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408EE8" w14:textId="7014BEFC" w:rsidR="006F5F9B" w:rsidRPr="000F51DD" w:rsidRDefault="003B117C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B71612" w14:textId="77777777" w:rsidR="006F5F9B" w:rsidRPr="000F51DD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D6AECA" w14:textId="616D6EC9" w:rsidR="006F5F9B" w:rsidRPr="000F51DD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  <w:tc>
          <w:tcPr>
            <w:tcW w:w="270" w:type="dxa"/>
          </w:tcPr>
          <w:p w14:paraId="47FC7E0F" w14:textId="77777777" w:rsidR="006F5F9B" w:rsidRPr="000F51D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7CD6E6" w14:textId="41981F04" w:rsidR="006F5F9B" w:rsidRPr="000F51DD" w:rsidRDefault="00570A66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(1,557)</w:t>
            </w:r>
          </w:p>
        </w:tc>
        <w:tc>
          <w:tcPr>
            <w:tcW w:w="270" w:type="dxa"/>
          </w:tcPr>
          <w:p w14:paraId="1C4CFA0B" w14:textId="77777777" w:rsidR="006F5F9B" w:rsidRPr="000F51DD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212C38" w14:textId="5EB66909" w:rsidR="006F5F9B" w:rsidRPr="000F51DD" w:rsidRDefault="00570A66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A5156" w14:textId="77777777" w:rsidR="006F5F9B" w:rsidRPr="000F51D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FF26C9" w14:textId="6EEFC925" w:rsidR="006F5F9B" w:rsidRPr="000F51DD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7FBEFD" w14:textId="77777777" w:rsidR="006F5F9B" w:rsidRPr="000F51D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CEE52D" w14:textId="1FB432C7" w:rsidR="006F5F9B" w:rsidRPr="000F51DD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117C" w:rsidRPr="00623946" w14:paraId="33ED9F4F" w14:textId="77777777" w:rsidTr="00831485">
        <w:tc>
          <w:tcPr>
            <w:tcW w:w="4050" w:type="dxa"/>
          </w:tcPr>
          <w:p w14:paraId="73449AD9" w14:textId="77777777" w:rsidR="003B117C" w:rsidRPr="000F51DD" w:rsidRDefault="003B117C" w:rsidP="00ED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F56EA5" w14:textId="77777777" w:rsidR="003B117C" w:rsidRPr="000F51DD" w:rsidRDefault="003B117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A27480" w14:textId="77777777" w:rsidR="003B117C" w:rsidRPr="003B117C" w:rsidRDefault="003B117C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5C340F" w14:textId="77777777" w:rsidR="003B117C" w:rsidRPr="000F51DD" w:rsidRDefault="003B117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45E9F4" w14:textId="77777777" w:rsidR="003B117C" w:rsidRPr="000F51DD" w:rsidRDefault="003B117C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D32EB" w14:textId="77777777" w:rsidR="003B117C" w:rsidRPr="000F51DD" w:rsidRDefault="003B117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075630" w14:textId="77777777" w:rsidR="003B117C" w:rsidRPr="000F51DD" w:rsidRDefault="003B117C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229CF" w14:textId="77777777" w:rsidR="003B117C" w:rsidRPr="000F51DD" w:rsidRDefault="003B117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8AB0C9" w14:textId="77777777" w:rsidR="003B117C" w:rsidRPr="000F51DD" w:rsidRDefault="003B117C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CC68A" w14:textId="77777777" w:rsidR="003B117C" w:rsidRPr="000F51DD" w:rsidRDefault="003B117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498CD3" w14:textId="77777777" w:rsidR="003B117C" w:rsidRPr="000F51DD" w:rsidRDefault="003B117C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C5BB0" w14:textId="77777777" w:rsidR="003B117C" w:rsidRPr="000F51DD" w:rsidRDefault="003B117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462B08" w14:textId="77777777" w:rsidR="003B117C" w:rsidRPr="008711E3" w:rsidRDefault="003B117C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0AA" w:rsidRPr="00623946" w14:paraId="6C0DF588" w14:textId="77777777" w:rsidTr="00831485">
        <w:tc>
          <w:tcPr>
            <w:tcW w:w="4050" w:type="dxa"/>
          </w:tcPr>
          <w:p w14:paraId="4C49A4B0" w14:textId="05A57CA3" w:rsidR="00ED70AA" w:rsidRPr="000F51DD" w:rsidRDefault="00ED70AA" w:rsidP="00ED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DD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403FD51F" w14:textId="77777777" w:rsidR="00ED70AA" w:rsidRPr="000F51DD" w:rsidRDefault="00ED70AA" w:rsidP="00570A6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BB788" w14:textId="77777777" w:rsidR="00ED70AA" w:rsidRDefault="00ED70A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DFD04A" w14:textId="2D190223" w:rsidR="003B117C" w:rsidRPr="003B117C" w:rsidRDefault="003B117C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(4,700)</w:t>
            </w:r>
          </w:p>
        </w:tc>
        <w:tc>
          <w:tcPr>
            <w:tcW w:w="270" w:type="dxa"/>
          </w:tcPr>
          <w:p w14:paraId="04469269" w14:textId="77777777" w:rsidR="00ED70AA" w:rsidRPr="000F51DD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6B6C6F" w14:textId="083DE206" w:rsidR="00ED70AA" w:rsidRPr="000F51DD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0E2BB133" w14:textId="77777777" w:rsidR="00ED70AA" w:rsidRPr="000F51DD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E987B8" w14:textId="77777777" w:rsidR="00ED70AA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9A0F5" w14:textId="6887F370" w:rsidR="00570A66" w:rsidRPr="000F51DD" w:rsidRDefault="00570A66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6E0B004" w14:textId="77777777" w:rsidR="00ED70AA" w:rsidRPr="000F51DD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CD8190" w14:textId="4F165EB0" w:rsidR="00ED70AA" w:rsidRPr="000F51DD" w:rsidRDefault="00570A66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6AF051AB" w14:textId="77777777" w:rsidR="00ED70AA" w:rsidRPr="000F51DD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79FD97" w14:textId="6782D690" w:rsidR="00ED70AA" w:rsidRPr="000F51DD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270" w:type="dxa"/>
          </w:tcPr>
          <w:p w14:paraId="03025610" w14:textId="77777777" w:rsidR="00ED70AA" w:rsidRPr="000F51DD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AC4CE0" w14:textId="2E5A1119" w:rsidR="00ED70AA" w:rsidRPr="008711E3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</w:tr>
      <w:tr w:rsidR="006F5F9B" w:rsidRPr="00623946" w14:paraId="4B2E579F" w14:textId="77777777" w:rsidTr="00831485">
        <w:tc>
          <w:tcPr>
            <w:tcW w:w="4050" w:type="dxa"/>
            <w:shd w:val="clear" w:color="auto" w:fill="auto"/>
          </w:tcPr>
          <w:p w14:paraId="4311F87A" w14:textId="57FD8F80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C0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23764075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93892C" w14:textId="22F127F9" w:rsidR="006F5F9B" w:rsidRPr="000517F8" w:rsidRDefault="00570A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375,588</w:t>
            </w:r>
          </w:p>
        </w:tc>
        <w:tc>
          <w:tcPr>
            <w:tcW w:w="270" w:type="dxa"/>
          </w:tcPr>
          <w:p w14:paraId="59020718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700B5" w14:textId="2FC376A7" w:rsidR="006F5F9B" w:rsidRPr="00623946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21,276</w:t>
            </w:r>
          </w:p>
        </w:tc>
        <w:tc>
          <w:tcPr>
            <w:tcW w:w="270" w:type="dxa"/>
          </w:tcPr>
          <w:p w14:paraId="7C42E330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12948F" w14:textId="32CC91A5" w:rsidR="006F5F9B" w:rsidRPr="00623946" w:rsidRDefault="00570A66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3CDA0FFC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40ED1" w14:textId="54D660BB" w:rsidR="006F5F9B" w:rsidRPr="00623946" w:rsidRDefault="00570A66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77,696</w:t>
            </w:r>
          </w:p>
        </w:tc>
        <w:tc>
          <w:tcPr>
            <w:tcW w:w="270" w:type="dxa"/>
          </w:tcPr>
          <w:p w14:paraId="74D91A5A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D1E6" w14:textId="5E76E3A8" w:rsidR="006F5F9B" w:rsidRPr="00623946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83,184</w:t>
            </w:r>
          </w:p>
        </w:tc>
        <w:tc>
          <w:tcPr>
            <w:tcW w:w="270" w:type="dxa"/>
          </w:tcPr>
          <w:p w14:paraId="4A855146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BD9C5" w14:textId="012F6134" w:rsidR="006F5F9B" w:rsidRPr="00623946" w:rsidRDefault="00570A6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182,520</w:t>
            </w:r>
          </w:p>
        </w:tc>
      </w:tr>
      <w:tr w:rsidR="006E3450" w:rsidRPr="00F76876" w14:paraId="3A6A9D0B" w14:textId="77777777" w:rsidTr="00831485">
        <w:tc>
          <w:tcPr>
            <w:tcW w:w="4050" w:type="dxa"/>
            <w:shd w:val="clear" w:color="auto" w:fill="auto"/>
          </w:tcPr>
          <w:p w14:paraId="621C5472" w14:textId="77777777" w:rsidR="006E3450" w:rsidRPr="00F76876" w:rsidRDefault="006E3450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E07EB7" w14:textId="77777777" w:rsidR="006E3450" w:rsidRPr="00F76876" w:rsidRDefault="006E3450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A2281" w14:textId="77777777" w:rsidR="006E3450" w:rsidRPr="00F76876" w:rsidRDefault="006E3450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A5142" w14:textId="77777777" w:rsidR="006E3450" w:rsidRPr="00F76876" w:rsidRDefault="006E3450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CC12C3" w14:textId="77777777" w:rsidR="006E3450" w:rsidRPr="00F76876" w:rsidRDefault="006E3450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8AF1D" w14:textId="77777777" w:rsidR="006E3450" w:rsidRPr="00F76876" w:rsidRDefault="006E3450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2B125" w14:textId="77777777" w:rsidR="006E3450" w:rsidRPr="00F76876" w:rsidRDefault="006E3450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2A878" w14:textId="77777777" w:rsidR="006E3450" w:rsidRPr="00F76876" w:rsidRDefault="006E3450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75B6C5" w14:textId="77777777" w:rsidR="006E3450" w:rsidRPr="00F76876" w:rsidRDefault="006E3450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17FBB" w14:textId="77777777" w:rsidR="006E3450" w:rsidRPr="00F76876" w:rsidRDefault="006E3450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BDEC72" w14:textId="77777777" w:rsidR="006E3450" w:rsidRPr="00F76876" w:rsidRDefault="006E3450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49E25" w14:textId="77777777" w:rsidR="006E3450" w:rsidRPr="00F76876" w:rsidRDefault="006E3450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D3A4EC" w14:textId="77777777" w:rsidR="006E3450" w:rsidRPr="00F76876" w:rsidRDefault="006E3450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5F9B" w:rsidRPr="00F76876" w14:paraId="19C4A8C8" w14:textId="77777777" w:rsidTr="00831485">
        <w:tc>
          <w:tcPr>
            <w:tcW w:w="4050" w:type="dxa"/>
            <w:shd w:val="clear" w:color="auto" w:fill="auto"/>
          </w:tcPr>
          <w:p w14:paraId="78E00E40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68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468FB193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C25DA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4E0AE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C4DCC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17C1A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D2C7FD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F06E1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C7DB00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9731B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31A010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643B4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F02B93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675A" w:rsidRPr="009068BC" w14:paraId="7AC8F4F7" w14:textId="77777777" w:rsidTr="00831485">
        <w:tc>
          <w:tcPr>
            <w:tcW w:w="4050" w:type="dxa"/>
            <w:shd w:val="clear" w:color="auto" w:fill="auto"/>
          </w:tcPr>
          <w:p w14:paraId="288BB63B" w14:textId="4B43B1EC" w:rsidR="008C675A" w:rsidRPr="009068BC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8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068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68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9068BC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080" w:type="dxa"/>
          </w:tcPr>
          <w:p w14:paraId="12DACA68" w14:textId="77777777" w:rsidR="008C675A" w:rsidRPr="009068BC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93AA81" w14:textId="4D078FA0" w:rsidR="008C675A" w:rsidRPr="009068BC" w:rsidRDefault="008C675A" w:rsidP="008C675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8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0115F1" w14:textId="77777777" w:rsidR="008C675A" w:rsidRPr="009068BC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B39AC9" w14:textId="30CE133D" w:rsidR="008C675A" w:rsidRPr="009068BC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068BC">
              <w:rPr>
                <w:rFonts w:asciiTheme="majorBidi" w:hAnsiTheme="majorBidi" w:cstheme="majorBidi"/>
                <w:sz w:val="30"/>
                <w:szCs w:val="30"/>
              </w:rPr>
              <w:t>11,537</w:t>
            </w:r>
          </w:p>
        </w:tc>
        <w:tc>
          <w:tcPr>
            <w:tcW w:w="270" w:type="dxa"/>
          </w:tcPr>
          <w:p w14:paraId="7B4601DC" w14:textId="77777777" w:rsidR="008C675A" w:rsidRPr="009068BC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C2440A" w14:textId="560B3FC5" w:rsidR="008C675A" w:rsidRPr="009068BC" w:rsidRDefault="008C675A" w:rsidP="008C675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068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B91BDD" w14:textId="77777777" w:rsidR="008C675A" w:rsidRPr="009068BC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6E93CD" w14:textId="21DE16DA" w:rsidR="008C675A" w:rsidRPr="009068BC" w:rsidRDefault="008C675A" w:rsidP="008C675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068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8E0E3" w14:textId="77777777" w:rsidR="008C675A" w:rsidRPr="009068BC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4844E6" w14:textId="2F3B7842" w:rsidR="008C675A" w:rsidRPr="009068BC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068BC">
              <w:rPr>
                <w:rFonts w:asciiTheme="majorBidi" w:hAnsiTheme="majorBidi" w:cstheme="majorBidi"/>
                <w:sz w:val="30"/>
                <w:szCs w:val="30"/>
              </w:rPr>
              <w:t>5,519</w:t>
            </w:r>
          </w:p>
        </w:tc>
        <w:tc>
          <w:tcPr>
            <w:tcW w:w="270" w:type="dxa"/>
          </w:tcPr>
          <w:p w14:paraId="0D87FCA1" w14:textId="77777777" w:rsidR="008C675A" w:rsidRPr="009068BC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F3747F" w14:textId="58613D9D" w:rsidR="008C675A" w:rsidRPr="009068BC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068BC">
              <w:rPr>
                <w:rFonts w:asciiTheme="majorBidi" w:hAnsiTheme="majorBidi" w:cstheme="majorBidi"/>
                <w:sz w:val="30"/>
                <w:szCs w:val="30"/>
              </w:rPr>
              <w:t>17,056</w:t>
            </w:r>
          </w:p>
        </w:tc>
      </w:tr>
      <w:tr w:rsidR="008C675A" w:rsidRPr="00F76876" w14:paraId="32C71D06" w14:textId="77777777" w:rsidTr="008C675A">
        <w:tc>
          <w:tcPr>
            <w:tcW w:w="4050" w:type="dxa"/>
            <w:shd w:val="clear" w:color="auto" w:fill="auto"/>
          </w:tcPr>
          <w:p w14:paraId="0A6A96DA" w14:textId="101B1BA3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</w:tcPr>
          <w:p w14:paraId="3629EB0F" w14:textId="2D4BC3A5" w:rsidR="008C675A" w:rsidRPr="00F76876" w:rsidRDefault="008C675A" w:rsidP="00570A6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5C06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012B6B54" w14:textId="67D63065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C136ED" w14:textId="77777777" w:rsidR="008C675A" w:rsidRPr="00F76876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6511E5" w14:textId="19517567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  <w:tc>
          <w:tcPr>
            <w:tcW w:w="270" w:type="dxa"/>
          </w:tcPr>
          <w:p w14:paraId="346C3D82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806A5C" w14:textId="713C54B0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7D25DC" w14:textId="77777777" w:rsidR="008C675A" w:rsidRPr="00F76876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224BFA" w14:textId="6D3BDF42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9949B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56CF88" w14:textId="2BF3BA29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5,492</w:t>
            </w:r>
          </w:p>
        </w:tc>
        <w:tc>
          <w:tcPr>
            <w:tcW w:w="270" w:type="dxa"/>
          </w:tcPr>
          <w:p w14:paraId="3B646A59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50BF49" w14:textId="768A267B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7,818</w:t>
            </w:r>
          </w:p>
        </w:tc>
      </w:tr>
      <w:tr w:rsidR="008C675A" w:rsidRPr="00F76876" w14:paraId="4400C662" w14:textId="77777777" w:rsidTr="008C675A">
        <w:tc>
          <w:tcPr>
            <w:tcW w:w="4050" w:type="dxa"/>
            <w:shd w:val="clear" w:color="auto" w:fill="auto"/>
          </w:tcPr>
          <w:p w14:paraId="1BB1504A" w14:textId="0A0F06AB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14:paraId="7C61E9F1" w14:textId="7D7F77ED" w:rsidR="008C675A" w:rsidRPr="00F76876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58B231" w14:textId="1E4AE72F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B8F485" w14:textId="77777777" w:rsidR="008C675A" w:rsidRPr="00F76876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894951" w14:textId="516B8EE6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(685)</w:t>
            </w:r>
          </w:p>
        </w:tc>
        <w:tc>
          <w:tcPr>
            <w:tcW w:w="270" w:type="dxa"/>
          </w:tcPr>
          <w:p w14:paraId="63CE6856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5A920" w14:textId="483C03A1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B5EA19" w14:textId="77777777" w:rsidR="008C675A" w:rsidRPr="00F76876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E280C6" w14:textId="3A0A51E2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2FA0C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EF4C83" w14:textId="0748B99A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573998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496DA9" w14:textId="33DF093B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(685)</w:t>
            </w:r>
          </w:p>
        </w:tc>
      </w:tr>
      <w:tr w:rsidR="008C675A" w:rsidRPr="00F76876" w14:paraId="763A15F0" w14:textId="77777777" w:rsidTr="008C675A">
        <w:tc>
          <w:tcPr>
            <w:tcW w:w="4050" w:type="dxa"/>
            <w:shd w:val="clear" w:color="auto" w:fill="auto"/>
          </w:tcPr>
          <w:p w14:paraId="50AB69A5" w14:textId="0E71E39E" w:rsidR="008C675A" w:rsidRPr="00F76876" w:rsidRDefault="008C675A" w:rsidP="005C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76">
              <w:rPr>
                <w:rFonts w:asciiTheme="majorBidi" w:hAnsi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5B00C8F7" w14:textId="77777777" w:rsidR="008C675A" w:rsidRPr="00F76876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35ED4E" w14:textId="77777777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82A8665" w14:textId="29DD9910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72A24A" w14:textId="77777777" w:rsidR="008C675A" w:rsidRPr="00F76876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C8C34E" w14:textId="3545B87B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F959B0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C30CF7" w14:textId="77777777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F259F4" w14:textId="2BD5481B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1B523" w14:textId="77777777" w:rsidR="008C675A" w:rsidRPr="00F76876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B3EF534" w14:textId="303C0E9F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19E89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3BD505" w14:textId="0B09C94D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680632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C27CCA" w14:textId="117C32CB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C675A" w:rsidRPr="00F76876" w14:paraId="154CCF35" w14:textId="77777777" w:rsidTr="008C675A">
        <w:tc>
          <w:tcPr>
            <w:tcW w:w="4050" w:type="dxa"/>
            <w:shd w:val="clear" w:color="auto" w:fill="auto"/>
          </w:tcPr>
          <w:p w14:paraId="6CC77D35" w14:textId="1206D8C0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="000552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55246"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055246"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55246"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055246"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552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3C1B51C4" w14:textId="77777777" w:rsidR="008C675A" w:rsidRPr="00F76876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1C9B40" w14:textId="4C12FF77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7CD84B" w14:textId="77777777" w:rsidR="008C675A" w:rsidRPr="00F76876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827A67" w14:textId="04C11533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13,183</w:t>
            </w:r>
          </w:p>
        </w:tc>
        <w:tc>
          <w:tcPr>
            <w:tcW w:w="270" w:type="dxa"/>
          </w:tcPr>
          <w:p w14:paraId="379EB45C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79F953" w14:textId="6864FB00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5EBF12" w14:textId="77777777" w:rsidR="008C675A" w:rsidRPr="00F76876" w:rsidRDefault="008C675A" w:rsidP="008C67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D4C7D1" w14:textId="240FCA77" w:rsidR="008C675A" w:rsidRPr="00F76876" w:rsidRDefault="008C675A" w:rsidP="008C675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27232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E3B6C3" w14:textId="2DDF9D71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11,011</w:t>
            </w:r>
          </w:p>
        </w:tc>
        <w:tc>
          <w:tcPr>
            <w:tcW w:w="270" w:type="dxa"/>
          </w:tcPr>
          <w:p w14:paraId="49E7456F" w14:textId="77777777" w:rsidR="008C675A" w:rsidRPr="00F76876" w:rsidRDefault="008C675A" w:rsidP="008C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5F910F" w14:textId="1D997B9C" w:rsidR="008C675A" w:rsidRPr="00F76876" w:rsidRDefault="008C675A" w:rsidP="008C67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24,194</w:t>
            </w:r>
          </w:p>
        </w:tc>
      </w:tr>
      <w:tr w:rsidR="006F5F9B" w:rsidRPr="00F76876" w14:paraId="4665E612" w14:textId="77777777" w:rsidTr="00831485">
        <w:tc>
          <w:tcPr>
            <w:tcW w:w="4050" w:type="dxa"/>
            <w:shd w:val="clear" w:color="auto" w:fill="auto"/>
          </w:tcPr>
          <w:p w14:paraId="3EB5E72A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</w:tcPr>
          <w:p w14:paraId="637217F6" w14:textId="037041DF" w:rsidR="006F5F9B" w:rsidRPr="00F76876" w:rsidRDefault="00A81BAC" w:rsidP="00570A6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8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5C06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2B0E332D" w14:textId="27AC6FDE" w:rsidR="006F5F9B" w:rsidRPr="00F76876" w:rsidRDefault="00D04242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CE1405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E2F961" w14:textId="2B15D7B2" w:rsidR="006F5F9B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2,675</w:t>
            </w:r>
          </w:p>
        </w:tc>
        <w:tc>
          <w:tcPr>
            <w:tcW w:w="270" w:type="dxa"/>
          </w:tcPr>
          <w:p w14:paraId="5485D7DA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B6A954" w14:textId="00008EA0" w:rsidR="006F5F9B" w:rsidRPr="00F76876" w:rsidRDefault="00570A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8ABAE7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312363" w14:textId="306C4420" w:rsidR="006F5F9B" w:rsidRPr="00F76876" w:rsidRDefault="00570A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273CEB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58E6CE" w14:textId="198D1C3B" w:rsidR="006F5F9B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5,632</w:t>
            </w:r>
          </w:p>
        </w:tc>
        <w:tc>
          <w:tcPr>
            <w:tcW w:w="270" w:type="dxa"/>
          </w:tcPr>
          <w:p w14:paraId="6D9B21BC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6A0C47" w14:textId="4BD2CCD9" w:rsidR="006F5F9B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8,307</w:t>
            </w:r>
          </w:p>
        </w:tc>
      </w:tr>
      <w:tr w:rsidR="00570A66" w:rsidRPr="00F76876" w14:paraId="5A831860" w14:textId="77777777" w:rsidTr="00831485">
        <w:tc>
          <w:tcPr>
            <w:tcW w:w="4050" w:type="dxa"/>
            <w:shd w:val="clear" w:color="auto" w:fill="auto"/>
          </w:tcPr>
          <w:p w14:paraId="267E60DC" w14:textId="77777777" w:rsidR="00570A66" w:rsidRPr="00F76876" w:rsidRDefault="00570A66" w:rsidP="0056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5691EA" w14:textId="77777777" w:rsidR="00570A66" w:rsidRPr="00F76876" w:rsidRDefault="00570A66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28AE79" w14:textId="77777777" w:rsidR="00570A66" w:rsidRPr="00570A66" w:rsidRDefault="00570A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BA4A72" w14:textId="77777777" w:rsidR="00570A66" w:rsidRPr="00F76876" w:rsidRDefault="00570A66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C6E63B" w14:textId="77777777" w:rsidR="00570A66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B5813" w14:textId="77777777" w:rsidR="00570A66" w:rsidRPr="00F76876" w:rsidRDefault="00570A66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EEA771" w14:textId="77777777" w:rsidR="00570A66" w:rsidRPr="00F76876" w:rsidRDefault="00570A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A9263" w14:textId="77777777" w:rsidR="00570A66" w:rsidRPr="00F76876" w:rsidRDefault="00570A66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EEAEDD" w14:textId="77777777" w:rsidR="00570A66" w:rsidRPr="00F76876" w:rsidRDefault="00570A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73864" w14:textId="77777777" w:rsidR="00570A66" w:rsidRPr="00F76876" w:rsidRDefault="00570A66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FB2195" w14:textId="77777777" w:rsidR="00570A66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40F05" w14:textId="77777777" w:rsidR="00570A66" w:rsidRPr="00F76876" w:rsidRDefault="00570A66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010E02" w14:textId="77777777" w:rsidR="00570A66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63A" w:rsidRPr="00F76876" w14:paraId="00DBDB59" w14:textId="77777777" w:rsidTr="00831485">
        <w:tc>
          <w:tcPr>
            <w:tcW w:w="4050" w:type="dxa"/>
            <w:shd w:val="clear" w:color="auto" w:fill="auto"/>
          </w:tcPr>
          <w:p w14:paraId="1676089C" w14:textId="77D36721" w:rsidR="0056763A" w:rsidRPr="00F76876" w:rsidRDefault="0056763A" w:rsidP="0056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76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4934FC99" w14:textId="77777777" w:rsidR="0056763A" w:rsidRPr="00F76876" w:rsidRDefault="0056763A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F7F0A" w14:textId="77777777" w:rsidR="0056763A" w:rsidRPr="00570A66" w:rsidRDefault="0056763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CB4EB4" w14:textId="76698AC8" w:rsidR="00D04242" w:rsidRPr="00F76876" w:rsidRDefault="00D04242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97100D" w14:textId="77777777" w:rsidR="0056763A" w:rsidRPr="00F76876" w:rsidRDefault="0056763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4FB98F" w14:textId="0E5188D7" w:rsidR="0056763A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058E7FF0" w14:textId="77777777" w:rsidR="0056763A" w:rsidRPr="00F76876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6FCC1C" w14:textId="77777777" w:rsidR="00570A66" w:rsidRDefault="00570A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CEDD9F" w14:textId="0CF04ABC" w:rsidR="0056763A" w:rsidRPr="00F76876" w:rsidRDefault="00570A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1908E3" w14:textId="77777777" w:rsidR="0056763A" w:rsidRPr="00F76876" w:rsidRDefault="0056763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76A410" w14:textId="50F648C1" w:rsidR="0056763A" w:rsidRPr="00F76876" w:rsidRDefault="00570A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80CB1D" w14:textId="77777777" w:rsidR="0056763A" w:rsidRPr="00F76876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FCCE16" w14:textId="1351F440" w:rsidR="0056763A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7ADE75" w14:textId="77777777" w:rsidR="0056763A" w:rsidRPr="00F76876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B535C0" w14:textId="79FC4444" w:rsidR="0056763A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6F5F9B" w:rsidRPr="00F76876" w14:paraId="051522B8" w14:textId="77777777" w:rsidTr="00831485">
        <w:tc>
          <w:tcPr>
            <w:tcW w:w="4050" w:type="dxa"/>
            <w:shd w:val="clear" w:color="auto" w:fill="auto"/>
          </w:tcPr>
          <w:p w14:paraId="6122B74D" w14:textId="160C57F8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 w:rsidRPr="00F76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21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0BDEE69C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4195CA" w14:textId="49FE06ED" w:rsidR="006F5F9B" w:rsidRPr="00F76876" w:rsidRDefault="00D04242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68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1C12D1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AAAC0" w14:textId="79A6B1E4" w:rsidR="006F5F9B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15,904</w:t>
            </w:r>
          </w:p>
        </w:tc>
        <w:tc>
          <w:tcPr>
            <w:tcW w:w="270" w:type="dxa"/>
          </w:tcPr>
          <w:p w14:paraId="70457059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F3F60D" w14:textId="0B037CC1" w:rsidR="006F5F9B" w:rsidRPr="00F76876" w:rsidRDefault="00570A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323F8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7B35D" w14:textId="1FD5B495" w:rsidR="006F5F9B" w:rsidRPr="00F76876" w:rsidRDefault="00570A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8E18E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1FE92" w14:textId="0E4B6C67" w:rsidR="006F5F9B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16,643</w:t>
            </w:r>
          </w:p>
        </w:tc>
        <w:tc>
          <w:tcPr>
            <w:tcW w:w="270" w:type="dxa"/>
          </w:tcPr>
          <w:p w14:paraId="46EFF5CA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51C8C" w14:textId="537C988A" w:rsidR="006F5F9B" w:rsidRPr="00F7687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32,547</w:t>
            </w:r>
          </w:p>
        </w:tc>
      </w:tr>
      <w:tr w:rsidR="006F5F9B" w:rsidRPr="00F76876" w14:paraId="1E2A4382" w14:textId="77777777" w:rsidTr="00913025">
        <w:tc>
          <w:tcPr>
            <w:tcW w:w="4050" w:type="dxa"/>
            <w:shd w:val="clear" w:color="auto" w:fill="auto"/>
          </w:tcPr>
          <w:p w14:paraId="16E1AA10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6A45EAA5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47BD0C" w14:textId="77777777" w:rsidR="006F5F9B" w:rsidRPr="00F76876" w:rsidRDefault="006F5F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362C2790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F68D9D" w14:textId="77777777" w:rsidR="006F5F9B" w:rsidRPr="00F7687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BA392C1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41E455" w14:textId="77777777" w:rsidR="006F5F9B" w:rsidRPr="00F76876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3E17223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E479B7" w14:textId="77777777" w:rsidR="006F5F9B" w:rsidRPr="00F76876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A1E2284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1F1545" w14:textId="77777777" w:rsidR="006F5F9B" w:rsidRPr="00F7687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07FC073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06C117" w14:textId="77777777" w:rsidR="006F5F9B" w:rsidRPr="00F7687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F5F9B" w:rsidRPr="00F76876" w14:paraId="18D2443D" w14:textId="77777777" w:rsidTr="00831485">
        <w:tc>
          <w:tcPr>
            <w:tcW w:w="4050" w:type="dxa"/>
            <w:shd w:val="clear" w:color="auto" w:fill="auto"/>
          </w:tcPr>
          <w:p w14:paraId="566C95E3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8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EBF0DC4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7FEC0D" w14:textId="77777777" w:rsidR="006F5F9B" w:rsidRPr="00F76876" w:rsidRDefault="006F5F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8F6C04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2F9F42" w14:textId="77777777" w:rsidR="006F5F9B" w:rsidRPr="00F7687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D7D97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C8092A" w14:textId="77777777" w:rsidR="006F5F9B" w:rsidRPr="00F76876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434BF" w14:textId="77777777" w:rsidR="006F5F9B" w:rsidRPr="00F7687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386ED7" w14:textId="77777777" w:rsidR="006F5F9B" w:rsidRPr="00F76876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0E46D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481DE2" w14:textId="77777777" w:rsidR="006F5F9B" w:rsidRPr="00F7687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F63B5" w14:textId="77777777" w:rsidR="006F5F9B" w:rsidRPr="00F7687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90F34B" w14:textId="77777777" w:rsidR="006F5F9B" w:rsidRPr="00F7687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416A" w:rsidRPr="00623946" w14:paraId="35F448C4" w14:textId="77777777" w:rsidTr="00831485">
        <w:tc>
          <w:tcPr>
            <w:tcW w:w="4050" w:type="dxa"/>
            <w:shd w:val="clear" w:color="auto" w:fill="auto"/>
          </w:tcPr>
          <w:p w14:paraId="55909048" w14:textId="76208EEB" w:rsidR="00FF416A" w:rsidRPr="00F76876" w:rsidRDefault="00FF416A" w:rsidP="00FF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25FBF5DF" w14:textId="77777777" w:rsidR="00FF416A" w:rsidRPr="00F76876" w:rsidRDefault="00FF416A" w:rsidP="00FF416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142C13" w14:textId="5AEF0373" w:rsidR="00FF416A" w:rsidRPr="00F76876" w:rsidRDefault="00FF416A" w:rsidP="00FF416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380,288</w:t>
            </w:r>
          </w:p>
        </w:tc>
        <w:tc>
          <w:tcPr>
            <w:tcW w:w="270" w:type="dxa"/>
          </w:tcPr>
          <w:p w14:paraId="76EBBA5A" w14:textId="77777777" w:rsidR="00FF416A" w:rsidRPr="00F76876" w:rsidRDefault="00FF416A" w:rsidP="00FF416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C590CA6" w14:textId="06FEB952" w:rsidR="00FF416A" w:rsidRPr="00F76876" w:rsidRDefault="00FF416A" w:rsidP="00FF416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5,851</w:t>
            </w:r>
          </w:p>
        </w:tc>
        <w:tc>
          <w:tcPr>
            <w:tcW w:w="270" w:type="dxa"/>
          </w:tcPr>
          <w:p w14:paraId="0F47232F" w14:textId="77777777" w:rsidR="00FF416A" w:rsidRPr="00F76876" w:rsidRDefault="00FF416A" w:rsidP="00FF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1D849D" w14:textId="3C054F9C" w:rsidR="00FF416A" w:rsidRPr="00F76876" w:rsidRDefault="00FF416A" w:rsidP="00FF416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027539E7" w14:textId="77777777" w:rsidR="00FF416A" w:rsidRPr="00F76876" w:rsidRDefault="00FF416A" w:rsidP="00FF416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63B159A" w14:textId="528661BB" w:rsidR="00FF416A" w:rsidRPr="00F76876" w:rsidRDefault="00FF416A" w:rsidP="00FF416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76,888</w:t>
            </w:r>
          </w:p>
        </w:tc>
        <w:tc>
          <w:tcPr>
            <w:tcW w:w="270" w:type="dxa"/>
          </w:tcPr>
          <w:p w14:paraId="03B8A81E" w14:textId="77777777" w:rsidR="00FF416A" w:rsidRPr="00F76876" w:rsidRDefault="00FF416A" w:rsidP="00FF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E1631FB" w14:textId="6934357F" w:rsidR="00FF416A" w:rsidRPr="00F76876" w:rsidRDefault="00FF416A" w:rsidP="00FF416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71,494</w:t>
            </w:r>
          </w:p>
        </w:tc>
        <w:tc>
          <w:tcPr>
            <w:tcW w:w="270" w:type="dxa"/>
          </w:tcPr>
          <w:p w14:paraId="14885509" w14:textId="77777777" w:rsidR="00FF416A" w:rsidRPr="00F76876" w:rsidRDefault="00FF416A" w:rsidP="00FF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32EE7E" w14:textId="664DA8D0" w:rsidR="00FF416A" w:rsidRPr="00AB6D66" w:rsidRDefault="00FF416A" w:rsidP="00FF416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154,873</w:t>
            </w:r>
          </w:p>
        </w:tc>
      </w:tr>
      <w:tr w:rsidR="006F5F9B" w:rsidRPr="00623946" w14:paraId="6DC6D116" w14:textId="77777777" w:rsidTr="00831485">
        <w:tc>
          <w:tcPr>
            <w:tcW w:w="4050" w:type="dxa"/>
            <w:shd w:val="clear" w:color="auto" w:fill="auto"/>
          </w:tcPr>
          <w:p w14:paraId="77985DBE" w14:textId="547B3CA6" w:rsidR="006F5F9B" w:rsidRPr="00257331" w:rsidRDefault="006F5F9B" w:rsidP="002573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F4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2B513A5C" w14:textId="77777777" w:rsidR="006F5F9B" w:rsidRPr="0062394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638AA78" w14:textId="3590CC7B" w:rsidR="006F5F9B" w:rsidRPr="000517F8" w:rsidRDefault="00570A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375,588</w:t>
            </w:r>
          </w:p>
        </w:tc>
        <w:tc>
          <w:tcPr>
            <w:tcW w:w="270" w:type="dxa"/>
          </w:tcPr>
          <w:p w14:paraId="26F0AFA3" w14:textId="77777777" w:rsidR="006F5F9B" w:rsidRPr="00AB6D6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8EC538" w14:textId="4433A259" w:rsidR="006F5F9B" w:rsidRPr="00AB6D6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5,372</w:t>
            </w:r>
          </w:p>
        </w:tc>
        <w:tc>
          <w:tcPr>
            <w:tcW w:w="270" w:type="dxa"/>
          </w:tcPr>
          <w:p w14:paraId="523100B6" w14:textId="77777777"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CF51A43" w14:textId="1E3188DB" w:rsidR="006F5F9B" w:rsidRPr="00AB6D66" w:rsidRDefault="00570A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21FD5582" w14:textId="77777777" w:rsidR="006F5F9B" w:rsidRPr="00AB6D6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C6158D" w14:textId="25E77544" w:rsidR="006F5F9B" w:rsidRPr="00AB6D66" w:rsidRDefault="00570A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77,696</w:t>
            </w:r>
          </w:p>
        </w:tc>
        <w:tc>
          <w:tcPr>
            <w:tcW w:w="270" w:type="dxa"/>
          </w:tcPr>
          <w:p w14:paraId="603573F9" w14:textId="77777777"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AF08AC" w14:textId="370CFEB1" w:rsidR="006F5F9B" w:rsidRPr="00AB6D6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66,541</w:t>
            </w:r>
          </w:p>
        </w:tc>
        <w:tc>
          <w:tcPr>
            <w:tcW w:w="270" w:type="dxa"/>
          </w:tcPr>
          <w:p w14:paraId="3EEC99EF" w14:textId="77777777"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DA2B96" w14:textId="5CF596C4" w:rsidR="006F5F9B" w:rsidRPr="00AB6D66" w:rsidRDefault="00570A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149,973</w:t>
            </w:r>
          </w:p>
        </w:tc>
      </w:tr>
    </w:tbl>
    <w:p w14:paraId="426753A7" w14:textId="77777777" w:rsidR="00210D7A" w:rsidRDefault="00210D7A" w:rsidP="00210D7A">
      <w:pPr>
        <w:rPr>
          <w:lang w:eastAsia="x-none"/>
        </w:rPr>
        <w:sectPr w:rsidR="00210D7A" w:rsidSect="00EB002E">
          <w:headerReference w:type="default" r:id="rId15"/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1260"/>
        <w:gridCol w:w="270"/>
        <w:gridCol w:w="1260"/>
        <w:gridCol w:w="270"/>
        <w:gridCol w:w="1260"/>
      </w:tblGrid>
      <w:tr w:rsidR="006373C1" w:rsidRPr="00623946" w14:paraId="0300FC9C" w14:textId="77777777" w:rsidTr="006373C1">
        <w:trPr>
          <w:trHeight w:val="182"/>
          <w:tblHeader/>
        </w:trPr>
        <w:tc>
          <w:tcPr>
            <w:tcW w:w="3960" w:type="dxa"/>
          </w:tcPr>
          <w:p w14:paraId="1101178B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0FC38" w14:textId="77777777" w:rsidR="006373C1" w:rsidRPr="00AC49C7" w:rsidRDefault="006373C1" w:rsidP="004B04B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4508F08C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6373C1" w:rsidRPr="00623946" w14:paraId="6B7FB642" w14:textId="77777777" w:rsidTr="002754C8">
        <w:trPr>
          <w:trHeight w:val="830"/>
          <w:tblHeader/>
        </w:trPr>
        <w:tc>
          <w:tcPr>
            <w:tcW w:w="3960" w:type="dxa"/>
          </w:tcPr>
          <w:p w14:paraId="57E7A6AA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F1B83A" w14:textId="77777777" w:rsidR="006373C1" w:rsidRPr="00AC49C7" w:rsidRDefault="002754C8" w:rsidP="002754C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10356C34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6C84C65A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BA6521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AC49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5C67555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9902F9F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373C1" w:rsidRPr="00623946" w14:paraId="07AA6982" w14:textId="77777777" w:rsidTr="004B04BF">
        <w:tc>
          <w:tcPr>
            <w:tcW w:w="3960" w:type="dxa"/>
          </w:tcPr>
          <w:p w14:paraId="1D7FF777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4562E0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6DEF12A0" w14:textId="77777777" w:rsidR="006373C1" w:rsidRPr="00AC49C7" w:rsidRDefault="006373C1" w:rsidP="0063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373C1" w:rsidRPr="009C632E" w14:paraId="06492E8F" w14:textId="77777777" w:rsidTr="006373C1">
        <w:tc>
          <w:tcPr>
            <w:tcW w:w="3960" w:type="dxa"/>
          </w:tcPr>
          <w:p w14:paraId="2F9E4A90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669F41D7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DB28B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74561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D6DA2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3C00F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EBE1FB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632E" w:rsidRPr="008E75AA" w14:paraId="03920509" w14:textId="77777777" w:rsidTr="009C632E">
        <w:tc>
          <w:tcPr>
            <w:tcW w:w="3960" w:type="dxa"/>
            <w:shd w:val="clear" w:color="auto" w:fill="auto"/>
          </w:tcPr>
          <w:p w14:paraId="408BC54B" w14:textId="0FE96053" w:rsidR="009C632E" w:rsidRPr="008E75AA" w:rsidRDefault="009C632E" w:rsidP="009C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75A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E75A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8E7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E7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D1CA191" w14:textId="77777777" w:rsidR="009C632E" w:rsidRPr="008E75AA" w:rsidRDefault="009C632E" w:rsidP="009C632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6F10EA" w14:textId="4C464627" w:rsidR="009C632E" w:rsidRPr="008E75AA" w:rsidRDefault="009C632E" w:rsidP="009C632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E75AA">
              <w:rPr>
                <w:rFonts w:asciiTheme="majorBidi" w:hAnsiTheme="majorBidi" w:cstheme="majorBidi"/>
                <w:sz w:val="30"/>
                <w:szCs w:val="30"/>
              </w:rPr>
              <w:t>11,169</w:t>
            </w:r>
          </w:p>
        </w:tc>
        <w:tc>
          <w:tcPr>
            <w:tcW w:w="270" w:type="dxa"/>
          </w:tcPr>
          <w:p w14:paraId="65E8C7A8" w14:textId="77777777" w:rsidR="009C632E" w:rsidRPr="008E75AA" w:rsidRDefault="009C632E" w:rsidP="009C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07264" w14:textId="35136A6D" w:rsidR="009C632E" w:rsidRPr="008E75AA" w:rsidRDefault="009C632E" w:rsidP="009C632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AA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7971318E" w14:textId="77777777" w:rsidR="009C632E" w:rsidRPr="008E75AA" w:rsidRDefault="009C632E" w:rsidP="009C632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86FC84" w14:textId="611248C8" w:rsidR="009C632E" w:rsidRPr="008E75AA" w:rsidRDefault="009C632E" w:rsidP="009C632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75AA">
              <w:rPr>
                <w:rFonts w:asciiTheme="majorBidi" w:hAnsiTheme="majorBidi" w:cstheme="majorBidi"/>
                <w:sz w:val="30"/>
                <w:szCs w:val="30"/>
              </w:rPr>
              <w:t>11,624</w:t>
            </w:r>
          </w:p>
        </w:tc>
      </w:tr>
      <w:tr w:rsidR="009C632E" w:rsidRPr="009C632E" w14:paraId="2D00B8A5" w14:textId="77777777" w:rsidTr="009C632E">
        <w:tc>
          <w:tcPr>
            <w:tcW w:w="3960" w:type="dxa"/>
          </w:tcPr>
          <w:p w14:paraId="0E2E5695" w14:textId="4456C08F" w:rsidR="009C632E" w:rsidRPr="009C632E" w:rsidRDefault="009C632E" w:rsidP="009C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32E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9C632E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990" w:type="dxa"/>
          </w:tcPr>
          <w:p w14:paraId="22BC4F7F" w14:textId="77777777" w:rsidR="009C632E" w:rsidRPr="009C632E" w:rsidRDefault="009C632E" w:rsidP="009C63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428BE9" w14:textId="7EF799B8" w:rsidR="009C632E" w:rsidRPr="009C632E" w:rsidRDefault="009C632E" w:rsidP="009C632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C632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70" w:type="dxa"/>
          </w:tcPr>
          <w:p w14:paraId="6CFE3C23" w14:textId="77777777" w:rsidR="009C632E" w:rsidRPr="009C632E" w:rsidRDefault="009C632E" w:rsidP="009C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560A64" w14:textId="1FF1DD97" w:rsidR="009C632E" w:rsidRPr="009C632E" w:rsidRDefault="009C632E" w:rsidP="009C632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2FD98BF3" w14:textId="77777777" w:rsidR="009C632E" w:rsidRPr="009C632E" w:rsidRDefault="009C632E" w:rsidP="009C63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DAB93A" w14:textId="420B62C9" w:rsidR="009C632E" w:rsidRPr="009C632E" w:rsidRDefault="009C632E" w:rsidP="009C632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9C632E" w:rsidRPr="009C632E" w14:paraId="1ECC347D" w14:textId="77777777" w:rsidTr="009C632E">
        <w:tc>
          <w:tcPr>
            <w:tcW w:w="3960" w:type="dxa"/>
          </w:tcPr>
          <w:p w14:paraId="77A8F89E" w14:textId="49D99901" w:rsidR="009C632E" w:rsidRPr="009C632E" w:rsidRDefault="009C632E" w:rsidP="009C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32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2856C441" w14:textId="77777777" w:rsidR="009C632E" w:rsidRPr="009C632E" w:rsidRDefault="009C632E" w:rsidP="009C63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3B3B906" w14:textId="3BCF88FD" w:rsidR="009C632E" w:rsidRPr="009C632E" w:rsidRDefault="009C632E" w:rsidP="009C632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C632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9C632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9C6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,026)</w:t>
            </w:r>
          </w:p>
        </w:tc>
        <w:tc>
          <w:tcPr>
            <w:tcW w:w="270" w:type="dxa"/>
          </w:tcPr>
          <w:p w14:paraId="40CDD2A0" w14:textId="77777777" w:rsidR="009C632E" w:rsidRPr="009C632E" w:rsidRDefault="009C632E" w:rsidP="009C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162DDA" w14:textId="23C732A5" w:rsidR="009C632E" w:rsidRPr="009C632E" w:rsidRDefault="009C632E" w:rsidP="009C632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E9C2FB" w14:textId="77777777" w:rsidR="009C632E" w:rsidRPr="009C632E" w:rsidRDefault="009C632E" w:rsidP="009C63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EA1FA1" w14:textId="2BEEAA87" w:rsidR="009C632E" w:rsidRPr="009C632E" w:rsidRDefault="009C632E" w:rsidP="009C632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sz w:val="30"/>
                <w:szCs w:val="30"/>
              </w:rPr>
              <w:t>(1,026)</w:t>
            </w:r>
          </w:p>
        </w:tc>
      </w:tr>
      <w:tr w:rsidR="009C632E" w:rsidRPr="009C632E" w14:paraId="7F846575" w14:textId="77777777" w:rsidTr="006373C1">
        <w:tc>
          <w:tcPr>
            <w:tcW w:w="3960" w:type="dxa"/>
            <w:shd w:val="clear" w:color="auto" w:fill="auto"/>
          </w:tcPr>
          <w:p w14:paraId="0FB84BDD" w14:textId="2806F59B" w:rsidR="009C632E" w:rsidRPr="009C632E" w:rsidRDefault="009C632E" w:rsidP="009C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="00B36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36B51"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="00B36B51"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="00B36B51"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36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2C43206C" w14:textId="77777777" w:rsidR="009C632E" w:rsidRPr="009C632E" w:rsidRDefault="009C632E" w:rsidP="009C632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3F9F7C" w14:textId="42208126" w:rsidR="009C632E" w:rsidRPr="009C632E" w:rsidRDefault="009C632E" w:rsidP="009C632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10,260</w:t>
            </w:r>
          </w:p>
        </w:tc>
        <w:tc>
          <w:tcPr>
            <w:tcW w:w="270" w:type="dxa"/>
          </w:tcPr>
          <w:p w14:paraId="71D62020" w14:textId="77777777" w:rsidR="009C632E" w:rsidRPr="009C632E" w:rsidRDefault="009C632E" w:rsidP="009C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9B61CA" w14:textId="59692915" w:rsidR="009C632E" w:rsidRPr="009C632E" w:rsidRDefault="009C632E" w:rsidP="009C632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6A034717" w14:textId="77777777" w:rsidR="009C632E" w:rsidRPr="009C632E" w:rsidRDefault="009C632E" w:rsidP="009C632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CB2CDA" w14:textId="3C962D2A" w:rsidR="009C632E" w:rsidRPr="009C632E" w:rsidRDefault="009C632E" w:rsidP="009C632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10,799</w:t>
            </w:r>
          </w:p>
        </w:tc>
      </w:tr>
      <w:tr w:rsidR="006373C1" w:rsidRPr="009C632E" w14:paraId="50FFADCB" w14:textId="77777777" w:rsidTr="006373C1">
        <w:tc>
          <w:tcPr>
            <w:tcW w:w="3960" w:type="dxa"/>
            <w:shd w:val="clear" w:color="auto" w:fill="auto"/>
          </w:tcPr>
          <w:p w14:paraId="15353789" w14:textId="76CFCECD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632E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9C632E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</w:t>
            </w:r>
            <w:r w:rsidR="004001CF" w:rsidRPr="009C632E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5A04A54" w14:textId="77777777" w:rsidR="006373C1" w:rsidRPr="009C632E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503DE6" w14:textId="18D8DDCC" w:rsidR="006373C1" w:rsidRPr="009C632E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638209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0792C" w14:textId="1E089C44" w:rsidR="006373C1" w:rsidRPr="009C632E" w:rsidRDefault="008C60B4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1DB56806" w14:textId="77777777" w:rsidR="006373C1" w:rsidRPr="009C632E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647C41" w14:textId="69D6B45C" w:rsidR="006373C1" w:rsidRPr="009C632E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4001CF" w:rsidRPr="009C632E" w14:paraId="470DCE07" w14:textId="77777777" w:rsidTr="006373C1">
        <w:tc>
          <w:tcPr>
            <w:tcW w:w="3960" w:type="dxa"/>
            <w:shd w:val="clear" w:color="auto" w:fill="auto"/>
          </w:tcPr>
          <w:p w14:paraId="76BCF895" w14:textId="7888E247" w:rsidR="004001CF" w:rsidRPr="009C632E" w:rsidRDefault="00A25789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4A996A28" w14:textId="77777777" w:rsidR="004001CF" w:rsidRPr="009C632E" w:rsidRDefault="004001CF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8A6E73" w14:textId="543FED20" w:rsidR="004001CF" w:rsidRPr="009C632E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70" w:type="dxa"/>
          </w:tcPr>
          <w:p w14:paraId="2BBC1D87" w14:textId="77777777" w:rsidR="004001CF" w:rsidRPr="009C632E" w:rsidRDefault="004001CF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C57F4F" w14:textId="4557D8FF" w:rsidR="004001CF" w:rsidRPr="009C632E" w:rsidRDefault="008C60B4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(827)</w:t>
            </w:r>
          </w:p>
        </w:tc>
        <w:tc>
          <w:tcPr>
            <w:tcW w:w="270" w:type="dxa"/>
          </w:tcPr>
          <w:p w14:paraId="35B1ED8A" w14:textId="77777777" w:rsidR="004001CF" w:rsidRPr="009C632E" w:rsidRDefault="004001CF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F29A15" w14:textId="6CD21558" w:rsidR="004001CF" w:rsidRPr="009C632E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3C1" w:rsidRPr="00623946" w14:paraId="5A889362" w14:textId="77777777" w:rsidTr="006373C1">
        <w:tc>
          <w:tcPr>
            <w:tcW w:w="3960" w:type="dxa"/>
            <w:shd w:val="clear" w:color="auto" w:fill="auto"/>
          </w:tcPr>
          <w:p w14:paraId="7BBB18F6" w14:textId="011F0E41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D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53B99BDD" w14:textId="77777777" w:rsidR="006373C1" w:rsidRPr="009C632E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D48ED" w14:textId="38373E1F" w:rsidR="006373C1" w:rsidRPr="009C632E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11,087</w:t>
            </w:r>
          </w:p>
        </w:tc>
        <w:tc>
          <w:tcPr>
            <w:tcW w:w="270" w:type="dxa"/>
          </w:tcPr>
          <w:p w14:paraId="37036532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4DF261" w14:textId="562C87E0" w:rsidR="006373C1" w:rsidRPr="009C632E" w:rsidRDefault="008C60B4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82418" w14:textId="77777777" w:rsidR="006373C1" w:rsidRPr="009C632E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D70AE" w14:textId="0C89F991" w:rsidR="006373C1" w:rsidRPr="009D6B1D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11,087</w:t>
            </w:r>
          </w:p>
        </w:tc>
      </w:tr>
      <w:tr w:rsidR="006373C1" w:rsidRPr="006C637B" w14:paraId="75E4AF57" w14:textId="77777777" w:rsidTr="006373C1">
        <w:tc>
          <w:tcPr>
            <w:tcW w:w="3960" w:type="dxa"/>
            <w:shd w:val="clear" w:color="auto" w:fill="auto"/>
          </w:tcPr>
          <w:p w14:paraId="448B0994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4FB5560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06F8D9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8586C7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907A5A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B2A47D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5D286D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373C1" w:rsidRPr="00623946" w14:paraId="12913002" w14:textId="77777777" w:rsidTr="006373C1">
        <w:tc>
          <w:tcPr>
            <w:tcW w:w="3960" w:type="dxa"/>
            <w:shd w:val="clear" w:color="auto" w:fill="auto"/>
          </w:tcPr>
          <w:p w14:paraId="6127A353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0" w:type="dxa"/>
          </w:tcPr>
          <w:p w14:paraId="48B197C5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183AA1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E1911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646E35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4903E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E5BB6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7DA0" w:rsidRPr="000D7DA0" w14:paraId="7EC7949D" w14:textId="77777777" w:rsidTr="000D7DA0">
        <w:tc>
          <w:tcPr>
            <w:tcW w:w="3960" w:type="dxa"/>
            <w:shd w:val="clear" w:color="auto" w:fill="auto"/>
          </w:tcPr>
          <w:p w14:paraId="66EB7CDD" w14:textId="0E1278DF" w:rsidR="000D7DA0" w:rsidRPr="000D7DA0" w:rsidRDefault="000D7DA0" w:rsidP="000D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D7D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D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D7DA0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990" w:type="dxa"/>
          </w:tcPr>
          <w:p w14:paraId="732216B4" w14:textId="77777777" w:rsidR="000D7DA0" w:rsidRPr="000D7DA0" w:rsidRDefault="000D7DA0" w:rsidP="000D7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CDF138" w14:textId="60615B98" w:rsidR="000D7DA0" w:rsidRPr="000D7DA0" w:rsidRDefault="000D7DA0" w:rsidP="000D7D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D7DA0">
              <w:rPr>
                <w:rFonts w:asciiTheme="majorBidi" w:hAnsiTheme="majorBidi" w:cstheme="majorBidi"/>
                <w:sz w:val="30"/>
                <w:szCs w:val="30"/>
              </w:rPr>
              <w:t>7,997</w:t>
            </w:r>
          </w:p>
        </w:tc>
        <w:tc>
          <w:tcPr>
            <w:tcW w:w="270" w:type="dxa"/>
          </w:tcPr>
          <w:p w14:paraId="60ABFF08" w14:textId="77777777" w:rsidR="000D7DA0" w:rsidRPr="000D7DA0" w:rsidRDefault="000D7DA0" w:rsidP="000D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3C254" w14:textId="359C7D8F" w:rsidR="000D7DA0" w:rsidRPr="000D7DA0" w:rsidRDefault="000D7DA0" w:rsidP="000D7D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D7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22E3FD" w14:textId="77777777" w:rsidR="000D7DA0" w:rsidRPr="000D7DA0" w:rsidRDefault="000D7DA0" w:rsidP="000D7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9121B8" w14:textId="6D228BA7" w:rsidR="000D7DA0" w:rsidRPr="000D7DA0" w:rsidRDefault="000D7DA0" w:rsidP="000D7D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D7DA0">
              <w:rPr>
                <w:rFonts w:asciiTheme="majorBidi" w:hAnsiTheme="majorBidi" w:cstheme="majorBidi"/>
                <w:sz w:val="30"/>
                <w:szCs w:val="30"/>
              </w:rPr>
              <w:t>7,997</w:t>
            </w:r>
          </w:p>
        </w:tc>
      </w:tr>
      <w:tr w:rsidR="000D7DA0" w:rsidRPr="00623946" w14:paraId="2F0681B1" w14:textId="77777777" w:rsidTr="000D7DA0">
        <w:tc>
          <w:tcPr>
            <w:tcW w:w="3960" w:type="dxa"/>
            <w:shd w:val="clear" w:color="auto" w:fill="auto"/>
          </w:tcPr>
          <w:p w14:paraId="527F88B3" w14:textId="7F1CD64F" w:rsidR="000D7DA0" w:rsidRPr="00AC49C7" w:rsidRDefault="000D7DA0" w:rsidP="000D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1AC2521" w14:textId="731A7FC6" w:rsidR="000D7DA0" w:rsidRPr="001443A0" w:rsidRDefault="000D7DA0" w:rsidP="000D7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3969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4191E42" w14:textId="0C445D43" w:rsidR="000D7DA0" w:rsidRPr="00AC49C7" w:rsidRDefault="000D7DA0" w:rsidP="000D7D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12AA9775" w14:textId="77777777" w:rsidR="000D7DA0" w:rsidRPr="00AC49C7" w:rsidRDefault="000D7DA0" w:rsidP="000D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126F1" w14:textId="4EEFBBD0" w:rsidR="000D7DA0" w:rsidRPr="00AC49C7" w:rsidRDefault="000D7DA0" w:rsidP="000D7D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BFB14F" w14:textId="77777777" w:rsidR="000D7DA0" w:rsidRPr="00AC49C7" w:rsidRDefault="000D7DA0" w:rsidP="000D7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0201A8" w14:textId="01DB65AB" w:rsidR="000D7DA0" w:rsidRPr="00AC49C7" w:rsidRDefault="000D7DA0" w:rsidP="000D7D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</w:tr>
      <w:tr w:rsidR="000D7DA0" w:rsidRPr="00623946" w14:paraId="1C3E040B" w14:textId="77777777" w:rsidTr="000D7DA0">
        <w:tc>
          <w:tcPr>
            <w:tcW w:w="3960" w:type="dxa"/>
            <w:shd w:val="clear" w:color="auto" w:fill="auto"/>
          </w:tcPr>
          <w:p w14:paraId="606BBD70" w14:textId="58D8002D" w:rsidR="000D7DA0" w:rsidRPr="00AC49C7" w:rsidRDefault="000D7DA0" w:rsidP="000D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204F5139" w14:textId="77777777" w:rsidR="000D7DA0" w:rsidRPr="00AC49C7" w:rsidRDefault="000D7DA0" w:rsidP="000D7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EBC1E3" w14:textId="718B9AE2" w:rsidR="000D7DA0" w:rsidRPr="00AC49C7" w:rsidRDefault="000D7DA0" w:rsidP="000D7D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(686)</w:t>
            </w:r>
          </w:p>
        </w:tc>
        <w:tc>
          <w:tcPr>
            <w:tcW w:w="270" w:type="dxa"/>
          </w:tcPr>
          <w:p w14:paraId="7879F48F" w14:textId="77777777" w:rsidR="000D7DA0" w:rsidRPr="00AC49C7" w:rsidRDefault="000D7DA0" w:rsidP="000D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A7FCA5" w14:textId="13C1CD76" w:rsidR="000D7DA0" w:rsidRPr="00AC49C7" w:rsidRDefault="000D7DA0" w:rsidP="000D7D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82E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9438F5" w14:textId="77777777" w:rsidR="000D7DA0" w:rsidRPr="00AC49C7" w:rsidRDefault="000D7DA0" w:rsidP="000D7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59E1F4" w14:textId="0CF3D700" w:rsidR="000D7DA0" w:rsidRPr="00AC49C7" w:rsidRDefault="000D7DA0" w:rsidP="000D7D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(686)</w:t>
            </w:r>
          </w:p>
        </w:tc>
      </w:tr>
      <w:tr w:rsidR="000D7DA0" w:rsidRPr="00623946" w14:paraId="4A57AC21" w14:textId="77777777" w:rsidTr="006373C1">
        <w:tc>
          <w:tcPr>
            <w:tcW w:w="3960" w:type="dxa"/>
            <w:shd w:val="clear" w:color="auto" w:fill="auto"/>
          </w:tcPr>
          <w:p w14:paraId="27AA404A" w14:textId="5FE6AEE0" w:rsidR="000D7DA0" w:rsidRPr="00AC49C7" w:rsidRDefault="000D7DA0" w:rsidP="000D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="00AE00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E00BE"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AE00BE"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E00BE"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AE00BE"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E00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49711A51" w14:textId="77777777" w:rsidR="000D7DA0" w:rsidRPr="00AC49C7" w:rsidRDefault="000D7DA0" w:rsidP="000D7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0B818D" w14:textId="273A09AE" w:rsidR="000D7DA0" w:rsidRPr="00AC49C7" w:rsidRDefault="000D7DA0" w:rsidP="000D7D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8,648</w:t>
            </w:r>
          </w:p>
        </w:tc>
        <w:tc>
          <w:tcPr>
            <w:tcW w:w="270" w:type="dxa"/>
          </w:tcPr>
          <w:p w14:paraId="3B75B5D2" w14:textId="77777777" w:rsidR="000D7DA0" w:rsidRPr="00AC49C7" w:rsidRDefault="000D7DA0" w:rsidP="000D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CD0A96" w14:textId="1A3B1E0C" w:rsidR="000D7DA0" w:rsidRPr="00AC49C7" w:rsidRDefault="000D7DA0" w:rsidP="000D7D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BF968" w14:textId="77777777" w:rsidR="000D7DA0" w:rsidRPr="00AC49C7" w:rsidRDefault="000D7DA0" w:rsidP="000D7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3BC741" w14:textId="35CA5531" w:rsidR="000D7DA0" w:rsidRPr="00AC49C7" w:rsidRDefault="000D7DA0" w:rsidP="000D7D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8,648</w:t>
            </w:r>
          </w:p>
        </w:tc>
      </w:tr>
      <w:tr w:rsidR="006373C1" w:rsidRPr="00623946" w14:paraId="2C05E19F" w14:textId="77777777" w:rsidTr="006373C1">
        <w:tc>
          <w:tcPr>
            <w:tcW w:w="3960" w:type="dxa"/>
            <w:shd w:val="clear" w:color="auto" w:fill="auto"/>
          </w:tcPr>
          <w:p w14:paraId="20734B94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227323A" w14:textId="7CAE7F7F" w:rsidR="006373C1" w:rsidRPr="00AC49C7" w:rsidRDefault="00B003C2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C49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3969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34BE9D28" w14:textId="6F90D0FF" w:rsidR="006373C1" w:rsidRPr="00AC49C7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270" w:type="dxa"/>
          </w:tcPr>
          <w:p w14:paraId="0F9FE951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C6947B" w14:textId="21AECC29" w:rsidR="006373C1" w:rsidRPr="00AC49C7" w:rsidRDefault="008C60B4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AF42C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B60C62" w14:textId="44F30B03" w:rsidR="006373C1" w:rsidRPr="00AC49C7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</w:tr>
      <w:tr w:rsidR="006373C1" w:rsidRPr="00623946" w14:paraId="40EB269D" w14:textId="77777777" w:rsidTr="006373C1">
        <w:tc>
          <w:tcPr>
            <w:tcW w:w="3960" w:type="dxa"/>
            <w:shd w:val="clear" w:color="auto" w:fill="auto"/>
          </w:tcPr>
          <w:p w14:paraId="78AD5851" w14:textId="5937EF88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B2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2D22072D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A049F" w14:textId="6FCD0A63" w:rsidR="006373C1" w:rsidRPr="00AC49C7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9,968</w:t>
            </w:r>
          </w:p>
        </w:tc>
        <w:tc>
          <w:tcPr>
            <w:tcW w:w="270" w:type="dxa"/>
          </w:tcPr>
          <w:p w14:paraId="1D0FEEE0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4BDA2D" w14:textId="281479AB" w:rsidR="006373C1" w:rsidRPr="00AC49C7" w:rsidRDefault="008C60B4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FD98D0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C1A56" w14:textId="4766DA50" w:rsidR="006373C1" w:rsidRPr="00AC49C7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9,968</w:t>
            </w:r>
          </w:p>
        </w:tc>
      </w:tr>
      <w:tr w:rsidR="006373C1" w:rsidRPr="006C637B" w14:paraId="59F8A98D" w14:textId="77777777" w:rsidTr="006373C1">
        <w:tc>
          <w:tcPr>
            <w:tcW w:w="3960" w:type="dxa"/>
            <w:shd w:val="clear" w:color="auto" w:fill="auto"/>
          </w:tcPr>
          <w:p w14:paraId="183538EB" w14:textId="77777777" w:rsidR="006373C1" w:rsidRPr="006C637B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CD547B7" w14:textId="77777777" w:rsidR="006373C1" w:rsidRPr="006C637B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2D2819" w14:textId="77777777" w:rsidR="006373C1" w:rsidRPr="006C637B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682126" w14:textId="77777777" w:rsidR="006373C1" w:rsidRPr="006C637B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CC6F06" w14:textId="77777777" w:rsidR="006373C1" w:rsidRPr="006C637B" w:rsidRDefault="006373C1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CBDFD7" w14:textId="77777777" w:rsidR="006373C1" w:rsidRPr="006C637B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5730D2" w14:textId="77777777" w:rsidR="006373C1" w:rsidRPr="006C637B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373C1" w:rsidRPr="00623946" w14:paraId="2CBB457E" w14:textId="77777777" w:rsidTr="0062587C">
        <w:tc>
          <w:tcPr>
            <w:tcW w:w="3960" w:type="dxa"/>
            <w:shd w:val="clear" w:color="auto" w:fill="auto"/>
          </w:tcPr>
          <w:p w14:paraId="338D6815" w14:textId="77777777" w:rsidR="006373C1" w:rsidRPr="0062394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2DEA9A5" w14:textId="77777777"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1F0BBD" w14:textId="77777777" w:rsidR="006373C1" w:rsidRPr="00623946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2219D" w14:textId="77777777" w:rsidR="006373C1" w:rsidRPr="0062394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A0303E" w14:textId="77777777" w:rsidR="006373C1" w:rsidRPr="00623946" w:rsidRDefault="006373C1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79ACF" w14:textId="77777777"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AABA56" w14:textId="77777777" w:rsidR="006373C1" w:rsidRPr="00623946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687A" w:rsidRPr="00623946" w14:paraId="756B5282" w14:textId="77777777" w:rsidTr="0062587C">
        <w:tc>
          <w:tcPr>
            <w:tcW w:w="3960" w:type="dxa"/>
            <w:shd w:val="clear" w:color="auto" w:fill="auto"/>
          </w:tcPr>
          <w:p w14:paraId="2765BADB" w14:textId="3D376FF2" w:rsidR="007C687A" w:rsidRPr="00257331" w:rsidRDefault="007C687A" w:rsidP="007C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04BE335C" w14:textId="77777777" w:rsidR="007C687A" w:rsidRPr="00623946" w:rsidRDefault="007C687A" w:rsidP="007C68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FC5150F" w14:textId="144CD359" w:rsidR="007C687A" w:rsidRPr="00AB6D66" w:rsidRDefault="007C687A" w:rsidP="007C68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1,612</w:t>
            </w:r>
          </w:p>
        </w:tc>
        <w:tc>
          <w:tcPr>
            <w:tcW w:w="270" w:type="dxa"/>
          </w:tcPr>
          <w:p w14:paraId="16C5A29D" w14:textId="77777777" w:rsidR="007C687A" w:rsidRPr="00AB6D66" w:rsidRDefault="007C687A" w:rsidP="007C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FC236C" w14:textId="698DBEA6" w:rsidR="007C687A" w:rsidRPr="00AB6D66" w:rsidRDefault="007C687A" w:rsidP="007C687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01E7BD88" w14:textId="77777777" w:rsidR="007C687A" w:rsidRPr="00AB6D66" w:rsidRDefault="007C687A" w:rsidP="007C68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25EAEF9" w14:textId="5C48D6B4" w:rsidR="007C687A" w:rsidRPr="00AB6D66" w:rsidRDefault="007C687A" w:rsidP="007C68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</w:tr>
      <w:tr w:rsidR="006373C1" w:rsidRPr="00623946" w14:paraId="0A5A68F9" w14:textId="77777777" w:rsidTr="0062587C">
        <w:tc>
          <w:tcPr>
            <w:tcW w:w="3960" w:type="dxa"/>
            <w:shd w:val="clear" w:color="auto" w:fill="auto"/>
          </w:tcPr>
          <w:p w14:paraId="31494415" w14:textId="74468FD3" w:rsidR="006373C1" w:rsidRPr="00257331" w:rsidRDefault="006373C1" w:rsidP="004B0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C68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62C5A109" w14:textId="77777777"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BFB414" w14:textId="05802613" w:rsidR="006373C1" w:rsidRPr="00AB6D66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</w:t>
            </w:r>
          </w:p>
        </w:tc>
        <w:tc>
          <w:tcPr>
            <w:tcW w:w="270" w:type="dxa"/>
          </w:tcPr>
          <w:p w14:paraId="1F6C4CFE" w14:textId="77777777" w:rsidR="006373C1" w:rsidRPr="00AB6D6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8D26B11" w14:textId="204165EB" w:rsidR="006373C1" w:rsidRPr="00AB6D66" w:rsidRDefault="008C60B4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226E4" w14:textId="77777777" w:rsidR="006373C1" w:rsidRPr="00AB6D6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7AF01D" w14:textId="54AE1C65" w:rsidR="006373C1" w:rsidRPr="00AB6D66" w:rsidRDefault="008C60B4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</w:t>
            </w:r>
          </w:p>
        </w:tc>
      </w:tr>
    </w:tbl>
    <w:p w14:paraId="30E6D2A0" w14:textId="6031B4DA" w:rsidR="006A6710" w:rsidRDefault="006A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DF405E1" w14:textId="77777777" w:rsidR="006A6710" w:rsidRDefault="006A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E27B951" w14:textId="33CC1D42" w:rsidR="00EF5D5B" w:rsidRPr="00EF5D5B" w:rsidRDefault="00EF5D5B" w:rsidP="00F8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2186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และสินทรัพย์ไม่มีตัวตนที่มีอายุ</w:t>
      </w:r>
      <w:r w:rsidR="00A43C12">
        <w:rPr>
          <w:rFonts w:asciiTheme="majorBidi" w:hAnsiTheme="majorBidi" w:cstheme="majorBidi"/>
          <w:i/>
          <w:iCs/>
          <w:sz w:val="30"/>
          <w:szCs w:val="30"/>
        </w:rPr>
        <w:br/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การใช้ประโยชน์ไม่ทราบแน่</w:t>
      </w:r>
      <w:r w:rsidR="00983552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นอน</w:t>
      </w:r>
    </w:p>
    <w:p w14:paraId="34FD478C" w14:textId="77777777" w:rsidR="00EF5D5B" w:rsidRPr="00130ACB" w:rsidRDefault="00EF5D5B" w:rsidP="00EF5D5B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</w:rPr>
      </w:pPr>
    </w:p>
    <w:p w14:paraId="73AE87A5" w14:textId="022F5521" w:rsidR="00EF5D5B" w:rsidRPr="00EF5D5B" w:rsidRDefault="00EF5D5B" w:rsidP="00EF5D5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4B9A">
        <w:rPr>
          <w:rFonts w:asciiTheme="majorBidi" w:hAnsiTheme="majorBidi" w:cstheme="majorBidi"/>
          <w:spacing w:val="-4"/>
          <w:sz w:val="30"/>
          <w:szCs w:val="30"/>
          <w:cs/>
        </w:rPr>
        <w:t>เพื่อวัตถุประสงค์ในการทดสอบการด้อยค่า ค่าความนิยม</w:t>
      </w:r>
      <w:r w:rsidR="00F875D0" w:rsidRPr="00D54B9A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F875D0" w:rsidRPr="00D54B9A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สินทรัพย์ไม่มีตัวตน</w:t>
      </w:r>
      <w:r w:rsidR="00F875D0" w:rsidRPr="00D54B9A">
        <w:rPr>
          <w:rFonts w:asciiTheme="majorBidi" w:hAnsiTheme="majorBidi"/>
          <w:spacing w:val="-4"/>
          <w:sz w:val="30"/>
          <w:szCs w:val="30"/>
          <w:cs/>
        </w:rPr>
        <w:t>ที่มีอายุการการใช้ประโยชน์ไม่ทราบ</w:t>
      </w:r>
      <w:r w:rsidR="00F875D0" w:rsidRPr="00F875D0">
        <w:rPr>
          <w:rFonts w:asciiTheme="majorBidi" w:hAnsiTheme="majorBidi"/>
          <w:sz w:val="30"/>
          <w:szCs w:val="30"/>
          <w:cs/>
        </w:rPr>
        <w:t>แน่</w:t>
      </w:r>
      <w:r w:rsidR="00983552">
        <w:rPr>
          <w:rFonts w:asciiTheme="majorBidi" w:hAnsiTheme="majorBidi" w:hint="cs"/>
          <w:sz w:val="30"/>
          <w:szCs w:val="30"/>
          <w:cs/>
        </w:rPr>
        <w:t>นอน</w:t>
      </w:r>
      <w:r w:rsidR="00D92A47">
        <w:rPr>
          <w:rFonts w:asciiTheme="majorBidi" w:hAnsiTheme="majorBidi" w:hint="cs"/>
          <w:sz w:val="30"/>
          <w:szCs w:val="30"/>
          <w:cs/>
        </w:rPr>
        <w:t>ซึ่ง</w:t>
      </w:r>
      <w:r w:rsidR="00D92A47" w:rsidRPr="00D92A47">
        <w:rPr>
          <w:rFonts w:asciiTheme="majorBidi" w:hAnsiTheme="majorBidi"/>
          <w:sz w:val="30"/>
          <w:szCs w:val="30"/>
          <w:cs/>
        </w:rPr>
        <w:t xml:space="preserve">เป็นเครื่องหมายการค้า </w:t>
      </w:r>
      <w:r w:rsidRPr="00EF5D5B">
        <w:rPr>
          <w:rFonts w:asciiTheme="majorBidi" w:hAnsiTheme="majorBidi" w:cstheme="majorBidi"/>
          <w:sz w:val="30"/>
          <w:szCs w:val="30"/>
          <w:cs/>
        </w:rPr>
        <w:t>ได้ถูกปันส่วนให้กับหน่วยสินทรัพย์ที่ก่อให้เกิดเงินสดของกลุ่มบริษัท</w:t>
      </w:r>
      <w:r w:rsidR="00F875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D5B">
        <w:rPr>
          <w:rFonts w:asciiTheme="majorBidi" w:hAnsiTheme="majorBidi" w:cstheme="majorBidi"/>
          <w:sz w:val="30"/>
          <w:szCs w:val="30"/>
          <w:cs/>
        </w:rPr>
        <w:t xml:space="preserve">ดังต่อไปนี้ </w:t>
      </w:r>
    </w:p>
    <w:p w14:paraId="0996B137" w14:textId="77777777" w:rsidR="00872DB9" w:rsidRPr="00130ACB" w:rsidRDefault="0087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1"/>
        <w:gridCol w:w="240"/>
        <w:gridCol w:w="1384"/>
        <w:gridCol w:w="242"/>
        <w:gridCol w:w="1285"/>
        <w:gridCol w:w="240"/>
        <w:gridCol w:w="1464"/>
      </w:tblGrid>
      <w:tr w:rsidR="00F875D0" w:rsidRPr="00BA2043" w14:paraId="6D09ACF4" w14:textId="6D2E8229" w:rsidTr="00983552">
        <w:tc>
          <w:tcPr>
            <w:tcW w:w="1618" w:type="pct"/>
          </w:tcPr>
          <w:p w14:paraId="75195096" w14:textId="77777777" w:rsidR="00F875D0" w:rsidRPr="0059197C" w:rsidRDefault="00F875D0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2C44623F" w14:textId="3FABAE60" w:rsidR="00F875D0" w:rsidRPr="0059197C" w:rsidRDefault="00F875D0" w:rsidP="003125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C00639" w:rsidRPr="00BA2043" w14:paraId="17838C83" w14:textId="5679CE65" w:rsidTr="00983552">
        <w:tc>
          <w:tcPr>
            <w:tcW w:w="1618" w:type="pct"/>
          </w:tcPr>
          <w:p w14:paraId="33E40675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1" w:type="pct"/>
            <w:gridSpan w:val="3"/>
          </w:tcPr>
          <w:p w14:paraId="07FD3269" w14:textId="7D6C28FB" w:rsidR="00C00639" w:rsidRPr="00CA3335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59197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351BF6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2" w:type="pct"/>
          </w:tcPr>
          <w:p w14:paraId="3C658FE4" w14:textId="77777777" w:rsidR="00C00639" w:rsidRPr="0059197C" w:rsidRDefault="00C00639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29" w:type="pct"/>
            <w:gridSpan w:val="3"/>
          </w:tcPr>
          <w:p w14:paraId="19EFEBC9" w14:textId="2826BC68" w:rsidR="00C00639" w:rsidRPr="0059197C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351BF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983552" w:rsidRPr="00BA2043" w14:paraId="24FA9FE0" w14:textId="77777777" w:rsidTr="00351BF6">
        <w:tc>
          <w:tcPr>
            <w:tcW w:w="1618" w:type="pct"/>
          </w:tcPr>
          <w:p w14:paraId="69A28D9E" w14:textId="77777777" w:rsidR="00CA3335" w:rsidRPr="0059197C" w:rsidRDefault="00CA3335" w:rsidP="00CA3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798568CE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8D64809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5486050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C1FC4A9" w14:textId="41E690A8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31" w:type="pct"/>
          </w:tcPr>
          <w:p w14:paraId="09C84E35" w14:textId="77777777" w:rsidR="00CA3335" w:rsidRPr="0059197C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2515F01" w14:textId="6FA7CA76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สินทรัพย์ไม่มีตัวตนที่มีอายุการใช</w:t>
            </w:r>
            <w:r w:rsidRPr="00CA333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้</w:t>
            </w: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ประโยชน์</w:t>
            </w:r>
          </w:p>
          <w:p w14:paraId="646CED51" w14:textId="14D0D49F" w:rsidR="00CA3335" w:rsidRP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ไม่ทราบแน่</w:t>
            </w:r>
            <w:r w:rsidR="0098355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นอน</w:t>
            </w:r>
          </w:p>
        </w:tc>
        <w:tc>
          <w:tcPr>
            <w:tcW w:w="132" w:type="pct"/>
          </w:tcPr>
          <w:p w14:paraId="41D920C1" w14:textId="77777777" w:rsidR="00CA3335" w:rsidRPr="0059197C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0" w:type="pct"/>
          </w:tcPr>
          <w:p w14:paraId="254D41B6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D492898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AA71713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1CA6E45" w14:textId="372D1529" w:rsidR="00CA3335" w:rsidRPr="0059197C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31" w:type="pct"/>
          </w:tcPr>
          <w:p w14:paraId="0DF524F6" w14:textId="77777777" w:rsidR="00CA3335" w:rsidRPr="0059197C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98" w:type="pct"/>
          </w:tcPr>
          <w:p w14:paraId="579196E4" w14:textId="41F82045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สินทรัพย์ไม่มีตัวตนที่มีอายุการใช</w:t>
            </w:r>
            <w:r w:rsidRPr="00CA333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้</w:t>
            </w: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ประโยชน์</w:t>
            </w:r>
          </w:p>
          <w:p w14:paraId="1097A752" w14:textId="4AEE4828" w:rsidR="00CA3335" w:rsidRPr="0059197C" w:rsidRDefault="00CA3335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ไม่ทราบแน่</w:t>
            </w:r>
            <w:r w:rsidR="0098355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นอน</w:t>
            </w:r>
          </w:p>
        </w:tc>
      </w:tr>
      <w:tr w:rsidR="00C00639" w:rsidRPr="00BA2043" w14:paraId="07BE5833" w14:textId="71E42C96" w:rsidTr="00983552">
        <w:tc>
          <w:tcPr>
            <w:tcW w:w="1618" w:type="pct"/>
          </w:tcPr>
          <w:p w14:paraId="4C684F48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598F6B14" w14:textId="740B835A" w:rsidR="00C00639" w:rsidRPr="0059197C" w:rsidRDefault="00C00639" w:rsidP="00B239D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51BF6" w:rsidRPr="00BA2043" w14:paraId="6DEC6707" w14:textId="6E0BD061" w:rsidTr="00351BF6">
        <w:tc>
          <w:tcPr>
            <w:tcW w:w="1618" w:type="pct"/>
          </w:tcPr>
          <w:p w14:paraId="63BD4527" w14:textId="77777777" w:rsidR="00351BF6" w:rsidRDefault="00351BF6" w:rsidP="00351B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ธุรกิจผลิตและจำหน่ายฉลากที่มี</w:t>
            </w:r>
          </w:p>
          <w:p w14:paraId="2C4A4571" w14:textId="3E3BD804" w:rsidR="00351BF6" w:rsidRPr="0059197C" w:rsidRDefault="00351BF6" w:rsidP="00351B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กาวในตัว</w:t>
            </w:r>
            <w:r w:rsidRPr="0059197C">
              <w:rPr>
                <w:rFonts w:ascii="Angsana New" w:hAnsi="Angsana New"/>
                <w:sz w:val="30"/>
                <w:szCs w:val="30"/>
              </w:rPr>
              <w:t xml:space="preserve"> - PMCT</w:t>
            </w:r>
          </w:p>
        </w:tc>
        <w:tc>
          <w:tcPr>
            <w:tcW w:w="736" w:type="pct"/>
          </w:tcPr>
          <w:p w14:paraId="34CD7F39" w14:textId="77777777" w:rsidR="00351BF6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460F56C" w14:textId="208DF9CC" w:rsidR="00611765" w:rsidRPr="0059197C" w:rsidRDefault="00611765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328,684</w:t>
            </w:r>
          </w:p>
        </w:tc>
        <w:tc>
          <w:tcPr>
            <w:tcW w:w="131" w:type="pct"/>
          </w:tcPr>
          <w:p w14:paraId="3856BA45" w14:textId="3D955169" w:rsidR="00351BF6" w:rsidRPr="0059197C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6FD1F8CE" w14:textId="77777777" w:rsidR="00351BF6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234C813" w14:textId="08F2EA1A" w:rsidR="00611765" w:rsidRPr="00F715DC" w:rsidRDefault="00BD5A9B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68,051</w:t>
            </w:r>
          </w:p>
        </w:tc>
        <w:tc>
          <w:tcPr>
            <w:tcW w:w="132" w:type="pct"/>
          </w:tcPr>
          <w:p w14:paraId="493AE935" w14:textId="77777777" w:rsidR="00351BF6" w:rsidRPr="00C00639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466B3E59" w14:textId="77777777" w:rsidR="00351BF6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3F57309" w14:textId="1B43A444" w:rsidR="00351BF6" w:rsidRPr="00C00639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59197C">
              <w:rPr>
                <w:rFonts w:ascii="Angsana New" w:hAnsi="Angsana New"/>
                <w:sz w:val="30"/>
                <w:szCs w:val="30"/>
                <w:lang w:val="en-US" w:eastAsia="en-US"/>
              </w:rPr>
              <w:t>328,684</w:t>
            </w:r>
          </w:p>
        </w:tc>
        <w:tc>
          <w:tcPr>
            <w:tcW w:w="131" w:type="pct"/>
          </w:tcPr>
          <w:p w14:paraId="705053A0" w14:textId="77777777" w:rsidR="00351BF6" w:rsidRPr="00C00639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0E94358E" w14:textId="77777777" w:rsidR="00351BF6" w:rsidRPr="00F715DC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6460B94" w14:textId="66D749FF" w:rsidR="00351BF6" w:rsidRPr="00F715DC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715DC">
              <w:rPr>
                <w:rFonts w:ascii="Angsana New" w:hAnsi="Angsana New"/>
                <w:sz w:val="30"/>
                <w:szCs w:val="30"/>
                <w:lang w:val="en-US" w:eastAsia="en-US"/>
              </w:rPr>
              <w:t>68,051</w:t>
            </w:r>
          </w:p>
        </w:tc>
      </w:tr>
      <w:tr w:rsidR="00351BF6" w:rsidRPr="00BA2043" w14:paraId="2E29886D" w14:textId="58370DCC" w:rsidTr="00351BF6">
        <w:trPr>
          <w:trHeight w:val="178"/>
        </w:trPr>
        <w:tc>
          <w:tcPr>
            <w:tcW w:w="1618" w:type="pct"/>
          </w:tcPr>
          <w:p w14:paraId="418A4A76" w14:textId="77777777" w:rsidR="00351BF6" w:rsidRDefault="00351BF6" w:rsidP="00351B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ธุรกิจจำหน่ายฉลากที่มี</w:t>
            </w:r>
          </w:p>
          <w:p w14:paraId="21396790" w14:textId="6F12DBE1" w:rsidR="00351BF6" w:rsidRPr="0059197C" w:rsidRDefault="00351BF6" w:rsidP="00351B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กาวในตัว</w:t>
            </w:r>
            <w:r w:rsidRPr="0059197C">
              <w:rPr>
                <w:rFonts w:ascii="Angsana New" w:hAnsi="Angsana New"/>
                <w:sz w:val="30"/>
                <w:szCs w:val="30"/>
              </w:rPr>
              <w:t xml:space="preserve"> - PMCS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129F8208" w14:textId="77777777" w:rsidR="00351BF6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  <w:p w14:paraId="336F1286" w14:textId="5EB8E4FA" w:rsidR="00611765" w:rsidRPr="0059197C" w:rsidRDefault="00611765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D5A9B">
              <w:rPr>
                <w:rFonts w:ascii="Angsana New" w:hAnsi="Angsana New"/>
                <w:sz w:val="30"/>
                <w:szCs w:val="30"/>
                <w:lang w:val="en-US" w:eastAsia="en-US"/>
              </w:rPr>
              <w:t>46,904</w:t>
            </w:r>
          </w:p>
        </w:tc>
        <w:tc>
          <w:tcPr>
            <w:tcW w:w="131" w:type="pct"/>
          </w:tcPr>
          <w:p w14:paraId="3246C812" w14:textId="36B406A1" w:rsidR="00351BF6" w:rsidRPr="0059197C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59D8C631" w14:textId="77777777" w:rsidR="00351BF6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0761C53" w14:textId="25B78D78" w:rsidR="00BD5A9B" w:rsidRPr="00F715DC" w:rsidRDefault="00BD5A9B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9,645</w:t>
            </w:r>
          </w:p>
        </w:tc>
        <w:tc>
          <w:tcPr>
            <w:tcW w:w="132" w:type="pct"/>
          </w:tcPr>
          <w:p w14:paraId="5AAA4A0A" w14:textId="77777777" w:rsidR="00351BF6" w:rsidRPr="00C00639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3B43751A" w14:textId="77777777" w:rsidR="00351BF6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A80A94C" w14:textId="25F02DB4" w:rsidR="00351BF6" w:rsidRPr="00C00639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</w:t>
            </w:r>
            <w:r w:rsidRPr="0059197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604</w:t>
            </w:r>
          </w:p>
        </w:tc>
        <w:tc>
          <w:tcPr>
            <w:tcW w:w="131" w:type="pct"/>
          </w:tcPr>
          <w:p w14:paraId="5ECB5BF3" w14:textId="77777777" w:rsidR="00351BF6" w:rsidRPr="00C00639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0E2D564F" w14:textId="77777777" w:rsidR="00351BF6" w:rsidRPr="00F715DC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192D90" w14:textId="7C54D2BD" w:rsidR="00351BF6" w:rsidRPr="00F715DC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8,837</w:t>
            </w:r>
          </w:p>
        </w:tc>
      </w:tr>
      <w:tr w:rsidR="00351BF6" w:rsidRPr="00BA2043" w14:paraId="6BF5C9D6" w14:textId="07F5E115" w:rsidTr="00351BF6">
        <w:tc>
          <w:tcPr>
            <w:tcW w:w="1618" w:type="pct"/>
          </w:tcPr>
          <w:p w14:paraId="0A638322" w14:textId="77777777" w:rsidR="00351BF6" w:rsidRPr="0059197C" w:rsidRDefault="00351BF6" w:rsidP="00351B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982DCA5" w14:textId="2FD806F7" w:rsidR="00351BF6" w:rsidRPr="0059197C" w:rsidRDefault="00BD5A9B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375,588</w:t>
            </w:r>
          </w:p>
        </w:tc>
        <w:tc>
          <w:tcPr>
            <w:tcW w:w="131" w:type="pct"/>
          </w:tcPr>
          <w:p w14:paraId="26AA7869" w14:textId="472675D2" w:rsidR="00351BF6" w:rsidRPr="0059197C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14:paraId="74DA0B70" w14:textId="3A9E3BC9" w:rsidR="00351BF6" w:rsidRPr="00F715DC" w:rsidRDefault="00BD5A9B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77,696</w:t>
            </w:r>
          </w:p>
        </w:tc>
        <w:tc>
          <w:tcPr>
            <w:tcW w:w="132" w:type="pct"/>
          </w:tcPr>
          <w:p w14:paraId="2ED02368" w14:textId="77777777" w:rsidR="00351BF6" w:rsidRPr="00C00639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20861D1" w14:textId="038A43DE" w:rsidR="00351BF6" w:rsidRPr="00C00639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</w:t>
            </w:r>
            <w:r w:rsidRPr="00591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31" w:type="pct"/>
          </w:tcPr>
          <w:p w14:paraId="43697ABB" w14:textId="77777777" w:rsidR="00351BF6" w:rsidRPr="00C00639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</w:tcPr>
          <w:p w14:paraId="7EC88817" w14:textId="2712DF5B" w:rsidR="00351BF6" w:rsidRPr="00F715DC" w:rsidRDefault="00351BF6" w:rsidP="00351BF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76,888</w:t>
            </w:r>
          </w:p>
        </w:tc>
      </w:tr>
    </w:tbl>
    <w:p w14:paraId="4F4D0436" w14:textId="77777777" w:rsidR="00872DB9" w:rsidRPr="00130ACB" w:rsidRDefault="00872DB9" w:rsidP="002B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</w:rPr>
      </w:pPr>
    </w:p>
    <w:p w14:paraId="58A773FE" w14:textId="77777777" w:rsidR="00D33EE4" w:rsidRDefault="00813ACF" w:rsidP="00EC1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มูลค่าที่คาดว่าจะได้รับคืนของหน่ว</w:t>
      </w:r>
      <w:r w:rsidR="00B8782A">
        <w:rPr>
          <w:rFonts w:ascii="Angsana New" w:hAnsi="Angsana New" w:hint="cs"/>
          <w:sz w:val="30"/>
          <w:szCs w:val="30"/>
          <w:cs/>
        </w:rPr>
        <w:t>ย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สินทรัพย์ที่ก่อให้เกิดเงินสดเป็นมูลค่าจากการใช้ </w:t>
      </w:r>
      <w:r w:rsidR="00EC13B5">
        <w:rPr>
          <w:rFonts w:ascii="Angsana New" w:hAnsi="Angsana New" w:hint="cs"/>
          <w:sz w:val="30"/>
          <w:szCs w:val="30"/>
          <w:cs/>
        </w:rPr>
        <w:t>โดย</w:t>
      </w:r>
      <w:r w:rsidR="00872DB9" w:rsidRPr="00872DB9">
        <w:rPr>
          <w:rFonts w:ascii="Angsana New" w:hAnsi="Angsana New"/>
          <w:sz w:val="30"/>
          <w:szCs w:val="30"/>
          <w:cs/>
        </w:rPr>
        <w:t>ข้อสมมติที่สำคัญในการ</w:t>
      </w:r>
      <w:r w:rsidR="00872DB9" w:rsidRPr="00DF079E">
        <w:rPr>
          <w:rFonts w:ascii="Angsana New" w:hAnsi="Angsana New"/>
          <w:sz w:val="30"/>
          <w:szCs w:val="30"/>
          <w:cs/>
        </w:rPr>
        <w:t xml:space="preserve">ประมาณมูลค่าจากการใช้ </w:t>
      </w:r>
      <w:r w:rsidR="00D33EE4" w:rsidRPr="00DF079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DB823E" w14:textId="7E85B8F1" w:rsidR="00D33EE4" w:rsidRPr="00130ACB" w:rsidRDefault="00D33EE4" w:rsidP="00A2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1"/>
        <w:gridCol w:w="988"/>
        <w:gridCol w:w="237"/>
        <w:gridCol w:w="940"/>
        <w:gridCol w:w="242"/>
        <w:gridCol w:w="921"/>
        <w:gridCol w:w="237"/>
        <w:gridCol w:w="932"/>
      </w:tblGrid>
      <w:tr w:rsidR="00942E39" w:rsidRPr="00F715DC" w14:paraId="679518F4" w14:textId="77777777" w:rsidTr="00942E39">
        <w:tc>
          <w:tcPr>
            <w:tcW w:w="2550" w:type="pct"/>
          </w:tcPr>
          <w:p w14:paraId="4E496514" w14:textId="77777777" w:rsidR="00942E39" w:rsidRDefault="00942E39" w:rsidP="00942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pct"/>
            <w:gridSpan w:val="3"/>
          </w:tcPr>
          <w:p w14:paraId="4AA9C271" w14:textId="615BBB9E" w:rsidR="00942E3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PMCT</w:t>
            </w:r>
          </w:p>
        </w:tc>
        <w:tc>
          <w:tcPr>
            <w:tcW w:w="132" w:type="pct"/>
          </w:tcPr>
          <w:p w14:paraId="6D9544C3" w14:textId="77777777" w:rsidR="00942E39" w:rsidRPr="0072301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39" w:type="pct"/>
            <w:gridSpan w:val="3"/>
          </w:tcPr>
          <w:p w14:paraId="3ABC5EFE" w14:textId="61B96036" w:rsidR="00942E3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PMCS</w:t>
            </w:r>
          </w:p>
        </w:tc>
      </w:tr>
      <w:tr w:rsidR="00942E39" w:rsidRPr="00F715DC" w14:paraId="1BA173AE" w14:textId="77777777" w:rsidTr="00942E39">
        <w:tc>
          <w:tcPr>
            <w:tcW w:w="2550" w:type="pct"/>
          </w:tcPr>
          <w:p w14:paraId="077B155A" w14:textId="77777777" w:rsidR="00942E39" w:rsidRDefault="00942E39" w:rsidP="00942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14:paraId="17EECF60" w14:textId="7C962B8D" w:rsidR="00942E3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29" w:type="pct"/>
          </w:tcPr>
          <w:p w14:paraId="3F9659C3" w14:textId="77777777" w:rsidR="00942E39" w:rsidRPr="0072301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05FE570C" w14:textId="0FDAC6B4" w:rsidR="00942E3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2" w:type="pct"/>
          </w:tcPr>
          <w:p w14:paraId="095E2C99" w14:textId="77777777" w:rsidR="00942E39" w:rsidRPr="0072301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7CE196C3" w14:textId="2F4BD491" w:rsidR="00942E3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29" w:type="pct"/>
          </w:tcPr>
          <w:p w14:paraId="7561A4FB" w14:textId="77777777" w:rsidR="00942E39" w:rsidRPr="0072301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3E0331FC" w14:textId="0B267DEB" w:rsidR="00942E3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942E39" w:rsidRPr="00F715DC" w14:paraId="6A9AB6B5" w14:textId="77777777" w:rsidTr="00942E39">
        <w:tc>
          <w:tcPr>
            <w:tcW w:w="2550" w:type="pct"/>
          </w:tcPr>
          <w:p w14:paraId="0A179BF3" w14:textId="77777777" w:rsidR="00942E39" w:rsidRDefault="00942E39" w:rsidP="008F0E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0" w:type="pct"/>
            <w:gridSpan w:val="7"/>
          </w:tcPr>
          <w:p w14:paraId="5D21893C" w14:textId="62A37A47" w:rsidR="00942E39" w:rsidRPr="00942E3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42E3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(ร้อยละ)</w:t>
            </w:r>
          </w:p>
        </w:tc>
      </w:tr>
      <w:tr w:rsidR="00723019" w:rsidRPr="00F715DC" w14:paraId="0FC8BF21" w14:textId="77777777" w:rsidTr="00942E39">
        <w:tc>
          <w:tcPr>
            <w:tcW w:w="2550" w:type="pct"/>
          </w:tcPr>
          <w:p w14:paraId="031272F0" w14:textId="4087DED6" w:rsidR="00FE1A55" w:rsidRPr="0059197C" w:rsidRDefault="00FE1A55" w:rsidP="008F0E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 (คำนวณจากต้นทุนทางการเงิน</w:t>
            </w:r>
            <w:r w:rsidR="008F0EB3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ถัวเฉลี่ยถ่วงน้ำหนัก) (</w:t>
            </w:r>
            <w:r>
              <w:rPr>
                <w:rFonts w:ascii="Angsana New" w:hAnsi="Angsana New"/>
                <w:sz w:val="30"/>
                <w:szCs w:val="30"/>
              </w:rPr>
              <w:t>WACC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8" w:type="pct"/>
          </w:tcPr>
          <w:p w14:paraId="514099C0" w14:textId="77777777" w:rsid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88228C8" w14:textId="1CBE72A3" w:rsidR="00FE1A55" w:rsidRPr="00723019" w:rsidRDefault="00D9755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10.59</w:t>
            </w:r>
          </w:p>
        </w:tc>
        <w:tc>
          <w:tcPr>
            <w:tcW w:w="129" w:type="pct"/>
          </w:tcPr>
          <w:p w14:paraId="44634CDC" w14:textId="77777777" w:rsidR="00FE1A55" w:rsidRPr="00723019" w:rsidRDefault="00FE1A55" w:rsidP="00DD4EE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4C3E42DF" w14:textId="77777777" w:rsidR="00723019" w:rsidRDefault="00723019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B58157C" w14:textId="36573FFB" w:rsidR="00FE1A55" w:rsidRPr="00723019" w:rsidRDefault="008F0EB3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11.00</w:t>
            </w:r>
          </w:p>
        </w:tc>
        <w:tc>
          <w:tcPr>
            <w:tcW w:w="132" w:type="pct"/>
          </w:tcPr>
          <w:p w14:paraId="7D3D332C" w14:textId="77777777" w:rsidR="00FE1A55" w:rsidRPr="00723019" w:rsidRDefault="00FE1A55" w:rsidP="00DD4EE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68BBD95E" w14:textId="77777777" w:rsid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C702F6C" w14:textId="0B9831D1" w:rsidR="00FE1A55" w:rsidRPr="00723019" w:rsidRDefault="008F0EB3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10.59</w:t>
            </w:r>
          </w:p>
        </w:tc>
        <w:tc>
          <w:tcPr>
            <w:tcW w:w="129" w:type="pct"/>
          </w:tcPr>
          <w:p w14:paraId="26D82631" w14:textId="77777777" w:rsidR="00FE1A55" w:rsidRPr="00723019" w:rsidRDefault="00FE1A55" w:rsidP="00DD4EE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49104294" w14:textId="77777777" w:rsid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A9135C5" w14:textId="098EDF11" w:rsidR="00FE1A55" w:rsidRPr="00723019" w:rsidRDefault="008F0EB3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11.00</w:t>
            </w:r>
          </w:p>
        </w:tc>
      </w:tr>
      <w:tr w:rsidR="00723019" w:rsidRPr="00F715DC" w14:paraId="7D6FBF55" w14:textId="77777777" w:rsidTr="00942E39">
        <w:trPr>
          <w:trHeight w:val="178"/>
        </w:trPr>
        <w:tc>
          <w:tcPr>
            <w:tcW w:w="2550" w:type="pct"/>
          </w:tcPr>
          <w:p w14:paraId="2B24DDB4" w14:textId="3CCA034C" w:rsidR="00723019" w:rsidRPr="0059197C" w:rsidRDefault="00723019" w:rsidP="0072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ประมาณการอัตราการเติบโต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ปีข้างหน้าของยอดขายและ </w:t>
            </w:r>
            <w:r>
              <w:rPr>
                <w:rFonts w:ascii="Angsana New" w:hAnsi="Angsana New"/>
                <w:sz w:val="30"/>
                <w:szCs w:val="30"/>
              </w:rPr>
              <w:t>EBITDA</w:t>
            </w:r>
          </w:p>
        </w:tc>
        <w:tc>
          <w:tcPr>
            <w:tcW w:w="538" w:type="pct"/>
          </w:tcPr>
          <w:p w14:paraId="6633B1A7" w14:textId="77777777" w:rsidR="00723019" w:rsidRP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A4208E4" w14:textId="2447812F" w:rsidR="00723019" w:rsidRP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4.00</w:t>
            </w:r>
          </w:p>
        </w:tc>
        <w:tc>
          <w:tcPr>
            <w:tcW w:w="129" w:type="pct"/>
          </w:tcPr>
          <w:p w14:paraId="325BFCEE" w14:textId="77777777" w:rsidR="00723019" w:rsidRPr="00723019" w:rsidRDefault="00723019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4420C31B" w14:textId="77777777" w:rsidR="00723019" w:rsidRDefault="00723019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2006069" w14:textId="0FD6F279" w:rsidR="00723019" w:rsidRPr="00723019" w:rsidRDefault="00723019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4.00</w:t>
            </w:r>
          </w:p>
        </w:tc>
        <w:tc>
          <w:tcPr>
            <w:tcW w:w="132" w:type="pct"/>
          </w:tcPr>
          <w:p w14:paraId="037F6EF2" w14:textId="77777777" w:rsidR="00723019" w:rsidRPr="00723019" w:rsidRDefault="00723019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1B2B12AC" w14:textId="77777777" w:rsid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42C5A03" w14:textId="37E9B0A9" w:rsidR="00723019" w:rsidRP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5.65</w:t>
            </w:r>
          </w:p>
        </w:tc>
        <w:tc>
          <w:tcPr>
            <w:tcW w:w="129" w:type="pct"/>
          </w:tcPr>
          <w:p w14:paraId="5485F676" w14:textId="77777777" w:rsidR="00723019" w:rsidRPr="00723019" w:rsidRDefault="00723019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3E3F7A66" w14:textId="77777777" w:rsid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CBCAE18" w14:textId="5E780AB4" w:rsidR="00723019" w:rsidRP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4.00</w:t>
            </w:r>
          </w:p>
        </w:tc>
      </w:tr>
      <w:tr w:rsidR="00723019" w:rsidRPr="00F715DC" w14:paraId="653FB4F2" w14:textId="77777777" w:rsidTr="00942E39">
        <w:tc>
          <w:tcPr>
            <w:tcW w:w="2550" w:type="pct"/>
          </w:tcPr>
          <w:p w14:paraId="430C204E" w14:textId="7C36B0D4" w:rsidR="00723019" w:rsidRPr="00723019" w:rsidRDefault="00723019" w:rsidP="0072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3019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อัตราการเติบโตสำหรับมูลค่าปัจจุบันสุดท้าย </w:t>
            </w:r>
            <w:r w:rsidR="00942E39">
              <w:rPr>
                <w:rFonts w:ascii="Angsana New" w:hAnsi="Angsana New"/>
                <w:sz w:val="30"/>
                <w:szCs w:val="30"/>
              </w:rPr>
              <w:br/>
            </w:r>
            <w:r w:rsidRPr="0072301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3019">
              <w:rPr>
                <w:rFonts w:ascii="Angsana New" w:hAnsi="Angsana New"/>
                <w:sz w:val="30"/>
                <w:szCs w:val="30"/>
              </w:rPr>
              <w:t>Terminal Value)</w:t>
            </w:r>
          </w:p>
        </w:tc>
        <w:tc>
          <w:tcPr>
            <w:tcW w:w="538" w:type="pct"/>
          </w:tcPr>
          <w:p w14:paraId="1087CD54" w14:textId="77777777" w:rsid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3403710" w14:textId="68333BBE" w:rsidR="00723019" w:rsidRP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4.00</w:t>
            </w:r>
          </w:p>
        </w:tc>
        <w:tc>
          <w:tcPr>
            <w:tcW w:w="129" w:type="pct"/>
          </w:tcPr>
          <w:p w14:paraId="118D3BC7" w14:textId="77777777" w:rsidR="00723019" w:rsidRPr="00723019" w:rsidRDefault="00723019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678435AA" w14:textId="77777777" w:rsidR="00723019" w:rsidRDefault="00723019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23B0866" w14:textId="44DCD92C" w:rsidR="00723019" w:rsidRPr="00723019" w:rsidRDefault="00723019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4.00</w:t>
            </w:r>
          </w:p>
        </w:tc>
        <w:tc>
          <w:tcPr>
            <w:tcW w:w="132" w:type="pct"/>
          </w:tcPr>
          <w:p w14:paraId="5DBE195A" w14:textId="77777777" w:rsidR="00723019" w:rsidRPr="00723019" w:rsidRDefault="00723019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166A3695" w14:textId="77777777" w:rsid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0DF8BE7" w14:textId="560B9BF0" w:rsidR="00723019" w:rsidRP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5.65</w:t>
            </w:r>
          </w:p>
        </w:tc>
        <w:tc>
          <w:tcPr>
            <w:tcW w:w="129" w:type="pct"/>
          </w:tcPr>
          <w:p w14:paraId="7B070092" w14:textId="4DD7EDE6" w:rsidR="00723019" w:rsidRPr="00723019" w:rsidRDefault="00723019" w:rsidP="0072301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79D05E75" w14:textId="77777777" w:rsid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6ADD135" w14:textId="03BCB74B" w:rsidR="00723019" w:rsidRPr="00723019" w:rsidRDefault="00723019" w:rsidP="00483B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19">
              <w:rPr>
                <w:rFonts w:ascii="Angsana New" w:hAnsi="Angsana New"/>
                <w:sz w:val="30"/>
                <w:szCs w:val="30"/>
                <w:lang w:val="en-US" w:eastAsia="en-US"/>
              </w:rPr>
              <w:t>4.00</w:t>
            </w:r>
          </w:p>
        </w:tc>
      </w:tr>
    </w:tbl>
    <w:p w14:paraId="6B14EFD5" w14:textId="77777777" w:rsidR="00FE1A55" w:rsidRPr="00130ACB" w:rsidRDefault="00FE1A55" w:rsidP="00A2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6CE7D88" w14:textId="175EC1D9" w:rsidR="009515F1" w:rsidRDefault="008F3576" w:rsidP="00951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 จึงไม่มีผลขาดทุนจากการด้อยค่าที่ต้องรับรู้</w:t>
      </w:r>
      <w:r w:rsidR="00470A7E">
        <w:rPr>
          <w:rFonts w:ascii="Angsana New" w:hAnsi="Angsana New" w:hint="cs"/>
          <w:sz w:val="30"/>
          <w:szCs w:val="30"/>
          <w:cs/>
        </w:rPr>
        <w:t>ในงบการเงิน</w:t>
      </w:r>
    </w:p>
    <w:p w14:paraId="798D2C37" w14:textId="72C3825A" w:rsidR="00B631A7" w:rsidRPr="00F97B51" w:rsidRDefault="00F97B51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7B51">
        <w:rPr>
          <w:rFonts w:ascii="Angsana New" w:hAnsi="Angsana New"/>
          <w:sz w:val="30"/>
          <w:szCs w:val="30"/>
          <w:cs/>
        </w:rPr>
        <w:lastRenderedPageBreak/>
        <w:t xml:space="preserve">ประมาณการกระแสเงินสดเป็นการประมาณการสำหรับ </w:t>
      </w:r>
      <w:r w:rsidR="005B602D" w:rsidRPr="005B602D">
        <w:rPr>
          <w:rFonts w:ascii="Angsana New" w:hAnsi="Angsana New"/>
          <w:sz w:val="30"/>
          <w:szCs w:val="30"/>
        </w:rPr>
        <w:t>5</w:t>
      </w:r>
      <w:r w:rsidRPr="00F97B51">
        <w:rPr>
          <w:rFonts w:ascii="Angsana New" w:hAnsi="Angsana New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F97B51">
        <w:rPr>
          <w:rFonts w:ascii="Angsana New" w:hAnsi="Angsana New"/>
          <w:sz w:val="30"/>
          <w:szCs w:val="30"/>
        </w:rPr>
        <w:t xml:space="preserve">EBITDA </w:t>
      </w:r>
      <w:r w:rsidRPr="00F97B51">
        <w:rPr>
          <w:rFonts w:ascii="Angsana New" w:hAnsi="Angsana New"/>
          <w:sz w:val="30"/>
          <w:szCs w:val="30"/>
          <w:cs/>
        </w:rPr>
        <w:t xml:space="preserve">ประจำปี โดยประมาณการกำไร </w:t>
      </w:r>
      <w:r w:rsidRPr="00F97B51">
        <w:rPr>
          <w:rFonts w:ascii="Angsana New" w:hAnsi="Angsana New"/>
          <w:sz w:val="30"/>
          <w:szCs w:val="30"/>
        </w:rPr>
        <w:t xml:space="preserve">EBITDA </w:t>
      </w:r>
      <w:r w:rsidRPr="00F97B51">
        <w:rPr>
          <w:rFonts w:ascii="Angsana New" w:hAnsi="Angsana New"/>
          <w:sz w:val="30"/>
          <w:szCs w:val="30"/>
          <w:cs/>
        </w:rPr>
        <w:t>อ้างอิงจากประสบการณ์ในอดีตปรับปรุงด้วยการคาดการณ์ของตลาด อัตราคิดลดที่ใช้เป็นอัตราโดยประมาณที่อ้างอิงกับอัตราถัวเฉลี่ยถ่วงน้ำหนักของเงินทุนของกลุ่มบริษัทและค่าเฉลี่ยของอุตสาหกรรมที่กลุ่มบริษัทดำเนินการอยู่</w:t>
      </w:r>
    </w:p>
    <w:p w14:paraId="2C1DDBDC" w14:textId="77777777" w:rsidR="00F97B51" w:rsidRPr="00F97B51" w:rsidRDefault="00F97B51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C61ACEB" w14:textId="77777777" w:rsidR="00F222F8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t>หนี้สินที่มีภาระดอกเบี้ย</w:t>
      </w:r>
    </w:p>
    <w:p w14:paraId="4A33BBF7" w14:textId="77777777" w:rsidR="0099774F" w:rsidRPr="00F97B51" w:rsidRDefault="0099774F" w:rsidP="007B2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99774F" w:rsidRPr="00891863" w14:paraId="7DA055E1" w14:textId="77777777" w:rsidTr="008676E2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3DBED1A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5C7E45E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734D1612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54983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1B6144F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74F" w:rsidRPr="00891863" w14:paraId="09304D69" w14:textId="77777777" w:rsidTr="008676E2">
        <w:trPr>
          <w:tblHeader/>
        </w:trPr>
        <w:tc>
          <w:tcPr>
            <w:tcW w:w="3420" w:type="dxa"/>
            <w:vMerge/>
          </w:tcPr>
          <w:p w14:paraId="0B0B8CE1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285C31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865B672" w14:textId="27A3F6AE" w:rsidR="0099774F" w:rsidRPr="0099774F" w:rsidRDefault="00C65C75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36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114E372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9665073" w14:textId="7539A936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36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52922EB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62D74BA" w14:textId="4544C1BB" w:rsidR="0099774F" w:rsidRPr="0099774F" w:rsidRDefault="00C65C75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36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E3D7DE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7DD2063" w14:textId="2D3A3940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36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9774F" w:rsidRPr="00891863" w14:paraId="6D866C11" w14:textId="77777777" w:rsidTr="008676E2">
        <w:trPr>
          <w:tblHeader/>
        </w:trPr>
        <w:tc>
          <w:tcPr>
            <w:tcW w:w="3420" w:type="dxa"/>
          </w:tcPr>
          <w:p w14:paraId="1D1667A6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F930F1C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47B7B423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774F" w:rsidRPr="00891863" w14:paraId="67F07952" w14:textId="77777777" w:rsidTr="008676E2">
        <w:trPr>
          <w:trHeight w:val="182"/>
        </w:trPr>
        <w:tc>
          <w:tcPr>
            <w:tcW w:w="3420" w:type="dxa"/>
          </w:tcPr>
          <w:p w14:paraId="58ECC1B5" w14:textId="77777777" w:rsidR="0099774F" w:rsidRPr="00434625" w:rsidRDefault="0099774F" w:rsidP="0099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ส่วนที่มีหลักประกัน</w:t>
            </w:r>
          </w:p>
        </w:tc>
        <w:tc>
          <w:tcPr>
            <w:tcW w:w="1002" w:type="dxa"/>
          </w:tcPr>
          <w:p w14:paraId="0DD02E93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976D83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50DF3A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B90AD75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B1EDF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ABC21C8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8EE84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2A931745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69F" w:rsidRPr="00891863" w14:paraId="431BB6EF" w14:textId="77777777" w:rsidTr="008676E2">
        <w:tc>
          <w:tcPr>
            <w:tcW w:w="3420" w:type="dxa"/>
          </w:tcPr>
          <w:p w14:paraId="0F6B3507" w14:textId="77777777" w:rsidR="0066369F" w:rsidRPr="00434625" w:rsidRDefault="0066369F" w:rsidP="00663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37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002" w:type="dxa"/>
          </w:tcPr>
          <w:p w14:paraId="1EDE1926" w14:textId="7777777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97784D8" w14:textId="6E6A1978" w:rsidR="0066369F" w:rsidRPr="0099774F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397,860</w:t>
            </w:r>
          </w:p>
        </w:tc>
        <w:tc>
          <w:tcPr>
            <w:tcW w:w="269" w:type="dxa"/>
          </w:tcPr>
          <w:p w14:paraId="09303B99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6B09FE" w14:textId="638E29E3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517,426</w:t>
            </w:r>
          </w:p>
        </w:tc>
        <w:tc>
          <w:tcPr>
            <w:tcW w:w="270" w:type="dxa"/>
          </w:tcPr>
          <w:p w14:paraId="176B0B99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0A8BA83" w14:textId="5CE63AFA" w:rsidR="0066369F" w:rsidRPr="00EE0DE5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132,478</w:t>
            </w:r>
          </w:p>
        </w:tc>
        <w:tc>
          <w:tcPr>
            <w:tcW w:w="270" w:type="dxa"/>
          </w:tcPr>
          <w:p w14:paraId="6407E378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DAE4F0F" w14:textId="185F620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159,112</w:t>
            </w:r>
          </w:p>
        </w:tc>
      </w:tr>
      <w:tr w:rsidR="0066369F" w:rsidRPr="00891863" w14:paraId="53BA3C83" w14:textId="77777777" w:rsidTr="008676E2">
        <w:tc>
          <w:tcPr>
            <w:tcW w:w="3420" w:type="dxa"/>
          </w:tcPr>
          <w:p w14:paraId="1945C96A" w14:textId="77777777" w:rsidR="0066369F" w:rsidRPr="0099774F" w:rsidRDefault="0066369F" w:rsidP="0066369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54CB223" w14:textId="7777777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A5ABF43" w14:textId="66FC5EE6" w:rsidR="0066369F" w:rsidRPr="00045804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397,860</w:t>
            </w:r>
          </w:p>
        </w:tc>
        <w:tc>
          <w:tcPr>
            <w:tcW w:w="269" w:type="dxa"/>
          </w:tcPr>
          <w:p w14:paraId="566818F2" w14:textId="77777777" w:rsidR="0066369F" w:rsidRPr="00045804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291F12D" w14:textId="28A839F9" w:rsidR="0066369F" w:rsidRPr="00045804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517,426</w:t>
            </w:r>
          </w:p>
        </w:tc>
        <w:tc>
          <w:tcPr>
            <w:tcW w:w="270" w:type="dxa"/>
            <w:tcBorders>
              <w:left w:val="nil"/>
            </w:tcBorders>
          </w:tcPr>
          <w:p w14:paraId="63DE2F73" w14:textId="77777777" w:rsidR="0066369F" w:rsidRPr="00045804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DCF4264" w14:textId="1B1A7580" w:rsidR="0066369F" w:rsidRPr="00045804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132,478</w:t>
            </w:r>
          </w:p>
        </w:tc>
        <w:tc>
          <w:tcPr>
            <w:tcW w:w="270" w:type="dxa"/>
          </w:tcPr>
          <w:p w14:paraId="7332DA94" w14:textId="77777777" w:rsidR="0066369F" w:rsidRPr="00045804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0F86152" w14:textId="259965B0" w:rsidR="0066369F" w:rsidRPr="00045804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159,112</w:t>
            </w:r>
          </w:p>
        </w:tc>
      </w:tr>
      <w:tr w:rsidR="0066369F" w:rsidRPr="00891863" w14:paraId="57656926" w14:textId="77777777" w:rsidTr="008676E2">
        <w:tc>
          <w:tcPr>
            <w:tcW w:w="3420" w:type="dxa"/>
          </w:tcPr>
          <w:p w14:paraId="2AB0507F" w14:textId="77777777" w:rsidR="0066369F" w:rsidRPr="006E3450" w:rsidRDefault="0066369F" w:rsidP="0066369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490CF473" w14:textId="77777777" w:rsidR="0066369F" w:rsidRPr="006E3450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10AB13A" w14:textId="77777777" w:rsidR="0066369F" w:rsidRPr="006E3450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23DC28E" w14:textId="77777777" w:rsidR="0066369F" w:rsidRPr="006E3450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65D9C2C" w14:textId="77777777" w:rsidR="0066369F" w:rsidRPr="006E3450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03D34FB" w14:textId="77777777" w:rsidR="0066369F" w:rsidRPr="006E3450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726315D" w14:textId="77777777" w:rsidR="0066369F" w:rsidRPr="006E3450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F408EC3" w14:textId="77777777" w:rsidR="0066369F" w:rsidRPr="006E3450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AB185C4" w14:textId="77777777" w:rsidR="0066369F" w:rsidRPr="006E3450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66369F" w:rsidRPr="00891863" w14:paraId="24B0DECE" w14:textId="77777777" w:rsidTr="008676E2">
        <w:tc>
          <w:tcPr>
            <w:tcW w:w="3420" w:type="dxa"/>
          </w:tcPr>
          <w:p w14:paraId="687FB271" w14:textId="77777777" w:rsidR="0066369F" w:rsidRPr="00434625" w:rsidRDefault="0066369F" w:rsidP="00663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ส่วนที่ไม่มีหลักประกัน</w:t>
            </w:r>
          </w:p>
        </w:tc>
        <w:tc>
          <w:tcPr>
            <w:tcW w:w="1002" w:type="dxa"/>
          </w:tcPr>
          <w:p w14:paraId="05ED7883" w14:textId="7777777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34FCCE" w14:textId="7777777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D31BB0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DA1943" w14:textId="7777777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80685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EEED45C" w14:textId="7777777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5C887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4FACDAB" w14:textId="7777777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69F" w:rsidRPr="00891863" w14:paraId="46098D2F" w14:textId="77777777" w:rsidTr="008676E2">
        <w:tc>
          <w:tcPr>
            <w:tcW w:w="3420" w:type="dxa"/>
          </w:tcPr>
          <w:p w14:paraId="30605BD4" w14:textId="77777777" w:rsidR="0066369F" w:rsidRPr="00E657DC" w:rsidRDefault="0066369F" w:rsidP="00663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002" w:type="dxa"/>
          </w:tcPr>
          <w:p w14:paraId="7BAFA96E" w14:textId="7777777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1D03E3DD" w14:textId="7ADDA516" w:rsidR="0066369F" w:rsidRPr="0099774F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65,771</w:t>
            </w:r>
          </w:p>
        </w:tc>
        <w:tc>
          <w:tcPr>
            <w:tcW w:w="269" w:type="dxa"/>
          </w:tcPr>
          <w:p w14:paraId="39495559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D5C1CC9" w14:textId="0F282CCA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36,109</w:t>
            </w:r>
          </w:p>
        </w:tc>
        <w:tc>
          <w:tcPr>
            <w:tcW w:w="270" w:type="dxa"/>
          </w:tcPr>
          <w:p w14:paraId="61C9229C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C41A178" w14:textId="1497BE67" w:rsidR="0066369F" w:rsidRPr="006973D3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15,500</w:t>
            </w:r>
          </w:p>
        </w:tc>
        <w:tc>
          <w:tcPr>
            <w:tcW w:w="270" w:type="dxa"/>
          </w:tcPr>
          <w:p w14:paraId="7CDC80E3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2496DE4" w14:textId="69D09240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0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,500</w:t>
            </w:r>
          </w:p>
        </w:tc>
      </w:tr>
      <w:tr w:rsidR="0066369F" w:rsidRPr="00891863" w14:paraId="2CB5769F" w14:textId="77777777" w:rsidTr="008676E2">
        <w:tc>
          <w:tcPr>
            <w:tcW w:w="3420" w:type="dxa"/>
          </w:tcPr>
          <w:p w14:paraId="777A173E" w14:textId="6CD28BF2" w:rsidR="0066369F" w:rsidRPr="008F17A9" w:rsidRDefault="0066369F" w:rsidP="006E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F17A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2" w:type="dxa"/>
          </w:tcPr>
          <w:p w14:paraId="21DA9731" w14:textId="7777777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59E6FB68" w14:textId="74E44922" w:rsidR="0066369F" w:rsidRPr="0099774F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43,065</w:t>
            </w:r>
          </w:p>
        </w:tc>
        <w:tc>
          <w:tcPr>
            <w:tcW w:w="269" w:type="dxa"/>
          </w:tcPr>
          <w:p w14:paraId="0D479F00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FAB6ACA" w14:textId="7B509FEE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38,174</w:t>
            </w:r>
          </w:p>
        </w:tc>
        <w:tc>
          <w:tcPr>
            <w:tcW w:w="270" w:type="dxa"/>
          </w:tcPr>
          <w:p w14:paraId="3E2C8C2B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0A1DB8" w14:textId="794F7090" w:rsidR="0066369F" w:rsidRPr="006973D3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25,135</w:t>
            </w:r>
          </w:p>
        </w:tc>
        <w:tc>
          <w:tcPr>
            <w:tcW w:w="270" w:type="dxa"/>
          </w:tcPr>
          <w:p w14:paraId="7522FC59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5A37E0BC" w14:textId="7D78201B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0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,187</w:t>
            </w:r>
          </w:p>
        </w:tc>
      </w:tr>
      <w:tr w:rsidR="0066369F" w:rsidRPr="00891863" w14:paraId="4D73E47C" w14:textId="77777777" w:rsidTr="008676E2">
        <w:tc>
          <w:tcPr>
            <w:tcW w:w="3420" w:type="dxa"/>
          </w:tcPr>
          <w:p w14:paraId="489481EF" w14:textId="77777777" w:rsidR="0066369F" w:rsidRPr="006C4A3A" w:rsidRDefault="0066369F" w:rsidP="00663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</w:pPr>
            <w:r w:rsidRPr="006C4A3A"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2" w:type="dxa"/>
          </w:tcPr>
          <w:p w14:paraId="0449954E" w14:textId="5F8F970C" w:rsidR="0066369F" w:rsidRPr="00BE3261" w:rsidRDefault="004577E7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5F17EE5" w14:textId="74D69622" w:rsidR="0066369F" w:rsidRPr="0099774F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C9DDB73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F8B6D2" w14:textId="2C0DD7F6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68A93CC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D54B62D" w14:textId="44B095B9" w:rsidR="0066369F" w:rsidRPr="006973D3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107,240</w:t>
            </w:r>
          </w:p>
        </w:tc>
        <w:tc>
          <w:tcPr>
            <w:tcW w:w="270" w:type="dxa"/>
          </w:tcPr>
          <w:p w14:paraId="25DDB79D" w14:textId="77777777" w:rsidR="0066369F" w:rsidRPr="0099774F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5D9BEA7" w14:textId="0AC12339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0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,320</w:t>
            </w:r>
          </w:p>
        </w:tc>
      </w:tr>
      <w:tr w:rsidR="0066369F" w:rsidRPr="00891863" w14:paraId="63DF32D6" w14:textId="77777777" w:rsidTr="008676E2">
        <w:tc>
          <w:tcPr>
            <w:tcW w:w="3420" w:type="dxa"/>
          </w:tcPr>
          <w:p w14:paraId="72113E63" w14:textId="77777777" w:rsidR="0066369F" w:rsidRPr="0099774F" w:rsidRDefault="0066369F" w:rsidP="006636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1A9357E6" w14:textId="7777777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219FD6D1" w14:textId="70804F92" w:rsidR="0066369F" w:rsidRPr="00045804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108,836</w:t>
            </w:r>
          </w:p>
        </w:tc>
        <w:tc>
          <w:tcPr>
            <w:tcW w:w="269" w:type="dxa"/>
          </w:tcPr>
          <w:p w14:paraId="0C00D59D" w14:textId="77777777" w:rsidR="0066369F" w:rsidRPr="00045804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70F98AB" w14:textId="105AE14E" w:rsidR="0066369F" w:rsidRPr="00045804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74,283</w:t>
            </w:r>
          </w:p>
        </w:tc>
        <w:tc>
          <w:tcPr>
            <w:tcW w:w="270" w:type="dxa"/>
          </w:tcPr>
          <w:p w14:paraId="4C60872D" w14:textId="77777777" w:rsidR="0066369F" w:rsidRPr="00045804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E2EA5E3" w14:textId="51D9B5FA" w:rsidR="0066369F" w:rsidRPr="00045804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147,875</w:t>
            </w:r>
          </w:p>
        </w:tc>
        <w:tc>
          <w:tcPr>
            <w:tcW w:w="270" w:type="dxa"/>
          </w:tcPr>
          <w:p w14:paraId="4E9EB574" w14:textId="77777777" w:rsidR="0066369F" w:rsidRPr="00045804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39A401A0" w14:textId="3EA5FBCE" w:rsidR="0066369F" w:rsidRPr="00045804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483,007</w:t>
            </w:r>
          </w:p>
        </w:tc>
      </w:tr>
      <w:tr w:rsidR="0066369F" w:rsidRPr="00891863" w14:paraId="2654864D" w14:textId="77777777" w:rsidTr="008676E2">
        <w:tc>
          <w:tcPr>
            <w:tcW w:w="3420" w:type="dxa"/>
          </w:tcPr>
          <w:p w14:paraId="04AE222C" w14:textId="77777777" w:rsidR="0066369F" w:rsidRPr="0099774F" w:rsidRDefault="0066369F" w:rsidP="006636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02" w:type="dxa"/>
          </w:tcPr>
          <w:p w14:paraId="2761B113" w14:textId="77777777" w:rsidR="0066369F" w:rsidRPr="0099774F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9D2FD7E" w14:textId="0216001D" w:rsidR="0066369F" w:rsidRPr="00CD6E5D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506,696</w:t>
            </w:r>
          </w:p>
        </w:tc>
        <w:tc>
          <w:tcPr>
            <w:tcW w:w="269" w:type="dxa"/>
          </w:tcPr>
          <w:p w14:paraId="5E53B193" w14:textId="77777777" w:rsidR="0066369F" w:rsidRPr="00045804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D03655" w14:textId="6308DC83" w:rsidR="0066369F" w:rsidRPr="00045804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591,709</w:t>
            </w:r>
          </w:p>
        </w:tc>
        <w:tc>
          <w:tcPr>
            <w:tcW w:w="270" w:type="dxa"/>
          </w:tcPr>
          <w:p w14:paraId="0DC1443B" w14:textId="77777777" w:rsidR="0066369F" w:rsidRPr="00045804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A634DBF" w14:textId="593958C2" w:rsidR="0066369F" w:rsidRPr="00045804" w:rsidRDefault="00D67362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280,353</w:t>
            </w:r>
          </w:p>
        </w:tc>
        <w:tc>
          <w:tcPr>
            <w:tcW w:w="270" w:type="dxa"/>
          </w:tcPr>
          <w:p w14:paraId="5EAA68B5" w14:textId="77777777" w:rsidR="0066369F" w:rsidRPr="00045804" w:rsidRDefault="0066369F" w:rsidP="0066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A7FDD2B" w14:textId="7924708E" w:rsidR="0066369F" w:rsidRPr="00045804" w:rsidRDefault="0066369F" w:rsidP="0066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642,119</w:t>
            </w:r>
          </w:p>
        </w:tc>
      </w:tr>
    </w:tbl>
    <w:p w14:paraId="6D86C25F" w14:textId="5A46860B" w:rsidR="00FB1470" w:rsidRPr="009135F8" w:rsidRDefault="00FB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7E60E31" w14:textId="498AD128" w:rsidR="004A72AE" w:rsidRPr="00DB1E46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A72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สัญญาเงินกู้ยืมระยะยาวจากสถาบันการเงิน</w:t>
      </w:r>
    </w:p>
    <w:p w14:paraId="1FBB1B96" w14:textId="77777777" w:rsidR="004A72AE" w:rsidRPr="00F97B51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1DFC4B" w14:textId="76AA5C81" w:rsidR="004A72AE" w:rsidRDefault="004A72AE" w:rsidP="005C6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78A5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578A5">
        <w:rPr>
          <w:rFonts w:ascii="Angsana New" w:hAnsi="Angsana New" w:hint="cs"/>
          <w:spacing w:val="-2"/>
          <w:sz w:val="30"/>
          <w:szCs w:val="30"/>
          <w:cs/>
        </w:rPr>
        <w:t xml:space="preserve">และบริษัท พีเอ็มซี เลเบิล แมททีเรียลส์ จำกัด </w:t>
      </w:r>
      <w:r w:rsidR="000578A5" w:rsidRPr="000578A5">
        <w:rPr>
          <w:rFonts w:ascii="Angsana New" w:hAnsi="Angsana New"/>
          <w:spacing w:val="-2"/>
          <w:sz w:val="30"/>
          <w:szCs w:val="30"/>
        </w:rPr>
        <w:t xml:space="preserve">(PMCT) </w:t>
      </w:r>
      <w:r w:rsidRPr="000578A5">
        <w:rPr>
          <w:rFonts w:ascii="Angsana New" w:hAnsi="Angsana New" w:hint="cs"/>
          <w:spacing w:val="-2"/>
          <w:sz w:val="30"/>
          <w:szCs w:val="30"/>
          <w:cs/>
        </w:rPr>
        <w:t xml:space="preserve">ซึ่งเป็นบริษัทย่อย </w:t>
      </w:r>
      <w:r w:rsidRPr="000578A5">
        <w:rPr>
          <w:rFonts w:ascii="Angsana New" w:hAnsi="Angsana New"/>
          <w:spacing w:val="-2"/>
          <w:sz w:val="30"/>
          <w:szCs w:val="30"/>
          <w:cs/>
        </w:rPr>
        <w:t>ได้ลงนามในสัญญาเงินกู้ยืมระยะยาว</w:t>
      </w:r>
      <w:r w:rsidRPr="000578A5">
        <w:rPr>
          <w:rFonts w:ascii="Angsana New" w:hAnsi="Angsana New" w:hint="cs"/>
          <w:spacing w:val="-4"/>
          <w:sz w:val="30"/>
          <w:szCs w:val="30"/>
          <w:cs/>
        </w:rPr>
        <w:t xml:space="preserve">ลงวันที่ </w:t>
      </w:r>
      <w:r w:rsidRPr="000578A5">
        <w:rPr>
          <w:rFonts w:ascii="Angsana New" w:hAnsi="Angsana New"/>
          <w:spacing w:val="-4"/>
          <w:sz w:val="30"/>
          <w:szCs w:val="30"/>
        </w:rPr>
        <w:t xml:space="preserve">4 </w:t>
      </w:r>
      <w:r w:rsidRPr="000578A5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Pr="000578A5">
        <w:rPr>
          <w:rFonts w:ascii="Angsana New" w:hAnsi="Angsana New"/>
          <w:spacing w:val="-4"/>
          <w:sz w:val="30"/>
          <w:szCs w:val="30"/>
        </w:rPr>
        <w:t xml:space="preserve">2562 </w:t>
      </w:r>
      <w:r w:rsidRPr="000578A5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0578A5">
        <w:rPr>
          <w:rFonts w:ascii="Angsana New" w:hAnsi="Angsana New"/>
          <w:spacing w:val="-4"/>
          <w:sz w:val="30"/>
          <w:szCs w:val="30"/>
        </w:rPr>
        <w:t xml:space="preserve">2 </w:t>
      </w:r>
      <w:r w:rsidRPr="000578A5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Pr="000578A5">
        <w:rPr>
          <w:rFonts w:ascii="Angsana New" w:hAnsi="Angsana New"/>
          <w:spacing w:val="-4"/>
          <w:sz w:val="30"/>
          <w:szCs w:val="30"/>
        </w:rPr>
        <w:t xml:space="preserve">2562 </w:t>
      </w:r>
      <w:r w:rsidRPr="000578A5">
        <w:rPr>
          <w:rFonts w:ascii="Angsana New" w:hAnsi="Angsana New" w:hint="cs"/>
          <w:spacing w:val="-4"/>
          <w:sz w:val="30"/>
          <w:szCs w:val="30"/>
          <w:cs/>
        </w:rPr>
        <w:t>ตามลำดับ ซึ่ง</w:t>
      </w:r>
      <w:r w:rsidRPr="000578A5">
        <w:rPr>
          <w:rFonts w:ascii="Angsana New" w:hAnsi="Angsana New"/>
          <w:spacing w:val="-4"/>
          <w:sz w:val="30"/>
          <w:szCs w:val="30"/>
          <w:cs/>
        </w:rPr>
        <w:t xml:space="preserve">มีวงเงินรวม </w:t>
      </w:r>
      <w:r w:rsidRPr="000578A5">
        <w:rPr>
          <w:rFonts w:ascii="Angsana New" w:hAnsi="Angsana New"/>
          <w:spacing w:val="-4"/>
          <w:sz w:val="30"/>
          <w:szCs w:val="30"/>
        </w:rPr>
        <w:t xml:space="preserve">900 </w:t>
      </w:r>
      <w:r w:rsidRPr="000578A5">
        <w:rPr>
          <w:rFonts w:ascii="Angsana New" w:hAnsi="Angsana New"/>
          <w:spacing w:val="-4"/>
          <w:sz w:val="30"/>
          <w:szCs w:val="30"/>
          <w:cs/>
        </w:rPr>
        <w:t>ล้านบาทกับธนาคาร</w:t>
      </w:r>
      <w:r w:rsidRPr="000578A5">
        <w:rPr>
          <w:rFonts w:ascii="Angsana New" w:hAnsi="Angsana New" w:hint="cs"/>
          <w:spacing w:val="-4"/>
          <w:sz w:val="30"/>
          <w:szCs w:val="30"/>
          <w:cs/>
        </w:rPr>
        <w:t>ในประเทศแห่งหนึ่ง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โดยวง</w:t>
      </w:r>
      <w:r w:rsidRPr="003B47E0">
        <w:rPr>
          <w:rFonts w:ascii="Angsana New" w:hAnsi="Angsana New"/>
          <w:sz w:val="30"/>
          <w:szCs w:val="30"/>
          <w:cs/>
        </w:rPr>
        <w:t>เงินกู้</w:t>
      </w:r>
      <w:r>
        <w:rPr>
          <w:rFonts w:ascii="Angsana New" w:hAnsi="Angsana New" w:hint="cs"/>
          <w:sz w:val="30"/>
          <w:szCs w:val="30"/>
          <w:cs/>
        </w:rPr>
        <w:t>ยืมระยะยาว</w:t>
      </w:r>
      <w:r w:rsidRPr="003B47E0">
        <w:rPr>
          <w:rFonts w:ascii="Angsana New" w:hAnsi="Angsana New"/>
          <w:sz w:val="30"/>
          <w:szCs w:val="30"/>
          <w:cs/>
        </w:rPr>
        <w:t>ดังกล่าวมีวัตถุประสงค์เพื่อ</w:t>
      </w:r>
      <w:r w:rsidRPr="003B47E0">
        <w:rPr>
          <w:rFonts w:ascii="Angsana New" w:hAnsi="Angsana New" w:hint="cs"/>
          <w:sz w:val="30"/>
          <w:szCs w:val="30"/>
          <w:cs/>
        </w:rPr>
        <w:t>นำไปใช้เป็นเงินทุนสำหรับการซื้อธุรกิจ</w:t>
      </w:r>
      <w:r w:rsidR="005C6CAB">
        <w:rPr>
          <w:rFonts w:ascii="Angsana New" w:hAnsi="Angsana New"/>
          <w:sz w:val="30"/>
          <w:szCs w:val="30"/>
        </w:rPr>
        <w:t xml:space="preserve"> </w:t>
      </w:r>
      <w:r w:rsidR="005C6CAB" w:rsidRPr="005C6CAB">
        <w:rPr>
          <w:rFonts w:ascii="Angsana New" w:hAnsi="Angsana New"/>
          <w:sz w:val="30"/>
          <w:szCs w:val="30"/>
          <w:cs/>
        </w:rPr>
        <w:t xml:space="preserve">ตามที่ได้กล่าวไว้ในหมายเหตุข้อ </w:t>
      </w:r>
      <w:r w:rsidR="005C6CAB">
        <w:rPr>
          <w:rFonts w:ascii="Angsana New" w:hAnsi="Angsana New"/>
          <w:sz w:val="30"/>
          <w:szCs w:val="30"/>
        </w:rPr>
        <w:t>4</w:t>
      </w:r>
      <w:r w:rsidRPr="003B47E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เงินกู้ยืมระยะยาวดังกล่าว</w:t>
      </w:r>
      <w:r w:rsidRPr="00DB1E46">
        <w:rPr>
          <w:rFonts w:ascii="Angsana New" w:hAnsi="Angsana New" w:hint="cs"/>
          <w:sz w:val="30"/>
          <w:szCs w:val="30"/>
          <w:cs/>
        </w:rPr>
        <w:t xml:space="preserve">มีอัตราดอกเบี้ยต่อปีเท่ากับ </w:t>
      </w:r>
      <w:r w:rsidRPr="00DB1E46">
        <w:rPr>
          <w:rFonts w:ascii="Angsana New" w:hAnsi="Angsana New"/>
          <w:sz w:val="30"/>
          <w:szCs w:val="30"/>
        </w:rPr>
        <w:t xml:space="preserve">MLR </w:t>
      </w:r>
      <w:r w:rsidRPr="00DB1E46">
        <w:rPr>
          <w:rFonts w:ascii="Angsana New" w:hAnsi="Angsana New" w:hint="cs"/>
          <w:sz w:val="30"/>
          <w:szCs w:val="30"/>
          <w:cs/>
        </w:rPr>
        <w:t xml:space="preserve">หักอัตราส่วนลด </w:t>
      </w:r>
      <w:r>
        <w:rPr>
          <w:rFonts w:ascii="Angsana New" w:hAnsi="Angsana New" w:hint="cs"/>
          <w:sz w:val="30"/>
          <w:szCs w:val="30"/>
          <w:cs/>
        </w:rPr>
        <w:t>โดยมี</w:t>
      </w:r>
      <w:r w:rsidRPr="00DB1E46">
        <w:rPr>
          <w:rFonts w:ascii="Angsana New" w:hAnsi="Angsana New" w:hint="cs"/>
          <w:sz w:val="30"/>
          <w:szCs w:val="30"/>
          <w:cs/>
        </w:rPr>
        <w:t>กำหนดคืนเงินต้นทุกเดือน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 xml:space="preserve">แบ่งออกเป็น </w:t>
      </w:r>
      <w:r w:rsidRPr="00DB1E46">
        <w:rPr>
          <w:rFonts w:ascii="Angsana New" w:hAnsi="Angsana New"/>
          <w:sz w:val="30"/>
          <w:szCs w:val="30"/>
        </w:rPr>
        <w:t xml:space="preserve">95 </w:t>
      </w:r>
      <w:r w:rsidRPr="00DB1E46">
        <w:rPr>
          <w:rFonts w:ascii="Angsana New" w:hAnsi="Angsana New" w:hint="cs"/>
          <w:sz w:val="30"/>
          <w:szCs w:val="30"/>
          <w:cs/>
        </w:rPr>
        <w:t xml:space="preserve">งวด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B1E46">
        <w:rPr>
          <w:rFonts w:ascii="Angsana New" w:hAnsi="Angsana New" w:hint="cs"/>
          <w:sz w:val="30"/>
          <w:szCs w:val="30"/>
          <w:cs/>
        </w:rPr>
        <w:t xml:space="preserve">เริ่มชำระงวดแรกในเดือนกรกฎาคม </w:t>
      </w:r>
      <w:r w:rsidRPr="00DB1E46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E3450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6E345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E3450">
        <w:rPr>
          <w:rFonts w:ascii="Angsana New" w:hAnsi="Angsana New"/>
          <w:sz w:val="30"/>
          <w:szCs w:val="30"/>
        </w:rPr>
        <w:t xml:space="preserve">31 </w:t>
      </w:r>
      <w:r w:rsidRPr="006E345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65C75" w:rsidRPr="006E3450">
        <w:rPr>
          <w:rFonts w:ascii="Angsana New" w:hAnsi="Angsana New"/>
          <w:sz w:val="30"/>
          <w:szCs w:val="30"/>
        </w:rPr>
        <w:t>256</w:t>
      </w:r>
      <w:r w:rsidR="001E1599" w:rsidRPr="006E3450">
        <w:rPr>
          <w:rFonts w:ascii="Angsana New" w:hAnsi="Angsana New"/>
          <w:sz w:val="30"/>
          <w:szCs w:val="30"/>
        </w:rPr>
        <w:t>4</w:t>
      </w:r>
      <w:r w:rsidRPr="006E3450">
        <w:rPr>
          <w:rFonts w:ascii="Angsana New" w:hAnsi="Angsana New"/>
          <w:sz w:val="30"/>
          <w:szCs w:val="30"/>
          <w:cs/>
        </w:rPr>
        <w:t xml:space="preserve"> </w:t>
      </w:r>
      <w:r w:rsidR="005C6CAB">
        <w:rPr>
          <w:rFonts w:ascii="Angsana New" w:hAnsi="Angsana New"/>
          <w:sz w:val="30"/>
          <w:szCs w:val="30"/>
        </w:rPr>
        <w:br/>
      </w:r>
      <w:r w:rsidRPr="006E3450">
        <w:rPr>
          <w:rFonts w:ascii="Angsana New" w:hAnsi="Angsana New" w:hint="cs"/>
          <w:sz w:val="30"/>
          <w:szCs w:val="30"/>
          <w:cs/>
        </w:rPr>
        <w:t xml:space="preserve">กลุ่มบริษัทมีวงเงินที่ยังไม่ได้เบิกใช้เป็นจำนวนเงินรวม </w:t>
      </w:r>
      <w:r w:rsidR="006E3450" w:rsidRPr="006E3450">
        <w:rPr>
          <w:rFonts w:ascii="Angsana New" w:hAnsi="Angsana New"/>
          <w:sz w:val="30"/>
          <w:szCs w:val="30"/>
        </w:rPr>
        <w:t>200</w:t>
      </w:r>
      <w:r w:rsidRPr="006E3450">
        <w:rPr>
          <w:rFonts w:ascii="Angsana New" w:hAnsi="Angsana New"/>
          <w:sz w:val="30"/>
          <w:szCs w:val="30"/>
        </w:rPr>
        <w:t xml:space="preserve"> </w:t>
      </w:r>
      <w:r w:rsidRPr="006E3450">
        <w:rPr>
          <w:rFonts w:ascii="Angsana New" w:hAnsi="Angsana New" w:hint="cs"/>
          <w:sz w:val="30"/>
          <w:szCs w:val="30"/>
          <w:cs/>
        </w:rPr>
        <w:t>ล้านบาท</w:t>
      </w:r>
    </w:p>
    <w:p w14:paraId="6164A8EE" w14:textId="77777777" w:rsidR="004A72AE" w:rsidRPr="00F97B51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BEDE7E" w14:textId="4F278895" w:rsidR="004E585B" w:rsidRDefault="00B43BE7" w:rsidP="00B43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E585B">
        <w:rPr>
          <w:rFonts w:ascii="Angsana New" w:hAnsi="Angsana New" w:hint="cs"/>
          <w:spacing w:val="-4"/>
          <w:sz w:val="30"/>
          <w:szCs w:val="30"/>
          <w:cs/>
        </w:rPr>
        <w:lastRenderedPageBreak/>
        <w:t>เงินกู้ยืมระยะยาวของบริษัทค้ำประกันโดย</w:t>
      </w:r>
      <w:r w:rsidR="00FB14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B1470">
        <w:rPr>
          <w:rFonts w:ascii="Angsana New" w:hAnsi="Angsana New"/>
          <w:spacing w:val="-4"/>
          <w:sz w:val="30"/>
          <w:szCs w:val="30"/>
        </w:rPr>
        <w:t>PMCT</w:t>
      </w:r>
      <w:r w:rsidRPr="004E585B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4E585B">
        <w:rPr>
          <w:rFonts w:ascii="Angsana New" w:hAnsi="Angsana New"/>
          <w:spacing w:val="-4"/>
          <w:sz w:val="30"/>
          <w:szCs w:val="30"/>
        </w:rPr>
        <w:t>PMC Label Materials Pte. Ltd.</w:t>
      </w:r>
      <w:r w:rsidR="00FB1470">
        <w:rPr>
          <w:rFonts w:ascii="Angsana New" w:hAnsi="Angsana New"/>
          <w:spacing w:val="-4"/>
          <w:sz w:val="30"/>
          <w:szCs w:val="30"/>
        </w:rPr>
        <w:t xml:space="preserve"> </w:t>
      </w:r>
      <w:r w:rsidR="00FB1470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</w:t>
      </w:r>
      <w:r w:rsidR="004E585B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5B1DD7">
        <w:rPr>
          <w:rFonts w:ascii="Angsana New" w:hAnsi="Angsana New"/>
          <w:spacing w:val="-4"/>
          <w:sz w:val="30"/>
          <w:szCs w:val="30"/>
          <w:cs/>
        </w:rPr>
        <w:br/>
      </w:r>
      <w:r w:rsidR="004E585B">
        <w:rPr>
          <w:rFonts w:ascii="Angsana New" w:hAnsi="Angsana New" w:hint="cs"/>
          <w:spacing w:val="-4"/>
          <w:sz w:val="30"/>
          <w:szCs w:val="30"/>
          <w:cs/>
        </w:rPr>
        <w:t>มีสินทรัพย์ที่ใช้เป็นหลักประกัน ได้แก่ สินค้า</w:t>
      </w:r>
      <w:r w:rsidR="005B1DD7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4E585B">
        <w:rPr>
          <w:rFonts w:ascii="Angsana New" w:hAnsi="Angsana New" w:hint="cs"/>
          <w:spacing w:val="-4"/>
          <w:sz w:val="30"/>
          <w:szCs w:val="30"/>
          <w:cs/>
        </w:rPr>
        <w:t xml:space="preserve"> และสิทธิเรียกร้องที่จะได้รับชำระจากลูกหนี้ของบริษัท และ</w:t>
      </w:r>
      <w:r w:rsidR="005B1DD7">
        <w:rPr>
          <w:rFonts w:ascii="Angsana New" w:hAnsi="Angsana New"/>
          <w:spacing w:val="-4"/>
          <w:sz w:val="30"/>
          <w:szCs w:val="30"/>
          <w:cs/>
        </w:rPr>
        <w:br/>
      </w:r>
      <w:r w:rsidR="004E585B">
        <w:rPr>
          <w:rFonts w:ascii="Angsana New" w:hAnsi="Angsana New" w:hint="cs"/>
          <w:spacing w:val="-4"/>
          <w:sz w:val="30"/>
          <w:szCs w:val="30"/>
          <w:cs/>
        </w:rPr>
        <w:t xml:space="preserve">หุ้นของ </w:t>
      </w:r>
      <w:r w:rsidR="00FB1470">
        <w:rPr>
          <w:rFonts w:ascii="Angsana New" w:hAnsi="Angsana New"/>
          <w:spacing w:val="-4"/>
          <w:sz w:val="30"/>
          <w:szCs w:val="30"/>
        </w:rPr>
        <w:t>PMCT</w:t>
      </w:r>
      <w:r w:rsidR="004E585B">
        <w:rPr>
          <w:rFonts w:ascii="Angsana New" w:hAnsi="Angsana New" w:hint="cs"/>
          <w:spacing w:val="-4"/>
          <w:sz w:val="30"/>
          <w:szCs w:val="30"/>
          <w:cs/>
        </w:rPr>
        <w:t xml:space="preserve"> ที่เป็นกรรมสิทธิ์ของบริษัท</w:t>
      </w:r>
    </w:p>
    <w:p w14:paraId="0F2109A1" w14:textId="33CF7A6F" w:rsidR="001F0863" w:rsidRPr="009135F8" w:rsidRDefault="001F0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402B5398" w14:textId="1610B42B" w:rsidR="00BD4DCF" w:rsidRPr="006211B2" w:rsidRDefault="004E585B" w:rsidP="00B43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211B2">
        <w:rPr>
          <w:rFonts w:ascii="Angsana New" w:hAnsi="Angsana New" w:hint="cs"/>
          <w:sz w:val="30"/>
          <w:szCs w:val="30"/>
          <w:cs/>
        </w:rPr>
        <w:t xml:space="preserve">เงินกู้ยืมระยะยาวของ </w:t>
      </w:r>
      <w:r w:rsidR="006211B2" w:rsidRPr="006211B2">
        <w:rPr>
          <w:rFonts w:ascii="Angsana New" w:hAnsi="Angsana New"/>
          <w:sz w:val="30"/>
          <w:szCs w:val="30"/>
        </w:rPr>
        <w:t>PMCT</w:t>
      </w:r>
      <w:r w:rsidRPr="006211B2">
        <w:rPr>
          <w:rFonts w:ascii="Angsana New" w:hAnsi="Angsana New" w:hint="cs"/>
          <w:sz w:val="30"/>
          <w:szCs w:val="30"/>
          <w:cs/>
        </w:rPr>
        <w:t xml:space="preserve"> ค้ำประกันโดยบริษัท และ</w:t>
      </w:r>
      <w:r w:rsidR="00234971" w:rsidRPr="006211B2">
        <w:rPr>
          <w:rFonts w:ascii="Angsana New" w:hAnsi="Angsana New" w:hint="cs"/>
          <w:sz w:val="30"/>
          <w:szCs w:val="30"/>
          <w:cs/>
        </w:rPr>
        <w:t xml:space="preserve"> </w:t>
      </w:r>
      <w:r w:rsidR="00234971" w:rsidRPr="006211B2">
        <w:rPr>
          <w:rFonts w:ascii="Angsana New" w:hAnsi="Angsana New"/>
          <w:sz w:val="30"/>
          <w:szCs w:val="30"/>
        </w:rPr>
        <w:t>PMC Label Materials Pte. Ltd.</w:t>
      </w:r>
      <w:r w:rsidR="00234971" w:rsidRPr="006211B2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และมีสินทรัพย์ที่ใช้เป็นหลัก</w:t>
      </w:r>
      <w:r w:rsidR="00EC66F4" w:rsidRPr="006211B2">
        <w:rPr>
          <w:rFonts w:ascii="Angsana New" w:hAnsi="Angsana New" w:hint="cs"/>
          <w:sz w:val="30"/>
          <w:szCs w:val="30"/>
          <w:cs/>
        </w:rPr>
        <w:t xml:space="preserve">ประกัน ได้แก่ ที่ดิน อาคาร และเครื่องจักร ซึ่งมีมูลค่าตามบัญชี ณ วันที่ </w:t>
      </w:r>
      <w:r w:rsidR="00EC66F4" w:rsidRPr="006211B2">
        <w:rPr>
          <w:rFonts w:ascii="Angsana New" w:hAnsi="Angsana New"/>
          <w:sz w:val="30"/>
          <w:szCs w:val="30"/>
        </w:rPr>
        <w:t xml:space="preserve">31 </w:t>
      </w:r>
      <w:r w:rsidR="00EC66F4" w:rsidRPr="006211B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C66F4" w:rsidRPr="006211B2">
        <w:rPr>
          <w:rFonts w:ascii="Angsana New" w:hAnsi="Angsana New"/>
          <w:sz w:val="30"/>
          <w:szCs w:val="30"/>
        </w:rPr>
        <w:t xml:space="preserve">2564 </w:t>
      </w:r>
      <w:r w:rsidR="00EC66F4" w:rsidRPr="006211B2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 </w:t>
      </w:r>
      <w:r w:rsidR="00EC66F4" w:rsidRPr="006211B2">
        <w:rPr>
          <w:rFonts w:ascii="Angsana New" w:hAnsi="Angsana New"/>
          <w:spacing w:val="-2"/>
          <w:sz w:val="30"/>
          <w:szCs w:val="30"/>
        </w:rPr>
        <w:t xml:space="preserve">43.7 </w:t>
      </w:r>
      <w:r w:rsidR="00EC66F4" w:rsidRPr="006211B2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EC66F4" w:rsidRPr="006211B2">
        <w:rPr>
          <w:rFonts w:ascii="Angsana New" w:hAnsi="Angsana New"/>
          <w:spacing w:val="-2"/>
          <w:sz w:val="30"/>
          <w:szCs w:val="30"/>
        </w:rPr>
        <w:t xml:space="preserve">45.1 </w:t>
      </w:r>
      <w:r w:rsidR="00EC66F4" w:rsidRPr="006211B2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และ </w:t>
      </w:r>
      <w:r w:rsidR="00EA3787" w:rsidRPr="006211B2">
        <w:rPr>
          <w:rFonts w:ascii="Angsana New" w:hAnsi="Angsana New"/>
          <w:spacing w:val="-2"/>
          <w:sz w:val="30"/>
          <w:szCs w:val="30"/>
        </w:rPr>
        <w:t>1.2</w:t>
      </w:r>
      <w:r w:rsidR="00EC66F4" w:rsidRPr="006211B2">
        <w:rPr>
          <w:rFonts w:ascii="Angsana New" w:hAnsi="Angsana New"/>
          <w:spacing w:val="-2"/>
          <w:sz w:val="30"/>
          <w:szCs w:val="30"/>
        </w:rPr>
        <w:t xml:space="preserve"> </w:t>
      </w:r>
      <w:r w:rsidR="00EC66F4" w:rsidRPr="006211B2">
        <w:rPr>
          <w:rFonts w:ascii="Angsana New" w:hAnsi="Angsana New" w:hint="cs"/>
          <w:spacing w:val="-2"/>
          <w:sz w:val="30"/>
          <w:szCs w:val="30"/>
          <w:cs/>
        </w:rPr>
        <w:t>ล้านบาท ตามลำดับ</w:t>
      </w:r>
      <w:r w:rsidR="00093400" w:rsidRPr="006211B2">
        <w:rPr>
          <w:rFonts w:ascii="Angsana New" w:hAnsi="Angsana New" w:hint="cs"/>
          <w:spacing w:val="-2"/>
          <w:sz w:val="30"/>
          <w:szCs w:val="30"/>
          <w:cs/>
        </w:rPr>
        <w:t xml:space="preserve"> รวมถึง</w:t>
      </w:r>
      <w:r w:rsidR="001F0863" w:rsidRPr="006211B2">
        <w:rPr>
          <w:rFonts w:ascii="Angsana New" w:hAnsi="Angsana New" w:hint="cs"/>
          <w:spacing w:val="-2"/>
          <w:sz w:val="30"/>
          <w:szCs w:val="30"/>
          <w:cs/>
        </w:rPr>
        <w:t>สินค้า</w:t>
      </w:r>
      <w:r w:rsidR="005B1DD7">
        <w:rPr>
          <w:rFonts w:ascii="Angsana New" w:hAnsi="Angsana New" w:hint="cs"/>
          <w:spacing w:val="-2"/>
          <w:sz w:val="30"/>
          <w:szCs w:val="30"/>
          <w:cs/>
        </w:rPr>
        <w:t xml:space="preserve">ของ </w:t>
      </w:r>
      <w:r w:rsidR="005B1DD7">
        <w:rPr>
          <w:rFonts w:ascii="Angsana New" w:hAnsi="Angsana New"/>
          <w:spacing w:val="-2"/>
          <w:sz w:val="30"/>
          <w:szCs w:val="30"/>
        </w:rPr>
        <w:t xml:space="preserve">PMCT </w:t>
      </w:r>
      <w:r w:rsidR="001F0863" w:rsidRPr="006211B2">
        <w:rPr>
          <w:rFonts w:ascii="Angsana New" w:hAnsi="Angsana New" w:hint="cs"/>
          <w:spacing w:val="-2"/>
          <w:sz w:val="30"/>
          <w:szCs w:val="30"/>
          <w:cs/>
        </w:rPr>
        <w:t>และสิทธิเรียกร้อง</w:t>
      </w:r>
      <w:r w:rsidR="005B1DD7">
        <w:rPr>
          <w:rFonts w:ascii="Angsana New" w:hAnsi="Angsana New"/>
          <w:spacing w:val="-2"/>
          <w:sz w:val="30"/>
          <w:szCs w:val="30"/>
        </w:rPr>
        <w:br/>
      </w:r>
      <w:r w:rsidR="001F0863" w:rsidRPr="006211B2">
        <w:rPr>
          <w:rFonts w:ascii="Angsana New" w:hAnsi="Angsana New" w:hint="cs"/>
          <w:spacing w:val="-2"/>
          <w:sz w:val="30"/>
          <w:szCs w:val="30"/>
          <w:cs/>
        </w:rPr>
        <w:t>ที่จะได้รับชำระ</w:t>
      </w:r>
      <w:r w:rsidR="001F0863" w:rsidRPr="006211B2">
        <w:rPr>
          <w:rFonts w:ascii="Angsana New" w:hAnsi="Angsana New" w:hint="cs"/>
          <w:sz w:val="30"/>
          <w:szCs w:val="30"/>
          <w:cs/>
        </w:rPr>
        <w:t>จากลูกหนี้ของ</w:t>
      </w:r>
      <w:r w:rsidR="006211B2" w:rsidRPr="006211B2">
        <w:rPr>
          <w:rFonts w:ascii="Angsana New" w:hAnsi="Angsana New"/>
          <w:sz w:val="30"/>
          <w:szCs w:val="30"/>
        </w:rPr>
        <w:t xml:space="preserve"> PMCT</w:t>
      </w:r>
      <w:r w:rsidR="001F0863" w:rsidRPr="006211B2">
        <w:rPr>
          <w:rFonts w:ascii="Angsana New" w:hAnsi="Angsana New" w:hint="cs"/>
          <w:sz w:val="30"/>
          <w:szCs w:val="30"/>
          <w:cs/>
        </w:rPr>
        <w:t xml:space="preserve"> และหุ้นของ</w:t>
      </w:r>
      <w:r w:rsidR="007772B8">
        <w:rPr>
          <w:rFonts w:ascii="Angsana New" w:hAnsi="Angsana New"/>
          <w:sz w:val="30"/>
          <w:szCs w:val="30"/>
        </w:rPr>
        <w:t xml:space="preserve"> PMCT</w:t>
      </w:r>
      <w:r w:rsidR="001F0863" w:rsidRPr="006211B2">
        <w:rPr>
          <w:rFonts w:ascii="Angsana New" w:hAnsi="Angsana New" w:hint="cs"/>
          <w:sz w:val="30"/>
          <w:szCs w:val="30"/>
          <w:cs/>
        </w:rPr>
        <w:t xml:space="preserve"> ที่เป็นกรรมสิทธิ์ของบริษัท</w:t>
      </w:r>
    </w:p>
    <w:p w14:paraId="7868522D" w14:textId="77777777" w:rsidR="00B43BE7" w:rsidRDefault="00B43BE7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12952DF" w14:textId="75EDD5AD" w:rsidR="00BD4DCF" w:rsidRDefault="00BD4DCF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>ภายใต้สัญญาเงินกู้ยืมของกลุ่มบริษัทกับสถาบันการเงิ</w:t>
      </w:r>
      <w:r w:rsidRPr="00DB1E46">
        <w:rPr>
          <w:rFonts w:ascii="Angsana New" w:hAnsi="Angsana New" w:hint="cs"/>
          <w:sz w:val="30"/>
          <w:szCs w:val="30"/>
          <w:cs/>
        </w:rPr>
        <w:t>น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B1E46">
        <w:rPr>
          <w:rFonts w:ascii="Angsana New" w:hAnsi="Angsana New"/>
          <w:sz w:val="30"/>
          <w:szCs w:val="30"/>
          <w:cs/>
        </w:rPr>
        <w:t xml:space="preserve">บริษัทมีภาระผูกพันบางประการตามที่ระบุในสัญญา เช่น การดำรงสัดส่วนการถือหุ้น </w:t>
      </w:r>
      <w:r w:rsidRPr="00DB1E46">
        <w:rPr>
          <w:rFonts w:ascii="Angsana New" w:hAnsi="Angsana New" w:hint="cs"/>
          <w:sz w:val="30"/>
          <w:szCs w:val="30"/>
          <w:cs/>
        </w:rPr>
        <w:t>การดำรงสัดส่วนทางการเงิน</w:t>
      </w:r>
      <w:r w:rsidRPr="00DB1E46">
        <w:rPr>
          <w:rFonts w:ascii="Angsana New" w:hAnsi="Angsana New"/>
          <w:sz w:val="30"/>
          <w:szCs w:val="30"/>
          <w:cs/>
        </w:rPr>
        <w:t xml:space="preserve"> เป็นต้น</w:t>
      </w:r>
    </w:p>
    <w:p w14:paraId="5FCC1A6A" w14:textId="3805B497" w:rsidR="004516E2" w:rsidRPr="006A6710" w:rsidRDefault="004516E2" w:rsidP="004516E2">
      <w:pPr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4DEDC704" w14:textId="545BA0E4" w:rsidR="004516E2" w:rsidRPr="00C10DB3" w:rsidRDefault="004516E2" w:rsidP="004516E2">
      <w:pPr>
        <w:ind w:firstLine="540"/>
        <w:rPr>
          <w:rFonts w:ascii="Angsana New" w:hAnsi="Angsana New"/>
          <w:b/>
          <w:bCs/>
          <w:i/>
          <w:iCs/>
          <w:color w:val="FF0000"/>
          <w:sz w:val="30"/>
          <w:szCs w:val="30"/>
          <w:cs/>
          <w:lang w:eastAsia="x-none"/>
        </w:rPr>
      </w:pPr>
      <w:r w:rsidRPr="007772B8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การเปลี่ยนแปลงของหนี้สินที่เกิดจากกิจกรรมจัดหาเงิน</w:t>
      </w:r>
    </w:p>
    <w:p w14:paraId="4BE703B4" w14:textId="77777777" w:rsidR="0069589A" w:rsidRPr="006A6710" w:rsidRDefault="0069589A" w:rsidP="0069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530"/>
        <w:gridCol w:w="270"/>
        <w:gridCol w:w="1530"/>
        <w:gridCol w:w="270"/>
        <w:gridCol w:w="1530"/>
      </w:tblGrid>
      <w:tr w:rsidR="001155B7" w:rsidRPr="008034FC" w14:paraId="40203BF1" w14:textId="77777777" w:rsidTr="007772B8">
        <w:trPr>
          <w:cantSplit/>
          <w:tblHeader/>
        </w:trPr>
        <w:tc>
          <w:tcPr>
            <w:tcW w:w="4230" w:type="dxa"/>
          </w:tcPr>
          <w:p w14:paraId="244D6E59" w14:textId="77777777" w:rsidR="001155B7" w:rsidRPr="00CA3969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AA82856" w14:textId="1F1E2975" w:rsidR="001155B7" w:rsidRPr="00CA3969" w:rsidRDefault="001155B7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CA3969" w:rsidRPr="008034FC" w14:paraId="29117C16" w14:textId="77777777" w:rsidTr="007772B8">
        <w:trPr>
          <w:cantSplit/>
          <w:tblHeader/>
        </w:trPr>
        <w:tc>
          <w:tcPr>
            <w:tcW w:w="4230" w:type="dxa"/>
          </w:tcPr>
          <w:p w14:paraId="76B808E2" w14:textId="77777777" w:rsidR="00CA3969" w:rsidRPr="00CA3969" w:rsidRDefault="00CA3969" w:rsidP="00CA396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70E37B" w14:textId="77777777" w:rsidR="001155B7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eastAsia="Calibri" w:hAnsi="Angsana New" w:cs="Angsana New" w:hint="cs"/>
                <w:b w:val="0"/>
                <w:spacing w:val="-4"/>
                <w:sz w:val="26"/>
                <w:szCs w:val="26"/>
                <w:cs/>
                <w:lang w:val="en-US" w:bidi="th-TH"/>
              </w:rPr>
              <w:t>เงินกู้ยืมจาก</w:t>
            </w:r>
          </w:p>
          <w:p w14:paraId="0D39CFD3" w14:textId="1DBDEE6F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cs/>
                <w:lang w:val="en-US" w:bidi="th-TH"/>
              </w:rPr>
            </w:pPr>
            <w:r w:rsidRPr="00CA3969">
              <w:rPr>
                <w:rFonts w:ascii="Angsana New" w:eastAsia="Calibri" w:hAnsi="Angsana New" w:cs="Angsana New" w:hint="cs"/>
                <w:b w:val="0"/>
                <w:spacing w:val="-4"/>
                <w:sz w:val="26"/>
                <w:szCs w:val="26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70" w:type="dxa"/>
            <w:vAlign w:val="bottom"/>
          </w:tcPr>
          <w:p w14:paraId="54EDA8CE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C71CE63" w14:textId="0F60A649" w:rsidR="00CA3969" w:rsidRPr="00CA3969" w:rsidRDefault="00CA3969" w:rsidP="005C6CAB">
            <w:pPr>
              <w:pStyle w:val="acctmergecolhdg"/>
              <w:spacing w:line="240" w:lineRule="auto"/>
              <w:ind w:left="-80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CA3969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50786DA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2231B38" w14:textId="77777777" w:rsidR="005C6CAB" w:rsidRDefault="005C6CAB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  <w:p w14:paraId="3CCD3FB3" w14:textId="5D24A6E2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1155B7" w:rsidRPr="008034FC" w14:paraId="69261733" w14:textId="77777777" w:rsidTr="007772B8">
        <w:trPr>
          <w:cantSplit/>
          <w:tblHeader/>
        </w:trPr>
        <w:tc>
          <w:tcPr>
            <w:tcW w:w="4230" w:type="dxa"/>
          </w:tcPr>
          <w:p w14:paraId="5CEC5110" w14:textId="1469251B" w:rsidR="001155B7" w:rsidRPr="00CA3969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D985C9F" w14:textId="36CA92A9" w:rsidR="001155B7" w:rsidRPr="00CA3969" w:rsidRDefault="001155B7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CA3969" w:rsidRPr="008034FC" w14:paraId="53F4B83C" w14:textId="77777777" w:rsidTr="007772B8">
        <w:trPr>
          <w:cantSplit/>
        </w:trPr>
        <w:tc>
          <w:tcPr>
            <w:tcW w:w="4230" w:type="dxa"/>
          </w:tcPr>
          <w:p w14:paraId="20AACF9F" w14:textId="0D2F013A" w:rsidR="00CA3969" w:rsidRPr="00CA3969" w:rsidRDefault="00CA3969" w:rsidP="00CA39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89327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53EBD1FD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0DD712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F00958B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75E4B0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9D3230F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</w:tr>
      <w:tr w:rsidR="008B6F37" w:rsidRPr="008034FC" w14:paraId="1290F21E" w14:textId="77777777" w:rsidTr="007772B8">
        <w:trPr>
          <w:cantSplit/>
        </w:trPr>
        <w:tc>
          <w:tcPr>
            <w:tcW w:w="4230" w:type="dxa"/>
          </w:tcPr>
          <w:p w14:paraId="33EEEA83" w14:textId="77777777" w:rsidR="008B6F37" w:rsidRPr="00CA3969" w:rsidRDefault="008B6F37" w:rsidP="008B6F3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A396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</w:tcPr>
          <w:p w14:paraId="6FA76B4B" w14:textId="309E61B0" w:rsidR="008B6F37" w:rsidRPr="00CA3969" w:rsidRDefault="008B6F37" w:rsidP="008B6F3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/>
              </w:rPr>
              <w:t>553,535</w:t>
            </w:r>
          </w:p>
        </w:tc>
        <w:tc>
          <w:tcPr>
            <w:tcW w:w="270" w:type="dxa"/>
          </w:tcPr>
          <w:p w14:paraId="49F6CDAE" w14:textId="77777777" w:rsidR="008B6F37" w:rsidRPr="008B6F37" w:rsidRDefault="008B6F37" w:rsidP="008B6F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C3D6035" w14:textId="47167CB2" w:rsidR="008B6F37" w:rsidRPr="00CA3969" w:rsidRDefault="008B6F37" w:rsidP="008B6F3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/>
              </w:rPr>
              <w:t>38,174</w:t>
            </w:r>
          </w:p>
        </w:tc>
        <w:tc>
          <w:tcPr>
            <w:tcW w:w="270" w:type="dxa"/>
          </w:tcPr>
          <w:p w14:paraId="79A09C7B" w14:textId="77777777" w:rsidR="008B6F37" w:rsidRPr="008B6F37" w:rsidRDefault="008B6F37" w:rsidP="008B6F3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21A0029C" w14:textId="44BA97C0" w:rsidR="008B6F37" w:rsidRPr="008B6F37" w:rsidRDefault="008B6F37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/>
              </w:rPr>
              <w:t>591,709</w:t>
            </w:r>
          </w:p>
        </w:tc>
      </w:tr>
      <w:tr w:rsidR="00CA3969" w:rsidRPr="008034FC" w14:paraId="7E8FAD3D" w14:textId="77777777" w:rsidTr="007772B8">
        <w:trPr>
          <w:cantSplit/>
        </w:trPr>
        <w:tc>
          <w:tcPr>
            <w:tcW w:w="4230" w:type="dxa"/>
          </w:tcPr>
          <w:p w14:paraId="5DA51B66" w14:textId="6AAC146F" w:rsidR="00CA3969" w:rsidRPr="00CA3969" w:rsidRDefault="00CA3969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2219023B" w14:textId="34964CB4" w:rsidR="00CA3969" w:rsidRPr="00CA3969" w:rsidRDefault="007772B8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(90,459)</w:t>
            </w:r>
          </w:p>
        </w:tc>
        <w:tc>
          <w:tcPr>
            <w:tcW w:w="270" w:type="dxa"/>
            <w:vAlign w:val="bottom"/>
          </w:tcPr>
          <w:p w14:paraId="68602946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C1C5418" w14:textId="0279BD06" w:rsidR="00CA3969" w:rsidRPr="00DC2E83" w:rsidRDefault="006D391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(11,628)</w:t>
            </w:r>
          </w:p>
        </w:tc>
        <w:tc>
          <w:tcPr>
            <w:tcW w:w="270" w:type="dxa"/>
          </w:tcPr>
          <w:p w14:paraId="75D30B9C" w14:textId="77777777" w:rsidR="00CA3969" w:rsidRPr="001155B7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37AF180" w14:textId="1D60A480" w:rsidR="00DC2E83" w:rsidRPr="00DC2E83" w:rsidRDefault="006D3919" w:rsidP="00DC2E83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(102,087)</w:t>
            </w:r>
          </w:p>
        </w:tc>
      </w:tr>
      <w:tr w:rsidR="00CA3969" w:rsidRPr="008034FC" w14:paraId="64674C52" w14:textId="77777777" w:rsidTr="007772B8">
        <w:trPr>
          <w:cantSplit/>
        </w:trPr>
        <w:tc>
          <w:tcPr>
            <w:tcW w:w="4230" w:type="dxa"/>
          </w:tcPr>
          <w:p w14:paraId="7F18C192" w14:textId="59EBA3F4" w:rsidR="00CA3969" w:rsidRPr="00CA3969" w:rsidRDefault="00CA3969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 xml:space="preserve">สัญญาเช่า </w:t>
            </w:r>
          </w:p>
        </w:tc>
        <w:tc>
          <w:tcPr>
            <w:tcW w:w="1530" w:type="dxa"/>
            <w:vAlign w:val="bottom"/>
          </w:tcPr>
          <w:p w14:paraId="73C6F998" w14:textId="1F9394EC" w:rsidR="00CA3969" w:rsidRPr="00CA3969" w:rsidRDefault="006D391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988001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3736288" w14:textId="7BA4B738" w:rsidR="00CA3969" w:rsidRPr="00DC2E83" w:rsidRDefault="006D391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14,888</w:t>
            </w:r>
          </w:p>
        </w:tc>
        <w:tc>
          <w:tcPr>
            <w:tcW w:w="270" w:type="dxa"/>
          </w:tcPr>
          <w:p w14:paraId="3C97CFC7" w14:textId="77777777" w:rsidR="00CA3969" w:rsidRPr="001155B7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70ACD00" w14:textId="7915DE92" w:rsidR="00CA3969" w:rsidRPr="00DC2E83" w:rsidRDefault="006D3919" w:rsidP="00DC2E83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14,888</w:t>
            </w:r>
          </w:p>
        </w:tc>
      </w:tr>
      <w:tr w:rsidR="00CA3969" w:rsidRPr="008034FC" w14:paraId="77EA5611" w14:textId="77777777" w:rsidTr="007772B8">
        <w:trPr>
          <w:cantSplit/>
        </w:trPr>
        <w:tc>
          <w:tcPr>
            <w:tcW w:w="4230" w:type="dxa"/>
          </w:tcPr>
          <w:p w14:paraId="60077B4E" w14:textId="77777777" w:rsidR="00CA3969" w:rsidRPr="00CA3969" w:rsidRDefault="00CA3969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124B9C" w14:textId="6F653D5F" w:rsidR="00CA3969" w:rsidRPr="00CA3969" w:rsidRDefault="006D391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555</w:t>
            </w:r>
          </w:p>
        </w:tc>
        <w:tc>
          <w:tcPr>
            <w:tcW w:w="270" w:type="dxa"/>
            <w:vAlign w:val="bottom"/>
          </w:tcPr>
          <w:p w14:paraId="7C9F935B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0E50C36" w14:textId="1AF647CB" w:rsidR="00CA3969" w:rsidRPr="00DC2E83" w:rsidRDefault="006D391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1,631</w:t>
            </w:r>
          </w:p>
        </w:tc>
        <w:tc>
          <w:tcPr>
            <w:tcW w:w="270" w:type="dxa"/>
          </w:tcPr>
          <w:p w14:paraId="3E123AB9" w14:textId="77777777" w:rsidR="00CA3969" w:rsidRPr="001155B7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C63B381" w14:textId="187B3518" w:rsidR="00CA3969" w:rsidRPr="00DC2E83" w:rsidRDefault="006D3919" w:rsidP="00DC2E83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2,186</w:t>
            </w:r>
          </w:p>
        </w:tc>
      </w:tr>
      <w:tr w:rsidR="00CA3969" w:rsidRPr="008034FC" w14:paraId="167843AF" w14:textId="77777777" w:rsidTr="007772B8">
        <w:trPr>
          <w:cantSplit/>
        </w:trPr>
        <w:tc>
          <w:tcPr>
            <w:tcW w:w="4230" w:type="dxa"/>
          </w:tcPr>
          <w:p w14:paraId="73F4D431" w14:textId="77777777" w:rsidR="00CA3969" w:rsidRPr="00CA3969" w:rsidRDefault="00CA3969" w:rsidP="00CA396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D4C1F" w14:textId="745C8589" w:rsidR="00CA3969" w:rsidRPr="00CA3969" w:rsidRDefault="008B6F37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463,631</w:t>
            </w:r>
          </w:p>
        </w:tc>
        <w:tc>
          <w:tcPr>
            <w:tcW w:w="270" w:type="dxa"/>
            <w:vAlign w:val="bottom"/>
          </w:tcPr>
          <w:p w14:paraId="3667CEAD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0883B" w14:textId="56A60509" w:rsidR="00CA3969" w:rsidRPr="00DC2E83" w:rsidRDefault="008B6F37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43,065</w:t>
            </w:r>
          </w:p>
        </w:tc>
        <w:tc>
          <w:tcPr>
            <w:tcW w:w="270" w:type="dxa"/>
          </w:tcPr>
          <w:p w14:paraId="432720EA" w14:textId="77777777" w:rsidR="00CA3969" w:rsidRPr="001155B7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96E9" w14:textId="4F779535" w:rsidR="00CA3969" w:rsidRPr="00DC2E83" w:rsidRDefault="008B6F37" w:rsidP="00DC2E83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506,696</w:t>
            </w:r>
          </w:p>
        </w:tc>
      </w:tr>
      <w:tr w:rsidR="00CA3969" w:rsidRPr="008034FC" w14:paraId="71294E53" w14:textId="77777777" w:rsidTr="007772B8">
        <w:trPr>
          <w:cantSplit/>
        </w:trPr>
        <w:tc>
          <w:tcPr>
            <w:tcW w:w="4230" w:type="dxa"/>
          </w:tcPr>
          <w:p w14:paraId="357AC9C6" w14:textId="77777777" w:rsidR="00CA3969" w:rsidRPr="004577E7" w:rsidRDefault="00CA3969" w:rsidP="00CA396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29B73B1" w14:textId="77777777" w:rsidR="00CA3969" w:rsidRPr="004577E7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2F5AFF" w14:textId="77777777" w:rsidR="00CA3969" w:rsidRPr="004577E7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FC2BEE1" w14:textId="77777777" w:rsidR="00CA3969" w:rsidRPr="004577E7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D219A32" w14:textId="77777777" w:rsidR="00CA3969" w:rsidRPr="004577E7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D2575EA" w14:textId="77777777" w:rsidR="00CA3969" w:rsidRPr="004577E7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</w:tr>
      <w:tr w:rsidR="00893275" w:rsidRPr="008034FC" w14:paraId="26F9D33D" w14:textId="77777777" w:rsidTr="007772B8">
        <w:trPr>
          <w:cantSplit/>
        </w:trPr>
        <w:tc>
          <w:tcPr>
            <w:tcW w:w="4230" w:type="dxa"/>
          </w:tcPr>
          <w:p w14:paraId="1EC95EA7" w14:textId="0370E15C" w:rsidR="00893275" w:rsidRPr="00CA3969" w:rsidRDefault="00893275" w:rsidP="0089327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30" w:type="dxa"/>
            <w:vAlign w:val="bottom"/>
          </w:tcPr>
          <w:p w14:paraId="2E40EA7C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30C04E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1F4E48FA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9527417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B3C64F5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893275" w:rsidRPr="008034FC" w14:paraId="3A869E6C" w14:textId="77777777" w:rsidTr="007772B8">
        <w:trPr>
          <w:cantSplit/>
        </w:trPr>
        <w:tc>
          <w:tcPr>
            <w:tcW w:w="4230" w:type="dxa"/>
          </w:tcPr>
          <w:p w14:paraId="59298288" w14:textId="48F7351E" w:rsidR="00893275" w:rsidRPr="00CA3969" w:rsidRDefault="00893275" w:rsidP="0089327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A396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28817E2A" w14:textId="5AC29934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674,653</w:t>
            </w:r>
          </w:p>
        </w:tc>
        <w:tc>
          <w:tcPr>
            <w:tcW w:w="270" w:type="dxa"/>
            <w:vAlign w:val="bottom"/>
          </w:tcPr>
          <w:p w14:paraId="63B405F5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C557D0C" w14:textId="1610347F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5,862</w:t>
            </w:r>
          </w:p>
        </w:tc>
        <w:tc>
          <w:tcPr>
            <w:tcW w:w="270" w:type="dxa"/>
          </w:tcPr>
          <w:p w14:paraId="46AADE32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41AFDC8" w14:textId="43A937C1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680,515</w:t>
            </w:r>
          </w:p>
        </w:tc>
      </w:tr>
      <w:tr w:rsidR="00893275" w:rsidRPr="008034FC" w14:paraId="660792A3" w14:textId="77777777" w:rsidTr="007772B8">
        <w:trPr>
          <w:cantSplit/>
        </w:trPr>
        <w:tc>
          <w:tcPr>
            <w:tcW w:w="4230" w:type="dxa"/>
          </w:tcPr>
          <w:p w14:paraId="59787AFC" w14:textId="7F61EC1D" w:rsidR="00893275" w:rsidRPr="00CA3969" w:rsidRDefault="00893275" w:rsidP="0089327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7E130902" w14:textId="1E1BAD58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 w:rsidRPr="00CA396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(121,749)</w:t>
            </w:r>
          </w:p>
        </w:tc>
        <w:tc>
          <w:tcPr>
            <w:tcW w:w="270" w:type="dxa"/>
            <w:vAlign w:val="bottom"/>
          </w:tcPr>
          <w:p w14:paraId="721D65E1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6CDA4BB7" w14:textId="750680E8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 w:rsidRPr="00DC2E8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(8,531)</w:t>
            </w:r>
          </w:p>
        </w:tc>
        <w:tc>
          <w:tcPr>
            <w:tcW w:w="270" w:type="dxa"/>
          </w:tcPr>
          <w:p w14:paraId="0D97A9BD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4B17AAFD" w14:textId="56AE50CF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(130,280)</w:t>
            </w:r>
          </w:p>
        </w:tc>
      </w:tr>
      <w:tr w:rsidR="00893275" w:rsidRPr="008034FC" w14:paraId="538621DB" w14:textId="77777777" w:rsidTr="007772B8">
        <w:trPr>
          <w:cantSplit/>
        </w:trPr>
        <w:tc>
          <w:tcPr>
            <w:tcW w:w="4230" w:type="dxa"/>
          </w:tcPr>
          <w:p w14:paraId="67F8D31C" w14:textId="77CC9AF7" w:rsidR="00893275" w:rsidRPr="00CA3969" w:rsidRDefault="00893275" w:rsidP="0089327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0" w:type="dxa"/>
            <w:vAlign w:val="bottom"/>
          </w:tcPr>
          <w:p w14:paraId="4FC7BBC7" w14:textId="3850C46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47BA63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4CC61765" w14:textId="379F6933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C2E8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38,738</w:t>
            </w:r>
          </w:p>
        </w:tc>
        <w:tc>
          <w:tcPr>
            <w:tcW w:w="270" w:type="dxa"/>
          </w:tcPr>
          <w:p w14:paraId="667C56B4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4B172F80" w14:textId="2C152B2E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38,738</w:t>
            </w:r>
          </w:p>
        </w:tc>
      </w:tr>
      <w:tr w:rsidR="00893275" w:rsidRPr="008034FC" w14:paraId="56CC0CF7" w14:textId="77777777" w:rsidTr="007772B8">
        <w:trPr>
          <w:cantSplit/>
        </w:trPr>
        <w:tc>
          <w:tcPr>
            <w:tcW w:w="4230" w:type="dxa"/>
          </w:tcPr>
          <w:p w14:paraId="3CAA2FCD" w14:textId="30EE46C2" w:rsidR="00893275" w:rsidRPr="00CA3969" w:rsidRDefault="00893275" w:rsidP="0089327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530" w:type="dxa"/>
            <w:vAlign w:val="bottom"/>
          </w:tcPr>
          <w:p w14:paraId="67F8999F" w14:textId="412FE652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631</w:t>
            </w:r>
          </w:p>
        </w:tc>
        <w:tc>
          <w:tcPr>
            <w:tcW w:w="270" w:type="dxa"/>
            <w:vAlign w:val="bottom"/>
          </w:tcPr>
          <w:p w14:paraId="1D9E1689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54D33772" w14:textId="55DC2866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C2E83">
              <w:rPr>
                <w:rFonts w:ascii="Angsana New" w:hAnsi="Angsana New" w:cs="Angsana New"/>
                <w:sz w:val="26"/>
                <w:szCs w:val="26"/>
              </w:rPr>
              <w:t>2,105</w:t>
            </w:r>
          </w:p>
        </w:tc>
        <w:tc>
          <w:tcPr>
            <w:tcW w:w="270" w:type="dxa"/>
          </w:tcPr>
          <w:p w14:paraId="4602FAAA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7B5714F6" w14:textId="6D4F9F6E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2,736</w:t>
            </w:r>
          </w:p>
        </w:tc>
      </w:tr>
      <w:tr w:rsidR="00893275" w:rsidRPr="008034FC" w14:paraId="64C06557" w14:textId="77777777" w:rsidTr="007772B8">
        <w:trPr>
          <w:cantSplit/>
        </w:trPr>
        <w:tc>
          <w:tcPr>
            <w:tcW w:w="4230" w:type="dxa"/>
          </w:tcPr>
          <w:p w14:paraId="4B91522D" w14:textId="0F15A2AB" w:rsidR="00893275" w:rsidRPr="00CA3969" w:rsidRDefault="00893275" w:rsidP="0089327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A75D2" w14:textId="56BBBAF8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CA396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553,535</w:t>
            </w:r>
          </w:p>
        </w:tc>
        <w:tc>
          <w:tcPr>
            <w:tcW w:w="270" w:type="dxa"/>
            <w:vAlign w:val="bottom"/>
          </w:tcPr>
          <w:p w14:paraId="25C0BBAA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32B6" w14:textId="61EC1354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  <w:r w:rsidRPr="00DC2E8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38,174</w:t>
            </w:r>
          </w:p>
        </w:tc>
        <w:tc>
          <w:tcPr>
            <w:tcW w:w="270" w:type="dxa"/>
          </w:tcPr>
          <w:p w14:paraId="196254AC" w14:textId="77777777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71B54" w14:textId="1695EA7D" w:rsidR="00893275" w:rsidRPr="00CA3969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591,709</w:t>
            </w:r>
          </w:p>
        </w:tc>
      </w:tr>
    </w:tbl>
    <w:p w14:paraId="478850D3" w14:textId="320BC096" w:rsidR="008B6F37" w:rsidRPr="007772B8" w:rsidRDefault="008B6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  <w:cs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9589A" w:rsidRPr="00321B98" w14:paraId="02C8CD7B" w14:textId="77777777" w:rsidTr="005C6CAB">
        <w:trPr>
          <w:cantSplit/>
          <w:tblHeader/>
        </w:trPr>
        <w:tc>
          <w:tcPr>
            <w:tcW w:w="3780" w:type="dxa"/>
          </w:tcPr>
          <w:p w14:paraId="50EAF0A1" w14:textId="77777777" w:rsidR="0069589A" w:rsidRPr="008B6F37" w:rsidRDefault="0069589A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601E3AF6" w14:textId="77777777" w:rsidR="0069589A" w:rsidRPr="008B6F37" w:rsidRDefault="0069589A" w:rsidP="005B5B2A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21B98" w:rsidRPr="00321B98" w14:paraId="0DDF08D4" w14:textId="77777777" w:rsidTr="005C6CAB">
        <w:trPr>
          <w:cantSplit/>
          <w:tblHeader/>
        </w:trPr>
        <w:tc>
          <w:tcPr>
            <w:tcW w:w="3780" w:type="dxa"/>
          </w:tcPr>
          <w:p w14:paraId="6C7FA08D" w14:textId="77777777" w:rsidR="00321B98" w:rsidRPr="008B6F37" w:rsidRDefault="00321B98" w:rsidP="00321B98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3F3C41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pacing w:val="-4"/>
                <w:sz w:val="26"/>
                <w:szCs w:val="26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270" w:type="dxa"/>
            <w:vAlign w:val="bottom"/>
          </w:tcPr>
          <w:p w14:paraId="4FF78445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2A10DD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เงินกู้ยืมจากกิจการ</w:t>
            </w:r>
          </w:p>
          <w:p w14:paraId="659A323E" w14:textId="3CA81493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ที่เกี่ยวข้องกัน</w:t>
            </w:r>
          </w:p>
        </w:tc>
        <w:tc>
          <w:tcPr>
            <w:tcW w:w="270" w:type="dxa"/>
            <w:vAlign w:val="bottom"/>
          </w:tcPr>
          <w:p w14:paraId="678652EE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94991B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หนี้สินตาม</w:t>
            </w:r>
          </w:p>
          <w:p w14:paraId="27286F92" w14:textId="1828D4A9" w:rsidR="00321B98" w:rsidRPr="008B6F37" w:rsidRDefault="00321B98" w:rsidP="005C6CAB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สัญญาเช่า</w:t>
            </w:r>
            <w:r w:rsidRPr="008B6F37">
              <w:rPr>
                <w:rFonts w:ascii="Angsana New" w:eastAsiaTheme="minorHAnsi" w:hAnsi="Angsana New" w:cs="Angsana New"/>
                <w:b w:val="0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54CF839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E1CE9A8" w14:textId="77777777" w:rsidR="005C6CAB" w:rsidRPr="008B6F37" w:rsidRDefault="005C6CAB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  <w:p w14:paraId="7F80A85B" w14:textId="77777777" w:rsidR="005C6CAB" w:rsidRPr="008B6F37" w:rsidRDefault="005C6CAB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  <w:p w14:paraId="76D2BE64" w14:textId="263CA48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321B98" w:rsidRPr="00321B98" w14:paraId="4EEB432E" w14:textId="77777777" w:rsidTr="005C6CAB">
        <w:trPr>
          <w:cantSplit/>
          <w:tblHeader/>
        </w:trPr>
        <w:tc>
          <w:tcPr>
            <w:tcW w:w="3780" w:type="dxa"/>
          </w:tcPr>
          <w:p w14:paraId="4062624A" w14:textId="77777777" w:rsidR="00321B98" w:rsidRPr="008B6F37" w:rsidRDefault="00321B98" w:rsidP="00321B98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19619058" w14:textId="77777777" w:rsidR="00321B98" w:rsidRPr="008B6F37" w:rsidRDefault="00321B98" w:rsidP="00321B9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321B98" w:rsidRPr="00321B98" w14:paraId="14861769" w14:textId="77777777" w:rsidTr="005C6CAB">
        <w:trPr>
          <w:cantSplit/>
        </w:trPr>
        <w:tc>
          <w:tcPr>
            <w:tcW w:w="3780" w:type="dxa"/>
          </w:tcPr>
          <w:p w14:paraId="327D12EE" w14:textId="1BB2D2AC" w:rsidR="00321B98" w:rsidRPr="008B6F37" w:rsidRDefault="00C65C75" w:rsidP="00321B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6F3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A94878" w:rsidRPr="008B6F3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5490" w:type="dxa"/>
            <w:gridSpan w:val="7"/>
          </w:tcPr>
          <w:p w14:paraId="034BF86D" w14:textId="77777777" w:rsidR="00321B98" w:rsidRPr="008B6F37" w:rsidRDefault="00321B98" w:rsidP="00321B9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321B98" w:rsidRPr="00321B98" w14:paraId="01D61C15" w14:textId="77777777" w:rsidTr="005C6CAB">
        <w:trPr>
          <w:cantSplit/>
        </w:trPr>
        <w:tc>
          <w:tcPr>
            <w:tcW w:w="3780" w:type="dxa"/>
          </w:tcPr>
          <w:p w14:paraId="773CD842" w14:textId="77777777" w:rsidR="00321B98" w:rsidRPr="008B6F37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44146E5" w14:textId="73F283C3" w:rsidR="00321B98" w:rsidRPr="008B6F37" w:rsidRDefault="008B6F37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174,612</w:t>
            </w:r>
          </w:p>
        </w:tc>
        <w:tc>
          <w:tcPr>
            <w:tcW w:w="270" w:type="dxa"/>
            <w:vAlign w:val="bottom"/>
          </w:tcPr>
          <w:p w14:paraId="0749C731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6B49FD" w14:textId="696545EF" w:rsidR="00321B98" w:rsidRPr="008B6F37" w:rsidRDefault="008B6F37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438,320</w:t>
            </w:r>
          </w:p>
        </w:tc>
        <w:tc>
          <w:tcPr>
            <w:tcW w:w="270" w:type="dxa"/>
            <w:vAlign w:val="bottom"/>
          </w:tcPr>
          <w:p w14:paraId="130248AD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AADF8D" w14:textId="4ED18DD4" w:rsidR="00321B98" w:rsidRPr="008B6F37" w:rsidRDefault="008B6F37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29,187</w:t>
            </w:r>
          </w:p>
        </w:tc>
        <w:tc>
          <w:tcPr>
            <w:tcW w:w="270" w:type="dxa"/>
          </w:tcPr>
          <w:p w14:paraId="0B4F01BD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025725" w14:textId="471003DB" w:rsidR="00321B98" w:rsidRPr="008B6F37" w:rsidRDefault="008B6F37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642,119</w:t>
            </w:r>
          </w:p>
        </w:tc>
      </w:tr>
      <w:tr w:rsidR="00321B98" w:rsidRPr="00321B98" w14:paraId="7D5BB5FD" w14:textId="77777777" w:rsidTr="005C6CAB">
        <w:trPr>
          <w:cantSplit/>
        </w:trPr>
        <w:tc>
          <w:tcPr>
            <w:tcW w:w="3780" w:type="dxa"/>
          </w:tcPr>
          <w:p w14:paraId="0E000C00" w14:textId="4D5E2186" w:rsidR="00321B98" w:rsidRPr="008B6F37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14:paraId="32D92296" w14:textId="220D133B" w:rsidR="00321B98" w:rsidRPr="008B6F37" w:rsidRDefault="00A33531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(26,760)</w:t>
            </w:r>
          </w:p>
        </w:tc>
        <w:tc>
          <w:tcPr>
            <w:tcW w:w="270" w:type="dxa"/>
            <w:vAlign w:val="bottom"/>
          </w:tcPr>
          <w:p w14:paraId="4F10A304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4AB814" w14:textId="107AE84E" w:rsidR="00321B98" w:rsidRPr="008B6F37" w:rsidRDefault="00A33531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(331,080)</w:t>
            </w:r>
          </w:p>
        </w:tc>
        <w:tc>
          <w:tcPr>
            <w:tcW w:w="270" w:type="dxa"/>
            <w:vAlign w:val="bottom"/>
          </w:tcPr>
          <w:p w14:paraId="6984B91F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BEBCA5" w14:textId="257BC57B" w:rsidR="00321B98" w:rsidRPr="008B6F37" w:rsidRDefault="00A33531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(5,672)</w:t>
            </w:r>
          </w:p>
        </w:tc>
        <w:tc>
          <w:tcPr>
            <w:tcW w:w="270" w:type="dxa"/>
          </w:tcPr>
          <w:p w14:paraId="6757CC5F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2704C73A" w14:textId="756C0A33" w:rsidR="00643C78" w:rsidRPr="008B6F37" w:rsidRDefault="00A33531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(363,512)</w:t>
            </w:r>
          </w:p>
        </w:tc>
      </w:tr>
      <w:tr w:rsidR="00321B98" w:rsidRPr="00321B98" w14:paraId="2E3F46D0" w14:textId="77777777" w:rsidTr="005C6CAB">
        <w:trPr>
          <w:cantSplit/>
        </w:trPr>
        <w:tc>
          <w:tcPr>
            <w:tcW w:w="3780" w:type="dxa"/>
          </w:tcPr>
          <w:p w14:paraId="42619469" w14:textId="77777777" w:rsidR="00321B98" w:rsidRPr="008B6F37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875065" w14:textId="611A9DAB" w:rsidR="00321B98" w:rsidRPr="008B6F37" w:rsidRDefault="00A33531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270" w:type="dxa"/>
            <w:vAlign w:val="bottom"/>
          </w:tcPr>
          <w:p w14:paraId="4623FAC6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584DBA" w14:textId="562EC523" w:rsidR="00321B98" w:rsidRPr="008B6F37" w:rsidRDefault="00A33531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FAAC391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1D7A34" w14:textId="4FEAC988" w:rsidR="00321B98" w:rsidRPr="008B6F37" w:rsidRDefault="00A33531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1,620</w:t>
            </w:r>
          </w:p>
        </w:tc>
        <w:tc>
          <w:tcPr>
            <w:tcW w:w="270" w:type="dxa"/>
          </w:tcPr>
          <w:p w14:paraId="56E5DF5A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B65DF4" w14:textId="09780466" w:rsidR="00321B98" w:rsidRPr="008B6F37" w:rsidRDefault="00A33531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1,746</w:t>
            </w:r>
          </w:p>
        </w:tc>
      </w:tr>
      <w:tr w:rsidR="00321B98" w:rsidRPr="00321B98" w14:paraId="22989264" w14:textId="77777777" w:rsidTr="005C6CAB">
        <w:trPr>
          <w:cantSplit/>
        </w:trPr>
        <w:tc>
          <w:tcPr>
            <w:tcW w:w="3780" w:type="dxa"/>
          </w:tcPr>
          <w:p w14:paraId="4C8C65FD" w14:textId="77777777" w:rsidR="00321B98" w:rsidRPr="008B6F37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17F3D" w14:textId="02608D77" w:rsidR="00321B98" w:rsidRPr="008B6F37" w:rsidRDefault="008B6F37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147,978</w:t>
            </w:r>
          </w:p>
        </w:tc>
        <w:tc>
          <w:tcPr>
            <w:tcW w:w="270" w:type="dxa"/>
            <w:vAlign w:val="bottom"/>
          </w:tcPr>
          <w:p w14:paraId="22EB2951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CE051" w14:textId="4292C0C7" w:rsidR="00321B98" w:rsidRPr="008B6F37" w:rsidRDefault="008B6F37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107,240</w:t>
            </w:r>
          </w:p>
        </w:tc>
        <w:tc>
          <w:tcPr>
            <w:tcW w:w="270" w:type="dxa"/>
            <w:vAlign w:val="bottom"/>
          </w:tcPr>
          <w:p w14:paraId="47565FBD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3A71B" w14:textId="7AA3E4BC" w:rsidR="00321B98" w:rsidRPr="008B6F37" w:rsidRDefault="008B6F37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25,135</w:t>
            </w:r>
          </w:p>
        </w:tc>
        <w:tc>
          <w:tcPr>
            <w:tcW w:w="270" w:type="dxa"/>
          </w:tcPr>
          <w:p w14:paraId="3C4EA1A8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9C849F" w14:textId="5B906074" w:rsidR="00321B98" w:rsidRPr="008B6F37" w:rsidRDefault="008B6F37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280,353</w:t>
            </w:r>
          </w:p>
        </w:tc>
      </w:tr>
      <w:tr w:rsidR="00321B98" w:rsidRPr="00321B98" w14:paraId="392A50DD" w14:textId="77777777" w:rsidTr="005C6CAB">
        <w:trPr>
          <w:cantSplit/>
        </w:trPr>
        <w:tc>
          <w:tcPr>
            <w:tcW w:w="3780" w:type="dxa"/>
          </w:tcPr>
          <w:p w14:paraId="5234DCDF" w14:textId="77777777" w:rsidR="00321B98" w:rsidRPr="002315F5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10A28FC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D31A73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6AA6B84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2EB9A92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3959102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BE8B586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9889E35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5C6CAB" w:rsidRPr="00321B98" w14:paraId="244D9438" w14:textId="77777777" w:rsidTr="005C6CAB">
        <w:trPr>
          <w:cantSplit/>
        </w:trPr>
        <w:tc>
          <w:tcPr>
            <w:tcW w:w="3780" w:type="dxa"/>
          </w:tcPr>
          <w:p w14:paraId="617A109F" w14:textId="3AEE91A0" w:rsidR="005C6CAB" w:rsidRPr="008B6F37" w:rsidRDefault="005C6CAB" w:rsidP="00A9487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6F3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8B6F3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22DC8C4A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FEB546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7CEF5C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F7675B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44CAC0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A230688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CBE86FE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A94878" w:rsidRPr="00321B98" w14:paraId="073AB7DC" w14:textId="77777777" w:rsidTr="005C6CAB">
        <w:trPr>
          <w:cantSplit/>
        </w:trPr>
        <w:tc>
          <w:tcPr>
            <w:tcW w:w="3780" w:type="dxa"/>
          </w:tcPr>
          <w:p w14:paraId="2EEBBFBF" w14:textId="37CF1028" w:rsidR="00A94878" w:rsidRPr="008B6F37" w:rsidRDefault="00A94878" w:rsidP="00A9487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527D8A2" w14:textId="5A423A65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6F3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201,245</w:t>
            </w:r>
          </w:p>
        </w:tc>
        <w:tc>
          <w:tcPr>
            <w:tcW w:w="270" w:type="dxa"/>
            <w:vAlign w:val="bottom"/>
          </w:tcPr>
          <w:p w14:paraId="04AE74F4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C96DAA" w14:textId="24E704AF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6F37">
              <w:rPr>
                <w:rFonts w:ascii="Angsana New" w:hAnsi="Angsana New" w:cs="Angsana New" w:hint="cs"/>
                <w:sz w:val="26"/>
                <w:szCs w:val="26"/>
              </w:rPr>
              <w:t>500,000</w:t>
            </w:r>
          </w:p>
        </w:tc>
        <w:tc>
          <w:tcPr>
            <w:tcW w:w="270" w:type="dxa"/>
            <w:vAlign w:val="bottom"/>
          </w:tcPr>
          <w:p w14:paraId="5180CF00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920E56" w14:textId="44A56B2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361</w:t>
            </w:r>
          </w:p>
        </w:tc>
        <w:tc>
          <w:tcPr>
            <w:tcW w:w="270" w:type="dxa"/>
          </w:tcPr>
          <w:p w14:paraId="5F3CE330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DE4A27F" w14:textId="0F552BBC" w:rsidR="00A94878" w:rsidRPr="008B6F37" w:rsidRDefault="00A94878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701,606</w:t>
            </w:r>
          </w:p>
        </w:tc>
      </w:tr>
      <w:tr w:rsidR="00A94878" w:rsidRPr="00321B98" w14:paraId="10AFECF6" w14:textId="77777777" w:rsidTr="005C6CAB">
        <w:trPr>
          <w:cantSplit/>
        </w:trPr>
        <w:tc>
          <w:tcPr>
            <w:tcW w:w="3780" w:type="dxa"/>
          </w:tcPr>
          <w:p w14:paraId="72AC1E9A" w14:textId="2F38EB38" w:rsidR="00A94878" w:rsidRPr="008B6F37" w:rsidRDefault="00A94878" w:rsidP="00A9487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14:paraId="501EF62D" w14:textId="25FA553F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(26,760)</w:t>
            </w:r>
          </w:p>
        </w:tc>
        <w:tc>
          <w:tcPr>
            <w:tcW w:w="270" w:type="dxa"/>
            <w:vAlign w:val="bottom"/>
          </w:tcPr>
          <w:p w14:paraId="4ED6FC7B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A0D63F" w14:textId="4E68D1CB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/>
              </w:rPr>
              <w:t>(61,680)</w:t>
            </w:r>
          </w:p>
        </w:tc>
        <w:tc>
          <w:tcPr>
            <w:tcW w:w="270" w:type="dxa"/>
            <w:vAlign w:val="bottom"/>
          </w:tcPr>
          <w:p w14:paraId="3D480761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4FDB93" w14:textId="494AA3CD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(4,932)</w:t>
            </w:r>
          </w:p>
        </w:tc>
        <w:tc>
          <w:tcPr>
            <w:tcW w:w="270" w:type="dxa"/>
          </w:tcPr>
          <w:p w14:paraId="05A746E3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0971FE9" w14:textId="11246B8F" w:rsidR="00A94878" w:rsidRPr="008B6F37" w:rsidRDefault="00A94878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(93,372)</w:t>
            </w:r>
          </w:p>
        </w:tc>
      </w:tr>
      <w:tr w:rsidR="00A94878" w:rsidRPr="00321B98" w14:paraId="6BAB0A04" w14:textId="77777777" w:rsidTr="005C6CAB">
        <w:trPr>
          <w:cantSplit/>
        </w:trPr>
        <w:tc>
          <w:tcPr>
            <w:tcW w:w="3780" w:type="dxa"/>
          </w:tcPr>
          <w:p w14:paraId="2701DF7C" w14:textId="12593548" w:rsidR="00A94878" w:rsidRPr="008B6F37" w:rsidRDefault="00A94878" w:rsidP="00A9487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0DE7598A" w14:textId="25EB9C0E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62AD2A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9A20A4" w14:textId="3F94CB3C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EE2FB23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C9331A" w14:textId="674F83D0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32,030</w:t>
            </w:r>
          </w:p>
        </w:tc>
        <w:tc>
          <w:tcPr>
            <w:tcW w:w="270" w:type="dxa"/>
          </w:tcPr>
          <w:p w14:paraId="55BA2790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18CA537" w14:textId="12D737C1" w:rsidR="00A94878" w:rsidRPr="008B6F37" w:rsidRDefault="00A94878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32,030</w:t>
            </w:r>
          </w:p>
        </w:tc>
      </w:tr>
      <w:tr w:rsidR="00A94878" w:rsidRPr="00321B98" w14:paraId="6F155E12" w14:textId="77777777" w:rsidTr="005C6CAB">
        <w:trPr>
          <w:cantSplit/>
        </w:trPr>
        <w:tc>
          <w:tcPr>
            <w:tcW w:w="3780" w:type="dxa"/>
          </w:tcPr>
          <w:p w14:paraId="37F21CBE" w14:textId="6582A4C7" w:rsidR="00A94878" w:rsidRPr="008B6F37" w:rsidRDefault="00A94878" w:rsidP="00A9487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45787E" w14:textId="5FF852F0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270" w:type="dxa"/>
            <w:vAlign w:val="bottom"/>
          </w:tcPr>
          <w:p w14:paraId="2A2C60F4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9028B1" w14:textId="5492A990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C75BCAE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449C2" w14:textId="197FD421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</w:rPr>
              <w:t>1,728</w:t>
            </w:r>
          </w:p>
        </w:tc>
        <w:tc>
          <w:tcPr>
            <w:tcW w:w="270" w:type="dxa"/>
          </w:tcPr>
          <w:p w14:paraId="7A1E7C8D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9D2EB2" w14:textId="57F9AF28" w:rsidR="00A94878" w:rsidRPr="008B6F37" w:rsidRDefault="00A94878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6F37">
              <w:rPr>
                <w:rFonts w:ascii="Angsana New" w:hAnsi="Angsana New" w:cs="Angsana New"/>
                <w:sz w:val="26"/>
                <w:szCs w:val="26"/>
              </w:rPr>
              <w:t>1,855</w:t>
            </w:r>
          </w:p>
        </w:tc>
      </w:tr>
      <w:tr w:rsidR="00A94878" w:rsidRPr="00321B98" w14:paraId="4DE6DBED" w14:textId="77777777" w:rsidTr="005C6CAB">
        <w:trPr>
          <w:cantSplit/>
        </w:trPr>
        <w:tc>
          <w:tcPr>
            <w:tcW w:w="3780" w:type="dxa"/>
          </w:tcPr>
          <w:p w14:paraId="48225F80" w14:textId="3AA7E600" w:rsidR="00A94878" w:rsidRPr="008B6F37" w:rsidRDefault="00A94878" w:rsidP="00A9487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68BF0" w14:textId="707679E4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8B6F3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174,612</w:t>
            </w:r>
          </w:p>
        </w:tc>
        <w:tc>
          <w:tcPr>
            <w:tcW w:w="270" w:type="dxa"/>
            <w:vAlign w:val="bottom"/>
          </w:tcPr>
          <w:p w14:paraId="1B23593F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37E4F" w14:textId="05E150C2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438,320</w:t>
            </w:r>
          </w:p>
        </w:tc>
        <w:tc>
          <w:tcPr>
            <w:tcW w:w="270" w:type="dxa"/>
            <w:vAlign w:val="bottom"/>
          </w:tcPr>
          <w:p w14:paraId="0AB16DED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2CCAD" w14:textId="548ACCAE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29,187</w:t>
            </w:r>
          </w:p>
        </w:tc>
        <w:tc>
          <w:tcPr>
            <w:tcW w:w="270" w:type="dxa"/>
          </w:tcPr>
          <w:p w14:paraId="5902EFCC" w14:textId="77777777" w:rsidR="00A94878" w:rsidRPr="008B6F37" w:rsidRDefault="00A94878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B654FA" w14:textId="4E0DDCD9" w:rsidR="00A94878" w:rsidRPr="008B6F37" w:rsidRDefault="00A94878" w:rsidP="008F733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642,119</w:t>
            </w:r>
          </w:p>
        </w:tc>
      </w:tr>
    </w:tbl>
    <w:p w14:paraId="4FEC1185" w14:textId="6A5868D3" w:rsidR="007772B8" w:rsidRPr="00F97B51" w:rsidRDefault="00777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2508CE92" w14:textId="1265D30A" w:rsidR="00F222F8" w:rsidRPr="00B90A16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90A16">
        <w:rPr>
          <w:rFonts w:ascii="Angsana New" w:hAnsi="Angsana New" w:hint="cs"/>
          <w:sz w:val="30"/>
          <w:szCs w:val="30"/>
          <w:u w:val="none"/>
          <w:cs/>
          <w:lang w:val="en-US"/>
        </w:rPr>
        <w:t>เจ้าหนี้อื่น</w:t>
      </w:r>
    </w:p>
    <w:p w14:paraId="5DE98676" w14:textId="77777777" w:rsidR="00BA5A30" w:rsidRPr="00F97B51" w:rsidRDefault="00BA5A30" w:rsidP="00BA5A30">
      <w:pPr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8"/>
        <w:gridCol w:w="883"/>
        <w:gridCol w:w="1185"/>
        <w:gridCol w:w="254"/>
        <w:gridCol w:w="1190"/>
        <w:gridCol w:w="273"/>
        <w:gridCol w:w="1168"/>
        <w:gridCol w:w="254"/>
        <w:gridCol w:w="1185"/>
      </w:tblGrid>
      <w:tr w:rsidR="00504F5D" w:rsidRPr="009664BA" w14:paraId="59F9A8BF" w14:textId="77777777" w:rsidTr="00485BEC">
        <w:trPr>
          <w:tblHeader/>
        </w:trPr>
        <w:tc>
          <w:tcPr>
            <w:tcW w:w="1552" w:type="pct"/>
          </w:tcPr>
          <w:p w14:paraId="62D84B62" w14:textId="77777777" w:rsidR="00504F5D" w:rsidRPr="009664BA" w:rsidRDefault="00504F5D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14:paraId="1ED0EBBC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</w:tcPr>
          <w:p w14:paraId="4FF04BCF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50992D19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1F63FD50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04F5D" w:rsidRPr="009664BA" w14:paraId="117D96D8" w14:textId="77777777" w:rsidTr="00485BEC">
        <w:trPr>
          <w:tblHeader/>
        </w:trPr>
        <w:tc>
          <w:tcPr>
            <w:tcW w:w="1552" w:type="pct"/>
          </w:tcPr>
          <w:p w14:paraId="59CB9A8D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" w:type="pct"/>
          </w:tcPr>
          <w:p w14:paraId="72F4F407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9" w:type="pct"/>
          </w:tcPr>
          <w:p w14:paraId="3A42A475" w14:textId="719B5528" w:rsidR="00504F5D" w:rsidRPr="006A295C" w:rsidRDefault="00C65C75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29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7" w:type="pct"/>
          </w:tcPr>
          <w:p w14:paraId="29ABF658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5165FA4" w14:textId="0B74C3E9" w:rsidR="00504F5D" w:rsidRPr="006A295C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29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</w:tcPr>
          <w:p w14:paraId="065FEFF9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985CB52" w14:textId="3DE5E761" w:rsidR="00504F5D" w:rsidRPr="006A295C" w:rsidRDefault="00C65C75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29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7" w:type="pct"/>
          </w:tcPr>
          <w:p w14:paraId="0CD5D48C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247A47A" w14:textId="3420D729" w:rsidR="00504F5D" w:rsidRPr="006A295C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29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04F5D" w:rsidRPr="009664BA" w14:paraId="19B1D95E" w14:textId="77777777" w:rsidTr="0061113C">
        <w:trPr>
          <w:tblHeader/>
        </w:trPr>
        <w:tc>
          <w:tcPr>
            <w:tcW w:w="1552" w:type="pct"/>
          </w:tcPr>
          <w:p w14:paraId="1A108AA1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14:paraId="07A308C6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149455F2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13C" w:rsidRPr="009664BA" w14:paraId="74A212FB" w14:textId="77777777" w:rsidTr="005B7538">
        <w:tc>
          <w:tcPr>
            <w:tcW w:w="1552" w:type="pct"/>
          </w:tcPr>
          <w:p w14:paraId="05D485D9" w14:textId="7A7EC269" w:rsidR="0061113C" w:rsidRPr="0061113C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13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76" w:type="pct"/>
          </w:tcPr>
          <w:p w14:paraId="451F8C3B" w14:textId="77777777" w:rsidR="0061113C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</w:tcPr>
          <w:p w14:paraId="66538853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DA1D0A3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33CDDA0D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B330095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EAA487D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5ABE710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ECC09D4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295C" w:rsidRPr="009664BA" w14:paraId="2BF77CEF" w14:textId="77777777" w:rsidTr="005B7538">
        <w:tc>
          <w:tcPr>
            <w:tcW w:w="1552" w:type="pct"/>
          </w:tcPr>
          <w:p w14:paraId="56ECA451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3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76" w:type="pct"/>
          </w:tcPr>
          <w:p w14:paraId="4F68A7F8" w14:textId="3B37B072" w:rsidR="006A295C" w:rsidRPr="002C6346" w:rsidRDefault="005C6CAB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D00A830" w14:textId="6EC69A33" w:rsidR="006A295C" w:rsidRPr="005B7538" w:rsidRDefault="004C31CE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5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37" w:type="pct"/>
          </w:tcPr>
          <w:p w14:paraId="1D412423" w14:textId="77777777" w:rsidR="006A295C" w:rsidRPr="005B7538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7141F5D" w14:textId="1B5FC264" w:rsidR="006A295C" w:rsidRPr="005B7538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5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7" w:type="pct"/>
          </w:tcPr>
          <w:p w14:paraId="0A042C06" w14:textId="77777777" w:rsidR="006A295C" w:rsidRPr="005B7538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D19919C" w14:textId="62C0797D" w:rsidR="006A295C" w:rsidRPr="005B7538" w:rsidRDefault="004C31CE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5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8F3E6B0" w14:textId="77777777" w:rsidR="006A295C" w:rsidRPr="005B7538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FE5BFAE" w14:textId="79AE141C" w:rsidR="006A295C" w:rsidRPr="005B7538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5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3,912</w:t>
            </w:r>
          </w:p>
        </w:tc>
      </w:tr>
      <w:tr w:rsidR="006A295C" w:rsidRPr="00940E36" w14:paraId="74BBF2D2" w14:textId="77777777" w:rsidTr="005B7538">
        <w:tc>
          <w:tcPr>
            <w:tcW w:w="1552" w:type="pct"/>
          </w:tcPr>
          <w:p w14:paraId="5080A714" w14:textId="77777777" w:rsidR="006A295C" w:rsidRPr="00F064A7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6" w:type="pct"/>
          </w:tcPr>
          <w:p w14:paraId="72968454" w14:textId="77777777" w:rsidR="006A295C" w:rsidRPr="00F064A7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35F7118" w14:textId="77777777" w:rsidR="006A295C" w:rsidRPr="00F064A7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pct"/>
          </w:tcPr>
          <w:p w14:paraId="4F8272D2" w14:textId="77777777" w:rsidR="006A295C" w:rsidRPr="00F064A7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5A7BB89B" w14:textId="77777777" w:rsidR="006A295C" w:rsidRPr="00F064A7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5765F5BD" w14:textId="77777777" w:rsidR="006A295C" w:rsidRPr="00F064A7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7D912EEB" w14:textId="77777777" w:rsidR="006A295C" w:rsidRPr="00F064A7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pct"/>
          </w:tcPr>
          <w:p w14:paraId="45C1F6B7" w14:textId="77777777" w:rsidR="006A295C" w:rsidRPr="00F064A7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D22A25F" w14:textId="77777777" w:rsidR="006A295C" w:rsidRPr="00F064A7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A295C" w:rsidRPr="009664BA" w14:paraId="544C8CB2" w14:textId="77777777" w:rsidTr="00485BEC">
        <w:tc>
          <w:tcPr>
            <w:tcW w:w="1552" w:type="pct"/>
          </w:tcPr>
          <w:p w14:paraId="695F5A19" w14:textId="30F0F5BB" w:rsidR="006A295C" w:rsidRPr="007B235D" w:rsidRDefault="005B7538" w:rsidP="006A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6" w:type="pct"/>
          </w:tcPr>
          <w:p w14:paraId="0A105C02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0A673EC" w14:textId="77777777" w:rsidR="006A295C" w:rsidRPr="002A71C0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CB9EB3D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3828072" w14:textId="77777777" w:rsidR="006A295C" w:rsidRPr="009664BA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0863D80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8F23828" w14:textId="77777777" w:rsidR="006A295C" w:rsidRPr="009664BA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F613C81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05B294F" w14:textId="77777777" w:rsidR="006A295C" w:rsidRPr="009664BA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295C" w:rsidRPr="009664BA" w14:paraId="4EE5601C" w14:textId="77777777" w:rsidTr="0061113C">
        <w:tc>
          <w:tcPr>
            <w:tcW w:w="1552" w:type="pct"/>
          </w:tcPr>
          <w:p w14:paraId="63D863CE" w14:textId="77777777" w:rsidR="006A295C" w:rsidRPr="00657DFF" w:rsidRDefault="006A295C" w:rsidP="006A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57DFF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76" w:type="pct"/>
          </w:tcPr>
          <w:p w14:paraId="7F79D2E3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F9C54BC" w14:textId="614F74FD" w:rsidR="006A295C" w:rsidRPr="002A71C0" w:rsidRDefault="004C31CE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3F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93F7B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37" w:type="pct"/>
          </w:tcPr>
          <w:p w14:paraId="2B6B9D52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A7F115A" w14:textId="37196419" w:rsidR="006A295C" w:rsidRPr="009664BA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6,503</w:t>
            </w:r>
          </w:p>
        </w:tc>
        <w:tc>
          <w:tcPr>
            <w:tcW w:w="147" w:type="pct"/>
          </w:tcPr>
          <w:p w14:paraId="57C99D3C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CA1E415" w14:textId="1B176611" w:rsidR="006A295C" w:rsidRPr="009664BA" w:rsidRDefault="004C31CE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4,409</w:t>
            </w:r>
          </w:p>
        </w:tc>
        <w:tc>
          <w:tcPr>
            <w:tcW w:w="137" w:type="pct"/>
          </w:tcPr>
          <w:p w14:paraId="19B7D8F1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D0A4AD3" w14:textId="251D0CAC" w:rsidR="006A295C" w:rsidRPr="009664BA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61113C" w:rsidRPr="009664BA" w14:paraId="55E7E435" w14:textId="77777777" w:rsidTr="000B190E">
        <w:tc>
          <w:tcPr>
            <w:tcW w:w="1552" w:type="pct"/>
          </w:tcPr>
          <w:p w14:paraId="635D2D3B" w14:textId="7B48351C" w:rsidR="0061113C" w:rsidRPr="009664BA" w:rsidRDefault="0061113C" w:rsidP="006A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476" w:type="pct"/>
          </w:tcPr>
          <w:p w14:paraId="089D2759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FFB3EED" w14:textId="016FCBF5" w:rsidR="0061113C" w:rsidRDefault="005B7538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</w:t>
            </w:r>
            <w:r w:rsidR="0091090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34A9C96A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0A0ADA3" w14:textId="256B5350" w:rsidR="0061113C" w:rsidRDefault="005B7538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</w:t>
            </w:r>
            <w:r w:rsidR="0091090A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47" w:type="pct"/>
          </w:tcPr>
          <w:p w14:paraId="5F324704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DB4796" w14:textId="3EEE761F" w:rsidR="0061113C" w:rsidRDefault="005B7538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3,619</w:t>
            </w:r>
          </w:p>
        </w:tc>
        <w:tc>
          <w:tcPr>
            <w:tcW w:w="137" w:type="pct"/>
          </w:tcPr>
          <w:p w14:paraId="455604E2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0061F35" w14:textId="6E01B679" w:rsidR="0061113C" w:rsidRDefault="005B7538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2,427</w:t>
            </w:r>
          </w:p>
        </w:tc>
      </w:tr>
      <w:tr w:rsidR="006A295C" w:rsidRPr="009664BA" w14:paraId="3676160D" w14:textId="77777777" w:rsidTr="000B190E">
        <w:tc>
          <w:tcPr>
            <w:tcW w:w="1552" w:type="pct"/>
          </w:tcPr>
          <w:p w14:paraId="50A4FBBF" w14:textId="77777777" w:rsidR="006A295C" w:rsidRPr="009664BA" w:rsidRDefault="006A295C" w:rsidP="006A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476" w:type="pct"/>
          </w:tcPr>
          <w:p w14:paraId="645AA59A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48FEF46" w14:textId="4A033707" w:rsidR="006A295C" w:rsidRPr="002A71C0" w:rsidRDefault="004C31CE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4,146</w:t>
            </w:r>
          </w:p>
        </w:tc>
        <w:tc>
          <w:tcPr>
            <w:tcW w:w="137" w:type="pct"/>
          </w:tcPr>
          <w:p w14:paraId="20DAFA3E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BBEDDA4" w14:textId="012C9235" w:rsidR="006A295C" w:rsidRPr="009664BA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2,108</w:t>
            </w:r>
          </w:p>
        </w:tc>
        <w:tc>
          <w:tcPr>
            <w:tcW w:w="147" w:type="pct"/>
          </w:tcPr>
          <w:p w14:paraId="34498A23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44524FA" w14:textId="09DAFDDF" w:rsidR="006A295C" w:rsidRPr="009664BA" w:rsidRDefault="004C31CE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2,741</w:t>
            </w:r>
          </w:p>
        </w:tc>
        <w:tc>
          <w:tcPr>
            <w:tcW w:w="137" w:type="pct"/>
          </w:tcPr>
          <w:p w14:paraId="6BA85080" w14:textId="77777777" w:rsidR="006A295C" w:rsidRPr="009664BA" w:rsidRDefault="006A295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3253BDB" w14:textId="3D43F10F" w:rsidR="006A295C" w:rsidRPr="009664BA" w:rsidRDefault="006A295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0B190E" w:rsidRPr="009664BA" w14:paraId="76D4F431" w14:textId="77777777" w:rsidTr="000B190E">
        <w:trPr>
          <w:trHeight w:val="70"/>
        </w:trPr>
        <w:tc>
          <w:tcPr>
            <w:tcW w:w="1552" w:type="pct"/>
          </w:tcPr>
          <w:p w14:paraId="38DAC298" w14:textId="3D44C918" w:rsidR="000B190E" w:rsidRPr="000B190E" w:rsidRDefault="000B190E" w:rsidP="00F0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90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476" w:type="pct"/>
          </w:tcPr>
          <w:p w14:paraId="3B682433" w14:textId="77777777" w:rsidR="000B190E" w:rsidRPr="009664BA" w:rsidRDefault="000B190E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5419058" w14:textId="364AE264" w:rsidR="000B190E" w:rsidRPr="005B7538" w:rsidRDefault="005B7538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B7538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91090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B753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5F4B554F" w14:textId="77777777" w:rsidR="000B190E" w:rsidRPr="005B7538" w:rsidRDefault="000B190E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814B3A1" w14:textId="4A296C0D" w:rsidR="000B190E" w:rsidRPr="005B7538" w:rsidRDefault="0091090A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6,989</w:t>
            </w:r>
          </w:p>
        </w:tc>
        <w:tc>
          <w:tcPr>
            <w:tcW w:w="147" w:type="pct"/>
          </w:tcPr>
          <w:p w14:paraId="7D3C11F5" w14:textId="77777777" w:rsidR="000B190E" w:rsidRPr="005B7538" w:rsidRDefault="000B190E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489E87B" w14:textId="3661782E" w:rsidR="000B190E" w:rsidRPr="005B7538" w:rsidRDefault="005B7538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3,536</w:t>
            </w:r>
          </w:p>
        </w:tc>
        <w:tc>
          <w:tcPr>
            <w:tcW w:w="137" w:type="pct"/>
          </w:tcPr>
          <w:p w14:paraId="39A86F8E" w14:textId="77777777" w:rsidR="000B190E" w:rsidRPr="005B7538" w:rsidRDefault="000B190E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DCC6F42" w14:textId="3F208DAD" w:rsidR="000B190E" w:rsidRPr="005B7538" w:rsidRDefault="005B7538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3,212</w:t>
            </w:r>
          </w:p>
        </w:tc>
      </w:tr>
      <w:tr w:rsidR="000B190E" w:rsidRPr="009664BA" w14:paraId="513DBACE" w14:textId="77777777" w:rsidTr="000B190E">
        <w:trPr>
          <w:trHeight w:val="70"/>
        </w:trPr>
        <w:tc>
          <w:tcPr>
            <w:tcW w:w="1552" w:type="pct"/>
          </w:tcPr>
          <w:p w14:paraId="75FC0F6B" w14:textId="77777777" w:rsidR="000B190E" w:rsidRPr="009664BA" w:rsidRDefault="000B190E" w:rsidP="00F0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61E8697D" w14:textId="77777777" w:rsidR="000B190E" w:rsidRPr="009664BA" w:rsidRDefault="000B190E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2C23D6B9" w14:textId="07F370A9" w:rsidR="000B190E" w:rsidRDefault="005B7538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31,878</w:t>
            </w:r>
          </w:p>
        </w:tc>
        <w:tc>
          <w:tcPr>
            <w:tcW w:w="137" w:type="pct"/>
          </w:tcPr>
          <w:p w14:paraId="75F149C6" w14:textId="77777777" w:rsidR="000B190E" w:rsidRPr="009664BA" w:rsidRDefault="000B190E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44A83793" w14:textId="5EA768DB" w:rsidR="000B190E" w:rsidRDefault="005B7538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20,170</w:t>
            </w:r>
          </w:p>
        </w:tc>
        <w:tc>
          <w:tcPr>
            <w:tcW w:w="147" w:type="pct"/>
          </w:tcPr>
          <w:p w14:paraId="0468EBFB" w14:textId="77777777" w:rsidR="000B190E" w:rsidRPr="009664BA" w:rsidRDefault="000B190E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4831AD09" w14:textId="75754991" w:rsidR="000B190E" w:rsidRDefault="005B7538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14,305</w:t>
            </w:r>
          </w:p>
        </w:tc>
        <w:tc>
          <w:tcPr>
            <w:tcW w:w="137" w:type="pct"/>
          </w:tcPr>
          <w:p w14:paraId="34C81C98" w14:textId="77777777" w:rsidR="000B190E" w:rsidRPr="009664BA" w:rsidRDefault="000B190E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7BFDC364" w14:textId="060684F0" w:rsidR="000B190E" w:rsidRDefault="005B7538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7,577</w:t>
            </w:r>
          </w:p>
        </w:tc>
      </w:tr>
      <w:tr w:rsidR="00F064A7" w:rsidRPr="009664BA" w14:paraId="014DB595" w14:textId="77777777" w:rsidTr="000B190E">
        <w:trPr>
          <w:trHeight w:val="70"/>
        </w:trPr>
        <w:tc>
          <w:tcPr>
            <w:tcW w:w="1552" w:type="pct"/>
          </w:tcPr>
          <w:p w14:paraId="5A2A255F" w14:textId="19EECF0B" w:rsidR="00F064A7" w:rsidRPr="009664BA" w:rsidRDefault="00F064A7" w:rsidP="00F0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6111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76" w:type="pct"/>
          </w:tcPr>
          <w:p w14:paraId="1DE8A2A1" w14:textId="77777777" w:rsidR="00F064A7" w:rsidRPr="009664BA" w:rsidRDefault="00F064A7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0B3AA4C" w14:textId="3AD4A738" w:rsidR="00F064A7" w:rsidRPr="002A71C0" w:rsidRDefault="00F064A7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32,129</w:t>
            </w:r>
          </w:p>
        </w:tc>
        <w:tc>
          <w:tcPr>
            <w:tcW w:w="137" w:type="pct"/>
          </w:tcPr>
          <w:p w14:paraId="0798D4BE" w14:textId="77777777" w:rsidR="00F064A7" w:rsidRPr="009664BA" w:rsidRDefault="00F064A7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D263A2B" w14:textId="61F6C51B" w:rsidR="00F064A7" w:rsidRPr="009664BA" w:rsidRDefault="00F064A7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20,188</w:t>
            </w:r>
          </w:p>
        </w:tc>
        <w:tc>
          <w:tcPr>
            <w:tcW w:w="147" w:type="pct"/>
          </w:tcPr>
          <w:p w14:paraId="0E924AFE" w14:textId="77777777" w:rsidR="00F064A7" w:rsidRPr="009664BA" w:rsidRDefault="00F064A7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53B96C" w14:textId="0BF65C40" w:rsidR="00F064A7" w:rsidRPr="009664BA" w:rsidRDefault="00F064A7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14,305</w:t>
            </w:r>
          </w:p>
        </w:tc>
        <w:tc>
          <w:tcPr>
            <w:tcW w:w="137" w:type="pct"/>
          </w:tcPr>
          <w:p w14:paraId="2FFD167A" w14:textId="77777777" w:rsidR="00F064A7" w:rsidRPr="009664BA" w:rsidRDefault="00F064A7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B5404ED" w14:textId="2BB48DF3" w:rsidR="00F064A7" w:rsidRPr="009664BA" w:rsidRDefault="00F064A7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11,489</w:t>
            </w:r>
          </w:p>
        </w:tc>
      </w:tr>
      <w:tr w:rsidR="00F064A7" w:rsidRPr="009664BA" w14:paraId="6956DDC3" w14:textId="77777777" w:rsidTr="00F064A7">
        <w:trPr>
          <w:trHeight w:val="70"/>
        </w:trPr>
        <w:tc>
          <w:tcPr>
            <w:tcW w:w="1552" w:type="pct"/>
          </w:tcPr>
          <w:p w14:paraId="27CEF50E" w14:textId="77777777" w:rsidR="00F064A7" w:rsidRPr="005B7538" w:rsidRDefault="00F064A7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499BD222" w14:textId="77777777" w:rsidR="00F064A7" w:rsidRPr="005B7538" w:rsidRDefault="00F064A7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79D93718" w14:textId="77777777" w:rsidR="00F064A7" w:rsidRPr="005B7538" w:rsidRDefault="00F064A7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D237E45" w14:textId="77777777" w:rsidR="00F064A7" w:rsidRPr="005B7538" w:rsidRDefault="00F064A7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75AFDBEE" w14:textId="77777777" w:rsidR="00F064A7" w:rsidRPr="005B7538" w:rsidRDefault="00F064A7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952282" w14:textId="77777777" w:rsidR="00F064A7" w:rsidRPr="005B7538" w:rsidRDefault="00F064A7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5259C88A" w14:textId="77777777" w:rsidR="00F064A7" w:rsidRPr="005B7538" w:rsidRDefault="00F064A7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96F44F3" w14:textId="77777777" w:rsidR="00F064A7" w:rsidRPr="005B7538" w:rsidRDefault="00F064A7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CB510EC" w14:textId="77777777" w:rsidR="00F064A7" w:rsidRPr="005B7538" w:rsidRDefault="00F064A7" w:rsidP="005C6C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538" w:rsidRPr="009664BA" w14:paraId="62E800F8" w14:textId="77777777" w:rsidTr="00F064A7">
        <w:trPr>
          <w:trHeight w:val="70"/>
        </w:trPr>
        <w:tc>
          <w:tcPr>
            <w:tcW w:w="1552" w:type="pct"/>
          </w:tcPr>
          <w:p w14:paraId="13A74EEF" w14:textId="77777777" w:rsidR="005B7538" w:rsidRPr="005B7538" w:rsidRDefault="005B75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148BD7E8" w14:textId="77777777" w:rsidR="005B7538" w:rsidRPr="009664BA" w:rsidRDefault="005B75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53E691C8" w14:textId="77777777" w:rsidR="005B7538" w:rsidRDefault="005B75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F738FD4" w14:textId="77777777" w:rsidR="005B7538" w:rsidRPr="009664BA" w:rsidRDefault="005B75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F61A09E" w14:textId="77777777" w:rsidR="005B7538" w:rsidRDefault="005B75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F5B96C0" w14:textId="77777777" w:rsidR="005B7538" w:rsidRPr="009664BA" w:rsidRDefault="005B75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77B33D48" w14:textId="77777777" w:rsidR="005B7538" w:rsidRDefault="005B75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242E4F9" w14:textId="77777777" w:rsidR="005B7538" w:rsidRPr="009664BA" w:rsidRDefault="005B75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B56FB00" w14:textId="77777777" w:rsidR="005B7538" w:rsidRDefault="005B7538" w:rsidP="005C6C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64A7" w:rsidRPr="009664BA" w14:paraId="405AD559" w14:textId="77777777" w:rsidTr="005B7538">
        <w:trPr>
          <w:trHeight w:val="70"/>
        </w:trPr>
        <w:tc>
          <w:tcPr>
            <w:tcW w:w="1552" w:type="pct"/>
          </w:tcPr>
          <w:p w14:paraId="3DEAD888" w14:textId="233D8836" w:rsidR="00F064A7" w:rsidRPr="0061113C" w:rsidRDefault="00F064A7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1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เจ้าหนี้ไม่หมุนเวียนอื่น</w:t>
            </w:r>
          </w:p>
        </w:tc>
        <w:tc>
          <w:tcPr>
            <w:tcW w:w="476" w:type="pct"/>
          </w:tcPr>
          <w:p w14:paraId="7581BEB5" w14:textId="77777777" w:rsidR="00F064A7" w:rsidRPr="009664BA" w:rsidRDefault="00F064A7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D7E15C6" w14:textId="4A195444" w:rsidR="00F064A7" w:rsidRDefault="00F064A7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91615B0" w14:textId="77777777" w:rsidR="00F064A7" w:rsidRPr="009664BA" w:rsidRDefault="00F064A7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F4AC2BA" w14:textId="22C3BC3E" w:rsidR="00F064A7" w:rsidRDefault="00F064A7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21D1F7B" w14:textId="77777777" w:rsidR="00F064A7" w:rsidRPr="009664BA" w:rsidRDefault="00F064A7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24D7739" w14:textId="1B6C3F43" w:rsidR="00F064A7" w:rsidRDefault="00F064A7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0E36865" w14:textId="77777777" w:rsidR="00F064A7" w:rsidRPr="009664BA" w:rsidRDefault="00F064A7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F28EEB7" w14:textId="48B679D2" w:rsidR="00F064A7" w:rsidRDefault="00F064A7" w:rsidP="005C6C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64A7" w:rsidRPr="009664BA" w14:paraId="3CD120FA" w14:textId="77777777" w:rsidTr="005B7538">
        <w:trPr>
          <w:trHeight w:val="70"/>
        </w:trPr>
        <w:tc>
          <w:tcPr>
            <w:tcW w:w="1552" w:type="pct"/>
          </w:tcPr>
          <w:p w14:paraId="4957BE4A" w14:textId="489645B5" w:rsidR="00F064A7" w:rsidRPr="009664BA" w:rsidRDefault="00F064A7" w:rsidP="00F0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เงินลงทุนค้างจ่าย</w:t>
            </w:r>
          </w:p>
        </w:tc>
        <w:tc>
          <w:tcPr>
            <w:tcW w:w="476" w:type="pct"/>
          </w:tcPr>
          <w:p w14:paraId="462BF6A6" w14:textId="77777777" w:rsidR="00F064A7" w:rsidRPr="009664BA" w:rsidRDefault="00F064A7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1FA20903" w14:textId="47FD148F" w:rsidR="00F064A7" w:rsidRDefault="00F064A7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7" w:type="pct"/>
          </w:tcPr>
          <w:p w14:paraId="26406F3D" w14:textId="77777777" w:rsidR="00F064A7" w:rsidRPr="009664BA" w:rsidRDefault="00F064A7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10F84504" w14:textId="530A89B0" w:rsidR="00F064A7" w:rsidRDefault="00F064A7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47" w:type="pct"/>
          </w:tcPr>
          <w:p w14:paraId="1F7C535E" w14:textId="77777777" w:rsidR="00F064A7" w:rsidRPr="009664BA" w:rsidRDefault="00F064A7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7F96F75D" w14:textId="565119AD" w:rsidR="00F064A7" w:rsidRDefault="00F064A7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7" w:type="pct"/>
          </w:tcPr>
          <w:p w14:paraId="5D9CB028" w14:textId="77777777" w:rsidR="00F064A7" w:rsidRPr="009664BA" w:rsidRDefault="00F064A7" w:rsidP="00F0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F1ED4A8" w14:textId="0052DB8B" w:rsidR="00F064A7" w:rsidRDefault="00F064A7" w:rsidP="00F064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</w:tr>
    </w:tbl>
    <w:p w14:paraId="131D137A" w14:textId="5D80E9EA" w:rsidR="00BD4DCF" w:rsidRPr="005B7538" w:rsidRDefault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eastAsia="x-none"/>
        </w:rPr>
      </w:pPr>
    </w:p>
    <w:p w14:paraId="359A917F" w14:textId="5815EE03" w:rsidR="00BD4DCF" w:rsidRDefault="00BD4DCF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0ACB">
        <w:rPr>
          <w:rFonts w:ascii="Angsana New" w:hAnsi="Angsana New"/>
          <w:sz w:val="30"/>
          <w:szCs w:val="30"/>
          <w:cs/>
        </w:rPr>
        <w:t>เงินลงทุนค้างจ่าย</w:t>
      </w:r>
      <w:r w:rsidR="00130ACB" w:rsidRPr="00130ACB">
        <w:rPr>
          <w:rFonts w:ascii="Angsana New" w:hAnsi="Angsana New" w:hint="cs"/>
          <w:sz w:val="30"/>
          <w:szCs w:val="30"/>
          <w:cs/>
        </w:rPr>
        <w:t xml:space="preserve">เป็นรายการจากการซื้อบริษัทย่อยในปี </w:t>
      </w:r>
      <w:r w:rsidR="00130ACB" w:rsidRPr="00130ACB">
        <w:rPr>
          <w:rFonts w:ascii="Angsana New" w:hAnsi="Angsana New"/>
          <w:sz w:val="30"/>
          <w:szCs w:val="30"/>
        </w:rPr>
        <w:t xml:space="preserve">2562 </w:t>
      </w:r>
      <w:r w:rsidR="00130ACB" w:rsidRPr="00130ACB">
        <w:rPr>
          <w:rFonts w:ascii="Angsana New" w:hAnsi="Angsana New" w:hint="cs"/>
          <w:sz w:val="30"/>
          <w:szCs w:val="30"/>
          <w:cs/>
        </w:rPr>
        <w:t>โดย</w:t>
      </w:r>
      <w:r w:rsidRPr="00130ACB">
        <w:rPr>
          <w:rFonts w:ascii="Angsana New" w:hAnsi="Angsana New"/>
          <w:sz w:val="30"/>
          <w:szCs w:val="30"/>
          <w:cs/>
        </w:rPr>
        <w:t>จะจ่ายให้กับผู้ถือหุ้นเดิมที่ขายหุ้นให้กับบริษัทตามข้อตกลงในสัญญาซื้อขายหุ้นเมื่อบรรลุเงื่อนไขตามที่กำหนดไว้ โดย</w:t>
      </w:r>
      <w:r w:rsidR="005B7538">
        <w:rPr>
          <w:rFonts w:ascii="Angsana New" w:hAnsi="Angsana New" w:hint="cs"/>
          <w:sz w:val="30"/>
          <w:szCs w:val="30"/>
          <w:cs/>
        </w:rPr>
        <w:t>จะ</w:t>
      </w:r>
      <w:r w:rsidRPr="00130ACB">
        <w:rPr>
          <w:rFonts w:ascii="Angsana New" w:hAnsi="Angsana New"/>
          <w:sz w:val="30"/>
          <w:szCs w:val="30"/>
          <w:cs/>
        </w:rPr>
        <w:t xml:space="preserve">แบ่งจ่ายชำระเป็น </w:t>
      </w:r>
      <w:r w:rsidR="00647E94" w:rsidRPr="00130ACB">
        <w:rPr>
          <w:rFonts w:ascii="Angsana New" w:hAnsi="Angsana New"/>
          <w:sz w:val="30"/>
          <w:szCs w:val="30"/>
        </w:rPr>
        <w:t>2</w:t>
      </w:r>
      <w:r w:rsidRPr="00130ACB">
        <w:rPr>
          <w:rFonts w:ascii="Angsana New" w:hAnsi="Angsana New"/>
          <w:sz w:val="30"/>
          <w:szCs w:val="30"/>
          <w:cs/>
        </w:rPr>
        <w:t xml:space="preserve"> งวด</w:t>
      </w:r>
    </w:p>
    <w:p w14:paraId="23DED0D9" w14:textId="77777777" w:rsidR="005B7538" w:rsidRPr="005B7538" w:rsidRDefault="005B7538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6E102B3" w14:textId="685AB857" w:rsidR="00156E34" w:rsidRPr="00FF43B4" w:rsidRDefault="00156E34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05EED61D" w14:textId="77777777" w:rsidR="001C57F7" w:rsidRPr="005B7538" w:rsidRDefault="001C5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3698D16E" w14:textId="77777777" w:rsidR="00C869EE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C869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FA739F6" w14:textId="77777777" w:rsidR="00C869EE" w:rsidRPr="005B7538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6D675367" w14:textId="655250E8" w:rsidR="00460EEB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C0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C869EE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C869EE">
        <w:rPr>
          <w:rFonts w:asciiTheme="majorBidi" w:hAnsiTheme="majorBidi" w:cstheme="majorBidi"/>
          <w:sz w:val="30"/>
          <w:szCs w:val="30"/>
        </w:rPr>
        <w:t xml:space="preserve">2541 </w:t>
      </w:r>
      <w:r w:rsidRPr="00C869EE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</w:t>
      </w:r>
      <w:r w:rsidRPr="00DA4174">
        <w:rPr>
          <w:rFonts w:asciiTheme="majorBidi" w:hAnsiTheme="majorBidi" w:cstheme="majorBidi"/>
          <w:sz w:val="30"/>
          <w:szCs w:val="30"/>
          <w:cs/>
        </w:rPr>
        <w:t>งาน</w:t>
      </w:r>
      <w:r w:rsidR="00503038" w:rsidRPr="00DA4174">
        <w:rPr>
          <w:rFonts w:asciiTheme="majorBidi" w:hAnsiTheme="majorBidi" w:cstheme="majorBidi"/>
          <w:sz w:val="30"/>
          <w:szCs w:val="30"/>
        </w:rPr>
        <w:t xml:space="preserve"> </w:t>
      </w:r>
      <w:r w:rsidR="00503038" w:rsidRPr="00DA4174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DA4174" w:rsidRPr="00DA417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03038" w:rsidRPr="00DA417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7760222" w14:textId="77777777" w:rsidR="00517FD7" w:rsidRPr="005B7538" w:rsidRDefault="00517FD7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1158"/>
        <w:gridCol w:w="236"/>
        <w:gridCol w:w="1212"/>
        <w:gridCol w:w="261"/>
        <w:gridCol w:w="1176"/>
        <w:gridCol w:w="261"/>
        <w:gridCol w:w="1227"/>
      </w:tblGrid>
      <w:tr w:rsidR="001C57F7" w:rsidRPr="00623946" w14:paraId="1072161E" w14:textId="77777777" w:rsidTr="00EB3047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466BB9C1" w14:textId="34F16EB5" w:rsidR="001C57F7" w:rsidRPr="001C57F7" w:rsidRDefault="00460EEB" w:rsidP="0094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1C57F7" w:rsidRPr="0094755F">
              <w:rPr>
                <w:rFonts w:asciiTheme="majorBidi" w:hAnsiTheme="majorBidi"/>
                <w:bCs/>
                <w:i/>
                <w:iCs/>
                <w:spacing w:val="-4"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1C57F7" w:rsidRPr="001C57F7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00" w:type="dxa"/>
          </w:tcPr>
          <w:p w14:paraId="2DC1ED64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  <w:vAlign w:val="bottom"/>
          </w:tcPr>
          <w:p w14:paraId="03BCEBB9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1ABDC3F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392D0DAA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A19" w:rsidRPr="00623946" w14:paraId="2A470E53" w14:textId="77777777" w:rsidTr="00EB3047">
        <w:trPr>
          <w:tblHeader/>
        </w:trPr>
        <w:tc>
          <w:tcPr>
            <w:tcW w:w="2880" w:type="dxa"/>
            <w:vMerge/>
            <w:shd w:val="clear" w:color="auto" w:fill="auto"/>
          </w:tcPr>
          <w:p w14:paraId="03C741D6" w14:textId="77777777" w:rsidR="001C57F7" w:rsidRPr="001C57F7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35666B" w14:textId="246A06E6" w:rsidR="001C57F7" w:rsidRPr="00623946" w:rsidRDefault="001C57F7" w:rsidP="00406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31A6C8C6" w14:textId="2F08E91D" w:rsidR="001C57F7" w:rsidRPr="00623946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565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66712CB8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1ECD720D" w14:textId="5CA4765F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565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1" w:type="dxa"/>
            <w:vAlign w:val="bottom"/>
          </w:tcPr>
          <w:p w14:paraId="4A9D2314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957A59D" w14:textId="27E847D8" w:rsidR="001C57F7" w:rsidRPr="00623946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565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  <w:vAlign w:val="bottom"/>
          </w:tcPr>
          <w:p w14:paraId="0279285E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D0E57B1" w14:textId="7BC05DF2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565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06EA0" w:rsidRPr="00623946" w14:paraId="1F2E76CE" w14:textId="77777777" w:rsidTr="00EB3047">
        <w:trPr>
          <w:tblHeader/>
        </w:trPr>
        <w:tc>
          <w:tcPr>
            <w:tcW w:w="2880" w:type="dxa"/>
          </w:tcPr>
          <w:p w14:paraId="02FD5BA6" w14:textId="77777777" w:rsidR="00406EA0" w:rsidRPr="00623946" w:rsidRDefault="00406EA0" w:rsidP="007653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B1AC72" w14:textId="77777777"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31" w:type="dxa"/>
            <w:gridSpan w:val="7"/>
          </w:tcPr>
          <w:p w14:paraId="573173A5" w14:textId="10FB3AA7" w:rsidR="00406EA0" w:rsidRPr="00623946" w:rsidRDefault="006C2236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</w:t>
            </w:r>
            <w:r w:rsidR="0023123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rtl/>
              </w:rPr>
              <w:t>(</w:t>
            </w:r>
            <w:proofErr w:type="gramEnd"/>
          </w:p>
        </w:tc>
      </w:tr>
      <w:tr w:rsidR="004F5654" w:rsidRPr="00623946" w14:paraId="4A96672A" w14:textId="77777777" w:rsidTr="00EB3047">
        <w:tc>
          <w:tcPr>
            <w:tcW w:w="2880" w:type="dxa"/>
          </w:tcPr>
          <w:p w14:paraId="54908BF6" w14:textId="77777777" w:rsidR="004F5654" w:rsidRPr="00623946" w:rsidRDefault="004F5654" w:rsidP="004F5654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8562F03" w14:textId="77777777" w:rsidR="004F5654" w:rsidRPr="00623946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2D566D58" w14:textId="48DF22AF" w:rsidR="004F5654" w:rsidRPr="00623946" w:rsidRDefault="000A3E9F" w:rsidP="004F565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19,552</w:t>
            </w:r>
          </w:p>
        </w:tc>
        <w:tc>
          <w:tcPr>
            <w:tcW w:w="236" w:type="dxa"/>
          </w:tcPr>
          <w:p w14:paraId="67AD87FB" w14:textId="77777777" w:rsidR="004F5654" w:rsidRPr="00623946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7469F2C" w14:textId="47F619E4" w:rsidR="004F5654" w:rsidRPr="00623946" w:rsidRDefault="004F5654" w:rsidP="004F565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15,748</w:t>
            </w:r>
          </w:p>
        </w:tc>
        <w:tc>
          <w:tcPr>
            <w:tcW w:w="261" w:type="dxa"/>
          </w:tcPr>
          <w:p w14:paraId="3B551F8B" w14:textId="77777777" w:rsidR="004F5654" w:rsidRPr="00623946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BA7F90D" w14:textId="223447C7" w:rsidR="004F5654" w:rsidRPr="00623946" w:rsidRDefault="009F0A88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15,641</w:t>
            </w:r>
          </w:p>
        </w:tc>
        <w:tc>
          <w:tcPr>
            <w:tcW w:w="261" w:type="dxa"/>
          </w:tcPr>
          <w:p w14:paraId="060A5499" w14:textId="77777777" w:rsidR="004F5654" w:rsidRPr="00623946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55C2222" w14:textId="20B1530F" w:rsidR="004F5654" w:rsidRPr="00623946" w:rsidRDefault="004F5654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12,230</w:t>
            </w:r>
          </w:p>
        </w:tc>
      </w:tr>
      <w:tr w:rsidR="004F5654" w:rsidRPr="00623946" w14:paraId="7822733B" w14:textId="77777777" w:rsidTr="00EB3047">
        <w:tc>
          <w:tcPr>
            <w:tcW w:w="2880" w:type="dxa"/>
          </w:tcPr>
          <w:p w14:paraId="1CD383CE" w14:textId="77777777" w:rsidR="004F5654" w:rsidRPr="00EC4215" w:rsidRDefault="004F5654" w:rsidP="004F5654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797446C1" w14:textId="77777777" w:rsidR="004F5654" w:rsidRPr="00420CE3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7CCB60E8" w14:textId="77777777" w:rsidR="004F5654" w:rsidRPr="00420CE3" w:rsidRDefault="004F5654" w:rsidP="004F565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1519BCB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52D289CB" w14:textId="77777777" w:rsidR="004F5654" w:rsidRPr="00420CE3" w:rsidRDefault="004F5654" w:rsidP="004F565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71FD22C9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172C6465" w14:textId="77777777" w:rsidR="004F5654" w:rsidRPr="00420CE3" w:rsidRDefault="004F5654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1D143569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B51B1E5" w14:textId="77777777" w:rsidR="004F5654" w:rsidRPr="00420CE3" w:rsidRDefault="004F5654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F5654" w:rsidRPr="00623946" w14:paraId="2CEF4349" w14:textId="77777777" w:rsidTr="00EB3047">
        <w:tc>
          <w:tcPr>
            <w:tcW w:w="2880" w:type="dxa"/>
          </w:tcPr>
          <w:p w14:paraId="5CABA4DB" w14:textId="77777777" w:rsidR="004F5654" w:rsidRPr="00420CE3" w:rsidRDefault="004F5654" w:rsidP="004F565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</w:t>
            </w:r>
            <w:r w:rsidRPr="00420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900" w:type="dxa"/>
          </w:tcPr>
          <w:p w14:paraId="3FE03A4E" w14:textId="77777777" w:rsidR="004F5654" w:rsidRPr="00420CE3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18298686" w14:textId="62F04422" w:rsidR="004F5654" w:rsidRPr="00420CE3" w:rsidRDefault="000A3E9F" w:rsidP="004F565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3,623</w:t>
            </w:r>
          </w:p>
        </w:tc>
        <w:tc>
          <w:tcPr>
            <w:tcW w:w="236" w:type="dxa"/>
          </w:tcPr>
          <w:p w14:paraId="0C1A8166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6FE2DACD" w14:textId="4D6A87D4" w:rsidR="004F5654" w:rsidRPr="00420CE3" w:rsidRDefault="004F5654" w:rsidP="004F565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3,422</w:t>
            </w:r>
          </w:p>
        </w:tc>
        <w:tc>
          <w:tcPr>
            <w:tcW w:w="261" w:type="dxa"/>
          </w:tcPr>
          <w:p w14:paraId="6CF0E5E1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0AFC8DE" w14:textId="45477293" w:rsidR="004F5654" w:rsidRPr="00420CE3" w:rsidRDefault="009F0A88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3,277</w:t>
            </w:r>
          </w:p>
        </w:tc>
        <w:tc>
          <w:tcPr>
            <w:tcW w:w="261" w:type="dxa"/>
          </w:tcPr>
          <w:p w14:paraId="22B9EEA7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20535D6" w14:textId="2C728F18" w:rsidR="004F5654" w:rsidRPr="00420CE3" w:rsidRDefault="004F5654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3,078</w:t>
            </w:r>
          </w:p>
        </w:tc>
      </w:tr>
      <w:tr w:rsidR="004F5654" w:rsidRPr="00623946" w14:paraId="5DDA95B4" w14:textId="77777777" w:rsidTr="007B2C91">
        <w:tc>
          <w:tcPr>
            <w:tcW w:w="2880" w:type="dxa"/>
          </w:tcPr>
          <w:p w14:paraId="16B75339" w14:textId="77777777" w:rsidR="004F5654" w:rsidRPr="00420CE3" w:rsidRDefault="004F5654" w:rsidP="004F565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12007A77" w14:textId="77777777" w:rsidR="004F5654" w:rsidRPr="00420CE3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120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3766E905" w14:textId="10C64EB5" w:rsidR="004F5654" w:rsidRPr="00420CE3" w:rsidRDefault="009F0A88" w:rsidP="004F565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498</w:t>
            </w:r>
          </w:p>
        </w:tc>
        <w:tc>
          <w:tcPr>
            <w:tcW w:w="236" w:type="dxa"/>
          </w:tcPr>
          <w:p w14:paraId="02062ABB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41A1E71B" w14:textId="5BB1350F" w:rsidR="004F5654" w:rsidRPr="00420CE3" w:rsidRDefault="004F5654" w:rsidP="004F565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</w:t>
            </w:r>
          </w:p>
        </w:tc>
        <w:tc>
          <w:tcPr>
            <w:tcW w:w="261" w:type="dxa"/>
          </w:tcPr>
          <w:p w14:paraId="7B2BBFDD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86C75F3" w14:textId="39A4EEB9" w:rsidR="004F5654" w:rsidRPr="00420CE3" w:rsidRDefault="009F0A88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373</w:t>
            </w:r>
          </w:p>
        </w:tc>
        <w:tc>
          <w:tcPr>
            <w:tcW w:w="261" w:type="dxa"/>
          </w:tcPr>
          <w:p w14:paraId="53F5BE12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589ADBB" w14:textId="17EBEF65" w:rsidR="004F5654" w:rsidRPr="00420CE3" w:rsidRDefault="004F5654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333</w:t>
            </w:r>
          </w:p>
        </w:tc>
      </w:tr>
      <w:tr w:rsidR="00285D3C" w:rsidRPr="00623946" w14:paraId="1C6832A6" w14:textId="77777777" w:rsidTr="007B2C91">
        <w:tc>
          <w:tcPr>
            <w:tcW w:w="2880" w:type="dxa"/>
          </w:tcPr>
          <w:p w14:paraId="5B1693DD" w14:textId="77777777" w:rsidR="00285D3C" w:rsidRPr="007B2C91" w:rsidRDefault="00285D3C" w:rsidP="004F5654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C335BC2" w14:textId="77777777" w:rsidR="00285D3C" w:rsidRPr="00420CE3" w:rsidRDefault="00285D3C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2953C61E" w14:textId="77777777" w:rsidR="00285D3C" w:rsidRDefault="00285D3C" w:rsidP="004F565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DE43FEC" w14:textId="77777777" w:rsidR="00285D3C" w:rsidRPr="00420CE3" w:rsidRDefault="00285D3C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874FE1B" w14:textId="77777777" w:rsidR="00285D3C" w:rsidRPr="00420CE3" w:rsidRDefault="00285D3C" w:rsidP="004F565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0B44FC39" w14:textId="77777777" w:rsidR="00285D3C" w:rsidRPr="00420CE3" w:rsidRDefault="00285D3C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08CC2D6" w14:textId="77777777" w:rsidR="00285D3C" w:rsidRDefault="00285D3C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631B8B6B" w14:textId="77777777" w:rsidR="00285D3C" w:rsidRPr="00420CE3" w:rsidRDefault="00285D3C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2C0757E" w14:textId="77777777" w:rsidR="00285D3C" w:rsidRPr="00420CE3" w:rsidRDefault="00285D3C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5654" w:rsidRPr="00623946" w14:paraId="635BD938" w14:textId="77777777" w:rsidTr="007B2C91">
        <w:tc>
          <w:tcPr>
            <w:tcW w:w="2880" w:type="dxa"/>
          </w:tcPr>
          <w:p w14:paraId="4910934B" w14:textId="77777777" w:rsidR="004F5654" w:rsidRPr="007B2C91" w:rsidRDefault="004F5654" w:rsidP="004F5654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2C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1BEF8D4C" w14:textId="77777777" w:rsidR="004F5654" w:rsidRPr="00420CE3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500C6969" w14:textId="0967EB39" w:rsidR="004F5654" w:rsidRPr="00420CE3" w:rsidRDefault="009F0A88" w:rsidP="004F565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734C1F5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E017B32" w14:textId="45C0FF9A" w:rsidR="004F5654" w:rsidRPr="00420CE3" w:rsidRDefault="004F5654" w:rsidP="004F565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(63)</w:t>
            </w:r>
          </w:p>
        </w:tc>
        <w:tc>
          <w:tcPr>
            <w:tcW w:w="261" w:type="dxa"/>
          </w:tcPr>
          <w:p w14:paraId="69DFE090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CB6E561" w14:textId="0891ABB3" w:rsidR="004F5654" w:rsidRPr="00420CE3" w:rsidRDefault="009F0A88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1F8A97C0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2EC6E9A" w14:textId="3849D380" w:rsidR="004F5654" w:rsidRPr="00420CE3" w:rsidRDefault="004F5654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0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5654" w:rsidRPr="00623946" w14:paraId="0202F5EC" w14:textId="77777777" w:rsidTr="00EB3047">
        <w:tc>
          <w:tcPr>
            <w:tcW w:w="2880" w:type="dxa"/>
          </w:tcPr>
          <w:p w14:paraId="412710AB" w14:textId="77777777" w:rsidR="004F5654" w:rsidRPr="00420CE3" w:rsidRDefault="004F5654" w:rsidP="004F5654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12B73CB3" w14:textId="77777777" w:rsidR="004F5654" w:rsidRPr="00420CE3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AA06AEF" w14:textId="75C9FC48" w:rsidR="004F5654" w:rsidRPr="00420CE3" w:rsidRDefault="009F0A88" w:rsidP="004F565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23,673</w:t>
            </w:r>
          </w:p>
        </w:tc>
        <w:tc>
          <w:tcPr>
            <w:tcW w:w="236" w:type="dxa"/>
          </w:tcPr>
          <w:p w14:paraId="17330661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B886985" w14:textId="11647B33" w:rsidR="004F5654" w:rsidRPr="00420CE3" w:rsidRDefault="004F5654" w:rsidP="004F565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19,552</w:t>
            </w:r>
          </w:p>
        </w:tc>
        <w:tc>
          <w:tcPr>
            <w:tcW w:w="261" w:type="dxa"/>
          </w:tcPr>
          <w:p w14:paraId="5B44C238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7DBD34E" w14:textId="452B24A6" w:rsidR="004F5654" w:rsidRPr="00420CE3" w:rsidRDefault="009F0A88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19,291</w:t>
            </w:r>
          </w:p>
        </w:tc>
        <w:tc>
          <w:tcPr>
            <w:tcW w:w="261" w:type="dxa"/>
          </w:tcPr>
          <w:p w14:paraId="474645EE" w14:textId="77777777" w:rsidR="004F5654" w:rsidRPr="00420CE3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DF59932" w14:textId="66C957B5" w:rsidR="004F5654" w:rsidRPr="00420CE3" w:rsidRDefault="004F5654" w:rsidP="004F565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15,641</w:t>
            </w:r>
          </w:p>
        </w:tc>
      </w:tr>
    </w:tbl>
    <w:p w14:paraId="17DC1D14" w14:textId="0ADFB01E" w:rsidR="003B7A7B" w:rsidRPr="005B7538" w:rsidRDefault="003B7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pacing w:val="-10"/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58"/>
        <w:gridCol w:w="236"/>
        <w:gridCol w:w="1116"/>
        <w:gridCol w:w="236"/>
        <w:gridCol w:w="1204"/>
        <w:gridCol w:w="270"/>
        <w:gridCol w:w="1170"/>
      </w:tblGrid>
      <w:tr w:rsidR="00D47A6B" w:rsidRPr="00623946" w14:paraId="6D706252" w14:textId="77777777" w:rsidTr="002E7BC7">
        <w:trPr>
          <w:tblHeader/>
        </w:trPr>
        <w:tc>
          <w:tcPr>
            <w:tcW w:w="3780" w:type="dxa"/>
            <w:vMerge w:val="restart"/>
          </w:tcPr>
          <w:p w14:paraId="49826920" w14:textId="77777777" w:rsidR="00D47A6B" w:rsidRPr="00D47A6B" w:rsidRDefault="00D47A6B" w:rsidP="00D47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60"/>
              <w:jc w:val="both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2B07E00C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2AE3A8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06C7FD1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A6B" w:rsidRPr="00623946" w14:paraId="404C4F62" w14:textId="77777777" w:rsidTr="00EC4215">
        <w:trPr>
          <w:tblHeader/>
        </w:trPr>
        <w:tc>
          <w:tcPr>
            <w:tcW w:w="3780" w:type="dxa"/>
            <w:vMerge/>
          </w:tcPr>
          <w:p w14:paraId="0B78C520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32F0E4E" w14:textId="47AEF561" w:rsidR="00D47A6B" w:rsidRPr="00EC4215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5654" w:rsidRPr="00EC421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448A39" w14:textId="77777777" w:rsidR="00D47A6B" w:rsidRPr="00EC4215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37775E9" w14:textId="42D7663B" w:rsidR="00D47A6B" w:rsidRPr="00EC4215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5654" w:rsidRPr="00EC421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8F3573E" w14:textId="77777777" w:rsidR="00D47A6B" w:rsidRPr="00EC4215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A66B912" w14:textId="4607ADF7" w:rsidR="00D47A6B" w:rsidRPr="00EC4215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5654" w:rsidRPr="00EC421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11D6AF53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10B713" w14:textId="1A38AE75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565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575A5" w:rsidRPr="00623946" w14:paraId="7FD93B5A" w14:textId="77777777" w:rsidTr="002E7BC7">
        <w:trPr>
          <w:tblHeader/>
        </w:trPr>
        <w:tc>
          <w:tcPr>
            <w:tcW w:w="3780" w:type="dxa"/>
          </w:tcPr>
          <w:p w14:paraId="4A8E49A1" w14:textId="77777777" w:rsidR="002575A5" w:rsidRPr="00623946" w:rsidRDefault="002575A5" w:rsidP="00765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FAB75F6" w14:textId="77777777" w:rsidR="002575A5" w:rsidRPr="00623946" w:rsidRDefault="002575A5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F5654" w:rsidRPr="00623946" w14:paraId="55A4CA85" w14:textId="77777777" w:rsidTr="002E7BC7">
        <w:tc>
          <w:tcPr>
            <w:tcW w:w="3780" w:type="dxa"/>
          </w:tcPr>
          <w:p w14:paraId="4BC6D57E" w14:textId="77777777" w:rsidR="004F5654" w:rsidRPr="00623946" w:rsidRDefault="004F5654" w:rsidP="004F56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58" w:type="dxa"/>
          </w:tcPr>
          <w:p w14:paraId="25F92EE6" w14:textId="7B8C1B5B" w:rsidR="004F5654" w:rsidRPr="00EC4215" w:rsidRDefault="00307D11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2.64</w:t>
            </w:r>
            <w:r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3.19</w:t>
            </w:r>
          </w:p>
        </w:tc>
        <w:tc>
          <w:tcPr>
            <w:tcW w:w="236" w:type="dxa"/>
          </w:tcPr>
          <w:p w14:paraId="6388E526" w14:textId="77777777" w:rsidR="004F5654" w:rsidRPr="00EC4215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CBDA78" w14:textId="6317EBE9" w:rsidR="004F5654" w:rsidRPr="00EC4215" w:rsidRDefault="00307D11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2.64</w:t>
            </w:r>
            <w:r w:rsidR="004F5654"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3.19</w:t>
            </w:r>
          </w:p>
        </w:tc>
        <w:tc>
          <w:tcPr>
            <w:tcW w:w="236" w:type="dxa"/>
          </w:tcPr>
          <w:p w14:paraId="4888E424" w14:textId="77777777" w:rsidR="004F5654" w:rsidRPr="00EC4215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A51BE9" w14:textId="1EC8E358" w:rsidR="004F5654" w:rsidRPr="00EC4215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</w:rPr>
              <w:t>2.64</w:t>
            </w:r>
          </w:p>
        </w:tc>
        <w:tc>
          <w:tcPr>
            <w:tcW w:w="270" w:type="dxa"/>
          </w:tcPr>
          <w:p w14:paraId="472C8386" w14:textId="77777777" w:rsidR="004F5654" w:rsidRPr="00623946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8945" w14:textId="6631CDB3" w:rsidR="004F5654" w:rsidRPr="00623946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2.64</w:t>
            </w:r>
          </w:p>
        </w:tc>
      </w:tr>
      <w:tr w:rsidR="004F5654" w:rsidRPr="00623946" w14:paraId="4D8BC9F8" w14:textId="77777777" w:rsidTr="002E7BC7">
        <w:tc>
          <w:tcPr>
            <w:tcW w:w="3780" w:type="dxa"/>
          </w:tcPr>
          <w:p w14:paraId="2DFA41D6" w14:textId="77777777" w:rsidR="004F5654" w:rsidRPr="00623946" w:rsidRDefault="004F5654" w:rsidP="004F56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58" w:type="dxa"/>
          </w:tcPr>
          <w:p w14:paraId="74BC6955" w14:textId="6679AC21" w:rsidR="004F5654" w:rsidRPr="00EC4215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14:paraId="7B21E3BA" w14:textId="77777777" w:rsidR="004F5654" w:rsidRPr="00EC4215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5E2A4E87" w14:textId="7021338A" w:rsidR="004F5654" w:rsidRPr="00EC4215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14:paraId="181389E8" w14:textId="77777777" w:rsidR="004F5654" w:rsidRPr="00EC4215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9E3C3C" w14:textId="701AA1BE" w:rsidR="004F5654" w:rsidRPr="00EC4215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1179910F" w14:textId="77777777" w:rsidR="004F5654" w:rsidRPr="00623946" w:rsidRDefault="004F5654" w:rsidP="004F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E95F5" w14:textId="532BF96B" w:rsidR="004F5654" w:rsidRPr="00623946" w:rsidRDefault="004F5654" w:rsidP="004F56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</w:tbl>
    <w:p w14:paraId="778BB821" w14:textId="77777777" w:rsidR="002575A5" w:rsidRPr="00623946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ข้อสมมติเกี่ยวกับ</w:t>
      </w:r>
      <w:r w:rsidRPr="00CE0D50">
        <w:rPr>
          <w:rFonts w:asciiTheme="majorBidi" w:hAnsiTheme="majorBidi" w:cstheme="majorBidi"/>
          <w:sz w:val="30"/>
          <w:szCs w:val="30"/>
          <w:cs/>
        </w:rPr>
        <w:t>อัตรามรณะในอนาคตถือตามข้อมูลทางสถิติที่เผยแพร่</w:t>
      </w:r>
      <w:r w:rsidRPr="00623946">
        <w:rPr>
          <w:rFonts w:asciiTheme="majorBidi" w:hAnsiTheme="majorBidi" w:cstheme="majorBidi"/>
          <w:sz w:val="30"/>
          <w:szCs w:val="30"/>
          <w:cs/>
        </w:rPr>
        <w:t>ทั่วไปและตารางมรณะ</w:t>
      </w:r>
    </w:p>
    <w:p w14:paraId="4623C000" w14:textId="77777777" w:rsidR="002575A5" w:rsidRPr="00C226DF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</w:rPr>
      </w:pPr>
    </w:p>
    <w:p w14:paraId="64899D22" w14:textId="6651B387" w:rsidR="002575A5" w:rsidRPr="00640618" w:rsidRDefault="002575A5" w:rsidP="00CE0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C65C7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53CE8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</w:t>
      </w:r>
      <w:r w:rsidRPr="000A3E9F">
        <w:rPr>
          <w:rFonts w:asciiTheme="majorBidi" w:hAnsiTheme="majorBidi" w:cstheme="majorBidi"/>
          <w:spacing w:val="-2"/>
          <w:sz w:val="30"/>
          <w:szCs w:val="30"/>
          <w:cs/>
        </w:rPr>
        <w:t>ไว้เป็น</w:t>
      </w:r>
      <w:r w:rsidR="00640618" w:rsidRPr="000A3E9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A3E9F" w:rsidRPr="000A3E9F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E81CC3" w:rsidRPr="000A3E9F">
        <w:rPr>
          <w:rFonts w:asciiTheme="majorBidi" w:hAnsiTheme="majorBidi" w:cstheme="majorBidi"/>
          <w:spacing w:val="-2"/>
          <w:sz w:val="30"/>
          <w:szCs w:val="30"/>
        </w:rPr>
        <w:t xml:space="preserve"> - </w:t>
      </w:r>
      <w:r w:rsidR="000A3E9F" w:rsidRPr="000A3E9F">
        <w:rPr>
          <w:rFonts w:asciiTheme="majorBidi" w:hAnsiTheme="majorBidi" w:cstheme="majorBidi"/>
          <w:spacing w:val="-2"/>
          <w:sz w:val="30"/>
          <w:szCs w:val="30"/>
        </w:rPr>
        <w:t>14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153CE8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E81CC3"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50303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- 14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ปี</w:t>
      </w:r>
      <w:r w:rsidRPr="0064061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45B1AC74" w14:textId="51A22A5D" w:rsidR="00E37AB3" w:rsidRPr="00C226DF" w:rsidRDefault="00E3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16"/>
          <w:szCs w:val="16"/>
          <w:cs/>
        </w:rPr>
      </w:pPr>
    </w:p>
    <w:p w14:paraId="4AF544DF" w14:textId="206E61FB" w:rsidR="002575A5" w:rsidRPr="00E37AB3" w:rsidRDefault="002575A5" w:rsidP="002575A5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E37AB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E5FFDB9" w14:textId="77777777" w:rsidR="002575A5" w:rsidRPr="00C226DF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  <w:cs/>
        </w:rPr>
      </w:pPr>
    </w:p>
    <w:p w14:paraId="03956C77" w14:textId="4968A004" w:rsidR="004270C5" w:rsidRDefault="004270C5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70C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>โดยถือว่าข้อสมมติอื่น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4DCF97F0" w14:textId="77777777" w:rsidR="003969B2" w:rsidRPr="00C226DF" w:rsidRDefault="003969B2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7186BBE" w14:textId="77777777" w:rsidTr="00481D1C">
        <w:trPr>
          <w:trHeight w:val="20"/>
          <w:tblHeader/>
        </w:trPr>
        <w:tc>
          <w:tcPr>
            <w:tcW w:w="3780" w:type="dxa"/>
            <w:vMerge w:val="restart"/>
            <w:vAlign w:val="bottom"/>
          </w:tcPr>
          <w:p w14:paraId="3285C50A" w14:textId="65F02020" w:rsidR="00481D1C" w:rsidRPr="00481D1C" w:rsidRDefault="00481D1C" w:rsidP="00481D1C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373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490" w:type="dxa"/>
            <w:gridSpan w:val="7"/>
          </w:tcPr>
          <w:p w14:paraId="50E4DDA9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1D1C" w:rsidRPr="005C61E7" w14:paraId="0B92CDD2" w14:textId="77777777" w:rsidTr="00A5219D">
        <w:trPr>
          <w:trHeight w:val="20"/>
          <w:tblHeader/>
        </w:trPr>
        <w:tc>
          <w:tcPr>
            <w:tcW w:w="3780" w:type="dxa"/>
            <w:vMerge/>
          </w:tcPr>
          <w:p w14:paraId="7EEA3F92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7B95C570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BC44E34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F8E5BF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5219D" w:rsidRPr="005C61E7" w14:paraId="51C6170F" w14:textId="77777777" w:rsidTr="00A5219D">
        <w:trPr>
          <w:trHeight w:val="20"/>
          <w:tblHeader/>
        </w:trPr>
        <w:tc>
          <w:tcPr>
            <w:tcW w:w="3780" w:type="dxa"/>
          </w:tcPr>
          <w:p w14:paraId="19EEA777" w14:textId="77777777" w:rsidR="00A5219D" w:rsidRPr="00A5219D" w:rsidRDefault="00A5219D" w:rsidP="00B823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739B4037" w14:textId="642EA946" w:rsidR="00A5219D" w:rsidRPr="00A5219D" w:rsidRDefault="00C65C75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96C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3" w:type="dxa"/>
          </w:tcPr>
          <w:p w14:paraId="25FB82D5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CD6DACE" w14:textId="1CA12C35"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C96C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1994D7DF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2A40FA" w14:textId="4D727E54" w:rsidR="00A5219D" w:rsidRPr="00A5219D" w:rsidRDefault="00C65C75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96C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360BB526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A31563B" w14:textId="1535EC74"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C96C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A5219D" w:rsidRPr="005C61E7" w14:paraId="4482C76B" w14:textId="77777777" w:rsidTr="00A5219D">
        <w:trPr>
          <w:trHeight w:val="20"/>
          <w:tblHeader/>
        </w:trPr>
        <w:tc>
          <w:tcPr>
            <w:tcW w:w="3780" w:type="dxa"/>
          </w:tcPr>
          <w:p w14:paraId="376F7D95" w14:textId="77777777" w:rsidR="00A5219D" w:rsidRPr="00A5219D" w:rsidRDefault="00A5219D" w:rsidP="00B8233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B317C85" w14:textId="77777777"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81D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96CD7" w:rsidRPr="005C61E7" w14:paraId="2A5ABAC2" w14:textId="77777777" w:rsidTr="00A5219D">
        <w:trPr>
          <w:trHeight w:val="20"/>
        </w:trPr>
        <w:tc>
          <w:tcPr>
            <w:tcW w:w="3780" w:type="dxa"/>
          </w:tcPr>
          <w:p w14:paraId="68292A30" w14:textId="2FA727B5" w:rsidR="00C96CD7" w:rsidRPr="00A5219D" w:rsidRDefault="00C96CD7" w:rsidP="00C96CD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0" w:type="dxa"/>
            <w:vAlign w:val="center"/>
          </w:tcPr>
          <w:p w14:paraId="0E4456DF" w14:textId="5EE4CCEB" w:rsidR="00C96CD7" w:rsidRPr="00A5219D" w:rsidRDefault="0054415A" w:rsidP="00C96CD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(1,897)</w:t>
            </w:r>
          </w:p>
        </w:tc>
        <w:tc>
          <w:tcPr>
            <w:tcW w:w="233" w:type="dxa"/>
            <w:vAlign w:val="center"/>
          </w:tcPr>
          <w:p w14:paraId="6EC55DE9" w14:textId="77777777" w:rsidR="00C96CD7" w:rsidRPr="00A5219D" w:rsidRDefault="00C96CD7" w:rsidP="00C9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4B096A0" w14:textId="43415351" w:rsidR="00C96CD7" w:rsidRPr="00A5219D" w:rsidRDefault="00C96CD7" w:rsidP="00C96CD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662A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58F5005" w14:textId="77777777" w:rsidR="00C96CD7" w:rsidRPr="00A5219D" w:rsidRDefault="00C96CD7" w:rsidP="00C9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FD85C5" w14:textId="50170CF0" w:rsidR="00C96CD7" w:rsidRPr="00A5219D" w:rsidRDefault="0054415A" w:rsidP="00C96CD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  <w:tc>
          <w:tcPr>
            <w:tcW w:w="236" w:type="dxa"/>
            <w:vAlign w:val="center"/>
          </w:tcPr>
          <w:p w14:paraId="6A0181A6" w14:textId="77777777" w:rsidR="00C96CD7" w:rsidRPr="00A5219D" w:rsidRDefault="00C96CD7" w:rsidP="00C9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56D7A827" w14:textId="1BDA662D" w:rsidR="00C96CD7" w:rsidRPr="00A5219D" w:rsidRDefault="00C96CD7" w:rsidP="00C96C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62A0A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C96CD7" w:rsidRPr="005C61E7" w14:paraId="0E1D1490" w14:textId="77777777" w:rsidTr="00A5219D">
        <w:trPr>
          <w:trHeight w:val="20"/>
        </w:trPr>
        <w:tc>
          <w:tcPr>
            <w:tcW w:w="3780" w:type="dxa"/>
          </w:tcPr>
          <w:p w14:paraId="75BB6F1A" w14:textId="23A2E417" w:rsidR="00C96CD7" w:rsidRPr="00A5219D" w:rsidRDefault="00C96CD7" w:rsidP="00C96CD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0" w:type="dxa"/>
          </w:tcPr>
          <w:p w14:paraId="32A2355A" w14:textId="6B0158B7" w:rsidR="00C96CD7" w:rsidRPr="00A5219D" w:rsidRDefault="0054415A" w:rsidP="00C96CD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2,704</w:t>
            </w:r>
          </w:p>
        </w:tc>
        <w:tc>
          <w:tcPr>
            <w:tcW w:w="233" w:type="dxa"/>
          </w:tcPr>
          <w:p w14:paraId="13E58FBF" w14:textId="77777777" w:rsidR="00C96CD7" w:rsidRPr="00A5219D" w:rsidRDefault="00C96CD7" w:rsidP="00C9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8C841E4" w14:textId="50AA6B31" w:rsidR="00C96CD7" w:rsidRPr="00A5219D" w:rsidRDefault="00C96CD7" w:rsidP="00C96CD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2,215</w:t>
            </w:r>
          </w:p>
        </w:tc>
        <w:tc>
          <w:tcPr>
            <w:tcW w:w="236" w:type="dxa"/>
          </w:tcPr>
          <w:p w14:paraId="6594A7CF" w14:textId="77777777" w:rsidR="00C96CD7" w:rsidRPr="00A5219D" w:rsidRDefault="00C96CD7" w:rsidP="00C9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F6A431" w14:textId="0EC3DC3C" w:rsidR="00C96CD7" w:rsidRPr="00A5219D" w:rsidRDefault="0054415A" w:rsidP="00C96CD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(2,347)</w:t>
            </w:r>
          </w:p>
        </w:tc>
        <w:tc>
          <w:tcPr>
            <w:tcW w:w="236" w:type="dxa"/>
          </w:tcPr>
          <w:p w14:paraId="1B05A62C" w14:textId="77777777" w:rsidR="00C96CD7" w:rsidRPr="00A5219D" w:rsidRDefault="00C96CD7" w:rsidP="00C9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C4AC91" w14:textId="5233DD5F" w:rsidR="00C96CD7" w:rsidRPr="00A5219D" w:rsidRDefault="00C96CD7" w:rsidP="00C96C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(1,929)</w:t>
            </w:r>
          </w:p>
        </w:tc>
      </w:tr>
    </w:tbl>
    <w:p w14:paraId="2CD66880" w14:textId="77777777" w:rsidR="00485F29" w:rsidRPr="00C226DF" w:rsidRDefault="00485F29" w:rsidP="00A3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0215463" w14:textId="77777777" w:rsidTr="00B82331">
        <w:trPr>
          <w:trHeight w:val="20"/>
          <w:tblHeader/>
        </w:trPr>
        <w:tc>
          <w:tcPr>
            <w:tcW w:w="3780" w:type="dxa"/>
            <w:vMerge w:val="restart"/>
            <w:vAlign w:val="bottom"/>
          </w:tcPr>
          <w:p w14:paraId="092E4E9D" w14:textId="19D0D4C6" w:rsidR="00481D1C" w:rsidRPr="00481D1C" w:rsidRDefault="00481D1C" w:rsidP="00B82331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EE54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490" w:type="dxa"/>
            <w:gridSpan w:val="7"/>
          </w:tcPr>
          <w:p w14:paraId="508A9921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81D1C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81D1C" w:rsidRPr="005C61E7" w14:paraId="6126E6CD" w14:textId="77777777" w:rsidTr="00B82331">
        <w:trPr>
          <w:trHeight w:val="20"/>
          <w:tblHeader/>
        </w:trPr>
        <w:tc>
          <w:tcPr>
            <w:tcW w:w="3780" w:type="dxa"/>
            <w:vMerge/>
          </w:tcPr>
          <w:p w14:paraId="49AF4C28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65096D7A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5B9BE15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31BE0086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03038" w:rsidRPr="005C61E7" w14:paraId="1213CEDB" w14:textId="77777777" w:rsidTr="00B82331">
        <w:trPr>
          <w:trHeight w:val="20"/>
          <w:tblHeader/>
        </w:trPr>
        <w:tc>
          <w:tcPr>
            <w:tcW w:w="3780" w:type="dxa"/>
          </w:tcPr>
          <w:p w14:paraId="2C71234F" w14:textId="77777777" w:rsidR="00503038" w:rsidRPr="00A5219D" w:rsidRDefault="00503038" w:rsidP="005030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0B646991" w14:textId="6F34AC73" w:rsidR="00503038" w:rsidRPr="00A5219D" w:rsidRDefault="00C65C75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C5E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3" w:type="dxa"/>
          </w:tcPr>
          <w:p w14:paraId="26328751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B7DE545" w14:textId="75F9CFF3" w:rsidR="00503038" w:rsidRPr="00A5219D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AC5E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27D186C6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C1367" w14:textId="505839C7" w:rsidR="00503038" w:rsidRPr="00A5219D" w:rsidRDefault="00C65C75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C5E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31F1161C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8E9F2C9" w14:textId="4835CD14" w:rsidR="00503038" w:rsidRPr="00E37AB3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E37A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481D1C" w:rsidRPr="005C61E7" w14:paraId="1488E3C3" w14:textId="77777777" w:rsidTr="00B82331">
        <w:trPr>
          <w:trHeight w:val="20"/>
          <w:tblHeader/>
        </w:trPr>
        <w:tc>
          <w:tcPr>
            <w:tcW w:w="3780" w:type="dxa"/>
          </w:tcPr>
          <w:p w14:paraId="1CF36620" w14:textId="77777777" w:rsidR="00481D1C" w:rsidRPr="00A5219D" w:rsidRDefault="00481D1C" w:rsidP="00B8233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0A1A6CD" w14:textId="77777777" w:rsidR="00481D1C" w:rsidRPr="00A5219D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C5E10" w:rsidRPr="005C61E7" w14:paraId="1B12199C" w14:textId="77777777" w:rsidTr="00B82331">
        <w:trPr>
          <w:trHeight w:val="20"/>
        </w:trPr>
        <w:tc>
          <w:tcPr>
            <w:tcW w:w="3780" w:type="dxa"/>
          </w:tcPr>
          <w:p w14:paraId="629668C9" w14:textId="20824BFF" w:rsidR="00AC5E10" w:rsidRPr="00A5219D" w:rsidRDefault="00AC5E10" w:rsidP="00AC5E1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0" w:type="dxa"/>
            <w:vAlign w:val="center"/>
          </w:tcPr>
          <w:p w14:paraId="3F3EC2A8" w14:textId="7A7E2027" w:rsidR="00AC5E10" w:rsidRPr="00A5219D" w:rsidRDefault="0054415A" w:rsidP="00AC5E1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(1,355)</w:t>
            </w:r>
          </w:p>
        </w:tc>
        <w:tc>
          <w:tcPr>
            <w:tcW w:w="233" w:type="dxa"/>
            <w:vAlign w:val="center"/>
          </w:tcPr>
          <w:p w14:paraId="65BE867D" w14:textId="77777777" w:rsidR="00AC5E10" w:rsidRPr="00A5219D" w:rsidRDefault="00AC5E10" w:rsidP="00AC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93A52FC" w14:textId="449EBBE5" w:rsidR="00AC5E10" w:rsidRPr="00A5219D" w:rsidRDefault="00AC5E10" w:rsidP="00AC5E1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(1,157)</w:t>
            </w:r>
          </w:p>
        </w:tc>
        <w:tc>
          <w:tcPr>
            <w:tcW w:w="236" w:type="dxa"/>
            <w:vAlign w:val="center"/>
          </w:tcPr>
          <w:p w14:paraId="2D8E64C4" w14:textId="77777777" w:rsidR="00AC5E10" w:rsidRPr="00A5219D" w:rsidRDefault="00AC5E10" w:rsidP="00AC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ABC772A" w14:textId="1A0FDBFE" w:rsidR="00AC5E10" w:rsidRPr="00A5219D" w:rsidRDefault="0054415A" w:rsidP="00AC5E1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236" w:type="dxa"/>
            <w:vAlign w:val="center"/>
          </w:tcPr>
          <w:p w14:paraId="3B34566F" w14:textId="77777777" w:rsidR="00AC5E10" w:rsidRPr="00A5219D" w:rsidRDefault="00AC5E10" w:rsidP="00AC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61E4A16F" w14:textId="162A3C56" w:rsidR="00AC5E10" w:rsidRPr="00A5219D" w:rsidRDefault="00AC5E10" w:rsidP="00FA50E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1,318</w:t>
            </w:r>
          </w:p>
        </w:tc>
      </w:tr>
      <w:tr w:rsidR="00AC5E10" w:rsidRPr="005C61E7" w14:paraId="26E8C80A" w14:textId="77777777" w:rsidTr="00B82331">
        <w:trPr>
          <w:trHeight w:val="20"/>
        </w:trPr>
        <w:tc>
          <w:tcPr>
            <w:tcW w:w="3780" w:type="dxa"/>
          </w:tcPr>
          <w:p w14:paraId="206D39EF" w14:textId="39F1F872" w:rsidR="00AC5E10" w:rsidRPr="00A5219D" w:rsidRDefault="00AC5E10" w:rsidP="00AC5E1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0" w:type="dxa"/>
          </w:tcPr>
          <w:p w14:paraId="19544B83" w14:textId="7A82C9C2" w:rsidR="00AC5E10" w:rsidRPr="00A5219D" w:rsidRDefault="0054415A" w:rsidP="00AC5E1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1,963</w:t>
            </w:r>
          </w:p>
        </w:tc>
        <w:tc>
          <w:tcPr>
            <w:tcW w:w="233" w:type="dxa"/>
          </w:tcPr>
          <w:p w14:paraId="51E19138" w14:textId="77777777" w:rsidR="00AC5E10" w:rsidRPr="00A5219D" w:rsidRDefault="00AC5E10" w:rsidP="00AC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58CE6C3" w14:textId="111198C8" w:rsidR="00AC5E10" w:rsidRPr="00A5219D" w:rsidRDefault="00AC5E10" w:rsidP="00AC5E1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1,556</w:t>
            </w:r>
          </w:p>
        </w:tc>
        <w:tc>
          <w:tcPr>
            <w:tcW w:w="236" w:type="dxa"/>
          </w:tcPr>
          <w:p w14:paraId="197DA361" w14:textId="77777777" w:rsidR="00AC5E10" w:rsidRPr="00A5219D" w:rsidRDefault="00AC5E10" w:rsidP="00AC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1803B" w14:textId="3DF4E8C6" w:rsidR="00AC5E10" w:rsidRPr="00A5219D" w:rsidRDefault="0054415A" w:rsidP="00AC5E1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(1,722)</w:t>
            </w:r>
          </w:p>
        </w:tc>
        <w:tc>
          <w:tcPr>
            <w:tcW w:w="236" w:type="dxa"/>
          </w:tcPr>
          <w:p w14:paraId="62D10F8E" w14:textId="77777777" w:rsidR="00AC5E10" w:rsidRPr="00A5219D" w:rsidRDefault="00AC5E10" w:rsidP="00AC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94E964D" w14:textId="1AD94B40" w:rsidR="00AC5E10" w:rsidRPr="00A5219D" w:rsidRDefault="00AC5E10" w:rsidP="00AC5E1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(1,373)</w:t>
            </w:r>
          </w:p>
        </w:tc>
      </w:tr>
    </w:tbl>
    <w:p w14:paraId="56875B91" w14:textId="257EEB72" w:rsidR="00C226DF" w:rsidRPr="00C226DF" w:rsidRDefault="00C2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eastAsia="x-none"/>
        </w:rPr>
      </w:pPr>
    </w:p>
    <w:p w14:paraId="79085EE8" w14:textId="52E22E87" w:rsidR="000345CF" w:rsidRDefault="000345CF" w:rsidP="007F7CD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ทุนเรือนหุ้น</w:t>
      </w:r>
    </w:p>
    <w:p w14:paraId="512DF293" w14:textId="60663D64" w:rsidR="000345CF" w:rsidRPr="00C226DF" w:rsidRDefault="000345CF" w:rsidP="000345CF">
      <w:pPr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FC17BF" w:rsidRPr="007A06A8" w14:paraId="6D2CA1B5" w14:textId="77777777" w:rsidTr="00D92376">
        <w:trPr>
          <w:tblHeader/>
        </w:trPr>
        <w:tc>
          <w:tcPr>
            <w:tcW w:w="2700" w:type="dxa"/>
          </w:tcPr>
          <w:p w14:paraId="48679692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908464A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D7D6A42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F625CF7" w14:textId="24C042C4" w:rsidR="00FC17BF" w:rsidRPr="008F626F" w:rsidRDefault="00C65C75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3F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B95344A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603DC70" w14:textId="45B473BF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3F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C17BF" w:rsidRPr="007A06A8" w14:paraId="55BDEC1C" w14:textId="77777777" w:rsidTr="00D92376">
        <w:trPr>
          <w:tblHeader/>
        </w:trPr>
        <w:tc>
          <w:tcPr>
            <w:tcW w:w="2700" w:type="dxa"/>
          </w:tcPr>
          <w:p w14:paraId="6444819B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32D0408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1006FE2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D12E2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3BE4947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B1F79B5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18CF99C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509BE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778E824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6EB25F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C17BF" w:rsidRPr="007A06A8" w14:paraId="3AEB6CFD" w14:textId="77777777" w:rsidTr="00D92376">
        <w:trPr>
          <w:tblHeader/>
        </w:trPr>
        <w:tc>
          <w:tcPr>
            <w:tcW w:w="2700" w:type="dxa"/>
          </w:tcPr>
          <w:p w14:paraId="7217C2EA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49D758F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B3ADD0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31FED9D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C17BF" w:rsidRPr="007A06A8" w14:paraId="773053F3" w14:textId="77777777" w:rsidTr="00D92376">
        <w:tc>
          <w:tcPr>
            <w:tcW w:w="2700" w:type="dxa"/>
          </w:tcPr>
          <w:p w14:paraId="74C0EE4A" w14:textId="77777777" w:rsidR="00FC17BF" w:rsidRPr="008F626F" w:rsidRDefault="00FC17BF" w:rsidP="0083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2882788E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7BA2D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E1AFA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6ADBF5D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29324C1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F5F56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D347FB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D357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77C793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7BF" w:rsidRPr="007A06A8" w14:paraId="0B14F6B0" w14:textId="77777777" w:rsidTr="00D92376">
        <w:tc>
          <w:tcPr>
            <w:tcW w:w="2700" w:type="dxa"/>
          </w:tcPr>
          <w:p w14:paraId="141193BB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15D298E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FDE09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5FAF9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33A2A00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796A3277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1EF1B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C0EAA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B5C1D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497B88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124" w:rsidRPr="007A06A8" w14:paraId="1FDEBFB6" w14:textId="77777777" w:rsidTr="00D92376">
        <w:tc>
          <w:tcPr>
            <w:tcW w:w="2700" w:type="dxa"/>
          </w:tcPr>
          <w:p w14:paraId="3E486F17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BDAA52F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0E00087E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528C89" w14:textId="47CE2072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B09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F922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</w:t>
            </w:r>
            <w:r w:rsidRPr="00F922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69" w:type="dxa"/>
          </w:tcPr>
          <w:p w14:paraId="23E6378B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1ED85D1" w14:textId="49BF823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179,000</w:t>
            </w:r>
          </w:p>
        </w:tc>
        <w:tc>
          <w:tcPr>
            <w:tcW w:w="270" w:type="dxa"/>
          </w:tcPr>
          <w:p w14:paraId="20339737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3CEF38" w14:textId="7D3AD46F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318,000</w:t>
            </w:r>
          </w:p>
        </w:tc>
        <w:tc>
          <w:tcPr>
            <w:tcW w:w="270" w:type="dxa"/>
          </w:tcPr>
          <w:p w14:paraId="1AB23A2C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26E6328" w14:textId="4563C04B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159,000</w:t>
            </w:r>
          </w:p>
        </w:tc>
      </w:tr>
      <w:tr w:rsidR="00DE0124" w:rsidRPr="007A06A8" w14:paraId="704745C5" w14:textId="77777777" w:rsidTr="00D92376">
        <w:tc>
          <w:tcPr>
            <w:tcW w:w="2700" w:type="dxa"/>
          </w:tcPr>
          <w:p w14:paraId="3F6D7C37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66430E50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90614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BB0022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011481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57C983E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95445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52BB6D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D0EB3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59DB84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DE0124" w:rsidRPr="009310BB" w14:paraId="54403DCE" w14:textId="77777777" w:rsidTr="00D92376">
        <w:tc>
          <w:tcPr>
            <w:tcW w:w="2700" w:type="dxa"/>
          </w:tcPr>
          <w:p w14:paraId="794C8947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83B6C98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6AC1CA2C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75FAB7" w14:textId="52F358C9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(28,001)</w:t>
            </w:r>
          </w:p>
        </w:tc>
        <w:tc>
          <w:tcPr>
            <w:tcW w:w="269" w:type="dxa"/>
          </w:tcPr>
          <w:p w14:paraId="741FF434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8E851CD" w14:textId="5CA20AEF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(14,001)</w:t>
            </w:r>
          </w:p>
        </w:tc>
        <w:tc>
          <w:tcPr>
            <w:tcW w:w="270" w:type="dxa"/>
          </w:tcPr>
          <w:p w14:paraId="5396CFF5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B4C378" w14:textId="68268353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F6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0BBA7CA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A20B803" w14:textId="27B0507D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F6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DE0124" w:rsidRPr="007A06A8" w14:paraId="6F05449B" w14:textId="77777777" w:rsidTr="00D92376">
        <w:trPr>
          <w:trHeight w:val="272"/>
        </w:trPr>
        <w:tc>
          <w:tcPr>
            <w:tcW w:w="2700" w:type="dxa"/>
          </w:tcPr>
          <w:p w14:paraId="3F8FE546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ออกหุ้นใหม่</w:t>
            </w:r>
          </w:p>
        </w:tc>
        <w:tc>
          <w:tcPr>
            <w:tcW w:w="810" w:type="dxa"/>
          </w:tcPr>
          <w:p w14:paraId="0E5B7551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B05175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31D5B6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E089A5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30D79AD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1A9B3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83FA7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9474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E61F51D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0124" w:rsidRPr="007A06A8" w14:paraId="4116EBA2" w14:textId="77777777" w:rsidTr="00D92376">
        <w:tc>
          <w:tcPr>
            <w:tcW w:w="2700" w:type="dxa"/>
          </w:tcPr>
          <w:p w14:paraId="3825DDCD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FBAE61B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601A4B1C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C05EF1" w14:textId="4F8A4C96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128,000</w:t>
            </w:r>
          </w:p>
        </w:tc>
        <w:tc>
          <w:tcPr>
            <w:tcW w:w="269" w:type="dxa"/>
          </w:tcPr>
          <w:p w14:paraId="4E07215C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297B026" w14:textId="07A90790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0" w:type="dxa"/>
          </w:tcPr>
          <w:p w14:paraId="104D6099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7F894E" w14:textId="27385BF0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68,000</w:t>
            </w:r>
          </w:p>
        </w:tc>
        <w:tc>
          <w:tcPr>
            <w:tcW w:w="270" w:type="dxa"/>
          </w:tcPr>
          <w:p w14:paraId="4EC336E6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1DECEC" w14:textId="01E0108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34,000</w:t>
            </w:r>
          </w:p>
        </w:tc>
      </w:tr>
      <w:tr w:rsidR="00DE0124" w:rsidRPr="007A06A8" w14:paraId="271E94F8" w14:textId="77777777" w:rsidTr="00D92376">
        <w:tc>
          <w:tcPr>
            <w:tcW w:w="2700" w:type="dxa"/>
          </w:tcPr>
          <w:p w14:paraId="275A6DC9" w14:textId="4D2DAAE6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533279E1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A9FFA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582199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0DB403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5BFB13A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EEB9F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A1D54E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0E110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46E07A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124" w:rsidRPr="007A06A8" w14:paraId="662998E9" w14:textId="77777777" w:rsidTr="00D92376">
        <w:tc>
          <w:tcPr>
            <w:tcW w:w="2700" w:type="dxa"/>
          </w:tcPr>
          <w:p w14:paraId="5B45B01B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B81D6A0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F13714B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EE3ACB" w14:textId="7A93D675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457,999</w:t>
            </w:r>
          </w:p>
        </w:tc>
        <w:tc>
          <w:tcPr>
            <w:tcW w:w="269" w:type="dxa"/>
          </w:tcPr>
          <w:p w14:paraId="59522A7A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0347505" w14:textId="14973AB8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228,999</w:t>
            </w:r>
          </w:p>
        </w:tc>
        <w:tc>
          <w:tcPr>
            <w:tcW w:w="270" w:type="dxa"/>
          </w:tcPr>
          <w:p w14:paraId="377A0D78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638776" w14:textId="2CDD34DD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550B605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63DD31" w14:textId="224FF134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179,000</w:t>
            </w:r>
          </w:p>
        </w:tc>
      </w:tr>
      <w:tr w:rsidR="00853FE9" w:rsidRPr="007A06A8" w14:paraId="6B9ACD3A" w14:textId="77777777" w:rsidTr="00D055E8">
        <w:tc>
          <w:tcPr>
            <w:tcW w:w="2700" w:type="dxa"/>
          </w:tcPr>
          <w:p w14:paraId="64DC0300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0" w:type="dxa"/>
          </w:tcPr>
          <w:p w14:paraId="676C0777" w14:textId="77777777" w:rsidR="00853FE9" w:rsidRPr="00C226DF" w:rsidRDefault="00853FE9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6752B9" w14:textId="77777777" w:rsidR="00853FE9" w:rsidRPr="00C226DF" w:rsidRDefault="00853FE9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DD4BAA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28AC8509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D7880A9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12ECBDCC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39EBE4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C1B46D3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78BA96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853FE9" w:rsidRPr="007A06A8" w14:paraId="4410C2E3" w14:textId="77777777" w:rsidTr="00D92376">
        <w:tc>
          <w:tcPr>
            <w:tcW w:w="2700" w:type="dxa"/>
          </w:tcPr>
          <w:p w14:paraId="2CC027E0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62C69550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B0F33" w14:textId="77777777" w:rsidR="00853FE9" w:rsidRPr="008F626F" w:rsidRDefault="00853FE9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3225E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52A6051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5BDDA1E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6590CF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711BDC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46856A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78F9B8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53FE9" w:rsidRPr="007A06A8" w14:paraId="6195DE2B" w14:textId="77777777" w:rsidTr="00D92376">
        <w:tc>
          <w:tcPr>
            <w:tcW w:w="2700" w:type="dxa"/>
          </w:tcPr>
          <w:p w14:paraId="52115D66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F38F136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A98AE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032FC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E80DD57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10B82CBF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96293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6743F3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A66AA4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55D33E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0124" w:rsidRPr="007A06A8" w14:paraId="2BD17B71" w14:textId="77777777" w:rsidTr="00D92376">
        <w:tc>
          <w:tcPr>
            <w:tcW w:w="2700" w:type="dxa"/>
          </w:tcPr>
          <w:p w14:paraId="4D790025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6077431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7015317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D8AA5" w14:textId="09FDFB0C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329,999</w:t>
            </w:r>
          </w:p>
        </w:tc>
        <w:tc>
          <w:tcPr>
            <w:tcW w:w="269" w:type="dxa"/>
          </w:tcPr>
          <w:p w14:paraId="161CCE5C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A2560E8" w14:textId="6F94A791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164,999</w:t>
            </w:r>
          </w:p>
        </w:tc>
        <w:tc>
          <w:tcPr>
            <w:tcW w:w="270" w:type="dxa"/>
          </w:tcPr>
          <w:p w14:paraId="37039B0B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5FCB04" w14:textId="453ED54A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289,999</w:t>
            </w:r>
          </w:p>
        </w:tc>
        <w:tc>
          <w:tcPr>
            <w:tcW w:w="270" w:type="dxa"/>
          </w:tcPr>
          <w:p w14:paraId="15FC2003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64D87A" w14:textId="2C30C1F8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145,000</w:t>
            </w:r>
          </w:p>
        </w:tc>
      </w:tr>
      <w:tr w:rsidR="00DE0124" w:rsidRPr="007A06A8" w14:paraId="153BDA46" w14:textId="77777777" w:rsidTr="00D92376">
        <w:tc>
          <w:tcPr>
            <w:tcW w:w="2700" w:type="dxa"/>
          </w:tcPr>
          <w:p w14:paraId="1E795D98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310844E5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47D345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0BBE2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4A153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9DA6EC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9874D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684719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7C77C6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A0BE422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0124" w:rsidRPr="007A06A8" w14:paraId="50772C76" w14:textId="77777777" w:rsidTr="00D92376">
        <w:tc>
          <w:tcPr>
            <w:tcW w:w="2700" w:type="dxa"/>
          </w:tcPr>
          <w:p w14:paraId="343174D0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85B310B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0D7558E7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E04A97" w14:textId="34ED45F6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127,999</w:t>
            </w:r>
          </w:p>
        </w:tc>
        <w:tc>
          <w:tcPr>
            <w:tcW w:w="269" w:type="dxa"/>
          </w:tcPr>
          <w:p w14:paraId="5C9A774B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CDF5C6D" w14:textId="0DA1B195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0" w:type="dxa"/>
          </w:tcPr>
          <w:p w14:paraId="0FE995D2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255310" w14:textId="14EEEC6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70" w:type="dxa"/>
          </w:tcPr>
          <w:p w14:paraId="25F04203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214595" w14:textId="08161693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19,999</w:t>
            </w:r>
          </w:p>
        </w:tc>
      </w:tr>
      <w:tr w:rsidR="00DE0124" w:rsidRPr="007A06A8" w14:paraId="465AE33D" w14:textId="77777777" w:rsidTr="00D92376">
        <w:tc>
          <w:tcPr>
            <w:tcW w:w="2700" w:type="dxa"/>
          </w:tcPr>
          <w:p w14:paraId="06F181B6" w14:textId="6C021989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A09EA98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79D45C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D4B31B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E7B294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EBAB234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36EF4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D43613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B298D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E5FE55" w14:textId="77777777" w:rsidR="00DE0124" w:rsidRPr="008F626F" w:rsidRDefault="00DE0124" w:rsidP="00DE01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124" w:rsidRPr="007A06A8" w14:paraId="0401FEA5" w14:textId="77777777" w:rsidTr="00D92376">
        <w:tc>
          <w:tcPr>
            <w:tcW w:w="2700" w:type="dxa"/>
          </w:tcPr>
          <w:p w14:paraId="27CC6544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755ADD4" w14:textId="77777777" w:rsidR="00DE0124" w:rsidRPr="008F626F" w:rsidRDefault="00DE0124" w:rsidP="00DE0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CFA8CD5" w14:textId="77777777" w:rsidR="00DE0124" w:rsidRPr="008F626F" w:rsidRDefault="00DE0124" w:rsidP="00DE0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F9BA06" w14:textId="0F2651FC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457,998</w:t>
            </w:r>
          </w:p>
        </w:tc>
        <w:tc>
          <w:tcPr>
            <w:tcW w:w="269" w:type="dxa"/>
          </w:tcPr>
          <w:p w14:paraId="11622836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DAD63A6" w14:textId="4C23F482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228,999</w:t>
            </w:r>
          </w:p>
        </w:tc>
        <w:tc>
          <w:tcPr>
            <w:tcW w:w="270" w:type="dxa"/>
          </w:tcPr>
          <w:p w14:paraId="7FD4D4CE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F4ECA2" w14:textId="32254895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329,999</w:t>
            </w:r>
          </w:p>
        </w:tc>
        <w:tc>
          <w:tcPr>
            <w:tcW w:w="270" w:type="dxa"/>
          </w:tcPr>
          <w:p w14:paraId="2926B7D4" w14:textId="77777777" w:rsidR="00DE0124" w:rsidRPr="008F626F" w:rsidRDefault="00DE0124" w:rsidP="00DE0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67039A" w14:textId="496BC6ED" w:rsidR="00DE0124" w:rsidRPr="008F626F" w:rsidRDefault="00DE0124" w:rsidP="00243692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164,999</w:t>
            </w:r>
          </w:p>
        </w:tc>
      </w:tr>
    </w:tbl>
    <w:p w14:paraId="6A41F099" w14:textId="70BDB120" w:rsidR="003969B2" w:rsidRPr="00C226DF" w:rsidRDefault="0039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C491833" w14:textId="2BF17C7F" w:rsidR="00C46460" w:rsidRDefault="00C46460" w:rsidP="00C4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646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46460">
        <w:rPr>
          <w:rFonts w:asciiTheme="majorBidi" w:hAnsiTheme="majorBidi" w:cstheme="majorBidi"/>
          <w:sz w:val="30"/>
          <w:szCs w:val="30"/>
        </w:rPr>
        <w:t>30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C46460">
        <w:rPr>
          <w:rFonts w:asciiTheme="majorBidi" w:hAnsiTheme="majorBidi" w:cstheme="majorBidi"/>
          <w:sz w:val="30"/>
          <w:szCs w:val="30"/>
        </w:rPr>
        <w:t>2564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 บริษัทได้จดทะเบียนลดทุนกับกระทรวงพาณิชย์โดยตัดหุ้นสามัญที่ยังไม่ได้ออกจำหน่ายจำนวน</w:t>
      </w:r>
      <w:r w:rsidRPr="00C464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46460">
        <w:rPr>
          <w:rFonts w:asciiTheme="majorBidi" w:hAnsiTheme="majorBidi" w:cstheme="majorBidi"/>
          <w:sz w:val="30"/>
          <w:szCs w:val="30"/>
        </w:rPr>
        <w:t>14,000,369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 บาท ซึ่ง</w:t>
      </w:r>
      <w:r w:rsidRPr="00C46460">
        <w:rPr>
          <w:rFonts w:asciiTheme="majorBidi" w:hAnsiTheme="majorBidi" w:cstheme="majorBidi" w:hint="cs"/>
          <w:sz w:val="30"/>
          <w:szCs w:val="30"/>
          <w:cs/>
        </w:rPr>
        <w:t>เป็นหุ้นที่ยังไม่ได้จัดสรรจากการ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เพิ่มทุนแบบมอบอำนาจทั่วไปเมื่อเดือนกรกฎาคม </w:t>
      </w:r>
      <w:r w:rsidRPr="00C46460">
        <w:rPr>
          <w:rFonts w:asciiTheme="majorBidi" w:hAnsiTheme="majorBidi" w:cstheme="majorBidi"/>
          <w:sz w:val="30"/>
          <w:szCs w:val="30"/>
        </w:rPr>
        <w:t>2563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C46460">
        <w:rPr>
          <w:rFonts w:asciiTheme="majorBidi" w:hAnsiTheme="majorBidi" w:cstheme="majorBidi"/>
          <w:sz w:val="30"/>
          <w:szCs w:val="30"/>
        </w:rPr>
        <w:t>28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 ล้านหุ้น และคงเหลือ</w:t>
      </w:r>
      <w:r w:rsidRPr="00C46460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การจ่ายหุ้นปันผลจำนวน </w:t>
      </w:r>
      <w:r w:rsidRPr="00C46460">
        <w:rPr>
          <w:rFonts w:asciiTheme="majorBidi" w:hAnsiTheme="majorBidi" w:cstheme="majorBidi"/>
          <w:sz w:val="30"/>
          <w:szCs w:val="30"/>
        </w:rPr>
        <w:t>738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 หุ้น ส่งผลให้ทุนจดทะเบียนเดิมจำนวน </w:t>
      </w:r>
      <w:r w:rsidRPr="00C46460">
        <w:rPr>
          <w:rFonts w:asciiTheme="majorBidi" w:hAnsiTheme="majorBidi" w:cstheme="majorBidi"/>
          <w:sz w:val="30"/>
          <w:szCs w:val="30"/>
        </w:rPr>
        <w:t>178,999,727.50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 บาท ลดลงเป็นทุนจดทะเบียนใหม่จำนวน </w:t>
      </w:r>
      <w:r w:rsidRPr="00C46460">
        <w:rPr>
          <w:rFonts w:asciiTheme="majorBidi" w:hAnsiTheme="majorBidi" w:cstheme="majorBidi"/>
          <w:sz w:val="30"/>
          <w:szCs w:val="30"/>
        </w:rPr>
        <w:t>164,999,358.50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 บาท </w:t>
      </w:r>
    </w:p>
    <w:p w14:paraId="19BF9BF8" w14:textId="09C9CFD6" w:rsidR="00C226DF" w:rsidRPr="00C226DF" w:rsidRDefault="00C2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8"/>
          <w:szCs w:val="28"/>
        </w:rPr>
      </w:pPr>
    </w:p>
    <w:p w14:paraId="73385CCA" w14:textId="4B5BBF1D" w:rsidR="00C46460" w:rsidRPr="00C46460" w:rsidRDefault="00C46460" w:rsidP="00C4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6460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C46460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Pr="00C46460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พฤษภาคม </w:t>
      </w:r>
      <w:r w:rsidRPr="00C46460">
        <w:rPr>
          <w:rFonts w:asciiTheme="majorBidi" w:hAnsiTheme="majorBidi" w:cstheme="majorBidi"/>
          <w:spacing w:val="-6"/>
          <w:sz w:val="30"/>
          <w:szCs w:val="30"/>
        </w:rPr>
        <w:t xml:space="preserve">2564 </w:t>
      </w:r>
      <w:r w:rsidRPr="00C46460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บริษัทได้จดทะเบียนเพิ่มทุนกับกระทรวงพาณิชย์จำนวน </w:t>
      </w:r>
      <w:r w:rsidRPr="00C46460">
        <w:rPr>
          <w:rFonts w:asciiTheme="majorBidi" w:hAnsiTheme="majorBidi" w:cstheme="majorBidi"/>
          <w:spacing w:val="-6"/>
          <w:sz w:val="30"/>
          <w:szCs w:val="30"/>
        </w:rPr>
        <w:t xml:space="preserve">64 </w:t>
      </w:r>
      <w:r w:rsidRPr="00C46460">
        <w:rPr>
          <w:rFonts w:asciiTheme="majorBidi" w:hAnsiTheme="majorBidi" w:cstheme="majorBidi"/>
          <w:spacing w:val="-6"/>
          <w:sz w:val="30"/>
          <w:szCs w:val="30"/>
          <w:cs/>
        </w:rPr>
        <w:t>ล้านบาทจากทุนจดทะเบียนเดิม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6460">
        <w:rPr>
          <w:rFonts w:asciiTheme="majorBidi" w:hAnsiTheme="majorBidi" w:cstheme="majorBidi"/>
          <w:sz w:val="30"/>
          <w:szCs w:val="30"/>
        </w:rPr>
        <w:t xml:space="preserve">164,999,358.50 </w:t>
      </w:r>
      <w:r w:rsidRPr="00C46460">
        <w:rPr>
          <w:rFonts w:asciiTheme="majorBidi" w:hAnsiTheme="majorBidi" w:cstheme="majorBidi"/>
          <w:sz w:val="30"/>
          <w:szCs w:val="30"/>
          <w:cs/>
        </w:rPr>
        <w:t xml:space="preserve">บาทเป็น </w:t>
      </w:r>
      <w:r w:rsidRPr="00C46460">
        <w:rPr>
          <w:rFonts w:asciiTheme="majorBidi" w:hAnsiTheme="majorBidi" w:cstheme="majorBidi"/>
          <w:sz w:val="30"/>
          <w:szCs w:val="30"/>
        </w:rPr>
        <w:t xml:space="preserve">228,999,358.50 </w:t>
      </w:r>
      <w:r w:rsidRPr="00C46460">
        <w:rPr>
          <w:rFonts w:asciiTheme="majorBidi" w:hAnsiTheme="majorBidi" w:cstheme="majorBidi"/>
          <w:sz w:val="30"/>
          <w:szCs w:val="30"/>
          <w:cs/>
        </w:rPr>
        <w:t>บาท โดยมีรายละเอียดดังนี้</w:t>
      </w:r>
    </w:p>
    <w:p w14:paraId="544C9B08" w14:textId="77777777" w:rsidR="00C46460" w:rsidRPr="00C226DF" w:rsidRDefault="00C46460" w:rsidP="00C46460">
      <w:pPr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91"/>
        <w:gridCol w:w="222"/>
        <w:gridCol w:w="1527"/>
      </w:tblGrid>
      <w:tr w:rsidR="00C46460" w:rsidRPr="00E25AC8" w14:paraId="71BF88C5" w14:textId="77777777" w:rsidTr="00C46460">
        <w:trPr>
          <w:trHeight w:val="20"/>
        </w:trPr>
        <w:tc>
          <w:tcPr>
            <w:tcW w:w="6030" w:type="dxa"/>
          </w:tcPr>
          <w:p w14:paraId="19E4603E" w14:textId="77777777" w:rsidR="00C46460" w:rsidRPr="000946BA" w:rsidRDefault="00C46460" w:rsidP="003A602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วัตถุประสงค์</w:t>
            </w:r>
          </w:p>
        </w:tc>
        <w:tc>
          <w:tcPr>
            <w:tcW w:w="1491" w:type="dxa"/>
          </w:tcPr>
          <w:p w14:paraId="694CF84C" w14:textId="77777777" w:rsidR="00C46460" w:rsidRPr="000946BA" w:rsidRDefault="00C46460" w:rsidP="003A602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7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จำนวนหุ้น</w:t>
            </w:r>
            <w:r w:rsidRPr="000946BA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(หุ้น)</w:t>
            </w:r>
          </w:p>
        </w:tc>
        <w:tc>
          <w:tcPr>
            <w:tcW w:w="0" w:type="auto"/>
          </w:tcPr>
          <w:p w14:paraId="48DE6A47" w14:textId="77777777" w:rsidR="00C46460" w:rsidRPr="000946BA" w:rsidRDefault="00C46460" w:rsidP="003A602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27" w:type="dxa"/>
          </w:tcPr>
          <w:p w14:paraId="17A00A80" w14:textId="77777777" w:rsidR="00C46460" w:rsidRPr="000946BA" w:rsidRDefault="00C46460" w:rsidP="003A602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7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จำนวนเงิน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(บาท)</w:t>
            </w:r>
          </w:p>
        </w:tc>
      </w:tr>
      <w:tr w:rsidR="00C46460" w:rsidRPr="00E25AC8" w14:paraId="1EAFD59D" w14:textId="77777777" w:rsidTr="00C46460">
        <w:trPr>
          <w:trHeight w:val="20"/>
        </w:trPr>
        <w:tc>
          <w:tcPr>
            <w:tcW w:w="6030" w:type="dxa"/>
          </w:tcPr>
          <w:p w14:paraId="5BEED737" w14:textId="77777777" w:rsidR="00C46460" w:rsidRPr="00B36D11" w:rsidRDefault="00C46460" w:rsidP="003A602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เพิ่มทุนแบบมอบอำนาจทั่วไปเพื่อเสนอขายให้แก่บุคคลในวงจำกัด</w:t>
            </w:r>
          </w:p>
        </w:tc>
        <w:tc>
          <w:tcPr>
            <w:tcW w:w="1491" w:type="dxa"/>
          </w:tcPr>
          <w:p w14:paraId="74C33750" w14:textId="77777777" w:rsidR="00C46460" w:rsidRPr="00B36D11" w:rsidRDefault="00C46460" w:rsidP="003A602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28,000,000</w:t>
            </w:r>
          </w:p>
        </w:tc>
        <w:tc>
          <w:tcPr>
            <w:tcW w:w="0" w:type="auto"/>
          </w:tcPr>
          <w:p w14:paraId="002DEC35" w14:textId="77777777" w:rsidR="00C46460" w:rsidRPr="000946BA" w:rsidRDefault="00C46460" w:rsidP="003A602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</w:tcPr>
          <w:p w14:paraId="7CCB4F58" w14:textId="77777777" w:rsidR="00C46460" w:rsidRPr="00B36D11" w:rsidRDefault="00C46460" w:rsidP="00C464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14,000,000</w:t>
            </w:r>
          </w:p>
        </w:tc>
      </w:tr>
      <w:tr w:rsidR="00C46460" w:rsidRPr="00E25AC8" w14:paraId="4D41CD85" w14:textId="77777777" w:rsidTr="00C46460">
        <w:trPr>
          <w:trHeight w:val="20"/>
        </w:trPr>
        <w:tc>
          <w:tcPr>
            <w:tcW w:w="6030" w:type="dxa"/>
          </w:tcPr>
          <w:p w14:paraId="5AA2A673" w14:textId="77777777" w:rsidR="00C46460" w:rsidRPr="00B36D11" w:rsidRDefault="00C46460" w:rsidP="003A602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รองรับการจ่ายหุ้นปันผล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2CD86F62" w14:textId="77777777" w:rsidR="00C46460" w:rsidRPr="00B36D11" w:rsidRDefault="00C46460" w:rsidP="003A602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100,000,000</w:t>
            </w:r>
          </w:p>
        </w:tc>
        <w:tc>
          <w:tcPr>
            <w:tcW w:w="0" w:type="auto"/>
          </w:tcPr>
          <w:p w14:paraId="0635C1C5" w14:textId="77777777" w:rsidR="00C46460" w:rsidRPr="000946BA" w:rsidRDefault="00C46460" w:rsidP="003A602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7575AC3" w14:textId="77777777" w:rsidR="00C46460" w:rsidRPr="00B36D11" w:rsidRDefault="00C46460" w:rsidP="003A602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50,000,000</w:t>
            </w:r>
          </w:p>
        </w:tc>
      </w:tr>
      <w:tr w:rsidR="00C46460" w:rsidRPr="00E25AC8" w14:paraId="595C12F1" w14:textId="77777777" w:rsidTr="00C46460">
        <w:trPr>
          <w:trHeight w:val="20"/>
        </w:trPr>
        <w:tc>
          <w:tcPr>
            <w:tcW w:w="6030" w:type="dxa"/>
          </w:tcPr>
          <w:p w14:paraId="7076499F" w14:textId="77777777" w:rsidR="00C46460" w:rsidRPr="00B36D11" w:rsidRDefault="00C46460" w:rsidP="003A602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04F33E98" w14:textId="77777777" w:rsidR="00C46460" w:rsidRPr="00B36D11" w:rsidRDefault="00C46460" w:rsidP="003A602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128,000,000</w:t>
            </w:r>
          </w:p>
        </w:tc>
        <w:tc>
          <w:tcPr>
            <w:tcW w:w="0" w:type="auto"/>
          </w:tcPr>
          <w:p w14:paraId="02B4FB01" w14:textId="77777777" w:rsidR="00C46460" w:rsidRPr="003C0B1C" w:rsidRDefault="00C46460" w:rsidP="003A602B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740E0829" w14:textId="77777777" w:rsidR="00C46460" w:rsidRPr="00B36D11" w:rsidRDefault="00C46460" w:rsidP="003A602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64,000,000</w:t>
            </w:r>
          </w:p>
        </w:tc>
      </w:tr>
    </w:tbl>
    <w:p w14:paraId="4E7D4341" w14:textId="711B1C5B" w:rsidR="00CC0C8D" w:rsidRPr="00C226DF" w:rsidRDefault="00CC0C8D" w:rsidP="00ED3980">
      <w:pPr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7316087C" w14:textId="77777777" w:rsidR="00C226DF" w:rsidRDefault="00C2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2" w:name="_Hlk91453355"/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1BB017" w14:textId="5701974B" w:rsidR="00547280" w:rsidRPr="00547280" w:rsidRDefault="00547280" w:rsidP="00CC0C8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47280">
        <w:rPr>
          <w:rFonts w:ascii="Angsana New" w:hAnsi="Angsana New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3193B0A5" w14:textId="09EC74CC" w:rsidR="00547280" w:rsidRPr="00C226DF" w:rsidRDefault="00547280" w:rsidP="00CC0C8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07F2C6" w14:textId="77777777" w:rsidR="00547280" w:rsidRPr="00547280" w:rsidRDefault="00547280" w:rsidP="005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4728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47280">
        <w:rPr>
          <w:rFonts w:asciiTheme="majorBidi" w:hAnsiTheme="majorBidi" w:cstheme="majorBidi"/>
          <w:sz w:val="30"/>
          <w:szCs w:val="30"/>
        </w:rPr>
        <w:t>2535</w:t>
      </w:r>
      <w:r w:rsidRPr="0054728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547280">
        <w:rPr>
          <w:rFonts w:asciiTheme="majorBidi" w:hAnsiTheme="majorBidi" w:cstheme="majorBidi"/>
          <w:sz w:val="30"/>
          <w:szCs w:val="30"/>
        </w:rPr>
        <w:t>51</w:t>
      </w:r>
      <w:r w:rsidRPr="0054728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47280">
        <w:rPr>
          <w:rFonts w:asciiTheme="majorBidi" w:hAnsiTheme="majorBidi" w:cstheme="majorBidi"/>
          <w:sz w:val="30"/>
          <w:szCs w:val="30"/>
        </w:rPr>
        <w:t>“</w:t>
      </w:r>
      <w:r w:rsidRPr="00547280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547280">
        <w:rPr>
          <w:rFonts w:asciiTheme="majorBidi" w:hAnsiTheme="majorBidi" w:cstheme="majorBidi"/>
          <w:sz w:val="30"/>
          <w:szCs w:val="30"/>
        </w:rPr>
        <w:t>”</w:t>
      </w:r>
      <w:r w:rsidRPr="00547280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bookmarkEnd w:id="2"/>
    <w:p w14:paraId="339EB6DC" w14:textId="61F1FD68" w:rsidR="00E519E8" w:rsidRPr="00C226DF" w:rsidRDefault="00E5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2B548A8B" w14:textId="56B43A67" w:rsidR="0068387C" w:rsidRDefault="0068387C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/>
          <w:sz w:val="30"/>
          <w:szCs w:val="30"/>
          <w:u w:val="none"/>
          <w:cs/>
          <w:lang w:val="en-US"/>
        </w:rPr>
        <w:t>สำรอง</w:t>
      </w:r>
      <w:r w:rsidR="00221DF6">
        <w:rPr>
          <w:rFonts w:ascii="Angsana New" w:hAnsi="Angsana New" w:hint="cs"/>
          <w:sz w:val="30"/>
          <w:szCs w:val="30"/>
          <w:u w:val="none"/>
          <w:cs/>
          <w:lang w:val="en-US"/>
        </w:rPr>
        <w:t>ตามกฎหมาย</w:t>
      </w:r>
    </w:p>
    <w:p w14:paraId="38CC1C23" w14:textId="77777777" w:rsidR="0068387C" w:rsidRPr="00C226DF" w:rsidRDefault="0068387C" w:rsidP="00221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9604622" w14:textId="15EB328F" w:rsidR="0068387C" w:rsidRPr="0068387C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10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  <w:r w:rsidR="00E519E8">
        <w:rPr>
          <w:rFonts w:asciiTheme="majorBidi" w:hAnsiTheme="majorBidi" w:cstheme="majorBidi"/>
          <w:sz w:val="30"/>
          <w:szCs w:val="30"/>
        </w:rPr>
        <w:t xml:space="preserve"> </w:t>
      </w:r>
      <w:r w:rsidR="00C226DF">
        <w:rPr>
          <w:rFonts w:asciiTheme="majorBidi" w:hAnsiTheme="majorBidi" w:cstheme="majorBidi"/>
          <w:sz w:val="30"/>
          <w:szCs w:val="30"/>
        </w:rPr>
        <w:br/>
      </w:r>
      <w:r w:rsidR="00E519E8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E519E8">
        <w:rPr>
          <w:rFonts w:asciiTheme="majorBidi" w:hAnsiTheme="majorBidi" w:cstheme="majorBidi"/>
          <w:sz w:val="30"/>
          <w:szCs w:val="30"/>
        </w:rPr>
        <w:t xml:space="preserve">2564 </w:t>
      </w:r>
      <w:r w:rsidR="00E519E8">
        <w:rPr>
          <w:rFonts w:asciiTheme="majorBidi" w:hAnsiTheme="majorBidi" w:cstheme="majorBidi" w:hint="cs"/>
          <w:sz w:val="30"/>
          <w:szCs w:val="30"/>
          <w:cs/>
        </w:rPr>
        <w:t xml:space="preserve">บริษัทจัดสรรเงินทุนสำรองตามกฎหมายเป็นจำนวนเงิน </w:t>
      </w:r>
      <w:r w:rsidR="00360352">
        <w:rPr>
          <w:rFonts w:asciiTheme="majorBidi" w:hAnsiTheme="majorBidi" w:cstheme="majorBidi"/>
          <w:sz w:val="30"/>
          <w:szCs w:val="30"/>
        </w:rPr>
        <w:t>18.3</w:t>
      </w:r>
      <w:r w:rsidR="00E519E8">
        <w:rPr>
          <w:rFonts w:asciiTheme="majorBidi" w:hAnsiTheme="majorBidi" w:cstheme="majorBidi"/>
          <w:sz w:val="30"/>
          <w:szCs w:val="30"/>
        </w:rPr>
        <w:t xml:space="preserve"> </w:t>
      </w:r>
      <w:r w:rsidR="00E519E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 xml:space="preserve">(2563: </w:t>
      </w:r>
      <w:r w:rsidR="00360352">
        <w:rPr>
          <w:rFonts w:asciiTheme="majorBidi" w:hAnsiTheme="majorBidi" w:cstheme="majorBidi"/>
          <w:i/>
          <w:iCs/>
          <w:sz w:val="30"/>
          <w:szCs w:val="30"/>
        </w:rPr>
        <w:t>1.5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519E8" w:rsidRPr="00E519E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D6F2A8B" w14:textId="103D6CEC" w:rsidR="003969B2" w:rsidRPr="00C226DF" w:rsidRDefault="0039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741DC6D" w14:textId="2C1B3011" w:rsidR="004B2201" w:rsidRDefault="00F40460" w:rsidP="00F4046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Theme="majorBidi" w:hAnsiTheme="majorBidi"/>
          <w:sz w:val="30"/>
          <w:szCs w:val="30"/>
          <w:u w:val="none"/>
        </w:rPr>
      </w:pPr>
      <w:r w:rsidRPr="00F40460">
        <w:rPr>
          <w:rFonts w:ascii="Angsana New" w:hAnsi="Angsana New" w:hint="cs"/>
          <w:sz w:val="30"/>
          <w:szCs w:val="30"/>
          <w:u w:val="none"/>
          <w:cs/>
          <w:lang w:val="en-US"/>
        </w:rPr>
        <w:t>ส่วน</w:t>
      </w:r>
      <w:r w:rsidRPr="00F40460">
        <w:rPr>
          <w:rFonts w:asciiTheme="majorBidi" w:hAnsiTheme="majorBidi" w:hint="cs"/>
          <w:sz w:val="30"/>
          <w:szCs w:val="30"/>
          <w:u w:val="none"/>
          <w:cs/>
        </w:rPr>
        <w:t>งานดำเนินงาน</w:t>
      </w:r>
    </w:p>
    <w:p w14:paraId="2A0FD844" w14:textId="3CE8653F" w:rsidR="003D68FC" w:rsidRPr="00C226DF" w:rsidRDefault="003D68FC" w:rsidP="003D68FC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65E3DDF9" w14:textId="7D1F82C8" w:rsidR="003D68FC" w:rsidRPr="00DB1E46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91453573"/>
      <w:r w:rsidRPr="00DB1E46">
        <w:rPr>
          <w:rFonts w:ascii="Angsana New" w:hAnsi="Angsana New"/>
          <w:sz w:val="30"/>
          <w:szCs w:val="30"/>
          <w:cs/>
        </w:rPr>
        <w:t>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>มีส่วนงานที่รายงาน</w:t>
      </w:r>
      <w:r w:rsidRPr="00EB6C16"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หน่วยงานธุรกิจที่สำคัญนี้มีการบริหารจัดการแยกต่างหาก </w:t>
      </w:r>
      <w:r w:rsidRPr="00EB6C16">
        <w:rPr>
          <w:rFonts w:ascii="Angsana New" w:hAnsi="Angsana New" w:hint="cs"/>
          <w:sz w:val="30"/>
          <w:szCs w:val="30"/>
          <w:cs/>
        </w:rPr>
        <w:t>และมีการ</w:t>
      </w:r>
      <w:r w:rsidRPr="00EB6C16">
        <w:rPr>
          <w:rFonts w:ascii="Angsana New" w:hAnsi="Angsana New"/>
          <w:sz w:val="30"/>
          <w:szCs w:val="30"/>
          <w:cs/>
        </w:rPr>
        <w:t>ใช้เทคโนโลยีและ</w:t>
      </w:r>
      <w:r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</w:t>
      </w:r>
      <w:r w:rsidR="00D0152E">
        <w:rPr>
          <w:rFonts w:ascii="Angsana New" w:hAnsi="Angsana New"/>
          <w:sz w:val="30"/>
          <w:szCs w:val="30"/>
          <w:cs/>
        </w:rPr>
        <w:br/>
      </w:r>
      <w:r w:rsidRPr="00EB6C16">
        <w:rPr>
          <w:rFonts w:ascii="Angsana New" w:hAnsi="Angsana New" w:hint="cs"/>
          <w:sz w:val="30"/>
          <w:szCs w:val="30"/>
          <w:cs/>
        </w:rPr>
        <w:t>ซึ่ง</w:t>
      </w:r>
      <w:r w:rsidRPr="00EB6C1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Pr="00EB6C16">
        <w:rPr>
          <w:rFonts w:ascii="Angsana New" w:hAnsi="Angsana New" w:hint="cs"/>
          <w:sz w:val="30"/>
          <w:szCs w:val="30"/>
          <w:cs/>
        </w:rPr>
        <w:t>ของกลุ่มบริษัทได้</w:t>
      </w:r>
      <w:r w:rsidRPr="00EB6C1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</w:t>
      </w:r>
      <w:r w:rsidRPr="003D68FC">
        <w:rPr>
          <w:rFonts w:ascii="Angsana New" w:hAnsi="Angsana New"/>
          <w:sz w:val="30"/>
          <w:szCs w:val="30"/>
          <w:cs/>
        </w:rPr>
        <w:t>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</w:p>
    <w:p w14:paraId="71C79323" w14:textId="77777777" w:rsidR="003D68FC" w:rsidRPr="00C226DF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CC"/>
          <w:sz w:val="28"/>
          <w:szCs w:val="28"/>
          <w:lang w:bidi="ar-SA"/>
        </w:rPr>
      </w:pPr>
    </w:p>
    <w:p w14:paraId="1064A552" w14:textId="564CA7D4" w:rsidR="003D68FC" w:rsidRPr="00DB1E46" w:rsidRDefault="003D68FC" w:rsidP="003D68FC">
      <w:pPr>
        <w:pStyle w:val="ListParagraph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ผลิตและจำหน่ายกาวซึ่งใช้ในอุตสาหกรรมประเภทต่าง</w:t>
      </w:r>
      <w:r w:rsidR="00A34A96"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/>
          <w:sz w:val="30"/>
          <w:szCs w:val="30"/>
          <w:cs/>
        </w:rPr>
        <w:t>ๆ</w:t>
      </w:r>
    </w:p>
    <w:p w14:paraId="0026FB28" w14:textId="50BD25D5" w:rsidR="003D68FC" w:rsidRDefault="003D68FC" w:rsidP="003D68FC">
      <w:pPr>
        <w:pStyle w:val="ListParagraph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2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</w:t>
      </w:r>
      <w:r>
        <w:rPr>
          <w:rFonts w:ascii="Angsana New" w:hAnsi="Angsana New" w:hint="cs"/>
          <w:sz w:val="30"/>
          <w:szCs w:val="30"/>
          <w:cs/>
        </w:rPr>
        <w:t>ฉลากที่มีกาวในตัว</w:t>
      </w:r>
    </w:p>
    <w:p w14:paraId="727DE221" w14:textId="77777777" w:rsidR="003D68FC" w:rsidRPr="00C226DF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A85E55" w14:textId="40659804" w:rsidR="004B2201" w:rsidRPr="003B7A7B" w:rsidRDefault="003D68FC" w:rsidP="003B7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</w:t>
      </w:r>
      <w:r>
        <w:rPr>
          <w:rFonts w:ascii="Angsana New" w:hAnsi="Angsana New" w:hint="cs"/>
          <w:sz w:val="30"/>
          <w:szCs w:val="30"/>
          <w:cs/>
        </w:rPr>
        <w:t xml:space="preserve">ต้นทุนทางการเงิน </w:t>
      </w:r>
      <w:r w:rsidRPr="00B847D1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ค่าเสื่อมราคาและค่าตัดจำหน่าย </w:t>
      </w:r>
      <w:r>
        <w:rPr>
          <w:rFonts w:ascii="Angsana New" w:hAnsi="Angsana New"/>
          <w:sz w:val="30"/>
          <w:szCs w:val="30"/>
        </w:rPr>
        <w:t xml:space="preserve">(EBITDA) </w:t>
      </w:r>
      <w:r w:rsidRPr="00B847D1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การใช้</w:t>
      </w:r>
      <w:r>
        <w:rPr>
          <w:rFonts w:ascii="Angsana New" w:hAnsi="Angsana New"/>
          <w:sz w:val="30"/>
          <w:szCs w:val="30"/>
        </w:rPr>
        <w:t xml:space="preserve"> EBITDA </w:t>
      </w:r>
      <w:r w:rsidRPr="00B847D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  <w:bookmarkEnd w:id="3"/>
    </w:p>
    <w:p w14:paraId="5675E3FF" w14:textId="77777777" w:rsidR="00DE1932" w:rsidRPr="00B60BCC" w:rsidRDefault="00DE1932" w:rsidP="004B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72EAA70" w14:textId="77777777" w:rsid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  <w:sectPr w:rsidR="00B95D00" w:rsidSect="00EB002E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7B43A1E" w14:textId="77777777" w:rsidR="003D68FC" w:rsidRDefault="003D68FC" w:rsidP="0039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5D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0385ED2" w14:textId="77777777" w:rsidR="004B2201" w:rsidRPr="004B2201" w:rsidRDefault="004B2201" w:rsidP="004B2201">
      <w:pPr>
        <w:rPr>
          <w:cs/>
          <w:lang w:eastAsia="x-none"/>
        </w:rPr>
      </w:pPr>
    </w:p>
    <w:tbl>
      <w:tblPr>
        <w:tblW w:w="141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0D7C38" w:rsidRPr="00756E6F" w14:paraId="73830506" w14:textId="77777777" w:rsidTr="00D92376">
        <w:trPr>
          <w:cantSplit/>
          <w:trHeight w:val="99"/>
          <w:tblHeader/>
        </w:trPr>
        <w:tc>
          <w:tcPr>
            <w:tcW w:w="3510" w:type="dxa"/>
          </w:tcPr>
          <w:p w14:paraId="72AF9C15" w14:textId="77777777" w:rsidR="000D7C38" w:rsidRPr="00756E6F" w:rsidRDefault="000D7C38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bookmarkStart w:id="4" w:name="_Hlk8678005"/>
          </w:p>
        </w:tc>
        <w:tc>
          <w:tcPr>
            <w:tcW w:w="1620" w:type="dxa"/>
            <w:gridSpan w:val="3"/>
          </w:tcPr>
          <w:p w14:paraId="5603B907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67DE34DB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29EA44D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2B1209A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08D974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648B212A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88422FF" w14:textId="0A99A790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อื่น</w:t>
            </w:r>
            <w:r w:rsidR="004D01D6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ๆ</w:t>
            </w:r>
          </w:p>
        </w:tc>
        <w:tc>
          <w:tcPr>
            <w:tcW w:w="180" w:type="dxa"/>
          </w:tcPr>
          <w:p w14:paraId="103F693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BB3BE30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6994308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5164C88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0D7C38" w:rsidRPr="00756E6F" w14:paraId="10C26127" w14:textId="77777777" w:rsidTr="00D92376">
        <w:trPr>
          <w:cantSplit/>
          <w:trHeight w:val="302"/>
        </w:trPr>
        <w:tc>
          <w:tcPr>
            <w:tcW w:w="3510" w:type="dxa"/>
          </w:tcPr>
          <w:p w14:paraId="0464AEB2" w14:textId="19643EE2" w:rsidR="000D7C38" w:rsidRPr="00756E6F" w:rsidRDefault="00D03740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="004F608B" w:rsidRPr="004F608B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258E8B5A" w14:textId="20118E4D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7279AF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6884C75F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8E172E2" w14:textId="256448BD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="007279AF">
              <w:rPr>
                <w:rFonts w:ascii="Angsana New" w:hAnsi="Angsana New" w:cs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0C012D1C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2C38F5" w14:textId="0C277D68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7279AF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F91C1CE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C4DB85" w14:textId="1E4C2AD4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="007279AF">
              <w:rPr>
                <w:rFonts w:ascii="Angsana New" w:hAnsi="Angsana New" w:cs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</w:tcPr>
          <w:p w14:paraId="0C265570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5A84E2E" w14:textId="72E2B788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7279AF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4CBFFCC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120FAB7" w14:textId="07F267FE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7279A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93F34DF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8DC0231" w14:textId="4C9EDEAE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4F0491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B4CC79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922274" w14:textId="56870E6D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4F049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040AF3B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C8F4446" w14:textId="359D15FC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7279AF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F3B031B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5F2D5D5" w14:textId="4B13FFF1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="007279AF">
              <w:rPr>
                <w:rFonts w:ascii="Angsana New" w:hAnsi="Angsana New" w:cs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</w:tcPr>
          <w:p w14:paraId="300240F8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18335D8" w14:textId="61F5C51B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7279AF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1B591D0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DA79315" w14:textId="524008D2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="007279AF">
              <w:rPr>
                <w:rFonts w:ascii="Angsana New" w:hAnsi="Angsana New" w:cs="Angsana New"/>
                <w:szCs w:val="22"/>
                <w:lang w:val="en-US"/>
              </w:rPr>
              <w:t>3</w:t>
            </w:r>
          </w:p>
        </w:tc>
      </w:tr>
      <w:tr w:rsidR="000D7C38" w:rsidRPr="00756E6F" w14:paraId="7335B9FA" w14:textId="77777777" w:rsidTr="00D92376">
        <w:trPr>
          <w:cantSplit/>
          <w:trHeight w:val="302"/>
        </w:trPr>
        <w:tc>
          <w:tcPr>
            <w:tcW w:w="3510" w:type="dxa"/>
          </w:tcPr>
          <w:p w14:paraId="0C15DB74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3D90B327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0D7C38" w:rsidRPr="00756E6F" w14:paraId="515C4B15" w14:textId="77777777" w:rsidTr="00D92376">
        <w:trPr>
          <w:cantSplit/>
          <w:trHeight w:val="302"/>
        </w:trPr>
        <w:tc>
          <w:tcPr>
            <w:tcW w:w="3510" w:type="dxa"/>
          </w:tcPr>
          <w:p w14:paraId="6F2CB1B7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0AAAA1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4C5B38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25460E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15D3BB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68A306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342DAD8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6D27D1D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1416A9E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4812A75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46AA0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F60BCF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2FFDA9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92300CD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E2B274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9E50141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6DF0DB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1BDDE05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BFB453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519A9822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32CB2BB1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757E8E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28E2029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1749A9C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279AF" w:rsidRPr="00612F48" w14:paraId="355AF300" w14:textId="77777777" w:rsidTr="00255FD7">
        <w:trPr>
          <w:cantSplit/>
          <w:trHeight w:val="302"/>
        </w:trPr>
        <w:tc>
          <w:tcPr>
            <w:tcW w:w="3510" w:type="dxa"/>
          </w:tcPr>
          <w:p w14:paraId="5CB93A7F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905FA1F" w14:textId="36185D96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134,852</w:t>
            </w:r>
          </w:p>
        </w:tc>
        <w:tc>
          <w:tcPr>
            <w:tcW w:w="178" w:type="dxa"/>
            <w:vAlign w:val="bottom"/>
          </w:tcPr>
          <w:p w14:paraId="055944E4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CB49932" w14:textId="3453F22E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="003C28E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C28E3">
              <w:rPr>
                <w:rFonts w:ascii="Angsana New" w:hAnsi="Angsana New" w:cs="Angsana New"/>
                <w:szCs w:val="22"/>
                <w:lang w:val="en-US" w:bidi="th-TH"/>
              </w:rPr>
              <w:t>287</w:t>
            </w:r>
          </w:p>
        </w:tc>
        <w:tc>
          <w:tcPr>
            <w:tcW w:w="180" w:type="dxa"/>
            <w:vAlign w:val="bottom"/>
          </w:tcPr>
          <w:p w14:paraId="4766001C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1F100F" w14:textId="237F8E2A" w:rsidR="007279AF" w:rsidRPr="00EA7BEE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257,069</w:t>
            </w:r>
          </w:p>
        </w:tc>
        <w:tc>
          <w:tcPr>
            <w:tcW w:w="180" w:type="dxa"/>
          </w:tcPr>
          <w:p w14:paraId="55B7D9C7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92A8854" w14:textId="53B7417F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  <w:r w:rsidR="003C28E3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C28E3">
              <w:rPr>
                <w:rFonts w:asciiTheme="majorBidi" w:hAnsiTheme="majorBidi" w:cstheme="majorBidi"/>
                <w:szCs w:val="22"/>
                <w:lang w:val="en-US" w:bidi="th-TH"/>
              </w:rPr>
              <w:t>789</w:t>
            </w:r>
          </w:p>
        </w:tc>
        <w:tc>
          <w:tcPr>
            <w:tcW w:w="180" w:type="dxa"/>
          </w:tcPr>
          <w:p w14:paraId="3FBCBA9C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64FC013" w14:textId="56D68B57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391,921</w:t>
            </w:r>
          </w:p>
        </w:tc>
        <w:tc>
          <w:tcPr>
            <w:tcW w:w="180" w:type="dxa"/>
          </w:tcPr>
          <w:p w14:paraId="7C8864BA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78D2CE2" w14:textId="67DA7D56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3C28E3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C28E3">
              <w:rPr>
                <w:rFonts w:ascii="Angsana New" w:hAnsi="Angsana New" w:cs="Angsana New"/>
                <w:szCs w:val="22"/>
                <w:lang w:val="en-US" w:bidi="th-TH"/>
              </w:rPr>
              <w:t>076</w:t>
            </w:r>
          </w:p>
        </w:tc>
        <w:tc>
          <w:tcPr>
            <w:tcW w:w="180" w:type="dxa"/>
          </w:tcPr>
          <w:p w14:paraId="1DFF9094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5A3343" w14:textId="46D45A6C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6D85B4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7AF27AD" w14:textId="16B503F8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91F728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C3952B" w14:textId="47A56AEC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3E7214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BAB52D6" w14:textId="4E1EFFAB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95D966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C1E90E" w14:textId="5A7E6D2D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391,921</w:t>
            </w:r>
          </w:p>
        </w:tc>
        <w:tc>
          <w:tcPr>
            <w:tcW w:w="178" w:type="dxa"/>
          </w:tcPr>
          <w:p w14:paraId="7316B778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895A53" w14:textId="6BDBCE94" w:rsidR="007279AF" w:rsidRPr="00612F48" w:rsidRDefault="003C28E3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293,076</w:t>
            </w:r>
          </w:p>
        </w:tc>
      </w:tr>
      <w:tr w:rsidR="007279AF" w:rsidRPr="00612F48" w14:paraId="3F4B58EB" w14:textId="77777777" w:rsidTr="00255FD7">
        <w:trPr>
          <w:cantSplit/>
          <w:trHeight w:val="302"/>
        </w:trPr>
        <w:tc>
          <w:tcPr>
            <w:tcW w:w="3510" w:type="dxa"/>
          </w:tcPr>
          <w:p w14:paraId="7D292076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2DCF4A6D" w14:textId="7BFCBA83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81,600</w:t>
            </w:r>
          </w:p>
        </w:tc>
        <w:tc>
          <w:tcPr>
            <w:tcW w:w="178" w:type="dxa"/>
            <w:vAlign w:val="bottom"/>
          </w:tcPr>
          <w:p w14:paraId="0466FF4F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E5D26A7" w14:textId="64923ED9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67,067</w:t>
            </w:r>
          </w:p>
        </w:tc>
        <w:tc>
          <w:tcPr>
            <w:tcW w:w="180" w:type="dxa"/>
            <w:vAlign w:val="bottom"/>
          </w:tcPr>
          <w:p w14:paraId="56A0D445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FC41CA" w14:textId="29F4D4F9" w:rsidR="007279AF" w:rsidRPr="00EA7BEE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23,401</w:t>
            </w:r>
          </w:p>
        </w:tc>
        <w:tc>
          <w:tcPr>
            <w:tcW w:w="180" w:type="dxa"/>
          </w:tcPr>
          <w:p w14:paraId="5274E3B5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0845F" w14:textId="08E54998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16,970</w:t>
            </w:r>
          </w:p>
        </w:tc>
        <w:tc>
          <w:tcPr>
            <w:tcW w:w="180" w:type="dxa"/>
          </w:tcPr>
          <w:p w14:paraId="50F326BF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B225F5B" w14:textId="50C053F1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105,001</w:t>
            </w:r>
          </w:p>
        </w:tc>
        <w:tc>
          <w:tcPr>
            <w:tcW w:w="180" w:type="dxa"/>
          </w:tcPr>
          <w:p w14:paraId="10B0E41A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D2B7C34" w14:textId="3267B39D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84,037</w:t>
            </w:r>
          </w:p>
        </w:tc>
        <w:tc>
          <w:tcPr>
            <w:tcW w:w="180" w:type="dxa"/>
          </w:tcPr>
          <w:p w14:paraId="3848D106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87B004" w14:textId="0013DF09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10,406</w:t>
            </w:r>
          </w:p>
        </w:tc>
        <w:tc>
          <w:tcPr>
            <w:tcW w:w="180" w:type="dxa"/>
          </w:tcPr>
          <w:p w14:paraId="5C786550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1D3A26E" w14:textId="1921E2AB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564</w:t>
            </w:r>
          </w:p>
        </w:tc>
        <w:tc>
          <w:tcPr>
            <w:tcW w:w="180" w:type="dxa"/>
          </w:tcPr>
          <w:p w14:paraId="7F0B0CCE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5F7398A" w14:textId="3003B77A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6742F7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C80E3C9" w14:textId="29056C2B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AF58A1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CE804B0" w14:textId="15D29126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115,407</w:t>
            </w:r>
          </w:p>
        </w:tc>
        <w:tc>
          <w:tcPr>
            <w:tcW w:w="178" w:type="dxa"/>
          </w:tcPr>
          <w:p w14:paraId="5C089280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FE92C0A" w14:textId="5800B6A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84,601</w:t>
            </w:r>
          </w:p>
        </w:tc>
      </w:tr>
      <w:tr w:rsidR="007279AF" w:rsidRPr="00612F48" w14:paraId="4D3BC56E" w14:textId="77777777" w:rsidTr="00255FD7">
        <w:trPr>
          <w:cantSplit/>
          <w:trHeight w:val="302"/>
        </w:trPr>
        <w:tc>
          <w:tcPr>
            <w:tcW w:w="3510" w:type="dxa"/>
          </w:tcPr>
          <w:p w14:paraId="489F0EAE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190304DA" w14:textId="26422A74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76,383</w:t>
            </w:r>
          </w:p>
        </w:tc>
        <w:tc>
          <w:tcPr>
            <w:tcW w:w="178" w:type="dxa"/>
            <w:vAlign w:val="bottom"/>
          </w:tcPr>
          <w:p w14:paraId="23DDD84B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0BF7876" w14:textId="67D524A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54,840</w:t>
            </w:r>
          </w:p>
        </w:tc>
        <w:tc>
          <w:tcPr>
            <w:tcW w:w="180" w:type="dxa"/>
            <w:vAlign w:val="bottom"/>
          </w:tcPr>
          <w:p w14:paraId="1C7CF7B9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38382C" w14:textId="309B1652" w:rsidR="007279AF" w:rsidRPr="00EA7BEE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CF99CB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E83A" w14:textId="72F5B9A5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18B216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2074FEF7" w14:textId="4C2E81E3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76,383</w:t>
            </w:r>
          </w:p>
        </w:tc>
        <w:tc>
          <w:tcPr>
            <w:tcW w:w="180" w:type="dxa"/>
          </w:tcPr>
          <w:p w14:paraId="4365FEB4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E92957" w14:textId="0C65F77E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54,840</w:t>
            </w:r>
          </w:p>
        </w:tc>
        <w:tc>
          <w:tcPr>
            <w:tcW w:w="180" w:type="dxa"/>
          </w:tcPr>
          <w:p w14:paraId="1DE3C24E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5A1D9B1" w14:textId="156017FE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292D58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BD8533" w14:textId="07C7A1E2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BD5AA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F308FF5" w14:textId="19A291B3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50F827F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F0E0979" w14:textId="162703BA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8E1770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E25EB2B" w14:textId="0BBB3140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76,383</w:t>
            </w:r>
          </w:p>
        </w:tc>
        <w:tc>
          <w:tcPr>
            <w:tcW w:w="178" w:type="dxa"/>
          </w:tcPr>
          <w:p w14:paraId="3FBBB566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F2AEFBC" w14:textId="02349A34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54,840</w:t>
            </w:r>
          </w:p>
        </w:tc>
      </w:tr>
      <w:tr w:rsidR="007279AF" w:rsidRPr="00612F48" w14:paraId="49175C14" w14:textId="77777777" w:rsidTr="00255FD7">
        <w:trPr>
          <w:cantSplit/>
          <w:trHeight w:val="302"/>
        </w:trPr>
        <w:tc>
          <w:tcPr>
            <w:tcW w:w="3510" w:type="dxa"/>
          </w:tcPr>
          <w:p w14:paraId="0911E767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0EE7171D" w14:textId="55A6D6EC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12,466</w:t>
            </w:r>
          </w:p>
        </w:tc>
        <w:tc>
          <w:tcPr>
            <w:tcW w:w="178" w:type="dxa"/>
            <w:vAlign w:val="bottom"/>
          </w:tcPr>
          <w:p w14:paraId="526E6BF5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306739" w14:textId="596B3EB8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4,004</w:t>
            </w:r>
          </w:p>
        </w:tc>
        <w:tc>
          <w:tcPr>
            <w:tcW w:w="180" w:type="dxa"/>
            <w:vAlign w:val="bottom"/>
          </w:tcPr>
          <w:p w14:paraId="68F4F203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F5441E" w14:textId="16D9FF4E" w:rsidR="007279AF" w:rsidRPr="00EA7BEE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2,066</w:t>
            </w:r>
          </w:p>
        </w:tc>
        <w:tc>
          <w:tcPr>
            <w:tcW w:w="180" w:type="dxa"/>
          </w:tcPr>
          <w:p w14:paraId="3743035F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0E53080" w14:textId="45F46408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2,793</w:t>
            </w:r>
          </w:p>
        </w:tc>
        <w:tc>
          <w:tcPr>
            <w:tcW w:w="180" w:type="dxa"/>
          </w:tcPr>
          <w:p w14:paraId="138261F0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BF3F9F3" w14:textId="0B97474A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14,532</w:t>
            </w:r>
          </w:p>
        </w:tc>
        <w:tc>
          <w:tcPr>
            <w:tcW w:w="180" w:type="dxa"/>
          </w:tcPr>
          <w:p w14:paraId="29C896E0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0E0AD" w14:textId="711D642C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6,797</w:t>
            </w:r>
          </w:p>
        </w:tc>
        <w:tc>
          <w:tcPr>
            <w:tcW w:w="180" w:type="dxa"/>
          </w:tcPr>
          <w:p w14:paraId="2CC80366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0371C86" w14:textId="228515D6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4E0A8F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5F7ED89" w14:textId="03811AAC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607597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68BED03" w14:textId="0CBC335B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11046B0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48310" w14:textId="6DE67AFC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D4CE55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6FC84B2" w14:textId="28445227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14,532</w:t>
            </w:r>
          </w:p>
        </w:tc>
        <w:tc>
          <w:tcPr>
            <w:tcW w:w="178" w:type="dxa"/>
          </w:tcPr>
          <w:p w14:paraId="607B7721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B961E5A" w14:textId="70349ADE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6,797</w:t>
            </w:r>
          </w:p>
        </w:tc>
      </w:tr>
      <w:tr w:rsidR="007279AF" w:rsidRPr="00612F48" w14:paraId="315D4881" w14:textId="77777777" w:rsidTr="00255FD7">
        <w:trPr>
          <w:cantSplit/>
          <w:trHeight w:val="302"/>
        </w:trPr>
        <w:tc>
          <w:tcPr>
            <w:tcW w:w="3510" w:type="dxa"/>
          </w:tcPr>
          <w:p w14:paraId="201277E9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F8EF477" w14:textId="274E9A43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305,301</w:t>
            </w:r>
          </w:p>
        </w:tc>
        <w:tc>
          <w:tcPr>
            <w:tcW w:w="178" w:type="dxa"/>
            <w:vAlign w:val="bottom"/>
          </w:tcPr>
          <w:p w14:paraId="2A457CBB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6CEE361" w14:textId="314EE8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234,198</w:t>
            </w:r>
          </w:p>
        </w:tc>
        <w:tc>
          <w:tcPr>
            <w:tcW w:w="180" w:type="dxa"/>
            <w:vAlign w:val="bottom"/>
          </w:tcPr>
          <w:p w14:paraId="09F5EB17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A488595" w14:textId="641F5EBB" w:rsidR="007279AF" w:rsidRPr="00EA7BEE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282,536</w:t>
            </w:r>
          </w:p>
        </w:tc>
        <w:tc>
          <w:tcPr>
            <w:tcW w:w="180" w:type="dxa"/>
          </w:tcPr>
          <w:p w14:paraId="0B396FC3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5813C05" w14:textId="379EEEFC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204,552</w:t>
            </w:r>
          </w:p>
        </w:tc>
        <w:tc>
          <w:tcPr>
            <w:tcW w:w="180" w:type="dxa"/>
          </w:tcPr>
          <w:p w14:paraId="39E85DCA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262DD49" w14:textId="25962EA8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587,837</w:t>
            </w:r>
          </w:p>
        </w:tc>
        <w:tc>
          <w:tcPr>
            <w:tcW w:w="180" w:type="dxa"/>
          </w:tcPr>
          <w:p w14:paraId="45CFF743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64D9297" w14:textId="00255754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438,750</w:t>
            </w:r>
          </w:p>
        </w:tc>
        <w:tc>
          <w:tcPr>
            <w:tcW w:w="180" w:type="dxa"/>
          </w:tcPr>
          <w:p w14:paraId="78FD8F1B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268005C" w14:textId="000EA27A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10,406</w:t>
            </w:r>
          </w:p>
        </w:tc>
        <w:tc>
          <w:tcPr>
            <w:tcW w:w="180" w:type="dxa"/>
          </w:tcPr>
          <w:p w14:paraId="5AE2A582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3F44F22" w14:textId="65F83DA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564</w:t>
            </w:r>
          </w:p>
        </w:tc>
        <w:tc>
          <w:tcPr>
            <w:tcW w:w="180" w:type="dxa"/>
          </w:tcPr>
          <w:p w14:paraId="0E8C9C34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35129FE" w14:textId="2B0AEDCC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BC4CA78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67982539" w14:textId="30771D8F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D8EE6C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673F8298" w14:textId="3EF6826B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598,243</w:t>
            </w:r>
          </w:p>
        </w:tc>
        <w:tc>
          <w:tcPr>
            <w:tcW w:w="178" w:type="dxa"/>
          </w:tcPr>
          <w:p w14:paraId="0A81E780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349ACAA7" w14:textId="72D2C885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439,314</w:t>
            </w:r>
          </w:p>
        </w:tc>
      </w:tr>
      <w:tr w:rsidR="007279AF" w:rsidRPr="00612F48" w14:paraId="088E335B" w14:textId="77777777" w:rsidTr="00255FD7">
        <w:trPr>
          <w:cantSplit/>
          <w:trHeight w:val="302"/>
        </w:trPr>
        <w:tc>
          <w:tcPr>
            <w:tcW w:w="3510" w:type="dxa"/>
          </w:tcPr>
          <w:p w14:paraId="62B33C8D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1126D633" w14:textId="5CCB1C5E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317,118</w:t>
            </w:r>
          </w:p>
        </w:tc>
        <w:tc>
          <w:tcPr>
            <w:tcW w:w="178" w:type="dxa"/>
            <w:vAlign w:val="bottom"/>
          </w:tcPr>
          <w:p w14:paraId="19F4285D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6BD365A" w14:textId="19E4C4B6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307,</w:t>
            </w:r>
            <w:r w:rsidR="00A94DFC">
              <w:rPr>
                <w:rFonts w:ascii="Angsana New" w:hAnsi="Angsana New" w:cs="Angsana New"/>
                <w:szCs w:val="22"/>
                <w:lang w:val="en-US" w:bidi="th-TH"/>
              </w:rPr>
              <w:t>110</w:t>
            </w:r>
          </w:p>
        </w:tc>
        <w:tc>
          <w:tcPr>
            <w:tcW w:w="180" w:type="dxa"/>
            <w:vAlign w:val="bottom"/>
          </w:tcPr>
          <w:p w14:paraId="63DAE7DF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FE334C" w14:textId="24A3E762" w:rsidR="007279AF" w:rsidRPr="00EA7BEE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536,583</w:t>
            </w:r>
          </w:p>
        </w:tc>
        <w:tc>
          <w:tcPr>
            <w:tcW w:w="180" w:type="dxa"/>
          </w:tcPr>
          <w:p w14:paraId="3602C9EB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4091803" w14:textId="10FE492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501,176</w:t>
            </w:r>
          </w:p>
        </w:tc>
        <w:tc>
          <w:tcPr>
            <w:tcW w:w="180" w:type="dxa"/>
          </w:tcPr>
          <w:p w14:paraId="0BEAE430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D40C8A6" w14:textId="4D398ED7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853,701</w:t>
            </w:r>
          </w:p>
        </w:tc>
        <w:tc>
          <w:tcPr>
            <w:tcW w:w="180" w:type="dxa"/>
          </w:tcPr>
          <w:p w14:paraId="495E5F85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4835BA4" w14:textId="476DFC4A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808,</w:t>
            </w:r>
            <w:r w:rsidR="00A94DFC">
              <w:rPr>
                <w:rFonts w:ascii="Angsana New" w:hAnsi="Angsana New" w:cs="Angsana New"/>
                <w:szCs w:val="22"/>
                <w:lang w:val="en-US" w:bidi="th-TH"/>
              </w:rPr>
              <w:t>286</w:t>
            </w:r>
          </w:p>
        </w:tc>
        <w:tc>
          <w:tcPr>
            <w:tcW w:w="180" w:type="dxa"/>
          </w:tcPr>
          <w:p w14:paraId="7E5F72BF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EC2173A" w14:textId="4C7BCCCE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1E010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DFDB767" w14:textId="70BFF5A1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71D259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E9F5156" w14:textId="5D516660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1002225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D2A8702" w14:textId="2E2046AB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8A3FF3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9C44C21" w14:textId="07D2B076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853,701</w:t>
            </w:r>
          </w:p>
        </w:tc>
        <w:tc>
          <w:tcPr>
            <w:tcW w:w="178" w:type="dxa"/>
          </w:tcPr>
          <w:p w14:paraId="0AA97BB0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2FABF6B" w14:textId="23BC5566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808,</w:t>
            </w:r>
            <w:r w:rsidR="00A41FDC">
              <w:rPr>
                <w:rFonts w:asciiTheme="majorBidi" w:hAnsiTheme="majorBidi" w:cstheme="majorBidi"/>
                <w:szCs w:val="22"/>
                <w:lang w:val="en-US" w:bidi="th-TH"/>
              </w:rPr>
              <w:t>286</w:t>
            </w:r>
          </w:p>
        </w:tc>
      </w:tr>
      <w:tr w:rsidR="007279AF" w:rsidRPr="00612F48" w14:paraId="58FF7710" w14:textId="77777777" w:rsidTr="00255FD7">
        <w:trPr>
          <w:cantSplit/>
          <w:trHeight w:val="302"/>
        </w:trPr>
        <w:tc>
          <w:tcPr>
            <w:tcW w:w="3510" w:type="dxa"/>
          </w:tcPr>
          <w:p w14:paraId="5254E879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674F90" w14:textId="24680CD7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107,564</w:t>
            </w:r>
          </w:p>
        </w:tc>
        <w:tc>
          <w:tcPr>
            <w:tcW w:w="178" w:type="dxa"/>
            <w:vAlign w:val="bottom"/>
          </w:tcPr>
          <w:p w14:paraId="7C640679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45954E2" w14:textId="0FBB70BE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88,479</w:t>
            </w:r>
          </w:p>
        </w:tc>
        <w:tc>
          <w:tcPr>
            <w:tcW w:w="180" w:type="dxa"/>
            <w:vAlign w:val="bottom"/>
          </w:tcPr>
          <w:p w14:paraId="121A1E92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F1390EC" w14:textId="022483BA" w:rsidR="007279AF" w:rsidRPr="00EA7BEE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15,296</w:t>
            </w:r>
          </w:p>
        </w:tc>
        <w:tc>
          <w:tcPr>
            <w:tcW w:w="180" w:type="dxa"/>
          </w:tcPr>
          <w:p w14:paraId="7CAB64F4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64CDFD2" w14:textId="3C1EBAF8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2,149</w:t>
            </w:r>
          </w:p>
        </w:tc>
        <w:tc>
          <w:tcPr>
            <w:tcW w:w="180" w:type="dxa"/>
          </w:tcPr>
          <w:p w14:paraId="5E336CCE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5E1FBCA" w14:textId="393DB29D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122,860</w:t>
            </w:r>
          </w:p>
        </w:tc>
        <w:tc>
          <w:tcPr>
            <w:tcW w:w="180" w:type="dxa"/>
          </w:tcPr>
          <w:p w14:paraId="7985763B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015AD66" w14:textId="24101CC9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90,628</w:t>
            </w:r>
          </w:p>
        </w:tc>
        <w:tc>
          <w:tcPr>
            <w:tcW w:w="180" w:type="dxa"/>
          </w:tcPr>
          <w:p w14:paraId="2AA9CE30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F57E0C0" w14:textId="446CD44D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56135E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631F362" w14:textId="028C659B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2E8B7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8B6A6E6" w14:textId="0DD845D8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(122,860)</w:t>
            </w:r>
          </w:p>
        </w:tc>
        <w:tc>
          <w:tcPr>
            <w:tcW w:w="178" w:type="dxa"/>
          </w:tcPr>
          <w:p w14:paraId="622D871D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7A56145" w14:textId="713B102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(90,628)</w:t>
            </w:r>
          </w:p>
        </w:tc>
        <w:tc>
          <w:tcPr>
            <w:tcW w:w="180" w:type="dxa"/>
          </w:tcPr>
          <w:p w14:paraId="6E913F99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541BEE0" w14:textId="38C8611B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47F99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1CE003D3" w14:textId="60338111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7279AF" w:rsidRPr="00612F48" w14:paraId="62369546" w14:textId="77777777" w:rsidTr="00255FD7">
        <w:trPr>
          <w:cantSplit/>
          <w:trHeight w:val="302"/>
        </w:trPr>
        <w:tc>
          <w:tcPr>
            <w:tcW w:w="3510" w:type="dxa"/>
          </w:tcPr>
          <w:p w14:paraId="5B87909B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36472" w14:textId="6A5D4EEA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729,983</w:t>
            </w:r>
          </w:p>
        </w:tc>
        <w:tc>
          <w:tcPr>
            <w:tcW w:w="178" w:type="dxa"/>
            <w:vAlign w:val="bottom"/>
          </w:tcPr>
          <w:p w14:paraId="34F156F6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1E46D" w14:textId="03D2198E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</w:t>
            </w:r>
            <w:r w:rsidR="00A94DF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29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A94DF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787</w:t>
            </w:r>
          </w:p>
        </w:tc>
        <w:tc>
          <w:tcPr>
            <w:tcW w:w="180" w:type="dxa"/>
            <w:vAlign w:val="bottom"/>
          </w:tcPr>
          <w:p w14:paraId="42C4E0E5" w14:textId="77777777" w:rsidR="007279AF" w:rsidRPr="00612F48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F48CFB" w14:textId="0612A299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834,415</w:t>
            </w:r>
          </w:p>
        </w:tc>
        <w:tc>
          <w:tcPr>
            <w:tcW w:w="180" w:type="dxa"/>
          </w:tcPr>
          <w:p w14:paraId="61D14037" w14:textId="77777777" w:rsidR="007279AF" w:rsidRPr="00612F48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995F50" w14:textId="0F1807D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707,877</w:t>
            </w:r>
          </w:p>
        </w:tc>
        <w:tc>
          <w:tcPr>
            <w:tcW w:w="180" w:type="dxa"/>
          </w:tcPr>
          <w:p w14:paraId="1DEA5808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3FE7D3" w14:textId="32CA7E77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1,564,398</w:t>
            </w:r>
          </w:p>
        </w:tc>
        <w:tc>
          <w:tcPr>
            <w:tcW w:w="180" w:type="dxa"/>
          </w:tcPr>
          <w:p w14:paraId="28AD56FB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EEA00C" w14:textId="2E6B794F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1,337,</w:t>
            </w:r>
            <w:r w:rsidR="00A94DF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664</w:t>
            </w:r>
          </w:p>
        </w:tc>
        <w:tc>
          <w:tcPr>
            <w:tcW w:w="180" w:type="dxa"/>
          </w:tcPr>
          <w:p w14:paraId="097E9D11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C4B33" w14:textId="326D2D57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10,406</w:t>
            </w:r>
          </w:p>
        </w:tc>
        <w:tc>
          <w:tcPr>
            <w:tcW w:w="180" w:type="dxa"/>
          </w:tcPr>
          <w:p w14:paraId="44BDBBF1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DFF347" w14:textId="4DBC7BFF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564</w:t>
            </w:r>
          </w:p>
        </w:tc>
        <w:tc>
          <w:tcPr>
            <w:tcW w:w="180" w:type="dxa"/>
          </w:tcPr>
          <w:p w14:paraId="5384C5C1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7A36A96" w14:textId="163259B2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(122,860)</w:t>
            </w:r>
          </w:p>
        </w:tc>
        <w:tc>
          <w:tcPr>
            <w:tcW w:w="178" w:type="dxa"/>
          </w:tcPr>
          <w:p w14:paraId="433CBE6E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C6255CF" w14:textId="2B8160E2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(90,628)</w:t>
            </w:r>
          </w:p>
        </w:tc>
        <w:tc>
          <w:tcPr>
            <w:tcW w:w="180" w:type="dxa"/>
          </w:tcPr>
          <w:p w14:paraId="3382A37E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C6E294" w14:textId="34B72621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1,451,944</w:t>
            </w:r>
          </w:p>
        </w:tc>
        <w:tc>
          <w:tcPr>
            <w:tcW w:w="178" w:type="dxa"/>
            <w:shd w:val="clear" w:color="auto" w:fill="auto"/>
          </w:tcPr>
          <w:p w14:paraId="29EF1E62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6D6E8A" w14:textId="443FD9A8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1,247,</w:t>
            </w:r>
            <w:r w:rsidR="00A41FD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600</w:t>
            </w:r>
          </w:p>
        </w:tc>
      </w:tr>
      <w:tr w:rsidR="007279AF" w:rsidRPr="00612F48" w14:paraId="08FD457F" w14:textId="77777777" w:rsidTr="00255FD7">
        <w:trPr>
          <w:cantSplit/>
        </w:trPr>
        <w:tc>
          <w:tcPr>
            <w:tcW w:w="3510" w:type="dxa"/>
          </w:tcPr>
          <w:p w14:paraId="630982E8" w14:textId="77777777" w:rsidR="007279AF" w:rsidRPr="00756E6F" w:rsidRDefault="007279AF" w:rsidP="007279AF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EEFEE5F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598A886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5C85F9D0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CD984D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C587F7D" w14:textId="77777777" w:rsidR="007279AF" w:rsidRPr="00EA7BEE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1FBD1F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EA71884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B645A05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3DE3208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E3229EF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57F852D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824D089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60F2A9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D49FD88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9036D4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94367C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5FB1A39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D29DB31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59CAC283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950204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397B38E8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42F3DF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E9298D0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279AF" w:rsidRPr="00612F48" w14:paraId="0F6B97E8" w14:textId="77777777" w:rsidTr="00255FD7">
        <w:trPr>
          <w:cantSplit/>
        </w:trPr>
        <w:tc>
          <w:tcPr>
            <w:tcW w:w="3510" w:type="dxa"/>
          </w:tcPr>
          <w:p w14:paraId="775FDC32" w14:textId="77777777" w:rsidR="007279AF" w:rsidRPr="00756E6F" w:rsidRDefault="007279AF" w:rsidP="007279AF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</w:p>
        </w:tc>
        <w:tc>
          <w:tcPr>
            <w:tcW w:w="720" w:type="dxa"/>
            <w:vAlign w:val="bottom"/>
          </w:tcPr>
          <w:p w14:paraId="338F59CF" w14:textId="47AB8292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447,444</w:t>
            </w:r>
          </w:p>
        </w:tc>
        <w:tc>
          <w:tcPr>
            <w:tcW w:w="178" w:type="dxa"/>
            <w:vAlign w:val="bottom"/>
          </w:tcPr>
          <w:p w14:paraId="1D75268E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54CC96" w14:textId="04BB5A58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176,355</w:t>
            </w:r>
          </w:p>
        </w:tc>
        <w:tc>
          <w:tcPr>
            <w:tcW w:w="180" w:type="dxa"/>
            <w:vAlign w:val="bottom"/>
          </w:tcPr>
          <w:p w14:paraId="7A395667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4B4AB4D" w14:textId="3509DFF6" w:rsidR="007279AF" w:rsidRPr="00EA7BEE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86,009</w:t>
            </w:r>
          </w:p>
        </w:tc>
        <w:tc>
          <w:tcPr>
            <w:tcW w:w="180" w:type="dxa"/>
          </w:tcPr>
          <w:p w14:paraId="221C6272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F96F1B" w14:textId="765EEF4A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93,005</w:t>
            </w:r>
          </w:p>
        </w:tc>
        <w:tc>
          <w:tcPr>
            <w:tcW w:w="180" w:type="dxa"/>
          </w:tcPr>
          <w:p w14:paraId="3D28216C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796F211" w14:textId="0B606C11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533,453</w:t>
            </w:r>
          </w:p>
        </w:tc>
        <w:tc>
          <w:tcPr>
            <w:tcW w:w="180" w:type="dxa"/>
            <w:vAlign w:val="center"/>
          </w:tcPr>
          <w:p w14:paraId="04D15B1C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A0E7FB" w14:textId="7D69A0BE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269,360</w:t>
            </w:r>
          </w:p>
        </w:tc>
        <w:tc>
          <w:tcPr>
            <w:tcW w:w="180" w:type="dxa"/>
          </w:tcPr>
          <w:p w14:paraId="2DF08BD6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03149C4" w14:textId="208DE68F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(1,013)</w:t>
            </w:r>
          </w:p>
        </w:tc>
        <w:tc>
          <w:tcPr>
            <w:tcW w:w="180" w:type="dxa"/>
            <w:vAlign w:val="center"/>
          </w:tcPr>
          <w:p w14:paraId="7DE7A071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0310C1" w14:textId="05CBFD83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(322)</w:t>
            </w:r>
          </w:p>
        </w:tc>
        <w:tc>
          <w:tcPr>
            <w:tcW w:w="180" w:type="dxa"/>
          </w:tcPr>
          <w:p w14:paraId="22A68E29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AA890C3" w14:textId="3D69C7CE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(351,462)</w:t>
            </w:r>
          </w:p>
        </w:tc>
        <w:tc>
          <w:tcPr>
            <w:tcW w:w="178" w:type="dxa"/>
          </w:tcPr>
          <w:p w14:paraId="5FC668D2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9B03447" w14:textId="35049588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(71,082)</w:t>
            </w:r>
          </w:p>
        </w:tc>
        <w:tc>
          <w:tcPr>
            <w:tcW w:w="180" w:type="dxa"/>
          </w:tcPr>
          <w:p w14:paraId="57D26886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E00C9A0" w14:textId="25DADFEA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180,978</w:t>
            </w:r>
          </w:p>
        </w:tc>
        <w:tc>
          <w:tcPr>
            <w:tcW w:w="178" w:type="dxa"/>
          </w:tcPr>
          <w:p w14:paraId="3F43DD03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982866C" w14:textId="384CBD51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197,956</w:t>
            </w:r>
          </w:p>
        </w:tc>
      </w:tr>
      <w:tr w:rsidR="007279AF" w:rsidRPr="00612F48" w14:paraId="24F1E91F" w14:textId="77777777" w:rsidTr="00255FD7">
        <w:trPr>
          <w:cantSplit/>
        </w:trPr>
        <w:tc>
          <w:tcPr>
            <w:tcW w:w="3510" w:type="dxa"/>
          </w:tcPr>
          <w:p w14:paraId="2DAF5B60" w14:textId="77777777" w:rsidR="007279AF" w:rsidRPr="00756E6F" w:rsidRDefault="007279AF" w:rsidP="007279A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3B513F47" w14:textId="39F40CB5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399,544</w:t>
            </w:r>
          </w:p>
        </w:tc>
        <w:tc>
          <w:tcPr>
            <w:tcW w:w="178" w:type="dxa"/>
            <w:vAlign w:val="bottom"/>
          </w:tcPr>
          <w:p w14:paraId="36F5529F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C6F70B4" w14:textId="79F9A5A0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117,775</w:t>
            </w:r>
          </w:p>
        </w:tc>
        <w:tc>
          <w:tcPr>
            <w:tcW w:w="180" w:type="dxa"/>
            <w:vAlign w:val="bottom"/>
          </w:tcPr>
          <w:p w14:paraId="5A43AC84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3E18FE" w14:textId="0EB2C008" w:rsidR="007279AF" w:rsidRPr="00EA7BEE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52,879</w:t>
            </w:r>
          </w:p>
        </w:tc>
        <w:tc>
          <w:tcPr>
            <w:tcW w:w="180" w:type="dxa"/>
          </w:tcPr>
          <w:p w14:paraId="7651CEB1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B735769" w14:textId="5F50D310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51,832</w:t>
            </w:r>
          </w:p>
        </w:tc>
        <w:tc>
          <w:tcPr>
            <w:tcW w:w="180" w:type="dxa"/>
          </w:tcPr>
          <w:p w14:paraId="52ED1B67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D412A76" w14:textId="06142FDB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452,423</w:t>
            </w:r>
          </w:p>
        </w:tc>
        <w:tc>
          <w:tcPr>
            <w:tcW w:w="180" w:type="dxa"/>
            <w:vAlign w:val="center"/>
          </w:tcPr>
          <w:p w14:paraId="7806EE38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CEDD633" w14:textId="716AD793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169,607</w:t>
            </w:r>
          </w:p>
        </w:tc>
        <w:tc>
          <w:tcPr>
            <w:tcW w:w="180" w:type="dxa"/>
          </w:tcPr>
          <w:p w14:paraId="0B3F461C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716303" w14:textId="11FDDF67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(2,462)</w:t>
            </w:r>
          </w:p>
        </w:tc>
        <w:tc>
          <w:tcPr>
            <w:tcW w:w="180" w:type="dxa"/>
            <w:vAlign w:val="center"/>
          </w:tcPr>
          <w:p w14:paraId="39F01E77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BCD93CC" w14:textId="2EC6082C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(322)</w:t>
            </w:r>
          </w:p>
        </w:tc>
        <w:tc>
          <w:tcPr>
            <w:tcW w:w="180" w:type="dxa"/>
          </w:tcPr>
          <w:p w14:paraId="28ABC769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0DD9DD" w14:textId="15269AD5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(345,648)</w:t>
            </w:r>
          </w:p>
        </w:tc>
        <w:tc>
          <w:tcPr>
            <w:tcW w:w="178" w:type="dxa"/>
          </w:tcPr>
          <w:p w14:paraId="6B6BE181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4B6F31F" w14:textId="105147E9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(59,060)</w:t>
            </w:r>
          </w:p>
        </w:tc>
        <w:tc>
          <w:tcPr>
            <w:tcW w:w="180" w:type="dxa"/>
          </w:tcPr>
          <w:p w14:paraId="1999BD69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04341F" w14:textId="5A74A22A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104,313</w:t>
            </w:r>
          </w:p>
        </w:tc>
        <w:tc>
          <w:tcPr>
            <w:tcW w:w="178" w:type="dxa"/>
          </w:tcPr>
          <w:p w14:paraId="4E504DF8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9CC1295" w14:textId="0449557F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110,225</w:t>
            </w:r>
          </w:p>
        </w:tc>
      </w:tr>
      <w:tr w:rsidR="007279AF" w:rsidRPr="00612F48" w14:paraId="7C6EC30D" w14:textId="77777777" w:rsidTr="00255FD7">
        <w:trPr>
          <w:cantSplit/>
        </w:trPr>
        <w:tc>
          <w:tcPr>
            <w:tcW w:w="3510" w:type="dxa"/>
          </w:tcPr>
          <w:p w14:paraId="6F892200" w14:textId="77777777" w:rsidR="007279AF" w:rsidRPr="00756E6F" w:rsidRDefault="007279AF" w:rsidP="007279A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AEA4EBC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9DB8281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52A3A3F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096340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3131FF" w14:textId="77777777" w:rsidR="007279AF" w:rsidRPr="00EA7BEE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57A968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0AAA87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3CEA16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2ED04C4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CA492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A27F49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F9CBF2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E11ADC6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445AE0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45F03F7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C27E43C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6BB2E7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BB3157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760C63F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6A2519A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C215E4F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72BBC9C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3EFAA8D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279AF" w:rsidRPr="00612F48" w14:paraId="0DB357B2" w14:textId="77777777" w:rsidTr="00255FD7">
        <w:trPr>
          <w:cantSplit/>
        </w:trPr>
        <w:tc>
          <w:tcPr>
            <w:tcW w:w="3510" w:type="dxa"/>
          </w:tcPr>
          <w:p w14:paraId="403DD623" w14:textId="39A4DA2D" w:rsidR="007279AF" w:rsidRPr="00756E6F" w:rsidRDefault="007279AF" w:rsidP="007279A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สินทรัพย์ส่วนงาน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F4CE5D7" w14:textId="1AF70985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1,595,358</w:t>
            </w:r>
          </w:p>
        </w:tc>
        <w:tc>
          <w:tcPr>
            <w:tcW w:w="178" w:type="dxa"/>
            <w:vAlign w:val="bottom"/>
          </w:tcPr>
          <w:p w14:paraId="641A3CE0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D9E3A0F" w14:textId="232A2AAE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1,483,064</w:t>
            </w:r>
          </w:p>
        </w:tc>
        <w:tc>
          <w:tcPr>
            <w:tcW w:w="180" w:type="dxa"/>
            <w:vAlign w:val="bottom"/>
          </w:tcPr>
          <w:p w14:paraId="1A2645BE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94E39E7" w14:textId="37CC37E5" w:rsidR="007279AF" w:rsidRPr="00EA7BEE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1,39</w:t>
            </w:r>
            <w:r w:rsidR="005E281F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5E281F">
              <w:rPr>
                <w:rFonts w:asciiTheme="majorBidi" w:hAnsiTheme="majorBidi" w:cstheme="majorBidi"/>
                <w:szCs w:val="22"/>
                <w:lang w:val="en-US" w:bidi="th-TH"/>
              </w:rPr>
              <w:t>288</w:t>
            </w:r>
          </w:p>
        </w:tc>
        <w:tc>
          <w:tcPr>
            <w:tcW w:w="180" w:type="dxa"/>
          </w:tcPr>
          <w:p w14:paraId="59102F61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CF67B9F" w14:textId="25F81BCB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1,637,744</w:t>
            </w:r>
          </w:p>
        </w:tc>
        <w:tc>
          <w:tcPr>
            <w:tcW w:w="180" w:type="dxa"/>
          </w:tcPr>
          <w:p w14:paraId="76F1655D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CAA27D" w14:textId="05A6F2EE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2,992,</w:t>
            </w:r>
            <w:r w:rsidR="005E281F">
              <w:rPr>
                <w:rFonts w:ascii="Angsana New" w:hAnsi="Angsana New" w:cs="Angsana New"/>
                <w:szCs w:val="22"/>
                <w:lang w:val="en-US" w:bidi="th-TH"/>
              </w:rPr>
              <w:t>646</w:t>
            </w:r>
          </w:p>
        </w:tc>
        <w:tc>
          <w:tcPr>
            <w:tcW w:w="180" w:type="dxa"/>
            <w:vAlign w:val="bottom"/>
          </w:tcPr>
          <w:p w14:paraId="69C85911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60DE234" w14:textId="7E9F9BFC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3,120,808</w:t>
            </w:r>
          </w:p>
        </w:tc>
        <w:tc>
          <w:tcPr>
            <w:tcW w:w="180" w:type="dxa"/>
          </w:tcPr>
          <w:p w14:paraId="1DABB67D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84ABD4" w14:textId="63694166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25,999</w:t>
            </w:r>
          </w:p>
        </w:tc>
        <w:tc>
          <w:tcPr>
            <w:tcW w:w="180" w:type="dxa"/>
            <w:vAlign w:val="bottom"/>
          </w:tcPr>
          <w:p w14:paraId="7FC0DCB9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4E096F3" w14:textId="3966C553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3,264</w:t>
            </w:r>
          </w:p>
        </w:tc>
        <w:tc>
          <w:tcPr>
            <w:tcW w:w="180" w:type="dxa"/>
          </w:tcPr>
          <w:p w14:paraId="570BB7ED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79BDC28" w14:textId="2F0249FB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(1,261,7</w:t>
            </w:r>
            <w:r w:rsidR="005E281F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159DB4D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3EDAAF" w14:textId="574CD916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(1,505,524)</w:t>
            </w:r>
          </w:p>
        </w:tc>
        <w:tc>
          <w:tcPr>
            <w:tcW w:w="180" w:type="dxa"/>
          </w:tcPr>
          <w:p w14:paraId="095850E2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239165" w14:textId="449D4CE6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1,756,</w:t>
            </w:r>
            <w:r w:rsidR="005E281F">
              <w:rPr>
                <w:rFonts w:asciiTheme="majorBidi" w:hAnsiTheme="majorBidi" w:cstheme="majorBidi"/>
                <w:szCs w:val="22"/>
                <w:lang w:val="en-US" w:bidi="th-TH"/>
              </w:rPr>
              <w:t>915</w:t>
            </w:r>
          </w:p>
        </w:tc>
        <w:tc>
          <w:tcPr>
            <w:tcW w:w="178" w:type="dxa"/>
          </w:tcPr>
          <w:p w14:paraId="1B8D9860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21B55B2" w14:textId="16B9909C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1,618,548</w:t>
            </w:r>
          </w:p>
        </w:tc>
      </w:tr>
      <w:tr w:rsidR="007279AF" w:rsidRPr="00612F48" w14:paraId="793AC919" w14:textId="77777777" w:rsidTr="00255FD7">
        <w:trPr>
          <w:cantSplit/>
        </w:trPr>
        <w:tc>
          <w:tcPr>
            <w:tcW w:w="3510" w:type="dxa"/>
          </w:tcPr>
          <w:p w14:paraId="34380CD3" w14:textId="0452D0C9" w:rsidR="007279AF" w:rsidRPr="00756E6F" w:rsidRDefault="007279AF" w:rsidP="007279A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6550C73A" w14:textId="37B4092D" w:rsidR="007279AF" w:rsidRPr="00756E6F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663,682</w:t>
            </w:r>
          </w:p>
        </w:tc>
        <w:tc>
          <w:tcPr>
            <w:tcW w:w="178" w:type="dxa"/>
            <w:vAlign w:val="bottom"/>
          </w:tcPr>
          <w:p w14:paraId="66F7EE55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07F3328" w14:textId="51DCDEA3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1,001,130</w:t>
            </w:r>
          </w:p>
        </w:tc>
        <w:tc>
          <w:tcPr>
            <w:tcW w:w="180" w:type="dxa"/>
            <w:vAlign w:val="bottom"/>
          </w:tcPr>
          <w:p w14:paraId="3ADA5E2C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65B9340" w14:textId="474A6B6E" w:rsidR="007279AF" w:rsidRPr="00EA7BEE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579,357</w:t>
            </w:r>
          </w:p>
        </w:tc>
        <w:tc>
          <w:tcPr>
            <w:tcW w:w="180" w:type="dxa"/>
          </w:tcPr>
          <w:p w14:paraId="622CF336" w14:textId="77777777" w:rsidR="007279AF" w:rsidRPr="00756E6F" w:rsidRDefault="007279AF" w:rsidP="007279A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7B4D35" w14:textId="04CD4793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566,026</w:t>
            </w:r>
          </w:p>
        </w:tc>
        <w:tc>
          <w:tcPr>
            <w:tcW w:w="180" w:type="dxa"/>
          </w:tcPr>
          <w:p w14:paraId="224DEE5B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BDD587" w14:textId="3C48904B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1,243,039</w:t>
            </w:r>
          </w:p>
        </w:tc>
        <w:tc>
          <w:tcPr>
            <w:tcW w:w="180" w:type="dxa"/>
            <w:vAlign w:val="bottom"/>
          </w:tcPr>
          <w:p w14:paraId="67B565EC" w14:textId="77777777" w:rsidR="007279AF" w:rsidRPr="00756E6F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13EC52" w14:textId="6874E24A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1,567,156</w:t>
            </w:r>
          </w:p>
        </w:tc>
        <w:tc>
          <w:tcPr>
            <w:tcW w:w="180" w:type="dxa"/>
          </w:tcPr>
          <w:p w14:paraId="585DDA9B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985DD4" w14:textId="55FC35B6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28,847</w:t>
            </w:r>
          </w:p>
        </w:tc>
        <w:tc>
          <w:tcPr>
            <w:tcW w:w="180" w:type="dxa"/>
            <w:vAlign w:val="bottom"/>
          </w:tcPr>
          <w:p w14:paraId="2754489D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7726428" w14:textId="204E94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3,595</w:t>
            </w:r>
          </w:p>
        </w:tc>
        <w:tc>
          <w:tcPr>
            <w:tcW w:w="180" w:type="dxa"/>
          </w:tcPr>
          <w:p w14:paraId="2A794A6B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A28B654" w14:textId="566F2A17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(183,056)</w:t>
            </w:r>
          </w:p>
        </w:tc>
        <w:tc>
          <w:tcPr>
            <w:tcW w:w="178" w:type="dxa"/>
          </w:tcPr>
          <w:p w14:paraId="56E7649E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60BF2C5" w14:textId="07AB65AC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(473,819)</w:t>
            </w:r>
          </w:p>
        </w:tc>
        <w:tc>
          <w:tcPr>
            <w:tcW w:w="180" w:type="dxa"/>
          </w:tcPr>
          <w:p w14:paraId="136D1C3A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E09A6F" w14:textId="0EF8F6C1" w:rsidR="007279AF" w:rsidRPr="00612F48" w:rsidRDefault="00FD3F7B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1,088,830</w:t>
            </w:r>
          </w:p>
        </w:tc>
        <w:tc>
          <w:tcPr>
            <w:tcW w:w="178" w:type="dxa"/>
          </w:tcPr>
          <w:p w14:paraId="52918B76" w14:textId="77777777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4A0005D" w14:textId="186A2004" w:rsidR="007279AF" w:rsidRPr="00612F48" w:rsidRDefault="007279AF" w:rsidP="007279A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1,096,932</w:t>
            </w:r>
          </w:p>
        </w:tc>
      </w:tr>
    </w:tbl>
    <w:p w14:paraId="51C9C944" w14:textId="356C8D20" w:rsidR="00FF195C" w:rsidRDefault="00FF195C">
      <w:pPr>
        <w:rPr>
          <w:rFonts w:asciiTheme="majorBidi" w:hAnsiTheme="majorBidi" w:cstheme="majorBidi"/>
          <w:sz w:val="20"/>
          <w:szCs w:val="20"/>
        </w:rPr>
      </w:pPr>
    </w:p>
    <w:p w14:paraId="206ED819" w14:textId="03ED8025" w:rsidR="004B2201" w:rsidRDefault="003C28E3" w:rsidP="003C28E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 w:hanging="90"/>
        <w:jc w:val="thaiDistribute"/>
        <w:rPr>
          <w:rFonts w:asciiTheme="majorBidi" w:hAnsiTheme="majorBidi" w:cstheme="majorBidi"/>
          <w:sz w:val="20"/>
          <w:szCs w:val="20"/>
        </w:rPr>
      </w:pPr>
      <w:r w:rsidRPr="00A94DFC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 w:rsidRPr="00A94DF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A94DFC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6F9510B0" w14:textId="44AE3383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p w14:paraId="69FB00EE" w14:textId="5D5F8A38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bookmarkEnd w:id="4"/>
    <w:p w14:paraId="4D7EF817" w14:textId="77777777" w:rsidR="00A75D32" w:rsidRPr="000345CF" w:rsidRDefault="00A75D32" w:rsidP="00DA6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A75D32" w:rsidRPr="000345CF" w:rsidSect="00EB002E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4D9C4E53" w14:textId="76A52B91" w:rsidR="004516E2" w:rsidRPr="00A43C12" w:rsidRDefault="00646CBD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bookmarkStart w:id="5" w:name="_Hlk91454810"/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lastRenderedPageBreak/>
        <w:t>กลุ่มบริษัท</w:t>
      </w:r>
      <w:r w:rsidR="00FA5C9E"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มีการจัดการและการผลิตส่วนใหญ่ในประเทศไทย และ</w:t>
      </w:r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ไม่มีสินทรัพย์ไม่หมุนเวียนในต่างประเทศที่</w:t>
      </w:r>
      <w:r w:rsidR="00A43C12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มีสาระสำคัญ</w:t>
      </w:r>
    </w:p>
    <w:bookmarkEnd w:id="5"/>
    <w:p w14:paraId="3D9E4CE4" w14:textId="77777777" w:rsidR="004516E2" w:rsidRPr="00DA023D" w:rsidRDefault="004516E2" w:rsidP="00DA0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  <w:highlight w:val="yellow"/>
        </w:rPr>
      </w:pPr>
    </w:p>
    <w:p w14:paraId="721E5823" w14:textId="12FB7FA3" w:rsidR="009C7A26" w:rsidRPr="00EF6FB7" w:rsidRDefault="002B72E4" w:rsidP="00BA0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bookmarkStart w:id="6" w:name="_Hlk96595743"/>
      <w:bookmarkStart w:id="7" w:name="_Hlk91454819"/>
      <w:r w:rsidRPr="003632F1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Pr="003632F1">
        <w:rPr>
          <w:rFonts w:ascii="Angsana New" w:hAnsi="Angsana New"/>
          <w:spacing w:val="-4"/>
          <w:sz w:val="30"/>
          <w:szCs w:val="30"/>
        </w:rPr>
        <w:t xml:space="preserve">2564 </w:t>
      </w:r>
      <w:r w:rsidR="005A6F50" w:rsidRPr="003632F1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กลุ่มบริษัทมีรายได้จากลูกค้าภายนอกในประเทศเวียดนามเป็นจำนวน </w:t>
      </w:r>
      <w:r w:rsidR="005A6F50" w:rsidRPr="003632F1">
        <w:rPr>
          <w:rFonts w:ascii="Angsana New" w:hAnsi="Angsana New"/>
          <w:spacing w:val="-4"/>
          <w:sz w:val="30"/>
          <w:szCs w:val="30"/>
        </w:rPr>
        <w:t xml:space="preserve">145.4 </w:t>
      </w:r>
      <w:r w:rsidR="005A6F50" w:rsidRPr="003632F1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3632F1" w:rsidRPr="003632F1">
        <w:rPr>
          <w:rFonts w:ascii="Angsana New" w:hAnsi="Angsana New"/>
          <w:spacing w:val="-4"/>
          <w:sz w:val="30"/>
          <w:szCs w:val="30"/>
        </w:rPr>
        <w:t xml:space="preserve"> </w:t>
      </w:r>
      <w:r w:rsidR="005A6F50" w:rsidRPr="003632F1">
        <w:rPr>
          <w:rFonts w:ascii="Angsana New" w:hAnsi="Angsana New" w:hint="cs"/>
          <w:spacing w:val="-2"/>
          <w:sz w:val="30"/>
          <w:szCs w:val="30"/>
          <w:cs/>
        </w:rPr>
        <w:t xml:space="preserve">ซึ่งคิดเป็นประมาณร้อยละ </w:t>
      </w:r>
      <w:r w:rsidR="005A6F50" w:rsidRPr="003632F1">
        <w:rPr>
          <w:rFonts w:ascii="Angsana New" w:hAnsi="Angsana New"/>
          <w:spacing w:val="-2"/>
          <w:sz w:val="30"/>
          <w:szCs w:val="30"/>
        </w:rPr>
        <w:t>10</w:t>
      </w:r>
      <w:r w:rsidR="003632F1" w:rsidRPr="003632F1">
        <w:rPr>
          <w:rFonts w:ascii="Angsana New" w:hAnsi="Angsana New"/>
          <w:sz w:val="30"/>
          <w:szCs w:val="30"/>
        </w:rPr>
        <w:t xml:space="preserve"> </w:t>
      </w:r>
      <w:r w:rsidR="005A6F50" w:rsidRPr="003632F1">
        <w:rPr>
          <w:rFonts w:ascii="Angsana New" w:hAnsi="Angsana New" w:hint="cs"/>
          <w:sz w:val="30"/>
          <w:szCs w:val="30"/>
          <w:cs/>
        </w:rPr>
        <w:t>ของรายได้จากการขายของกลุ่ม</w:t>
      </w:r>
      <w:r w:rsidR="005A6F50" w:rsidRPr="00B70D8C">
        <w:rPr>
          <w:rFonts w:ascii="Angsana New" w:hAnsi="Angsana New" w:hint="cs"/>
          <w:sz w:val="30"/>
          <w:szCs w:val="30"/>
          <w:cs/>
        </w:rPr>
        <w:t>บริษัท</w:t>
      </w:r>
      <w:r w:rsidR="003632F1" w:rsidRPr="00B70D8C">
        <w:rPr>
          <w:rFonts w:ascii="Angsana New" w:hAnsi="Angsana New" w:hint="cs"/>
          <w:sz w:val="30"/>
          <w:szCs w:val="30"/>
          <w:cs/>
        </w:rPr>
        <w:t xml:space="preserve"> </w:t>
      </w:r>
      <w:r w:rsidR="003632F1" w:rsidRPr="00B70D8C">
        <w:rPr>
          <w:rFonts w:ascii="Angsana New" w:hAnsi="Angsana New"/>
          <w:i/>
          <w:iCs/>
          <w:sz w:val="30"/>
          <w:szCs w:val="30"/>
        </w:rPr>
        <w:t>(2563:</w:t>
      </w:r>
      <w:r w:rsidR="003632F1" w:rsidRPr="00B70D8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632F1" w:rsidRPr="00B70D8C">
        <w:rPr>
          <w:rFonts w:ascii="Angsana New" w:hAnsi="Angsana New"/>
          <w:i/>
          <w:iCs/>
          <w:spacing w:val="-4"/>
          <w:sz w:val="30"/>
          <w:szCs w:val="30"/>
        </w:rPr>
        <w:t xml:space="preserve">100.9 </w:t>
      </w:r>
      <w:r w:rsidR="003632F1" w:rsidRPr="00B70D8C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และ</w:t>
      </w:r>
      <w:r w:rsidR="003632F1" w:rsidRPr="00B70D8C">
        <w:rPr>
          <w:rFonts w:ascii="Angsana New" w:hAnsi="Angsana New"/>
          <w:i/>
          <w:iCs/>
          <w:sz w:val="30"/>
          <w:szCs w:val="30"/>
        </w:rPr>
        <w:t xml:space="preserve"> </w:t>
      </w:r>
      <w:r w:rsidR="003632F1" w:rsidRPr="00B70D8C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3632F1" w:rsidRPr="00B70D8C">
        <w:rPr>
          <w:rFonts w:ascii="Angsana New" w:hAnsi="Angsana New"/>
          <w:i/>
          <w:iCs/>
          <w:sz w:val="30"/>
          <w:szCs w:val="30"/>
        </w:rPr>
        <w:t>8</w:t>
      </w:r>
      <w:r w:rsidR="003632F1" w:rsidRPr="00B70D8C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="003632F1" w:rsidRPr="00B70D8C">
        <w:rPr>
          <w:rFonts w:ascii="Angsana New" w:hAnsi="Angsana New"/>
          <w:i/>
          <w:iCs/>
          <w:sz w:val="30"/>
          <w:szCs w:val="30"/>
        </w:rPr>
        <w:t>)</w:t>
      </w:r>
      <w:r w:rsidR="005A6F50" w:rsidRPr="00B70D8C">
        <w:rPr>
          <w:rFonts w:ascii="Angsana New" w:hAnsi="Angsana New" w:hint="cs"/>
          <w:sz w:val="30"/>
          <w:szCs w:val="30"/>
          <w:cs/>
        </w:rPr>
        <w:t xml:space="preserve"> ทั้งนี้</w:t>
      </w:r>
      <w:bookmarkEnd w:id="6"/>
      <w:r w:rsidR="005A6F50" w:rsidRPr="003632F1">
        <w:rPr>
          <w:rFonts w:ascii="Angsana New" w:hAnsi="Angsana New" w:hint="cs"/>
          <w:sz w:val="30"/>
          <w:szCs w:val="30"/>
          <w:cs/>
        </w:rPr>
        <w:t xml:space="preserve"> </w:t>
      </w:r>
      <w:r w:rsidR="00905289" w:rsidRPr="003632F1">
        <w:rPr>
          <w:rFonts w:ascii="Angsana New" w:hAnsi="Angsana New" w:hint="cs"/>
          <w:sz w:val="30"/>
          <w:szCs w:val="30"/>
          <w:cs/>
        </w:rPr>
        <w:t>กลุ่มบริษัทไม่มีรายได้จากลูกค้าภายนอก</w:t>
      </w:r>
      <w:r w:rsidR="005A6F50" w:rsidRPr="003632F1">
        <w:rPr>
          <w:rFonts w:ascii="Angsana New" w:hAnsi="Angsana New" w:hint="cs"/>
          <w:sz w:val="30"/>
          <w:szCs w:val="30"/>
          <w:cs/>
        </w:rPr>
        <w:t>รายกิจการ</w:t>
      </w:r>
      <w:r w:rsidR="00905289" w:rsidRPr="003632F1">
        <w:rPr>
          <w:rFonts w:ascii="Angsana New" w:hAnsi="Angsana New" w:hint="cs"/>
          <w:sz w:val="30"/>
          <w:szCs w:val="30"/>
          <w:cs/>
        </w:rPr>
        <w:t xml:space="preserve">รายใดที่มีมูลค่าตั้งแต่ร้อยละ </w:t>
      </w:r>
      <w:r w:rsidR="00905289" w:rsidRPr="003632F1">
        <w:rPr>
          <w:rFonts w:ascii="Angsana New" w:hAnsi="Angsana New"/>
          <w:sz w:val="30"/>
          <w:szCs w:val="30"/>
        </w:rPr>
        <w:t xml:space="preserve">10 </w:t>
      </w:r>
      <w:r w:rsidR="00905289" w:rsidRPr="003632F1">
        <w:rPr>
          <w:rFonts w:ascii="Angsana New" w:hAnsi="Angsana New" w:hint="cs"/>
          <w:sz w:val="30"/>
          <w:szCs w:val="30"/>
          <w:cs/>
        </w:rPr>
        <w:t>ของรายได้จากการขายของกลุ่มบริษัท</w:t>
      </w:r>
    </w:p>
    <w:p w14:paraId="11282FA7" w14:textId="341E4A9B" w:rsidR="00E924FE" w:rsidRPr="00DA023D" w:rsidRDefault="00E9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4"/>
          <w:szCs w:val="14"/>
          <w:highlight w:val="lightGray"/>
          <w:lang w:eastAsia="x-none"/>
        </w:rPr>
      </w:pPr>
      <w:bookmarkStart w:id="8" w:name="_Hlk24126285"/>
      <w:bookmarkEnd w:id="7"/>
    </w:p>
    <w:p w14:paraId="4DB8D3BD" w14:textId="77777777" w:rsidR="000345CF" w:rsidRPr="00FF43B4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ค่าใช้จ่ายตามลักษณะ</w:t>
      </w:r>
    </w:p>
    <w:p w14:paraId="469FCABC" w14:textId="77777777" w:rsidR="00FE30BA" w:rsidRPr="00DA023D" w:rsidRDefault="00FE30BA" w:rsidP="00DA023D">
      <w:pPr>
        <w:spacing w:line="240" w:lineRule="auto"/>
        <w:rPr>
          <w:rFonts w:asciiTheme="majorBidi" w:hAnsiTheme="majorBidi"/>
          <w:sz w:val="14"/>
          <w:szCs w:val="14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45567D" w:rsidRPr="00623946" w14:paraId="0E4ADDAD" w14:textId="77777777" w:rsidTr="00C92A8E">
        <w:trPr>
          <w:tblHeader/>
        </w:trPr>
        <w:tc>
          <w:tcPr>
            <w:tcW w:w="3330" w:type="dxa"/>
            <w:shd w:val="clear" w:color="auto" w:fill="FFFFFF"/>
          </w:tcPr>
          <w:p w14:paraId="7B31564D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bookmarkStart w:id="9" w:name="_Hlk91454951"/>
          </w:p>
        </w:tc>
        <w:tc>
          <w:tcPr>
            <w:tcW w:w="810" w:type="dxa"/>
            <w:shd w:val="clear" w:color="auto" w:fill="FFFFFF"/>
          </w:tcPr>
          <w:p w14:paraId="2EC8B72B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6527B560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3F660C07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48E82E73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334" w:rsidRPr="00623946" w14:paraId="77BE931E" w14:textId="77777777" w:rsidTr="00C92A8E">
        <w:trPr>
          <w:tblHeader/>
        </w:trPr>
        <w:tc>
          <w:tcPr>
            <w:tcW w:w="3330" w:type="dxa"/>
            <w:shd w:val="clear" w:color="auto" w:fill="FFFFFF"/>
          </w:tcPr>
          <w:p w14:paraId="6926FEE7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180DC195" w14:textId="77777777" w:rsidR="00365334" w:rsidRPr="0045567D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10"/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rtl/>
                <w:cs/>
              </w:rPr>
            </w:pPr>
            <w:r w:rsidRPr="004556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</w:t>
            </w:r>
            <w:r w:rsidRPr="0045567D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</w:rPr>
              <w:t>เหตุ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2C8268D" w14:textId="48A5A631" w:rsidR="00365334" w:rsidRPr="00623946" w:rsidRDefault="00C65C75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41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37BDC9E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CB7ABB" w14:textId="22E26B48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41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FFFFFF"/>
          </w:tcPr>
          <w:p w14:paraId="66302FE6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1AA6DD5" w14:textId="56530739" w:rsidR="00365334" w:rsidRPr="00623946" w:rsidRDefault="00C65C75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41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2447811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7BF0F65" w14:textId="6B821AE0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41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5567D" w:rsidRPr="00623946" w14:paraId="37FBBB73" w14:textId="77777777" w:rsidTr="00C92A8E">
        <w:trPr>
          <w:tblHeader/>
        </w:trPr>
        <w:tc>
          <w:tcPr>
            <w:tcW w:w="3330" w:type="dxa"/>
          </w:tcPr>
          <w:p w14:paraId="651EE8CC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D5C089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C482D39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341AE" w:rsidRPr="00623946" w14:paraId="2A93DFD3" w14:textId="77777777" w:rsidTr="00C92A8E">
        <w:tc>
          <w:tcPr>
            <w:tcW w:w="3330" w:type="dxa"/>
          </w:tcPr>
          <w:p w14:paraId="4F52F927" w14:textId="77777777" w:rsidR="007341AE" w:rsidRPr="00623946" w:rsidRDefault="007341AE" w:rsidP="007341A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3D2D26DC" w14:textId="77777777" w:rsidR="007341AE" w:rsidRPr="00623946" w:rsidRDefault="007341AE" w:rsidP="007341A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889A9" w14:textId="79B753C4" w:rsidR="007341AE" w:rsidRPr="007F3E38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71E25">
              <w:rPr>
                <w:rFonts w:asciiTheme="majorBidi" w:hAnsiTheme="majorBidi" w:cstheme="majorBidi"/>
                <w:sz w:val="30"/>
                <w:szCs w:val="30"/>
              </w:rPr>
              <w:t>988,711</w:t>
            </w:r>
          </w:p>
        </w:tc>
        <w:tc>
          <w:tcPr>
            <w:tcW w:w="270" w:type="dxa"/>
          </w:tcPr>
          <w:p w14:paraId="7C05D3A9" w14:textId="77777777" w:rsidR="007341AE" w:rsidRPr="00623946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5EE3D" w14:textId="02A44D52" w:rsidR="007341AE" w:rsidRPr="00623946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7EA">
              <w:rPr>
                <w:rFonts w:asciiTheme="majorBidi" w:hAnsiTheme="majorBidi" w:cstheme="majorBidi"/>
                <w:sz w:val="30"/>
                <w:szCs w:val="30"/>
              </w:rPr>
              <w:t>794,</w:t>
            </w:r>
            <w:r w:rsidR="00117B34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14:paraId="40E146BE" w14:textId="77777777" w:rsidR="007341AE" w:rsidRPr="00623946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3C3C9" w14:textId="6D419486" w:rsidR="007341AE" w:rsidRPr="00623946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409,233</w:t>
            </w:r>
          </w:p>
        </w:tc>
        <w:tc>
          <w:tcPr>
            <w:tcW w:w="270" w:type="dxa"/>
          </w:tcPr>
          <w:p w14:paraId="175ACAEB" w14:textId="77777777" w:rsidR="007341AE" w:rsidRPr="00623946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74522" w14:textId="6CF12CF7" w:rsidR="007341AE" w:rsidRPr="00623946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322,102</w:t>
            </w:r>
          </w:p>
        </w:tc>
      </w:tr>
      <w:tr w:rsidR="007341AE" w:rsidRPr="00623946" w14:paraId="4D145168" w14:textId="77777777" w:rsidTr="00C92A8E">
        <w:tc>
          <w:tcPr>
            <w:tcW w:w="3330" w:type="dxa"/>
          </w:tcPr>
          <w:p w14:paraId="05FE7D85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14:paraId="0F21FEF5" w14:textId="77777777" w:rsidR="007341AE" w:rsidRPr="00C25A92" w:rsidRDefault="007341AE" w:rsidP="007341A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26653" w14:textId="77777777" w:rsidR="007341AE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68A89" w14:textId="5DB39849" w:rsidR="00971E25" w:rsidRPr="00C25A92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41,06</w:t>
            </w:r>
            <w:r w:rsidR="00A02B8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7D8988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ACF6A" w14:textId="77777777" w:rsidR="007341AE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9BBB9" w14:textId="4F43CA7B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(12,987)</w:t>
            </w:r>
          </w:p>
        </w:tc>
        <w:tc>
          <w:tcPr>
            <w:tcW w:w="270" w:type="dxa"/>
          </w:tcPr>
          <w:p w14:paraId="37936DAB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B6500" w14:textId="77777777" w:rsidR="007341AE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CC0208" w14:textId="23B4E1B0" w:rsidR="00971E25" w:rsidRPr="00C25A92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10,113</w:t>
            </w:r>
          </w:p>
        </w:tc>
        <w:tc>
          <w:tcPr>
            <w:tcW w:w="270" w:type="dxa"/>
          </w:tcPr>
          <w:p w14:paraId="6876EEAE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E3C0DE" w14:textId="77777777" w:rsidR="007341AE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D1390" w14:textId="6F6AE5FA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(4,463)</w:t>
            </w:r>
          </w:p>
        </w:tc>
      </w:tr>
      <w:tr w:rsidR="007341AE" w:rsidRPr="00623946" w14:paraId="6B7BAE4E" w14:textId="77777777" w:rsidTr="00C92A8E">
        <w:tc>
          <w:tcPr>
            <w:tcW w:w="3330" w:type="dxa"/>
          </w:tcPr>
          <w:p w14:paraId="1F83D14F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1F0184F7" w14:textId="42C3A9D2" w:rsidR="007341AE" w:rsidRPr="00C25A92" w:rsidRDefault="007341AE" w:rsidP="007341AE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56B33A" w14:textId="1A19E543" w:rsidR="007341AE" w:rsidRPr="00C25A92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02B8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8C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14:paraId="51267416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05CCA" w14:textId="69BC13FF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A7C5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A7C5C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14:paraId="7F348154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26C74" w14:textId="66F6D7D3" w:rsidR="007341AE" w:rsidRPr="00C25A92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86,082</w:t>
            </w:r>
          </w:p>
        </w:tc>
        <w:tc>
          <w:tcPr>
            <w:tcW w:w="270" w:type="dxa"/>
          </w:tcPr>
          <w:p w14:paraId="21175836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FE0B1" w14:textId="3AC3E33C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82,319</w:t>
            </w:r>
          </w:p>
        </w:tc>
      </w:tr>
      <w:tr w:rsidR="007341AE" w:rsidRPr="00623946" w14:paraId="69EDCCED" w14:textId="77777777" w:rsidTr="00C92A8E">
        <w:tc>
          <w:tcPr>
            <w:tcW w:w="3330" w:type="dxa"/>
          </w:tcPr>
          <w:p w14:paraId="02DAD589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203E8B2A" w14:textId="2EC29E12" w:rsidR="007341AE" w:rsidRPr="00C25A92" w:rsidRDefault="003D71B3" w:rsidP="007341AE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  <w:r w:rsidR="007341AE" w:rsidRPr="00C25A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, 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080" w:type="dxa"/>
          </w:tcPr>
          <w:p w14:paraId="1A6D8C0D" w14:textId="641086DC" w:rsidR="007341AE" w:rsidRPr="00C25A92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55,372</w:t>
            </w:r>
          </w:p>
        </w:tc>
        <w:tc>
          <w:tcPr>
            <w:tcW w:w="270" w:type="dxa"/>
          </w:tcPr>
          <w:p w14:paraId="77A28544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F8AE6" w14:textId="5E9C7BAE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56,897</w:t>
            </w:r>
          </w:p>
        </w:tc>
        <w:tc>
          <w:tcPr>
            <w:tcW w:w="270" w:type="dxa"/>
          </w:tcPr>
          <w:p w14:paraId="0AE06383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656C7" w14:textId="5EEC64C2" w:rsidR="007341AE" w:rsidRPr="00C25A92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22,817</w:t>
            </w:r>
          </w:p>
        </w:tc>
        <w:tc>
          <w:tcPr>
            <w:tcW w:w="270" w:type="dxa"/>
          </w:tcPr>
          <w:p w14:paraId="544C075A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2F997" w14:textId="4F9C124D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24,721</w:t>
            </w:r>
          </w:p>
        </w:tc>
      </w:tr>
      <w:tr w:rsidR="007341AE" w:rsidRPr="00623946" w14:paraId="58857BCC" w14:textId="77777777" w:rsidTr="00C92A8E">
        <w:tc>
          <w:tcPr>
            <w:tcW w:w="3330" w:type="dxa"/>
          </w:tcPr>
          <w:p w14:paraId="08E3F2AB" w14:textId="279F931F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2BE131C7" w14:textId="77777777" w:rsidR="007341AE" w:rsidRPr="00C25A92" w:rsidRDefault="007341AE" w:rsidP="007341AE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3F74A7" w14:textId="466F04D2" w:rsidR="007341AE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15,246</w:t>
            </w:r>
          </w:p>
        </w:tc>
        <w:tc>
          <w:tcPr>
            <w:tcW w:w="270" w:type="dxa"/>
          </w:tcPr>
          <w:p w14:paraId="126B1EBC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6D3B6" w14:textId="5895BC25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13,859</w:t>
            </w:r>
          </w:p>
        </w:tc>
        <w:tc>
          <w:tcPr>
            <w:tcW w:w="270" w:type="dxa"/>
          </w:tcPr>
          <w:p w14:paraId="7974B68B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BF300" w14:textId="04612783" w:rsidR="007341AE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5,585</w:t>
            </w:r>
          </w:p>
        </w:tc>
        <w:tc>
          <w:tcPr>
            <w:tcW w:w="270" w:type="dxa"/>
          </w:tcPr>
          <w:p w14:paraId="4CF60E42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DC9DA" w14:textId="39A260D7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5,013</w:t>
            </w:r>
          </w:p>
        </w:tc>
      </w:tr>
      <w:tr w:rsidR="007341AE" w:rsidRPr="00623946" w14:paraId="2C5F3DFF" w14:textId="77777777" w:rsidTr="00C92A8E">
        <w:tc>
          <w:tcPr>
            <w:tcW w:w="3330" w:type="dxa"/>
          </w:tcPr>
          <w:p w14:paraId="62DB8D57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1BCA3C5E" w14:textId="77777777" w:rsidR="007341AE" w:rsidRPr="00C25A92" w:rsidRDefault="007341AE" w:rsidP="007341A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A9BFE" w14:textId="13C74F9A" w:rsidR="007341AE" w:rsidRPr="00C25A92" w:rsidRDefault="00BE4E5B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971E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52BF41CE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C5035" w14:textId="1C92F895" w:rsidR="007341AE" w:rsidRPr="00C25A92" w:rsidRDefault="006F7EAF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17,015</w:t>
            </w:r>
          </w:p>
        </w:tc>
        <w:tc>
          <w:tcPr>
            <w:tcW w:w="270" w:type="dxa"/>
          </w:tcPr>
          <w:p w14:paraId="20ADC8F6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358B0" w14:textId="10D4161F" w:rsidR="007341AE" w:rsidRPr="00C25A92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2BF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5D23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096E312E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171FF" w14:textId="05E28486" w:rsidR="007341AE" w:rsidRPr="00E548D9" w:rsidRDefault="00E548D9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8,781</w:t>
            </w:r>
          </w:p>
        </w:tc>
      </w:tr>
      <w:tr w:rsidR="007341AE" w:rsidRPr="00623946" w14:paraId="60AAE852" w14:textId="77777777" w:rsidTr="00C92A8E">
        <w:tc>
          <w:tcPr>
            <w:tcW w:w="3330" w:type="dxa"/>
          </w:tcPr>
          <w:p w14:paraId="5CDA2ADD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810" w:type="dxa"/>
          </w:tcPr>
          <w:p w14:paraId="38AB4836" w14:textId="77777777" w:rsidR="007341AE" w:rsidRPr="00C25A92" w:rsidRDefault="007341AE" w:rsidP="007341A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E16FC" w14:textId="5E530AD1" w:rsidR="007341AE" w:rsidRPr="00C25A92" w:rsidRDefault="00A02B8C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8,018</w:t>
            </w:r>
          </w:p>
        </w:tc>
        <w:tc>
          <w:tcPr>
            <w:tcW w:w="270" w:type="dxa"/>
          </w:tcPr>
          <w:p w14:paraId="37C49372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94459" w14:textId="744CD785" w:rsidR="007341AE" w:rsidRPr="00C25A92" w:rsidRDefault="008A7C5C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5,980</w:t>
            </w:r>
          </w:p>
        </w:tc>
        <w:tc>
          <w:tcPr>
            <w:tcW w:w="270" w:type="dxa"/>
          </w:tcPr>
          <w:p w14:paraId="7A9FCC31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9670A" w14:textId="54A5DDEA" w:rsidR="007341AE" w:rsidRPr="00C25A92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2,841</w:t>
            </w:r>
          </w:p>
        </w:tc>
        <w:tc>
          <w:tcPr>
            <w:tcW w:w="270" w:type="dxa"/>
          </w:tcPr>
          <w:p w14:paraId="69A2D28E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48F51" w14:textId="41B97050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3,415</w:t>
            </w:r>
          </w:p>
        </w:tc>
      </w:tr>
      <w:tr w:rsidR="007341AE" w:rsidRPr="00623946" w14:paraId="52488865" w14:textId="77777777" w:rsidTr="00C92A8E">
        <w:tc>
          <w:tcPr>
            <w:tcW w:w="3330" w:type="dxa"/>
          </w:tcPr>
          <w:p w14:paraId="0FB7D8B4" w14:textId="09CE9524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1B011F8D" w14:textId="77777777" w:rsidR="007341AE" w:rsidRPr="00C25A92" w:rsidRDefault="007341AE" w:rsidP="007341A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241381" w14:textId="0AD2FF6E" w:rsidR="007341AE" w:rsidRPr="00971E25" w:rsidRDefault="00BE4E5B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971E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240D06F2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0258B" w14:textId="5D052559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="006F7E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F7E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640</w:t>
            </w:r>
          </w:p>
        </w:tc>
        <w:tc>
          <w:tcPr>
            <w:tcW w:w="270" w:type="dxa"/>
          </w:tcPr>
          <w:p w14:paraId="263CFEBE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05902D" w14:textId="202BFB31" w:rsidR="007341AE" w:rsidRPr="00971E25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="003B5D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B5D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463</w:t>
            </w:r>
          </w:p>
        </w:tc>
        <w:tc>
          <w:tcPr>
            <w:tcW w:w="270" w:type="dxa"/>
          </w:tcPr>
          <w:p w14:paraId="2978B6F6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0FC014" w14:textId="4E8AD4D7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="005730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730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037</w:t>
            </w:r>
          </w:p>
        </w:tc>
      </w:tr>
      <w:tr w:rsidR="007341AE" w:rsidRPr="00623946" w14:paraId="2FEC12B8" w14:textId="77777777" w:rsidTr="00C92A8E">
        <w:tc>
          <w:tcPr>
            <w:tcW w:w="3330" w:type="dxa"/>
          </w:tcPr>
          <w:p w14:paraId="43A56F52" w14:textId="77777777" w:rsidR="007341AE" w:rsidRPr="00C25A92" w:rsidRDefault="007341AE" w:rsidP="007341AE">
            <w:pPr>
              <w:pStyle w:val="acctfourfigures"/>
              <w:tabs>
                <w:tab w:val="clear" w:pos="765"/>
              </w:tabs>
              <w:spacing w:line="240" w:lineRule="atLeast"/>
              <w:ind w:left="160" w:right="-26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รวมต้นทุนขาย ต้นทุนในการจัดจำหน่าย</w:t>
            </w:r>
          </w:p>
          <w:p w14:paraId="3CAC7475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810" w:type="dxa"/>
          </w:tcPr>
          <w:p w14:paraId="3EFC73E9" w14:textId="77777777" w:rsidR="007341AE" w:rsidRPr="00C25A92" w:rsidRDefault="007341AE" w:rsidP="007341A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2592A3" w14:textId="77777777" w:rsidR="007341AE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5473EDE" w14:textId="2E231F6D" w:rsidR="00971E25" w:rsidRPr="00971E25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1,337,513</w:t>
            </w:r>
          </w:p>
        </w:tc>
        <w:tc>
          <w:tcPr>
            <w:tcW w:w="270" w:type="dxa"/>
          </w:tcPr>
          <w:p w14:paraId="09438984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FCEF2A" w14:textId="77777777" w:rsidR="007341AE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39F1362" w14:textId="2555E417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1,11</w:t>
            </w:r>
            <w:r w:rsidR="008A7C5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A7C5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443</w:t>
            </w:r>
          </w:p>
        </w:tc>
        <w:tc>
          <w:tcPr>
            <w:tcW w:w="270" w:type="dxa"/>
          </w:tcPr>
          <w:p w14:paraId="28B7511F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329CA7" w14:textId="77777777" w:rsidR="007341AE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6355C4D" w14:textId="2C510589" w:rsidR="00971E25" w:rsidRPr="00C25A92" w:rsidRDefault="00971E25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676,069</w:t>
            </w:r>
          </w:p>
        </w:tc>
        <w:tc>
          <w:tcPr>
            <w:tcW w:w="270" w:type="dxa"/>
          </w:tcPr>
          <w:p w14:paraId="0822C10E" w14:textId="77777777" w:rsidR="007341AE" w:rsidRPr="00C25A92" w:rsidRDefault="007341AE" w:rsidP="0073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8D62A0" w14:textId="77777777" w:rsidR="007341AE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C96CABA" w14:textId="73C99E5B" w:rsidR="007341AE" w:rsidRPr="00C25A92" w:rsidRDefault="007341AE" w:rsidP="007341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</w:t>
            </w:r>
            <w:r w:rsidR="008A7C5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A7C5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925</w:t>
            </w:r>
          </w:p>
        </w:tc>
      </w:tr>
      <w:bookmarkEnd w:id="9"/>
    </w:tbl>
    <w:p w14:paraId="0E96EBD2" w14:textId="77777777" w:rsidR="00597A9E" w:rsidRPr="00DA023D" w:rsidRDefault="00597A9E" w:rsidP="00DA023D">
      <w:pPr>
        <w:spacing w:line="240" w:lineRule="auto"/>
        <w:rPr>
          <w:rFonts w:asciiTheme="majorBidi" w:hAnsiTheme="majorBidi" w:cstheme="majorBidi"/>
          <w:sz w:val="14"/>
          <w:szCs w:val="14"/>
          <w:cs/>
          <w:lang w:val="th-TH" w:eastAsia="x-none"/>
        </w:rPr>
      </w:pPr>
    </w:p>
    <w:bookmarkEnd w:id="8"/>
    <w:p w14:paraId="4EE19BFF" w14:textId="77777777" w:rsidR="000345CF" w:rsidRPr="000345CF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CF293A">
        <w:rPr>
          <w:rFonts w:ascii="Angsana New" w:hAnsi="Angsana New" w:hint="cs"/>
          <w:sz w:val="30"/>
          <w:szCs w:val="30"/>
          <w:u w:val="none"/>
          <w:cs/>
          <w:lang w:val="en-US"/>
        </w:rPr>
        <w:t>ภาษีเงินได้</w:t>
      </w:r>
    </w:p>
    <w:p w14:paraId="402A7521" w14:textId="77777777" w:rsidR="00913A0E" w:rsidRPr="00DA023D" w:rsidRDefault="00913A0E" w:rsidP="00DA023D">
      <w:pPr>
        <w:spacing w:line="240" w:lineRule="auto"/>
        <w:rPr>
          <w:rFonts w:asciiTheme="majorBidi" w:hAnsiTheme="majorBidi" w:cstheme="majorBidi"/>
          <w:sz w:val="14"/>
          <w:szCs w:val="14"/>
          <w:lang w:eastAsia="x-none"/>
        </w:rPr>
      </w:pPr>
    </w:p>
    <w:tbl>
      <w:tblPr>
        <w:tblW w:w="92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630"/>
        <w:gridCol w:w="180"/>
        <w:gridCol w:w="990"/>
        <w:gridCol w:w="107"/>
        <w:gridCol w:w="129"/>
        <w:gridCol w:w="120"/>
        <w:gridCol w:w="1084"/>
        <w:gridCol w:w="17"/>
        <w:gridCol w:w="219"/>
        <w:gridCol w:w="30"/>
        <w:gridCol w:w="994"/>
        <w:gridCol w:w="107"/>
        <w:gridCol w:w="129"/>
        <w:gridCol w:w="120"/>
        <w:gridCol w:w="1084"/>
        <w:gridCol w:w="17"/>
      </w:tblGrid>
      <w:tr w:rsidR="00913A0E" w:rsidRPr="00623946" w14:paraId="7D1178E8" w14:textId="77777777" w:rsidTr="00DA023D">
        <w:tc>
          <w:tcPr>
            <w:tcW w:w="4140" w:type="dxa"/>
            <w:gridSpan w:val="3"/>
          </w:tcPr>
          <w:p w14:paraId="37DC579E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bookmarkStart w:id="10" w:name="_Hlk91455209"/>
            <w:r w:rsidRPr="0062394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6"/>
          </w:tcPr>
          <w:p w14:paraId="1B1A201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14:paraId="544CF395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6"/>
          </w:tcPr>
          <w:p w14:paraId="272978F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A0E" w:rsidRPr="00623946" w14:paraId="2A013C10" w14:textId="77777777" w:rsidTr="00DA023D">
        <w:tc>
          <w:tcPr>
            <w:tcW w:w="3330" w:type="dxa"/>
          </w:tcPr>
          <w:p w14:paraId="225867CD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3492DF57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18EEB78" w14:textId="4A8CA60A" w:rsidR="00913A0E" w:rsidRPr="00623946" w:rsidRDefault="00C65C75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2C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62EC0C6B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center"/>
          </w:tcPr>
          <w:p w14:paraId="14A55D0F" w14:textId="4CB51A0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2C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26EFD4E1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center"/>
          </w:tcPr>
          <w:p w14:paraId="59C679B4" w14:textId="5710B258" w:rsidR="00913A0E" w:rsidRPr="00623946" w:rsidRDefault="00C65C75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2C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2E37D08C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center"/>
          </w:tcPr>
          <w:p w14:paraId="2E4862C0" w14:textId="523FD28C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2C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13A0E" w:rsidRPr="00623946" w14:paraId="6A9BD726" w14:textId="77777777" w:rsidTr="00DA023D">
        <w:tc>
          <w:tcPr>
            <w:tcW w:w="3330" w:type="dxa"/>
          </w:tcPr>
          <w:p w14:paraId="0C6A0343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A0BE5D3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47" w:type="dxa"/>
            <w:gridSpan w:val="14"/>
          </w:tcPr>
          <w:p w14:paraId="157CAA3E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7601F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3A0E" w:rsidRPr="00623946" w14:paraId="34A543C2" w14:textId="77777777" w:rsidTr="00DA023D">
        <w:tc>
          <w:tcPr>
            <w:tcW w:w="4140" w:type="dxa"/>
            <w:gridSpan w:val="3"/>
          </w:tcPr>
          <w:p w14:paraId="7799C9B5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62394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97" w:type="dxa"/>
            <w:gridSpan w:val="2"/>
            <w:vAlign w:val="bottom"/>
          </w:tcPr>
          <w:p w14:paraId="61DC1D16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5454CA67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3E5C375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30884AE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AD5860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50245562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CEC69D8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C9E" w:rsidRPr="00623946" w14:paraId="148AFE26" w14:textId="77777777" w:rsidTr="00DA023D">
        <w:tc>
          <w:tcPr>
            <w:tcW w:w="3330" w:type="dxa"/>
          </w:tcPr>
          <w:p w14:paraId="43253D79" w14:textId="77777777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gridSpan w:val="2"/>
          </w:tcPr>
          <w:p w14:paraId="06B41630" w14:textId="77777777" w:rsidR="00612C9E" w:rsidRPr="00C25A92" w:rsidRDefault="00612C9E" w:rsidP="00612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45C3F100" w14:textId="248C7662" w:rsidR="00612C9E" w:rsidRPr="00BA5590" w:rsidRDefault="00EF6FB7" w:rsidP="00612C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</w:t>
            </w:r>
            <w:r w:rsidR="000051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249" w:type="dxa"/>
            <w:gridSpan w:val="2"/>
          </w:tcPr>
          <w:p w14:paraId="0901645F" w14:textId="77777777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5743C0C" w14:textId="33EAE89D" w:rsidR="00612C9E" w:rsidRPr="00C25A92" w:rsidRDefault="00612C9E" w:rsidP="00612C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24,807</w:t>
            </w:r>
          </w:p>
        </w:tc>
        <w:tc>
          <w:tcPr>
            <w:tcW w:w="249" w:type="dxa"/>
            <w:gridSpan w:val="2"/>
          </w:tcPr>
          <w:p w14:paraId="2730604B" w14:textId="77777777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5EADF1D" w14:textId="5A3A89A5" w:rsidR="00612C9E" w:rsidRPr="00C25A92" w:rsidRDefault="004C1320" w:rsidP="00612C9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13,889</w:t>
            </w:r>
          </w:p>
        </w:tc>
        <w:tc>
          <w:tcPr>
            <w:tcW w:w="249" w:type="dxa"/>
            <w:gridSpan w:val="2"/>
          </w:tcPr>
          <w:p w14:paraId="1E7E020D" w14:textId="77777777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63216E22" w14:textId="55389A3D" w:rsidR="00612C9E" w:rsidRPr="00C25A92" w:rsidRDefault="00612C9E" w:rsidP="00612C9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14,188</w:t>
            </w:r>
          </w:p>
        </w:tc>
      </w:tr>
      <w:tr w:rsidR="00612C9E" w:rsidRPr="00623946" w14:paraId="60F4A8E3" w14:textId="77777777" w:rsidTr="00DA023D">
        <w:tc>
          <w:tcPr>
            <w:tcW w:w="3330" w:type="dxa"/>
            <w:shd w:val="clear" w:color="auto" w:fill="auto"/>
          </w:tcPr>
          <w:p w14:paraId="3344AB95" w14:textId="77777777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A9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C773A4F" w14:textId="77777777" w:rsidR="00612C9E" w:rsidRPr="00C25A92" w:rsidRDefault="00612C9E" w:rsidP="00612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3504D7F8" w14:textId="77777777" w:rsidR="00612C9E" w:rsidRPr="00C25A92" w:rsidRDefault="00612C9E" w:rsidP="00612C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15DE14E5" w14:textId="77777777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03D459D4" w14:textId="77777777" w:rsidR="00612C9E" w:rsidRPr="00C25A92" w:rsidRDefault="00612C9E" w:rsidP="00612C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0486DC2E" w14:textId="77777777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44B99319" w14:textId="77777777" w:rsidR="00612C9E" w:rsidRPr="00C25A92" w:rsidRDefault="00612C9E" w:rsidP="00612C9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1E4CFD60" w14:textId="77777777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0AA116CF" w14:textId="77777777" w:rsidR="00612C9E" w:rsidRPr="00C25A92" w:rsidRDefault="00612C9E" w:rsidP="00612C9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C9E" w:rsidRPr="00623946" w14:paraId="5F3875A9" w14:textId="77777777" w:rsidTr="00DA023D">
        <w:tc>
          <w:tcPr>
            <w:tcW w:w="3330" w:type="dxa"/>
            <w:shd w:val="clear" w:color="auto" w:fill="auto"/>
          </w:tcPr>
          <w:p w14:paraId="24FFF451" w14:textId="7B1D6458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A4C97D4" w14:textId="77777777" w:rsidR="00612C9E" w:rsidRPr="00C25A92" w:rsidRDefault="00612C9E" w:rsidP="00612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37694FAC" w14:textId="71B1B6FB" w:rsidR="00612C9E" w:rsidRPr="00C25A92" w:rsidRDefault="00EF6FB7" w:rsidP="00612C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0051B3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E22410A" w14:textId="77777777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63260861" w14:textId="251B7989" w:rsidR="00612C9E" w:rsidRPr="00C25A92" w:rsidRDefault="00612C9E" w:rsidP="00612C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(3,889)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451C52B8" w14:textId="77777777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6A9E42BE" w14:textId="1F9366A0" w:rsidR="00612C9E" w:rsidRPr="00C25A92" w:rsidRDefault="004C1320" w:rsidP="00612C9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(731)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473746C" w14:textId="77777777" w:rsidR="00612C9E" w:rsidRPr="00C25A92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6C4647AC" w14:textId="5205DD76" w:rsidR="00612C9E" w:rsidRPr="00C25A92" w:rsidRDefault="00612C9E" w:rsidP="00612C9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(1,082)</w:t>
            </w:r>
          </w:p>
        </w:tc>
      </w:tr>
      <w:tr w:rsidR="00612C9E" w:rsidRPr="00623946" w14:paraId="473BFC97" w14:textId="77777777" w:rsidTr="00DA023D">
        <w:tc>
          <w:tcPr>
            <w:tcW w:w="3330" w:type="dxa"/>
            <w:shd w:val="clear" w:color="auto" w:fill="auto"/>
          </w:tcPr>
          <w:p w14:paraId="1406CF0E" w14:textId="366E7159" w:rsidR="00612C9E" w:rsidRPr="00AC1459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C1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4420CD2" w14:textId="77777777" w:rsidR="00612C9E" w:rsidRPr="00AC1459" w:rsidRDefault="00612C9E" w:rsidP="00612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2D218" w14:textId="47556B3D" w:rsidR="00612C9E" w:rsidRPr="00AC1459" w:rsidRDefault="00EF6FB7" w:rsidP="00612C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22,785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0272BB96" w14:textId="77777777" w:rsidR="00612C9E" w:rsidRPr="00AC1459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32D4E" w14:textId="16EE7145" w:rsidR="00612C9E" w:rsidRPr="00AC1459" w:rsidRDefault="00612C9E" w:rsidP="00612C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20,918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73DCB93" w14:textId="77777777" w:rsidR="00612C9E" w:rsidRPr="00AC1459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7A6BF" w14:textId="672711F5" w:rsidR="00612C9E" w:rsidRPr="00AC1459" w:rsidRDefault="004C1320" w:rsidP="00612C9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1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13,158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3884F4EF" w14:textId="77777777" w:rsidR="00612C9E" w:rsidRPr="00AC1459" w:rsidRDefault="00612C9E" w:rsidP="006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53EED" w14:textId="1AB4641E" w:rsidR="00612C9E" w:rsidRPr="00AC1459" w:rsidRDefault="00612C9E" w:rsidP="00612C9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13,106</w:t>
            </w:r>
          </w:p>
        </w:tc>
      </w:tr>
      <w:tr w:rsidR="00E83362" w:rsidRPr="00556116" w14:paraId="233220DE" w14:textId="77777777" w:rsidTr="00DA023D">
        <w:tblPrEx>
          <w:tblBorders>
            <w:bottom w:val="double" w:sz="4" w:space="0" w:color="auto"/>
          </w:tblBorders>
        </w:tblPrEx>
        <w:trPr>
          <w:gridAfter w:val="1"/>
          <w:wAfter w:w="17" w:type="dxa"/>
        </w:trPr>
        <w:tc>
          <w:tcPr>
            <w:tcW w:w="3960" w:type="dxa"/>
            <w:gridSpan w:val="2"/>
            <w:shd w:val="clear" w:color="auto" w:fill="auto"/>
          </w:tcPr>
          <w:p w14:paraId="2A75441D" w14:textId="27B266BA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bookmarkStart w:id="11" w:name="_Hlk91455287"/>
            <w:bookmarkEnd w:id="10"/>
            <w:r w:rsidRPr="00F44B7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  <w:r w:rsidR="003D71B3" w:rsidRPr="00F44B7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5310" w:type="dxa"/>
            <w:gridSpan w:val="14"/>
            <w:shd w:val="clear" w:color="auto" w:fill="auto"/>
          </w:tcPr>
          <w:p w14:paraId="6FC2E758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3362" w:rsidRPr="00556116" w14:paraId="679820FF" w14:textId="77777777" w:rsidTr="00DA023D">
        <w:tblPrEx>
          <w:tblBorders>
            <w:bottom w:val="double" w:sz="4" w:space="0" w:color="auto"/>
          </w:tblBorders>
        </w:tblPrEx>
        <w:trPr>
          <w:gridAfter w:val="1"/>
          <w:wAfter w:w="17" w:type="dxa"/>
        </w:trPr>
        <w:tc>
          <w:tcPr>
            <w:tcW w:w="3960" w:type="dxa"/>
            <w:gridSpan w:val="2"/>
            <w:shd w:val="clear" w:color="auto" w:fill="auto"/>
          </w:tcPr>
          <w:p w14:paraId="5523AEE7" w14:textId="0453D80E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10" w:type="dxa"/>
            <w:gridSpan w:val="6"/>
            <w:shd w:val="clear" w:color="auto" w:fill="auto"/>
          </w:tcPr>
          <w:p w14:paraId="54F9ADFB" w14:textId="43BFC6F1" w:rsidR="00E83362" w:rsidRPr="00F44B7D" w:rsidRDefault="00C65C75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Cs/>
                <w:sz w:val="24"/>
                <w:szCs w:val="24"/>
              </w:rPr>
              <w:t>256</w:t>
            </w:r>
            <w:r w:rsidR="00B965E0"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945CC4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64" w:type="dxa"/>
            <w:gridSpan w:val="6"/>
            <w:shd w:val="clear" w:color="auto" w:fill="auto"/>
          </w:tcPr>
          <w:p w14:paraId="1BB771DE" w14:textId="43892565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bCs/>
                <w:sz w:val="24"/>
                <w:szCs w:val="24"/>
              </w:rPr>
              <w:t>256</w:t>
            </w:r>
            <w:r w:rsidR="00B965E0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</w:tr>
      <w:tr w:rsidR="00E83362" w:rsidRPr="00556116" w14:paraId="05641A0F" w14:textId="77777777" w:rsidTr="00DA023D">
        <w:tblPrEx>
          <w:tblBorders>
            <w:bottom w:val="double" w:sz="4" w:space="0" w:color="auto"/>
          </w:tblBorders>
        </w:tblPrEx>
        <w:trPr>
          <w:gridAfter w:val="1"/>
          <w:wAfter w:w="17" w:type="dxa"/>
        </w:trPr>
        <w:tc>
          <w:tcPr>
            <w:tcW w:w="3960" w:type="dxa"/>
            <w:gridSpan w:val="2"/>
            <w:shd w:val="clear" w:color="auto" w:fill="auto"/>
          </w:tcPr>
          <w:p w14:paraId="5236BE30" w14:textId="77777777" w:rsidR="00E83362" w:rsidRPr="00F44B7D" w:rsidRDefault="00E83362" w:rsidP="00F4421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92B1254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46AE0A8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3395317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  <w:shd w:val="clear" w:color="auto" w:fill="auto"/>
          </w:tcPr>
          <w:p w14:paraId="39356CD4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519CC1D4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C4C06E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816EA57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228F627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781B40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  <w:shd w:val="clear" w:color="auto" w:fill="auto"/>
          </w:tcPr>
          <w:p w14:paraId="02BA1B01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8AAA40B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E1672" w:rsidRPr="00556116" w14:paraId="6F34B3B6" w14:textId="77777777" w:rsidTr="00DA023D">
        <w:tblPrEx>
          <w:tblBorders>
            <w:bottom w:val="double" w:sz="4" w:space="0" w:color="auto"/>
          </w:tblBorders>
        </w:tblPrEx>
        <w:trPr>
          <w:gridAfter w:val="1"/>
          <w:wAfter w:w="17" w:type="dxa"/>
        </w:trPr>
        <w:tc>
          <w:tcPr>
            <w:tcW w:w="3960" w:type="dxa"/>
            <w:gridSpan w:val="2"/>
            <w:shd w:val="clear" w:color="auto" w:fill="auto"/>
          </w:tcPr>
          <w:p w14:paraId="6C4876AE" w14:textId="2C67EF8D" w:rsidR="008E1672" w:rsidRPr="00F44B7D" w:rsidRDefault="008E1672" w:rsidP="008E1672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44B7D">
              <w:rPr>
                <w:rFonts w:ascii="Angsana New" w:hAnsi="Angsana New" w:hint="cs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FDEB1F" w14:textId="06F4573A" w:rsidR="008E1672" w:rsidRPr="00F44B7D" w:rsidRDefault="008E1672" w:rsidP="0054768D">
            <w:pPr>
              <w:pStyle w:val="acctfourfigures"/>
              <w:tabs>
                <w:tab w:val="clear" w:pos="765"/>
              </w:tabs>
              <w:spacing w:line="240" w:lineRule="auto"/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231CC1E" w14:textId="77777777" w:rsidR="008E1672" w:rsidRPr="00F44B7D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B707C27" w14:textId="16156319" w:rsidR="008E1672" w:rsidRPr="0054768D" w:rsidRDefault="0054768D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104,313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57DB88" w14:textId="77777777" w:rsidR="008E1672" w:rsidRPr="00F44B7D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68DB172" w14:textId="77777777" w:rsidR="008E1672" w:rsidRPr="00F44B7D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4DD2F5D" w14:textId="77777777" w:rsidR="008E1672" w:rsidRPr="00F44B7D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6EF187" w14:textId="475A002E" w:rsidR="008E1672" w:rsidRPr="00F44B7D" w:rsidRDefault="008E1672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110,225</w:t>
            </w:r>
          </w:p>
        </w:tc>
      </w:tr>
      <w:tr w:rsidR="008E1672" w:rsidRPr="00556116" w14:paraId="418368EB" w14:textId="77777777" w:rsidTr="00DA023D">
        <w:tblPrEx>
          <w:tblBorders>
            <w:bottom w:val="double" w:sz="4" w:space="0" w:color="auto"/>
          </w:tblBorders>
        </w:tblPrEx>
        <w:trPr>
          <w:gridAfter w:val="1"/>
          <w:wAfter w:w="17" w:type="dxa"/>
        </w:trPr>
        <w:tc>
          <w:tcPr>
            <w:tcW w:w="3960" w:type="dxa"/>
            <w:gridSpan w:val="2"/>
            <w:tcBorders>
              <w:bottom w:val="nil"/>
            </w:tcBorders>
            <w:shd w:val="clear" w:color="auto" w:fill="auto"/>
          </w:tcPr>
          <w:p w14:paraId="53DF4DFE" w14:textId="77777777" w:rsidR="008E1672" w:rsidRPr="00F44B7D" w:rsidRDefault="008E1672" w:rsidP="008E167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38BFF34C" w14:textId="6ACAF3B5" w:rsidR="008E1672" w:rsidRPr="00F44B7D" w:rsidRDefault="00502467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6E58546" w14:textId="77777777" w:rsidR="008E1672" w:rsidRPr="00F44B7D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36A007" w14:textId="083AD546" w:rsidR="008E1672" w:rsidRPr="00F44B7D" w:rsidRDefault="0054768D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20,863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0A5FEF7" w14:textId="77777777" w:rsidR="008E1672" w:rsidRPr="00F44B7D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6B331C13" w14:textId="57FDCF74" w:rsidR="008E1672" w:rsidRPr="00F44B7D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2C8F6A5" w14:textId="77777777" w:rsidR="008E1672" w:rsidRPr="00F44B7D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AAE798" w14:textId="5BE1FB28" w:rsidR="008E1672" w:rsidRPr="00F44B7D" w:rsidRDefault="008E1672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22,045</w:t>
            </w:r>
          </w:p>
        </w:tc>
      </w:tr>
      <w:tr w:rsidR="008E1672" w:rsidRPr="00556116" w14:paraId="401033C4" w14:textId="77777777" w:rsidTr="00DA023D">
        <w:tblPrEx>
          <w:tblBorders>
            <w:bottom w:val="double" w:sz="4" w:space="0" w:color="auto"/>
          </w:tblBorders>
        </w:tblPrEx>
        <w:trPr>
          <w:gridAfter w:val="1"/>
          <w:wAfter w:w="17" w:type="dxa"/>
        </w:trPr>
        <w:tc>
          <w:tcPr>
            <w:tcW w:w="3960" w:type="dxa"/>
            <w:gridSpan w:val="2"/>
            <w:tcBorders>
              <w:bottom w:val="nil"/>
            </w:tcBorders>
            <w:shd w:val="clear" w:color="auto" w:fill="auto"/>
          </w:tcPr>
          <w:p w14:paraId="695CC9C6" w14:textId="77777777" w:rsidR="008E1672" w:rsidRPr="00C768EB" w:rsidRDefault="008E1672" w:rsidP="008E1672">
            <w:pPr>
              <w:spacing w:line="240" w:lineRule="auto"/>
              <w:ind w:left="159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z w:val="24"/>
                <w:szCs w:val="24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27B598EF" w14:textId="77777777" w:rsidR="008E1672" w:rsidRPr="00C768EB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CB8C0CB" w14:textId="77777777" w:rsidR="008E1672" w:rsidRPr="00C768EB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  <w:shd w:val="clear" w:color="auto" w:fill="auto"/>
          </w:tcPr>
          <w:p w14:paraId="34944E5D" w14:textId="77777777" w:rsidR="008E1672" w:rsidRDefault="008E1672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CD90FEB" w14:textId="392016C1" w:rsidR="0054768D" w:rsidRPr="00C768EB" w:rsidRDefault="0054768D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E449D03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194852A2" w14:textId="77777777" w:rsidR="008E1672" w:rsidRPr="005F2BE6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696E2D4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  <w:shd w:val="clear" w:color="auto" w:fill="auto"/>
          </w:tcPr>
          <w:p w14:paraId="7C5BFDB5" w14:textId="77777777" w:rsidR="008E1672" w:rsidRDefault="008E1672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1C51054" w14:textId="7020FF4A" w:rsidR="008E1672" w:rsidRPr="003B7A45" w:rsidRDefault="008E1672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(92)</w:t>
            </w:r>
          </w:p>
        </w:tc>
      </w:tr>
      <w:tr w:rsidR="008E1672" w:rsidRPr="00556116" w14:paraId="425C4464" w14:textId="77777777" w:rsidTr="00DA023D">
        <w:tblPrEx>
          <w:tblBorders>
            <w:bottom w:val="double" w:sz="4" w:space="0" w:color="auto"/>
          </w:tblBorders>
        </w:tblPrEx>
        <w:trPr>
          <w:gridAfter w:val="1"/>
          <w:wAfter w:w="17" w:type="dxa"/>
        </w:trPr>
        <w:tc>
          <w:tcPr>
            <w:tcW w:w="3960" w:type="dxa"/>
            <w:gridSpan w:val="2"/>
            <w:tcBorders>
              <w:bottom w:val="nil"/>
            </w:tcBorders>
            <w:shd w:val="clear" w:color="auto" w:fill="auto"/>
          </w:tcPr>
          <w:p w14:paraId="489ECA75" w14:textId="77777777" w:rsidR="008E1672" w:rsidRPr="00C768EB" w:rsidRDefault="008E1672" w:rsidP="008E167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0EC9C5B2" w14:textId="77777777" w:rsidR="008E1672" w:rsidRPr="00C768EB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DB1F34F" w14:textId="77777777" w:rsidR="008E1672" w:rsidRPr="00C768EB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  <w:shd w:val="clear" w:color="auto" w:fill="auto"/>
          </w:tcPr>
          <w:p w14:paraId="5ED01FFF" w14:textId="5824AD77" w:rsidR="008E1672" w:rsidRPr="00C768EB" w:rsidRDefault="0054768D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(2,738)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168750A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4F5F070E" w14:textId="77777777" w:rsidR="008E1672" w:rsidRPr="005F2BE6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B9E78D5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  <w:shd w:val="clear" w:color="auto" w:fill="auto"/>
          </w:tcPr>
          <w:p w14:paraId="598E4790" w14:textId="29B6DA29" w:rsidR="008E1672" w:rsidRPr="003B7A45" w:rsidRDefault="008E1672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(3,087)</w:t>
            </w:r>
          </w:p>
        </w:tc>
      </w:tr>
      <w:tr w:rsidR="008E1672" w:rsidRPr="00556116" w14:paraId="5AD1F3C5" w14:textId="77777777" w:rsidTr="00DA023D">
        <w:tblPrEx>
          <w:tblBorders>
            <w:bottom w:val="double" w:sz="4" w:space="0" w:color="auto"/>
          </w:tblBorders>
        </w:tblPrEx>
        <w:trPr>
          <w:gridAfter w:val="1"/>
          <w:wAfter w:w="17" w:type="dxa"/>
        </w:trPr>
        <w:tc>
          <w:tcPr>
            <w:tcW w:w="3960" w:type="dxa"/>
            <w:gridSpan w:val="2"/>
            <w:tcBorders>
              <w:top w:val="nil"/>
            </w:tcBorders>
            <w:shd w:val="clear" w:color="auto" w:fill="auto"/>
          </w:tcPr>
          <w:p w14:paraId="68B88B70" w14:textId="77777777" w:rsidR="008E1672" w:rsidRPr="00C768EB" w:rsidRDefault="008E1672" w:rsidP="008E167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gridSpan w:val="2"/>
            <w:tcBorders>
              <w:top w:val="nil"/>
            </w:tcBorders>
            <w:shd w:val="clear" w:color="auto" w:fill="auto"/>
          </w:tcPr>
          <w:p w14:paraId="0ACA4319" w14:textId="77777777" w:rsidR="008E1672" w:rsidRPr="00C768EB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</w:tcPr>
          <w:p w14:paraId="0C7CCFC8" w14:textId="77777777" w:rsidR="008E1672" w:rsidRPr="00C768EB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nil"/>
            </w:tcBorders>
            <w:shd w:val="clear" w:color="auto" w:fill="auto"/>
          </w:tcPr>
          <w:p w14:paraId="2B3BD9E3" w14:textId="6479F687" w:rsidR="008E1672" w:rsidRPr="00C768EB" w:rsidRDefault="0054768D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5,051</w:t>
            </w: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</w:tcPr>
          <w:p w14:paraId="3222B614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gridSpan w:val="2"/>
            <w:tcBorders>
              <w:top w:val="nil"/>
            </w:tcBorders>
            <w:shd w:val="clear" w:color="auto" w:fill="auto"/>
          </w:tcPr>
          <w:p w14:paraId="78AFE438" w14:textId="77777777" w:rsidR="008E1672" w:rsidRPr="005F2BE6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</w:tcPr>
          <w:p w14:paraId="0ED33913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gridSpan w:val="2"/>
            <w:tcBorders>
              <w:top w:val="nil"/>
            </w:tcBorders>
            <w:shd w:val="clear" w:color="auto" w:fill="auto"/>
          </w:tcPr>
          <w:p w14:paraId="584143C6" w14:textId="24D9B56A" w:rsidR="008E1672" w:rsidRPr="003B7A45" w:rsidRDefault="008E1672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2,297</w:t>
            </w:r>
          </w:p>
        </w:tc>
      </w:tr>
      <w:tr w:rsidR="008E1672" w:rsidRPr="00556116" w14:paraId="0F794ED2" w14:textId="77777777" w:rsidTr="00DA023D">
        <w:tblPrEx>
          <w:tblBorders>
            <w:bottom w:val="double" w:sz="4" w:space="0" w:color="auto"/>
          </w:tblBorders>
        </w:tblPrEx>
        <w:trPr>
          <w:gridAfter w:val="1"/>
          <w:wAfter w:w="17" w:type="dxa"/>
        </w:trPr>
        <w:tc>
          <w:tcPr>
            <w:tcW w:w="3960" w:type="dxa"/>
            <w:gridSpan w:val="2"/>
            <w:shd w:val="clear" w:color="auto" w:fill="auto"/>
          </w:tcPr>
          <w:p w14:paraId="4381BB89" w14:textId="77777777" w:rsidR="008E1672" w:rsidRPr="00C768EB" w:rsidRDefault="008E1672" w:rsidP="008E167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30450FB" w14:textId="77777777" w:rsidR="008E1672" w:rsidRPr="00C768EB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7A3A1B3" w14:textId="77777777" w:rsidR="008E1672" w:rsidRPr="00C768EB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B7F14D0" w14:textId="3887BBE8" w:rsidR="008E1672" w:rsidRPr="00C768EB" w:rsidRDefault="0054768D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(355)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4E3FA8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5ED16E7" w14:textId="77777777" w:rsidR="008E1672" w:rsidRPr="005F2BE6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9473F6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71316840" w14:textId="6B95816D" w:rsidR="008E1672" w:rsidRPr="003B7A45" w:rsidRDefault="008E1672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(245)</w:t>
            </w:r>
          </w:p>
        </w:tc>
      </w:tr>
      <w:tr w:rsidR="008E1672" w:rsidRPr="00556116" w14:paraId="3676B3C5" w14:textId="77777777" w:rsidTr="00DA023D">
        <w:tblPrEx>
          <w:tblBorders>
            <w:bottom w:val="double" w:sz="4" w:space="0" w:color="auto"/>
          </w:tblBorders>
        </w:tblPrEx>
        <w:trPr>
          <w:gridAfter w:val="1"/>
          <w:wAfter w:w="17" w:type="dxa"/>
        </w:trPr>
        <w:tc>
          <w:tcPr>
            <w:tcW w:w="3960" w:type="dxa"/>
            <w:gridSpan w:val="2"/>
            <w:shd w:val="clear" w:color="auto" w:fill="auto"/>
          </w:tcPr>
          <w:p w14:paraId="72182F18" w14:textId="043232AA" w:rsidR="008E1672" w:rsidRPr="00C768EB" w:rsidRDefault="0054768D" w:rsidP="008E167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ภาษีในงวดก่อน ๆ ที่บันทึกสูงไป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4D395BF" w14:textId="77777777" w:rsidR="008E1672" w:rsidRPr="00C768EB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2474C2" w14:textId="77777777" w:rsidR="008E1672" w:rsidRPr="00C768EB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E2DA515" w14:textId="6C5FDC19" w:rsidR="008E1672" w:rsidRPr="00C768EB" w:rsidRDefault="0054768D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(53)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22E959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E5EE98C" w14:textId="77777777" w:rsidR="008E1672" w:rsidRPr="00C768EB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A32A77B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8F0BC5B" w14:textId="1CE55B3D" w:rsidR="008E1672" w:rsidRPr="003B7A45" w:rsidRDefault="008E1672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E1672" w:rsidRPr="00556116" w14:paraId="244BFB32" w14:textId="77777777" w:rsidTr="00DA023D">
        <w:tblPrEx>
          <w:tblBorders>
            <w:bottom w:val="double" w:sz="4" w:space="0" w:color="auto"/>
          </w:tblBorders>
        </w:tblPrEx>
        <w:trPr>
          <w:gridAfter w:val="1"/>
          <w:wAfter w:w="17" w:type="dxa"/>
        </w:trPr>
        <w:tc>
          <w:tcPr>
            <w:tcW w:w="3960" w:type="dxa"/>
            <w:gridSpan w:val="2"/>
            <w:tcBorders>
              <w:bottom w:val="nil"/>
            </w:tcBorders>
            <w:shd w:val="clear" w:color="auto" w:fill="auto"/>
          </w:tcPr>
          <w:p w14:paraId="02DB55B3" w14:textId="77777777" w:rsidR="008E1672" w:rsidRPr="00C768EB" w:rsidRDefault="008E1672" w:rsidP="008E167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3724B" w14:textId="4686A2C6" w:rsidR="008E1672" w:rsidRPr="00C768EB" w:rsidRDefault="0054768D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EF47EE9" w14:textId="77777777" w:rsidR="008E1672" w:rsidRPr="00C768EB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5B56B" w14:textId="5BD4A458" w:rsidR="008E1672" w:rsidRPr="00C768EB" w:rsidRDefault="0054768D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22,785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9FD9E9E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D795" w14:textId="1CEAE2BB" w:rsidR="008E1672" w:rsidRPr="00C768EB" w:rsidRDefault="008E1672" w:rsidP="008E1672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68EB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7ED5436" w14:textId="77777777" w:rsidR="008E1672" w:rsidRPr="005F2BE6" w:rsidRDefault="008E1672" w:rsidP="008E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4505E" w14:textId="3F7536E3" w:rsidR="008E1672" w:rsidRPr="003B7A45" w:rsidRDefault="008E1672" w:rsidP="008E16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20,918</w:t>
            </w:r>
          </w:p>
        </w:tc>
      </w:tr>
    </w:tbl>
    <w:p w14:paraId="11F066DD" w14:textId="77777777" w:rsidR="00E83362" w:rsidRPr="00A6622D" w:rsidRDefault="00E83362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  <w:cs/>
        </w:rPr>
      </w:pPr>
      <w:bookmarkStart w:id="12" w:name="_Hlk24112728"/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204"/>
        <w:gridCol w:w="236"/>
        <w:gridCol w:w="1024"/>
        <w:gridCol w:w="236"/>
        <w:gridCol w:w="1204"/>
      </w:tblGrid>
      <w:tr w:rsidR="00BB3C8A" w:rsidRPr="00E83362" w14:paraId="64493FA2" w14:textId="77777777" w:rsidTr="00E924FE">
        <w:tc>
          <w:tcPr>
            <w:tcW w:w="3960" w:type="dxa"/>
            <w:shd w:val="clear" w:color="auto" w:fill="auto"/>
          </w:tcPr>
          <w:p w14:paraId="4EA6DA84" w14:textId="723A4619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  <w:r w:rsidR="003D71B3" w:rsidRPr="005561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219D690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B3C8A" w:rsidRPr="00E83362" w14:paraId="69854427" w14:textId="77777777" w:rsidTr="00E924FE">
        <w:tc>
          <w:tcPr>
            <w:tcW w:w="3960" w:type="dxa"/>
            <w:shd w:val="clear" w:color="auto" w:fill="auto"/>
          </w:tcPr>
          <w:p w14:paraId="691B044A" w14:textId="6A75B032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C806DF0" w14:textId="18FE3618" w:rsidR="00BB3C8A" w:rsidRPr="00556116" w:rsidRDefault="00C65C75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Cs/>
                <w:sz w:val="24"/>
                <w:szCs w:val="24"/>
              </w:rPr>
              <w:t>256</w:t>
            </w:r>
            <w:r w:rsidR="00AF550D"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6066EF8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6FDC17AD" w14:textId="723CF7A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Cs/>
                <w:sz w:val="24"/>
                <w:szCs w:val="24"/>
              </w:rPr>
              <w:t>256</w:t>
            </w:r>
            <w:r w:rsidR="00AF550D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</w:tr>
      <w:tr w:rsidR="00BB3C8A" w:rsidRPr="00E83362" w14:paraId="15425CD7" w14:textId="77777777" w:rsidTr="00E924FE">
        <w:tc>
          <w:tcPr>
            <w:tcW w:w="3960" w:type="dxa"/>
            <w:shd w:val="clear" w:color="auto" w:fill="auto"/>
          </w:tcPr>
          <w:p w14:paraId="38947332" w14:textId="77777777" w:rsidR="00BB3C8A" w:rsidRPr="00556116" w:rsidRDefault="00BB3C8A" w:rsidP="00F44B7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1415A3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78EEB33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0E1ED53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65A7547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5751DC63" w14:textId="77777777" w:rsidR="00BB3C8A" w:rsidRPr="00FA09A9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7A80B99F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75E0C09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E00981A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7D7E753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0D238BC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D77F7A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F550D" w:rsidRPr="00E83362" w14:paraId="0BC1D800" w14:textId="77777777" w:rsidTr="00E924FE">
        <w:tc>
          <w:tcPr>
            <w:tcW w:w="3960" w:type="dxa"/>
            <w:shd w:val="clear" w:color="auto" w:fill="auto"/>
          </w:tcPr>
          <w:p w14:paraId="2DF05EC7" w14:textId="6ADF82AF" w:rsidR="00AF550D" w:rsidRPr="00556116" w:rsidRDefault="00AF550D" w:rsidP="00AF550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14:paraId="7970B462" w14:textId="77777777" w:rsidR="00AF550D" w:rsidRPr="00556116" w:rsidRDefault="00AF550D" w:rsidP="00AF550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C5075D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8B86D0C" w14:textId="3C4C9D4C" w:rsidR="00AF550D" w:rsidRPr="00556116" w:rsidRDefault="00100E45" w:rsidP="00AF550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397,856</w:t>
            </w:r>
          </w:p>
        </w:tc>
        <w:tc>
          <w:tcPr>
            <w:tcW w:w="236" w:type="dxa"/>
            <w:shd w:val="clear" w:color="auto" w:fill="auto"/>
          </w:tcPr>
          <w:p w14:paraId="063C65B7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616D6BA" w14:textId="77777777" w:rsidR="00AF550D" w:rsidRPr="00556116" w:rsidRDefault="00AF550D" w:rsidP="00AF550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386EB8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0FC57D2" w14:textId="7D780C96" w:rsidR="00AF550D" w:rsidRPr="00556116" w:rsidRDefault="00AF550D" w:rsidP="00AF550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116,603</w:t>
            </w:r>
          </w:p>
        </w:tc>
      </w:tr>
      <w:tr w:rsidR="00AF550D" w:rsidRPr="00E83362" w14:paraId="79474F17" w14:textId="77777777" w:rsidTr="00100E45">
        <w:trPr>
          <w:trHeight w:val="242"/>
        </w:trPr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26884122" w14:textId="77777777" w:rsidR="00AF550D" w:rsidRPr="00556116" w:rsidRDefault="00AF550D" w:rsidP="00AF550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437739E" w14:textId="6AEE598E" w:rsidR="00AF550D" w:rsidRPr="00556116" w:rsidRDefault="00100E45" w:rsidP="00AF550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5B4C10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81EF95" w14:textId="68A45A56" w:rsidR="00AF550D" w:rsidRPr="00556116" w:rsidRDefault="00100E45" w:rsidP="00AF550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79,571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6D10503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BBA34C8" w14:textId="53E5352B" w:rsidR="00AF550D" w:rsidRPr="00556116" w:rsidRDefault="00AF550D" w:rsidP="00AF550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87BDB0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F84EB66" w14:textId="713D7DC9" w:rsidR="00AF550D" w:rsidRPr="00556116" w:rsidRDefault="00AF550D" w:rsidP="00AF550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23,321</w:t>
            </w:r>
          </w:p>
        </w:tc>
      </w:tr>
      <w:tr w:rsidR="00AF550D" w:rsidRPr="00E83362" w14:paraId="1F112B9A" w14:textId="77777777" w:rsidTr="00E924F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3FB2178C" w14:textId="77777777" w:rsidR="00AF550D" w:rsidRPr="00556116" w:rsidRDefault="00AF550D" w:rsidP="00AF550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E3E28CE" w14:textId="77777777" w:rsidR="00AF550D" w:rsidRPr="00556116" w:rsidRDefault="00AF550D" w:rsidP="00AF550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B04399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21E197B" w14:textId="3842A484" w:rsidR="00AF550D" w:rsidRPr="00276E01" w:rsidRDefault="00100E45" w:rsidP="00AF550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(68,014)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C42F71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C5CDEE4" w14:textId="77777777" w:rsidR="00AF550D" w:rsidRPr="00556116" w:rsidRDefault="00AF550D" w:rsidP="00AF550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DF9D55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AA38AD0" w14:textId="6DD93344" w:rsidR="00AF550D" w:rsidRPr="00556116" w:rsidRDefault="00AF550D" w:rsidP="00AF550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(11,436)</w:t>
            </w:r>
          </w:p>
        </w:tc>
      </w:tr>
      <w:tr w:rsidR="00AF550D" w:rsidRPr="00E83362" w14:paraId="4066E18B" w14:textId="77777777" w:rsidTr="00E924FE">
        <w:tc>
          <w:tcPr>
            <w:tcW w:w="3960" w:type="dxa"/>
            <w:tcBorders>
              <w:top w:val="nil"/>
            </w:tcBorders>
            <w:shd w:val="clear" w:color="auto" w:fill="auto"/>
          </w:tcPr>
          <w:p w14:paraId="70C264D8" w14:textId="77777777" w:rsidR="00AF550D" w:rsidRPr="00556116" w:rsidRDefault="00AF550D" w:rsidP="00AF550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6CA3B19F" w14:textId="77777777" w:rsidR="00AF550D" w:rsidRPr="00556116" w:rsidRDefault="00AF550D" w:rsidP="00AF550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EE2040A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FC1E766" w14:textId="43429161" w:rsidR="00AF550D" w:rsidRPr="00276E01" w:rsidRDefault="00100E45" w:rsidP="00AF550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1,601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CD6FFE1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0F23540D" w14:textId="77777777" w:rsidR="00AF550D" w:rsidRPr="00556116" w:rsidRDefault="00AF550D" w:rsidP="00AF550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95C2D32" w14:textId="77777777" w:rsidR="00AF550D" w:rsidRPr="00556116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403EB307" w14:textId="0B3F6D35" w:rsidR="00AF550D" w:rsidRPr="00556116" w:rsidRDefault="00AF550D" w:rsidP="00AF550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1,221</w:t>
            </w:r>
          </w:p>
        </w:tc>
      </w:tr>
      <w:tr w:rsidR="00AF550D" w:rsidRPr="00E83362" w14:paraId="6DE27DD8" w14:textId="77777777" w:rsidTr="00E924F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712EACCF" w14:textId="77777777" w:rsidR="00AF550D" w:rsidRPr="00F63FA1" w:rsidRDefault="00AF550D" w:rsidP="00AF550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3FA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86C20" w14:textId="6BD0061C" w:rsidR="00AF550D" w:rsidRPr="00F63FA1" w:rsidRDefault="00100E45" w:rsidP="00AF550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48C2E5" w14:textId="77777777" w:rsidR="00AF550D" w:rsidRPr="00F63FA1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98AB" w14:textId="1F74BCE6" w:rsidR="00AF550D" w:rsidRPr="00F63FA1" w:rsidRDefault="00100E45" w:rsidP="00AF550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13,158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12AAEA" w14:textId="77777777" w:rsidR="00AF550D" w:rsidRPr="00F63FA1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3C832" w14:textId="05AA2B14" w:rsidR="00AF550D" w:rsidRPr="00F63FA1" w:rsidRDefault="00AF550D" w:rsidP="00AF550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3FA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94034D" w14:textId="77777777" w:rsidR="00AF550D" w:rsidRPr="00F63FA1" w:rsidRDefault="00AF550D" w:rsidP="00AF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F7258" w14:textId="6B568933" w:rsidR="00AF550D" w:rsidRPr="00F63FA1" w:rsidRDefault="00AF550D" w:rsidP="00AF550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13,106</w:t>
            </w:r>
          </w:p>
        </w:tc>
      </w:tr>
      <w:bookmarkEnd w:id="11"/>
    </w:tbl>
    <w:p w14:paraId="19FFF2C3" w14:textId="77777777" w:rsidR="000E55B1" w:rsidRDefault="000E55B1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43"/>
        <w:gridCol w:w="1467"/>
        <w:gridCol w:w="239"/>
        <w:gridCol w:w="1291"/>
        <w:gridCol w:w="239"/>
        <w:gridCol w:w="1298"/>
      </w:tblGrid>
      <w:tr w:rsidR="00F56D94" w:rsidRPr="00C679F8" w14:paraId="03D0D99B" w14:textId="77777777" w:rsidTr="006F6DD5">
        <w:trPr>
          <w:tblHeader/>
        </w:trPr>
        <w:tc>
          <w:tcPr>
            <w:tcW w:w="3150" w:type="dxa"/>
          </w:tcPr>
          <w:p w14:paraId="2932A139" w14:textId="77777777" w:rsidR="00F56D94" w:rsidRPr="004877B3" w:rsidRDefault="00F56D94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13" w:name="_Hlk91455933"/>
          </w:p>
        </w:tc>
        <w:tc>
          <w:tcPr>
            <w:tcW w:w="6127" w:type="dxa"/>
            <w:gridSpan w:val="7"/>
          </w:tcPr>
          <w:p w14:paraId="21CE5648" w14:textId="7440578C" w:rsidR="00F56D94" w:rsidRPr="004877B3" w:rsidRDefault="00F56D94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4877B3" w:rsidRPr="00C679F8" w14:paraId="1E744C94" w14:textId="77777777" w:rsidTr="006F6DD5">
        <w:trPr>
          <w:tblHeader/>
        </w:trPr>
        <w:tc>
          <w:tcPr>
            <w:tcW w:w="3150" w:type="dxa"/>
          </w:tcPr>
          <w:p w14:paraId="33AF49AB" w14:textId="77777777" w:rsidR="004877B3" w:rsidRPr="004877B3" w:rsidRDefault="004877B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66A9F84A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21A7208D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39889C1" w14:textId="4E9F0453" w:rsidR="004877B3" w:rsidRPr="004877B3" w:rsidRDefault="004877B3" w:rsidP="004877B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บันทึกเป็น</w:t>
            </w:r>
          </w:p>
        </w:tc>
        <w:tc>
          <w:tcPr>
            <w:tcW w:w="239" w:type="dxa"/>
          </w:tcPr>
          <w:p w14:paraId="2DE9845C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1943305" w14:textId="01D29E81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3D761CAF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</w:tcPr>
          <w:p w14:paraId="7737458E" w14:textId="77777777" w:rsidR="004877B3" w:rsidRPr="004877B3" w:rsidRDefault="004877B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F56D94" w:rsidRPr="00C679F8" w14:paraId="008350FF" w14:textId="77777777" w:rsidTr="006F6DD5">
        <w:trPr>
          <w:tblHeader/>
        </w:trPr>
        <w:tc>
          <w:tcPr>
            <w:tcW w:w="3150" w:type="dxa"/>
          </w:tcPr>
          <w:p w14:paraId="67D5FA53" w14:textId="77777777" w:rsidR="00F56D94" w:rsidRPr="004877B3" w:rsidRDefault="00F56D94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16F136BE" w14:textId="77777777" w:rsidR="00F56D94" w:rsidRPr="004877B3" w:rsidRDefault="00F56D94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3ECDE2C7" w14:textId="77777777" w:rsidR="00F56D94" w:rsidRPr="004877B3" w:rsidRDefault="00F56D94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B81B844" w14:textId="5A4DE4A6" w:rsidR="00F56D94" w:rsidRPr="004877B3" w:rsidRDefault="00F56D94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(รายจ่าย)</w:t>
            </w:r>
            <w:r>
              <w:rPr>
                <w:rFonts w:ascii="Angsana New" w:hAnsi="Angsana New"/>
                <w:sz w:val="30"/>
                <w:szCs w:val="30"/>
              </w:rPr>
              <w:t xml:space="preserve"> /</w:t>
            </w:r>
          </w:p>
        </w:tc>
        <w:tc>
          <w:tcPr>
            <w:tcW w:w="239" w:type="dxa"/>
          </w:tcPr>
          <w:p w14:paraId="3A870FF3" w14:textId="77777777" w:rsidR="00F56D94" w:rsidRPr="004877B3" w:rsidRDefault="00F56D94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A7BB1DE" w14:textId="76F1EE93" w:rsidR="00F56D94" w:rsidRPr="004877B3" w:rsidRDefault="00F56D94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77B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ผลต่าง</w:t>
            </w:r>
          </w:p>
        </w:tc>
        <w:tc>
          <w:tcPr>
            <w:tcW w:w="239" w:type="dxa"/>
          </w:tcPr>
          <w:p w14:paraId="266394A0" w14:textId="77777777" w:rsidR="00F56D94" w:rsidRPr="004877B3" w:rsidRDefault="00F56D94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</w:tcPr>
          <w:p w14:paraId="55498515" w14:textId="77777777" w:rsidR="00F56D94" w:rsidRPr="004877B3" w:rsidRDefault="00F56D94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4877B3" w:rsidRPr="00C679F8" w14:paraId="2392A5A9" w14:textId="77777777" w:rsidTr="006F6DD5">
        <w:trPr>
          <w:tblHeader/>
        </w:trPr>
        <w:tc>
          <w:tcPr>
            <w:tcW w:w="3150" w:type="dxa"/>
          </w:tcPr>
          <w:p w14:paraId="49A124DF" w14:textId="77777777" w:rsidR="004877B3" w:rsidRPr="004877B3" w:rsidRDefault="004877B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6105CE6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43" w:type="dxa"/>
          </w:tcPr>
          <w:p w14:paraId="7CC8ADE1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39C39822" w14:textId="6C73E5E1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9" w:type="dxa"/>
          </w:tcPr>
          <w:p w14:paraId="1FB032E2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F135183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จากอัตรา</w:t>
            </w:r>
          </w:p>
        </w:tc>
        <w:tc>
          <w:tcPr>
            <w:tcW w:w="239" w:type="dxa"/>
          </w:tcPr>
          <w:p w14:paraId="232B08F3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</w:tcPr>
          <w:p w14:paraId="45031D95" w14:textId="77777777" w:rsidR="004877B3" w:rsidRPr="004877B3" w:rsidRDefault="004877B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4877B3" w:rsidRPr="00C679F8" w14:paraId="45E5833F" w14:textId="77777777" w:rsidTr="006F6DD5">
        <w:trPr>
          <w:tblHeader/>
        </w:trPr>
        <w:tc>
          <w:tcPr>
            <w:tcW w:w="3150" w:type="dxa"/>
          </w:tcPr>
          <w:p w14:paraId="4BEA17A4" w14:textId="77777777" w:rsidR="004877B3" w:rsidRPr="004877B3" w:rsidRDefault="004877B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4877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6E99C0D9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77B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4877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43" w:type="dxa"/>
          </w:tcPr>
          <w:p w14:paraId="1B882F9B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52972101" w14:textId="669EE9AA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9" w:type="dxa"/>
          </w:tcPr>
          <w:p w14:paraId="0AD9F916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E7D2E4B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39" w:type="dxa"/>
          </w:tcPr>
          <w:p w14:paraId="6365B9D4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5096D7E6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77B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4877B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4877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56D94" w:rsidRPr="00C679F8" w14:paraId="3810FBA2" w14:textId="77777777" w:rsidTr="006F6DD5">
        <w:trPr>
          <w:tblHeader/>
        </w:trPr>
        <w:tc>
          <w:tcPr>
            <w:tcW w:w="3150" w:type="dxa"/>
          </w:tcPr>
          <w:p w14:paraId="25A58CDF" w14:textId="77777777" w:rsidR="00F56D94" w:rsidRPr="004877B3" w:rsidRDefault="00F56D94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7" w:type="dxa"/>
            <w:gridSpan w:val="7"/>
          </w:tcPr>
          <w:p w14:paraId="3606A5BC" w14:textId="7451AFEC" w:rsidR="00F56D94" w:rsidRPr="004877B3" w:rsidRDefault="00F56D94" w:rsidP="00F56D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7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7B3" w:rsidRPr="00C679F8" w14:paraId="7A67E256" w14:textId="77777777" w:rsidTr="006F6DD5">
        <w:tc>
          <w:tcPr>
            <w:tcW w:w="3150" w:type="dxa"/>
          </w:tcPr>
          <w:p w14:paraId="4F4CF253" w14:textId="608F7278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77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5F9473F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572F27B5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7" w:type="dxa"/>
          </w:tcPr>
          <w:p w14:paraId="47133334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6A033AC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</w:tcPr>
          <w:p w14:paraId="0E3938F4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44AA1A9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7E28B2FF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877B3" w:rsidRPr="00C679F8" w14:paraId="436CCF0D" w14:textId="77777777" w:rsidTr="006F6DD5">
        <w:tc>
          <w:tcPr>
            <w:tcW w:w="3150" w:type="dxa"/>
          </w:tcPr>
          <w:p w14:paraId="7E62E743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334EF671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775125B0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7" w:type="dxa"/>
          </w:tcPr>
          <w:p w14:paraId="7F1FCC91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1F7CBCB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</w:tcPr>
          <w:p w14:paraId="497C44F4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F6E2E84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00FB4AAF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877B3" w:rsidRPr="00C679F8" w14:paraId="6EF01091" w14:textId="77777777" w:rsidTr="006F6DD5">
        <w:tc>
          <w:tcPr>
            <w:tcW w:w="3150" w:type="dxa"/>
          </w:tcPr>
          <w:p w14:paraId="404FF765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56D2C28B" w14:textId="6126D933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43" w:type="dxa"/>
          </w:tcPr>
          <w:p w14:paraId="6E7E3B11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BACDC94" w14:textId="4274789D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39" w:type="dxa"/>
            <w:vAlign w:val="bottom"/>
          </w:tcPr>
          <w:p w14:paraId="31971F10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DABBC9C" w14:textId="2EE808A5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06F5EDF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2B9785AD" w14:textId="64BA3671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757</w:t>
            </w:r>
          </w:p>
        </w:tc>
      </w:tr>
      <w:tr w:rsidR="004877B3" w:rsidRPr="003F1018" w14:paraId="4DAF5412" w14:textId="77777777" w:rsidTr="006F6DD5">
        <w:tc>
          <w:tcPr>
            <w:tcW w:w="3150" w:type="dxa"/>
          </w:tcPr>
          <w:p w14:paraId="0AB878E6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6202CA86" w14:textId="430BD336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2,574</w:t>
            </w:r>
          </w:p>
        </w:tc>
        <w:tc>
          <w:tcPr>
            <w:tcW w:w="243" w:type="dxa"/>
          </w:tcPr>
          <w:p w14:paraId="20204EA6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1275F339" w14:textId="583D0743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(793)</w:t>
            </w:r>
          </w:p>
        </w:tc>
        <w:tc>
          <w:tcPr>
            <w:tcW w:w="239" w:type="dxa"/>
            <w:vAlign w:val="bottom"/>
          </w:tcPr>
          <w:p w14:paraId="52009F08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CF4CF7D" w14:textId="16A07AA9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C89BBE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790B9DBD" w14:textId="19B08A34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1,781</w:t>
            </w:r>
          </w:p>
        </w:tc>
      </w:tr>
      <w:tr w:rsidR="00CA3BBA" w:rsidRPr="00C679F8" w14:paraId="2699BC03" w14:textId="77777777" w:rsidTr="006F6DD5">
        <w:tc>
          <w:tcPr>
            <w:tcW w:w="3150" w:type="dxa"/>
          </w:tcPr>
          <w:p w14:paraId="2D6A12CD" w14:textId="77777777" w:rsidR="00CA3BBA" w:rsidRPr="004877B3" w:rsidRDefault="00CA3BBA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600C6D" w14:textId="77777777" w:rsidR="00CA3BBA" w:rsidRPr="004877B3" w:rsidRDefault="00CA3BBA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4C99627" w14:textId="77777777" w:rsidR="00CA3BBA" w:rsidRPr="004877B3" w:rsidRDefault="00CA3BBA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49226DD" w14:textId="77777777" w:rsidR="00CA3BBA" w:rsidRPr="004877B3" w:rsidRDefault="00CA3BBA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05E9DE2E" w14:textId="77777777" w:rsidR="00CA3BBA" w:rsidRPr="004877B3" w:rsidRDefault="00CA3BBA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7FD41C8" w14:textId="77777777" w:rsidR="00CA3BBA" w:rsidRPr="004877B3" w:rsidRDefault="00CA3BBA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49D182E7" w14:textId="77777777" w:rsidR="00CA3BBA" w:rsidRPr="004877B3" w:rsidRDefault="00CA3BBA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0597AB78" w14:textId="77777777" w:rsidR="00CA3BBA" w:rsidRPr="004877B3" w:rsidRDefault="00CA3BBA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A023D" w:rsidRPr="00C679F8" w14:paraId="1E0558F0" w14:textId="77777777" w:rsidTr="006F6DD5">
        <w:tc>
          <w:tcPr>
            <w:tcW w:w="3150" w:type="dxa"/>
          </w:tcPr>
          <w:p w14:paraId="65B759A8" w14:textId="77777777" w:rsidR="00DA023D" w:rsidRPr="004877B3" w:rsidRDefault="00DA023D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F76E27" w14:textId="77777777" w:rsidR="00DA023D" w:rsidRPr="004877B3" w:rsidRDefault="00DA023D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049AC21" w14:textId="77777777" w:rsidR="00DA023D" w:rsidRPr="004877B3" w:rsidRDefault="00DA023D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655D3F49" w14:textId="77777777" w:rsidR="00DA023D" w:rsidRPr="004877B3" w:rsidRDefault="00DA023D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4551B06E" w14:textId="77777777" w:rsidR="00DA023D" w:rsidRPr="004877B3" w:rsidRDefault="00DA023D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9EA4ECA" w14:textId="77777777" w:rsidR="00DA023D" w:rsidRPr="004877B3" w:rsidRDefault="00DA023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5CDD8BA0" w14:textId="77777777" w:rsidR="00DA023D" w:rsidRPr="004877B3" w:rsidRDefault="00DA023D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3A4256B6" w14:textId="77777777" w:rsidR="00DA023D" w:rsidRPr="004877B3" w:rsidRDefault="00DA023D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77B3" w:rsidRPr="00C679F8" w14:paraId="3CB3C737" w14:textId="77777777" w:rsidTr="006F6DD5">
        <w:tc>
          <w:tcPr>
            <w:tcW w:w="3150" w:type="dxa"/>
          </w:tcPr>
          <w:p w14:paraId="72F80E19" w14:textId="77777777" w:rsidR="004877B3" w:rsidRPr="004877B3" w:rsidRDefault="004877B3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ประมาณการหนี้สินสำหรับ</w:t>
            </w:r>
          </w:p>
          <w:p w14:paraId="3141C89F" w14:textId="77777777" w:rsidR="004877B3" w:rsidRPr="004877B3" w:rsidRDefault="004877B3" w:rsidP="00330456">
            <w:pPr>
              <w:widowControl w:val="0"/>
              <w:spacing w:line="240" w:lineRule="auto"/>
              <w:ind w:left="165"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14:paraId="58D872BC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EFCC068" w14:textId="72EFBD92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3,910</w:t>
            </w:r>
          </w:p>
        </w:tc>
        <w:tc>
          <w:tcPr>
            <w:tcW w:w="243" w:type="dxa"/>
          </w:tcPr>
          <w:p w14:paraId="216E4F8B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1FEE4158" w14:textId="3296597B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39" w:type="dxa"/>
            <w:vAlign w:val="bottom"/>
          </w:tcPr>
          <w:p w14:paraId="124D8924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A8371A3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14FA9BB" w14:textId="7FAB655C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82F2CDF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24D93ADC" w14:textId="020D0646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4,733</w:t>
            </w:r>
          </w:p>
        </w:tc>
      </w:tr>
      <w:tr w:rsidR="004877B3" w14:paraId="33E69563" w14:textId="77777777" w:rsidTr="006F6DD5">
        <w:tc>
          <w:tcPr>
            <w:tcW w:w="3150" w:type="dxa"/>
            <w:shd w:val="clear" w:color="auto" w:fill="auto"/>
          </w:tcPr>
          <w:p w14:paraId="57EE52C9" w14:textId="026C002A" w:rsidR="004877B3" w:rsidRPr="004877B3" w:rsidRDefault="004877B3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7B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6CEABFA2" w14:textId="5DC295F6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43" w:type="dxa"/>
          </w:tcPr>
          <w:p w14:paraId="04C6A929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4542E62" w14:textId="6183019A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39" w:type="dxa"/>
            <w:vAlign w:val="bottom"/>
          </w:tcPr>
          <w:p w14:paraId="3C84510D" w14:textId="77777777" w:rsidR="004877B3" w:rsidRPr="004877B3" w:rsidRDefault="004877B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80F17C8" w14:textId="04DA81E5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6102E53" w14:textId="77777777" w:rsidR="004877B3" w:rsidRPr="004877B3" w:rsidRDefault="004877B3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35CDD163" w14:textId="0F8E817D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489</w:t>
            </w:r>
          </w:p>
        </w:tc>
      </w:tr>
      <w:tr w:rsidR="004877B3" w:rsidRPr="00C679F8" w14:paraId="2261C282" w14:textId="77777777" w:rsidTr="006F6DD5">
        <w:tc>
          <w:tcPr>
            <w:tcW w:w="3150" w:type="dxa"/>
          </w:tcPr>
          <w:p w14:paraId="2FFDC950" w14:textId="77777777" w:rsidR="004877B3" w:rsidRPr="004877B3" w:rsidRDefault="004877B3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20CD71" w14:textId="51DEEF58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43" w:type="dxa"/>
          </w:tcPr>
          <w:p w14:paraId="2376378D" w14:textId="77777777" w:rsidR="004877B3" w:rsidRPr="004877B3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093DEB5A" w14:textId="2928769D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239" w:type="dxa"/>
            <w:vAlign w:val="bottom"/>
          </w:tcPr>
          <w:p w14:paraId="277A87FB" w14:textId="77777777" w:rsidR="004877B3" w:rsidRPr="004877B3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085B9B9" w14:textId="4DB5E3C4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532B4B6" w14:textId="77777777" w:rsidR="004877B3" w:rsidRPr="004877B3" w:rsidRDefault="004877B3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654BA765" w14:textId="690A5F71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877B3" w:rsidRPr="00C679F8" w14:paraId="7825F785" w14:textId="77777777" w:rsidTr="006F6DD5">
        <w:tc>
          <w:tcPr>
            <w:tcW w:w="3150" w:type="dxa"/>
            <w:vAlign w:val="bottom"/>
          </w:tcPr>
          <w:p w14:paraId="3B8335D8" w14:textId="119047FA" w:rsidR="004877B3" w:rsidRPr="004877B3" w:rsidRDefault="004877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57483" w14:textId="549D733C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7,287</w:t>
            </w:r>
          </w:p>
        </w:tc>
        <w:tc>
          <w:tcPr>
            <w:tcW w:w="243" w:type="dxa"/>
            <w:vAlign w:val="center"/>
          </w:tcPr>
          <w:p w14:paraId="5343A5A6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6536A5E6" w14:textId="63B7DFAF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39" w:type="dxa"/>
            <w:vAlign w:val="center"/>
          </w:tcPr>
          <w:p w14:paraId="7C87452A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2956FE24" w14:textId="55EFAB2C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9608166" w14:textId="77777777" w:rsidR="004877B3" w:rsidRPr="004877B3" w:rsidRDefault="004877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0E31F" w14:textId="332B20BD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7,760</w:t>
            </w:r>
          </w:p>
        </w:tc>
      </w:tr>
      <w:tr w:rsidR="004877B3" w:rsidRPr="00C679F8" w14:paraId="5910FB12" w14:textId="77777777" w:rsidTr="006F6DD5">
        <w:tc>
          <w:tcPr>
            <w:tcW w:w="3150" w:type="dxa"/>
          </w:tcPr>
          <w:p w14:paraId="514CDDCB" w14:textId="77777777" w:rsidR="004877B3" w:rsidRPr="006F6DD5" w:rsidRDefault="004877B3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E59C00" w14:textId="77777777" w:rsidR="004877B3" w:rsidRPr="006F6DD5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14:paraId="5F9E6B03" w14:textId="77777777" w:rsidR="004877B3" w:rsidRPr="006F6DD5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5B7C4913" w14:textId="77777777" w:rsidR="004877B3" w:rsidRPr="006F6DD5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4A0C48D3" w14:textId="77777777" w:rsidR="004877B3" w:rsidRPr="006F6DD5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FD2C592" w14:textId="77777777" w:rsidR="004877B3" w:rsidRPr="006F6DD5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53F27550" w14:textId="77777777" w:rsidR="004877B3" w:rsidRPr="006F6DD5" w:rsidRDefault="004877B3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178B60E5" w14:textId="77777777" w:rsidR="004877B3" w:rsidRPr="006F6DD5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4877B3" w:rsidRPr="00C679F8" w14:paraId="0ACD471E" w14:textId="77777777" w:rsidTr="006F6DD5">
        <w:tc>
          <w:tcPr>
            <w:tcW w:w="3150" w:type="dxa"/>
            <w:vAlign w:val="bottom"/>
          </w:tcPr>
          <w:p w14:paraId="7F609203" w14:textId="6CB06AFC" w:rsidR="004877B3" w:rsidRPr="004877B3" w:rsidRDefault="004877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6CE70C8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28C96D84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527B3805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5C20F434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D5E5A3F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37B8F71B" w14:textId="77777777" w:rsidR="004877B3" w:rsidRPr="004877B3" w:rsidRDefault="004877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4DECA6F1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77B3" w:rsidRPr="00C679F8" w14:paraId="33FE55B3" w14:textId="77777777" w:rsidTr="006F6DD5">
        <w:tc>
          <w:tcPr>
            <w:tcW w:w="3150" w:type="dxa"/>
            <w:vAlign w:val="bottom"/>
          </w:tcPr>
          <w:p w14:paraId="298105F5" w14:textId="470523BB" w:rsidR="004877B3" w:rsidRPr="004877B3" w:rsidRDefault="004877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5CE50AF" w14:textId="3297FA0B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(22,443)</w:t>
            </w:r>
          </w:p>
        </w:tc>
        <w:tc>
          <w:tcPr>
            <w:tcW w:w="243" w:type="dxa"/>
          </w:tcPr>
          <w:p w14:paraId="66FA2AC1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6471E82" w14:textId="19E89320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(18,408)</w:t>
            </w:r>
          </w:p>
        </w:tc>
        <w:tc>
          <w:tcPr>
            <w:tcW w:w="239" w:type="dxa"/>
            <w:vAlign w:val="center"/>
          </w:tcPr>
          <w:p w14:paraId="116A2663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862FD90" w14:textId="604B904B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8A6726D" w14:textId="77777777" w:rsidR="004877B3" w:rsidRPr="004877B3" w:rsidRDefault="004877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648095C3" w14:textId="62AA809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(40,851)</w:t>
            </w:r>
          </w:p>
        </w:tc>
      </w:tr>
      <w:tr w:rsidR="004877B3" w:rsidRPr="00C679F8" w14:paraId="51CE86CE" w14:textId="77777777" w:rsidTr="006F6DD5">
        <w:tc>
          <w:tcPr>
            <w:tcW w:w="3150" w:type="dxa"/>
            <w:vAlign w:val="bottom"/>
          </w:tcPr>
          <w:p w14:paraId="5B25FD2C" w14:textId="4B2D3B39" w:rsidR="004877B3" w:rsidRPr="004877B3" w:rsidRDefault="004877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5B6E75CC" w14:textId="15F25F69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(29,676)</w:t>
            </w:r>
          </w:p>
        </w:tc>
        <w:tc>
          <w:tcPr>
            <w:tcW w:w="243" w:type="dxa"/>
          </w:tcPr>
          <w:p w14:paraId="37A9F3C5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0DF98C2F" w14:textId="2399B229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</w:t>
            </w:r>
            <w:r w:rsidR="006F6D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39" w:type="dxa"/>
            <w:vAlign w:val="center"/>
          </w:tcPr>
          <w:p w14:paraId="3983A2B8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E121257" w14:textId="7C701797" w:rsidR="004877B3" w:rsidRPr="004877B3" w:rsidRDefault="009C3C2C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239" w:type="dxa"/>
          </w:tcPr>
          <w:p w14:paraId="465680DA" w14:textId="77777777" w:rsidR="004877B3" w:rsidRPr="004877B3" w:rsidRDefault="004877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7F99FEBD" w14:textId="2C472C6B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(9,21</w:t>
            </w:r>
            <w:r w:rsidR="009C3C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877B3" w:rsidRPr="00C679F8" w14:paraId="62E631F0" w14:textId="77777777" w:rsidTr="006F6DD5">
        <w:tc>
          <w:tcPr>
            <w:tcW w:w="3150" w:type="dxa"/>
            <w:vAlign w:val="bottom"/>
          </w:tcPr>
          <w:p w14:paraId="20F4AD57" w14:textId="5E8F96D0" w:rsidR="004877B3" w:rsidRPr="004877B3" w:rsidRDefault="004877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AAAF7B" w14:textId="0E42ED2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01AE975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37B1D4D" w14:textId="183A8F5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(46)</w:t>
            </w:r>
          </w:p>
        </w:tc>
        <w:tc>
          <w:tcPr>
            <w:tcW w:w="239" w:type="dxa"/>
            <w:vAlign w:val="center"/>
          </w:tcPr>
          <w:p w14:paraId="251FC6C0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8462D18" w14:textId="38D22EF2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73CDA18" w14:textId="77777777" w:rsidR="004877B3" w:rsidRPr="004877B3" w:rsidRDefault="004877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0487A589" w14:textId="6A499239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(46)</w:t>
            </w:r>
          </w:p>
        </w:tc>
      </w:tr>
      <w:tr w:rsidR="004877B3" w:rsidRPr="00C679F8" w14:paraId="54F2A0C0" w14:textId="77777777" w:rsidTr="006F6DD5">
        <w:tc>
          <w:tcPr>
            <w:tcW w:w="3150" w:type="dxa"/>
            <w:vAlign w:val="bottom"/>
          </w:tcPr>
          <w:p w14:paraId="14EE4982" w14:textId="50ECAF49" w:rsidR="004877B3" w:rsidRPr="004877B3" w:rsidRDefault="004877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86C490" w14:textId="0AA4FB2F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(52,119)</w:t>
            </w:r>
          </w:p>
        </w:tc>
        <w:tc>
          <w:tcPr>
            <w:tcW w:w="243" w:type="dxa"/>
          </w:tcPr>
          <w:p w14:paraId="112F94F8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69729A99" w14:textId="598D2CA0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6F6D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39" w:type="dxa"/>
            <w:vAlign w:val="center"/>
          </w:tcPr>
          <w:p w14:paraId="6CA1DBBC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2D9BA124" w14:textId="7A1AFA1C" w:rsidR="004877B3" w:rsidRPr="004877B3" w:rsidRDefault="009C3C2C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239" w:type="dxa"/>
          </w:tcPr>
          <w:p w14:paraId="4681AA89" w14:textId="77777777" w:rsidR="004877B3" w:rsidRPr="004877B3" w:rsidRDefault="004877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8160B" w14:textId="5F9E7429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(50,10</w:t>
            </w:r>
            <w:r w:rsidR="009C3C2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877B3" w:rsidRPr="00C679F8" w14:paraId="196058EF" w14:textId="77777777" w:rsidTr="006F6DD5">
        <w:tc>
          <w:tcPr>
            <w:tcW w:w="3150" w:type="dxa"/>
          </w:tcPr>
          <w:p w14:paraId="6704B6F4" w14:textId="77777777" w:rsidR="004877B3" w:rsidRPr="004877B3" w:rsidRDefault="004877B3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EBAB06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E0CCCBC" w14:textId="77777777" w:rsidR="004877B3" w:rsidRPr="004877B3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C17340B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1346BA1" w14:textId="77777777" w:rsidR="004877B3" w:rsidRPr="004877B3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F2CB863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71AAB834" w14:textId="77777777" w:rsidR="004877B3" w:rsidRPr="004877B3" w:rsidRDefault="004877B3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D69A80A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77B3" w:rsidRPr="00C679F8" w14:paraId="54341481" w14:textId="77777777" w:rsidTr="006F6DD5">
        <w:tc>
          <w:tcPr>
            <w:tcW w:w="3150" w:type="dxa"/>
          </w:tcPr>
          <w:p w14:paraId="4E829CA2" w14:textId="73498BBF" w:rsidR="004877B3" w:rsidRPr="004877B3" w:rsidRDefault="004877B3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3BFD889" w14:textId="399250D9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(44,832)</w:t>
            </w:r>
          </w:p>
        </w:tc>
        <w:tc>
          <w:tcPr>
            <w:tcW w:w="243" w:type="dxa"/>
          </w:tcPr>
          <w:p w14:paraId="71E29F89" w14:textId="77777777" w:rsidR="004877B3" w:rsidRPr="004877B3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vAlign w:val="bottom"/>
          </w:tcPr>
          <w:p w14:paraId="1E0F4B93" w14:textId="0C627ED4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9C3C2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39" w:type="dxa"/>
            <w:vAlign w:val="bottom"/>
          </w:tcPr>
          <w:p w14:paraId="4BD3032B" w14:textId="77777777" w:rsidR="004877B3" w:rsidRPr="004877B3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6EB5897" w14:textId="6E35A973" w:rsidR="004877B3" w:rsidRPr="004877B3" w:rsidRDefault="009C3C2C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239" w:type="dxa"/>
          </w:tcPr>
          <w:p w14:paraId="3DB2A293" w14:textId="77777777" w:rsidR="004877B3" w:rsidRPr="004877B3" w:rsidRDefault="004877B3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bottom"/>
          </w:tcPr>
          <w:p w14:paraId="0913B5DA" w14:textId="611A9213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(42,34</w:t>
            </w:r>
            <w:r w:rsidR="009C3C2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877B3" w:rsidRPr="00C679F8" w14:paraId="2A3DFBDB" w14:textId="77777777" w:rsidTr="006F6DD5">
        <w:tc>
          <w:tcPr>
            <w:tcW w:w="3150" w:type="dxa"/>
          </w:tcPr>
          <w:p w14:paraId="619D62CF" w14:textId="77777777" w:rsidR="004877B3" w:rsidRPr="006F6DD5" w:rsidRDefault="004877B3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E4773D" w14:textId="77777777" w:rsidR="004877B3" w:rsidRPr="006F6DD5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14:paraId="70BF4968" w14:textId="77777777" w:rsidR="004877B3" w:rsidRPr="006F6DD5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  <w:vAlign w:val="bottom"/>
          </w:tcPr>
          <w:p w14:paraId="75700A7F" w14:textId="77777777" w:rsidR="004877B3" w:rsidRPr="006F6DD5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664FA3BE" w14:textId="77777777" w:rsidR="004877B3" w:rsidRPr="006F6DD5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17D06327" w14:textId="77777777" w:rsidR="004877B3" w:rsidRPr="006F6DD5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3078900F" w14:textId="77777777" w:rsidR="004877B3" w:rsidRPr="006F6DD5" w:rsidRDefault="004877B3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bottom"/>
          </w:tcPr>
          <w:p w14:paraId="1C3B4E77" w14:textId="77777777" w:rsidR="004877B3" w:rsidRPr="006F6DD5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4877B3" w:rsidRPr="00C679F8" w14:paraId="2BB4D58F" w14:textId="77777777" w:rsidTr="006F6DD5">
        <w:tc>
          <w:tcPr>
            <w:tcW w:w="3150" w:type="dxa"/>
            <w:vAlign w:val="bottom"/>
          </w:tcPr>
          <w:p w14:paraId="31967202" w14:textId="2AD0A566" w:rsidR="004877B3" w:rsidRPr="004877B3" w:rsidRDefault="004877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73A07A3C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6E7E42E2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CD8D84D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25EEFA16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44CA223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6AF500DD" w14:textId="77777777" w:rsidR="004877B3" w:rsidRPr="004877B3" w:rsidRDefault="004877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542F0A8E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77B3" w:rsidRPr="00C679F8" w14:paraId="5F70CAE1" w14:textId="77777777" w:rsidTr="006F6DD5">
        <w:tc>
          <w:tcPr>
            <w:tcW w:w="3150" w:type="dxa"/>
          </w:tcPr>
          <w:p w14:paraId="33CD29EB" w14:textId="65B4CC8C" w:rsidR="004877B3" w:rsidRPr="004877B3" w:rsidRDefault="004877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0CDE4C0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5CD856C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48845ABF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89A3B6A" w14:textId="77777777" w:rsidR="004877B3" w:rsidRPr="004877B3" w:rsidRDefault="004877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BCF6F61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5FF0D279" w14:textId="77777777" w:rsidR="004877B3" w:rsidRPr="004877B3" w:rsidRDefault="004877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</w:tcPr>
          <w:p w14:paraId="34C75E13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77B3" w:rsidRPr="00C679F8" w14:paraId="09B64A68" w14:textId="77777777" w:rsidTr="006F6DD5">
        <w:tc>
          <w:tcPr>
            <w:tcW w:w="3150" w:type="dxa"/>
          </w:tcPr>
          <w:p w14:paraId="4073C859" w14:textId="7AD3311F" w:rsidR="004877B3" w:rsidRPr="004877B3" w:rsidRDefault="004877B3" w:rsidP="00AF550D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4D9DB2B" w14:textId="75A2D7FA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43" w:type="dxa"/>
          </w:tcPr>
          <w:p w14:paraId="24B9DC7C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094C4F0D" w14:textId="76D3F6D2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39" w:type="dxa"/>
            <w:vAlign w:val="bottom"/>
          </w:tcPr>
          <w:p w14:paraId="4F815C92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340C002" w14:textId="7B70DF3C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12F52E" w14:textId="77777777" w:rsidR="004877B3" w:rsidRPr="004877B3" w:rsidRDefault="004877B3" w:rsidP="00AF550D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4054A121" w14:textId="5687742D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535</w:t>
            </w:r>
          </w:p>
        </w:tc>
      </w:tr>
      <w:tr w:rsidR="004877B3" w:rsidRPr="00C679F8" w14:paraId="7DD8E69D" w14:textId="77777777" w:rsidTr="006F6DD5">
        <w:tc>
          <w:tcPr>
            <w:tcW w:w="3150" w:type="dxa"/>
          </w:tcPr>
          <w:p w14:paraId="4F057C19" w14:textId="5AAB81F9" w:rsidR="004877B3" w:rsidRPr="004877B3" w:rsidRDefault="004877B3" w:rsidP="00AF550D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2076B230" w14:textId="7F4FBF4D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2,278</w:t>
            </w:r>
          </w:p>
        </w:tc>
        <w:tc>
          <w:tcPr>
            <w:tcW w:w="243" w:type="dxa"/>
          </w:tcPr>
          <w:p w14:paraId="049E8C85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1817CD1" w14:textId="6BC6AF54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39" w:type="dxa"/>
            <w:vAlign w:val="bottom"/>
          </w:tcPr>
          <w:p w14:paraId="6F9E4819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6167F10" w14:textId="0B3549CE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8155C10" w14:textId="77777777" w:rsidR="004877B3" w:rsidRPr="004877B3" w:rsidRDefault="004877B3" w:rsidP="00AF550D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06797DB9" w14:textId="0D00A1FA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2,574</w:t>
            </w:r>
          </w:p>
        </w:tc>
      </w:tr>
      <w:tr w:rsidR="004877B3" w:rsidRPr="00C679F8" w14:paraId="7F3C3CFB" w14:textId="77777777" w:rsidTr="006F6DD5">
        <w:tc>
          <w:tcPr>
            <w:tcW w:w="3150" w:type="dxa"/>
          </w:tcPr>
          <w:p w14:paraId="25E0BBE6" w14:textId="3D07FC54" w:rsidR="004877B3" w:rsidRPr="004877B3" w:rsidRDefault="004877B3" w:rsidP="00AF550D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3995353B" w14:textId="0F00F875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43" w:type="dxa"/>
          </w:tcPr>
          <w:p w14:paraId="2C27E7A2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11EE0B78" w14:textId="79770E18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(119)</w:t>
            </w:r>
          </w:p>
        </w:tc>
        <w:tc>
          <w:tcPr>
            <w:tcW w:w="239" w:type="dxa"/>
          </w:tcPr>
          <w:p w14:paraId="743AB75C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9E15C7A" w14:textId="2F96E4C1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5A569E5" w14:textId="77777777" w:rsidR="004877B3" w:rsidRPr="004877B3" w:rsidRDefault="004877B3" w:rsidP="00AF550D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</w:tcPr>
          <w:p w14:paraId="55DC4B29" w14:textId="07F0EACA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877B3" w:rsidRPr="00C679F8" w14:paraId="30237FEB" w14:textId="77777777" w:rsidTr="006F6DD5">
        <w:tc>
          <w:tcPr>
            <w:tcW w:w="3150" w:type="dxa"/>
          </w:tcPr>
          <w:p w14:paraId="08082CAB" w14:textId="77777777" w:rsidR="004877B3" w:rsidRPr="004877B3" w:rsidRDefault="004877B3" w:rsidP="00AF550D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14:paraId="2065D039" w14:textId="3CA6560B" w:rsidR="004877B3" w:rsidRPr="004877B3" w:rsidRDefault="004877B3" w:rsidP="00AF550D">
            <w:pPr>
              <w:widowControl w:val="0"/>
              <w:spacing w:line="240" w:lineRule="auto"/>
              <w:ind w:right="-646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14:paraId="28FB939A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CF1E6E8" w14:textId="565A4306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3,149</w:t>
            </w:r>
          </w:p>
        </w:tc>
        <w:tc>
          <w:tcPr>
            <w:tcW w:w="243" w:type="dxa"/>
          </w:tcPr>
          <w:p w14:paraId="67344811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BBDA2B2" w14:textId="6B207B9A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39" w:type="dxa"/>
            <w:vAlign w:val="bottom"/>
          </w:tcPr>
          <w:p w14:paraId="15175D6F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CDE0922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2C5144" w14:textId="3D1115D9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2367E82" w14:textId="77777777" w:rsidR="004877B3" w:rsidRPr="004877B3" w:rsidRDefault="004877B3" w:rsidP="00AF550D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2FA03524" w14:textId="7040FE00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3,910</w:t>
            </w:r>
          </w:p>
        </w:tc>
      </w:tr>
      <w:tr w:rsidR="004877B3" w:rsidRPr="00C679F8" w14:paraId="04B8F1DD" w14:textId="77777777" w:rsidTr="006F6DD5">
        <w:tc>
          <w:tcPr>
            <w:tcW w:w="3150" w:type="dxa"/>
          </w:tcPr>
          <w:p w14:paraId="26ECD78E" w14:textId="085D2D54" w:rsidR="004877B3" w:rsidRPr="004877B3" w:rsidRDefault="004877B3" w:rsidP="00AF550D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67161ADB" w14:textId="79A0B592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6112D35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6C002870" w14:textId="25629BE0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39" w:type="dxa"/>
            <w:vAlign w:val="bottom"/>
          </w:tcPr>
          <w:p w14:paraId="5D1C36E3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855978D" w14:textId="052B095C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A3B8FE" w14:textId="77777777" w:rsidR="004877B3" w:rsidRPr="004877B3" w:rsidRDefault="004877B3" w:rsidP="00AF550D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71FCA7A9" w14:textId="5F12D35B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</w:p>
        </w:tc>
      </w:tr>
      <w:tr w:rsidR="004877B3" w:rsidRPr="00C679F8" w14:paraId="6A19A86C" w14:textId="77777777" w:rsidTr="006F6DD5">
        <w:tc>
          <w:tcPr>
            <w:tcW w:w="3150" w:type="dxa"/>
          </w:tcPr>
          <w:p w14:paraId="55878B4F" w14:textId="5B65F8FC" w:rsidR="004877B3" w:rsidRPr="004877B3" w:rsidRDefault="004877B3" w:rsidP="00AF550D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F828B8" w14:textId="12D1EA31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43" w:type="dxa"/>
          </w:tcPr>
          <w:p w14:paraId="0A3EFE94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DB91E2D" w14:textId="43321BD8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39" w:type="dxa"/>
            <w:vAlign w:val="bottom"/>
          </w:tcPr>
          <w:p w14:paraId="31C776D8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1316A9D" w14:textId="4AD57228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FD3CBCC" w14:textId="77777777" w:rsidR="004877B3" w:rsidRPr="004877B3" w:rsidRDefault="004877B3" w:rsidP="00AF550D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0B3E24E2" w14:textId="22C0FCCE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4877B3" w:rsidRPr="00C679F8" w14:paraId="222C493E" w14:textId="77777777" w:rsidTr="006F6DD5">
        <w:tc>
          <w:tcPr>
            <w:tcW w:w="3150" w:type="dxa"/>
            <w:vAlign w:val="bottom"/>
          </w:tcPr>
          <w:p w14:paraId="63CFBCEB" w14:textId="3C44110A" w:rsidR="004877B3" w:rsidRPr="004877B3" w:rsidRDefault="004877B3" w:rsidP="00AF550D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F617B" w14:textId="537DCB20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5,812</w:t>
            </w:r>
          </w:p>
        </w:tc>
        <w:tc>
          <w:tcPr>
            <w:tcW w:w="243" w:type="dxa"/>
            <w:vAlign w:val="center"/>
          </w:tcPr>
          <w:p w14:paraId="1E9B8AEB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502D2E0A" w14:textId="725DE73E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1,475</w:t>
            </w:r>
          </w:p>
        </w:tc>
        <w:tc>
          <w:tcPr>
            <w:tcW w:w="239" w:type="dxa"/>
            <w:vAlign w:val="center"/>
          </w:tcPr>
          <w:p w14:paraId="704C1936" w14:textId="77777777" w:rsidR="004877B3" w:rsidRPr="004877B3" w:rsidRDefault="004877B3" w:rsidP="00AF5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304F1DDD" w14:textId="1F4987B9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6396F24" w14:textId="77777777" w:rsidR="004877B3" w:rsidRPr="004877B3" w:rsidRDefault="004877B3" w:rsidP="00AF550D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99956" w14:textId="0B838368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7,287</w:t>
            </w:r>
          </w:p>
        </w:tc>
      </w:tr>
      <w:tr w:rsidR="004877B3" w:rsidRPr="00C679F8" w14:paraId="3DCB9942" w14:textId="77777777" w:rsidTr="006F6DD5">
        <w:tc>
          <w:tcPr>
            <w:tcW w:w="3150" w:type="dxa"/>
          </w:tcPr>
          <w:p w14:paraId="77C9DA63" w14:textId="77777777" w:rsidR="004877B3" w:rsidRPr="004877B3" w:rsidRDefault="004877B3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CC12F6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10018BF" w14:textId="77777777" w:rsidR="004877B3" w:rsidRPr="004877B3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BC225C4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22F8388" w14:textId="77777777" w:rsidR="004877B3" w:rsidRPr="004877B3" w:rsidRDefault="004877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5841F47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48B0C3EE" w14:textId="77777777" w:rsidR="004877B3" w:rsidRPr="004877B3" w:rsidRDefault="004877B3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05952D5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064A6" w:rsidRPr="00C679F8" w14:paraId="3AA117C8" w14:textId="77777777" w:rsidTr="006F6DD5">
        <w:tc>
          <w:tcPr>
            <w:tcW w:w="3150" w:type="dxa"/>
            <w:vAlign w:val="bottom"/>
          </w:tcPr>
          <w:p w14:paraId="5D97BE1F" w14:textId="77777777" w:rsidR="004064A6" w:rsidRPr="004877B3" w:rsidRDefault="004064A6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65A40C" w14:textId="77777777" w:rsidR="004064A6" w:rsidRPr="004877B3" w:rsidRDefault="004064A6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35332B4" w14:textId="77777777" w:rsidR="004064A6" w:rsidRPr="004877B3" w:rsidRDefault="004064A6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39CD1522" w14:textId="77777777" w:rsidR="004064A6" w:rsidRPr="004877B3" w:rsidRDefault="004064A6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0BB088DB" w14:textId="77777777" w:rsidR="004064A6" w:rsidRPr="004877B3" w:rsidRDefault="004064A6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E7EE253" w14:textId="77777777" w:rsidR="004064A6" w:rsidRPr="004877B3" w:rsidRDefault="004064A6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34BD3670" w14:textId="77777777" w:rsidR="004064A6" w:rsidRPr="004877B3" w:rsidRDefault="004064A6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59DE2793" w14:textId="77777777" w:rsidR="004064A6" w:rsidRPr="004877B3" w:rsidRDefault="004064A6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77B3" w:rsidRPr="00C679F8" w14:paraId="727B1A51" w14:textId="77777777" w:rsidTr="006F6DD5">
        <w:tc>
          <w:tcPr>
            <w:tcW w:w="3150" w:type="dxa"/>
            <w:vAlign w:val="bottom"/>
          </w:tcPr>
          <w:p w14:paraId="0CA3F87F" w14:textId="445C95B2" w:rsidR="004877B3" w:rsidRPr="004877B3" w:rsidRDefault="004877B3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980C574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C23B827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15C6ECE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0213CF59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D063C35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340A3E9" w14:textId="77777777" w:rsidR="004877B3" w:rsidRPr="004877B3" w:rsidRDefault="004877B3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61DCE647" w14:textId="7777777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77B3" w:rsidRPr="00C679F8" w14:paraId="3F67AF60" w14:textId="77777777" w:rsidTr="006F6DD5">
        <w:tc>
          <w:tcPr>
            <w:tcW w:w="3150" w:type="dxa"/>
            <w:vAlign w:val="bottom"/>
          </w:tcPr>
          <w:p w14:paraId="01C39A59" w14:textId="56918877" w:rsidR="004877B3" w:rsidRPr="004877B3" w:rsidRDefault="004877B3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4804E927" w14:textId="68057ABD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(23,603)</w:t>
            </w:r>
          </w:p>
        </w:tc>
        <w:tc>
          <w:tcPr>
            <w:tcW w:w="243" w:type="dxa"/>
          </w:tcPr>
          <w:p w14:paraId="7F714612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379A2DA1" w14:textId="56FB1821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1,164</w:t>
            </w:r>
          </w:p>
        </w:tc>
        <w:tc>
          <w:tcPr>
            <w:tcW w:w="239" w:type="dxa"/>
            <w:vAlign w:val="center"/>
          </w:tcPr>
          <w:p w14:paraId="30D55487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CFA7092" w14:textId="5F3A8687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39" w:type="dxa"/>
          </w:tcPr>
          <w:p w14:paraId="6EBD6A5A" w14:textId="77777777" w:rsidR="004877B3" w:rsidRPr="004877B3" w:rsidRDefault="004877B3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73A5EC50" w14:textId="57DA726C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(22,443)</w:t>
            </w:r>
          </w:p>
        </w:tc>
      </w:tr>
      <w:tr w:rsidR="004877B3" w:rsidRPr="00C679F8" w14:paraId="6235E843" w14:textId="77777777" w:rsidTr="006F6DD5">
        <w:tc>
          <w:tcPr>
            <w:tcW w:w="3150" w:type="dxa"/>
            <w:vAlign w:val="bottom"/>
          </w:tcPr>
          <w:p w14:paraId="1DC82DA9" w14:textId="12B0B0CD" w:rsidR="004877B3" w:rsidRPr="004877B3" w:rsidRDefault="004877B3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238C7AC6" w14:textId="5C7D3430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(30,900)</w:t>
            </w:r>
          </w:p>
        </w:tc>
        <w:tc>
          <w:tcPr>
            <w:tcW w:w="243" w:type="dxa"/>
          </w:tcPr>
          <w:p w14:paraId="5F4EB141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68F2F4B6" w14:textId="452C0308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1,224</w:t>
            </w:r>
          </w:p>
        </w:tc>
        <w:tc>
          <w:tcPr>
            <w:tcW w:w="239" w:type="dxa"/>
            <w:vAlign w:val="center"/>
          </w:tcPr>
          <w:p w14:paraId="4BA2CBC0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A047917" w14:textId="77C0219C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8A64B62" w14:textId="77777777" w:rsidR="004877B3" w:rsidRPr="004877B3" w:rsidRDefault="004877B3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vAlign w:val="bottom"/>
          </w:tcPr>
          <w:p w14:paraId="7EA6DB3E" w14:textId="5C51DB4F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(29,676)</w:t>
            </w:r>
          </w:p>
        </w:tc>
      </w:tr>
      <w:tr w:rsidR="004877B3" w:rsidRPr="00C679F8" w14:paraId="32886B5B" w14:textId="77777777" w:rsidTr="006F6DD5">
        <w:tc>
          <w:tcPr>
            <w:tcW w:w="3150" w:type="dxa"/>
            <w:vAlign w:val="bottom"/>
          </w:tcPr>
          <w:p w14:paraId="45756F2D" w14:textId="6E5B3539" w:rsidR="004877B3" w:rsidRPr="004877B3" w:rsidRDefault="004877B3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36EA70" w14:textId="29902EBD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243" w:type="dxa"/>
          </w:tcPr>
          <w:p w14:paraId="66CCA367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53A582A7" w14:textId="781564B8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9" w:type="dxa"/>
            <w:vAlign w:val="center"/>
          </w:tcPr>
          <w:p w14:paraId="0F923183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C171380" w14:textId="5A640634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C541840" w14:textId="77777777" w:rsidR="004877B3" w:rsidRPr="004877B3" w:rsidRDefault="004877B3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513327BD" w14:textId="4F7824C4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877B3" w:rsidRPr="00C679F8" w14:paraId="18DA1543" w14:textId="77777777" w:rsidTr="006F6DD5">
        <w:tc>
          <w:tcPr>
            <w:tcW w:w="3150" w:type="dxa"/>
            <w:vAlign w:val="bottom"/>
          </w:tcPr>
          <w:p w14:paraId="1CA8EFBC" w14:textId="31F44E78" w:rsidR="004877B3" w:rsidRPr="004877B3" w:rsidRDefault="004877B3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01B28E" w14:textId="5244A843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(54,529)</w:t>
            </w:r>
          </w:p>
        </w:tc>
        <w:tc>
          <w:tcPr>
            <w:tcW w:w="243" w:type="dxa"/>
          </w:tcPr>
          <w:p w14:paraId="142B9EFF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687F52F5" w14:textId="7896CD98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2,414</w:t>
            </w:r>
          </w:p>
        </w:tc>
        <w:tc>
          <w:tcPr>
            <w:tcW w:w="239" w:type="dxa"/>
            <w:vAlign w:val="center"/>
          </w:tcPr>
          <w:p w14:paraId="779E754A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54CB4139" w14:textId="11AE6C13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39" w:type="dxa"/>
          </w:tcPr>
          <w:p w14:paraId="1492151B" w14:textId="77777777" w:rsidR="004877B3" w:rsidRPr="004877B3" w:rsidRDefault="004877B3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67C7" w14:textId="7CD00508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(52,119)</w:t>
            </w:r>
          </w:p>
        </w:tc>
      </w:tr>
      <w:tr w:rsidR="004877B3" w:rsidRPr="00C679F8" w14:paraId="4023523B" w14:textId="77777777" w:rsidTr="006F6DD5">
        <w:tc>
          <w:tcPr>
            <w:tcW w:w="3150" w:type="dxa"/>
          </w:tcPr>
          <w:p w14:paraId="480E6070" w14:textId="77777777" w:rsidR="004877B3" w:rsidRPr="004064A6" w:rsidRDefault="004877B3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9673C3" w14:textId="77777777" w:rsidR="004877B3" w:rsidRPr="004064A6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14:paraId="28E40032" w14:textId="77777777" w:rsidR="004877B3" w:rsidRPr="004064A6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DE83769" w14:textId="77777777" w:rsidR="004877B3" w:rsidRPr="004064A6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60A2884A" w14:textId="77777777" w:rsidR="004877B3" w:rsidRPr="004064A6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6F46ED27" w14:textId="77777777" w:rsidR="004877B3" w:rsidRPr="004064A6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0F04DEF1" w14:textId="77777777" w:rsidR="004877B3" w:rsidRPr="004064A6" w:rsidRDefault="004877B3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8E97B13" w14:textId="77777777" w:rsidR="004877B3" w:rsidRPr="004064A6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4877B3" w:rsidRPr="00C679F8" w14:paraId="1201D7C5" w14:textId="77777777" w:rsidTr="006F6DD5">
        <w:tc>
          <w:tcPr>
            <w:tcW w:w="3150" w:type="dxa"/>
          </w:tcPr>
          <w:p w14:paraId="364E257E" w14:textId="59D32C47" w:rsidR="004877B3" w:rsidRPr="004877B3" w:rsidRDefault="004877B3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7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F011E4C" w14:textId="3467CC4A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(48,717)</w:t>
            </w:r>
          </w:p>
        </w:tc>
        <w:tc>
          <w:tcPr>
            <w:tcW w:w="243" w:type="dxa"/>
          </w:tcPr>
          <w:p w14:paraId="18F44D69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vAlign w:val="bottom"/>
          </w:tcPr>
          <w:p w14:paraId="6F4A7C19" w14:textId="7806AFDF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3,889</w:t>
            </w:r>
          </w:p>
        </w:tc>
        <w:tc>
          <w:tcPr>
            <w:tcW w:w="239" w:type="dxa"/>
            <w:vAlign w:val="bottom"/>
          </w:tcPr>
          <w:p w14:paraId="1787CBD0" w14:textId="77777777" w:rsidR="004877B3" w:rsidRPr="004877B3" w:rsidRDefault="004877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1C0846AC" w14:textId="76AE2EF4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39" w:type="dxa"/>
          </w:tcPr>
          <w:p w14:paraId="048BF946" w14:textId="77777777" w:rsidR="004877B3" w:rsidRPr="004877B3" w:rsidRDefault="004877B3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bottom"/>
          </w:tcPr>
          <w:p w14:paraId="08E69C2B" w14:textId="717A3073" w:rsidR="004877B3" w:rsidRPr="004877B3" w:rsidRDefault="004877B3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77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(44,832)</w:t>
            </w:r>
          </w:p>
        </w:tc>
      </w:tr>
      <w:bookmarkEnd w:id="13"/>
    </w:tbl>
    <w:p w14:paraId="77A28238" w14:textId="77777777" w:rsidR="008D5766" w:rsidRPr="00A769F2" w:rsidRDefault="008D5766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347"/>
        <w:gridCol w:w="273"/>
        <w:gridCol w:w="1445"/>
        <w:gridCol w:w="273"/>
        <w:gridCol w:w="1258"/>
      </w:tblGrid>
      <w:tr w:rsidR="004064A6" w:rsidRPr="004064A6" w14:paraId="3DC4A7AD" w14:textId="77777777" w:rsidTr="00586AB4">
        <w:trPr>
          <w:tblHeader/>
        </w:trPr>
        <w:tc>
          <w:tcPr>
            <w:tcW w:w="2523" w:type="pct"/>
          </w:tcPr>
          <w:p w14:paraId="78B19C72" w14:textId="77777777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77" w:type="pct"/>
            <w:gridSpan w:val="5"/>
          </w:tcPr>
          <w:p w14:paraId="6E408F41" w14:textId="1F909DF5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86AB4" w:rsidRPr="007A1714" w14:paraId="4FA26B63" w14:textId="77777777" w:rsidTr="00586AB4">
        <w:trPr>
          <w:tblHeader/>
        </w:trPr>
        <w:tc>
          <w:tcPr>
            <w:tcW w:w="2523" w:type="pct"/>
          </w:tcPr>
          <w:p w14:paraId="26113DCE" w14:textId="77777777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</w:tcPr>
          <w:p w14:paraId="7E7CDC6D" w14:textId="77777777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</w:tcPr>
          <w:p w14:paraId="17214493" w14:textId="77777777" w:rsidR="004064A6" w:rsidRPr="004064A6" w:rsidRDefault="004064A6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</w:tcPr>
          <w:p w14:paraId="7250825B" w14:textId="787A2E83" w:rsidR="004064A6" w:rsidRPr="004064A6" w:rsidRDefault="004064A6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147" w:type="pct"/>
          </w:tcPr>
          <w:p w14:paraId="31596275" w14:textId="77777777" w:rsidR="004064A6" w:rsidRPr="004064A6" w:rsidRDefault="004064A6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4D22EB1C" w14:textId="77777777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586AB4" w:rsidRPr="007A1714" w14:paraId="39A25B85" w14:textId="77777777" w:rsidTr="00586AB4">
        <w:trPr>
          <w:tblHeader/>
        </w:trPr>
        <w:tc>
          <w:tcPr>
            <w:tcW w:w="2523" w:type="pct"/>
          </w:tcPr>
          <w:p w14:paraId="24FE831E" w14:textId="77777777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</w:tcPr>
          <w:p w14:paraId="52F8DAAF" w14:textId="77777777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</w:tcPr>
          <w:p w14:paraId="2FEA3BAD" w14:textId="77777777" w:rsidR="004064A6" w:rsidRPr="004064A6" w:rsidRDefault="004064A6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</w:tcPr>
          <w:p w14:paraId="480015FE" w14:textId="36D927D9" w:rsidR="004064A6" w:rsidRPr="004064A6" w:rsidRDefault="004064A6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</w:t>
            </w:r>
            <w:r w:rsidRPr="004064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4064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75174244" w14:textId="77777777" w:rsidR="004064A6" w:rsidRPr="004064A6" w:rsidRDefault="004064A6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1856164E" w14:textId="77777777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586AB4" w:rsidRPr="007A1714" w14:paraId="013334D4" w14:textId="77777777" w:rsidTr="00586AB4">
        <w:trPr>
          <w:tblHeader/>
        </w:trPr>
        <w:tc>
          <w:tcPr>
            <w:tcW w:w="2523" w:type="pct"/>
          </w:tcPr>
          <w:p w14:paraId="1A6E373A" w14:textId="77777777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</w:tcPr>
          <w:p w14:paraId="114978F3" w14:textId="77777777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7" w:type="pct"/>
          </w:tcPr>
          <w:p w14:paraId="4AB1C3B0" w14:textId="77777777" w:rsidR="004064A6" w:rsidRPr="004064A6" w:rsidRDefault="004064A6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</w:tcPr>
          <w:p w14:paraId="20AD26BC" w14:textId="43DA7943" w:rsidR="004064A6" w:rsidRPr="004064A6" w:rsidRDefault="00586AB4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7" w:type="pct"/>
          </w:tcPr>
          <w:p w14:paraId="1D06D2E6" w14:textId="77777777" w:rsidR="004064A6" w:rsidRPr="004064A6" w:rsidRDefault="004064A6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29D59148" w14:textId="77777777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586AB4" w:rsidRPr="007A1714" w14:paraId="62E699D3" w14:textId="77777777" w:rsidTr="00586AB4">
        <w:trPr>
          <w:tblHeader/>
        </w:trPr>
        <w:tc>
          <w:tcPr>
            <w:tcW w:w="2523" w:type="pct"/>
          </w:tcPr>
          <w:p w14:paraId="247E48F0" w14:textId="77777777" w:rsidR="004064A6" w:rsidRPr="004064A6" w:rsidRDefault="004064A6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726" w:type="pct"/>
          </w:tcPr>
          <w:p w14:paraId="1BC0E134" w14:textId="77777777" w:rsidR="004064A6" w:rsidRPr="004064A6" w:rsidRDefault="004064A6" w:rsidP="005B50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7" w:type="pct"/>
          </w:tcPr>
          <w:p w14:paraId="518C47D7" w14:textId="77777777" w:rsidR="004064A6" w:rsidRPr="004064A6" w:rsidRDefault="004064A6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</w:tcPr>
          <w:p w14:paraId="0DACF14A" w14:textId="77653B7F" w:rsidR="004064A6" w:rsidRPr="004064A6" w:rsidRDefault="004064A6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7" w:type="pct"/>
          </w:tcPr>
          <w:p w14:paraId="1132E054" w14:textId="77777777" w:rsidR="004064A6" w:rsidRPr="004064A6" w:rsidRDefault="004064A6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67D49F0D" w14:textId="12E78B46" w:rsidR="004064A6" w:rsidRPr="004064A6" w:rsidRDefault="004064A6" w:rsidP="005B50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064A6" w:rsidRPr="007A1714" w14:paraId="09F20776" w14:textId="77777777" w:rsidTr="00586AB4">
        <w:trPr>
          <w:tblHeader/>
        </w:trPr>
        <w:tc>
          <w:tcPr>
            <w:tcW w:w="2523" w:type="pct"/>
          </w:tcPr>
          <w:p w14:paraId="51651C41" w14:textId="77777777" w:rsidR="004064A6" w:rsidRPr="004064A6" w:rsidRDefault="004064A6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7" w:type="pct"/>
            <w:gridSpan w:val="5"/>
          </w:tcPr>
          <w:p w14:paraId="4E4A0D6E" w14:textId="152DD958" w:rsidR="004064A6" w:rsidRPr="004064A6" w:rsidRDefault="004064A6" w:rsidP="004064A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64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AB4" w:rsidRPr="007A1714" w14:paraId="1E4A4585" w14:textId="77777777" w:rsidTr="00586AB4">
        <w:tc>
          <w:tcPr>
            <w:tcW w:w="2523" w:type="pct"/>
          </w:tcPr>
          <w:p w14:paraId="6865B4D0" w14:textId="39353738" w:rsidR="004064A6" w:rsidRPr="004064A6" w:rsidRDefault="004064A6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726" w:type="pct"/>
          </w:tcPr>
          <w:p w14:paraId="20D66B80" w14:textId="77777777" w:rsidR="004064A6" w:rsidRPr="004064A6" w:rsidRDefault="004064A6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5CE6E278" w14:textId="77777777" w:rsidR="004064A6" w:rsidRPr="004064A6" w:rsidRDefault="004064A6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9" w:type="pct"/>
          </w:tcPr>
          <w:p w14:paraId="208AEEB0" w14:textId="77777777" w:rsidR="004064A6" w:rsidRPr="004064A6" w:rsidRDefault="004064A6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747EBD" w14:textId="77777777" w:rsidR="004064A6" w:rsidRPr="004064A6" w:rsidRDefault="004064A6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32F07C7" w14:textId="77777777" w:rsidR="004064A6" w:rsidRPr="004064A6" w:rsidRDefault="004064A6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86AB4" w:rsidRPr="007A1714" w14:paraId="3E8A82DF" w14:textId="77777777" w:rsidTr="00586AB4">
        <w:tc>
          <w:tcPr>
            <w:tcW w:w="2523" w:type="pct"/>
          </w:tcPr>
          <w:p w14:paraId="2259CC32" w14:textId="77777777" w:rsidR="004064A6" w:rsidRPr="004064A6" w:rsidRDefault="004064A6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6" w:type="pct"/>
          </w:tcPr>
          <w:p w14:paraId="69FB5B93" w14:textId="77777777" w:rsidR="004064A6" w:rsidRPr="004064A6" w:rsidRDefault="004064A6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6AF50631" w14:textId="77777777" w:rsidR="004064A6" w:rsidRPr="004064A6" w:rsidRDefault="004064A6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9" w:type="pct"/>
          </w:tcPr>
          <w:p w14:paraId="54FB864D" w14:textId="77777777" w:rsidR="004064A6" w:rsidRPr="004064A6" w:rsidRDefault="004064A6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A124C51" w14:textId="77777777" w:rsidR="004064A6" w:rsidRPr="004064A6" w:rsidRDefault="004064A6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2B06CA45" w14:textId="77777777" w:rsidR="004064A6" w:rsidRPr="004064A6" w:rsidRDefault="004064A6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86AB4" w:rsidRPr="007A1714" w14:paraId="2B3CE239" w14:textId="77777777" w:rsidTr="00586AB4">
        <w:tc>
          <w:tcPr>
            <w:tcW w:w="2523" w:type="pct"/>
          </w:tcPr>
          <w:p w14:paraId="62CB7BA1" w14:textId="77777777" w:rsidR="004064A6" w:rsidRPr="004064A6" w:rsidRDefault="004064A6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26" w:type="pct"/>
          </w:tcPr>
          <w:p w14:paraId="3352A86E" w14:textId="789B0A95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47" w:type="pct"/>
          </w:tcPr>
          <w:p w14:paraId="05144EBE" w14:textId="77777777" w:rsidR="004064A6" w:rsidRPr="004064A6" w:rsidRDefault="004064A6" w:rsidP="00A769F2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9" w:type="pct"/>
          </w:tcPr>
          <w:p w14:paraId="771D8D23" w14:textId="5316612B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(142)</w:t>
            </w:r>
          </w:p>
        </w:tc>
        <w:tc>
          <w:tcPr>
            <w:tcW w:w="147" w:type="pct"/>
          </w:tcPr>
          <w:p w14:paraId="1B8944E5" w14:textId="77777777" w:rsidR="004064A6" w:rsidRPr="004064A6" w:rsidRDefault="004064A6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7C24CF98" w14:textId="2A320D16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</w:tr>
      <w:tr w:rsidR="00586AB4" w:rsidRPr="007A1714" w14:paraId="4FECCA21" w14:textId="77777777" w:rsidTr="00586AB4">
        <w:trPr>
          <w:trHeight w:val="344"/>
        </w:trPr>
        <w:tc>
          <w:tcPr>
            <w:tcW w:w="2523" w:type="pct"/>
          </w:tcPr>
          <w:p w14:paraId="6F49D8A1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26" w:type="pct"/>
          </w:tcPr>
          <w:p w14:paraId="7F087E16" w14:textId="3A81C38A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3,127</w:t>
            </w:r>
          </w:p>
        </w:tc>
        <w:tc>
          <w:tcPr>
            <w:tcW w:w="147" w:type="pct"/>
          </w:tcPr>
          <w:p w14:paraId="03DA1DE3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vAlign w:val="bottom"/>
          </w:tcPr>
          <w:p w14:paraId="61B945BC" w14:textId="7C286BD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47" w:type="pct"/>
            <w:vAlign w:val="bottom"/>
          </w:tcPr>
          <w:p w14:paraId="1F3ED549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48892211" w14:textId="38D7CD69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3,857</w:t>
            </w:r>
          </w:p>
        </w:tc>
      </w:tr>
      <w:tr w:rsidR="00586AB4" w:rsidRPr="007A1714" w14:paraId="2E6B920F" w14:textId="77777777" w:rsidTr="00586AB4">
        <w:trPr>
          <w:trHeight w:val="344"/>
        </w:trPr>
        <w:tc>
          <w:tcPr>
            <w:tcW w:w="2523" w:type="pct"/>
          </w:tcPr>
          <w:p w14:paraId="235BB90A" w14:textId="339B31CE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26" w:type="pct"/>
          </w:tcPr>
          <w:p w14:paraId="10D67766" w14:textId="767D2FEE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47" w:type="pct"/>
          </w:tcPr>
          <w:p w14:paraId="0EAF3177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vAlign w:val="bottom"/>
          </w:tcPr>
          <w:p w14:paraId="7209588D" w14:textId="5AA04E02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47" w:type="pct"/>
            <w:vAlign w:val="bottom"/>
          </w:tcPr>
          <w:p w14:paraId="78D437EA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0071F25D" w14:textId="04F1F782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</w:t>
            </w:r>
          </w:p>
        </w:tc>
      </w:tr>
      <w:tr w:rsidR="00586AB4" w:rsidRPr="007A1714" w14:paraId="0386B123" w14:textId="77777777" w:rsidTr="00586AB4">
        <w:tc>
          <w:tcPr>
            <w:tcW w:w="2523" w:type="pct"/>
          </w:tcPr>
          <w:p w14:paraId="4A1339AA" w14:textId="11C0D614" w:rsidR="004064A6" w:rsidRPr="004064A6" w:rsidRDefault="004064A6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E981B41" w14:textId="3940DD9D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47" w:type="pct"/>
          </w:tcPr>
          <w:p w14:paraId="0C5A670E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033040C8" w14:textId="0E2092EA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147" w:type="pct"/>
            <w:vAlign w:val="bottom"/>
          </w:tcPr>
          <w:p w14:paraId="32E1716F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0DC96DD1" w14:textId="51B0DC4A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6AB4" w:rsidRPr="007A1714" w14:paraId="67AEDBFD" w14:textId="77777777" w:rsidTr="00586AB4">
        <w:tc>
          <w:tcPr>
            <w:tcW w:w="2523" w:type="pct"/>
          </w:tcPr>
          <w:p w14:paraId="614646C2" w14:textId="77777777" w:rsidR="004064A6" w:rsidRPr="004064A6" w:rsidRDefault="004064A6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55F69" w14:textId="379462E2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4,081</w:t>
            </w:r>
          </w:p>
        </w:tc>
        <w:tc>
          <w:tcPr>
            <w:tcW w:w="147" w:type="pct"/>
          </w:tcPr>
          <w:p w14:paraId="2EFA1E4E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96409" w14:textId="5FC5B385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47" w:type="pct"/>
            <w:vAlign w:val="bottom"/>
          </w:tcPr>
          <w:p w14:paraId="2EABD3A2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2CBBD" w14:textId="569BB864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4,848</w:t>
            </w:r>
          </w:p>
        </w:tc>
      </w:tr>
      <w:tr w:rsidR="00586AB4" w:rsidRPr="007A1714" w14:paraId="3C74663F" w14:textId="77777777" w:rsidTr="00586AB4">
        <w:trPr>
          <w:trHeight w:val="64"/>
        </w:trPr>
        <w:tc>
          <w:tcPr>
            <w:tcW w:w="2523" w:type="pct"/>
          </w:tcPr>
          <w:p w14:paraId="3A3A59F1" w14:textId="77777777" w:rsidR="004064A6" w:rsidRPr="00586AB4" w:rsidRDefault="004064A6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6B995501" w14:textId="77777777" w:rsidR="004064A6" w:rsidRPr="00586AB4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</w:tcPr>
          <w:p w14:paraId="745EFB20" w14:textId="77777777" w:rsidR="004064A6" w:rsidRPr="00586AB4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14:paraId="7AD4ECE3" w14:textId="77777777" w:rsidR="004064A6" w:rsidRPr="00586AB4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5DEC5C9" w14:textId="77777777" w:rsidR="004064A6" w:rsidRPr="00586AB4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E56A13C" w14:textId="77777777" w:rsidR="004064A6" w:rsidRPr="00586AB4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6AB4" w:rsidRPr="007A1714" w14:paraId="183503DC" w14:textId="77777777" w:rsidTr="00586AB4">
        <w:tc>
          <w:tcPr>
            <w:tcW w:w="2523" w:type="pct"/>
          </w:tcPr>
          <w:p w14:paraId="5883447E" w14:textId="77777777" w:rsidR="004064A6" w:rsidRPr="004064A6" w:rsidRDefault="004064A6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6" w:type="pct"/>
            <w:vAlign w:val="bottom"/>
          </w:tcPr>
          <w:p w14:paraId="3EE78C29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3F8DA6F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vAlign w:val="bottom"/>
          </w:tcPr>
          <w:p w14:paraId="0CE0B07D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097D28B6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218F7981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6AB4" w:rsidRPr="007A1714" w14:paraId="6C657DB8" w14:textId="77777777" w:rsidTr="00586AB4">
        <w:tc>
          <w:tcPr>
            <w:tcW w:w="2523" w:type="pct"/>
          </w:tcPr>
          <w:p w14:paraId="44E1D907" w14:textId="2DE16F18" w:rsidR="004064A6" w:rsidRPr="004064A6" w:rsidRDefault="004064A6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274FADAC" w14:textId="52A23CCF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6C667F1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748E54D3" w14:textId="65999543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147" w:type="pct"/>
            <w:vAlign w:val="bottom"/>
          </w:tcPr>
          <w:p w14:paraId="4D4D72B9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2F370271" w14:textId="6F4F58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(36)</w:t>
            </w:r>
          </w:p>
        </w:tc>
      </w:tr>
      <w:tr w:rsidR="00586AB4" w:rsidRPr="007A1714" w14:paraId="17A5057F" w14:textId="77777777" w:rsidTr="00586AB4">
        <w:tc>
          <w:tcPr>
            <w:tcW w:w="2523" w:type="pct"/>
          </w:tcPr>
          <w:p w14:paraId="0C94DF6D" w14:textId="77777777" w:rsidR="004064A6" w:rsidRPr="004064A6" w:rsidRDefault="004064A6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C1B82" w14:textId="33FCD952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4,081</w:t>
            </w:r>
          </w:p>
        </w:tc>
        <w:tc>
          <w:tcPr>
            <w:tcW w:w="147" w:type="pct"/>
          </w:tcPr>
          <w:p w14:paraId="70C82BEE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double" w:sz="4" w:space="0" w:color="auto"/>
            </w:tcBorders>
            <w:vAlign w:val="bottom"/>
          </w:tcPr>
          <w:p w14:paraId="4A4A4445" w14:textId="496B4AAA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47" w:type="pct"/>
            <w:vAlign w:val="bottom"/>
          </w:tcPr>
          <w:p w14:paraId="031B5737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vAlign w:val="bottom"/>
          </w:tcPr>
          <w:p w14:paraId="4AED961F" w14:textId="6974F9FA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4,812</w:t>
            </w:r>
          </w:p>
        </w:tc>
      </w:tr>
      <w:tr w:rsidR="00586AB4" w:rsidRPr="007A1714" w14:paraId="1527436D" w14:textId="77777777" w:rsidTr="00586AB4">
        <w:tc>
          <w:tcPr>
            <w:tcW w:w="2523" w:type="pct"/>
          </w:tcPr>
          <w:p w14:paraId="30D0A8A3" w14:textId="77777777" w:rsidR="004064A6" w:rsidRPr="004064A6" w:rsidRDefault="004064A6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  <w:vAlign w:val="bottom"/>
          </w:tcPr>
          <w:p w14:paraId="4FE24457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6649041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double" w:sz="4" w:space="0" w:color="auto"/>
            </w:tcBorders>
            <w:vAlign w:val="bottom"/>
          </w:tcPr>
          <w:p w14:paraId="4AFECE80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C520D58" w14:textId="77777777" w:rsidR="004064A6" w:rsidRPr="004064A6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vAlign w:val="bottom"/>
          </w:tcPr>
          <w:p w14:paraId="52D6CA99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6AB4" w:rsidRPr="007A1714" w14:paraId="426AB753" w14:textId="77777777" w:rsidTr="00586AB4">
        <w:tc>
          <w:tcPr>
            <w:tcW w:w="2523" w:type="pct"/>
          </w:tcPr>
          <w:p w14:paraId="1E525908" w14:textId="7A990F76" w:rsidR="004064A6" w:rsidRPr="004064A6" w:rsidRDefault="004064A6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2563</w:t>
            </w:r>
          </w:p>
        </w:tc>
        <w:tc>
          <w:tcPr>
            <w:tcW w:w="726" w:type="pct"/>
          </w:tcPr>
          <w:p w14:paraId="582E56BB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4C22113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</w:tcPr>
          <w:p w14:paraId="267B80EA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C2E4B94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47166D44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6AB4" w:rsidRPr="007A1714" w14:paraId="0A2E950F" w14:textId="77777777" w:rsidTr="00586AB4">
        <w:tc>
          <w:tcPr>
            <w:tcW w:w="2523" w:type="pct"/>
          </w:tcPr>
          <w:p w14:paraId="1307BB07" w14:textId="74B15241" w:rsidR="004064A6" w:rsidRPr="004064A6" w:rsidRDefault="004064A6" w:rsidP="00025307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6" w:type="pct"/>
          </w:tcPr>
          <w:p w14:paraId="2A9EC726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666"/>
                <w:tab w:val="decimal" w:pos="105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284ABAD9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9" w:type="pct"/>
          </w:tcPr>
          <w:p w14:paraId="55EED998" w14:textId="77777777" w:rsidR="004064A6" w:rsidRPr="004064A6" w:rsidRDefault="004064A6" w:rsidP="00586A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1D082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7D38E177" w14:textId="77777777" w:rsidR="004064A6" w:rsidRPr="004064A6" w:rsidRDefault="004064A6" w:rsidP="00586A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86AB4" w:rsidRPr="007A1714" w14:paraId="3A9C5CFB" w14:textId="77777777" w:rsidTr="00586AB4">
        <w:tc>
          <w:tcPr>
            <w:tcW w:w="2523" w:type="pct"/>
          </w:tcPr>
          <w:p w14:paraId="3819199F" w14:textId="072C66AD" w:rsidR="004064A6" w:rsidRPr="004064A6" w:rsidRDefault="004064A6" w:rsidP="00025307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26" w:type="pct"/>
          </w:tcPr>
          <w:p w14:paraId="35F8B2F1" w14:textId="385608F4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147" w:type="pct"/>
          </w:tcPr>
          <w:p w14:paraId="20F59AA6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</w:tcPr>
          <w:p w14:paraId="093A96A5" w14:textId="0729828B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47" w:type="pct"/>
          </w:tcPr>
          <w:p w14:paraId="46C09621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654C4913" w14:textId="1B1BC560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</w:tr>
      <w:tr w:rsidR="00586AB4" w:rsidRPr="007A1714" w14:paraId="2CE054BB" w14:textId="77777777" w:rsidTr="00586AB4">
        <w:tc>
          <w:tcPr>
            <w:tcW w:w="2523" w:type="pct"/>
          </w:tcPr>
          <w:p w14:paraId="1BA7E56C" w14:textId="3DC195E0" w:rsidR="004064A6" w:rsidRPr="004064A6" w:rsidRDefault="004064A6" w:rsidP="00025307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26" w:type="pct"/>
          </w:tcPr>
          <w:p w14:paraId="13192AB7" w14:textId="725445D4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147" w:type="pct"/>
          </w:tcPr>
          <w:p w14:paraId="47887716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</w:tcPr>
          <w:p w14:paraId="594D6134" w14:textId="169509F4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</w:rPr>
              <w:t>(119)</w:t>
            </w:r>
          </w:p>
        </w:tc>
        <w:tc>
          <w:tcPr>
            <w:tcW w:w="147" w:type="pct"/>
          </w:tcPr>
          <w:p w14:paraId="646318C6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48BA4470" w14:textId="0AD19B12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6AB4" w:rsidRPr="007A1714" w14:paraId="08C0FB14" w14:textId="77777777" w:rsidTr="00586AB4">
        <w:tc>
          <w:tcPr>
            <w:tcW w:w="2523" w:type="pct"/>
          </w:tcPr>
          <w:p w14:paraId="351F4DD2" w14:textId="1AFC3570" w:rsidR="004064A6" w:rsidRPr="004064A6" w:rsidRDefault="004064A6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26" w:type="pct"/>
          </w:tcPr>
          <w:p w14:paraId="0CF93A7F" w14:textId="477F5614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2,445</w:t>
            </w:r>
          </w:p>
        </w:tc>
        <w:tc>
          <w:tcPr>
            <w:tcW w:w="147" w:type="pct"/>
          </w:tcPr>
          <w:p w14:paraId="5045DF5F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vAlign w:val="bottom"/>
          </w:tcPr>
          <w:p w14:paraId="2397130F" w14:textId="1AE5A872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147" w:type="pct"/>
            <w:vAlign w:val="bottom"/>
          </w:tcPr>
          <w:p w14:paraId="1C12B967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155F6C0D" w14:textId="3147F58C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3,127</w:t>
            </w:r>
          </w:p>
        </w:tc>
      </w:tr>
      <w:tr w:rsidR="00586AB4" w:rsidRPr="007A1714" w14:paraId="391A9D6B" w14:textId="77777777" w:rsidTr="00586AB4">
        <w:tc>
          <w:tcPr>
            <w:tcW w:w="2523" w:type="pct"/>
          </w:tcPr>
          <w:p w14:paraId="575C2E7C" w14:textId="30A3CF8E" w:rsidR="004064A6" w:rsidRPr="004064A6" w:rsidRDefault="004064A6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26" w:type="pct"/>
          </w:tcPr>
          <w:p w14:paraId="06703620" w14:textId="175E504F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D90C65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vAlign w:val="bottom"/>
          </w:tcPr>
          <w:p w14:paraId="36BD3CF5" w14:textId="183B9263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47" w:type="pct"/>
            <w:vAlign w:val="bottom"/>
          </w:tcPr>
          <w:p w14:paraId="6F6EEBA3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0D52B5F1" w14:textId="796BCE93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</w:tr>
      <w:tr w:rsidR="00586AB4" w:rsidRPr="007A1714" w14:paraId="302DFD92" w14:textId="77777777" w:rsidTr="00586AB4">
        <w:tc>
          <w:tcPr>
            <w:tcW w:w="2523" w:type="pct"/>
          </w:tcPr>
          <w:p w14:paraId="6E6CE543" w14:textId="46CDCA0F" w:rsidR="004064A6" w:rsidRPr="004064A6" w:rsidRDefault="004064A6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62A4219D" w14:textId="6BDC9693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DAA81FD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2149ADB7" w14:textId="1C8457C1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47" w:type="pct"/>
            <w:vAlign w:val="bottom"/>
          </w:tcPr>
          <w:p w14:paraId="3B05926E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5FCF5648" w14:textId="62745FDE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</w:tr>
      <w:tr w:rsidR="00586AB4" w:rsidRPr="007A1714" w14:paraId="75F4C54A" w14:textId="77777777" w:rsidTr="00586AB4">
        <w:tc>
          <w:tcPr>
            <w:tcW w:w="2523" w:type="pct"/>
          </w:tcPr>
          <w:p w14:paraId="6F6595B7" w14:textId="6C462509" w:rsidR="004064A6" w:rsidRPr="004064A6" w:rsidRDefault="004064A6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D78DB" w14:textId="76C742F2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3,025</w:t>
            </w:r>
          </w:p>
        </w:tc>
        <w:tc>
          <w:tcPr>
            <w:tcW w:w="147" w:type="pct"/>
          </w:tcPr>
          <w:p w14:paraId="16822847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FE08C" w14:textId="6889733A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147" w:type="pct"/>
            <w:vAlign w:val="bottom"/>
          </w:tcPr>
          <w:p w14:paraId="3A1AD365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CA64E" w14:textId="1B851BDE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4,081</w:t>
            </w:r>
          </w:p>
        </w:tc>
      </w:tr>
      <w:tr w:rsidR="00586AB4" w:rsidRPr="007A1714" w14:paraId="1AA8B100" w14:textId="77777777" w:rsidTr="00586AB4">
        <w:tc>
          <w:tcPr>
            <w:tcW w:w="2523" w:type="pct"/>
            <w:vAlign w:val="bottom"/>
          </w:tcPr>
          <w:p w14:paraId="09B9AEB2" w14:textId="77777777" w:rsidR="004064A6" w:rsidRPr="00586AB4" w:rsidRDefault="004064A6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36F8CA0" w14:textId="77777777" w:rsidR="004064A6" w:rsidRPr="00586AB4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14:paraId="5972A52C" w14:textId="77777777" w:rsidR="004064A6" w:rsidRPr="00586AB4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</w:tcPr>
          <w:p w14:paraId="1E377B07" w14:textId="77777777" w:rsidR="004064A6" w:rsidRPr="00586AB4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14:paraId="33A93337" w14:textId="77777777" w:rsidR="004064A6" w:rsidRPr="00586AB4" w:rsidRDefault="004064A6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7D1E9E37" w14:textId="77777777" w:rsidR="004064A6" w:rsidRPr="00586AB4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6AB4" w:rsidRPr="007A1714" w14:paraId="77A9F77E" w14:textId="77777777" w:rsidTr="00586AB4">
        <w:tc>
          <w:tcPr>
            <w:tcW w:w="2523" w:type="pct"/>
          </w:tcPr>
          <w:p w14:paraId="20C794CF" w14:textId="2E76839B" w:rsidR="004064A6" w:rsidRPr="004064A6" w:rsidRDefault="004064A6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6" w:type="pct"/>
            <w:vAlign w:val="bottom"/>
          </w:tcPr>
          <w:p w14:paraId="23A48F09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B100AD5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vAlign w:val="bottom"/>
          </w:tcPr>
          <w:p w14:paraId="317C80EB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79334905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3F854B63" w14:textId="77777777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6AB4" w:rsidRPr="007A1714" w14:paraId="7A2E6DA0" w14:textId="77777777" w:rsidTr="00586AB4">
        <w:tc>
          <w:tcPr>
            <w:tcW w:w="2523" w:type="pct"/>
          </w:tcPr>
          <w:p w14:paraId="4CB03A48" w14:textId="072936A8" w:rsidR="004064A6" w:rsidRPr="004064A6" w:rsidRDefault="004064A6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FB8B2DA" w14:textId="6BE663B5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147" w:type="pct"/>
          </w:tcPr>
          <w:p w14:paraId="0BB20EBE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48EC55AE" w14:textId="191489DB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47" w:type="pct"/>
            <w:vAlign w:val="bottom"/>
          </w:tcPr>
          <w:p w14:paraId="728EBC01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68CF77A9" w14:textId="6BB3A196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6AB4" w:rsidRPr="007A1714" w14:paraId="1D60471C" w14:textId="77777777" w:rsidTr="00586AB4">
        <w:tc>
          <w:tcPr>
            <w:tcW w:w="2523" w:type="pct"/>
          </w:tcPr>
          <w:p w14:paraId="2E5144EA" w14:textId="04B77FE6" w:rsidR="004064A6" w:rsidRPr="004064A6" w:rsidRDefault="004064A6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D922E" w14:textId="6AE0E9A2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2,999</w:t>
            </w:r>
          </w:p>
        </w:tc>
        <w:tc>
          <w:tcPr>
            <w:tcW w:w="147" w:type="pct"/>
          </w:tcPr>
          <w:p w14:paraId="2F6DF25C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792CF" w14:textId="4D440C51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1,082</w:t>
            </w:r>
          </w:p>
        </w:tc>
        <w:tc>
          <w:tcPr>
            <w:tcW w:w="147" w:type="pct"/>
            <w:vAlign w:val="bottom"/>
          </w:tcPr>
          <w:p w14:paraId="0AA784EB" w14:textId="77777777" w:rsidR="004064A6" w:rsidRPr="004064A6" w:rsidRDefault="004064A6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2D8B4" w14:textId="49AA88FD" w:rsidR="004064A6" w:rsidRPr="004064A6" w:rsidRDefault="004064A6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4,081</w:t>
            </w:r>
          </w:p>
        </w:tc>
      </w:tr>
    </w:tbl>
    <w:p w14:paraId="13B03F00" w14:textId="76C523B6" w:rsidR="00586AB4" w:rsidRDefault="008D42F8" w:rsidP="00193F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bookmarkEnd w:id="12"/>
    <w:p w14:paraId="1A8BB93C" w14:textId="3AA094C5" w:rsidR="00EF3FE4" w:rsidRPr="00710027" w:rsidRDefault="0055569D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10027">
        <w:rPr>
          <w:rFonts w:ascii="Angsana New" w:hAnsi="Angsana New"/>
          <w:sz w:val="30"/>
          <w:szCs w:val="30"/>
          <w:u w:val="none"/>
          <w:cs/>
          <w:lang w:val="en-US"/>
        </w:rPr>
        <w:t>กำไรต่อหุ้นขั้นพื้นฐาน</w:t>
      </w:r>
    </w:p>
    <w:p w14:paraId="0CDF91B0" w14:textId="77E4C8BA" w:rsidR="005406E2" w:rsidRPr="00207977" w:rsidRDefault="005406E2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EF585D4" w14:textId="39D6F2AA" w:rsidR="005406E2" w:rsidRPr="0097159E" w:rsidRDefault="005406E2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06E2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617310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1731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608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61731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17310">
        <w:rPr>
          <w:rFonts w:ascii="Angsana New" w:hAnsi="Angsana New"/>
          <w:sz w:val="30"/>
          <w:szCs w:val="30"/>
          <w:cs/>
        </w:rPr>
        <w:t xml:space="preserve"> </w:t>
      </w:r>
      <w:r w:rsidR="00502467">
        <w:rPr>
          <w:rFonts w:ascii="Angsana New" w:hAnsi="Angsana New"/>
          <w:sz w:val="30"/>
          <w:szCs w:val="30"/>
        </w:rPr>
        <w:t xml:space="preserve">2564 </w:t>
      </w:r>
      <w:r w:rsidR="00502467">
        <w:rPr>
          <w:rFonts w:ascii="Angsana New" w:hAnsi="Angsana New" w:hint="cs"/>
          <w:sz w:val="30"/>
          <w:szCs w:val="30"/>
          <w:cs/>
        </w:rPr>
        <w:t xml:space="preserve">และ </w:t>
      </w:r>
      <w:r w:rsidR="00502467">
        <w:rPr>
          <w:rFonts w:ascii="Angsana New" w:hAnsi="Angsana New"/>
          <w:sz w:val="30"/>
          <w:szCs w:val="30"/>
        </w:rPr>
        <w:t xml:space="preserve">2563 </w:t>
      </w:r>
      <w:r w:rsidRPr="005406E2">
        <w:rPr>
          <w:rFonts w:ascii="Angsana New" w:hAnsi="Angsana New"/>
          <w:sz w:val="30"/>
          <w:szCs w:val="30"/>
          <w:cs/>
        </w:rPr>
        <w:t>คำนวณจากกำไรสำหรับ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406E2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 และจำนวนหุ้นสามัญที่ออกจำหน่ายแล้วในระหว่าง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406E2">
        <w:rPr>
          <w:rFonts w:ascii="Angsana New" w:hAnsi="Angsana New"/>
          <w:sz w:val="30"/>
          <w:szCs w:val="30"/>
          <w:cs/>
        </w:rPr>
        <w:t xml:space="preserve"> โดยได้ปรับปรุงจำนวนหุ้นสามัญที่เปลี่ยนแปลงจากการเพิ่มทุนโดยการออกหุ้นปันผล ในการคำนวณกำไรต่อหุ้นของทุก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406E2">
        <w:rPr>
          <w:rFonts w:ascii="Angsana New" w:hAnsi="Angsana New"/>
          <w:sz w:val="30"/>
          <w:szCs w:val="30"/>
          <w:cs/>
        </w:rPr>
        <w:t>ที่แสดงเปรียบเทียบ โดยถือเสมือนว่าได้มีการออกหุ้นปันผลดังกล่าวตั้งแต่วันเริ่มต้นของ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406E2">
        <w:rPr>
          <w:rFonts w:ascii="Angsana New" w:hAnsi="Angsana New"/>
          <w:sz w:val="30"/>
          <w:szCs w:val="30"/>
          <w:cs/>
        </w:rPr>
        <w:t>แรกที่เสนอรายงานและปรับปรุงผลกระทบจากการออกหุ้นเพิ่มทุนแบบมอบอำนาจทั่วไปแก่บุคคลในวงจำกัดในการคำนวณกำไรต่อหุ้นของ</w:t>
      </w:r>
      <w:r w:rsidR="005360F9">
        <w:rPr>
          <w:rFonts w:ascii="Angsana New" w:hAnsi="Angsana New" w:hint="cs"/>
          <w:sz w:val="30"/>
          <w:szCs w:val="30"/>
          <w:cs/>
        </w:rPr>
        <w:t>ปี</w:t>
      </w:r>
      <w:r w:rsidRPr="005406E2">
        <w:rPr>
          <w:rFonts w:ascii="Angsana New" w:hAnsi="Angsana New"/>
          <w:sz w:val="30"/>
          <w:szCs w:val="30"/>
          <w:cs/>
        </w:rPr>
        <w:t>ปัจจุบันตามที่ได้กล่าวไว้ในหมายเหตุ</w:t>
      </w:r>
      <w:r w:rsidRPr="00764870">
        <w:rPr>
          <w:rFonts w:ascii="Angsana New" w:hAnsi="Angsana New"/>
          <w:sz w:val="30"/>
          <w:szCs w:val="30"/>
          <w:cs/>
        </w:rPr>
        <w:t xml:space="preserve">ข้อ </w:t>
      </w:r>
      <w:r w:rsidRPr="00764870">
        <w:rPr>
          <w:rFonts w:ascii="Angsana New" w:hAnsi="Angsana New"/>
          <w:sz w:val="30"/>
          <w:szCs w:val="30"/>
        </w:rPr>
        <w:t>1</w:t>
      </w:r>
      <w:r w:rsidR="00764870" w:rsidRPr="00764870">
        <w:rPr>
          <w:rFonts w:ascii="Angsana New" w:hAnsi="Angsana New"/>
          <w:sz w:val="30"/>
          <w:szCs w:val="30"/>
        </w:rPr>
        <w:t>4</w:t>
      </w:r>
      <w:r w:rsidRPr="00764870">
        <w:rPr>
          <w:rFonts w:ascii="Angsana New" w:hAnsi="Angsana New"/>
          <w:sz w:val="30"/>
          <w:szCs w:val="30"/>
        </w:rPr>
        <w:t xml:space="preserve"> </w:t>
      </w:r>
      <w:r w:rsidRPr="00764870">
        <w:rPr>
          <w:rFonts w:ascii="Angsana New" w:hAnsi="Angsana New"/>
          <w:sz w:val="30"/>
          <w:szCs w:val="30"/>
          <w:cs/>
        </w:rPr>
        <w:t xml:space="preserve">และ </w:t>
      </w:r>
      <w:r w:rsidRPr="00764870">
        <w:rPr>
          <w:rFonts w:ascii="Angsana New" w:hAnsi="Angsana New"/>
          <w:sz w:val="30"/>
          <w:szCs w:val="30"/>
        </w:rPr>
        <w:t>2</w:t>
      </w:r>
      <w:r w:rsidR="00764870" w:rsidRPr="00764870">
        <w:rPr>
          <w:rFonts w:ascii="Angsana New" w:hAnsi="Angsana New"/>
          <w:sz w:val="30"/>
          <w:szCs w:val="30"/>
        </w:rPr>
        <w:t>0</w:t>
      </w:r>
      <w:r w:rsidRPr="00764870">
        <w:rPr>
          <w:rFonts w:ascii="Angsana New" w:hAnsi="Angsana New"/>
          <w:sz w:val="30"/>
          <w:szCs w:val="30"/>
        </w:rPr>
        <w:t xml:space="preserve"> </w:t>
      </w:r>
      <w:r w:rsidRPr="00764870">
        <w:rPr>
          <w:rFonts w:ascii="Angsana New" w:hAnsi="Angsana New"/>
          <w:sz w:val="30"/>
          <w:szCs w:val="30"/>
          <w:cs/>
        </w:rPr>
        <w:t>โดย</w:t>
      </w:r>
      <w:r w:rsidRPr="005406E2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p w14:paraId="6D69EB5F" w14:textId="5766B44A" w:rsidR="0067174F" w:rsidRDefault="0067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89"/>
        <w:gridCol w:w="256"/>
        <w:gridCol w:w="1174"/>
        <w:gridCol w:w="262"/>
        <w:gridCol w:w="1180"/>
        <w:gridCol w:w="260"/>
        <w:gridCol w:w="1178"/>
      </w:tblGrid>
      <w:tr w:rsidR="005406E2" w:rsidRPr="00AA7991" w14:paraId="4EF5C197" w14:textId="77777777" w:rsidTr="003A602B">
        <w:trPr>
          <w:tblHeader/>
        </w:trPr>
        <w:tc>
          <w:tcPr>
            <w:tcW w:w="2036" w:type="pct"/>
          </w:tcPr>
          <w:p w14:paraId="27FE5A09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63D0C051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5A6ED457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68D5038A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406E2" w:rsidRPr="00AA7991" w14:paraId="502FA744" w14:textId="77777777" w:rsidTr="003A602B">
        <w:trPr>
          <w:tblHeader/>
        </w:trPr>
        <w:tc>
          <w:tcPr>
            <w:tcW w:w="2036" w:type="pct"/>
          </w:tcPr>
          <w:p w14:paraId="45108C61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6E64CDE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A799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6C1F9C24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3B5F376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4649BC60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5CC85CB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A799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62358B32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B29DDD2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406E2" w:rsidRPr="00AA7991" w14:paraId="16CACC18" w14:textId="77777777" w:rsidTr="003A602B">
        <w:trPr>
          <w:tblHeader/>
        </w:trPr>
        <w:tc>
          <w:tcPr>
            <w:tcW w:w="2036" w:type="pct"/>
          </w:tcPr>
          <w:p w14:paraId="4F30BDB5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14:paraId="1BEAB913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406E2" w:rsidRPr="00B36D11" w14:paraId="134FBB05" w14:textId="77777777" w:rsidTr="003A602B">
        <w:trPr>
          <w:trHeight w:val="362"/>
        </w:trPr>
        <w:tc>
          <w:tcPr>
            <w:tcW w:w="2036" w:type="pct"/>
          </w:tcPr>
          <w:p w14:paraId="510FC3AE" w14:textId="77777777" w:rsidR="005406E2" w:rsidRPr="00B36D11" w:rsidRDefault="005406E2" w:rsidP="003A60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64D2D8F4" w14:textId="018CEFBC" w:rsidR="005406E2" w:rsidRPr="00B36D11" w:rsidRDefault="001B725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81,527</w:t>
            </w:r>
          </w:p>
        </w:tc>
        <w:tc>
          <w:tcPr>
            <w:tcW w:w="138" w:type="pct"/>
            <w:vAlign w:val="bottom"/>
          </w:tcPr>
          <w:p w14:paraId="07D9F451" w14:textId="77777777" w:rsidR="005406E2" w:rsidRPr="00B36D1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4F7E7B93" w14:textId="38DBC119" w:rsidR="005406E2" w:rsidRPr="00B36D1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89,307</w:t>
            </w:r>
          </w:p>
        </w:tc>
        <w:tc>
          <w:tcPr>
            <w:tcW w:w="141" w:type="pct"/>
            <w:vAlign w:val="bottom"/>
          </w:tcPr>
          <w:p w14:paraId="4257A06D" w14:textId="77777777" w:rsidR="005406E2" w:rsidRPr="00B36D1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36B25043" w14:textId="5D41FD2C" w:rsidR="005406E2" w:rsidRPr="00B36D1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384,698</w:t>
            </w:r>
          </w:p>
        </w:tc>
        <w:tc>
          <w:tcPr>
            <w:tcW w:w="140" w:type="pct"/>
            <w:vAlign w:val="bottom"/>
          </w:tcPr>
          <w:p w14:paraId="71BDEBEF" w14:textId="77777777" w:rsidR="005406E2" w:rsidRPr="00B36D1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vAlign w:val="bottom"/>
          </w:tcPr>
          <w:p w14:paraId="1E11289C" w14:textId="5A02DA7A" w:rsidR="005406E2" w:rsidRPr="00B36D11" w:rsidRDefault="000513AE" w:rsidP="0054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103,497</w:t>
            </w:r>
          </w:p>
        </w:tc>
      </w:tr>
      <w:tr w:rsidR="005406E2" w:rsidRPr="00B36D11" w14:paraId="1054A40E" w14:textId="77777777" w:rsidTr="003A602B">
        <w:tc>
          <w:tcPr>
            <w:tcW w:w="2036" w:type="pct"/>
          </w:tcPr>
          <w:p w14:paraId="74C67A31" w14:textId="77777777" w:rsidR="005406E2" w:rsidRPr="009E0FFC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4A9FA9" w14:textId="77777777" w:rsidR="005406E2" w:rsidRPr="009E0FFC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2DC0BF5" w14:textId="77777777" w:rsidR="005406E2" w:rsidRPr="009E0FFC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C38FB2" w14:textId="77777777" w:rsidR="005406E2" w:rsidRPr="009E0FFC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F6C6366" w14:textId="77777777" w:rsidR="005406E2" w:rsidRPr="009E0FFC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2E21B0" w14:textId="77777777" w:rsidR="005406E2" w:rsidRPr="009E0FFC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00CF2A7E" w14:textId="77777777" w:rsidR="005406E2" w:rsidRPr="009E0FFC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9DD72D" w14:textId="77777777" w:rsidR="005406E2" w:rsidRPr="009E0FFC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06E2" w:rsidRPr="00AA7991" w14:paraId="6871E26B" w14:textId="77777777" w:rsidTr="003A602B">
        <w:tc>
          <w:tcPr>
            <w:tcW w:w="2036" w:type="pct"/>
          </w:tcPr>
          <w:p w14:paraId="1A266FBD" w14:textId="7038042A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A7991">
              <w:rPr>
                <w:rFonts w:ascii="Angsana New" w:hAnsi="Angsana New"/>
                <w:sz w:val="30"/>
                <w:szCs w:val="30"/>
              </w:rPr>
              <w:t>1</w:t>
            </w: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F995BCC" w14:textId="5F9F76A2" w:rsidR="005406E2" w:rsidRPr="00AA7991" w:rsidRDefault="001B725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96370CC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6EB0F70" w14:textId="3CBF84E4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2BC008D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16DD1EE" w14:textId="36C4F07E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D1B4D7C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4B787D76" w14:textId="19BEB01C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</w:tr>
      <w:tr w:rsidR="005406E2" w:rsidRPr="00AA7991" w14:paraId="070D0BB5" w14:textId="77777777" w:rsidTr="003A602B">
        <w:tc>
          <w:tcPr>
            <w:tcW w:w="2036" w:type="pct"/>
          </w:tcPr>
          <w:p w14:paraId="740818CE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C934A" w14:textId="569DCF95" w:rsidR="005406E2" w:rsidRPr="00AA7991" w:rsidRDefault="005F6DDF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15,726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89B72D8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1B722" w14:textId="1A59E2B7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2B9E7F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C2D74" w14:textId="2C3FDB9E" w:rsidR="005406E2" w:rsidRPr="00AA7991" w:rsidRDefault="005F6DDF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15,726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4188147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434DF" w14:textId="4376DD24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06E2" w:rsidRPr="00AA7991" w14:paraId="61AFE20E" w14:textId="77777777" w:rsidTr="003A602B">
        <w:tc>
          <w:tcPr>
            <w:tcW w:w="2036" w:type="pct"/>
          </w:tcPr>
          <w:p w14:paraId="1A86D72D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9AA92" w14:textId="4354A7C3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F6DDF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F6DDF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21178FC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B1C23" w14:textId="169D6DF7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429,998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9533439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72973" w14:textId="61872339" w:rsidR="005406E2" w:rsidRPr="00AA7991" w:rsidRDefault="005F6DDF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445,724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5CE0A34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A3640" w14:textId="49BD7A55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429,998</w:t>
            </w:r>
          </w:p>
        </w:tc>
      </w:tr>
      <w:tr w:rsidR="005406E2" w:rsidRPr="00AA7991" w14:paraId="5148310E" w14:textId="77777777" w:rsidTr="003A602B">
        <w:tc>
          <w:tcPr>
            <w:tcW w:w="2036" w:type="pct"/>
          </w:tcPr>
          <w:p w14:paraId="338024C1" w14:textId="77777777" w:rsidR="005406E2" w:rsidRPr="00AA7991" w:rsidRDefault="005406E2" w:rsidP="003A60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EC8A5" w14:textId="2070E087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5F6DDF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0343531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944B6" w14:textId="7B518822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0.208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8FDBE87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314A9" w14:textId="66CF094C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5F6DDF">
              <w:rPr>
                <w:rFonts w:ascii="Angsana New" w:hAnsi="Angsana New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4BC8C82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72D78" w14:textId="48EF0862" w:rsidR="005406E2" w:rsidRPr="00AA7991" w:rsidRDefault="000513AE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0.241</w:t>
            </w:r>
          </w:p>
        </w:tc>
      </w:tr>
    </w:tbl>
    <w:p w14:paraId="6CEC4DF2" w14:textId="70255555" w:rsidR="001F6249" w:rsidRPr="009E0FFC" w:rsidRDefault="001F6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  <w:lang w:eastAsia="x-none"/>
        </w:rPr>
      </w:pPr>
    </w:p>
    <w:p w14:paraId="0562CB72" w14:textId="7D5CD1DF" w:rsidR="00385BD9" w:rsidRDefault="00385BD9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3A239647" w14:textId="7B2F9C4E" w:rsidR="00DB0716" w:rsidRPr="009E0FFC" w:rsidRDefault="00DB0716" w:rsidP="00DB0716">
      <w:pPr>
        <w:rPr>
          <w:rFonts w:asciiTheme="majorBidi" w:hAnsiTheme="majorBidi" w:cstheme="majorBidi"/>
          <w:sz w:val="14"/>
          <w:szCs w:val="14"/>
          <w:lang w:eastAsia="x-none"/>
        </w:rPr>
      </w:pPr>
    </w:p>
    <w:p w14:paraId="617EB804" w14:textId="3D9CE12A" w:rsidR="00D357C4" w:rsidRPr="004B1149" w:rsidRDefault="00D357C4" w:rsidP="00D35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B1149">
        <w:rPr>
          <w:rFonts w:ascii="Angsana New" w:hAnsi="Angsana New"/>
          <w:sz w:val="30"/>
          <w:szCs w:val="30"/>
          <w:lang w:eastAsia="x-none"/>
        </w:rPr>
        <w:t>22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B1149">
        <w:rPr>
          <w:rFonts w:ascii="Angsana New" w:hAnsi="Angsana New"/>
          <w:sz w:val="30"/>
          <w:szCs w:val="30"/>
          <w:lang w:eastAsia="x-none"/>
        </w:rPr>
        <w:t>2564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>จ่ายปันผลเป็นหุ้นและเงินสด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261503" w:rsidRPr="004B1149">
        <w:rPr>
          <w:rFonts w:ascii="Angsana New" w:hAnsi="Angsana New"/>
          <w:sz w:val="30"/>
          <w:szCs w:val="30"/>
          <w:lang w:eastAsia="x-none"/>
        </w:rPr>
        <w:br/>
      </w:r>
      <w:r w:rsidRPr="004B1149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B114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Pr="004B1149">
        <w:rPr>
          <w:rFonts w:ascii="Angsana New" w:hAnsi="Angsana New"/>
          <w:sz w:val="30"/>
          <w:szCs w:val="30"/>
          <w:lang w:eastAsia="x-none"/>
        </w:rPr>
        <w:t>19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B1149">
        <w:rPr>
          <w:rFonts w:ascii="Angsana New" w:hAnsi="Angsana New"/>
          <w:sz w:val="30"/>
          <w:szCs w:val="30"/>
          <w:lang w:eastAsia="x-none"/>
        </w:rPr>
        <w:t>2564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p w14:paraId="4676EA57" w14:textId="77777777" w:rsidR="009E0FFC" w:rsidRPr="009E0FFC" w:rsidRDefault="009E0FFC" w:rsidP="009E0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1"/>
        <w:gridCol w:w="269"/>
        <w:gridCol w:w="2627"/>
        <w:gridCol w:w="240"/>
        <w:gridCol w:w="1071"/>
        <w:gridCol w:w="236"/>
        <w:gridCol w:w="1381"/>
      </w:tblGrid>
      <w:tr w:rsidR="00D357C4" w:rsidRPr="0088709F" w14:paraId="189628F6" w14:textId="77777777" w:rsidTr="003A602B">
        <w:trPr>
          <w:tblHeader/>
        </w:trPr>
        <w:tc>
          <w:tcPr>
            <w:tcW w:w="1819" w:type="pct"/>
            <w:vAlign w:val="bottom"/>
          </w:tcPr>
          <w:p w14:paraId="5393A930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62CE82B5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pct"/>
            <w:vAlign w:val="bottom"/>
          </w:tcPr>
          <w:p w14:paraId="277945A7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7271E0B8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5" w:type="pct"/>
            <w:vAlign w:val="bottom"/>
          </w:tcPr>
          <w:p w14:paraId="15C6F6DF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0CF97E97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14:paraId="5A7A1576" w14:textId="77777777" w:rsidR="00D357C4" w:rsidRPr="009E0FFC" w:rsidDel="00D43E7A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D357C4" w:rsidRPr="0088709F" w14:paraId="0EF7BD48" w14:textId="77777777" w:rsidTr="003A602B">
        <w:trPr>
          <w:tblHeader/>
        </w:trPr>
        <w:tc>
          <w:tcPr>
            <w:tcW w:w="1819" w:type="pct"/>
          </w:tcPr>
          <w:p w14:paraId="53AE17B8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การจ่ายปันผลจากกำไรสะสมปี </w:t>
            </w: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47" w:type="pct"/>
          </w:tcPr>
          <w:p w14:paraId="58D0CA14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5" w:type="pct"/>
          </w:tcPr>
          <w:p w14:paraId="5CE5521B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" w:type="pct"/>
          </w:tcPr>
          <w:p w14:paraId="648BC4C7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5" w:type="pct"/>
          </w:tcPr>
          <w:p w14:paraId="6108E081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9E0FF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หุ้น)</w:t>
            </w:r>
          </w:p>
        </w:tc>
        <w:tc>
          <w:tcPr>
            <w:tcW w:w="129" w:type="pct"/>
          </w:tcPr>
          <w:p w14:paraId="2C99A961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4" w:type="pct"/>
          </w:tcPr>
          <w:p w14:paraId="1E03B306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9E0FF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357C4" w:rsidRPr="0088709F" w14:paraId="545E54B9" w14:textId="77777777" w:rsidTr="003A602B">
        <w:tc>
          <w:tcPr>
            <w:tcW w:w="1819" w:type="pct"/>
          </w:tcPr>
          <w:p w14:paraId="51252D4D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1A47BB04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pct"/>
          </w:tcPr>
          <w:p w14:paraId="4CDE4C56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eastAsia="x-none"/>
              </w:rPr>
            </w:pPr>
            <w:r w:rsidRPr="009E0FFC">
              <w:rPr>
                <w:rFonts w:asciiTheme="majorBidi" w:hAnsiTheme="majorBidi" w:cstheme="majorBidi"/>
                <w:spacing w:val="-6"/>
                <w:sz w:val="26"/>
                <w:szCs w:val="26"/>
                <w:lang w:eastAsia="x-none"/>
              </w:rPr>
              <w:t xml:space="preserve">3.299987 </w:t>
            </w:r>
            <w:r w:rsidRPr="009E0FFC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x-none"/>
              </w:rPr>
              <w:t xml:space="preserve">หุ้นเดิมต่อ </w:t>
            </w:r>
            <w:r w:rsidRPr="009E0FFC">
              <w:rPr>
                <w:rFonts w:asciiTheme="majorBidi" w:hAnsiTheme="majorBidi" w:cstheme="majorBidi"/>
                <w:spacing w:val="-4"/>
                <w:sz w:val="26"/>
                <w:szCs w:val="26"/>
                <w:lang w:eastAsia="x-none"/>
              </w:rPr>
              <w:t>1</w:t>
            </w:r>
            <w:r w:rsidRPr="009E0FFC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x-none"/>
              </w:rPr>
              <w:t xml:space="preserve"> หุ้นปัน</w:t>
            </w:r>
            <w:r w:rsidRPr="009E0FFC">
              <w:rPr>
                <w:rFonts w:asciiTheme="majorBidi" w:hAnsiTheme="majorBidi" w:cstheme="majorBidi"/>
                <w:sz w:val="26"/>
                <w:szCs w:val="26"/>
                <w:cs/>
                <w:lang w:eastAsia="x-none"/>
              </w:rPr>
              <w:t>ผล</w:t>
            </w:r>
          </w:p>
        </w:tc>
        <w:tc>
          <w:tcPr>
            <w:tcW w:w="131" w:type="pct"/>
          </w:tcPr>
          <w:p w14:paraId="07236ED0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" w:type="pct"/>
          </w:tcPr>
          <w:p w14:paraId="755EE6CB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29" w:type="pct"/>
          </w:tcPr>
          <w:p w14:paraId="54C8F3A7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pct"/>
          </w:tcPr>
          <w:p w14:paraId="3C383BE3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</w:rPr>
              <w:t>50.00</w:t>
            </w:r>
          </w:p>
        </w:tc>
      </w:tr>
      <w:tr w:rsidR="00D357C4" w:rsidRPr="0088709F" w14:paraId="4C9E108A" w14:textId="77777777" w:rsidTr="003A602B">
        <w:tc>
          <w:tcPr>
            <w:tcW w:w="1819" w:type="pct"/>
          </w:tcPr>
          <w:p w14:paraId="41E50E34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0B5EC84C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pct"/>
          </w:tcPr>
          <w:p w14:paraId="4E36B232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0</w:t>
            </w:r>
            <w:r w:rsidRPr="009E0FFC">
              <w:rPr>
                <w:rFonts w:asciiTheme="majorBidi" w:hAnsiTheme="majorBidi" w:cstheme="majorBidi"/>
                <w:sz w:val="26"/>
                <w:szCs w:val="26"/>
                <w:cs/>
                <w:lang w:eastAsia="x-none"/>
              </w:rPr>
              <w:t>.</w:t>
            </w:r>
            <w:r w:rsidRPr="009E0FFC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0168350824</w:t>
            </w:r>
            <w:r w:rsidRPr="009E0FFC">
              <w:rPr>
                <w:rFonts w:asciiTheme="majorBidi" w:hAnsiTheme="majorBidi" w:cstheme="majorBidi" w:hint="cs"/>
                <w:sz w:val="26"/>
                <w:szCs w:val="26"/>
                <w:cs/>
                <w:lang w:eastAsia="x-none"/>
              </w:rPr>
              <w:t xml:space="preserve"> บาท</w:t>
            </w:r>
          </w:p>
        </w:tc>
        <w:tc>
          <w:tcPr>
            <w:tcW w:w="131" w:type="pct"/>
          </w:tcPr>
          <w:p w14:paraId="235F16E9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" w:type="pct"/>
          </w:tcPr>
          <w:p w14:paraId="11FEADF5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9E0F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72644427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pct"/>
          </w:tcPr>
          <w:p w14:paraId="0B977632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</w:rPr>
              <w:t>5.56</w:t>
            </w:r>
          </w:p>
        </w:tc>
      </w:tr>
      <w:tr w:rsidR="00D357C4" w:rsidRPr="004D42BA" w14:paraId="6B03C023" w14:textId="77777777" w:rsidTr="003A602B">
        <w:tc>
          <w:tcPr>
            <w:tcW w:w="1819" w:type="pct"/>
          </w:tcPr>
          <w:p w14:paraId="66ED56B2" w14:textId="77777777" w:rsidR="00D357C4" w:rsidRPr="004B1149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3A23DF54" w14:textId="77777777" w:rsidR="00D357C4" w:rsidRPr="004B1149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5" w:type="pct"/>
          </w:tcPr>
          <w:p w14:paraId="0D3B6C3D" w14:textId="77777777" w:rsidR="00D357C4" w:rsidRPr="004B1149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1" w:type="pct"/>
          </w:tcPr>
          <w:p w14:paraId="3BB42804" w14:textId="77777777" w:rsidR="00D357C4" w:rsidRPr="004B1149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097002B7" w14:textId="77777777" w:rsidR="00D357C4" w:rsidRPr="004B1149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2924D11E" w14:textId="77777777" w:rsidR="00D357C4" w:rsidRPr="004B1149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4" w:type="pct"/>
          </w:tcPr>
          <w:p w14:paraId="04772CF1" w14:textId="77777777" w:rsidR="00D357C4" w:rsidRPr="004B1149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57C4" w:rsidRPr="0088709F" w14:paraId="2BE7091D" w14:textId="77777777" w:rsidTr="003A602B">
        <w:tc>
          <w:tcPr>
            <w:tcW w:w="1819" w:type="pct"/>
          </w:tcPr>
          <w:p w14:paraId="09EEED76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/>
                <w:i/>
                <w:iCs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การจ่ายปันผลจากกำไรสุทธิ</w:t>
            </w:r>
            <w:r w:rsidRPr="009E0FFC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 xml:space="preserve">ปี </w:t>
            </w:r>
            <w:r w:rsidRPr="009E0FFC">
              <w:rPr>
                <w:rFonts w:asciiTheme="majorBidi" w:hAnsiTheme="majorBidi"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47" w:type="pct"/>
          </w:tcPr>
          <w:p w14:paraId="2E188D54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pct"/>
          </w:tcPr>
          <w:p w14:paraId="7EF29199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" w:type="pct"/>
          </w:tcPr>
          <w:p w14:paraId="3AC8A2BA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" w:type="pct"/>
          </w:tcPr>
          <w:p w14:paraId="3E17950F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29BE31F9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pct"/>
          </w:tcPr>
          <w:p w14:paraId="008FE8EA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57C4" w:rsidRPr="0088709F" w14:paraId="386ACFA2" w14:textId="77777777" w:rsidTr="003A602B">
        <w:tc>
          <w:tcPr>
            <w:tcW w:w="1819" w:type="pct"/>
          </w:tcPr>
          <w:p w14:paraId="5955688A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3C9854A8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pct"/>
          </w:tcPr>
          <w:p w14:paraId="3AF47D02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  <w:bookmarkStart w:id="14" w:name="_Hlk76642859"/>
            <w:r w:rsidRPr="009E0FFC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0</w:t>
            </w:r>
            <w:r w:rsidRPr="009E0FFC">
              <w:rPr>
                <w:rFonts w:asciiTheme="majorBidi" w:hAnsiTheme="majorBidi" w:cstheme="majorBidi"/>
                <w:sz w:val="26"/>
                <w:szCs w:val="26"/>
                <w:cs/>
                <w:lang w:eastAsia="x-none"/>
              </w:rPr>
              <w:t>.</w:t>
            </w:r>
            <w:r w:rsidRPr="009E0FFC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04545472</w:t>
            </w:r>
            <w:bookmarkEnd w:id="14"/>
            <w:r w:rsidRPr="009E0FFC">
              <w:rPr>
                <w:rFonts w:asciiTheme="majorBidi" w:hAnsiTheme="majorBidi" w:cstheme="majorBidi" w:hint="cs"/>
                <w:sz w:val="26"/>
                <w:szCs w:val="26"/>
                <w:cs/>
                <w:lang w:eastAsia="x-none"/>
              </w:rPr>
              <w:t xml:space="preserve"> บาท</w:t>
            </w:r>
          </w:p>
        </w:tc>
        <w:tc>
          <w:tcPr>
            <w:tcW w:w="131" w:type="pct"/>
          </w:tcPr>
          <w:p w14:paraId="506C969C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shd w:val="clear" w:color="auto" w:fill="D9D9D9" w:themeFill="background1" w:themeFillShade="D9"/>
              </w:rPr>
            </w:pPr>
          </w:p>
        </w:tc>
        <w:tc>
          <w:tcPr>
            <w:tcW w:w="585" w:type="pct"/>
          </w:tcPr>
          <w:p w14:paraId="70DAB330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9E0F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11193472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pct"/>
          </w:tcPr>
          <w:p w14:paraId="0EFDC492" w14:textId="77777777" w:rsidR="00D357C4" w:rsidRPr="009E0FFC" w:rsidRDefault="00D357C4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</w:rPr>
              <w:t>15.00</w:t>
            </w:r>
          </w:p>
        </w:tc>
      </w:tr>
    </w:tbl>
    <w:p w14:paraId="4ED88E55" w14:textId="6C0706A9" w:rsidR="001F6249" w:rsidRPr="009E0FFC" w:rsidRDefault="001F6249" w:rsidP="004516E2">
      <w:pPr>
        <w:rPr>
          <w:rFonts w:asciiTheme="majorBidi" w:hAnsiTheme="majorBidi" w:cstheme="majorBidi"/>
          <w:sz w:val="14"/>
          <w:szCs w:val="14"/>
          <w:lang w:eastAsia="x-none"/>
        </w:rPr>
      </w:pPr>
    </w:p>
    <w:p w14:paraId="20255053" w14:textId="6144B1E3" w:rsidR="009A5905" w:rsidRDefault="009A5905" w:rsidP="009A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7536A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715A1C">
        <w:rPr>
          <w:rFonts w:ascii="Angsana New" w:hAnsi="Angsana New"/>
          <w:sz w:val="30"/>
          <w:szCs w:val="30"/>
          <w:lang w:eastAsia="x-none"/>
        </w:rPr>
        <w:t>2</w:t>
      </w:r>
      <w:r w:rsidRPr="0007536A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07536A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15A1C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3</w:t>
      </w:r>
      <w:r w:rsidRPr="0007536A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>อนุมัติ</w:t>
      </w:r>
      <w:r w:rsidRPr="00E34F2A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>จ่ายปันผลเป็นหุ้นและเงินสด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E34F2A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E34F2A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E34F2A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23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E34F2A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3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p w14:paraId="23692FF4" w14:textId="77777777" w:rsidR="009E0FFC" w:rsidRPr="009E0FFC" w:rsidRDefault="009E0FFC" w:rsidP="009E0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1"/>
        <w:gridCol w:w="269"/>
        <w:gridCol w:w="2627"/>
        <w:gridCol w:w="240"/>
        <w:gridCol w:w="1071"/>
        <w:gridCol w:w="236"/>
        <w:gridCol w:w="1381"/>
      </w:tblGrid>
      <w:tr w:rsidR="009A5905" w:rsidRPr="00784B51" w:rsidDel="00D43E7A" w14:paraId="38FE7F33" w14:textId="77777777" w:rsidTr="00D410B2">
        <w:trPr>
          <w:tblHeader/>
        </w:trPr>
        <w:tc>
          <w:tcPr>
            <w:tcW w:w="1819" w:type="pct"/>
            <w:vAlign w:val="bottom"/>
          </w:tcPr>
          <w:p w14:paraId="3D7C8CA4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6E2C4D29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pct"/>
            <w:vAlign w:val="bottom"/>
          </w:tcPr>
          <w:p w14:paraId="34991914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7063DF6B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5" w:type="pct"/>
            <w:vAlign w:val="bottom"/>
          </w:tcPr>
          <w:p w14:paraId="427EECD4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1A505CA8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14:paraId="17FF5221" w14:textId="77777777" w:rsidR="009A5905" w:rsidRPr="009E0FFC" w:rsidDel="00D43E7A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9A5905" w:rsidRPr="00784B51" w14:paraId="19AEC7D0" w14:textId="77777777" w:rsidTr="00D410B2">
        <w:trPr>
          <w:tblHeader/>
        </w:trPr>
        <w:tc>
          <w:tcPr>
            <w:tcW w:w="1819" w:type="pct"/>
          </w:tcPr>
          <w:p w14:paraId="16629EBF" w14:textId="596901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การจ่ายปันผลจากกำไรสะสมปี </w:t>
            </w: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147" w:type="pct"/>
          </w:tcPr>
          <w:p w14:paraId="6070C958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5" w:type="pct"/>
          </w:tcPr>
          <w:p w14:paraId="61E92B81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" w:type="pct"/>
          </w:tcPr>
          <w:p w14:paraId="4936DB57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5" w:type="pct"/>
          </w:tcPr>
          <w:p w14:paraId="58896C86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9E0FF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หุ้น)</w:t>
            </w:r>
          </w:p>
        </w:tc>
        <w:tc>
          <w:tcPr>
            <w:tcW w:w="129" w:type="pct"/>
          </w:tcPr>
          <w:p w14:paraId="2B153B4E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4" w:type="pct"/>
          </w:tcPr>
          <w:p w14:paraId="6890E504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9E0FF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9E0F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A5905" w:rsidRPr="00784B51" w14:paraId="3E93DBC3" w14:textId="77777777" w:rsidTr="00D410B2">
        <w:tc>
          <w:tcPr>
            <w:tcW w:w="1819" w:type="pct"/>
          </w:tcPr>
          <w:p w14:paraId="6134259E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2893FAF0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pct"/>
          </w:tcPr>
          <w:p w14:paraId="500E892D" w14:textId="0D5B6782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eastAsia="x-none"/>
              </w:rPr>
            </w:pPr>
            <w:r w:rsidRPr="009E0FFC">
              <w:rPr>
                <w:rFonts w:asciiTheme="majorBidi" w:hAnsiTheme="majorBidi" w:cstheme="majorBidi"/>
                <w:spacing w:val="-6"/>
                <w:sz w:val="26"/>
                <w:szCs w:val="26"/>
                <w:lang w:eastAsia="x-none"/>
              </w:rPr>
              <w:t xml:space="preserve">7.249986 </w:t>
            </w:r>
            <w:r w:rsidRPr="009E0FFC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x-none"/>
              </w:rPr>
              <w:t xml:space="preserve">หุ้นเดิมต่อ </w:t>
            </w:r>
            <w:r w:rsidRPr="009E0FFC">
              <w:rPr>
                <w:rFonts w:asciiTheme="majorBidi" w:hAnsiTheme="majorBidi" w:cstheme="majorBidi"/>
                <w:spacing w:val="-4"/>
                <w:sz w:val="26"/>
                <w:szCs w:val="26"/>
                <w:lang w:eastAsia="x-none"/>
              </w:rPr>
              <w:t>1</w:t>
            </w:r>
            <w:r w:rsidRPr="009E0FFC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x-none"/>
              </w:rPr>
              <w:t xml:space="preserve"> หุ้นปัน</w:t>
            </w:r>
            <w:r w:rsidRPr="009E0FFC">
              <w:rPr>
                <w:rFonts w:asciiTheme="majorBidi" w:hAnsiTheme="majorBidi" w:cstheme="majorBidi"/>
                <w:sz w:val="26"/>
                <w:szCs w:val="26"/>
                <w:cs/>
                <w:lang w:eastAsia="x-none"/>
              </w:rPr>
              <w:t>ผล</w:t>
            </w:r>
          </w:p>
        </w:tc>
        <w:tc>
          <w:tcPr>
            <w:tcW w:w="131" w:type="pct"/>
          </w:tcPr>
          <w:p w14:paraId="58B161D5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" w:type="pct"/>
          </w:tcPr>
          <w:p w14:paraId="28030418" w14:textId="705A8826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29" w:type="pct"/>
          </w:tcPr>
          <w:p w14:paraId="16C0CCC9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pct"/>
          </w:tcPr>
          <w:p w14:paraId="7D7CFA1B" w14:textId="6E1AC073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</w:rPr>
              <w:t>20.00</w:t>
            </w:r>
          </w:p>
        </w:tc>
      </w:tr>
      <w:tr w:rsidR="009A5905" w:rsidRPr="00784B51" w14:paraId="76DA1530" w14:textId="77777777" w:rsidTr="00D410B2">
        <w:tc>
          <w:tcPr>
            <w:tcW w:w="1819" w:type="pct"/>
          </w:tcPr>
          <w:p w14:paraId="4962AEB7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69D58B61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pct"/>
          </w:tcPr>
          <w:p w14:paraId="4050ED77" w14:textId="564C76D6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  <w:lang w:eastAsia="x-none"/>
              </w:rPr>
              <w:t>0.0076628497</w:t>
            </w:r>
            <w:r w:rsidRPr="009E0FFC">
              <w:rPr>
                <w:rFonts w:asciiTheme="majorBidi" w:hAnsiTheme="majorBidi" w:cstheme="majorBidi" w:hint="cs"/>
                <w:sz w:val="26"/>
                <w:szCs w:val="26"/>
                <w:cs/>
                <w:lang w:eastAsia="x-none"/>
              </w:rPr>
              <w:t xml:space="preserve"> บาท</w:t>
            </w:r>
          </w:p>
        </w:tc>
        <w:tc>
          <w:tcPr>
            <w:tcW w:w="131" w:type="pct"/>
          </w:tcPr>
          <w:p w14:paraId="7BB2D747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" w:type="pct"/>
          </w:tcPr>
          <w:p w14:paraId="16F9B1F6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9E0F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042CE4E4" w14:textId="77777777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pct"/>
          </w:tcPr>
          <w:p w14:paraId="4955ACFC" w14:textId="0CB7CA41" w:rsidR="009A5905" w:rsidRPr="009E0FFC" w:rsidRDefault="009A5905" w:rsidP="00D4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0FFC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</w:tr>
    </w:tbl>
    <w:p w14:paraId="784D2D44" w14:textId="7C2CC81C" w:rsidR="00457630" w:rsidRPr="009E0FFC" w:rsidRDefault="00457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lang w:eastAsia="x-none"/>
        </w:rPr>
      </w:pPr>
    </w:p>
    <w:p w14:paraId="5928D96A" w14:textId="384D3C9E" w:rsidR="009A3197" w:rsidRDefault="009A3197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F2980">
        <w:rPr>
          <w:rFonts w:ascii="Angsana New" w:hAnsi="Angsana New" w:hint="cs"/>
          <w:sz w:val="30"/>
          <w:szCs w:val="30"/>
          <w:u w:val="none"/>
          <w:cs/>
          <w:lang w:val="en-US"/>
        </w:rPr>
        <w:t>เครื่องมือทางการเงิน</w:t>
      </w:r>
      <w:r w:rsidRPr="000F2980">
        <w:rPr>
          <w:rFonts w:ascii="Angsana New" w:hAnsi="Angsana New"/>
          <w:sz w:val="30"/>
          <w:szCs w:val="30"/>
          <w:u w:val="none"/>
          <w:cs/>
          <w:lang w:val="en-US"/>
        </w:rPr>
        <w:t xml:space="preserve"> </w:t>
      </w:r>
    </w:p>
    <w:p w14:paraId="061B441B" w14:textId="77777777" w:rsidR="004516E2" w:rsidRPr="009E0FFC" w:rsidRDefault="004516E2" w:rsidP="004516E2">
      <w:pPr>
        <w:rPr>
          <w:rFonts w:asciiTheme="majorBidi" w:hAnsiTheme="majorBidi" w:cstheme="majorBidi"/>
          <w:sz w:val="14"/>
          <w:szCs w:val="14"/>
          <w:cs/>
          <w:lang w:eastAsia="x-none"/>
        </w:rPr>
      </w:pPr>
    </w:p>
    <w:p w14:paraId="00677A82" w14:textId="07A0875A" w:rsidR="009D42F8" w:rsidRPr="009E0FFC" w:rsidRDefault="009D42F8" w:rsidP="005B74B8">
      <w:pPr>
        <w:pStyle w:val="ListParagraph"/>
        <w:numPr>
          <w:ilvl w:val="0"/>
          <w:numId w:val="33"/>
        </w:numPr>
        <w:tabs>
          <w:tab w:val="clear" w:pos="454"/>
          <w:tab w:val="clear" w:pos="680"/>
          <w:tab w:val="left" w:pos="540"/>
        </w:tabs>
        <w:ind w:hanging="720"/>
        <w:rPr>
          <w:rFonts w:asciiTheme="majorBidi" w:hAnsiTheme="majorBidi" w:cstheme="majorBidi"/>
          <w:sz w:val="30"/>
          <w:szCs w:val="30"/>
          <w:lang w:eastAsia="x-none"/>
        </w:rPr>
      </w:pPr>
      <w:r w:rsidRPr="00F63F87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68AA741" w14:textId="403F606D" w:rsidR="009D42F8" w:rsidRPr="009E0FFC" w:rsidRDefault="009D42F8" w:rsidP="009D42F8">
      <w:pPr>
        <w:rPr>
          <w:rFonts w:asciiTheme="majorBidi" w:hAnsiTheme="majorBidi" w:cstheme="majorBidi"/>
          <w:sz w:val="14"/>
          <w:szCs w:val="14"/>
          <w:lang w:eastAsia="x-none"/>
        </w:rPr>
      </w:pPr>
    </w:p>
    <w:p w14:paraId="3F5CAC23" w14:textId="2B9340A2" w:rsidR="00517A61" w:rsidRDefault="00D92376" w:rsidP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517A61" w:rsidSect="00EB002E">
          <w:head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62394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B38D3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23946">
        <w:rPr>
          <w:rFonts w:asciiTheme="majorBidi" w:hAnsiTheme="majorBidi" w:cstheme="majorBidi"/>
          <w:sz w:val="30"/>
          <w:szCs w:val="30"/>
          <w:cs/>
        </w:rPr>
        <w:t>ที่</w:t>
      </w:r>
      <w:r w:rsidR="00770091" w:rsidRPr="00770091">
        <w:rPr>
          <w:rFonts w:asciiTheme="majorBidi" w:hAnsiTheme="majorBidi"/>
          <w:sz w:val="30"/>
          <w:szCs w:val="30"/>
          <w:cs/>
        </w:rPr>
        <w:t>วัดมูลค่าด้วยราคาทุนตัดจำหน่าย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517A61" w:rsidRPr="00282091" w14:paraId="4C2A291A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290D1D99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15" w:name="_Hlk91461309"/>
            <w:r w:rsidRPr="0028209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77354CB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52CE373E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17A61" w:rsidRPr="00282091" w14:paraId="19D31057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877B3A6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339BA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1DE83AC7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123B2B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018D03A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7A61" w:rsidRPr="00282091" w14:paraId="7A745DB8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5126A32F" w14:textId="3779E068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4F35A6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3CA154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</w:t>
            </w: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2820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3A9FBEF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E69C5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FDC6217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4ABD6A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7D89B" w14:textId="77777777" w:rsidR="00517A61" w:rsidRPr="00282091" w:rsidRDefault="00517A61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81D94C4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1E0F09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D7B3622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820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7AD8AFA8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5D7C33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1698A5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8EE337A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539CEC7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5BE5AA5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820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52A8482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CE5D731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87D3B68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75CDEFF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E3AACB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91BCC2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7A61" w:rsidRPr="00282091" w14:paraId="31F23AFB" w14:textId="77777777" w:rsidTr="003A602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D3C47D0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9BED06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34E0DFB0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820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820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820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17A61" w:rsidRPr="00282091" w14:paraId="402B08FF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4CD7312" w14:textId="5847617E" w:rsidR="00517A61" w:rsidRPr="00282091" w:rsidRDefault="0031037D" w:rsidP="003A602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C442B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415E9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7CD4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EC177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4DA3F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C985C9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245A6E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9ADFE8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09A52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412BB6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ABB18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C6B62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47BB4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2E8986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282091" w14:paraId="7CD185E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4E050237" w14:textId="77777777" w:rsidR="00517A61" w:rsidRPr="00282091" w:rsidRDefault="00517A61" w:rsidP="003A602B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3132E12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F57C7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4205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499E4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498FD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420E030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454F2E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9FB64F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5D159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A134FF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EEF94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DE67D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41B84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646951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A0844" w:rsidRPr="00282091" w14:paraId="6D697A16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7DFF4D9" w14:textId="5F8C1B4A" w:rsidR="00CA0844" w:rsidRPr="00282091" w:rsidRDefault="00CA0844" w:rsidP="00CA0844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5C0F111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ECD08B" w14:textId="1CFFC8F1" w:rsidR="00CA0844" w:rsidRDefault="00CA0844" w:rsidP="00CA08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70" w:type="dxa"/>
          </w:tcPr>
          <w:p w14:paraId="19096D9E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BF0976" w14:textId="1BCC7DF9" w:rsidR="00CA0844" w:rsidRDefault="00CA0844" w:rsidP="00CA084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DABD25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972701" w14:textId="0F098AAF" w:rsidR="00CA0844" w:rsidRDefault="00CA0844" w:rsidP="00CA084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C04727" w14:textId="77777777" w:rsidR="00CA0844" w:rsidRPr="00282091" w:rsidRDefault="00CA0844" w:rsidP="00CA08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A766B54" w14:textId="7C1A0B26" w:rsidR="00CA0844" w:rsidRDefault="00CA0844" w:rsidP="00CA084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36" w:type="dxa"/>
            <w:shd w:val="clear" w:color="auto" w:fill="auto"/>
          </w:tcPr>
          <w:p w14:paraId="7C0025EA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CBB8F40" w14:textId="0E2ABE1F" w:rsidR="00CA0844" w:rsidRDefault="00CA0844" w:rsidP="00CA084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70" w:type="dxa"/>
          </w:tcPr>
          <w:p w14:paraId="32734CDD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C58801F" w14:textId="18CC74EB" w:rsidR="00CA0844" w:rsidRDefault="00CA0844" w:rsidP="00CA08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A37E3D4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D2C0932" w14:textId="76AE240C" w:rsidR="00CA0844" w:rsidRDefault="00CA0844" w:rsidP="00CA084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</w:p>
        </w:tc>
      </w:tr>
      <w:tr w:rsidR="00517A61" w:rsidRPr="00282091" w14:paraId="59B215B6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0D0A5811" w14:textId="77777777" w:rsidR="00517A61" w:rsidRPr="00282091" w:rsidRDefault="00517A61" w:rsidP="003A602B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0E14EBA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962B82" w14:textId="31F2F97C" w:rsidR="00517A61" w:rsidRPr="00282091" w:rsidRDefault="00517102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0FF05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834850" w14:textId="714211ED" w:rsidR="00517A61" w:rsidRPr="00282091" w:rsidRDefault="00517102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</w:t>
            </w:r>
            <w:r w:rsidR="00084D50">
              <w:rPr>
                <w:rFonts w:ascii="Angsana New" w:hAnsi="Angsana New" w:cs="Angsana New"/>
                <w:sz w:val="28"/>
                <w:szCs w:val="28"/>
              </w:rPr>
              <w:t>647</w:t>
            </w:r>
          </w:p>
        </w:tc>
        <w:tc>
          <w:tcPr>
            <w:tcW w:w="236" w:type="dxa"/>
            <w:shd w:val="clear" w:color="auto" w:fill="auto"/>
          </w:tcPr>
          <w:p w14:paraId="3F7A0CB0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8459DCB" w14:textId="7E15A954" w:rsidR="00517A61" w:rsidRPr="00282091" w:rsidRDefault="00517102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C35721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DF2536C" w14:textId="08104377" w:rsidR="00517A61" w:rsidRPr="00282091" w:rsidRDefault="00517102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</w:t>
            </w:r>
            <w:r w:rsidR="00084D50">
              <w:rPr>
                <w:rFonts w:ascii="Angsana New" w:hAnsi="Angsana New" w:cs="Angsana New"/>
                <w:sz w:val="28"/>
                <w:szCs w:val="28"/>
              </w:rPr>
              <w:t>647</w:t>
            </w:r>
          </w:p>
        </w:tc>
        <w:tc>
          <w:tcPr>
            <w:tcW w:w="236" w:type="dxa"/>
            <w:shd w:val="clear" w:color="auto" w:fill="auto"/>
          </w:tcPr>
          <w:p w14:paraId="4477262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A00ABA6" w14:textId="7B61CC9E" w:rsidR="00517A61" w:rsidRPr="00282091" w:rsidRDefault="00517102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C5B93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5FA935" w14:textId="2F5FFE0F" w:rsidR="00517A61" w:rsidRPr="00282091" w:rsidRDefault="00084D50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76,647</w:t>
            </w:r>
          </w:p>
        </w:tc>
        <w:tc>
          <w:tcPr>
            <w:tcW w:w="270" w:type="dxa"/>
          </w:tcPr>
          <w:p w14:paraId="62EB2680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230EAF1" w14:textId="1A66684C" w:rsidR="00517A61" w:rsidRPr="00282091" w:rsidRDefault="00084D50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76,647</w:t>
            </w:r>
          </w:p>
        </w:tc>
      </w:tr>
      <w:tr w:rsidR="00517A61" w:rsidRPr="00282091" w14:paraId="14EE0FA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FF7D231" w14:textId="77777777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1476AE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DE1117" w14:textId="5159D38D" w:rsidR="00517A61" w:rsidRPr="00282091" w:rsidRDefault="00517102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42770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DCF416" w14:textId="200DE4F1" w:rsidR="00517A61" w:rsidRPr="00282091" w:rsidRDefault="00517102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8CDC7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6F21D7D" w14:textId="017A2581" w:rsidR="00517A61" w:rsidRPr="00282091" w:rsidRDefault="00517102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(397,860)</w:t>
            </w:r>
          </w:p>
        </w:tc>
        <w:tc>
          <w:tcPr>
            <w:tcW w:w="236" w:type="dxa"/>
            <w:shd w:val="clear" w:color="auto" w:fill="auto"/>
          </w:tcPr>
          <w:p w14:paraId="51622BF6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3D5741" w14:textId="50DDD9C9" w:rsidR="00517A61" w:rsidRPr="00282091" w:rsidRDefault="00517102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(397,860)</w:t>
            </w:r>
          </w:p>
        </w:tc>
        <w:tc>
          <w:tcPr>
            <w:tcW w:w="236" w:type="dxa"/>
            <w:shd w:val="clear" w:color="auto" w:fill="auto"/>
          </w:tcPr>
          <w:p w14:paraId="52493F1D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0727F4" w14:textId="662B8390" w:rsidR="00517A61" w:rsidRPr="00282091" w:rsidRDefault="00517102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(393,954)</w:t>
            </w:r>
          </w:p>
        </w:tc>
        <w:tc>
          <w:tcPr>
            <w:tcW w:w="270" w:type="dxa"/>
          </w:tcPr>
          <w:p w14:paraId="3094B57A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02CA22" w14:textId="71F3C268" w:rsidR="00517A61" w:rsidRPr="00477546" w:rsidRDefault="00517102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1158C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870595" w14:textId="3055D0D8" w:rsidR="00517A61" w:rsidRPr="00282091" w:rsidRDefault="00517102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(393,954)</w:t>
            </w:r>
          </w:p>
        </w:tc>
      </w:tr>
      <w:tr w:rsidR="00517A61" w:rsidRPr="00282091" w14:paraId="6EC03E8A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004586E" w14:textId="77777777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1C1288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4A3DE36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34A682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88B33D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F502FA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241A34A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B222481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7DF1B7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2C88D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88A117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3CDFED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0B75A4C" w14:textId="77777777" w:rsidR="00517A61" w:rsidRPr="00477546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0FF2A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FDD7AE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282091" w14:paraId="0D267F3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602C1982" w14:textId="77777777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820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820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6DB874A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EE1ED6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C5DB29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198C51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CDB75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AFFFA4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320016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E3A3AF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AF4C99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BE6274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77DB9F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D5322A6" w14:textId="77777777" w:rsidR="00517A61" w:rsidRPr="00477546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9651AD0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6C2759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282091" w14:paraId="644C3F8B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8EA6A5F" w14:textId="77777777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73FF83B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6E09E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FDDA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683D7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0AF59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97C894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AA75ED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B7AF3D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E96AC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3B22EE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5BD5EB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CE8027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BB3D44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CE4102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CA0844" w:rsidRPr="00282091" w14:paraId="06BD2454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BA5D1E0" w14:textId="42A42F20" w:rsidR="00CA0844" w:rsidRPr="00282091" w:rsidRDefault="00CA0844" w:rsidP="00CA0844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3715718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26E997" w14:textId="2FB0A5E2" w:rsidR="00CA0844" w:rsidRPr="00282091" w:rsidRDefault="00CA0844" w:rsidP="00CA08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70" w:type="dxa"/>
          </w:tcPr>
          <w:p w14:paraId="35DC36B3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2B39C8" w14:textId="26D89EFA" w:rsidR="00CA0844" w:rsidRPr="00282091" w:rsidRDefault="00CA0844" w:rsidP="00CA084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5495D0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503EC1C" w14:textId="5F57A86C" w:rsidR="00CA0844" w:rsidRPr="00282091" w:rsidRDefault="00CA0844" w:rsidP="00CA084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85B3B5" w14:textId="77777777" w:rsidR="00CA0844" w:rsidRPr="00282091" w:rsidRDefault="00CA0844" w:rsidP="00CA08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E4BFB4F" w14:textId="40E51BA3" w:rsidR="00CA0844" w:rsidRPr="00282091" w:rsidRDefault="00CA0844" w:rsidP="00CA084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43F4F202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6F512F7" w14:textId="30622557" w:rsidR="00CA0844" w:rsidRPr="00282091" w:rsidRDefault="00CA0844" w:rsidP="00CA084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70" w:type="dxa"/>
          </w:tcPr>
          <w:p w14:paraId="22E55836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375D839" w14:textId="403F4E60" w:rsidR="00CA0844" w:rsidRDefault="00CA0844" w:rsidP="00CA08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AF4DCEB" w14:textId="77777777" w:rsidR="00CA0844" w:rsidRPr="00282091" w:rsidRDefault="00CA0844" w:rsidP="00CA084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ECC17E2" w14:textId="57AE958F" w:rsidR="00CA0844" w:rsidRPr="00282091" w:rsidRDefault="00CA0844" w:rsidP="00CA084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</w:tr>
      <w:tr w:rsidR="00517A61" w:rsidRPr="00282091" w14:paraId="24DD1F0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C2EAB1C" w14:textId="77777777" w:rsidR="00517A61" w:rsidRPr="00282091" w:rsidRDefault="00517A61" w:rsidP="003A602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567356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7971C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0F080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B3F6D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119170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0054EED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517,426</w:t>
            </w: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B1C0C1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C3C59E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517,426</w:t>
            </w: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517F5A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B8FA5B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507,580</w:t>
            </w: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0D6423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B709C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FFE4CD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1F9527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507,580</w:t>
            </w: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bookmarkEnd w:id="15"/>
    </w:tbl>
    <w:p w14:paraId="4BD07E58" w14:textId="16298667" w:rsidR="00517A61" w:rsidRDefault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0DEAFFD" w14:textId="77777777" w:rsidR="00D92376" w:rsidRPr="00623946" w:rsidRDefault="00D92376" w:rsidP="00D92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2FA28" w14:textId="19DE375D" w:rsidR="009D42F8" w:rsidRPr="00567E63" w:rsidRDefault="009D42F8" w:rsidP="009D42F8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1A91598B" w14:textId="77777777" w:rsidR="00D92376" w:rsidRPr="00E54053" w:rsidRDefault="00D92376" w:rsidP="00D92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6"/>
          <w:szCs w:val="6"/>
          <w:highlight w:val="yellow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517A61" w:rsidRPr="009912B7" w14:paraId="48F7B6A1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47CF97C3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16" w:name="_Hlk91461341"/>
            <w:r w:rsidRPr="002E4042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01FDE55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0454EC3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17A61" w:rsidRPr="009912B7" w14:paraId="76246260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6226207C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B91614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3690DFB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6EE389C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2A28B13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7A61" w:rsidRPr="009912B7" w14:paraId="6D51CC9E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6CDEE852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837DE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58231A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2E4042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7EB8B87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9F91D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3B268A74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09A5177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42D74" w14:textId="77777777" w:rsidR="00517A61" w:rsidRPr="002E4042" w:rsidRDefault="00517A61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BC0923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5B5D7A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C1E86FD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E4042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DA500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1FCC0B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2E369B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95B28E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93E2D0B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152DF22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E404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0346D08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EBB89B6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B9EF8D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CBC3168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AC04790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861EA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7A61" w:rsidRPr="009912B7" w14:paraId="04FA46FF" w14:textId="77777777" w:rsidTr="003A602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23CA32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10E9A8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1E0B7DB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E404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E40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E404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17A61" w:rsidRPr="009912B7" w14:paraId="418536B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0825079" w14:textId="2B4F0754" w:rsidR="00517A61" w:rsidRPr="002E4042" w:rsidRDefault="0031037D" w:rsidP="003A602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2E404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255EF6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CDF3C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EA79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3EF99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FA954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C3DF38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B44BFF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D45A3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94DA8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48F2C08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98FCF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F2E0D5D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C37D0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9F6F7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9912B7" w14:paraId="53CA411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E904985" w14:textId="77777777" w:rsidR="00517A61" w:rsidRPr="002E4042" w:rsidRDefault="00517A61" w:rsidP="003A602B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70613AA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13C92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87E5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B47B2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E6021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DEB855A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67825E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101449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B112D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C2BE48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EAA12D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636138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9866F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8B285F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31037" w:rsidRPr="009912B7" w14:paraId="7733501F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0E1B7D9E" w14:textId="2843A0D5" w:rsidR="00631037" w:rsidRPr="002E4042" w:rsidRDefault="00631037" w:rsidP="00631037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FAECC59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E243C7" w14:textId="457DD33C" w:rsidR="00631037" w:rsidRPr="002E4042" w:rsidRDefault="00631037" w:rsidP="0063103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264F1425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C483D1" w14:textId="071D860F" w:rsidR="00631037" w:rsidRPr="002E4042" w:rsidRDefault="00631037" w:rsidP="00631037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01C17F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668CD13" w14:textId="12AC9816" w:rsidR="00631037" w:rsidRPr="002E4042" w:rsidRDefault="00631037" w:rsidP="00631037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9024A0" w14:textId="77777777" w:rsidR="00631037" w:rsidRPr="002E4042" w:rsidRDefault="00631037" w:rsidP="006310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DD9D5FB" w14:textId="02534509" w:rsidR="00631037" w:rsidRPr="002E4042" w:rsidRDefault="00631037" w:rsidP="0063103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08F2DF72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872C30C" w14:textId="4F8C10DB" w:rsidR="00631037" w:rsidRPr="002E4042" w:rsidRDefault="00631037" w:rsidP="00631037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15B18AC3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72527CA" w14:textId="4B6F904E" w:rsidR="00631037" w:rsidRPr="002E4042" w:rsidRDefault="00631037" w:rsidP="0063103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7745F20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723A4C" w14:textId="11FFDCA7" w:rsidR="00631037" w:rsidRPr="002E4042" w:rsidRDefault="00631037" w:rsidP="0063103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</w:tr>
      <w:tr w:rsidR="00517A61" w:rsidRPr="009912B7" w14:paraId="32467BC1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12F68C5" w14:textId="77777777" w:rsidR="00517A61" w:rsidRPr="002E4042" w:rsidRDefault="00517A61" w:rsidP="003A602B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2D3128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99689" w14:textId="1EDFBAE4" w:rsidR="00517A61" w:rsidRPr="002E4042" w:rsidRDefault="000E15B9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90DE0A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A2D80E" w14:textId="57EA7E4E" w:rsidR="00517A61" w:rsidRPr="002E4042" w:rsidRDefault="000E15B9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B479AA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504E564" w14:textId="062C23AA" w:rsidR="00517A61" w:rsidRPr="002E4042" w:rsidRDefault="000E15B9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0F663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C58EB43" w14:textId="7A242A02" w:rsidR="00517A61" w:rsidRPr="002E4042" w:rsidRDefault="000E15B9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A46452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4D6CA06" w14:textId="2E5A20E2" w:rsidR="00517A61" w:rsidRPr="002E4042" w:rsidRDefault="000E15B9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F11032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B2A0C6" w14:textId="586C9A9E" w:rsidR="00517A61" w:rsidRPr="002E4042" w:rsidRDefault="000E15B9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70" w:type="dxa"/>
          </w:tcPr>
          <w:p w14:paraId="21CE88D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B64BA29" w14:textId="59747E08" w:rsidR="00517A61" w:rsidRPr="002E4042" w:rsidRDefault="000E15B9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</w:tr>
      <w:tr w:rsidR="000E15B9" w:rsidRPr="009912B7" w14:paraId="65BCB0D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506722E" w14:textId="77777777" w:rsidR="000E15B9" w:rsidRPr="002E4042" w:rsidRDefault="000E15B9" w:rsidP="000E15B9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3572B18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1D367F" w14:textId="08117328" w:rsidR="000E15B9" w:rsidRPr="002E4042" w:rsidRDefault="000E15B9" w:rsidP="000E15B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08CDD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6E8D553" w14:textId="3A1507F6" w:rsidR="000E15B9" w:rsidRPr="002E4042" w:rsidRDefault="000E15B9" w:rsidP="000E15B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C9F3A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855841" w14:textId="334BDDE3" w:rsidR="000E15B9" w:rsidRPr="002E4042" w:rsidRDefault="000E15B9" w:rsidP="000E15B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(132,478)</w:t>
            </w:r>
          </w:p>
        </w:tc>
        <w:tc>
          <w:tcPr>
            <w:tcW w:w="236" w:type="dxa"/>
            <w:shd w:val="clear" w:color="auto" w:fill="auto"/>
          </w:tcPr>
          <w:p w14:paraId="09976379" w14:textId="77777777" w:rsidR="000E15B9" w:rsidRPr="002E4042" w:rsidRDefault="000E15B9" w:rsidP="000E15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CFD2BB" w14:textId="043D4BE8" w:rsidR="000E15B9" w:rsidRPr="002E4042" w:rsidRDefault="000E15B9" w:rsidP="000E15B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(132,478)</w:t>
            </w:r>
          </w:p>
        </w:tc>
        <w:tc>
          <w:tcPr>
            <w:tcW w:w="236" w:type="dxa"/>
            <w:shd w:val="clear" w:color="auto" w:fill="auto"/>
          </w:tcPr>
          <w:p w14:paraId="32D40522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AD5C1D8" w14:textId="3EA6B912" w:rsidR="000E15B9" w:rsidRPr="002E4042" w:rsidRDefault="000E15B9" w:rsidP="000E15B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(130,755)</w:t>
            </w:r>
          </w:p>
        </w:tc>
        <w:tc>
          <w:tcPr>
            <w:tcW w:w="270" w:type="dxa"/>
          </w:tcPr>
          <w:p w14:paraId="457A42CD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E618950" w14:textId="52AC51CC" w:rsidR="000E15B9" w:rsidRPr="002E4042" w:rsidRDefault="000E15B9" w:rsidP="000E15B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EDDAFE7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9B23C36" w14:textId="0EBE45E2" w:rsidR="000E15B9" w:rsidRPr="002E4042" w:rsidRDefault="000E15B9" w:rsidP="000E15B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(130,755)</w:t>
            </w:r>
          </w:p>
        </w:tc>
      </w:tr>
      <w:tr w:rsidR="000E15B9" w:rsidRPr="009912B7" w14:paraId="0400F468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2DA18E8" w14:textId="77777777" w:rsidR="000E15B9" w:rsidRPr="002E4042" w:rsidRDefault="000E15B9" w:rsidP="000E15B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14:paraId="53FA311B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03AB4D2" w14:textId="207B6D18" w:rsidR="000E15B9" w:rsidRPr="002E4042" w:rsidRDefault="000E15B9" w:rsidP="000E15B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737B83A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A35E0B" w14:textId="53DF44D4" w:rsidR="000E15B9" w:rsidRPr="002E4042" w:rsidRDefault="000E15B9" w:rsidP="000E15B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5B7EB9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61957ED" w14:textId="6ACC0C9B" w:rsidR="000E15B9" w:rsidRPr="002E4042" w:rsidRDefault="000E15B9" w:rsidP="000E15B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(107,240)</w:t>
            </w:r>
          </w:p>
        </w:tc>
        <w:tc>
          <w:tcPr>
            <w:tcW w:w="236" w:type="dxa"/>
            <w:shd w:val="clear" w:color="auto" w:fill="auto"/>
          </w:tcPr>
          <w:p w14:paraId="354ED4F9" w14:textId="77777777" w:rsidR="000E15B9" w:rsidRPr="002E4042" w:rsidRDefault="000E15B9" w:rsidP="000E15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C4D1EF0" w14:textId="34A05498" w:rsidR="000E15B9" w:rsidRPr="002E4042" w:rsidRDefault="000E15B9" w:rsidP="000E15B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(107,240)</w:t>
            </w:r>
          </w:p>
        </w:tc>
        <w:tc>
          <w:tcPr>
            <w:tcW w:w="236" w:type="dxa"/>
            <w:shd w:val="clear" w:color="auto" w:fill="auto"/>
          </w:tcPr>
          <w:p w14:paraId="25A8A5CC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1ED36F6" w14:textId="4C9FC2E3" w:rsidR="000E15B9" w:rsidRPr="002E4042" w:rsidRDefault="000E15B9" w:rsidP="000E15B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(105,329)</w:t>
            </w:r>
          </w:p>
        </w:tc>
        <w:tc>
          <w:tcPr>
            <w:tcW w:w="270" w:type="dxa"/>
          </w:tcPr>
          <w:p w14:paraId="14624985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9AB381A" w14:textId="37CAD4D4" w:rsidR="000E15B9" w:rsidRPr="002E4042" w:rsidRDefault="000E15B9" w:rsidP="000E15B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8940D8B" w14:textId="77777777" w:rsidR="000E15B9" w:rsidRPr="002E4042" w:rsidRDefault="000E15B9" w:rsidP="000E15B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2D86E01" w14:textId="348BB2C3" w:rsidR="000E15B9" w:rsidRPr="002E4042" w:rsidRDefault="000E15B9" w:rsidP="000E15B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(105,329)</w:t>
            </w:r>
          </w:p>
        </w:tc>
      </w:tr>
      <w:tr w:rsidR="00517A61" w:rsidRPr="009912B7" w14:paraId="6614D37F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48E2D79" w14:textId="77777777" w:rsidR="00517A61" w:rsidRPr="002E4042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D73325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375EA34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4AA775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B1265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179F81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A4F0CE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5AEC91E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D665D9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212D9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2DEDB7E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A9717E3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17C3243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A11A2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375B7B1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9912B7" w14:paraId="5996FA95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480292F1" w14:textId="77777777" w:rsidR="00517A61" w:rsidRPr="002E4042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404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E404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5CBFF4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1E0DAEA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DF0E37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529CE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591F0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7075D48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092468F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6A9A6A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6B322E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C70DC9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0CA4F9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C5C0E1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294CDE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1AC49C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9912B7" w14:paraId="6E7E1165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018152D" w14:textId="77777777" w:rsidR="00517A61" w:rsidRPr="002E4042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6F11A2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85ADA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3A4D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B7259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2A041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ECF34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3CBDDC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F4C721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C0EB8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E17EBA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6B8A1E3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27661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847E6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3F1635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31037" w:rsidRPr="009912B7" w14:paraId="37CE87E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EA22DB8" w14:textId="662246B6" w:rsidR="00631037" w:rsidRPr="002E4042" w:rsidRDefault="00631037" w:rsidP="00631037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EC0B173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647F29" w14:textId="4BFF9FA4" w:rsidR="00631037" w:rsidRPr="002E4042" w:rsidRDefault="00631037" w:rsidP="0063103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(4)</w:t>
            </w:r>
          </w:p>
        </w:tc>
        <w:tc>
          <w:tcPr>
            <w:tcW w:w="270" w:type="dxa"/>
          </w:tcPr>
          <w:p w14:paraId="376F47CC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3223959" w14:textId="289C2328" w:rsidR="00631037" w:rsidRPr="002E4042" w:rsidRDefault="00631037" w:rsidP="00631037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FED5D0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55D552B" w14:textId="08FD8170" w:rsidR="00631037" w:rsidRPr="002E4042" w:rsidRDefault="00631037" w:rsidP="00631037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92CD5" w14:textId="77777777" w:rsidR="00631037" w:rsidRPr="002E4042" w:rsidRDefault="00631037" w:rsidP="006310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759DBE5" w14:textId="005B593E" w:rsidR="00631037" w:rsidRPr="002E4042" w:rsidRDefault="00631037" w:rsidP="0063103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3D55A50D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9A9BACB" w14:textId="4B7B51CD" w:rsidR="00631037" w:rsidRPr="002E4042" w:rsidRDefault="00631037" w:rsidP="00631037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(4)</w:t>
            </w:r>
          </w:p>
        </w:tc>
        <w:tc>
          <w:tcPr>
            <w:tcW w:w="270" w:type="dxa"/>
          </w:tcPr>
          <w:p w14:paraId="1F6FB3C6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B5064FC" w14:textId="54FDFABE" w:rsidR="00631037" w:rsidRPr="002E4042" w:rsidRDefault="00631037" w:rsidP="0063103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3ED7E8" w14:textId="77777777" w:rsidR="00631037" w:rsidRPr="002E4042" w:rsidRDefault="00631037" w:rsidP="0063103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3EDE09B" w14:textId="2E892803" w:rsidR="00631037" w:rsidRPr="002E4042" w:rsidRDefault="00631037" w:rsidP="0063103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(4)</w:t>
            </w:r>
          </w:p>
        </w:tc>
      </w:tr>
      <w:tr w:rsidR="00517A61" w:rsidRPr="009912B7" w14:paraId="60380CF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756E4061" w14:textId="77777777" w:rsidR="00517A61" w:rsidRPr="002E4042" w:rsidRDefault="00517A61" w:rsidP="003A602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1A8D0A3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8B961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CCB8F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E0F02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6A4E9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3555D01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159,112</w:t>
            </w: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DDD605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568427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159,112</w:t>
            </w: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CA1E4E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3F958BA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155,480</w:t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CD888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AFA616D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788503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493ABF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155,480</w:t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17A61" w:rsidRPr="009912B7" w14:paraId="30884F96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61559C5E" w14:textId="77777777" w:rsidR="00517A61" w:rsidRPr="002E4042" w:rsidRDefault="00517A61" w:rsidP="003A602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14:paraId="2C5CB70A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BE6BBE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DC3220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FE08E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7E733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95D573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438,320</w:t>
            </w: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E86C1D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B88942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438,320</w:t>
            </w: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A7E971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1B36F1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420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533</w:t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BB9936E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959C72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39844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D9537B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420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533</w:t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bookmarkEnd w:id="16"/>
    </w:tbl>
    <w:p w14:paraId="7D63DA4B" w14:textId="5996B81C" w:rsidR="00517A61" w:rsidRPr="00517A61" w:rsidRDefault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0000"/>
          <w:sz w:val="20"/>
          <w:szCs w:val="20"/>
        </w:rPr>
      </w:pPr>
    </w:p>
    <w:p w14:paraId="1A9C29C5" w14:textId="73C46C20" w:rsidR="00517A61" w:rsidRPr="00517A61" w:rsidRDefault="00517A61" w:rsidP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47"/>
        <w:jc w:val="thaiDistribute"/>
        <w:rPr>
          <w:rFonts w:asciiTheme="majorBidi" w:hAnsiTheme="majorBidi" w:cstheme="majorBidi"/>
          <w:sz w:val="30"/>
          <w:szCs w:val="30"/>
        </w:rPr>
        <w:sectPr w:rsidR="00517A61" w:rsidRPr="00517A61" w:rsidSect="00517A61">
          <w:headerReference w:type="default" r:id="rId18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bookmarkStart w:id="17" w:name="_Hlk91461795"/>
    </w:p>
    <w:p w14:paraId="48990351" w14:textId="2FAEFA81" w:rsidR="00631037" w:rsidRDefault="00E8014E" w:rsidP="00E8014E">
      <w:pPr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18" w:name="_Hlk91462120"/>
      <w:bookmarkEnd w:id="17"/>
      <w:r w:rsidRPr="00E8014E">
        <w:rPr>
          <w:rFonts w:asciiTheme="majorBidi" w:hAnsiTheme="majorBidi"/>
          <w:sz w:val="30"/>
          <w:szCs w:val="30"/>
          <w:cs/>
        </w:rPr>
        <w:lastRenderedPageBreak/>
        <w:t xml:space="preserve">ในวันที่ </w:t>
      </w:r>
      <w:r w:rsidRPr="00E8014E">
        <w:rPr>
          <w:rFonts w:asciiTheme="majorBidi" w:hAnsiTheme="majorBidi"/>
          <w:sz w:val="30"/>
          <w:szCs w:val="30"/>
        </w:rPr>
        <w:t>17</w:t>
      </w:r>
      <w:r w:rsidRPr="00E8014E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E8014E">
        <w:rPr>
          <w:rFonts w:asciiTheme="majorBidi" w:hAnsiTheme="majorBidi"/>
          <w:sz w:val="30"/>
          <w:szCs w:val="30"/>
        </w:rPr>
        <w:t>2564</w:t>
      </w:r>
      <w:r w:rsidRPr="00E8014E">
        <w:rPr>
          <w:rFonts w:asciiTheme="majorBidi" w:hAnsiTheme="majorBidi"/>
          <w:sz w:val="30"/>
          <w:szCs w:val="30"/>
          <w:cs/>
        </w:rPr>
        <w:t xml:space="preserve"> บริษัทได้ลงทุนในหุ้นบุริมสิทธิ์ของบริษัท เมติคูลี่ จำกัด ซึ่งประกอบธุรกิจเกี่ยวกับนวัตกรรมทางการแพทย์</w:t>
      </w:r>
      <w:r w:rsidR="0010648E">
        <w:rPr>
          <w:rFonts w:asciiTheme="majorBidi" w:hAnsiTheme="majorBidi" w:hint="cs"/>
          <w:sz w:val="30"/>
          <w:szCs w:val="30"/>
          <w:cs/>
        </w:rPr>
        <w:t xml:space="preserve"> จำนวน </w:t>
      </w:r>
      <w:r w:rsidR="0010648E">
        <w:rPr>
          <w:rFonts w:asciiTheme="majorBidi" w:hAnsiTheme="majorBidi"/>
          <w:sz w:val="30"/>
          <w:szCs w:val="30"/>
        </w:rPr>
        <w:t xml:space="preserve">15,663 </w:t>
      </w:r>
      <w:r w:rsidR="0010648E">
        <w:rPr>
          <w:rFonts w:asciiTheme="majorBidi" w:hAnsiTheme="majorBidi" w:hint="cs"/>
          <w:sz w:val="30"/>
          <w:szCs w:val="30"/>
          <w:cs/>
        </w:rPr>
        <w:t>หุ้น</w:t>
      </w:r>
      <w:r w:rsidR="00D24F37">
        <w:rPr>
          <w:rFonts w:asciiTheme="majorBidi" w:hAnsiTheme="majorBidi" w:hint="cs"/>
          <w:sz w:val="30"/>
          <w:szCs w:val="30"/>
          <w:cs/>
        </w:rPr>
        <w:t xml:space="preserve"> และหุ้นสามัญจำนวน </w:t>
      </w:r>
      <w:r w:rsidR="00D24F37">
        <w:rPr>
          <w:rFonts w:asciiTheme="majorBidi" w:hAnsiTheme="majorBidi"/>
          <w:sz w:val="30"/>
          <w:szCs w:val="30"/>
        </w:rPr>
        <w:t xml:space="preserve">1 </w:t>
      </w:r>
      <w:r w:rsidR="00D24F37">
        <w:rPr>
          <w:rFonts w:asciiTheme="majorBidi" w:hAnsiTheme="majorBidi" w:hint="cs"/>
          <w:sz w:val="30"/>
          <w:szCs w:val="30"/>
          <w:cs/>
        </w:rPr>
        <w:t>หุ้น</w:t>
      </w:r>
      <w:r w:rsidRPr="00E8014E">
        <w:rPr>
          <w:rFonts w:asciiTheme="majorBidi" w:hAnsiTheme="majorBidi"/>
          <w:sz w:val="30"/>
          <w:szCs w:val="30"/>
          <w:cs/>
        </w:rPr>
        <w:t xml:space="preserve"> เป็นจำนวนเงิน </w:t>
      </w:r>
      <w:r w:rsidRPr="00E8014E">
        <w:rPr>
          <w:rFonts w:asciiTheme="majorBidi" w:hAnsiTheme="majorBidi"/>
          <w:sz w:val="30"/>
          <w:szCs w:val="30"/>
        </w:rPr>
        <w:t>32</w:t>
      </w:r>
      <w:r w:rsidRPr="00E8014E">
        <w:rPr>
          <w:rFonts w:asciiTheme="majorBidi" w:hAnsiTheme="majorBidi"/>
          <w:sz w:val="30"/>
          <w:szCs w:val="30"/>
          <w:cs/>
        </w:rPr>
        <w:t xml:space="preserve"> ล้านบาทโดยมีวัตถุประสงค์เพื่อลงทุนเชิงกลยุทธ์ระยะยาว ทั้งนี้ บริษัทได้เลือกกำหนดให้วัดมูลค่ายุติธรรมของเงินลงทุนในตราสารทุนดังกล่าวด้วยมูลค่ายุติธรรมผ่านกำไรขาดทุนเบ็ดเสร็จอื่น</w:t>
      </w:r>
    </w:p>
    <w:p w14:paraId="5BA636CC" w14:textId="573FDDBB" w:rsidR="00631037" w:rsidRPr="00235E57" w:rsidRDefault="00631037" w:rsidP="0031037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2A3702" w14:textId="1B3A0F0C" w:rsidR="00DD4EEA" w:rsidRDefault="00DD4EEA" w:rsidP="0031037D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DD4EEA">
        <w:rPr>
          <w:rFonts w:asciiTheme="majorBidi" w:hAnsiTheme="majorBidi"/>
          <w:sz w:val="30"/>
          <w:szCs w:val="30"/>
          <w:cs/>
        </w:rPr>
        <w:t>ใน</w:t>
      </w:r>
      <w:r w:rsidRPr="00586AB4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586AB4">
        <w:rPr>
          <w:rFonts w:asciiTheme="majorBidi" w:hAnsiTheme="majorBidi"/>
          <w:sz w:val="30"/>
          <w:szCs w:val="30"/>
        </w:rPr>
        <w:t>1</w:t>
      </w:r>
      <w:r w:rsidR="007061DB" w:rsidRPr="00586AB4">
        <w:rPr>
          <w:rFonts w:asciiTheme="majorBidi" w:hAnsiTheme="majorBidi"/>
          <w:sz w:val="30"/>
          <w:szCs w:val="30"/>
        </w:rPr>
        <w:t>9</w:t>
      </w:r>
      <w:r w:rsidRPr="00586AB4">
        <w:rPr>
          <w:rFonts w:asciiTheme="majorBidi" w:hAnsiTheme="majorBidi"/>
          <w:sz w:val="30"/>
          <w:szCs w:val="30"/>
        </w:rPr>
        <w:t xml:space="preserve"> </w:t>
      </w:r>
      <w:r w:rsidRPr="00586AB4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586AB4">
        <w:rPr>
          <w:rFonts w:asciiTheme="majorBidi" w:hAnsiTheme="majorBidi"/>
          <w:sz w:val="30"/>
          <w:szCs w:val="30"/>
        </w:rPr>
        <w:t xml:space="preserve">2564 </w:t>
      </w:r>
      <w:r w:rsidRPr="00586AB4">
        <w:rPr>
          <w:rFonts w:asciiTheme="majorBidi" w:hAnsiTheme="majorBidi"/>
          <w:sz w:val="30"/>
          <w:szCs w:val="30"/>
          <w:cs/>
        </w:rPr>
        <w:t xml:space="preserve">บริษัท พีเอ็มซี เลเบิล แมททีเรียลส์ จำกัด </w:t>
      </w:r>
      <w:r w:rsidRPr="00586AB4">
        <w:rPr>
          <w:rFonts w:asciiTheme="majorBidi" w:hAnsiTheme="majorBidi" w:hint="cs"/>
          <w:sz w:val="30"/>
          <w:szCs w:val="30"/>
          <w:cs/>
        </w:rPr>
        <w:t>ซึ่งเป็นบริษัทย่อยของบริษัท</w:t>
      </w:r>
      <w:r w:rsidRPr="00586AB4">
        <w:rPr>
          <w:rFonts w:asciiTheme="majorBidi" w:hAnsiTheme="majorBidi"/>
          <w:sz w:val="30"/>
          <w:szCs w:val="30"/>
          <w:cs/>
        </w:rPr>
        <w:t>ได้ลงทุนใน</w:t>
      </w:r>
      <w:r w:rsidRPr="00586AB4">
        <w:rPr>
          <w:rFonts w:asciiTheme="majorBidi" w:hAnsiTheme="majorBidi"/>
          <w:sz w:val="30"/>
          <w:szCs w:val="30"/>
          <w:cs/>
        </w:rPr>
        <w:br/>
      </w:r>
      <w:r w:rsidRPr="00DE0A51">
        <w:rPr>
          <w:rFonts w:asciiTheme="majorBidi" w:hAnsiTheme="majorBidi"/>
          <w:sz w:val="30"/>
          <w:szCs w:val="30"/>
          <w:cs/>
        </w:rPr>
        <w:t xml:space="preserve">หุ้นบุริมสิทธิ์ของ </w:t>
      </w:r>
      <w:proofErr w:type="spellStart"/>
      <w:r w:rsidRPr="00DE0A51">
        <w:rPr>
          <w:rFonts w:asciiTheme="majorBidi" w:hAnsiTheme="majorBidi"/>
          <w:sz w:val="30"/>
          <w:szCs w:val="30"/>
        </w:rPr>
        <w:t>Aquapak</w:t>
      </w:r>
      <w:proofErr w:type="spellEnd"/>
      <w:r w:rsidRPr="00DE0A51">
        <w:rPr>
          <w:rFonts w:asciiTheme="majorBidi" w:hAnsiTheme="majorBidi"/>
          <w:sz w:val="30"/>
          <w:szCs w:val="30"/>
        </w:rPr>
        <w:t xml:space="preserve"> </w:t>
      </w:r>
      <w:proofErr w:type="spellStart"/>
      <w:r w:rsidRPr="00DE0A51">
        <w:rPr>
          <w:rFonts w:asciiTheme="majorBidi" w:hAnsiTheme="majorBidi"/>
          <w:sz w:val="30"/>
          <w:szCs w:val="30"/>
        </w:rPr>
        <w:t>Hydropolymers</w:t>
      </w:r>
      <w:proofErr w:type="spellEnd"/>
      <w:r w:rsidRPr="00DE0A51">
        <w:rPr>
          <w:rFonts w:asciiTheme="majorBidi" w:hAnsiTheme="majorBidi"/>
          <w:sz w:val="30"/>
          <w:szCs w:val="30"/>
        </w:rPr>
        <w:t xml:space="preserve"> Limited </w:t>
      </w:r>
      <w:r w:rsidRPr="00DE0A51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DE0A51">
        <w:rPr>
          <w:rFonts w:asciiTheme="majorBidi" w:hAnsiTheme="majorBidi"/>
          <w:sz w:val="30"/>
          <w:szCs w:val="30"/>
        </w:rPr>
        <w:t xml:space="preserve">3,014,772 </w:t>
      </w:r>
      <w:r w:rsidRPr="00DE0A51">
        <w:rPr>
          <w:rFonts w:asciiTheme="majorBidi" w:hAnsiTheme="majorBidi"/>
          <w:sz w:val="30"/>
          <w:szCs w:val="30"/>
          <w:cs/>
        </w:rPr>
        <w:t>หุ้น เป็นจำนวน</w:t>
      </w:r>
      <w:r w:rsidR="00D24F37" w:rsidRPr="00DE0A51">
        <w:rPr>
          <w:rFonts w:asciiTheme="majorBidi" w:hAnsiTheme="majorBidi" w:hint="cs"/>
          <w:sz w:val="30"/>
          <w:szCs w:val="30"/>
          <w:cs/>
        </w:rPr>
        <w:t>เงิน</w:t>
      </w:r>
      <w:r w:rsidRPr="00DE0A51">
        <w:rPr>
          <w:rFonts w:asciiTheme="majorBidi" w:hAnsiTheme="majorBidi"/>
          <w:sz w:val="30"/>
          <w:szCs w:val="30"/>
          <w:cs/>
        </w:rPr>
        <w:t xml:space="preserve"> </w:t>
      </w:r>
      <w:r w:rsidRPr="00DE0A51">
        <w:rPr>
          <w:rFonts w:asciiTheme="majorBidi" w:hAnsiTheme="majorBidi"/>
          <w:sz w:val="30"/>
          <w:szCs w:val="30"/>
        </w:rPr>
        <w:t xml:space="preserve">45 </w:t>
      </w:r>
      <w:r w:rsidRPr="00DE0A51">
        <w:rPr>
          <w:rFonts w:asciiTheme="majorBidi" w:hAnsiTheme="majorBidi"/>
          <w:sz w:val="30"/>
          <w:szCs w:val="30"/>
          <w:cs/>
        </w:rPr>
        <w:t>ล้านบาทโดยมีวัตถุประสงค์</w:t>
      </w:r>
      <w:r w:rsidRPr="00DD4EEA">
        <w:rPr>
          <w:rFonts w:asciiTheme="majorBidi" w:hAnsiTheme="majorBidi"/>
          <w:sz w:val="30"/>
          <w:szCs w:val="30"/>
          <w:cs/>
        </w:rPr>
        <w:t xml:space="preserve">เพื่อลงทุนเชิงกลยุทธ์ระยะยาว ทั้งนี้ </w:t>
      </w:r>
      <w:r w:rsidR="00586AB4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DD4EEA">
        <w:rPr>
          <w:rFonts w:asciiTheme="majorBidi" w:hAnsiTheme="majorBidi"/>
          <w:sz w:val="30"/>
          <w:szCs w:val="30"/>
          <w:cs/>
        </w:rPr>
        <w:t>ได้เลือกกำหนดให้วัดมูลค่ายุติธรรมของเงินลงทุนในตราสารทุนดังกล่าวด้วยมูลค่ายุติธรรมผ่านกำไรขาดทุนเบ็ดเสร็จอื่น</w:t>
      </w:r>
    </w:p>
    <w:p w14:paraId="6B02C6E2" w14:textId="77777777" w:rsidR="00DD4EEA" w:rsidRPr="00235E57" w:rsidRDefault="00DD4EEA" w:rsidP="0031037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9AE961" w14:textId="77777777" w:rsidR="00447B36" w:rsidRPr="00B47304" w:rsidRDefault="00447B36" w:rsidP="00447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47304">
        <w:rPr>
          <w:rFonts w:ascii="Angsana New" w:hAnsi="Angsana New" w:hint="cs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037B3FEE" w14:textId="77777777" w:rsidR="00447B36" w:rsidRPr="00235E57" w:rsidRDefault="00447B36" w:rsidP="0031037D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087841AE" w14:textId="4AAA5492" w:rsidR="003557C1" w:rsidRPr="00447B36" w:rsidRDefault="0031037D" w:rsidP="0031037D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47B36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</w:t>
      </w:r>
    </w:p>
    <w:p w14:paraId="7C2C2866" w14:textId="0D903431" w:rsidR="00DD4EEA" w:rsidRPr="00235E57" w:rsidRDefault="00DD4EEA" w:rsidP="0031037D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702F00A8" w14:textId="7ABA992D" w:rsidR="00DD4EEA" w:rsidRPr="00DD4EEA" w:rsidRDefault="00DD4EEA" w:rsidP="0031037D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96023">
        <w:rPr>
          <w:rFonts w:asciiTheme="majorBidi" w:hAnsiTheme="majorBidi"/>
          <w:i/>
          <w:iCs/>
          <w:sz w:val="30"/>
          <w:szCs w:val="30"/>
          <w:cs/>
        </w:rPr>
        <w:t>การกำหนดราคาสัญญาซื้อขายล่วงหน้า</w:t>
      </w:r>
      <w:r w:rsidRPr="00DD4EEA">
        <w:rPr>
          <w:rFonts w:asciiTheme="majorBidi" w:hAnsiTheme="majorBidi"/>
          <w:sz w:val="30"/>
          <w:szCs w:val="30"/>
          <w:cs/>
        </w:rPr>
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bookmarkEnd w:id="18"/>
    <w:p w14:paraId="72582FF0" w14:textId="77777777" w:rsidR="008D7B7B" w:rsidRPr="00235E57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40F7C" w14:textId="210543F9" w:rsidR="008D7B7B" w:rsidRPr="0031037D" w:rsidRDefault="008D7B7B" w:rsidP="00123D0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1037D">
        <w:rPr>
          <w:rFonts w:asciiTheme="majorBidi" w:hAnsiTheme="majorBidi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="003F6DA5">
        <w:rPr>
          <w:rFonts w:asciiTheme="majorBidi" w:hAnsiTheme="majorBidi"/>
          <w:sz w:val="30"/>
          <w:szCs w:val="30"/>
        </w:rPr>
        <w:t xml:space="preserve"> </w:t>
      </w:r>
      <w:r w:rsidR="003F6DA5">
        <w:rPr>
          <w:rFonts w:asciiTheme="majorBidi" w:hAnsiTheme="majorBidi" w:hint="cs"/>
          <w:sz w:val="30"/>
          <w:szCs w:val="30"/>
          <w:cs/>
        </w:rPr>
        <w:t>โดย</w:t>
      </w:r>
      <w:r w:rsidRPr="0031037D">
        <w:rPr>
          <w:rFonts w:asciiTheme="majorBidi" w:hAnsiTheme="majorBidi"/>
          <w:sz w:val="30"/>
          <w:szCs w:val="30"/>
        </w:rPr>
        <w:t xml:space="preserve"> </w:t>
      </w:r>
      <w:r w:rsidRPr="0031037D">
        <w:rPr>
          <w:rFonts w:asciiTheme="majorBidi" w:hAnsiTheme="majorBidi" w:hint="cs"/>
          <w:sz w:val="30"/>
          <w:szCs w:val="30"/>
          <w:cs/>
        </w:rPr>
        <w:t>ณ วันที่</w:t>
      </w:r>
      <w:r w:rsidRPr="0031037D">
        <w:rPr>
          <w:rFonts w:asciiTheme="majorBidi" w:hAnsiTheme="majorBidi"/>
          <w:sz w:val="30"/>
          <w:szCs w:val="30"/>
          <w:cs/>
        </w:rPr>
        <w:br/>
      </w:r>
      <w:r w:rsidRPr="0031037D">
        <w:rPr>
          <w:rFonts w:asciiTheme="majorBidi" w:hAnsiTheme="majorBidi"/>
          <w:sz w:val="30"/>
          <w:szCs w:val="30"/>
        </w:rPr>
        <w:t xml:space="preserve">31 </w:t>
      </w:r>
      <w:r w:rsidRPr="0031037D">
        <w:rPr>
          <w:rFonts w:asciiTheme="majorBidi" w:hAnsiTheme="majorBidi" w:hint="cs"/>
          <w:sz w:val="30"/>
          <w:szCs w:val="30"/>
          <w:cs/>
        </w:rPr>
        <w:t>ธันวาคม</w:t>
      </w:r>
      <w:r w:rsidRPr="0031037D">
        <w:rPr>
          <w:rFonts w:asciiTheme="majorBidi" w:hAnsiTheme="majorBidi"/>
          <w:sz w:val="30"/>
          <w:szCs w:val="30"/>
        </w:rPr>
        <w:t xml:space="preserve"> </w:t>
      </w:r>
      <w:r w:rsidR="00DD4EEA">
        <w:rPr>
          <w:rFonts w:asciiTheme="majorBidi" w:hAnsiTheme="majorBidi"/>
          <w:sz w:val="30"/>
          <w:szCs w:val="30"/>
        </w:rPr>
        <w:t xml:space="preserve">2564 </w:t>
      </w:r>
      <w:r w:rsidR="00DD4EEA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DD4EEA">
        <w:rPr>
          <w:rFonts w:asciiTheme="majorBidi" w:hAnsiTheme="majorBidi"/>
          <w:sz w:val="30"/>
          <w:szCs w:val="30"/>
        </w:rPr>
        <w:t xml:space="preserve">2563 </w:t>
      </w:r>
      <w:r w:rsidRPr="0031037D">
        <w:rPr>
          <w:rFonts w:asciiTheme="majorBidi" w:hAnsiTheme="majorBidi" w:hint="cs"/>
          <w:sz w:val="30"/>
          <w:szCs w:val="30"/>
          <w:cs/>
        </w:rPr>
        <w:t>มีรายละเอียดดังนี้</w:t>
      </w:r>
    </w:p>
    <w:p w14:paraId="3442E748" w14:textId="77777777" w:rsidR="008D7B7B" w:rsidRPr="00235E57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7445B3" w14:paraId="5B848BA2" w14:textId="77777777" w:rsidTr="004516E2">
        <w:trPr>
          <w:cantSplit/>
          <w:tblHeader/>
        </w:trPr>
        <w:tc>
          <w:tcPr>
            <w:tcW w:w="3690" w:type="dxa"/>
          </w:tcPr>
          <w:p w14:paraId="05AF89D4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3A47473C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8D7B7B" w:rsidRPr="007445B3" w14:paraId="19BDFDA2" w14:textId="77777777" w:rsidTr="004516E2">
        <w:trPr>
          <w:cantSplit/>
          <w:tblHeader/>
        </w:trPr>
        <w:tc>
          <w:tcPr>
            <w:tcW w:w="3690" w:type="dxa"/>
          </w:tcPr>
          <w:p w14:paraId="06EDA098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536996B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7AA89288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0A647E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8D7B7B" w:rsidRPr="007445B3" w14:paraId="40C43A96" w14:textId="77777777" w:rsidTr="004516E2">
        <w:trPr>
          <w:cantSplit/>
          <w:tblHeader/>
        </w:trPr>
        <w:tc>
          <w:tcPr>
            <w:tcW w:w="3690" w:type="dxa"/>
          </w:tcPr>
          <w:p w14:paraId="4B2AF48E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9F4C041" w14:textId="5A739042" w:rsidR="008D7B7B" w:rsidRPr="007445B3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A61293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4D806131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1D7E00" w14:textId="18E7B855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A6129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377A0BC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5E4B3A" w14:textId="254C1F60" w:rsidR="008D7B7B" w:rsidRPr="007445B3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A61293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6F78BE85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31D4FA" w14:textId="1954DB68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A6129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8D7B7B" w:rsidRPr="007445B3" w14:paraId="0A257E06" w14:textId="77777777" w:rsidTr="004516E2">
        <w:trPr>
          <w:cantSplit/>
          <w:tblHeader/>
        </w:trPr>
        <w:tc>
          <w:tcPr>
            <w:tcW w:w="3690" w:type="dxa"/>
          </w:tcPr>
          <w:p w14:paraId="43085612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31DAD89E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33B4E457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DA8A743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37AA0" w:rsidRPr="007445B3" w14:paraId="41A59FDF" w14:textId="77777777" w:rsidTr="004516E2">
        <w:trPr>
          <w:cantSplit/>
        </w:trPr>
        <w:tc>
          <w:tcPr>
            <w:tcW w:w="3690" w:type="dxa"/>
          </w:tcPr>
          <w:p w14:paraId="3BB2959E" w14:textId="33B3C12B" w:rsidR="00637AA0" w:rsidRPr="007445B3" w:rsidRDefault="00637AA0" w:rsidP="00A6129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4D22A3E4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F64555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6CEB01C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470108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FF6818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4958E8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E47D3E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7AA0" w:rsidRPr="007445B3" w14:paraId="1F7187FB" w14:textId="77777777" w:rsidTr="004516E2">
        <w:trPr>
          <w:cantSplit/>
        </w:trPr>
        <w:tc>
          <w:tcPr>
            <w:tcW w:w="3690" w:type="dxa"/>
          </w:tcPr>
          <w:p w14:paraId="09F2FAAB" w14:textId="0654D600" w:rsidR="00637AA0" w:rsidRPr="007445B3" w:rsidRDefault="00637AA0" w:rsidP="00A6129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49871EA1" w14:textId="1A76C6D0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270" w:type="dxa"/>
            <w:vAlign w:val="bottom"/>
          </w:tcPr>
          <w:p w14:paraId="5FAEDC48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458F2C" w14:textId="2495226E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1925CBB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FC524A" w14:textId="3BF61A10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31,836</w:t>
            </w:r>
          </w:p>
        </w:tc>
        <w:tc>
          <w:tcPr>
            <w:tcW w:w="270" w:type="dxa"/>
          </w:tcPr>
          <w:p w14:paraId="48EDD15A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68535E5" w14:textId="2AE1B41B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37AA0" w:rsidRPr="007445B3" w14:paraId="0BCCF6F5" w14:textId="77777777" w:rsidTr="004516E2">
        <w:trPr>
          <w:cantSplit/>
        </w:trPr>
        <w:tc>
          <w:tcPr>
            <w:tcW w:w="3690" w:type="dxa"/>
          </w:tcPr>
          <w:p w14:paraId="0CC9377D" w14:textId="77A5EF8F" w:rsidR="00637AA0" w:rsidRPr="007445B3" w:rsidRDefault="00637AA0" w:rsidP="00A6129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1E6275A7" w14:textId="2E0C2FDE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  <w:vAlign w:val="bottom"/>
          </w:tcPr>
          <w:p w14:paraId="424846D5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9D237F0" w14:textId="08569415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0B8D4DE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CB2AF5" w14:textId="78E601D8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2,887</w:t>
            </w:r>
          </w:p>
        </w:tc>
        <w:tc>
          <w:tcPr>
            <w:tcW w:w="270" w:type="dxa"/>
          </w:tcPr>
          <w:p w14:paraId="463BB878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C20A7A9" w14:textId="2FC7345F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37AA0" w:rsidRPr="007445B3" w14:paraId="123DC1EA" w14:textId="77777777" w:rsidTr="004516E2">
        <w:trPr>
          <w:cantSplit/>
        </w:trPr>
        <w:tc>
          <w:tcPr>
            <w:tcW w:w="3690" w:type="dxa"/>
          </w:tcPr>
          <w:p w14:paraId="617A7056" w14:textId="77777777" w:rsidR="00637AA0" w:rsidRPr="00637AA0" w:rsidRDefault="00637AA0" w:rsidP="00A6129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1349060" w14:textId="77777777" w:rsidR="00637AA0" w:rsidRPr="00637AA0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8937363" w14:textId="77777777" w:rsidR="00637AA0" w:rsidRPr="00637AA0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BE85DD" w14:textId="77777777" w:rsidR="00637AA0" w:rsidRPr="00637AA0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225484" w14:textId="77777777" w:rsidR="00637AA0" w:rsidRPr="00637AA0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3B110EA4" w14:textId="77777777" w:rsidR="00637AA0" w:rsidRPr="00637AA0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86B7662" w14:textId="77777777" w:rsidR="00637AA0" w:rsidRPr="00637AA0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6DA9480B" w14:textId="77777777" w:rsidR="00637AA0" w:rsidRPr="00637AA0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A61293" w:rsidRPr="007445B3" w14:paraId="2354A545" w14:textId="77777777" w:rsidTr="004516E2">
        <w:trPr>
          <w:cantSplit/>
        </w:trPr>
        <w:tc>
          <w:tcPr>
            <w:tcW w:w="3690" w:type="dxa"/>
          </w:tcPr>
          <w:p w14:paraId="5B6066FF" w14:textId="77777777" w:rsidR="00A61293" w:rsidRPr="007445B3" w:rsidRDefault="00A61293" w:rsidP="00A6129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C5C3508" w14:textId="77777777" w:rsidR="00A61293" w:rsidRPr="007445B3" w:rsidRDefault="00A61293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6B3911" w14:textId="77777777" w:rsidR="00A61293" w:rsidRPr="007445B3" w:rsidRDefault="00A61293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790DC0" w14:textId="77777777" w:rsidR="00A61293" w:rsidRPr="007445B3" w:rsidRDefault="00A61293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117105" w14:textId="77777777" w:rsidR="00A61293" w:rsidRPr="007445B3" w:rsidRDefault="00A61293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9805F" w14:textId="77777777" w:rsidR="00A61293" w:rsidRPr="007445B3" w:rsidRDefault="00A61293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2E6ECB" w14:textId="77777777" w:rsidR="00A61293" w:rsidRPr="007445B3" w:rsidRDefault="00A61293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E5D10A8" w14:textId="77777777" w:rsidR="00A61293" w:rsidRPr="007445B3" w:rsidRDefault="00A61293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61293" w:rsidRPr="007445B3" w14:paraId="62AFE1AD" w14:textId="77777777" w:rsidTr="004516E2">
        <w:trPr>
          <w:cantSplit/>
        </w:trPr>
        <w:tc>
          <w:tcPr>
            <w:tcW w:w="3690" w:type="dxa"/>
          </w:tcPr>
          <w:p w14:paraId="0155104D" w14:textId="77777777" w:rsidR="00A61293" w:rsidRPr="007445B3" w:rsidRDefault="00A61293" w:rsidP="00A6129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375F1158" w14:textId="55697543" w:rsidR="00A61293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vAlign w:val="bottom"/>
          </w:tcPr>
          <w:p w14:paraId="55293FB9" w14:textId="77777777" w:rsidR="00A61293" w:rsidRPr="007445B3" w:rsidRDefault="00A61293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7E90F2" w14:textId="2B5A349B" w:rsidR="00A61293" w:rsidRPr="007445B3" w:rsidRDefault="00A61293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1,034</w:t>
            </w:r>
          </w:p>
        </w:tc>
        <w:tc>
          <w:tcPr>
            <w:tcW w:w="270" w:type="dxa"/>
            <w:vAlign w:val="bottom"/>
          </w:tcPr>
          <w:p w14:paraId="548B6D9A" w14:textId="77777777" w:rsidR="00A61293" w:rsidRPr="007445B3" w:rsidRDefault="00A61293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F8970C" w14:textId="5652D241" w:rsidR="00A61293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70" w:type="dxa"/>
          </w:tcPr>
          <w:p w14:paraId="72C762A0" w14:textId="77777777" w:rsidR="00A61293" w:rsidRPr="007445B3" w:rsidRDefault="00A61293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1F87F6" w14:textId="13FEB68C" w:rsidR="00A61293" w:rsidRPr="007445B3" w:rsidRDefault="00A61293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31,100</w:t>
            </w:r>
          </w:p>
        </w:tc>
      </w:tr>
    </w:tbl>
    <w:p w14:paraId="2ECB2807" w14:textId="77777777" w:rsidR="008D7B7B" w:rsidRPr="00B43662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1C10D9" w14:paraId="33E657B7" w14:textId="77777777" w:rsidTr="00B43662">
        <w:trPr>
          <w:cantSplit/>
          <w:tblHeader/>
        </w:trPr>
        <w:tc>
          <w:tcPr>
            <w:tcW w:w="3690" w:type="dxa"/>
          </w:tcPr>
          <w:p w14:paraId="42CB5728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rtl/>
                <w:cs/>
              </w:rPr>
              <w:lastRenderedPageBreak/>
              <w:br w:type="page"/>
            </w:r>
          </w:p>
        </w:tc>
        <w:tc>
          <w:tcPr>
            <w:tcW w:w="5490" w:type="dxa"/>
            <w:gridSpan w:val="7"/>
          </w:tcPr>
          <w:p w14:paraId="0DDB5F5E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D7B7B" w:rsidRPr="001C10D9" w14:paraId="19B51349" w14:textId="77777777" w:rsidTr="00B43662">
        <w:trPr>
          <w:cantSplit/>
          <w:tblHeader/>
        </w:trPr>
        <w:tc>
          <w:tcPr>
            <w:tcW w:w="3690" w:type="dxa"/>
          </w:tcPr>
          <w:p w14:paraId="26BFD4A9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84E0E52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558818BC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129BFEF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8D7B7B" w:rsidRPr="001C10D9" w14:paraId="118A0114" w14:textId="77777777" w:rsidTr="00B43662">
        <w:trPr>
          <w:cantSplit/>
          <w:tblHeader/>
        </w:trPr>
        <w:tc>
          <w:tcPr>
            <w:tcW w:w="3690" w:type="dxa"/>
          </w:tcPr>
          <w:p w14:paraId="6C284019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2FDD7D" w14:textId="52FBFEA0" w:rsidR="008D7B7B" w:rsidRPr="001C10D9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55645F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4A50FF84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675581" w14:textId="225C14E1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55645F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747F494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E7EACE0" w14:textId="43DA5500" w:rsidR="008D7B7B" w:rsidRPr="001C10D9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55645F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CBB08C8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4CC0B6" w14:textId="39A03740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55645F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8D7B7B" w:rsidRPr="001C10D9" w14:paraId="4F2E92D6" w14:textId="77777777" w:rsidTr="00B43662">
        <w:trPr>
          <w:cantSplit/>
          <w:tblHeader/>
        </w:trPr>
        <w:tc>
          <w:tcPr>
            <w:tcW w:w="3690" w:type="dxa"/>
          </w:tcPr>
          <w:p w14:paraId="76581296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BCDF8C8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17CDE6E7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511FE204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37AA0" w:rsidRPr="001C10D9" w14:paraId="313F8C29" w14:textId="77777777" w:rsidTr="004516E2">
        <w:trPr>
          <w:cantSplit/>
        </w:trPr>
        <w:tc>
          <w:tcPr>
            <w:tcW w:w="3690" w:type="dxa"/>
          </w:tcPr>
          <w:p w14:paraId="019429D5" w14:textId="38EF236C" w:rsidR="00637AA0" w:rsidRPr="001C10D9" w:rsidRDefault="00637AA0" w:rsidP="00637AA0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C1586DA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E3350F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7759F4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C2AB2C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DA667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559B26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E09EC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7AA0" w:rsidRPr="001C10D9" w14:paraId="1938B4E5" w14:textId="77777777" w:rsidTr="004516E2">
        <w:trPr>
          <w:cantSplit/>
        </w:trPr>
        <w:tc>
          <w:tcPr>
            <w:tcW w:w="3690" w:type="dxa"/>
          </w:tcPr>
          <w:p w14:paraId="50EC20DF" w14:textId="492EAEFD" w:rsidR="00637AA0" w:rsidRPr="001C10D9" w:rsidRDefault="00637AA0" w:rsidP="00637AA0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0DB5F603" w14:textId="0DD765BE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270" w:type="dxa"/>
            <w:vAlign w:val="bottom"/>
          </w:tcPr>
          <w:p w14:paraId="18AB9341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3CE701" w14:textId="1B66F315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076C24C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8822C" w14:textId="0CCFDB0F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13,454</w:t>
            </w:r>
          </w:p>
        </w:tc>
        <w:tc>
          <w:tcPr>
            <w:tcW w:w="270" w:type="dxa"/>
          </w:tcPr>
          <w:p w14:paraId="4C76C467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97060" w14:textId="578823ED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37AA0" w:rsidRPr="001C10D9" w14:paraId="20C2F973" w14:textId="77777777" w:rsidTr="004516E2">
        <w:trPr>
          <w:cantSplit/>
        </w:trPr>
        <w:tc>
          <w:tcPr>
            <w:tcW w:w="3690" w:type="dxa"/>
          </w:tcPr>
          <w:p w14:paraId="6DF0CA3F" w14:textId="77777777" w:rsidR="00637AA0" w:rsidRPr="00DD4EEA" w:rsidRDefault="00637AA0" w:rsidP="004516E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98BCC6C" w14:textId="77777777" w:rsidR="00637AA0" w:rsidRPr="00DD4EEA" w:rsidRDefault="00637AA0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2E16B1" w14:textId="77777777" w:rsidR="00637AA0" w:rsidRPr="00DD4EEA" w:rsidRDefault="00637AA0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A293467" w14:textId="77777777" w:rsidR="00637AA0" w:rsidRPr="00DD4EEA" w:rsidRDefault="00637AA0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CC44C9" w14:textId="77777777" w:rsidR="00637AA0" w:rsidRPr="00DD4EEA" w:rsidRDefault="00637AA0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77A60A" w14:textId="77777777" w:rsidR="00637AA0" w:rsidRPr="00DD4EEA" w:rsidRDefault="00637AA0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529B15D" w14:textId="77777777" w:rsidR="00637AA0" w:rsidRPr="00DD4EEA" w:rsidRDefault="00637AA0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3B860D8F" w14:textId="77777777" w:rsidR="00637AA0" w:rsidRPr="00DD4EEA" w:rsidRDefault="00637AA0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8D7B7B" w:rsidRPr="001C10D9" w14:paraId="16C5B539" w14:textId="77777777" w:rsidTr="004516E2">
        <w:trPr>
          <w:cantSplit/>
        </w:trPr>
        <w:tc>
          <w:tcPr>
            <w:tcW w:w="3690" w:type="dxa"/>
          </w:tcPr>
          <w:p w14:paraId="48C3FE59" w14:textId="77777777" w:rsidR="008D7B7B" w:rsidRPr="001C10D9" w:rsidRDefault="008D7B7B" w:rsidP="004516E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20177AC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58C512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8D173C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C12E83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224FFF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63E5DF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7655C8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7B7B" w:rsidRPr="001C10D9" w14:paraId="5707EAD7" w14:textId="77777777" w:rsidTr="004516E2">
        <w:trPr>
          <w:cantSplit/>
        </w:trPr>
        <w:tc>
          <w:tcPr>
            <w:tcW w:w="3690" w:type="dxa"/>
          </w:tcPr>
          <w:p w14:paraId="39C5FDD6" w14:textId="77777777" w:rsidR="008D7B7B" w:rsidRPr="001C10D9" w:rsidRDefault="008D7B7B" w:rsidP="004516E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BA7C212" w14:textId="13299338" w:rsidR="008D7B7B" w:rsidRPr="001C10D9" w:rsidRDefault="00637AA0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vAlign w:val="bottom"/>
          </w:tcPr>
          <w:p w14:paraId="6DCD29BE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74BF1" w14:textId="610305B5" w:rsidR="008D7B7B" w:rsidRPr="001C10D9" w:rsidRDefault="0055645F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70" w:type="dxa"/>
            <w:vAlign w:val="bottom"/>
          </w:tcPr>
          <w:p w14:paraId="62B9485F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A4D09" w14:textId="73F50238" w:rsidR="008D7B7B" w:rsidRPr="001C10D9" w:rsidRDefault="00637AA0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70" w:type="dxa"/>
          </w:tcPr>
          <w:p w14:paraId="010A3B06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870643" w14:textId="4C846E19" w:rsidR="008D7B7B" w:rsidRPr="001C10D9" w:rsidRDefault="0055645F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14,447</w:t>
            </w:r>
          </w:p>
        </w:tc>
      </w:tr>
    </w:tbl>
    <w:p w14:paraId="65C92FC7" w14:textId="77777777" w:rsidR="008D7B7B" w:rsidRPr="00B43662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A6A780" w14:textId="27F30C62" w:rsidR="005040C5" w:rsidRPr="00B47304" w:rsidRDefault="008D7B7B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B47304">
        <w:rPr>
          <w:rFonts w:ascii="Angsana New" w:hAnsi="Angsana New" w:hint="cs"/>
          <w:sz w:val="30"/>
          <w:szCs w:val="30"/>
          <w:cs/>
        </w:rPr>
        <w:t>สัญญาดังกล่าวจะทยอยครบกำหนดภายในเดือน</w:t>
      </w:r>
      <w:r w:rsidR="00665997">
        <w:rPr>
          <w:rFonts w:ascii="Angsana New" w:hAnsi="Angsana New" w:hint="cs"/>
          <w:sz w:val="30"/>
          <w:szCs w:val="30"/>
          <w:cs/>
        </w:rPr>
        <w:t>มิถุนายน</w:t>
      </w:r>
      <w:r w:rsidR="00DD4EEA">
        <w:rPr>
          <w:rFonts w:ascii="Angsana New" w:hAnsi="Angsana New" w:hint="cs"/>
          <w:sz w:val="30"/>
          <w:szCs w:val="30"/>
          <w:cs/>
        </w:rPr>
        <w:t xml:space="preserve"> </w:t>
      </w:r>
      <w:r w:rsidR="00DD4EEA">
        <w:rPr>
          <w:rFonts w:ascii="Angsana New" w:hAnsi="Angsana New"/>
          <w:sz w:val="30"/>
          <w:szCs w:val="30"/>
        </w:rPr>
        <w:t>2565</w:t>
      </w:r>
      <w:r w:rsidRPr="00B47304">
        <w:rPr>
          <w:rFonts w:ascii="Angsana New" w:hAnsi="Angsana New" w:hint="cs"/>
          <w:sz w:val="30"/>
          <w:szCs w:val="30"/>
        </w:rPr>
        <w:t xml:space="preserve"> </w:t>
      </w:r>
      <w:r w:rsidRPr="00B47304">
        <w:rPr>
          <w:rFonts w:ascii="Angsana New" w:hAnsi="Angsana New" w:hint="cs"/>
          <w:i/>
          <w:iCs/>
          <w:sz w:val="30"/>
          <w:szCs w:val="30"/>
        </w:rPr>
        <w:t xml:space="preserve">(31 </w:t>
      </w:r>
      <w:r w:rsidRPr="00B4730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47304">
        <w:rPr>
          <w:rFonts w:ascii="Angsana New" w:hAnsi="Angsana New" w:hint="cs"/>
          <w:i/>
          <w:iCs/>
          <w:sz w:val="30"/>
          <w:szCs w:val="30"/>
        </w:rPr>
        <w:t>256</w:t>
      </w:r>
      <w:r w:rsidR="006113BA" w:rsidRPr="00B47304">
        <w:rPr>
          <w:rFonts w:ascii="Angsana New" w:hAnsi="Angsana New"/>
          <w:i/>
          <w:iCs/>
          <w:sz w:val="30"/>
          <w:szCs w:val="30"/>
        </w:rPr>
        <w:t>3</w:t>
      </w:r>
      <w:r w:rsidRPr="00B47304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B47304">
        <w:rPr>
          <w:rFonts w:ascii="Angsana New" w:hAnsi="Angsana New" w:hint="cs"/>
          <w:i/>
          <w:iCs/>
          <w:sz w:val="30"/>
          <w:szCs w:val="30"/>
          <w:cs/>
        </w:rPr>
        <w:t xml:space="preserve">ครบกำหนดภายในเดือนมิถุนายน </w:t>
      </w:r>
      <w:r w:rsidR="00C65C75" w:rsidRPr="00B47304">
        <w:rPr>
          <w:rFonts w:ascii="Angsana New" w:hAnsi="Angsana New" w:hint="cs"/>
          <w:i/>
          <w:iCs/>
          <w:sz w:val="30"/>
          <w:szCs w:val="30"/>
        </w:rPr>
        <w:t>256</w:t>
      </w:r>
      <w:r w:rsidR="006113BA" w:rsidRPr="00B47304">
        <w:rPr>
          <w:rFonts w:ascii="Angsana New" w:hAnsi="Angsana New"/>
          <w:i/>
          <w:iCs/>
          <w:sz w:val="30"/>
          <w:szCs w:val="30"/>
        </w:rPr>
        <w:t>4</w:t>
      </w:r>
      <w:r w:rsidRPr="00B47304">
        <w:rPr>
          <w:rFonts w:ascii="Angsana New" w:hAnsi="Angsana New" w:hint="cs"/>
          <w:i/>
          <w:iCs/>
          <w:sz w:val="30"/>
          <w:szCs w:val="30"/>
        </w:rPr>
        <w:t>)</w:t>
      </w:r>
    </w:p>
    <w:p w14:paraId="6F938C5E" w14:textId="6D54A53D" w:rsidR="00D4706F" w:rsidRDefault="00D47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26DEFFE2" w14:textId="3E98C39C" w:rsidR="000F2980" w:rsidRPr="00B47304" w:rsidRDefault="000F2980" w:rsidP="006C7261">
      <w:pPr>
        <w:pStyle w:val="ListParagraph"/>
        <w:numPr>
          <w:ilvl w:val="0"/>
          <w:numId w:val="33"/>
        </w:numPr>
        <w:tabs>
          <w:tab w:val="clear" w:pos="454"/>
          <w:tab w:val="clear" w:pos="680"/>
          <w:tab w:val="left" w:pos="540"/>
        </w:tabs>
        <w:ind w:hanging="720"/>
        <w:rPr>
          <w:cs/>
          <w:lang w:eastAsia="x-none"/>
        </w:rPr>
      </w:pPr>
      <w:r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นโยบาย</w:t>
      </w:r>
      <w:r w:rsidRPr="00B47304">
        <w:rPr>
          <w:rFonts w:asciiTheme="majorBidi" w:hAnsiTheme="majorBidi" w:cstheme="majorBidi"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1FE7F7EA" w14:textId="77777777" w:rsidR="003557C1" w:rsidRPr="00956A31" w:rsidRDefault="003557C1" w:rsidP="009D42F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274A77D0" w14:textId="0D66F961" w:rsidR="004127BF" w:rsidRPr="00B47304" w:rsidRDefault="00895507" w:rsidP="00895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E5EEF5C" w14:textId="4D39B7F6" w:rsidR="00895507" w:rsidRPr="00956A31" w:rsidRDefault="00895507" w:rsidP="004127BF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5E67973" w14:textId="0A7CF13B" w:rsidR="00895507" w:rsidRPr="00337CAA" w:rsidRDefault="00895507" w:rsidP="00337CA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38A8670" w14:textId="2B955B32" w:rsidR="00956A31" w:rsidRPr="00207977" w:rsidRDefault="00956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5CDD4D1" w14:textId="4FBA2782" w:rsidR="00895507" w:rsidRPr="00895507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46A3DEC" w14:textId="77777777" w:rsidR="00895507" w:rsidRPr="003B7A7B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C34F5E" w14:textId="16C4D706" w:rsidR="00895507" w:rsidRDefault="00895507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Pr="00895507">
        <w:rPr>
          <w:rFonts w:asciiTheme="majorBidi" w:hAnsiTheme="majorBidi" w:cstheme="majorBidi" w:hint="cs"/>
          <w:spacing w:val="-2"/>
          <w:sz w:val="30"/>
          <w:szCs w:val="30"/>
          <w:cs/>
        </w:rPr>
        <w:t>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 xml:space="preserve">เผชิญอยู่ </w:t>
      </w:r>
    </w:p>
    <w:p w14:paraId="6CEA1354" w14:textId="6353FD89" w:rsidR="00B43662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B536EC7" w14:textId="6491A142" w:rsidR="00425CF2" w:rsidRPr="00B47304" w:rsidRDefault="00425CF2" w:rsidP="00425CF2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(ข.</w:t>
      </w:r>
      <w:r w:rsidRPr="00B4730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) ความเสี่ยงด้านเครดิต</w:t>
      </w:r>
    </w:p>
    <w:p w14:paraId="6EA25E00" w14:textId="77777777" w:rsidR="00425CF2" w:rsidRPr="00B43662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F1354B" w14:textId="67064CCA" w:rsidR="00425CF2" w:rsidRPr="00425CF2" w:rsidRDefault="00425CF2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B82E753" w14:textId="77777777" w:rsidR="00425CF2" w:rsidRPr="00B43662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86BE73" w14:textId="794CDBE8" w:rsidR="00425CF2" w:rsidRDefault="00425CF2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(ข.</w:t>
      </w:r>
      <w:r w:rsidRPr="00425CF2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.1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149D4A58" w14:textId="77777777" w:rsidR="00401B71" w:rsidRPr="00B43662" w:rsidRDefault="00401B71" w:rsidP="00425CF2">
      <w:pPr>
        <w:tabs>
          <w:tab w:val="left" w:pos="126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0E7E9" w14:textId="7E48A52A" w:rsidR="00401B71" w:rsidRPr="00401B71" w:rsidRDefault="00401B71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0ACF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</w:t>
      </w:r>
      <w:r w:rsidRPr="00DC0ACF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Pr="00DC0ACF">
        <w:rPr>
          <w:rFonts w:asciiTheme="majorBidi" w:hAnsiTheme="majorBidi" w:cstheme="majorBidi"/>
          <w:spacing w:val="-2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DC0ACF" w:rsidRPr="00DC0AC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C0ACF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DC0ACF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4D01D6" w:rsidRPr="00DC0A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0ACF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</w:t>
      </w:r>
      <w:r w:rsidRPr="00401B71">
        <w:rPr>
          <w:rFonts w:asciiTheme="majorBidi" w:hAnsiTheme="majorBidi" w:cstheme="majorBidi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01B71">
        <w:rPr>
          <w:rFonts w:asciiTheme="majorBidi" w:hAnsiTheme="majorBidi" w:cstheme="majorBidi"/>
          <w:sz w:val="30"/>
          <w:szCs w:val="30"/>
        </w:rPr>
        <w:t xml:space="preserve"> </w:t>
      </w:r>
      <w:r w:rsidRPr="00401B71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</w:t>
      </w:r>
      <w:r w:rsidRPr="00E00745">
        <w:rPr>
          <w:rFonts w:asciiTheme="majorBidi" w:hAnsiTheme="majorBidi" w:cstheme="majorBidi"/>
          <w:sz w:val="30"/>
          <w:szCs w:val="30"/>
          <w:cs/>
        </w:rPr>
        <w:t xml:space="preserve">ของรายได้เปิดเผยในหมายเหตุข้อ </w:t>
      </w:r>
      <w:r w:rsidR="00E00745" w:rsidRPr="00E00745">
        <w:rPr>
          <w:rFonts w:asciiTheme="majorBidi" w:hAnsiTheme="majorBidi" w:cstheme="majorBidi"/>
          <w:sz w:val="30"/>
          <w:szCs w:val="30"/>
        </w:rPr>
        <w:t>1</w:t>
      </w:r>
      <w:r w:rsidR="00956A31">
        <w:rPr>
          <w:rFonts w:asciiTheme="majorBidi" w:hAnsiTheme="majorBidi" w:cstheme="majorBidi"/>
          <w:sz w:val="30"/>
          <w:szCs w:val="30"/>
        </w:rPr>
        <w:t>6</w:t>
      </w:r>
    </w:p>
    <w:p w14:paraId="6D852C0E" w14:textId="645432DA" w:rsidR="00DC0ACF" w:rsidRPr="00B43662" w:rsidRDefault="00DC0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BA27B72" w14:textId="0E65AC06" w:rsidR="00401B71" w:rsidRPr="00041F54" w:rsidRDefault="006F403E" w:rsidP="00E5721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C6FF6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401B71" w:rsidRPr="00CC6FF6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ความน่าเชื่อถือของลูกค้ารายใหม่แต่ละรายก่อนที่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DC0ACF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="00401B71" w:rsidRPr="00041F54">
        <w:rPr>
          <w:rFonts w:asciiTheme="majorBidi" w:hAnsiTheme="majorBidi" w:cstheme="majorBidi" w:hint="cs"/>
          <w:sz w:val="30"/>
          <w:szCs w:val="30"/>
        </w:rPr>
        <w:t xml:space="preserve"> (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ถ้ามี) งบการเงิน ข้อมูลอุตสาหกรรมและหนังสือรับรองฐานะทางการเงินของธนาคารสำหรับบางกรณี 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กำหนด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ทบทวน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</w:p>
    <w:p w14:paraId="26782B42" w14:textId="77777777" w:rsidR="00401B71" w:rsidRPr="00B43662" w:rsidRDefault="00401B71" w:rsidP="00401B71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87A0EE" w14:textId="1A9A7B4B" w:rsidR="001C7D9F" w:rsidRPr="00BA7CFC" w:rsidRDefault="00401B71" w:rsidP="00BA7CFC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41F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1F54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าร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>จ่ายชำระ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แก่ลูกค้าตั้งแต่ </w:t>
      </w:r>
      <w:r w:rsidR="006F403E">
        <w:rPr>
          <w:rFonts w:asciiTheme="majorBidi" w:hAnsiTheme="majorBidi" w:cstheme="majorBidi"/>
          <w:sz w:val="30"/>
          <w:szCs w:val="30"/>
        </w:rPr>
        <w:t xml:space="preserve">30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6F403E">
        <w:rPr>
          <w:rFonts w:asciiTheme="majorBidi" w:hAnsiTheme="majorBidi" w:cstheme="majorBidi"/>
          <w:sz w:val="30"/>
          <w:szCs w:val="30"/>
        </w:rPr>
        <w:t xml:space="preserve">180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2050" w:rsidRPr="00932050">
        <w:rPr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932050" w:rsidRPr="00932050">
        <w:rPr>
          <w:rFonts w:asciiTheme="majorBidi" w:hAnsiTheme="majorBidi" w:cstheme="majorBidi"/>
          <w:sz w:val="30"/>
          <w:szCs w:val="30"/>
        </w:rPr>
        <w:t>6</w:t>
      </w:r>
    </w:p>
    <w:p w14:paraId="6B16EBA5" w14:textId="1BD85A1E" w:rsidR="00956A31" w:rsidRPr="00B43662" w:rsidRDefault="00956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3CC9F826" w14:textId="656230CF" w:rsidR="00E96684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(ข.</w:t>
      </w:r>
      <w:r w:rsidRPr="00425CF2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.2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เงินสด</w:t>
      </w:r>
      <w:r w:rsidRPr="00E96684">
        <w:rPr>
          <w:rFonts w:asciiTheme="majorBidi" w:hAnsiTheme="majorBidi"/>
          <w:sz w:val="30"/>
          <w:szCs w:val="30"/>
          <w:cs/>
        </w:rPr>
        <w:t>และรายการเทียบเท่าเงินสด และอนุพันธ์</w:t>
      </w:r>
    </w:p>
    <w:p w14:paraId="6EE2EDDC" w14:textId="77777777" w:rsidR="00E96684" w:rsidRPr="00B43662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5BCCA64A" w14:textId="219A3DF9" w:rsidR="00E96684" w:rsidRPr="00A3374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ความเสี่ยงด้านเครดิตของ</w:t>
      </w:r>
      <w:r w:rsidRPr="00A33743">
        <w:rPr>
          <w:rFonts w:ascii="Angsana New" w:eastAsia="Calibri" w:hAnsi="Angsana New" w:hint="cs"/>
          <w:sz w:val="30"/>
          <w:szCs w:val="30"/>
          <w:cs/>
          <w:lang w:val="en-GB" w:bidi="ar-SA"/>
        </w:rPr>
        <w:t>กลุ่มบริษัท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ที่เกิดจากเงินสดและรายการเทียบเท่าเงินสดและสินทรัพย์อนุพันธ์</w:t>
      </w:r>
      <w:r w:rsidRPr="00A33743">
        <w:rPr>
          <w:rFonts w:ascii="Angsana New" w:eastAsia="Calibri" w:hAnsi="Angsana New"/>
          <w:sz w:val="30"/>
          <w:szCs w:val="30"/>
          <w:lang w:val="en-GB" w:bidi="ar-SA"/>
        </w:rPr>
        <w:t xml:space="preserve"> </w:t>
      </w:r>
      <w:r w:rsidR="003A602B">
        <w:rPr>
          <w:rFonts w:ascii="Angsana New" w:eastAsia="Calibri" w:hAnsi="Angsana New" w:hint="cs"/>
          <w:sz w:val="30"/>
          <w:szCs w:val="30"/>
          <w:cs/>
          <w:lang w:val="en-GB"/>
        </w:rPr>
        <w:t>มี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จำกัดเนื่องจากคู่สัญญาเป็นธนาคาร</w:t>
      </w:r>
      <w:r w:rsidRPr="00A33743">
        <w:rPr>
          <w:rFonts w:ascii="Angsana New" w:eastAsia="Calibri" w:hAnsi="Angsana New" w:hint="cs"/>
          <w:sz w:val="30"/>
          <w:szCs w:val="30"/>
          <w:cs/>
          <w:lang w:val="en-GB"/>
        </w:rPr>
        <w:t>ซึ่ง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มีความเสี่ยงด้านเครดิตต่ำ</w:t>
      </w:r>
    </w:p>
    <w:p w14:paraId="14F302FE" w14:textId="77777777" w:rsidR="00E96684" w:rsidRPr="00B43662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lang w:bidi="ar-SA"/>
        </w:rPr>
      </w:pPr>
    </w:p>
    <w:p w14:paraId="03EAB488" w14:textId="6483A3E5" w:rsidR="00E96684" w:rsidRPr="00CF5EB1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CF5EB1">
        <w:rPr>
          <w:rFonts w:asciiTheme="majorBidi" w:hAnsiTheme="majorBidi" w:cstheme="majorBidi" w:hint="cs"/>
          <w:sz w:val="30"/>
          <w:szCs w:val="30"/>
          <w:cs/>
        </w:rPr>
        <w:t>(ข.</w:t>
      </w:r>
      <w:r w:rsidRPr="00CF5EB1">
        <w:rPr>
          <w:rFonts w:asciiTheme="majorBidi" w:hAnsiTheme="majorBidi" w:cstheme="majorBidi"/>
          <w:sz w:val="30"/>
          <w:szCs w:val="30"/>
        </w:rPr>
        <w:t>1.3</w:t>
      </w:r>
      <w:r w:rsidRPr="00CF5EB1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CF5EB1">
        <w:rPr>
          <w:rFonts w:asciiTheme="majorBidi" w:hAnsiTheme="majorBidi"/>
          <w:sz w:val="30"/>
          <w:szCs w:val="30"/>
          <w:cs/>
        </w:rPr>
        <w:t>การค้ำประกัน</w:t>
      </w:r>
    </w:p>
    <w:p w14:paraId="293381BA" w14:textId="77777777" w:rsidR="00E96684" w:rsidRPr="00CF5EB1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2FC92E" w14:textId="2CBA00F4" w:rsidR="00E96684" w:rsidRPr="00A33743" w:rsidRDefault="00E96684" w:rsidP="00B042CE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F5EB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F5EB1">
        <w:rPr>
          <w:rFonts w:ascii="Angsana New" w:hAnsi="Angsana New" w:hint="cs"/>
          <w:sz w:val="30"/>
          <w:szCs w:val="30"/>
        </w:rPr>
        <w:t xml:space="preserve">31 </w:t>
      </w:r>
      <w:r w:rsidRPr="00CF5EB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F5EB1">
        <w:rPr>
          <w:rFonts w:ascii="Angsana New" w:hAnsi="Angsana New" w:hint="cs"/>
          <w:sz w:val="30"/>
          <w:szCs w:val="30"/>
        </w:rPr>
        <w:t>256</w:t>
      </w:r>
      <w:r w:rsidR="006154B4" w:rsidRPr="00CF5EB1">
        <w:rPr>
          <w:rFonts w:ascii="Angsana New" w:hAnsi="Angsana New"/>
          <w:sz w:val="30"/>
          <w:szCs w:val="30"/>
        </w:rPr>
        <w:t>4</w:t>
      </w:r>
      <w:r w:rsidRPr="00CF5EB1">
        <w:rPr>
          <w:rFonts w:ascii="Angsana New" w:hAnsi="Angsana New" w:hint="cs"/>
          <w:sz w:val="30"/>
          <w:szCs w:val="30"/>
        </w:rPr>
        <w:t xml:space="preserve"> </w:t>
      </w:r>
      <w:r w:rsidRPr="00CF5EB1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3159D0" w:rsidRPr="00CF5EB1">
        <w:rPr>
          <w:rFonts w:ascii="Angsana New" w:hAnsi="Angsana New" w:hint="cs"/>
          <w:sz w:val="30"/>
          <w:szCs w:val="30"/>
          <w:cs/>
        </w:rPr>
        <w:t>จากสถาบันการเงินของกลุ่มบริษัทมีการค้ำประกันโดยบริษัทใหญ่และบริษัทย่อย</w:t>
      </w:r>
      <w:r w:rsidRPr="00CF5EB1">
        <w:rPr>
          <w:rFonts w:ascii="Angsana New" w:hAnsi="Angsana New" w:hint="cs"/>
          <w:sz w:val="30"/>
          <w:szCs w:val="30"/>
          <w:cs/>
        </w:rPr>
        <w:t xml:space="preserve"> </w:t>
      </w:r>
      <w:r w:rsidRPr="00CF5EB1">
        <w:rPr>
          <w:rFonts w:ascii="Angsana New" w:hAnsi="Angsana New" w:hint="cs"/>
          <w:sz w:val="30"/>
          <w:szCs w:val="30"/>
        </w:rPr>
        <w:t>(</w:t>
      </w:r>
      <w:r w:rsidRPr="00CF5EB1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Pr="00CF5EB1">
        <w:rPr>
          <w:rFonts w:ascii="Angsana New" w:hAnsi="Angsana New"/>
          <w:sz w:val="30"/>
          <w:szCs w:val="30"/>
        </w:rPr>
        <w:t xml:space="preserve"> </w:t>
      </w:r>
      <w:r w:rsidR="003159D0" w:rsidRPr="00CF5EB1">
        <w:rPr>
          <w:rFonts w:ascii="Angsana New" w:hAnsi="Angsana New"/>
          <w:sz w:val="30"/>
          <w:szCs w:val="30"/>
        </w:rPr>
        <w:t>1</w:t>
      </w:r>
      <w:r w:rsidR="003A602B" w:rsidRPr="00CF5EB1">
        <w:rPr>
          <w:rFonts w:ascii="Angsana New" w:hAnsi="Angsana New"/>
          <w:sz w:val="30"/>
          <w:szCs w:val="30"/>
        </w:rPr>
        <w:t>1</w:t>
      </w:r>
      <w:r w:rsidRPr="00CF5EB1">
        <w:rPr>
          <w:rFonts w:ascii="Angsana New" w:hAnsi="Angsana New"/>
          <w:sz w:val="30"/>
          <w:szCs w:val="30"/>
        </w:rPr>
        <w:t>)</w:t>
      </w:r>
    </w:p>
    <w:p w14:paraId="3198A63C" w14:textId="2C8D5289" w:rsidR="00B43662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  <w:r>
        <w:rPr>
          <w:rFonts w:asciiTheme="majorBidi" w:hAnsiTheme="majorBidi" w:cstheme="majorBidi"/>
          <w:sz w:val="24"/>
          <w:szCs w:val="24"/>
          <w:lang w:eastAsia="x-none"/>
        </w:rPr>
        <w:br w:type="page"/>
      </w:r>
    </w:p>
    <w:p w14:paraId="1AC0C67D" w14:textId="489BEE26" w:rsidR="003B664F" w:rsidRPr="003A602B" w:rsidRDefault="003B664F" w:rsidP="003B664F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602B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(ข.</w:t>
      </w:r>
      <w:r w:rsidRPr="003A602B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A602B">
        <w:rPr>
          <w:rFonts w:asciiTheme="majorBidi" w:hAnsiTheme="majorBidi" w:cstheme="majorBidi" w:hint="cs"/>
          <w:i/>
          <w:iCs/>
          <w:sz w:val="30"/>
          <w:szCs w:val="30"/>
          <w:cs/>
        </w:rPr>
        <w:t>) ความเสี่ยงด้านสภาพคล่อง</w:t>
      </w:r>
    </w:p>
    <w:p w14:paraId="5D96B85F" w14:textId="77777777" w:rsidR="004F7AC5" w:rsidRPr="00EA7304" w:rsidRDefault="004F7AC5" w:rsidP="004F7AC5">
      <w:pPr>
        <w:spacing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  <w:highlight w:val="lightGray"/>
          <w:shd w:val="clear" w:color="auto" w:fill="E0E0E0"/>
        </w:rPr>
      </w:pPr>
    </w:p>
    <w:p w14:paraId="480F99CC" w14:textId="77041633" w:rsidR="004F7AC5" w:rsidRPr="00BC7EBB" w:rsidRDefault="004F7AC5" w:rsidP="009F4580">
      <w:pPr>
        <w:tabs>
          <w:tab w:val="clear" w:pos="907"/>
          <w:tab w:val="decimal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7EBB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C7EBB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</w:t>
      </w:r>
      <w:r w:rsidR="00E228B5">
        <w:rPr>
          <w:rFonts w:asciiTheme="majorBidi" w:hAnsiTheme="majorBidi" w:cstheme="majorBidi"/>
          <w:sz w:val="30"/>
          <w:szCs w:val="30"/>
          <w:cs/>
        </w:rPr>
        <w:br/>
      </w:r>
      <w:r w:rsidRPr="00BC7EBB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</w:t>
      </w:r>
      <w:r w:rsidR="009F4580">
        <w:rPr>
          <w:rFonts w:asciiTheme="majorBidi" w:hAnsiTheme="majorBidi" w:cstheme="majorBidi" w:hint="cs"/>
          <w:sz w:val="30"/>
          <w:szCs w:val="30"/>
          <w:cs/>
        </w:rPr>
        <w:t>และชำระเงินกู้ยืม</w:t>
      </w:r>
      <w:r w:rsidRPr="00BC7EBB">
        <w:rPr>
          <w:rFonts w:asciiTheme="majorBidi" w:hAnsiTheme="majorBidi" w:cstheme="majorBidi"/>
          <w:sz w:val="30"/>
          <w:szCs w:val="30"/>
          <w:cs/>
        </w:rPr>
        <w:t>ของ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1E821905" w14:textId="2F009E17" w:rsidR="00015C06" w:rsidRPr="00EA7304" w:rsidRDefault="0001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5BD9BCA" w14:textId="1EAC805E" w:rsidR="00C66B1E" w:rsidRPr="0034609E" w:rsidRDefault="00C66B1E" w:rsidP="003A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0894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6089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60894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="00A43C12">
        <w:rPr>
          <w:rFonts w:asciiTheme="majorBidi" w:hAnsiTheme="majorBidi" w:cstheme="majorBidi"/>
          <w:sz w:val="30"/>
          <w:szCs w:val="30"/>
        </w:rPr>
        <w:t xml:space="preserve"> </w:t>
      </w:r>
      <w:r w:rsidRPr="003A602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A602B" w:rsidRPr="003A602B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3A602B">
        <w:rPr>
          <w:rFonts w:asciiTheme="majorBidi" w:hAnsiTheme="majorBidi" w:cstheme="majorBidi" w:hint="cs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</w:t>
      </w:r>
      <w:r w:rsidRPr="003A602B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0DAAA768" w14:textId="49ECD5C3" w:rsidR="003A602B" w:rsidRPr="00EA7304" w:rsidRDefault="003A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16"/>
          <w:szCs w:val="16"/>
          <w:cs/>
        </w:rPr>
      </w:pPr>
    </w:p>
    <w:tbl>
      <w:tblPr>
        <w:tblStyle w:val="TableGrid"/>
        <w:tblW w:w="92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990"/>
        <w:gridCol w:w="236"/>
        <w:gridCol w:w="1036"/>
        <w:gridCol w:w="236"/>
        <w:gridCol w:w="1023"/>
        <w:gridCol w:w="234"/>
        <w:gridCol w:w="936"/>
        <w:gridCol w:w="234"/>
        <w:gridCol w:w="1034"/>
      </w:tblGrid>
      <w:tr w:rsidR="0043672A" w:rsidRPr="00604B76" w14:paraId="722EC262" w14:textId="77777777" w:rsidTr="00207977">
        <w:trPr>
          <w:tblHeader/>
        </w:trPr>
        <w:tc>
          <w:tcPr>
            <w:tcW w:w="3330" w:type="dxa"/>
          </w:tcPr>
          <w:p w14:paraId="293DBAF1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5" w:type="dxa"/>
            <w:gridSpan w:val="9"/>
          </w:tcPr>
          <w:p w14:paraId="47C1D5AA" w14:textId="17CBD919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72A" w:rsidRPr="00604B76" w14:paraId="13F053D5" w14:textId="77777777" w:rsidTr="00207977">
        <w:trPr>
          <w:tblHeader/>
        </w:trPr>
        <w:tc>
          <w:tcPr>
            <w:tcW w:w="3330" w:type="dxa"/>
          </w:tcPr>
          <w:p w14:paraId="56CAA57B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3B5253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D2108B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729" w:type="dxa"/>
            <w:gridSpan w:val="7"/>
          </w:tcPr>
          <w:p w14:paraId="4AC57397" w14:textId="41526131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3672A" w:rsidRPr="00604B76" w14:paraId="40D733A7" w14:textId="77777777" w:rsidTr="00207977">
        <w:trPr>
          <w:tblHeader/>
        </w:trPr>
        <w:tc>
          <w:tcPr>
            <w:tcW w:w="3330" w:type="dxa"/>
          </w:tcPr>
          <w:p w14:paraId="10BEB235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C7638E" w14:textId="697A5D9D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F8C84A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109F21B" w14:textId="4FE0D65D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72CB01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36" w:type="dxa"/>
          </w:tcPr>
          <w:p w14:paraId="50AB9E05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ปี </w:t>
            </w:r>
          </w:p>
          <w:p w14:paraId="424349A7" w14:textId="4CC8DBF8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หรือน้อยกว่า</w:t>
            </w:r>
          </w:p>
        </w:tc>
        <w:tc>
          <w:tcPr>
            <w:tcW w:w="236" w:type="dxa"/>
          </w:tcPr>
          <w:p w14:paraId="4B1DB52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56E16BE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  <w:p w14:paraId="4293F59F" w14:textId="2320F3E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151B205F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CB59BD3" w14:textId="5D7D7E48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6E27DA25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09E8BE3F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672A" w:rsidRPr="00604B76" w14:paraId="0ABB3CAE" w14:textId="77777777" w:rsidTr="00207977">
        <w:tc>
          <w:tcPr>
            <w:tcW w:w="3330" w:type="dxa"/>
          </w:tcPr>
          <w:p w14:paraId="699DD883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5" w:type="dxa"/>
            <w:gridSpan w:val="9"/>
          </w:tcPr>
          <w:p w14:paraId="2487D9CC" w14:textId="2E55A124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98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367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672A" w:rsidRPr="00604B76" w14:paraId="31981957" w14:textId="77777777" w:rsidTr="00207977">
        <w:tc>
          <w:tcPr>
            <w:tcW w:w="3330" w:type="dxa"/>
          </w:tcPr>
          <w:p w14:paraId="4BEEBB80" w14:textId="6F0D1EC5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</w:tcPr>
          <w:p w14:paraId="209C09A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D29F6B9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6DEAE88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7E679C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3" w:type="dxa"/>
          </w:tcPr>
          <w:p w14:paraId="0FDA83C3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4D8021C7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479CC0CF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639DA628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</w:tcPr>
          <w:p w14:paraId="31FC2805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604B76" w14:paraId="64ACE68C" w14:textId="77777777" w:rsidTr="00207977">
        <w:tc>
          <w:tcPr>
            <w:tcW w:w="3330" w:type="dxa"/>
          </w:tcPr>
          <w:p w14:paraId="480F760F" w14:textId="6ED7FA8B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1430FD49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6" w:type="dxa"/>
          </w:tcPr>
          <w:p w14:paraId="36719936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3F0F6F3B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2AF044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3" w:type="dxa"/>
          </w:tcPr>
          <w:p w14:paraId="605045A1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122A5654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7D3EA0CA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66AB6223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</w:tcPr>
          <w:p w14:paraId="57E0C330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604B76" w14:paraId="2A4E67F9" w14:textId="77777777" w:rsidTr="00207977">
        <w:tc>
          <w:tcPr>
            <w:tcW w:w="3330" w:type="dxa"/>
          </w:tcPr>
          <w:p w14:paraId="3310EA0F" w14:textId="7452B00B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AF017EB" w14:textId="2D2C7590" w:rsidR="0043672A" w:rsidRPr="00207977" w:rsidRDefault="00207977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257,751</w:t>
            </w:r>
          </w:p>
        </w:tc>
        <w:tc>
          <w:tcPr>
            <w:tcW w:w="236" w:type="dxa"/>
          </w:tcPr>
          <w:p w14:paraId="57D25D60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3C54FEE5" w14:textId="57AB3664" w:rsidR="0043672A" w:rsidRPr="00207977" w:rsidRDefault="00207977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257,751</w:t>
            </w:r>
          </w:p>
        </w:tc>
        <w:tc>
          <w:tcPr>
            <w:tcW w:w="236" w:type="dxa"/>
          </w:tcPr>
          <w:p w14:paraId="23C37AEC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1D4F8082" w14:textId="5E527092" w:rsidR="0043672A" w:rsidRPr="003370F6" w:rsidRDefault="00207977" w:rsidP="0020797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3370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454CDAF0" w14:textId="77777777" w:rsidR="0043672A" w:rsidRPr="003370F6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077F923" w14:textId="1BB56D81" w:rsidR="0043672A" w:rsidRPr="003370F6" w:rsidRDefault="00207977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3370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059D864A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7357ECE" w14:textId="6DB7AE63" w:rsidR="0043672A" w:rsidRPr="00207977" w:rsidRDefault="00207977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257,751</w:t>
            </w:r>
          </w:p>
        </w:tc>
      </w:tr>
      <w:tr w:rsidR="0043672A" w:rsidRPr="00604B76" w14:paraId="337DA792" w14:textId="77777777" w:rsidTr="00207977">
        <w:tc>
          <w:tcPr>
            <w:tcW w:w="3330" w:type="dxa"/>
          </w:tcPr>
          <w:p w14:paraId="1CF78BB5" w14:textId="23389693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5FB766D5" w14:textId="686F0EDF" w:rsidR="0043672A" w:rsidRPr="00207977" w:rsidRDefault="00207977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463,631</w:t>
            </w:r>
          </w:p>
        </w:tc>
        <w:tc>
          <w:tcPr>
            <w:tcW w:w="236" w:type="dxa"/>
          </w:tcPr>
          <w:p w14:paraId="19F0EF8B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4B226C21" w14:textId="6F198A03" w:rsidR="0043672A" w:rsidRPr="00207977" w:rsidRDefault="000B52C7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199,756</w:t>
            </w:r>
          </w:p>
        </w:tc>
        <w:tc>
          <w:tcPr>
            <w:tcW w:w="236" w:type="dxa"/>
          </w:tcPr>
          <w:p w14:paraId="029B1684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12BB8858" w14:textId="20ABF6D7" w:rsidR="0043672A" w:rsidRPr="00207977" w:rsidRDefault="000B52C7" w:rsidP="0020797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296,144</w:t>
            </w:r>
          </w:p>
        </w:tc>
        <w:tc>
          <w:tcPr>
            <w:tcW w:w="234" w:type="dxa"/>
          </w:tcPr>
          <w:p w14:paraId="7C235B65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3761A83" w14:textId="78CAAF73" w:rsidR="0043672A" w:rsidRPr="00207977" w:rsidRDefault="00207977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14E4184A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D849CBD" w14:textId="5F68D12B" w:rsidR="0043672A" w:rsidRPr="00207977" w:rsidRDefault="000B52C7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495,900</w:t>
            </w:r>
          </w:p>
        </w:tc>
      </w:tr>
      <w:tr w:rsidR="0043672A" w:rsidRPr="00604B76" w14:paraId="11FCD269" w14:textId="77777777" w:rsidTr="00207977">
        <w:tc>
          <w:tcPr>
            <w:tcW w:w="3330" w:type="dxa"/>
          </w:tcPr>
          <w:p w14:paraId="76926C9E" w14:textId="4CF5538D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19" w:name="_Hlk96693671"/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DEEC5" w14:textId="2F3C855E" w:rsidR="0043672A" w:rsidRPr="00207977" w:rsidRDefault="00207977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43,065</w:t>
            </w:r>
          </w:p>
        </w:tc>
        <w:tc>
          <w:tcPr>
            <w:tcW w:w="236" w:type="dxa"/>
          </w:tcPr>
          <w:p w14:paraId="309DE1B2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3E8333F" w14:textId="774ACC1F" w:rsidR="0043672A" w:rsidRPr="00207977" w:rsidRDefault="00207977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304147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236" w:type="dxa"/>
          </w:tcPr>
          <w:p w14:paraId="6E02B999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99707E2" w14:textId="642BFA55" w:rsidR="0043672A" w:rsidRPr="00207977" w:rsidRDefault="00207977" w:rsidP="0020797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24,</w:t>
            </w:r>
            <w:r w:rsidR="00304147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234" w:type="dxa"/>
          </w:tcPr>
          <w:p w14:paraId="40F7589B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C0EF837" w14:textId="7D084680" w:rsidR="0043672A" w:rsidRPr="00207977" w:rsidRDefault="00207977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12,488</w:t>
            </w:r>
          </w:p>
        </w:tc>
        <w:tc>
          <w:tcPr>
            <w:tcW w:w="234" w:type="dxa"/>
          </w:tcPr>
          <w:p w14:paraId="155541E1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2CD1DCC" w14:textId="49C6FD1D" w:rsidR="0043672A" w:rsidRPr="00207977" w:rsidRDefault="00207977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0414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079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4147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</w:tr>
      <w:tr w:rsidR="0043672A" w:rsidRPr="00604B76" w14:paraId="73F17255" w14:textId="77777777" w:rsidTr="00207977">
        <w:tc>
          <w:tcPr>
            <w:tcW w:w="3330" w:type="dxa"/>
          </w:tcPr>
          <w:p w14:paraId="3F87C094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F3C8CD" w14:textId="0DCB8CF4" w:rsidR="0043672A" w:rsidRPr="00207977" w:rsidRDefault="00207977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079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764,447</w:t>
            </w:r>
          </w:p>
        </w:tc>
        <w:tc>
          <w:tcPr>
            <w:tcW w:w="236" w:type="dxa"/>
          </w:tcPr>
          <w:p w14:paraId="046B54EA" w14:textId="77777777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4A552D3" w14:textId="7BC53C4C" w:rsidR="0043672A" w:rsidRPr="00207977" w:rsidRDefault="000B52C7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471,</w:t>
            </w:r>
            <w:r w:rsidR="00304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348</w:t>
            </w:r>
          </w:p>
        </w:tc>
        <w:tc>
          <w:tcPr>
            <w:tcW w:w="236" w:type="dxa"/>
          </w:tcPr>
          <w:p w14:paraId="75673CDE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14971726" w14:textId="0AD5308B" w:rsidR="0043672A" w:rsidRPr="00207977" w:rsidRDefault="000B52C7" w:rsidP="0020797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320,</w:t>
            </w:r>
            <w:r w:rsidR="00304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993</w:t>
            </w:r>
          </w:p>
        </w:tc>
        <w:tc>
          <w:tcPr>
            <w:tcW w:w="234" w:type="dxa"/>
          </w:tcPr>
          <w:p w14:paraId="035FC215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BA558BA" w14:textId="47128FD5" w:rsidR="0043672A" w:rsidRPr="00207977" w:rsidRDefault="00207977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12,488</w:t>
            </w:r>
          </w:p>
        </w:tc>
        <w:tc>
          <w:tcPr>
            <w:tcW w:w="234" w:type="dxa"/>
          </w:tcPr>
          <w:p w14:paraId="61499AC7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5FC3C1DF" w14:textId="1375C8DE" w:rsidR="0043672A" w:rsidRPr="00207977" w:rsidRDefault="000B52C7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804,</w:t>
            </w:r>
            <w:r w:rsidR="00304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829</w:t>
            </w:r>
          </w:p>
        </w:tc>
      </w:tr>
      <w:bookmarkEnd w:id="19"/>
      <w:tr w:rsidR="0043672A" w:rsidRPr="00604B76" w14:paraId="1681D439" w14:textId="77777777" w:rsidTr="00207977">
        <w:tc>
          <w:tcPr>
            <w:tcW w:w="3330" w:type="dxa"/>
          </w:tcPr>
          <w:p w14:paraId="2F738C64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EDDB5FC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1A9B86B3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5B8B4822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95B28A8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09336284" w14:textId="77777777" w:rsidR="0043672A" w:rsidRPr="00EA7304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</w:tcPr>
          <w:p w14:paraId="6120C5EB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155A150" w14:textId="77777777" w:rsidR="0043672A" w:rsidRPr="00EA7304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</w:tcPr>
          <w:p w14:paraId="0D1A44D8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</w:tcPr>
          <w:p w14:paraId="43CFD096" w14:textId="77777777" w:rsidR="0043672A" w:rsidRPr="00EA7304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3672A" w:rsidRPr="00604B76" w14:paraId="48965F19" w14:textId="77777777" w:rsidTr="00207977">
        <w:tc>
          <w:tcPr>
            <w:tcW w:w="3330" w:type="dxa"/>
          </w:tcPr>
          <w:p w14:paraId="2B20BB93" w14:textId="5BC49400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</w:tcPr>
          <w:p w14:paraId="21C8AE14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AE72B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5133569" w14:textId="77777777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F4E05A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294FA30E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70C05FA1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F21978E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66BFE3FF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6A9A9D6D" w14:textId="77777777" w:rsidR="0043672A" w:rsidRPr="00207977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604B76" w14:paraId="69C1946E" w14:textId="77777777" w:rsidTr="00207977">
        <w:tc>
          <w:tcPr>
            <w:tcW w:w="3330" w:type="dxa"/>
          </w:tcPr>
          <w:p w14:paraId="0F9FCE7C" w14:textId="64F45B6A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33F81C82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AD5938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0C11C81" w14:textId="6D4AB276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80AE37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438B470A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24147EBD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14EEB3B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0BA316B8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AAB53FC" w14:textId="77777777" w:rsidR="0043672A" w:rsidRPr="00207977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604B76" w14:paraId="72ABDC24" w14:textId="77777777" w:rsidTr="00207977">
        <w:tc>
          <w:tcPr>
            <w:tcW w:w="3330" w:type="dxa"/>
          </w:tcPr>
          <w:p w14:paraId="29E24D9F" w14:textId="1FBA7102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9C892F8" w14:textId="28CB5F16" w:rsidR="0043672A" w:rsidRPr="0043672A" w:rsidRDefault="0043672A" w:rsidP="00DE71D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188,685</w:t>
            </w:r>
          </w:p>
        </w:tc>
        <w:tc>
          <w:tcPr>
            <w:tcW w:w="236" w:type="dxa"/>
          </w:tcPr>
          <w:p w14:paraId="4EBB158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A34AE6E" w14:textId="1B3DC225" w:rsidR="0043672A" w:rsidRPr="0043672A" w:rsidRDefault="0043672A" w:rsidP="00DE71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188,685</w:t>
            </w:r>
          </w:p>
        </w:tc>
        <w:tc>
          <w:tcPr>
            <w:tcW w:w="236" w:type="dxa"/>
          </w:tcPr>
          <w:p w14:paraId="5214B77B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7FCFDDE5" w14:textId="4B4ACB78" w:rsidR="0043672A" w:rsidRPr="0043672A" w:rsidRDefault="0043672A" w:rsidP="00DE71D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1E62C45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E12CEC3" w14:textId="3A4A2634" w:rsidR="0043672A" w:rsidRPr="0043672A" w:rsidRDefault="0043672A" w:rsidP="00DE71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4292FF88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C61E571" w14:textId="63FF139E" w:rsidR="0043672A" w:rsidRPr="0043672A" w:rsidRDefault="0043672A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188,685</w:t>
            </w:r>
          </w:p>
        </w:tc>
      </w:tr>
      <w:tr w:rsidR="0043672A" w:rsidRPr="00604B76" w14:paraId="3163EF1A" w14:textId="77777777" w:rsidTr="00207977">
        <w:tc>
          <w:tcPr>
            <w:tcW w:w="3330" w:type="dxa"/>
          </w:tcPr>
          <w:p w14:paraId="42682E68" w14:textId="77777777" w:rsidR="0043672A" w:rsidRPr="0043672A" w:rsidRDefault="0043672A" w:rsidP="00676D51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08D1EDC" w14:textId="0EFAA16B" w:rsidR="0043672A" w:rsidRPr="0043672A" w:rsidRDefault="0043672A" w:rsidP="00DE71D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553,535</w:t>
            </w:r>
          </w:p>
        </w:tc>
        <w:tc>
          <w:tcPr>
            <w:tcW w:w="236" w:type="dxa"/>
          </w:tcPr>
          <w:p w14:paraId="50AF79A8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6" w:type="dxa"/>
          </w:tcPr>
          <w:p w14:paraId="0B33E7C4" w14:textId="5DC1B52D" w:rsidR="0043672A" w:rsidRPr="0043672A" w:rsidRDefault="0043672A" w:rsidP="00DE71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179,367</w:t>
            </w:r>
          </w:p>
        </w:tc>
        <w:tc>
          <w:tcPr>
            <w:tcW w:w="236" w:type="dxa"/>
          </w:tcPr>
          <w:p w14:paraId="62AD03BC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09A3489" w14:textId="4B46F60E" w:rsidR="0043672A" w:rsidRPr="0043672A" w:rsidRDefault="0043672A" w:rsidP="00DE71D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408,663</w:t>
            </w:r>
          </w:p>
        </w:tc>
        <w:tc>
          <w:tcPr>
            <w:tcW w:w="234" w:type="dxa"/>
            <w:vAlign w:val="bottom"/>
          </w:tcPr>
          <w:p w14:paraId="49C75013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57D0C0" w14:textId="13787749" w:rsidR="0043672A" w:rsidRPr="0043672A" w:rsidRDefault="0043672A" w:rsidP="00DE71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26,503</w:t>
            </w:r>
          </w:p>
        </w:tc>
        <w:tc>
          <w:tcPr>
            <w:tcW w:w="234" w:type="dxa"/>
            <w:vAlign w:val="bottom"/>
          </w:tcPr>
          <w:p w14:paraId="09F04C84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2B413AE" w14:textId="0927D9F4" w:rsidR="0043672A" w:rsidRPr="0043672A" w:rsidRDefault="0043672A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614,533</w:t>
            </w:r>
          </w:p>
        </w:tc>
      </w:tr>
      <w:tr w:rsidR="0043672A" w:rsidRPr="00604B76" w14:paraId="5731FC31" w14:textId="77777777" w:rsidTr="00207977">
        <w:tc>
          <w:tcPr>
            <w:tcW w:w="3330" w:type="dxa"/>
          </w:tcPr>
          <w:p w14:paraId="309117B0" w14:textId="0AE52F39" w:rsidR="0043672A" w:rsidRPr="0043672A" w:rsidRDefault="0043672A" w:rsidP="00676D51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469719" w14:textId="244AACB0" w:rsidR="0043672A" w:rsidRPr="0043672A" w:rsidRDefault="0043672A" w:rsidP="00DE71D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38,174</w:t>
            </w:r>
          </w:p>
        </w:tc>
        <w:tc>
          <w:tcPr>
            <w:tcW w:w="236" w:type="dxa"/>
          </w:tcPr>
          <w:p w14:paraId="341F83F5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8161ABB" w14:textId="4891E3E0" w:rsidR="0043672A" w:rsidRPr="0043672A" w:rsidRDefault="0043672A" w:rsidP="00DE71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9,215</w:t>
            </w:r>
          </w:p>
        </w:tc>
        <w:tc>
          <w:tcPr>
            <w:tcW w:w="236" w:type="dxa"/>
          </w:tcPr>
          <w:p w14:paraId="430C51C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4AA9EA9A" w14:textId="287C7E8D" w:rsidR="0043672A" w:rsidRPr="0043672A" w:rsidRDefault="0043672A" w:rsidP="00DE71D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21,772</w:t>
            </w:r>
          </w:p>
        </w:tc>
        <w:tc>
          <w:tcPr>
            <w:tcW w:w="234" w:type="dxa"/>
            <w:vAlign w:val="bottom"/>
          </w:tcPr>
          <w:p w14:paraId="7E09BB58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51162" w14:textId="158C0256" w:rsidR="0043672A" w:rsidRPr="0043672A" w:rsidRDefault="0043672A" w:rsidP="00DE71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15,713</w:t>
            </w:r>
          </w:p>
        </w:tc>
        <w:tc>
          <w:tcPr>
            <w:tcW w:w="234" w:type="dxa"/>
            <w:vAlign w:val="bottom"/>
          </w:tcPr>
          <w:p w14:paraId="7E58C48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84669" w14:textId="675BAF72" w:rsidR="0043672A" w:rsidRPr="0043672A" w:rsidRDefault="0043672A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46,700</w:t>
            </w:r>
          </w:p>
        </w:tc>
      </w:tr>
      <w:tr w:rsidR="0043672A" w:rsidRPr="00604B76" w14:paraId="3462FFB6" w14:textId="77777777" w:rsidTr="00207977">
        <w:tc>
          <w:tcPr>
            <w:tcW w:w="3330" w:type="dxa"/>
          </w:tcPr>
          <w:p w14:paraId="1F4AD56B" w14:textId="4E8E1E6F" w:rsidR="0043672A" w:rsidRPr="0043672A" w:rsidRDefault="0043672A" w:rsidP="00676D51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DC52A5" w14:textId="5D9CC4EF" w:rsidR="0043672A" w:rsidRPr="0043672A" w:rsidRDefault="0043672A" w:rsidP="00DE71D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780,394</w:t>
            </w:r>
          </w:p>
        </w:tc>
        <w:tc>
          <w:tcPr>
            <w:tcW w:w="236" w:type="dxa"/>
          </w:tcPr>
          <w:p w14:paraId="4D7E4355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4EA2E22" w14:textId="330A5EAC" w:rsidR="0043672A" w:rsidRPr="0043672A" w:rsidRDefault="0043672A" w:rsidP="00DE71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</w:t>
            </w: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,267</w:t>
            </w:r>
          </w:p>
        </w:tc>
        <w:tc>
          <w:tcPr>
            <w:tcW w:w="236" w:type="dxa"/>
          </w:tcPr>
          <w:p w14:paraId="058EEF7D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953F443" w14:textId="3190158A" w:rsidR="0043672A" w:rsidRPr="0043672A" w:rsidRDefault="0043672A" w:rsidP="00DE71D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430,435</w:t>
            </w:r>
          </w:p>
        </w:tc>
        <w:tc>
          <w:tcPr>
            <w:tcW w:w="234" w:type="dxa"/>
          </w:tcPr>
          <w:p w14:paraId="7AE57154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9A8BD" w14:textId="60488AB1" w:rsidR="0043672A" w:rsidRPr="0043672A" w:rsidRDefault="0043672A" w:rsidP="00DE71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42,216</w:t>
            </w:r>
          </w:p>
        </w:tc>
        <w:tc>
          <w:tcPr>
            <w:tcW w:w="234" w:type="dxa"/>
          </w:tcPr>
          <w:p w14:paraId="720B32FF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066C2" w14:textId="0A464AA5" w:rsidR="0043672A" w:rsidRPr="0043672A" w:rsidRDefault="0043672A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849,918</w:t>
            </w:r>
          </w:p>
        </w:tc>
      </w:tr>
    </w:tbl>
    <w:p w14:paraId="54323A82" w14:textId="40C2FCE5" w:rsidR="0043672A" w:rsidRPr="00EA7304" w:rsidRDefault="0043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16"/>
          <w:szCs w:val="16"/>
          <w:highlight w:val="yellow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990"/>
        <w:gridCol w:w="236"/>
        <w:gridCol w:w="1036"/>
        <w:gridCol w:w="236"/>
        <w:gridCol w:w="1017"/>
        <w:gridCol w:w="234"/>
        <w:gridCol w:w="936"/>
        <w:gridCol w:w="234"/>
        <w:gridCol w:w="1034"/>
      </w:tblGrid>
      <w:tr w:rsidR="0043672A" w:rsidRPr="0043672A" w14:paraId="151F414A" w14:textId="77777777" w:rsidTr="00552F97">
        <w:trPr>
          <w:tblHeader/>
        </w:trPr>
        <w:tc>
          <w:tcPr>
            <w:tcW w:w="3330" w:type="dxa"/>
          </w:tcPr>
          <w:p w14:paraId="41828936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9" w:type="dxa"/>
            <w:gridSpan w:val="9"/>
          </w:tcPr>
          <w:p w14:paraId="47D6C3B8" w14:textId="24BC2329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672A" w:rsidRPr="0043672A" w14:paraId="32722EE7" w14:textId="77777777" w:rsidTr="00552F97">
        <w:trPr>
          <w:tblHeader/>
        </w:trPr>
        <w:tc>
          <w:tcPr>
            <w:tcW w:w="3330" w:type="dxa"/>
          </w:tcPr>
          <w:p w14:paraId="6B186662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1CA7C7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05D3F9B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723" w:type="dxa"/>
            <w:gridSpan w:val="7"/>
          </w:tcPr>
          <w:p w14:paraId="545DEDA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3672A" w:rsidRPr="0043672A" w14:paraId="5FD56F6C" w14:textId="77777777" w:rsidTr="00552F97">
        <w:trPr>
          <w:tblHeader/>
        </w:trPr>
        <w:tc>
          <w:tcPr>
            <w:tcW w:w="3330" w:type="dxa"/>
          </w:tcPr>
          <w:p w14:paraId="617E1F9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EF59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0D7086DD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F27A11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141B757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36" w:type="dxa"/>
          </w:tcPr>
          <w:p w14:paraId="3123644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ปี </w:t>
            </w:r>
          </w:p>
          <w:p w14:paraId="35CB430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หรือน้อยกว่า</w:t>
            </w:r>
          </w:p>
        </w:tc>
        <w:tc>
          <w:tcPr>
            <w:tcW w:w="236" w:type="dxa"/>
          </w:tcPr>
          <w:p w14:paraId="51D621D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1EDD93A5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  <w:p w14:paraId="3575E68D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071A7F4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E906D6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25C2CAC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3CE95E5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672A" w:rsidRPr="0043672A" w14:paraId="4E63DECB" w14:textId="77777777" w:rsidTr="00552F97">
        <w:trPr>
          <w:tblHeader/>
        </w:trPr>
        <w:tc>
          <w:tcPr>
            <w:tcW w:w="3330" w:type="dxa"/>
          </w:tcPr>
          <w:p w14:paraId="1A205C1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49" w:type="dxa"/>
            <w:gridSpan w:val="9"/>
          </w:tcPr>
          <w:p w14:paraId="66791692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98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367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672A" w:rsidRPr="0043672A" w14:paraId="460B09D0" w14:textId="77777777" w:rsidTr="00552F97">
        <w:tc>
          <w:tcPr>
            <w:tcW w:w="3330" w:type="dxa"/>
          </w:tcPr>
          <w:p w14:paraId="6866DFF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</w:tcPr>
          <w:p w14:paraId="4DAB1F36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8D92698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7DAA761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F8197F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</w:tcPr>
          <w:p w14:paraId="79AFB45F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64A791F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0B9717C8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3E781AD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</w:tcPr>
          <w:p w14:paraId="20AA7303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76F4DCEA" w14:textId="77777777" w:rsidTr="00552F97">
        <w:tc>
          <w:tcPr>
            <w:tcW w:w="3330" w:type="dxa"/>
          </w:tcPr>
          <w:p w14:paraId="3084549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5FAE118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6" w:type="dxa"/>
          </w:tcPr>
          <w:p w14:paraId="33E243E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0A52C331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416E7F9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</w:tcPr>
          <w:p w14:paraId="1DCE05A3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03BB115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3A93EE66" w14:textId="77777777" w:rsidR="0043672A" w:rsidRPr="0043672A" w:rsidRDefault="0043672A" w:rsidP="006E391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582D8BB5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</w:tcPr>
          <w:p w14:paraId="6655719F" w14:textId="77777777" w:rsidR="0043672A" w:rsidRPr="0043672A" w:rsidRDefault="0043672A" w:rsidP="006E3919">
            <w:pPr>
              <w:pStyle w:val="acctfourfigures"/>
              <w:tabs>
                <w:tab w:val="clear" w:pos="765"/>
              </w:tabs>
              <w:spacing w:line="240" w:lineRule="atLeast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64A2EEC3" w14:textId="77777777" w:rsidTr="00552F97">
        <w:tc>
          <w:tcPr>
            <w:tcW w:w="3330" w:type="dxa"/>
          </w:tcPr>
          <w:p w14:paraId="2ACBFC6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E9E33B6" w14:textId="41F7AE69" w:rsidR="0043672A" w:rsidRPr="006E3919" w:rsidRDefault="006E3919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136,556</w:t>
            </w:r>
          </w:p>
        </w:tc>
        <w:tc>
          <w:tcPr>
            <w:tcW w:w="236" w:type="dxa"/>
          </w:tcPr>
          <w:p w14:paraId="4632AD7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2135EB94" w14:textId="259645F0" w:rsidR="0043672A" w:rsidRPr="006E3919" w:rsidRDefault="006E3919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136,556</w:t>
            </w:r>
          </w:p>
        </w:tc>
        <w:tc>
          <w:tcPr>
            <w:tcW w:w="236" w:type="dxa"/>
          </w:tcPr>
          <w:p w14:paraId="2C9B407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</w:tcPr>
          <w:p w14:paraId="5B04FBCE" w14:textId="14D0C8A5" w:rsidR="0043672A" w:rsidRPr="006E3919" w:rsidRDefault="006E3919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693D0139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6464DD6B" w14:textId="4D7CB64B" w:rsidR="0043672A" w:rsidRPr="006E3919" w:rsidRDefault="006E3919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0C8F396D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</w:tcPr>
          <w:p w14:paraId="6D9ABF1F" w14:textId="40D72E85" w:rsidR="0043672A" w:rsidRPr="006E3919" w:rsidRDefault="006E3919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136,556</w:t>
            </w:r>
          </w:p>
        </w:tc>
      </w:tr>
      <w:tr w:rsidR="0043672A" w:rsidRPr="0043672A" w14:paraId="1C6B00A3" w14:textId="77777777" w:rsidTr="00552F97">
        <w:tc>
          <w:tcPr>
            <w:tcW w:w="3330" w:type="dxa"/>
          </w:tcPr>
          <w:p w14:paraId="59AE9B4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1A872CD0" w14:textId="69A08199" w:rsidR="0043672A" w:rsidRPr="006E3919" w:rsidRDefault="006E3919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147,978</w:t>
            </w:r>
          </w:p>
        </w:tc>
        <w:tc>
          <w:tcPr>
            <w:tcW w:w="236" w:type="dxa"/>
          </w:tcPr>
          <w:p w14:paraId="4ECEE86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72B58948" w14:textId="0ECEAA89" w:rsidR="0043672A" w:rsidRPr="006E3919" w:rsidRDefault="006E3919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47,</w:t>
            </w:r>
            <w:r w:rsidR="000B52C7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39608A4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</w:tcPr>
          <w:p w14:paraId="47A516F6" w14:textId="518C2B19" w:rsidR="0043672A" w:rsidRPr="006E3919" w:rsidRDefault="006E3919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0B52C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E3919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0B52C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34" w:type="dxa"/>
          </w:tcPr>
          <w:p w14:paraId="236EC76A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6BE5047F" w14:textId="1A208760" w:rsidR="0043672A" w:rsidRPr="006E3919" w:rsidRDefault="006E3919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4BEA77EB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</w:tcPr>
          <w:p w14:paraId="7D074EE7" w14:textId="6171CD49" w:rsidR="0043672A" w:rsidRPr="006E3919" w:rsidRDefault="006E3919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0B52C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E39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52C7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</w:tr>
      <w:tr w:rsidR="0043672A" w:rsidRPr="0043672A" w14:paraId="383BCD03" w14:textId="77777777" w:rsidTr="00552F97">
        <w:tc>
          <w:tcPr>
            <w:tcW w:w="3330" w:type="dxa"/>
          </w:tcPr>
          <w:p w14:paraId="6E5F9F2D" w14:textId="7DD70201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656A763C" w14:textId="50B7F701" w:rsidR="0043672A" w:rsidRPr="006E3919" w:rsidRDefault="006E3919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107,240</w:t>
            </w:r>
          </w:p>
        </w:tc>
        <w:tc>
          <w:tcPr>
            <w:tcW w:w="236" w:type="dxa"/>
          </w:tcPr>
          <w:p w14:paraId="4046C36C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75C3E816" w14:textId="5B886374" w:rsidR="0043672A" w:rsidRPr="006E3919" w:rsidRDefault="006E3919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8,632</w:t>
            </w:r>
          </w:p>
        </w:tc>
        <w:tc>
          <w:tcPr>
            <w:tcW w:w="236" w:type="dxa"/>
          </w:tcPr>
          <w:p w14:paraId="77AB9CBC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</w:tcPr>
          <w:p w14:paraId="0DA8C52C" w14:textId="59CF695E" w:rsidR="0043672A" w:rsidRPr="006E3919" w:rsidRDefault="006E3919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105,252</w:t>
            </w:r>
          </w:p>
        </w:tc>
        <w:tc>
          <w:tcPr>
            <w:tcW w:w="234" w:type="dxa"/>
          </w:tcPr>
          <w:p w14:paraId="1EA0D99D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1BC93175" w14:textId="6CF6264B" w:rsidR="0043672A" w:rsidRPr="006E3919" w:rsidRDefault="006E3919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107B0BAE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</w:tcPr>
          <w:p w14:paraId="5B7BD233" w14:textId="2151EAAD" w:rsidR="0043672A" w:rsidRPr="006E3919" w:rsidRDefault="006E3919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113,884</w:t>
            </w:r>
          </w:p>
        </w:tc>
      </w:tr>
      <w:tr w:rsidR="0043672A" w:rsidRPr="0043672A" w14:paraId="564AF6D4" w14:textId="77777777" w:rsidTr="00552F97">
        <w:tc>
          <w:tcPr>
            <w:tcW w:w="3330" w:type="dxa"/>
          </w:tcPr>
          <w:p w14:paraId="5004257C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1EEFB2" w14:textId="3CBC8B66" w:rsidR="0043672A" w:rsidRPr="006E3919" w:rsidRDefault="006E3919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25,135</w:t>
            </w:r>
          </w:p>
        </w:tc>
        <w:tc>
          <w:tcPr>
            <w:tcW w:w="236" w:type="dxa"/>
          </w:tcPr>
          <w:p w14:paraId="1FDE5DD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0C33409" w14:textId="6AC44245" w:rsidR="0043672A" w:rsidRPr="006E3919" w:rsidRDefault="006E3919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5,4</w:t>
            </w:r>
            <w:r w:rsidR="00304147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236" w:type="dxa"/>
          </w:tcPr>
          <w:p w14:paraId="4BB00DD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0EEEE1" w14:textId="5C442584" w:rsidR="0043672A" w:rsidRPr="006E3919" w:rsidRDefault="006E3919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13,452</w:t>
            </w:r>
          </w:p>
        </w:tc>
        <w:tc>
          <w:tcPr>
            <w:tcW w:w="234" w:type="dxa"/>
          </w:tcPr>
          <w:p w14:paraId="23EF136B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5C8B602" w14:textId="1210F43B" w:rsidR="0043672A" w:rsidRPr="006E3919" w:rsidRDefault="006E3919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12,488</w:t>
            </w:r>
          </w:p>
        </w:tc>
        <w:tc>
          <w:tcPr>
            <w:tcW w:w="234" w:type="dxa"/>
          </w:tcPr>
          <w:p w14:paraId="1FFB1ECE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FD98186" w14:textId="4127FEB0" w:rsidR="0043672A" w:rsidRPr="006E3919" w:rsidRDefault="006E3919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31,</w:t>
            </w:r>
            <w:r w:rsidR="00304147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</w:tr>
      <w:tr w:rsidR="006E3919" w:rsidRPr="0043672A" w14:paraId="74295706" w14:textId="77777777" w:rsidTr="00552F97">
        <w:tc>
          <w:tcPr>
            <w:tcW w:w="3330" w:type="dxa"/>
          </w:tcPr>
          <w:p w14:paraId="497AD719" w14:textId="77777777" w:rsidR="006E3919" w:rsidRPr="0043672A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9AB20D" w14:textId="12F538A6" w:rsidR="006E3919" w:rsidRPr="006E3919" w:rsidRDefault="006E3919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416,909</w:t>
            </w:r>
          </w:p>
        </w:tc>
        <w:tc>
          <w:tcPr>
            <w:tcW w:w="236" w:type="dxa"/>
          </w:tcPr>
          <w:p w14:paraId="31AD59A4" w14:textId="77777777" w:rsidR="006E3919" w:rsidRPr="006E3919" w:rsidRDefault="006E3919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254B5E7" w14:textId="0092196E" w:rsidR="006E3919" w:rsidRPr="006E3919" w:rsidRDefault="006E3919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198,</w:t>
            </w:r>
            <w:r w:rsidR="000B5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90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236" w:type="dxa"/>
          </w:tcPr>
          <w:p w14:paraId="66D34A23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2D01E25" w14:textId="309B3F9E" w:rsidR="006E3919" w:rsidRPr="006E3919" w:rsidRDefault="006E3919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="000B5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</w:t>
            </w:r>
            <w:r w:rsidR="000B5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34" w:type="dxa"/>
          </w:tcPr>
          <w:p w14:paraId="15214DD5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9B3966F" w14:textId="6FD48CA2" w:rsidR="006E3919" w:rsidRPr="006E3919" w:rsidRDefault="006E3919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12,488</w:t>
            </w:r>
          </w:p>
        </w:tc>
        <w:tc>
          <w:tcPr>
            <w:tcW w:w="234" w:type="dxa"/>
          </w:tcPr>
          <w:p w14:paraId="399EE0B0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1F1E9AE7" w14:textId="303FAD04" w:rsidR="006E3919" w:rsidRPr="006E3919" w:rsidRDefault="006E3919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="000B5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B5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304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</w:p>
        </w:tc>
      </w:tr>
      <w:tr w:rsidR="0043672A" w:rsidRPr="0043672A" w14:paraId="2C9F1ED5" w14:textId="77777777" w:rsidTr="00552F97">
        <w:tc>
          <w:tcPr>
            <w:tcW w:w="3330" w:type="dxa"/>
          </w:tcPr>
          <w:p w14:paraId="14EBF45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087DF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FD59C4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50D98CC3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4F9F26D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43D6146B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06DA180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7D87F22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47923D3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</w:tcPr>
          <w:p w14:paraId="5042C57D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495B2334" w14:textId="77777777" w:rsidTr="00552F97">
        <w:tc>
          <w:tcPr>
            <w:tcW w:w="3330" w:type="dxa"/>
          </w:tcPr>
          <w:p w14:paraId="6F6EA3B9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2563</w:t>
            </w:r>
          </w:p>
        </w:tc>
        <w:tc>
          <w:tcPr>
            <w:tcW w:w="990" w:type="dxa"/>
          </w:tcPr>
          <w:p w14:paraId="028BE1F4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67F6ED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E78BF2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4A694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6B68DE9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446EDC7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C0BA8C0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1655B57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11EE599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43672A" w14:paraId="781E408C" w14:textId="77777777" w:rsidTr="00552F97">
        <w:tc>
          <w:tcPr>
            <w:tcW w:w="3330" w:type="dxa"/>
          </w:tcPr>
          <w:p w14:paraId="48626F36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035144FC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D02D45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06592F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C4424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B30A118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13A1121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5403701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2B8AE6C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AC30EDF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43672A" w14:paraId="520F1408" w14:textId="77777777" w:rsidTr="00552F97">
        <w:tc>
          <w:tcPr>
            <w:tcW w:w="3330" w:type="dxa"/>
          </w:tcPr>
          <w:p w14:paraId="3B9F3C4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6D7A47D" w14:textId="5F8E9807" w:rsidR="0043672A" w:rsidRPr="0043672A" w:rsidRDefault="0043672A" w:rsidP="0043672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112,686</w:t>
            </w:r>
          </w:p>
        </w:tc>
        <w:tc>
          <w:tcPr>
            <w:tcW w:w="236" w:type="dxa"/>
          </w:tcPr>
          <w:p w14:paraId="79CE3A8E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7A9500B" w14:textId="7C6B2EDD" w:rsidR="0043672A" w:rsidRPr="0043672A" w:rsidRDefault="0043672A" w:rsidP="0043672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112,686</w:t>
            </w:r>
          </w:p>
        </w:tc>
        <w:tc>
          <w:tcPr>
            <w:tcW w:w="236" w:type="dxa"/>
          </w:tcPr>
          <w:p w14:paraId="3570BCF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10D48A3" w14:textId="5B5D3D9F" w:rsidR="0043672A" w:rsidRPr="0043672A" w:rsidRDefault="0043672A" w:rsidP="004367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35A85BF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6DC3EBD" w14:textId="150D471B" w:rsidR="0043672A" w:rsidRPr="0043672A" w:rsidRDefault="0043672A" w:rsidP="0043672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1A5F9AC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60C0732B" w14:textId="396D9320" w:rsidR="0043672A" w:rsidRPr="0043672A" w:rsidRDefault="0043672A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112,686</w:t>
            </w:r>
          </w:p>
        </w:tc>
      </w:tr>
      <w:tr w:rsidR="0043672A" w:rsidRPr="0043672A" w14:paraId="011BABF1" w14:textId="77777777" w:rsidTr="00552F97">
        <w:tc>
          <w:tcPr>
            <w:tcW w:w="3330" w:type="dxa"/>
          </w:tcPr>
          <w:p w14:paraId="278067D3" w14:textId="77777777" w:rsidR="0043672A" w:rsidRPr="0043672A" w:rsidRDefault="0043672A" w:rsidP="0043672A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41BD93B" w14:textId="36F1CAD3" w:rsidR="0043672A" w:rsidRPr="0043672A" w:rsidRDefault="0043672A" w:rsidP="0043672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174,612</w:t>
            </w:r>
          </w:p>
        </w:tc>
        <w:tc>
          <w:tcPr>
            <w:tcW w:w="236" w:type="dxa"/>
          </w:tcPr>
          <w:p w14:paraId="3B695C2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6" w:type="dxa"/>
          </w:tcPr>
          <w:p w14:paraId="540185C8" w14:textId="74FEC1E9" w:rsidR="0043672A" w:rsidRPr="0043672A" w:rsidRDefault="0043672A" w:rsidP="0043672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47,591</w:t>
            </w:r>
          </w:p>
        </w:tc>
        <w:tc>
          <w:tcPr>
            <w:tcW w:w="236" w:type="dxa"/>
          </w:tcPr>
          <w:p w14:paraId="5976314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264D7904" w14:textId="7C033EE5" w:rsidR="0043672A" w:rsidRPr="0043672A" w:rsidRDefault="0043672A" w:rsidP="004367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120,761</w:t>
            </w:r>
          </w:p>
        </w:tc>
        <w:tc>
          <w:tcPr>
            <w:tcW w:w="234" w:type="dxa"/>
            <w:vAlign w:val="bottom"/>
          </w:tcPr>
          <w:p w14:paraId="05284A79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BDCA63" w14:textId="3BB214EE" w:rsidR="0043672A" w:rsidRPr="0043672A" w:rsidRDefault="0043672A" w:rsidP="0043672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26,503</w:t>
            </w:r>
          </w:p>
        </w:tc>
        <w:tc>
          <w:tcPr>
            <w:tcW w:w="234" w:type="dxa"/>
            <w:vAlign w:val="bottom"/>
          </w:tcPr>
          <w:p w14:paraId="0D0A2E4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A9E2C70" w14:textId="39D9D44A" w:rsidR="0043672A" w:rsidRPr="0043672A" w:rsidRDefault="0043672A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194,855</w:t>
            </w:r>
          </w:p>
        </w:tc>
      </w:tr>
      <w:tr w:rsidR="0043672A" w:rsidRPr="0043672A" w14:paraId="5AA4BB43" w14:textId="77777777" w:rsidTr="00552F97">
        <w:tc>
          <w:tcPr>
            <w:tcW w:w="3330" w:type="dxa"/>
          </w:tcPr>
          <w:p w14:paraId="5581ED7B" w14:textId="2B8C2C27" w:rsidR="0043672A" w:rsidRPr="0043672A" w:rsidRDefault="005E6E3D" w:rsidP="0043672A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74806C62" w14:textId="090773D2" w:rsidR="0043672A" w:rsidRPr="0043672A" w:rsidRDefault="0043672A" w:rsidP="0043672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438,320</w:t>
            </w:r>
          </w:p>
        </w:tc>
        <w:tc>
          <w:tcPr>
            <w:tcW w:w="236" w:type="dxa"/>
          </w:tcPr>
          <w:p w14:paraId="7DCAF09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6" w:type="dxa"/>
          </w:tcPr>
          <w:p w14:paraId="6D7D074E" w14:textId="6B89242F" w:rsidR="0043672A" w:rsidRPr="0043672A" w:rsidRDefault="0043672A" w:rsidP="0043672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67,663</w:t>
            </w:r>
          </w:p>
        </w:tc>
        <w:tc>
          <w:tcPr>
            <w:tcW w:w="236" w:type="dxa"/>
          </w:tcPr>
          <w:p w14:paraId="708E209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17841D71" w14:textId="361C6E16" w:rsidR="0043672A" w:rsidRPr="0043672A" w:rsidRDefault="0043672A" w:rsidP="004367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415,210</w:t>
            </w:r>
          </w:p>
        </w:tc>
        <w:tc>
          <w:tcPr>
            <w:tcW w:w="234" w:type="dxa"/>
            <w:vAlign w:val="bottom"/>
          </w:tcPr>
          <w:p w14:paraId="426A258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2EB60F" w14:textId="74B1EEF3" w:rsidR="0043672A" w:rsidRPr="0043672A" w:rsidRDefault="0043672A" w:rsidP="0043672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040B4D9F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0AD7D17" w14:textId="6928D8D6" w:rsidR="0043672A" w:rsidRPr="0043672A" w:rsidRDefault="0043672A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482,873</w:t>
            </w:r>
          </w:p>
        </w:tc>
      </w:tr>
      <w:tr w:rsidR="0043672A" w:rsidRPr="0043672A" w14:paraId="56357F1D" w14:textId="77777777" w:rsidTr="00552F97">
        <w:tc>
          <w:tcPr>
            <w:tcW w:w="3330" w:type="dxa"/>
          </w:tcPr>
          <w:p w14:paraId="1D9FFB91" w14:textId="77777777" w:rsidR="0043672A" w:rsidRPr="0043672A" w:rsidRDefault="0043672A" w:rsidP="0043672A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82BA4D" w14:textId="073E14CA" w:rsidR="0043672A" w:rsidRPr="0043672A" w:rsidRDefault="0043672A" w:rsidP="0043672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29,187</w:t>
            </w:r>
          </w:p>
        </w:tc>
        <w:tc>
          <w:tcPr>
            <w:tcW w:w="236" w:type="dxa"/>
          </w:tcPr>
          <w:p w14:paraId="3B31EC0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538DF1E" w14:textId="73B04AA4" w:rsidR="0043672A" w:rsidRPr="0043672A" w:rsidRDefault="0043672A" w:rsidP="0043672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5,673</w:t>
            </w:r>
          </w:p>
        </w:tc>
        <w:tc>
          <w:tcPr>
            <w:tcW w:w="236" w:type="dxa"/>
          </w:tcPr>
          <w:p w14:paraId="71D4226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2393643" w14:textId="51A2516B" w:rsidR="0043672A" w:rsidRPr="0043672A" w:rsidRDefault="0043672A" w:rsidP="004367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15,760</w:t>
            </w:r>
          </w:p>
        </w:tc>
        <w:tc>
          <w:tcPr>
            <w:tcW w:w="234" w:type="dxa"/>
            <w:vAlign w:val="bottom"/>
          </w:tcPr>
          <w:p w14:paraId="17E3AEFD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CE320" w14:textId="5F136D9F" w:rsidR="0043672A" w:rsidRPr="0043672A" w:rsidRDefault="0043672A" w:rsidP="0043672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15,713</w:t>
            </w:r>
          </w:p>
        </w:tc>
        <w:tc>
          <w:tcPr>
            <w:tcW w:w="234" w:type="dxa"/>
            <w:vAlign w:val="bottom"/>
          </w:tcPr>
          <w:p w14:paraId="2D61F37B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679A5" w14:textId="07614B7A" w:rsidR="0043672A" w:rsidRPr="0043672A" w:rsidRDefault="0043672A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</w:rPr>
              <w:t>37,146</w:t>
            </w:r>
          </w:p>
        </w:tc>
      </w:tr>
      <w:tr w:rsidR="0043672A" w:rsidRPr="0043672A" w14:paraId="77B08978" w14:textId="77777777" w:rsidTr="00552F97">
        <w:tc>
          <w:tcPr>
            <w:tcW w:w="3330" w:type="dxa"/>
          </w:tcPr>
          <w:p w14:paraId="5D5A6302" w14:textId="77777777" w:rsidR="0043672A" w:rsidRPr="0043672A" w:rsidRDefault="0043672A" w:rsidP="0043672A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953E02" w14:textId="4D2C7DCC" w:rsidR="0043672A" w:rsidRPr="0043672A" w:rsidRDefault="0043672A" w:rsidP="0043672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754,805</w:t>
            </w:r>
          </w:p>
        </w:tc>
        <w:tc>
          <w:tcPr>
            <w:tcW w:w="236" w:type="dxa"/>
          </w:tcPr>
          <w:p w14:paraId="4B78BD5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7204EB73" w14:textId="0ABD53DA" w:rsidR="0043672A" w:rsidRPr="0043672A" w:rsidRDefault="005E6E3D" w:rsidP="0043672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233,613</w:t>
            </w:r>
          </w:p>
        </w:tc>
        <w:tc>
          <w:tcPr>
            <w:tcW w:w="236" w:type="dxa"/>
          </w:tcPr>
          <w:p w14:paraId="41C99F1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EE979E4" w14:textId="24328318" w:rsidR="0043672A" w:rsidRPr="0043672A" w:rsidRDefault="0043672A" w:rsidP="004367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551,731</w:t>
            </w:r>
          </w:p>
        </w:tc>
        <w:tc>
          <w:tcPr>
            <w:tcW w:w="234" w:type="dxa"/>
          </w:tcPr>
          <w:p w14:paraId="0DF60AA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46996" w14:textId="0F8452D0" w:rsidR="0043672A" w:rsidRPr="0043672A" w:rsidRDefault="005E6E3D" w:rsidP="0043672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42,216</w:t>
            </w:r>
          </w:p>
        </w:tc>
        <w:tc>
          <w:tcPr>
            <w:tcW w:w="234" w:type="dxa"/>
          </w:tcPr>
          <w:p w14:paraId="4B53780F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1A5BF" w14:textId="211B90AF" w:rsidR="0043672A" w:rsidRPr="0043672A" w:rsidRDefault="0043672A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827,560</w:t>
            </w:r>
          </w:p>
        </w:tc>
      </w:tr>
    </w:tbl>
    <w:p w14:paraId="719CCB1A" w14:textId="2D2C1E46" w:rsidR="005C71AC" w:rsidRPr="00520BCA" w:rsidRDefault="005C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9FF4A8" w14:textId="47923851" w:rsidR="005245B5" w:rsidRPr="005F225C" w:rsidRDefault="005245B5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F225C">
        <w:rPr>
          <w:rFonts w:asciiTheme="majorBidi" w:hAnsiTheme="majorBidi" w:cstheme="majorBidi" w:hint="cs"/>
          <w:i/>
          <w:iCs/>
          <w:sz w:val="30"/>
          <w:szCs w:val="30"/>
          <w:cs/>
        </w:rPr>
        <w:t>(ข.</w:t>
      </w:r>
      <w:r w:rsidRPr="005F225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F225C">
        <w:rPr>
          <w:rFonts w:asciiTheme="majorBidi" w:hAnsiTheme="majorBidi" w:cstheme="majorBidi" w:hint="cs"/>
          <w:i/>
          <w:iCs/>
          <w:sz w:val="30"/>
          <w:szCs w:val="30"/>
          <w:cs/>
        </w:rPr>
        <w:t>) ความเสี่ยงด้านตลาด</w:t>
      </w:r>
    </w:p>
    <w:p w14:paraId="1EA4D9B1" w14:textId="35402914" w:rsidR="005245B5" w:rsidRPr="00520BCA" w:rsidRDefault="005245B5" w:rsidP="00E12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8F12E7" w14:textId="08846B9E" w:rsidR="005245B5" w:rsidRPr="0034609E" w:rsidRDefault="005245B5" w:rsidP="000926C5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FC7808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="00FC7808" w:rsidRPr="00FC7808">
        <w:rPr>
          <w:rFonts w:asciiTheme="majorBidi" w:hAnsiTheme="majorBidi"/>
          <w:spacing w:val="-2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FC7808" w:rsidRPr="00FC7808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F076E1B" w14:textId="77777777" w:rsidR="00F0327D" w:rsidRPr="00520BCA" w:rsidRDefault="00F0327D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6F5BE4" w14:textId="4E8F0032" w:rsidR="009A5044" w:rsidRDefault="009A5044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(ข.</w:t>
      </w:r>
      <w:r>
        <w:rPr>
          <w:rFonts w:asciiTheme="majorBidi" w:hAnsiTheme="majorBidi" w:cstheme="majorBidi"/>
          <w:sz w:val="30"/>
          <w:szCs w:val="30"/>
        </w:rPr>
        <w:t>3.1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01964BBC" w14:textId="7DE41807" w:rsidR="009A5044" w:rsidRPr="00520BCA" w:rsidRDefault="009A5044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E74B4C7" w14:textId="206252E2" w:rsidR="00B43662" w:rsidRDefault="009A5044" w:rsidP="00EA7304">
      <w:pPr>
        <w:tabs>
          <w:tab w:val="clear" w:pos="454"/>
          <w:tab w:val="clear" w:pos="907"/>
          <w:tab w:val="clear" w:pos="1644"/>
          <w:tab w:val="left" w:pos="720"/>
          <w:tab w:val="left" w:pos="1620"/>
        </w:tabs>
        <w:spacing w:line="240" w:lineRule="auto"/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6064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>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โดยเฉพาะเงินเหรียญสหรัฐอเมริกา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 xml:space="preserve">มีนโยบายบริหารจัดการความเสี่ยงจากความผันผวนของอัตราแลกเปลี่ยนด้วยการทำ </w:t>
      </w:r>
      <w:r w:rsidR="000827B3">
        <w:rPr>
          <w:rFonts w:asciiTheme="majorBidi" w:hAnsiTheme="majorBidi" w:cstheme="majorBidi"/>
          <w:sz w:val="30"/>
          <w:szCs w:val="30"/>
        </w:rPr>
        <w:t>n</w:t>
      </w:r>
      <w:r w:rsidR="00A1590F">
        <w:rPr>
          <w:rFonts w:asciiTheme="majorBidi" w:hAnsiTheme="majorBidi" w:cstheme="majorBidi"/>
          <w:sz w:val="30"/>
          <w:szCs w:val="30"/>
        </w:rPr>
        <w:t xml:space="preserve">atural </w:t>
      </w:r>
      <w:r w:rsidR="0061228D">
        <w:rPr>
          <w:rFonts w:asciiTheme="majorBidi" w:hAnsiTheme="majorBidi" w:cstheme="majorBidi"/>
          <w:sz w:val="30"/>
          <w:szCs w:val="30"/>
        </w:rPr>
        <w:t>h</w:t>
      </w:r>
      <w:r w:rsidR="00A1590F">
        <w:rPr>
          <w:rFonts w:asciiTheme="majorBidi" w:hAnsiTheme="majorBidi" w:cstheme="majorBidi"/>
          <w:sz w:val="30"/>
          <w:szCs w:val="30"/>
        </w:rPr>
        <w:t xml:space="preserve">edge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โดยนำรายได้จากสกุลเงินตราต่างประเทศไปใช้กับการชำระเงินในสกุลเงินเดียวกัน และการทำสัญญาซื้อขายเงินตราต่างประเทศล่วงหน้า (</w:t>
      </w:r>
      <w:r w:rsidR="00A1590F">
        <w:rPr>
          <w:rFonts w:asciiTheme="majorBidi" w:hAnsiTheme="majorBidi" w:cstheme="majorBidi"/>
          <w:sz w:val="30"/>
          <w:szCs w:val="30"/>
        </w:rPr>
        <w:t>Forward Contract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)</w:t>
      </w:r>
      <w:r w:rsidR="00A1590F">
        <w:rPr>
          <w:rFonts w:asciiTheme="majorBidi" w:hAnsiTheme="majorBidi" w:cstheme="majorBidi"/>
          <w:sz w:val="30"/>
          <w:szCs w:val="30"/>
        </w:rPr>
        <w:t xml:space="preserve">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กับสถาบันการเงินแต่ไม่ได้ป้องกันความเสี่ยงจากอัตราแลกเปลี่ยนทั้งจำนวนและทุกสกุลเงิน อีกทั้ง</w:t>
      </w:r>
      <w:r w:rsidR="007C3B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บริษัทยังได้กำหนดนโยบาย</w:t>
      </w:r>
      <w:r w:rsidR="001A7473">
        <w:rPr>
          <w:rFonts w:asciiTheme="majorBidi" w:hAnsiTheme="majorBidi" w:cstheme="majorBidi" w:hint="cs"/>
          <w:sz w:val="30"/>
          <w:szCs w:val="30"/>
          <w:cs/>
        </w:rPr>
        <w:t>สำหรับธุรกรรมการป้องกันความเสี่ยง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ในระดับที่เหมาะสม</w:t>
      </w:r>
    </w:p>
    <w:p w14:paraId="77127593" w14:textId="44DED7DD" w:rsidR="00520BCA" w:rsidRDefault="0052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82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160"/>
        <w:gridCol w:w="903"/>
        <w:gridCol w:w="252"/>
        <w:gridCol w:w="645"/>
        <w:gridCol w:w="252"/>
        <w:gridCol w:w="648"/>
        <w:gridCol w:w="266"/>
        <w:gridCol w:w="724"/>
        <w:gridCol w:w="236"/>
        <w:gridCol w:w="844"/>
        <w:gridCol w:w="238"/>
        <w:gridCol w:w="662"/>
        <w:gridCol w:w="236"/>
        <w:gridCol w:w="754"/>
      </w:tblGrid>
      <w:tr w:rsidR="005D29F5" w:rsidRPr="00F647CE" w14:paraId="3A6D815E" w14:textId="77777777" w:rsidTr="00EA7304">
        <w:trPr>
          <w:tblHeader/>
        </w:trPr>
        <w:tc>
          <w:tcPr>
            <w:tcW w:w="2160" w:type="dxa"/>
            <w:vAlign w:val="bottom"/>
          </w:tcPr>
          <w:p w14:paraId="78FA4C5E" w14:textId="77777777" w:rsidR="005D29F5" w:rsidRPr="004D4B67" w:rsidRDefault="005D29F5" w:rsidP="0083172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13"/>
          </w:tcPr>
          <w:p w14:paraId="69DF6689" w14:textId="72549C11" w:rsidR="005D29F5" w:rsidRPr="004D4B67" w:rsidRDefault="005D29F5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6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D29F5" w:rsidRPr="00F647CE" w14:paraId="692DE112" w14:textId="77777777" w:rsidTr="00EA7304">
        <w:trPr>
          <w:tblHeader/>
        </w:trPr>
        <w:tc>
          <w:tcPr>
            <w:tcW w:w="2160" w:type="dxa"/>
            <w:vAlign w:val="bottom"/>
          </w:tcPr>
          <w:p w14:paraId="04EE117A" w14:textId="77777777" w:rsidR="005D29F5" w:rsidRPr="004D4B67" w:rsidRDefault="005D29F5" w:rsidP="0083172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90" w:type="dxa"/>
            <w:gridSpan w:val="7"/>
          </w:tcPr>
          <w:p w14:paraId="32E184A0" w14:textId="116A56D1" w:rsidR="005D29F5" w:rsidRPr="004D4B67" w:rsidRDefault="005D29F5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236" w:type="dxa"/>
          </w:tcPr>
          <w:p w14:paraId="10A9C3FF" w14:textId="77777777" w:rsidR="005D29F5" w:rsidRPr="004D4B67" w:rsidRDefault="005D29F5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34" w:type="dxa"/>
            <w:gridSpan w:val="5"/>
          </w:tcPr>
          <w:p w14:paraId="1D1C7E81" w14:textId="2B4D0D12" w:rsidR="005D29F5" w:rsidRPr="004D4B67" w:rsidRDefault="005D29F5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</w:tr>
      <w:tr w:rsidR="005D29F5" w:rsidRPr="00F647CE" w14:paraId="14EEDF88" w14:textId="77777777" w:rsidTr="00764D6C">
        <w:trPr>
          <w:tblHeader/>
        </w:trPr>
        <w:tc>
          <w:tcPr>
            <w:tcW w:w="2160" w:type="dxa"/>
            <w:vAlign w:val="bottom"/>
            <w:hideMark/>
          </w:tcPr>
          <w:p w14:paraId="4E1A0626" w14:textId="56E589D4" w:rsidR="005D29F5" w:rsidRPr="004D4B67" w:rsidRDefault="005D29F5" w:rsidP="005D29F5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br/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3" w:type="dxa"/>
            <w:hideMark/>
          </w:tcPr>
          <w:p w14:paraId="576AB9CB" w14:textId="77777777" w:rsidR="005D29F5" w:rsidRPr="004D4B67" w:rsidRDefault="005D29F5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661CD0AB" w14:textId="77777777" w:rsidR="005D29F5" w:rsidRPr="004D4B67" w:rsidRDefault="005D29F5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7A7E236F" w14:textId="797788C1" w:rsidR="005D29F5" w:rsidRPr="004D4B67" w:rsidRDefault="005D29F5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เงินปอนด์อังกฤษ</w:t>
            </w:r>
          </w:p>
        </w:tc>
        <w:tc>
          <w:tcPr>
            <w:tcW w:w="252" w:type="dxa"/>
          </w:tcPr>
          <w:p w14:paraId="3466805B" w14:textId="773FD009" w:rsidR="005D29F5" w:rsidRPr="004D4B67" w:rsidRDefault="005D29F5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</w:tcPr>
          <w:p w14:paraId="5B56F434" w14:textId="77777777" w:rsidR="005D29F5" w:rsidRPr="004D4B67" w:rsidRDefault="005D29F5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1E3643B" w14:textId="3BBD7FDD" w:rsidR="005D29F5" w:rsidRPr="004D4B67" w:rsidRDefault="005D29F5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7B88F024" w14:textId="77777777" w:rsidR="005D29F5" w:rsidRPr="004D4B67" w:rsidRDefault="005D29F5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</w:tcPr>
          <w:p w14:paraId="4F718492" w14:textId="77777777" w:rsidR="005D29F5" w:rsidRPr="004D4B67" w:rsidRDefault="005D29F5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0F7B9AB" w14:textId="77777777" w:rsidR="005D29F5" w:rsidRPr="004D4B67" w:rsidRDefault="005D29F5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4A9AACC9" w14:textId="77777777" w:rsidR="005D29F5" w:rsidRPr="004D4B67" w:rsidRDefault="005D29F5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hideMark/>
          </w:tcPr>
          <w:p w14:paraId="2AE388CB" w14:textId="77777777" w:rsidR="005D29F5" w:rsidRPr="004D4B67" w:rsidRDefault="005D29F5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76038B31" w14:textId="77777777" w:rsidR="005D29F5" w:rsidRPr="004D4B67" w:rsidRDefault="005D29F5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00FFC087" w14:textId="77777777" w:rsidR="005D29F5" w:rsidRPr="004D4B67" w:rsidRDefault="005D29F5" w:rsidP="0083172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E89B9E8" w14:textId="30B9FECB" w:rsidR="005D29F5" w:rsidRPr="004D4B67" w:rsidRDefault="005D29F5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34ADE255" w14:textId="77777777" w:rsidR="005D29F5" w:rsidRPr="004D4B67" w:rsidRDefault="005D29F5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DD0AF39" w14:textId="77777777" w:rsidR="005D29F5" w:rsidRPr="004D4B67" w:rsidRDefault="005D29F5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9DED71B" w14:textId="77777777" w:rsidR="005D29F5" w:rsidRPr="004D4B67" w:rsidRDefault="005D29F5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D29F5" w:rsidRPr="001F61F5" w14:paraId="73500305" w14:textId="77777777" w:rsidTr="00EA7304">
        <w:tc>
          <w:tcPr>
            <w:tcW w:w="2160" w:type="dxa"/>
          </w:tcPr>
          <w:p w14:paraId="09FA2294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13"/>
            <w:vAlign w:val="bottom"/>
          </w:tcPr>
          <w:p w14:paraId="59BAEE2C" w14:textId="09B31D75" w:rsidR="005D29F5" w:rsidRPr="004D4B67" w:rsidRDefault="005D29F5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proofErr w:type="spellStart"/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proofErr w:type="spellEnd"/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5D29F5" w:rsidRPr="001F61F5" w14:paraId="3ECAE537" w14:textId="77777777" w:rsidTr="00764D6C">
        <w:tc>
          <w:tcPr>
            <w:tcW w:w="2160" w:type="dxa"/>
            <w:hideMark/>
          </w:tcPr>
          <w:p w14:paraId="66C2C720" w14:textId="6FC5404E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  <w:vAlign w:val="bottom"/>
          </w:tcPr>
          <w:p w14:paraId="595DF209" w14:textId="5A0AF3CA" w:rsidR="005D29F5" w:rsidRPr="004D4B67" w:rsidRDefault="005D29F5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8,</w:t>
            </w:r>
            <w:r w:rsidR="00D410B2">
              <w:rPr>
                <w:rFonts w:ascii="Angsana New" w:hAnsi="Angsana New"/>
                <w:sz w:val="22"/>
                <w:szCs w:val="22"/>
                <w:lang w:val="en-US"/>
              </w:rPr>
              <w:t>184</w:t>
            </w:r>
          </w:p>
        </w:tc>
        <w:tc>
          <w:tcPr>
            <w:tcW w:w="252" w:type="dxa"/>
          </w:tcPr>
          <w:p w14:paraId="3CF95258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43D8C486" w14:textId="7323411E" w:rsidR="005D29F5" w:rsidRPr="00F22272" w:rsidRDefault="00F22272" w:rsidP="0064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41B3431" w14:textId="4B2747C6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2ADE503" w14:textId="1D7A347D" w:rsidR="005D29F5" w:rsidRPr="004D4B67" w:rsidRDefault="005D29F5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D410B2">
              <w:rPr>
                <w:rFonts w:ascii="Angsana New" w:hAnsi="Angsana New"/>
                <w:sz w:val="22"/>
                <w:szCs w:val="22"/>
                <w:lang w:val="en-US"/>
              </w:rPr>
              <w:t>83</w:t>
            </w:r>
          </w:p>
        </w:tc>
        <w:tc>
          <w:tcPr>
            <w:tcW w:w="266" w:type="dxa"/>
          </w:tcPr>
          <w:p w14:paraId="04377A30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5F572B99" w14:textId="7053DAA9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8,</w:t>
            </w:r>
            <w:r w:rsidR="00D410B2">
              <w:rPr>
                <w:rFonts w:ascii="Angsana New" w:hAnsi="Angsana New"/>
                <w:sz w:val="22"/>
                <w:szCs w:val="22"/>
                <w:lang w:val="en-US"/>
              </w:rPr>
              <w:t>367</w:t>
            </w:r>
          </w:p>
        </w:tc>
        <w:tc>
          <w:tcPr>
            <w:tcW w:w="236" w:type="dxa"/>
          </w:tcPr>
          <w:p w14:paraId="2E307436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3E6F71D" w14:textId="4E781629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35,043</w:t>
            </w:r>
          </w:p>
        </w:tc>
        <w:tc>
          <w:tcPr>
            <w:tcW w:w="238" w:type="dxa"/>
          </w:tcPr>
          <w:p w14:paraId="1EA2CF8E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vAlign w:val="bottom"/>
          </w:tcPr>
          <w:p w14:paraId="67014104" w14:textId="6F92BDC1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117</w:t>
            </w:r>
          </w:p>
        </w:tc>
        <w:tc>
          <w:tcPr>
            <w:tcW w:w="236" w:type="dxa"/>
          </w:tcPr>
          <w:p w14:paraId="36282CC4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3E4A2DC6" w14:textId="21CDFC32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35,160</w:t>
            </w:r>
          </w:p>
        </w:tc>
      </w:tr>
      <w:tr w:rsidR="005D29F5" w:rsidRPr="001F61F5" w14:paraId="6C0A9F56" w14:textId="77777777" w:rsidTr="00764D6C">
        <w:tc>
          <w:tcPr>
            <w:tcW w:w="2160" w:type="dxa"/>
          </w:tcPr>
          <w:p w14:paraId="6ADFE12A" w14:textId="7D40DC74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29CE0A56" w14:textId="7A96EF79" w:rsidR="005D29F5" w:rsidRPr="004D4B67" w:rsidRDefault="005D29F5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119,368</w:t>
            </w:r>
          </w:p>
        </w:tc>
        <w:tc>
          <w:tcPr>
            <w:tcW w:w="252" w:type="dxa"/>
          </w:tcPr>
          <w:p w14:paraId="61C74BB4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35B02D5B" w14:textId="2A85FF41" w:rsidR="005D29F5" w:rsidRPr="00F22272" w:rsidRDefault="00F22272" w:rsidP="0064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606F454E" w14:textId="6DF81840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7C2A6CA" w14:textId="1479D5B5" w:rsidR="005D29F5" w:rsidRPr="004D4B67" w:rsidRDefault="005D29F5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362</w:t>
            </w:r>
          </w:p>
        </w:tc>
        <w:tc>
          <w:tcPr>
            <w:tcW w:w="266" w:type="dxa"/>
          </w:tcPr>
          <w:p w14:paraId="71856AF9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2665B943" w14:textId="34AA3B19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119,730</w:t>
            </w:r>
          </w:p>
        </w:tc>
        <w:tc>
          <w:tcPr>
            <w:tcW w:w="236" w:type="dxa"/>
          </w:tcPr>
          <w:p w14:paraId="2780FAE9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A267FA2" w14:textId="16DD9C55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91,580</w:t>
            </w:r>
          </w:p>
        </w:tc>
        <w:tc>
          <w:tcPr>
            <w:tcW w:w="238" w:type="dxa"/>
          </w:tcPr>
          <w:p w14:paraId="51FB2C2A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vAlign w:val="bottom"/>
          </w:tcPr>
          <w:p w14:paraId="2BDA1795" w14:textId="3125FE13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1,687</w:t>
            </w:r>
          </w:p>
        </w:tc>
        <w:tc>
          <w:tcPr>
            <w:tcW w:w="236" w:type="dxa"/>
          </w:tcPr>
          <w:p w14:paraId="68C77E2D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8407663" w14:textId="6508D7B8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93,267</w:t>
            </w:r>
          </w:p>
        </w:tc>
      </w:tr>
      <w:tr w:rsidR="005D29F5" w:rsidRPr="001F61F5" w14:paraId="08C7887D" w14:textId="77777777" w:rsidTr="00764D6C">
        <w:tc>
          <w:tcPr>
            <w:tcW w:w="2160" w:type="dxa"/>
          </w:tcPr>
          <w:p w14:paraId="525E2904" w14:textId="6E832784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03" w:type="dxa"/>
            <w:vAlign w:val="bottom"/>
          </w:tcPr>
          <w:p w14:paraId="015870B9" w14:textId="59AA3E42" w:rsidR="005D29F5" w:rsidRDefault="00F22272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2B1F289F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65661827" w14:textId="1042A3F8" w:rsidR="005D29F5" w:rsidRPr="00F22272" w:rsidRDefault="00F22272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44,647</w:t>
            </w:r>
          </w:p>
        </w:tc>
        <w:tc>
          <w:tcPr>
            <w:tcW w:w="252" w:type="dxa"/>
          </w:tcPr>
          <w:p w14:paraId="38E91CC2" w14:textId="42C8C44A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201171E" w14:textId="38F64DFA" w:rsidR="005D29F5" w:rsidRDefault="00F22272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5EE0BAA1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6E649F6E" w14:textId="555340AC" w:rsidR="005D29F5" w:rsidRDefault="008A515B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44,647</w:t>
            </w:r>
          </w:p>
        </w:tc>
        <w:tc>
          <w:tcPr>
            <w:tcW w:w="236" w:type="dxa"/>
          </w:tcPr>
          <w:p w14:paraId="25454336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D303905" w14:textId="73D6F49D" w:rsidR="005D29F5" w:rsidRPr="004D4B67" w:rsidRDefault="00F22272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6E085CD0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vAlign w:val="bottom"/>
          </w:tcPr>
          <w:p w14:paraId="51DD9C42" w14:textId="1873118A" w:rsidR="005D29F5" w:rsidRPr="004D4B67" w:rsidRDefault="00F22272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DC08431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1D9C1B14" w14:textId="1174A132" w:rsidR="005D29F5" w:rsidRPr="004D4B67" w:rsidRDefault="00F22272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5D29F5" w:rsidRPr="001F61F5" w14:paraId="2FE3B14E" w14:textId="77777777" w:rsidTr="00764D6C">
        <w:tc>
          <w:tcPr>
            <w:tcW w:w="2160" w:type="dxa"/>
          </w:tcPr>
          <w:p w14:paraId="666B891F" w14:textId="3A74307D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467846DF" w14:textId="1F07F2B0" w:rsidR="005D29F5" w:rsidRPr="004D4B67" w:rsidRDefault="005D29F5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(107,480)</w:t>
            </w:r>
          </w:p>
        </w:tc>
        <w:tc>
          <w:tcPr>
            <w:tcW w:w="252" w:type="dxa"/>
          </w:tcPr>
          <w:p w14:paraId="1E74C5C2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0D377ED" w14:textId="67990F3F" w:rsidR="005D29F5" w:rsidRPr="00F22272" w:rsidRDefault="00F22272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F43C656" w14:textId="18B97972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61C853E" w14:textId="450AC17B" w:rsidR="005D29F5" w:rsidRPr="004D4B67" w:rsidRDefault="005D29F5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(4,970)</w:t>
            </w:r>
          </w:p>
        </w:tc>
        <w:tc>
          <w:tcPr>
            <w:tcW w:w="266" w:type="dxa"/>
          </w:tcPr>
          <w:p w14:paraId="7F30779B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1697E95" w14:textId="71B49A5B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(112,450)</w:t>
            </w:r>
          </w:p>
        </w:tc>
        <w:tc>
          <w:tcPr>
            <w:tcW w:w="236" w:type="dxa"/>
          </w:tcPr>
          <w:p w14:paraId="4729C49D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8689481" w14:textId="3CB8142D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(94,027)</w:t>
            </w:r>
          </w:p>
        </w:tc>
        <w:tc>
          <w:tcPr>
            <w:tcW w:w="238" w:type="dxa"/>
          </w:tcPr>
          <w:p w14:paraId="4F15D328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13528B83" w14:textId="5A9A9D43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(742)</w:t>
            </w:r>
          </w:p>
        </w:tc>
        <w:tc>
          <w:tcPr>
            <w:tcW w:w="236" w:type="dxa"/>
          </w:tcPr>
          <w:p w14:paraId="60BEDC3B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513B3C1" w14:textId="457C4485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(94,769)</w:t>
            </w:r>
          </w:p>
        </w:tc>
      </w:tr>
      <w:tr w:rsidR="005D29F5" w:rsidRPr="001F61F5" w14:paraId="4A01C9A6" w14:textId="77777777" w:rsidTr="00764D6C">
        <w:tc>
          <w:tcPr>
            <w:tcW w:w="2160" w:type="dxa"/>
            <w:hideMark/>
          </w:tcPr>
          <w:p w14:paraId="6728D44D" w14:textId="4F2C94FB" w:rsidR="005D29F5" w:rsidRPr="004D4B67" w:rsidRDefault="005D29F5" w:rsidP="00DE3CE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ที่มีความเสี่ยง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56E7B" w14:textId="0F14EB81" w:rsidR="005D29F5" w:rsidRPr="004D4B67" w:rsidRDefault="005D29F5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20,</w:t>
            </w:r>
            <w:r w:rsidR="00D410B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072</w:t>
            </w:r>
          </w:p>
        </w:tc>
        <w:tc>
          <w:tcPr>
            <w:tcW w:w="252" w:type="dxa"/>
          </w:tcPr>
          <w:p w14:paraId="3007F659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</w:tcPr>
          <w:p w14:paraId="4E9C1F45" w14:textId="77777777" w:rsidR="005D29F5" w:rsidRDefault="005D29F5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C82730C" w14:textId="649E0B99" w:rsidR="00F22272" w:rsidRPr="00F22272" w:rsidRDefault="00F22272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44,647</w:t>
            </w:r>
          </w:p>
        </w:tc>
        <w:tc>
          <w:tcPr>
            <w:tcW w:w="252" w:type="dxa"/>
          </w:tcPr>
          <w:p w14:paraId="624C3CB9" w14:textId="4BAC6769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26F75" w14:textId="7C75EE87" w:rsidR="005D29F5" w:rsidRPr="004D4B67" w:rsidRDefault="005D29F5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(4,4</w:t>
            </w:r>
            <w:r w:rsidR="00D410B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3B3AA4B6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D9F5A" w14:textId="0F517D9F" w:rsidR="005D29F5" w:rsidRPr="004D4B67" w:rsidRDefault="008A515B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60,</w:t>
            </w:r>
            <w:r w:rsidR="00D410B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294</w:t>
            </w:r>
          </w:p>
        </w:tc>
        <w:tc>
          <w:tcPr>
            <w:tcW w:w="236" w:type="dxa"/>
          </w:tcPr>
          <w:p w14:paraId="1267133E" w14:textId="77777777" w:rsidR="005D29F5" w:rsidRPr="004D4B67" w:rsidRDefault="005D29F5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9F94F" w14:textId="2CF0E5EB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32,596</w:t>
            </w:r>
          </w:p>
        </w:tc>
        <w:tc>
          <w:tcPr>
            <w:tcW w:w="238" w:type="dxa"/>
          </w:tcPr>
          <w:p w14:paraId="71BDFF9F" w14:textId="77777777" w:rsidR="005D29F5" w:rsidRPr="004D4B67" w:rsidRDefault="005D29F5" w:rsidP="00DE3C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4723F" w14:textId="1A76EC9A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1,062</w:t>
            </w:r>
          </w:p>
        </w:tc>
        <w:tc>
          <w:tcPr>
            <w:tcW w:w="236" w:type="dxa"/>
          </w:tcPr>
          <w:p w14:paraId="429F9B8D" w14:textId="77777777" w:rsidR="005D29F5" w:rsidRPr="004D4B67" w:rsidRDefault="005D29F5" w:rsidP="00DE3C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F40B3" w14:textId="7269280E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33,658</w:t>
            </w:r>
          </w:p>
        </w:tc>
      </w:tr>
      <w:tr w:rsidR="005D29F5" w:rsidRPr="001F61F5" w14:paraId="07719C84" w14:textId="77777777" w:rsidTr="00764D6C">
        <w:tc>
          <w:tcPr>
            <w:tcW w:w="2160" w:type="dxa"/>
          </w:tcPr>
          <w:p w14:paraId="3B255679" w14:textId="3E3D2110" w:rsidR="005D29F5" w:rsidRPr="004D4B67" w:rsidRDefault="005D29F5" w:rsidP="00DE3CE9">
            <w:pPr>
              <w:pStyle w:val="NoSpacing"/>
              <w:rPr>
                <w:rFonts w:ascii="Angsana New" w:hAnsi="Angsana New"/>
                <w:sz w:val="22"/>
                <w:cs/>
              </w:rPr>
            </w:pPr>
            <w:r w:rsidRPr="0097283C">
              <w:rPr>
                <w:rFonts w:ascii="Angsana New" w:hAnsi="Angsana New"/>
                <w:sz w:val="22"/>
                <w:cs/>
              </w:rPr>
              <w:t>สัญญา</w:t>
            </w:r>
            <w:r>
              <w:rPr>
                <w:rFonts w:ascii="Angsana New" w:hAnsi="Angsana New" w:hint="cs"/>
                <w:sz w:val="22"/>
                <w:cs/>
              </w:rPr>
              <w:t>ซื้อ</w:t>
            </w:r>
            <w:r w:rsidRPr="0097283C">
              <w:rPr>
                <w:rFonts w:ascii="Angsana New" w:hAnsi="Angsana New"/>
                <w:sz w:val="22"/>
                <w:cs/>
              </w:rPr>
              <w:t>เงินตราต่างประเทศ</w:t>
            </w: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22732DA9" w14:textId="7261B22B" w:rsidR="005D29F5" w:rsidRPr="004D4B67" w:rsidRDefault="005D29F5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32,316</w:t>
            </w:r>
          </w:p>
        </w:tc>
        <w:tc>
          <w:tcPr>
            <w:tcW w:w="252" w:type="dxa"/>
          </w:tcPr>
          <w:p w14:paraId="3A8EED00" w14:textId="77777777" w:rsidR="005D29F5" w:rsidRPr="004D4B67" w:rsidRDefault="005D29F5" w:rsidP="00DE3CE9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5" w:type="dxa"/>
          </w:tcPr>
          <w:p w14:paraId="1826F923" w14:textId="719E350E" w:rsidR="005D29F5" w:rsidRPr="004D4B67" w:rsidRDefault="00F22272" w:rsidP="006C6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52" w:type="dxa"/>
          </w:tcPr>
          <w:p w14:paraId="37AB6DBC" w14:textId="73846E78" w:rsidR="005D29F5" w:rsidRPr="004D4B67" w:rsidRDefault="005D29F5" w:rsidP="00DE3CE9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69D87C2" w14:textId="2FEEA820" w:rsidR="005D29F5" w:rsidRPr="004D4B67" w:rsidRDefault="005D29F5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2,948</w:t>
            </w:r>
          </w:p>
        </w:tc>
        <w:tc>
          <w:tcPr>
            <w:tcW w:w="266" w:type="dxa"/>
          </w:tcPr>
          <w:p w14:paraId="246DFBBD" w14:textId="77777777" w:rsidR="005D29F5" w:rsidRPr="004D4B67" w:rsidRDefault="005D29F5" w:rsidP="00DE3CE9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  <w:vAlign w:val="bottom"/>
          </w:tcPr>
          <w:p w14:paraId="2A5F4878" w14:textId="2EEC61E3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35,264</w:t>
            </w:r>
          </w:p>
        </w:tc>
        <w:tc>
          <w:tcPr>
            <w:tcW w:w="236" w:type="dxa"/>
          </w:tcPr>
          <w:p w14:paraId="246BF006" w14:textId="77777777" w:rsidR="005D29F5" w:rsidRPr="004D4B67" w:rsidRDefault="005D29F5" w:rsidP="00DE3CE9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BE3D425" w14:textId="495F96EF" w:rsidR="005D29F5" w:rsidRPr="004D4B67" w:rsidRDefault="00F22272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4E4E7199" w14:textId="77777777" w:rsidR="005D29F5" w:rsidRPr="004D4B67" w:rsidRDefault="005D29F5" w:rsidP="00DE3C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vAlign w:val="bottom"/>
          </w:tcPr>
          <w:p w14:paraId="3268D279" w14:textId="4258A845" w:rsidR="005D29F5" w:rsidRPr="004D4B67" w:rsidRDefault="00F22272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7A5F4844" w14:textId="77777777" w:rsidR="005D29F5" w:rsidRPr="004D4B67" w:rsidRDefault="005D29F5" w:rsidP="00DE3C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4645084" w14:textId="5E3C463E" w:rsidR="005D29F5" w:rsidRPr="004D4B67" w:rsidRDefault="00F22272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5D29F5" w:rsidRPr="001F61F5" w14:paraId="79B896D2" w14:textId="77777777" w:rsidTr="00764D6C">
        <w:tc>
          <w:tcPr>
            <w:tcW w:w="2160" w:type="dxa"/>
            <w:hideMark/>
          </w:tcPr>
          <w:p w14:paraId="18ABF9E2" w14:textId="7C552FB8" w:rsidR="005D29F5" w:rsidRPr="004D4B67" w:rsidRDefault="005D29F5" w:rsidP="00DE3CE9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9E0994" w14:textId="7748BEBA" w:rsidR="005D29F5" w:rsidRPr="004D4B67" w:rsidRDefault="005D29F5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(532)</w:t>
            </w:r>
          </w:p>
        </w:tc>
        <w:tc>
          <w:tcPr>
            <w:tcW w:w="252" w:type="dxa"/>
          </w:tcPr>
          <w:p w14:paraId="1E35B180" w14:textId="77777777" w:rsidR="005D29F5" w:rsidRPr="004D4B67" w:rsidRDefault="005D29F5" w:rsidP="00DE3CE9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CE742D6" w14:textId="5D664F1F" w:rsidR="005D29F5" w:rsidRPr="004D4B67" w:rsidRDefault="00F22272" w:rsidP="006C6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52" w:type="dxa"/>
          </w:tcPr>
          <w:p w14:paraId="01E22845" w14:textId="2A3068EA" w:rsidR="005D29F5" w:rsidRPr="004D4B67" w:rsidRDefault="005D29F5" w:rsidP="00DE3CE9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F86B4" w14:textId="0EF20FAD" w:rsidR="005D29F5" w:rsidRPr="004D4B67" w:rsidRDefault="005D29F5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64F849B" w14:textId="77777777" w:rsidR="005D29F5" w:rsidRPr="004D4B67" w:rsidRDefault="005D29F5" w:rsidP="00DE3CE9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EF74A" w14:textId="2E45ED48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(532)</w:t>
            </w:r>
          </w:p>
        </w:tc>
        <w:tc>
          <w:tcPr>
            <w:tcW w:w="236" w:type="dxa"/>
          </w:tcPr>
          <w:p w14:paraId="1481A894" w14:textId="77777777" w:rsidR="005D29F5" w:rsidRPr="004D4B67" w:rsidRDefault="005D29F5" w:rsidP="00DE3CE9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CEF4F" w14:textId="780717CE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(3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853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8" w:type="dxa"/>
          </w:tcPr>
          <w:p w14:paraId="4FE596B8" w14:textId="77777777" w:rsidR="005D29F5" w:rsidRPr="004D4B67" w:rsidRDefault="005D29F5" w:rsidP="00DE3C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3F5B3" w14:textId="1EC70D6A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1F859A3D" w14:textId="77777777" w:rsidR="005D29F5" w:rsidRPr="004D4B67" w:rsidRDefault="005D29F5" w:rsidP="00DE3C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7AD134" w14:textId="0829E1F8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(3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853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</w:tr>
      <w:tr w:rsidR="005D29F5" w:rsidRPr="001F61F5" w14:paraId="5EC566FD" w14:textId="77777777" w:rsidTr="00764D6C">
        <w:tc>
          <w:tcPr>
            <w:tcW w:w="2160" w:type="dxa"/>
            <w:hideMark/>
          </w:tcPr>
          <w:p w14:paraId="397EFBD0" w14:textId="77777777" w:rsidR="005D29F5" w:rsidRPr="004D4B67" w:rsidRDefault="005D29F5" w:rsidP="00DE3CE9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F2869" w14:textId="0D262CC6" w:rsidR="005D29F5" w:rsidRPr="004D4B67" w:rsidRDefault="005D29F5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51,</w:t>
            </w:r>
            <w:r w:rsidR="00D410B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856</w:t>
            </w:r>
          </w:p>
        </w:tc>
        <w:tc>
          <w:tcPr>
            <w:tcW w:w="252" w:type="dxa"/>
          </w:tcPr>
          <w:p w14:paraId="3A709E30" w14:textId="77777777" w:rsidR="005D29F5" w:rsidRPr="004D4B67" w:rsidRDefault="005D29F5" w:rsidP="00DE3CE9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D717C38" w14:textId="0B4C6A51" w:rsidR="005D29F5" w:rsidRPr="004D4B67" w:rsidRDefault="00F22272" w:rsidP="006C6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b/>
                <w:bCs/>
                <w:sz w:val="22"/>
              </w:rPr>
            </w:pPr>
            <w:r>
              <w:rPr>
                <w:rFonts w:ascii="Angsana New" w:hAnsi="Angsana New"/>
                <w:b/>
                <w:bCs/>
                <w:sz w:val="22"/>
              </w:rPr>
              <w:t>44,647</w:t>
            </w:r>
          </w:p>
        </w:tc>
        <w:tc>
          <w:tcPr>
            <w:tcW w:w="252" w:type="dxa"/>
          </w:tcPr>
          <w:p w14:paraId="2A0E39C9" w14:textId="1EFBBC39" w:rsidR="005D29F5" w:rsidRPr="004D4B67" w:rsidRDefault="005D29F5" w:rsidP="00DE3CE9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B8E3C" w14:textId="1B0F27F7" w:rsidR="005D29F5" w:rsidRPr="004D4B67" w:rsidRDefault="005D29F5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(1,4</w:t>
            </w:r>
            <w:r w:rsidR="00D410B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77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621C992B" w14:textId="77777777" w:rsidR="005D29F5" w:rsidRPr="004D4B67" w:rsidRDefault="005D29F5" w:rsidP="00DE3CE9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CECBF" w14:textId="4D385739" w:rsidR="005D29F5" w:rsidRPr="004D4B67" w:rsidRDefault="008A515B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95,0</w:t>
            </w:r>
            <w:r w:rsidR="00D410B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26</w:t>
            </w:r>
          </w:p>
        </w:tc>
        <w:tc>
          <w:tcPr>
            <w:tcW w:w="236" w:type="dxa"/>
          </w:tcPr>
          <w:p w14:paraId="1C834B55" w14:textId="77777777" w:rsidR="005D29F5" w:rsidRPr="004D4B67" w:rsidRDefault="005D29F5" w:rsidP="00DE3CE9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EDBDBD" w14:textId="14719735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743</w:t>
            </w:r>
          </w:p>
        </w:tc>
        <w:tc>
          <w:tcPr>
            <w:tcW w:w="238" w:type="dxa"/>
          </w:tcPr>
          <w:p w14:paraId="0294EEE7" w14:textId="77777777" w:rsidR="005D29F5" w:rsidRPr="004D4B67" w:rsidRDefault="005D29F5" w:rsidP="00DE3C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9DD57B" w14:textId="16AD8375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1,062</w:t>
            </w:r>
          </w:p>
        </w:tc>
        <w:tc>
          <w:tcPr>
            <w:tcW w:w="236" w:type="dxa"/>
          </w:tcPr>
          <w:p w14:paraId="1013A70E" w14:textId="77777777" w:rsidR="005D29F5" w:rsidRPr="004D4B67" w:rsidRDefault="005D29F5" w:rsidP="00DE3C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C869F" w14:textId="1B40E68D" w:rsidR="005D29F5" w:rsidRPr="004D4B67" w:rsidRDefault="005D29F5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805</w:t>
            </w:r>
          </w:p>
        </w:tc>
      </w:tr>
    </w:tbl>
    <w:p w14:paraId="69F28FC4" w14:textId="32CD14EF" w:rsidR="00A1590F" w:rsidRPr="00A250CF" w:rsidRDefault="00A1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highlight w:val="yellow"/>
        </w:rPr>
      </w:pPr>
    </w:p>
    <w:tbl>
      <w:tblPr>
        <w:tblW w:w="8829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430"/>
        <w:gridCol w:w="903"/>
        <w:gridCol w:w="252"/>
        <w:gridCol w:w="830"/>
        <w:gridCol w:w="266"/>
        <w:gridCol w:w="816"/>
        <w:gridCol w:w="236"/>
        <w:gridCol w:w="900"/>
        <w:gridCol w:w="238"/>
        <w:gridCol w:w="819"/>
        <w:gridCol w:w="236"/>
        <w:gridCol w:w="903"/>
      </w:tblGrid>
      <w:tr w:rsidR="004D4B67" w:rsidRPr="004D4B67" w:rsidDel="001F61F5" w14:paraId="2D623C17" w14:textId="77777777" w:rsidTr="000032B1">
        <w:trPr>
          <w:tblHeader/>
        </w:trPr>
        <w:tc>
          <w:tcPr>
            <w:tcW w:w="2430" w:type="dxa"/>
          </w:tcPr>
          <w:p w14:paraId="7C3F8506" w14:textId="77777777" w:rsidR="004D4B67" w:rsidRPr="004D4B67" w:rsidRDefault="004D4B67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6399" w:type="dxa"/>
            <w:gridSpan w:val="11"/>
          </w:tcPr>
          <w:p w14:paraId="2BDF3789" w14:textId="7CD2BCEC" w:rsidR="004D4B67" w:rsidRPr="0048161B" w:rsidDel="001F61F5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61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48161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4D4B67" w:rsidRPr="004D4B67" w14:paraId="6E18D407" w14:textId="77777777" w:rsidTr="000032B1">
        <w:trPr>
          <w:tblHeader/>
        </w:trPr>
        <w:tc>
          <w:tcPr>
            <w:tcW w:w="2430" w:type="dxa"/>
            <w:hideMark/>
          </w:tcPr>
          <w:p w14:paraId="2CA81679" w14:textId="77777777" w:rsidR="004D4B67" w:rsidRPr="004D4B67" w:rsidRDefault="004D4B67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3067" w:type="dxa"/>
            <w:gridSpan w:val="5"/>
            <w:hideMark/>
          </w:tcPr>
          <w:p w14:paraId="4772EACF" w14:textId="5285B7C4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DE3CE9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236" w:type="dxa"/>
          </w:tcPr>
          <w:p w14:paraId="1EA6F2A6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96" w:type="dxa"/>
            <w:gridSpan w:val="5"/>
            <w:hideMark/>
          </w:tcPr>
          <w:p w14:paraId="05B78FEB" w14:textId="48F8C6EB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DE3CE9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</w:tr>
      <w:tr w:rsidR="004D4B67" w:rsidRPr="004D4B67" w14:paraId="74BDE875" w14:textId="77777777" w:rsidTr="000032B1">
        <w:trPr>
          <w:tblHeader/>
        </w:trPr>
        <w:tc>
          <w:tcPr>
            <w:tcW w:w="2430" w:type="dxa"/>
            <w:vAlign w:val="bottom"/>
            <w:hideMark/>
          </w:tcPr>
          <w:p w14:paraId="498B1072" w14:textId="0436F793" w:rsidR="004D4B67" w:rsidRPr="007B4733" w:rsidRDefault="00490F8F" w:rsidP="00E8666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  <w:cs/>
                <w:lang w:val="en-US"/>
              </w:rPr>
            </w:pP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DC735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br/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3" w:type="dxa"/>
            <w:hideMark/>
          </w:tcPr>
          <w:p w14:paraId="7702C1A6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3FCBEE2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</w:tcPr>
          <w:p w14:paraId="0D7BF090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C88619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35CD595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</w:tcPr>
          <w:p w14:paraId="21E9BD98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F1B3947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7271101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hideMark/>
          </w:tcPr>
          <w:p w14:paraId="76831E24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1F28388D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650E3B3C" w14:textId="77777777" w:rsidR="004D4B67" w:rsidRPr="004D4B67" w:rsidRDefault="004D4B67" w:rsidP="00E8666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E03479C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0EDF0B35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</w:tcPr>
          <w:p w14:paraId="1DBDBA83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A8E74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D4B67" w:rsidRPr="004D4B67" w14:paraId="67B350AE" w14:textId="77777777" w:rsidTr="000032B1">
        <w:trPr>
          <w:tblHeader/>
        </w:trPr>
        <w:tc>
          <w:tcPr>
            <w:tcW w:w="2430" w:type="dxa"/>
            <w:hideMark/>
          </w:tcPr>
          <w:p w14:paraId="348BC3E5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9" w:type="dxa"/>
            <w:gridSpan w:val="11"/>
            <w:hideMark/>
          </w:tcPr>
          <w:p w14:paraId="70E6F78A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E3CE9" w:rsidRPr="004D4B67" w14:paraId="0951EA27" w14:textId="77777777" w:rsidTr="000032B1">
        <w:tc>
          <w:tcPr>
            <w:tcW w:w="2430" w:type="dxa"/>
            <w:hideMark/>
          </w:tcPr>
          <w:p w14:paraId="652B249C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</w:tcPr>
          <w:p w14:paraId="4328691C" w14:textId="2BE64CEE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6,873</w:t>
            </w:r>
          </w:p>
        </w:tc>
        <w:tc>
          <w:tcPr>
            <w:tcW w:w="252" w:type="dxa"/>
          </w:tcPr>
          <w:p w14:paraId="00553B5B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60D2BFEA" w14:textId="7889A322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</w:p>
        </w:tc>
        <w:tc>
          <w:tcPr>
            <w:tcW w:w="266" w:type="dxa"/>
          </w:tcPr>
          <w:p w14:paraId="10195425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6BDD307" w14:textId="1D66D6C7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6,989</w:t>
            </w:r>
          </w:p>
        </w:tc>
        <w:tc>
          <w:tcPr>
            <w:tcW w:w="236" w:type="dxa"/>
          </w:tcPr>
          <w:p w14:paraId="2B55873D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3204E2" w14:textId="6FAD7D32" w:rsidR="00DE3CE9" w:rsidRPr="004D4B67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25,277</w:t>
            </w:r>
          </w:p>
        </w:tc>
        <w:tc>
          <w:tcPr>
            <w:tcW w:w="238" w:type="dxa"/>
          </w:tcPr>
          <w:p w14:paraId="18F1FDCA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16A1DDE4" w14:textId="008D97D5" w:rsidR="00DE3CE9" w:rsidRPr="004D4B67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  <w:tc>
          <w:tcPr>
            <w:tcW w:w="236" w:type="dxa"/>
          </w:tcPr>
          <w:p w14:paraId="5ACA2D72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93E6268" w14:textId="3A4F9A4D" w:rsidR="00DE3CE9" w:rsidRPr="004D4B67" w:rsidRDefault="00DE3CE9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25,388</w:t>
            </w:r>
          </w:p>
        </w:tc>
      </w:tr>
      <w:tr w:rsidR="00DE3CE9" w:rsidRPr="004D4B67" w14:paraId="5F113696" w14:textId="77777777" w:rsidTr="000032B1">
        <w:tc>
          <w:tcPr>
            <w:tcW w:w="2430" w:type="dxa"/>
          </w:tcPr>
          <w:p w14:paraId="2690A0C1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3" w:type="dxa"/>
          </w:tcPr>
          <w:p w14:paraId="1573C3A3" w14:textId="3BF45D70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81,307</w:t>
            </w:r>
          </w:p>
        </w:tc>
        <w:tc>
          <w:tcPr>
            <w:tcW w:w="252" w:type="dxa"/>
          </w:tcPr>
          <w:p w14:paraId="15250E8C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49ABCB87" w14:textId="7FE324BE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1,806</w:t>
            </w:r>
          </w:p>
        </w:tc>
        <w:tc>
          <w:tcPr>
            <w:tcW w:w="266" w:type="dxa"/>
          </w:tcPr>
          <w:p w14:paraId="5EABDC7F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236E7E8" w14:textId="313A4948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3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83,113</w:t>
            </w:r>
          </w:p>
        </w:tc>
        <w:tc>
          <w:tcPr>
            <w:tcW w:w="236" w:type="dxa"/>
          </w:tcPr>
          <w:p w14:paraId="0F6B54C0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9EF656" w14:textId="04F47DDA" w:rsidR="00DE3CE9" w:rsidRPr="004D4B67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61,241</w:t>
            </w:r>
          </w:p>
        </w:tc>
        <w:tc>
          <w:tcPr>
            <w:tcW w:w="238" w:type="dxa"/>
          </w:tcPr>
          <w:p w14:paraId="245D0EA5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21079BC5" w14:textId="5BE95945" w:rsidR="00DE3CE9" w:rsidRPr="004D4B67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1,742</w:t>
            </w:r>
          </w:p>
        </w:tc>
        <w:tc>
          <w:tcPr>
            <w:tcW w:w="236" w:type="dxa"/>
          </w:tcPr>
          <w:p w14:paraId="3BEFA783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73FA2959" w14:textId="3DB5EF49" w:rsidR="00DE3CE9" w:rsidRPr="004D4B67" w:rsidRDefault="00DE3CE9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62,983</w:t>
            </w:r>
          </w:p>
        </w:tc>
      </w:tr>
      <w:tr w:rsidR="00D410B2" w:rsidRPr="004D4B67" w14:paraId="2A9F1A3F" w14:textId="77777777" w:rsidTr="000032B1">
        <w:tc>
          <w:tcPr>
            <w:tcW w:w="2430" w:type="dxa"/>
          </w:tcPr>
          <w:p w14:paraId="6350A0D1" w14:textId="5955F7BC" w:rsidR="00D410B2" w:rsidRPr="004D4B67" w:rsidRDefault="00D410B2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ลูกหนี้ไม่หมุนเวียนอื่น</w:t>
            </w:r>
          </w:p>
        </w:tc>
        <w:tc>
          <w:tcPr>
            <w:tcW w:w="903" w:type="dxa"/>
          </w:tcPr>
          <w:p w14:paraId="27364DCA" w14:textId="5AB3B65B" w:rsidR="00D410B2" w:rsidRDefault="00D410B2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7,098</w:t>
            </w:r>
          </w:p>
        </w:tc>
        <w:tc>
          <w:tcPr>
            <w:tcW w:w="252" w:type="dxa"/>
          </w:tcPr>
          <w:p w14:paraId="69530C62" w14:textId="77777777" w:rsidR="00D410B2" w:rsidRPr="004D4B67" w:rsidRDefault="00D410B2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320EE8D0" w14:textId="1112B707" w:rsidR="00D410B2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6,027</w:t>
            </w:r>
          </w:p>
        </w:tc>
        <w:tc>
          <w:tcPr>
            <w:tcW w:w="266" w:type="dxa"/>
          </w:tcPr>
          <w:p w14:paraId="01064BE8" w14:textId="77777777" w:rsidR="00D410B2" w:rsidRPr="004D4B67" w:rsidRDefault="00D410B2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99ABCAD" w14:textId="4A0F54A1" w:rsidR="00D410B2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13,125</w:t>
            </w:r>
          </w:p>
        </w:tc>
        <w:tc>
          <w:tcPr>
            <w:tcW w:w="236" w:type="dxa"/>
          </w:tcPr>
          <w:p w14:paraId="704517EE" w14:textId="77777777" w:rsidR="00D410B2" w:rsidRPr="004D4B67" w:rsidRDefault="00D410B2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B3FE06" w14:textId="46815343" w:rsidR="00D410B2" w:rsidRPr="00D410B2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1,115</w:t>
            </w:r>
          </w:p>
        </w:tc>
        <w:tc>
          <w:tcPr>
            <w:tcW w:w="238" w:type="dxa"/>
          </w:tcPr>
          <w:p w14:paraId="0524E9B3" w14:textId="77777777" w:rsidR="00D410B2" w:rsidRPr="004D4B67" w:rsidRDefault="00D410B2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7426305F" w14:textId="181AB61E" w:rsidR="00D410B2" w:rsidRPr="00D410B2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823</w:t>
            </w:r>
          </w:p>
        </w:tc>
        <w:tc>
          <w:tcPr>
            <w:tcW w:w="236" w:type="dxa"/>
          </w:tcPr>
          <w:p w14:paraId="781A9D20" w14:textId="77777777" w:rsidR="00D410B2" w:rsidRPr="004D4B67" w:rsidRDefault="00D410B2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300AD521" w14:textId="52B0CCA6" w:rsidR="00D410B2" w:rsidRPr="00D410B2" w:rsidRDefault="00181EBA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1,938</w:t>
            </w:r>
          </w:p>
        </w:tc>
      </w:tr>
      <w:tr w:rsidR="00DE3CE9" w:rsidRPr="004D4B67" w14:paraId="4CF2145C" w14:textId="77777777" w:rsidTr="000032B1">
        <w:tc>
          <w:tcPr>
            <w:tcW w:w="2430" w:type="dxa"/>
          </w:tcPr>
          <w:p w14:paraId="3268110E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3" w:type="dxa"/>
          </w:tcPr>
          <w:p w14:paraId="5D630387" w14:textId="40EE407C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(59,245)</w:t>
            </w:r>
          </w:p>
        </w:tc>
        <w:tc>
          <w:tcPr>
            <w:tcW w:w="252" w:type="dxa"/>
          </w:tcPr>
          <w:p w14:paraId="3A8B29C9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07CED266" w14:textId="44B9988B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(2,0</w:t>
            </w:r>
            <w:r w:rsidR="00C36F6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246A4662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C1AE157" w14:textId="46798D45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(61,2</w:t>
            </w:r>
            <w:r w:rsidR="00C36F6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4E4381E0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EDA3BDB" w14:textId="12EC6E3E" w:rsidR="00DE3CE9" w:rsidRPr="004D4B67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(51,102)</w:t>
            </w:r>
          </w:p>
        </w:tc>
        <w:tc>
          <w:tcPr>
            <w:tcW w:w="238" w:type="dxa"/>
          </w:tcPr>
          <w:p w14:paraId="6536ECFD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072E9B1A" w14:textId="2FA220AA" w:rsidR="00DE3CE9" w:rsidRPr="004D4B67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(1,794)</w:t>
            </w:r>
          </w:p>
        </w:tc>
        <w:tc>
          <w:tcPr>
            <w:tcW w:w="236" w:type="dxa"/>
          </w:tcPr>
          <w:p w14:paraId="2200EB38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84C94B8" w14:textId="20FC5E5E" w:rsidR="00DE3CE9" w:rsidRPr="004D4B67" w:rsidRDefault="00DE3CE9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(52,896)</w:t>
            </w:r>
          </w:p>
        </w:tc>
      </w:tr>
      <w:tr w:rsidR="00DE3CE9" w:rsidRPr="004D4B67" w14:paraId="5F965189" w14:textId="77777777" w:rsidTr="0097283C">
        <w:tc>
          <w:tcPr>
            <w:tcW w:w="2430" w:type="dxa"/>
            <w:hideMark/>
          </w:tcPr>
          <w:p w14:paraId="3B2617BC" w14:textId="609EBFC0" w:rsidR="00DE3CE9" w:rsidRPr="004D4B67" w:rsidRDefault="00DE3CE9" w:rsidP="00DE3CE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ที่มีความเสี่ยง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3F6F1573" w14:textId="77777777" w:rsidR="00DE3CE9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3F695E24" w14:textId="699D9C2E" w:rsidR="0097283C" w:rsidRPr="004D4B67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36,033</w:t>
            </w:r>
          </w:p>
        </w:tc>
        <w:tc>
          <w:tcPr>
            <w:tcW w:w="252" w:type="dxa"/>
          </w:tcPr>
          <w:p w14:paraId="484D528F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</w:tcPr>
          <w:p w14:paraId="07C3C93B" w14:textId="77777777" w:rsidR="00DE3CE9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59651CBA" w14:textId="14341CD4" w:rsidR="0097283C" w:rsidRPr="004D4B67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5,9</w:t>
            </w:r>
            <w:r w:rsidR="00C36F6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22</w:t>
            </w:r>
          </w:p>
        </w:tc>
        <w:tc>
          <w:tcPr>
            <w:tcW w:w="266" w:type="dxa"/>
          </w:tcPr>
          <w:p w14:paraId="170BF12D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</w:tcPr>
          <w:p w14:paraId="4270AE1F" w14:textId="77777777" w:rsidR="00DE3CE9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40300A83" w14:textId="2D68A3D8" w:rsidR="0097283C" w:rsidRPr="004D4B67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41,9</w:t>
            </w:r>
            <w:r w:rsidR="00C36F6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55</w:t>
            </w:r>
          </w:p>
        </w:tc>
        <w:tc>
          <w:tcPr>
            <w:tcW w:w="236" w:type="dxa"/>
          </w:tcPr>
          <w:p w14:paraId="0E102227" w14:textId="77777777" w:rsidR="00DE3CE9" w:rsidRPr="004D4B67" w:rsidRDefault="00DE3CE9" w:rsidP="00DE3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9C581D4" w14:textId="77777777" w:rsidR="00DE3CE9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BFAEE7D" w14:textId="24EB7BA3" w:rsidR="00DE3CE9" w:rsidRPr="004D4B67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36,531</w:t>
            </w:r>
          </w:p>
        </w:tc>
        <w:tc>
          <w:tcPr>
            <w:tcW w:w="238" w:type="dxa"/>
          </w:tcPr>
          <w:p w14:paraId="049BED5B" w14:textId="77777777" w:rsidR="00DE3CE9" w:rsidRPr="004D4B67" w:rsidRDefault="00DE3CE9" w:rsidP="00DE3CE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</w:tcPr>
          <w:p w14:paraId="1BB9C2FB" w14:textId="77777777" w:rsidR="00DE3CE9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6CED7B85" w14:textId="473B26B4" w:rsidR="00DE3CE9" w:rsidRPr="004D4B67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882</w:t>
            </w:r>
          </w:p>
        </w:tc>
        <w:tc>
          <w:tcPr>
            <w:tcW w:w="236" w:type="dxa"/>
          </w:tcPr>
          <w:p w14:paraId="6DA897BF" w14:textId="77777777" w:rsidR="00DE3CE9" w:rsidRPr="004D4B67" w:rsidRDefault="00DE3CE9" w:rsidP="00DE3CE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5119844E" w14:textId="77777777" w:rsidR="00DE3CE9" w:rsidRDefault="00DE3CE9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102" w:hanging="107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7D27318" w14:textId="180BC4FA" w:rsidR="00DE3CE9" w:rsidRPr="004D4B67" w:rsidRDefault="00181EBA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37,413</w:t>
            </w:r>
          </w:p>
        </w:tc>
      </w:tr>
      <w:tr w:rsidR="0097283C" w:rsidRPr="004D4B67" w14:paraId="46236C7C" w14:textId="77777777" w:rsidTr="0097283C">
        <w:tc>
          <w:tcPr>
            <w:tcW w:w="2430" w:type="dxa"/>
          </w:tcPr>
          <w:p w14:paraId="4B528EFD" w14:textId="3AAB2250" w:rsidR="0097283C" w:rsidRPr="004D4B67" w:rsidRDefault="0097283C" w:rsidP="00DE3CE9">
            <w:pPr>
              <w:pStyle w:val="NoSpacing"/>
              <w:rPr>
                <w:rFonts w:ascii="Angsana New" w:hAnsi="Angsana New"/>
                <w:sz w:val="22"/>
                <w:cs/>
              </w:rPr>
            </w:pPr>
            <w:r w:rsidRPr="0097283C">
              <w:rPr>
                <w:rFonts w:ascii="Angsana New" w:hAnsi="Angsana New"/>
                <w:sz w:val="22"/>
                <w:cs/>
              </w:rPr>
              <w:t>สัญญา</w:t>
            </w:r>
            <w:r w:rsidR="005D29F5">
              <w:rPr>
                <w:rFonts w:ascii="Angsana New" w:hAnsi="Angsana New" w:hint="cs"/>
                <w:sz w:val="22"/>
                <w:cs/>
              </w:rPr>
              <w:t>ซื้อ</w:t>
            </w:r>
            <w:r w:rsidRPr="0097283C">
              <w:rPr>
                <w:rFonts w:ascii="Angsana New" w:hAnsi="Angsana New"/>
                <w:sz w:val="22"/>
                <w:cs/>
              </w:rPr>
              <w:t>เงินตราต่างประเทศ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394457F4" w14:textId="1E85AE9F" w:rsidR="0097283C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13,739</w:t>
            </w:r>
          </w:p>
        </w:tc>
        <w:tc>
          <w:tcPr>
            <w:tcW w:w="252" w:type="dxa"/>
          </w:tcPr>
          <w:p w14:paraId="0DEEEF87" w14:textId="77777777" w:rsidR="0097283C" w:rsidRPr="004D4B67" w:rsidRDefault="0097283C" w:rsidP="00DE3CE9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tcBorders>
              <w:left w:val="nil"/>
              <w:right w:val="nil"/>
            </w:tcBorders>
          </w:tcPr>
          <w:p w14:paraId="2267D740" w14:textId="7625E48F" w:rsidR="0097283C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04B9777D" w14:textId="77777777" w:rsidR="0097283C" w:rsidRPr="004D4B67" w:rsidRDefault="0097283C" w:rsidP="00DE3CE9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5A29A397" w14:textId="7AD0006B" w:rsidR="0097283C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13,739</w:t>
            </w:r>
          </w:p>
        </w:tc>
        <w:tc>
          <w:tcPr>
            <w:tcW w:w="236" w:type="dxa"/>
          </w:tcPr>
          <w:p w14:paraId="0A75C601" w14:textId="77777777" w:rsidR="0097283C" w:rsidRPr="004D4B67" w:rsidRDefault="0097283C" w:rsidP="00DE3CE9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339C849" w14:textId="6DCA902D" w:rsidR="0097283C" w:rsidRDefault="003370F6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3AC59401" w14:textId="77777777" w:rsidR="0097283C" w:rsidRPr="004D4B67" w:rsidRDefault="0097283C" w:rsidP="00DE3CE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8CBAB07" w14:textId="0F09F993" w:rsidR="0097283C" w:rsidRDefault="003370F6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86CFC04" w14:textId="77777777" w:rsidR="0097283C" w:rsidRPr="004D4B67" w:rsidRDefault="0097283C" w:rsidP="00DE3CE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180D0271" w14:textId="0CB82D2F" w:rsidR="0097283C" w:rsidRDefault="003370F6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DE3CE9" w:rsidRPr="004D4B67" w14:paraId="65526C34" w14:textId="77777777" w:rsidTr="0097283C">
        <w:tc>
          <w:tcPr>
            <w:tcW w:w="2430" w:type="dxa"/>
            <w:hideMark/>
          </w:tcPr>
          <w:p w14:paraId="24C2CB50" w14:textId="49FC71FA" w:rsidR="00DE3CE9" w:rsidRPr="004D4B67" w:rsidRDefault="00DE3CE9" w:rsidP="00DE3CE9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5FFE8E08" w14:textId="3A06CF38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(532)</w:t>
            </w:r>
          </w:p>
        </w:tc>
        <w:tc>
          <w:tcPr>
            <w:tcW w:w="252" w:type="dxa"/>
          </w:tcPr>
          <w:p w14:paraId="439BBE2B" w14:textId="77777777" w:rsidR="00DE3CE9" w:rsidRPr="004D4B67" w:rsidRDefault="00DE3CE9" w:rsidP="00DE3CE9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tcBorders>
              <w:left w:val="nil"/>
              <w:bottom w:val="single" w:sz="4" w:space="0" w:color="auto"/>
              <w:right w:val="nil"/>
            </w:tcBorders>
          </w:tcPr>
          <w:p w14:paraId="48DB5BBA" w14:textId="26BE3DBC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25ABBD3" w14:textId="77777777" w:rsidR="00DE3CE9" w:rsidRPr="004D4B67" w:rsidRDefault="00DE3CE9" w:rsidP="00DE3CE9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</w:tcPr>
          <w:p w14:paraId="0DE44B8C" w14:textId="1A04D987" w:rsidR="00DE3CE9" w:rsidRPr="004D4B67" w:rsidRDefault="0097283C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(532)</w:t>
            </w:r>
          </w:p>
        </w:tc>
        <w:tc>
          <w:tcPr>
            <w:tcW w:w="236" w:type="dxa"/>
          </w:tcPr>
          <w:p w14:paraId="0A32EEB0" w14:textId="77777777" w:rsidR="00DE3CE9" w:rsidRPr="004D4B67" w:rsidRDefault="00DE3CE9" w:rsidP="00DE3CE9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EFB8B96" w14:textId="618454D6" w:rsidR="00DE3CE9" w:rsidRPr="004D4B67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(14,336)</w:t>
            </w:r>
          </w:p>
        </w:tc>
        <w:tc>
          <w:tcPr>
            <w:tcW w:w="238" w:type="dxa"/>
          </w:tcPr>
          <w:p w14:paraId="7326D56D" w14:textId="77777777" w:rsidR="00DE3CE9" w:rsidRPr="004D4B67" w:rsidRDefault="00DE3CE9" w:rsidP="00DE3CE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33D6B1EE" w14:textId="1631C26E" w:rsidR="00DE3CE9" w:rsidRPr="004D4B67" w:rsidRDefault="00DE3CE9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E74D0B3" w14:textId="77777777" w:rsidR="00DE3CE9" w:rsidRPr="004D4B67" w:rsidRDefault="00DE3CE9" w:rsidP="00DE3CE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727749AD" w14:textId="33500497" w:rsidR="00DE3CE9" w:rsidRPr="004D4B67" w:rsidRDefault="00DE3CE9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(14,336)</w:t>
            </w:r>
          </w:p>
        </w:tc>
      </w:tr>
      <w:tr w:rsidR="00DE3CE9" w:rsidRPr="004D4B67" w14:paraId="71B4F2B9" w14:textId="77777777" w:rsidTr="000032B1">
        <w:tc>
          <w:tcPr>
            <w:tcW w:w="2430" w:type="dxa"/>
            <w:hideMark/>
          </w:tcPr>
          <w:p w14:paraId="260DF88F" w14:textId="77777777" w:rsidR="00DE3CE9" w:rsidRPr="004D4B67" w:rsidRDefault="00DE3CE9" w:rsidP="00DE3CE9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54E7C" w14:textId="7B59B083" w:rsidR="00DE3CE9" w:rsidRPr="004D4B67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49,240</w:t>
            </w:r>
          </w:p>
        </w:tc>
        <w:tc>
          <w:tcPr>
            <w:tcW w:w="252" w:type="dxa"/>
          </w:tcPr>
          <w:p w14:paraId="43A097EE" w14:textId="77777777" w:rsidR="00DE3CE9" w:rsidRPr="004D4B67" w:rsidRDefault="00DE3CE9" w:rsidP="00DE3CE9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157BD" w14:textId="02886D6C" w:rsidR="00DE3CE9" w:rsidRPr="004D4B67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5,9</w:t>
            </w:r>
            <w:r w:rsidR="00C36F6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22</w:t>
            </w:r>
          </w:p>
        </w:tc>
        <w:tc>
          <w:tcPr>
            <w:tcW w:w="266" w:type="dxa"/>
          </w:tcPr>
          <w:p w14:paraId="7FBF972B" w14:textId="77777777" w:rsidR="00DE3CE9" w:rsidRPr="004D4B67" w:rsidRDefault="00DE3CE9" w:rsidP="00DE3CE9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73E96" w14:textId="43DD686B" w:rsidR="00DE3CE9" w:rsidRPr="004D4B67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55,16</w:t>
            </w:r>
            <w:r w:rsidR="00C36F6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36" w:type="dxa"/>
          </w:tcPr>
          <w:p w14:paraId="3AC8FBE6" w14:textId="77777777" w:rsidR="00DE3CE9" w:rsidRPr="004D4B67" w:rsidRDefault="00DE3CE9" w:rsidP="00DE3CE9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486B0" w14:textId="0AC530F7" w:rsidR="00DE3CE9" w:rsidRPr="004D4B67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22,195</w:t>
            </w:r>
          </w:p>
        </w:tc>
        <w:tc>
          <w:tcPr>
            <w:tcW w:w="238" w:type="dxa"/>
          </w:tcPr>
          <w:p w14:paraId="505FE980" w14:textId="77777777" w:rsidR="00DE3CE9" w:rsidRPr="004D4B67" w:rsidRDefault="00DE3CE9" w:rsidP="00DE3CE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DABFE" w14:textId="04C40DC5" w:rsidR="00DE3CE9" w:rsidRPr="004D4B67" w:rsidRDefault="00181EBA" w:rsidP="00DE3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882</w:t>
            </w:r>
          </w:p>
        </w:tc>
        <w:tc>
          <w:tcPr>
            <w:tcW w:w="236" w:type="dxa"/>
          </w:tcPr>
          <w:p w14:paraId="780BF69A" w14:textId="77777777" w:rsidR="00DE3CE9" w:rsidRPr="004D4B67" w:rsidRDefault="00DE3CE9" w:rsidP="00DE3CE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06F26" w14:textId="14C8F0EB" w:rsidR="00DE3CE9" w:rsidRPr="004D4B67" w:rsidRDefault="00181EBA" w:rsidP="00764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23,077</w:t>
            </w:r>
          </w:p>
        </w:tc>
      </w:tr>
    </w:tbl>
    <w:p w14:paraId="346CF650" w14:textId="77777777" w:rsidR="00A1590F" w:rsidRPr="00A250CF" w:rsidRDefault="00A1590F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450"/>
        <w:jc w:val="thaiDistribute"/>
        <w:rPr>
          <w:rFonts w:asciiTheme="majorBidi" w:hAnsiTheme="majorBidi" w:cstheme="majorBidi"/>
          <w:sz w:val="14"/>
          <w:szCs w:val="14"/>
        </w:rPr>
      </w:pPr>
    </w:p>
    <w:p w14:paraId="20277830" w14:textId="19823D0E" w:rsidR="00285DBE" w:rsidRPr="00A87C64" w:rsidRDefault="00285DBE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87C6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1C55106E" w14:textId="77777777" w:rsidR="00285DBE" w:rsidRPr="00A250CF" w:rsidRDefault="00285DBE" w:rsidP="0028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z w:val="14"/>
          <w:szCs w:val="14"/>
        </w:rPr>
      </w:pPr>
    </w:p>
    <w:p w14:paraId="51ED96A0" w14:textId="7870A850" w:rsidR="00285DBE" w:rsidRPr="00285DBE" w:rsidRDefault="00285DBE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>การแข็งค่า</w:t>
      </w:r>
      <w:r w:rsidR="00E22E00" w:rsidRPr="00B112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>(การอ่อนค่า) ที่เป็นไปได้อย่างสมเหตุสมผลของ</w:t>
      </w:r>
      <w:r w:rsidR="000032B1" w:rsidRPr="000032B1">
        <w:rPr>
          <w:rFonts w:asciiTheme="majorBidi" w:hAnsiTheme="majorBidi"/>
          <w:spacing w:val="-4"/>
          <w:sz w:val="30"/>
          <w:szCs w:val="30"/>
          <w:cs/>
        </w:rPr>
        <w:t>เงินบาทที่มีต่อสกุลเงินตราต่างประเทศ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7359">
        <w:rPr>
          <w:rFonts w:asciiTheme="majorBidi" w:hAnsiTheme="majorBidi" w:cstheme="majorBidi"/>
          <w:sz w:val="30"/>
          <w:szCs w:val="30"/>
        </w:rPr>
        <w:br/>
      </w:r>
      <w:r w:rsidRPr="00B112B2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0032B1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 xml:space="preserve"> ส่งผลกระทบต่อการวัดมูลค่าของเครื่องมือทางการเงินในสกุลเงินตรา</w:t>
      </w:r>
      <w:r w:rsidR="001D04C9">
        <w:rPr>
          <w:rFonts w:asciiTheme="majorBidi" w:hAnsiTheme="majorBidi" w:cstheme="majorBidi" w:hint="cs"/>
          <w:sz w:val="30"/>
          <w:szCs w:val="30"/>
          <w:cs/>
        </w:rPr>
        <w:t xml:space="preserve">ต่างประเทศ </w:t>
      </w:r>
      <w:r w:rsidR="000032B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="000032B1" w:rsidRPr="000032B1">
        <w:rPr>
          <w:rFonts w:asciiTheme="majorBidi" w:hAnsiTheme="majorBidi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5BDF2B8C" w14:textId="14E797C5" w:rsidR="00285DBE" w:rsidRPr="00A250CF" w:rsidRDefault="00285DBE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8765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989"/>
        <w:gridCol w:w="990"/>
        <w:gridCol w:w="180"/>
        <w:gridCol w:w="1030"/>
        <w:gridCol w:w="180"/>
        <w:gridCol w:w="1073"/>
        <w:gridCol w:w="180"/>
        <w:gridCol w:w="993"/>
      </w:tblGrid>
      <w:tr w:rsidR="00285DBE" w:rsidRPr="00285DBE" w14:paraId="07D6B219" w14:textId="77777777" w:rsidTr="000032B1">
        <w:trPr>
          <w:trHeight w:val="218"/>
          <w:tblHeader/>
        </w:trPr>
        <w:tc>
          <w:tcPr>
            <w:tcW w:w="3150" w:type="dxa"/>
          </w:tcPr>
          <w:p w14:paraId="0F90D09F" w14:textId="053C72F9" w:rsidR="00285DBE" w:rsidRPr="00766AB2" w:rsidRDefault="00285DBE" w:rsidP="004516E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41A01930" w14:textId="6AABE343" w:rsidR="00285DBE" w:rsidRPr="00766AB2" w:rsidRDefault="000032B1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</w:tcPr>
          <w:p w14:paraId="35F30D78" w14:textId="31EC0CD4" w:rsidR="00285DBE" w:rsidRPr="00766AB2" w:rsidRDefault="00766AB2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66AB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5895ED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46" w:type="dxa"/>
            <w:gridSpan w:val="3"/>
          </w:tcPr>
          <w:p w14:paraId="097C7D11" w14:textId="119B7C60" w:rsidR="00285DBE" w:rsidRPr="00766AB2" w:rsidRDefault="00766AB2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6AB2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85DBE" w:rsidRPr="00285DBE" w14:paraId="287F1B50" w14:textId="77777777" w:rsidTr="000032B1">
        <w:trPr>
          <w:tblHeader/>
        </w:trPr>
        <w:tc>
          <w:tcPr>
            <w:tcW w:w="3150" w:type="dxa"/>
          </w:tcPr>
          <w:p w14:paraId="527B100B" w14:textId="260F54EF" w:rsidR="00285DBE" w:rsidRPr="00766AB2" w:rsidRDefault="000032B1" w:rsidP="000032B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0032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ผลกระทบ</w:t>
            </w:r>
            <w:r w:rsidRPr="000032B1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ต่อกำไรหรือขาดทุน</w:t>
            </w:r>
          </w:p>
        </w:tc>
        <w:tc>
          <w:tcPr>
            <w:tcW w:w="989" w:type="dxa"/>
            <w:hideMark/>
          </w:tcPr>
          <w:p w14:paraId="56236138" w14:textId="77777777" w:rsidR="00285DBE" w:rsidRPr="00766AB2" w:rsidRDefault="00285DBE" w:rsidP="00766AB2">
            <w:pPr>
              <w:pStyle w:val="acctmergecolhdg"/>
              <w:spacing w:line="240" w:lineRule="auto"/>
              <w:ind w:left="-84" w:right="-77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655786A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7F93088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hideMark/>
          </w:tcPr>
          <w:p w14:paraId="6DC7A9D2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FCAC405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hideMark/>
          </w:tcPr>
          <w:p w14:paraId="40CEA87E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322B7D9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hideMark/>
          </w:tcPr>
          <w:p w14:paraId="75F3E402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การอ่อนค่า</w:t>
            </w:r>
          </w:p>
        </w:tc>
      </w:tr>
      <w:tr w:rsidR="00285DBE" w:rsidRPr="00285DBE" w14:paraId="49FEDA54" w14:textId="77777777" w:rsidTr="000032B1">
        <w:trPr>
          <w:tblHeader/>
        </w:trPr>
        <w:tc>
          <w:tcPr>
            <w:tcW w:w="3150" w:type="dxa"/>
          </w:tcPr>
          <w:p w14:paraId="2F4785D5" w14:textId="77777777" w:rsidR="00285DBE" w:rsidRPr="00766AB2" w:rsidRDefault="00285DBE" w:rsidP="004516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89" w:type="dxa"/>
          </w:tcPr>
          <w:p w14:paraId="65E617F0" w14:textId="77777777" w:rsidR="00285DBE" w:rsidRPr="00766AB2" w:rsidRDefault="00285DBE" w:rsidP="00766AB2">
            <w:pPr>
              <w:pStyle w:val="acctfourfigures"/>
              <w:tabs>
                <w:tab w:val="clear" w:pos="765"/>
              </w:tabs>
              <w:spacing w:line="240" w:lineRule="auto"/>
              <w:ind w:left="-174" w:right="-77" w:firstLine="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66A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(ร้</w:t>
            </w:r>
            <w:r w:rsidRPr="00766A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อยละ</w:t>
            </w:r>
            <w:r w:rsidRPr="00766A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4626" w:type="dxa"/>
            <w:gridSpan w:val="7"/>
            <w:hideMark/>
          </w:tcPr>
          <w:p w14:paraId="4731510A" w14:textId="5B3D1AD5" w:rsidR="00285DBE" w:rsidRPr="00766AB2" w:rsidRDefault="00285DBE" w:rsidP="004516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766A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766A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766A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0032B1" w:rsidRPr="00285DBE" w14:paraId="7D7E5E5A" w14:textId="77777777" w:rsidTr="000032B1">
        <w:tc>
          <w:tcPr>
            <w:tcW w:w="3150" w:type="dxa"/>
          </w:tcPr>
          <w:p w14:paraId="37D82206" w14:textId="5D6C1627" w:rsidR="000032B1" w:rsidRPr="00766AB2" w:rsidRDefault="000032B1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32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032B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0032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89" w:type="dxa"/>
          </w:tcPr>
          <w:p w14:paraId="799E0988" w14:textId="77777777" w:rsidR="000032B1" w:rsidRPr="000E1050" w:rsidRDefault="000032B1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3EE09FF1" w14:textId="77777777" w:rsidR="000032B1" w:rsidRPr="000E1050" w:rsidRDefault="000032B1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A64AC01" w14:textId="77777777" w:rsidR="000032B1" w:rsidRPr="000E1050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30" w:type="dxa"/>
          </w:tcPr>
          <w:p w14:paraId="132778D5" w14:textId="77777777" w:rsidR="000032B1" w:rsidRPr="000E1050" w:rsidRDefault="000032B1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C534E61" w14:textId="77777777" w:rsidR="000032B1" w:rsidRPr="000E1050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3" w:type="dxa"/>
          </w:tcPr>
          <w:p w14:paraId="52F2D89F" w14:textId="77777777" w:rsidR="000032B1" w:rsidRPr="000E1050" w:rsidRDefault="000032B1" w:rsidP="0002160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96D2F7E" w14:textId="77777777" w:rsidR="000032B1" w:rsidRPr="000E1050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</w:tcPr>
          <w:p w14:paraId="7CC3C58B" w14:textId="77777777" w:rsidR="000032B1" w:rsidRPr="000E1050" w:rsidRDefault="000032B1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285DBE" w:rsidRPr="00285DBE" w14:paraId="7786B017" w14:textId="77777777" w:rsidTr="00435C83">
        <w:tc>
          <w:tcPr>
            <w:tcW w:w="3150" w:type="dxa"/>
            <w:shd w:val="clear" w:color="auto" w:fill="auto"/>
            <w:hideMark/>
          </w:tcPr>
          <w:p w14:paraId="510A9F5B" w14:textId="69D95599" w:rsidR="00285DBE" w:rsidRPr="00435C83" w:rsidRDefault="00285DBE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C83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  <w:r w:rsidRPr="00435C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77B46" w:rsidRPr="00435C83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177B46" w:rsidRPr="00435C8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989" w:type="dxa"/>
            <w:shd w:val="clear" w:color="auto" w:fill="auto"/>
          </w:tcPr>
          <w:p w14:paraId="1F9053E8" w14:textId="2F884891" w:rsidR="00285DBE" w:rsidRPr="00435C83" w:rsidRDefault="00435C83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C8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7EEFA9B1" w14:textId="7791356A" w:rsidR="00285DBE" w:rsidRPr="00435C83" w:rsidRDefault="00435C83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35C83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180" w:type="dxa"/>
            <w:shd w:val="clear" w:color="auto" w:fill="auto"/>
          </w:tcPr>
          <w:p w14:paraId="4B4DF744" w14:textId="77777777" w:rsidR="00285DBE" w:rsidRPr="00435C83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0913D13C" w14:textId="7C6F4BB6" w:rsidR="00285DBE" w:rsidRPr="00435C83" w:rsidRDefault="00435C83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35C83">
              <w:rPr>
                <w:rFonts w:asciiTheme="majorBidi" w:hAnsiTheme="majorBidi" w:cstheme="majorBidi"/>
                <w:sz w:val="26"/>
                <w:szCs w:val="26"/>
              </w:rPr>
              <w:t>(519)</w:t>
            </w:r>
          </w:p>
        </w:tc>
        <w:tc>
          <w:tcPr>
            <w:tcW w:w="180" w:type="dxa"/>
            <w:shd w:val="clear" w:color="auto" w:fill="auto"/>
          </w:tcPr>
          <w:p w14:paraId="584EA2FE" w14:textId="77777777" w:rsidR="00285DBE" w:rsidRPr="00435C83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</w:tcPr>
          <w:p w14:paraId="5BCFCCF4" w14:textId="4385D4B6" w:rsidR="00285DBE" w:rsidRPr="00435C83" w:rsidRDefault="00A250CF" w:rsidP="0002160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14:paraId="4DF68EF2" w14:textId="77777777" w:rsidR="00285DBE" w:rsidRPr="00435C83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6D6BFBF" w14:textId="6E8D681B" w:rsidR="00285DBE" w:rsidRPr="00435C83" w:rsidRDefault="00435C83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35C83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A250CF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Pr="00435C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032B1" w:rsidRPr="00285DBE" w14:paraId="3A57663A" w14:textId="77777777" w:rsidTr="00435C83">
        <w:tc>
          <w:tcPr>
            <w:tcW w:w="3150" w:type="dxa"/>
            <w:shd w:val="clear" w:color="auto" w:fill="auto"/>
          </w:tcPr>
          <w:p w14:paraId="2CEC36DA" w14:textId="2C2618C7" w:rsidR="000032B1" w:rsidRPr="00435C83" w:rsidRDefault="00B82A26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เงินปอนด์อังกฤษ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89" w:type="dxa"/>
            <w:shd w:val="clear" w:color="auto" w:fill="auto"/>
          </w:tcPr>
          <w:p w14:paraId="7D010968" w14:textId="4C916435" w:rsidR="000032B1" w:rsidRPr="00B82A26" w:rsidRDefault="00B82A26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2BD2CE2C" w14:textId="0E911079" w:rsidR="000032B1" w:rsidRPr="00435C83" w:rsidRDefault="00B82A26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180" w:type="dxa"/>
            <w:shd w:val="clear" w:color="auto" w:fill="auto"/>
          </w:tcPr>
          <w:p w14:paraId="513C3D55" w14:textId="77777777" w:rsidR="000032B1" w:rsidRPr="00435C83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0F09CD6F" w14:textId="6701211E" w:rsidR="000032B1" w:rsidRPr="00435C83" w:rsidRDefault="00B82A26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(446)</w:t>
            </w:r>
          </w:p>
        </w:tc>
        <w:tc>
          <w:tcPr>
            <w:tcW w:w="180" w:type="dxa"/>
            <w:shd w:val="clear" w:color="auto" w:fill="auto"/>
          </w:tcPr>
          <w:p w14:paraId="061ACFDA" w14:textId="77777777" w:rsidR="000032B1" w:rsidRPr="00435C83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</w:tcPr>
          <w:p w14:paraId="4DA49E55" w14:textId="31607848" w:rsidR="000032B1" w:rsidRPr="00435C83" w:rsidRDefault="00B82A26" w:rsidP="0002160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5B0F4D" w14:textId="77777777" w:rsidR="000032B1" w:rsidRPr="00435C83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366D072" w14:textId="5CF329B6" w:rsidR="000032B1" w:rsidRPr="00435C83" w:rsidRDefault="00B82A26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032B1" w:rsidRPr="00285DBE" w14:paraId="07F229B9" w14:textId="77777777" w:rsidTr="000032B1">
        <w:tc>
          <w:tcPr>
            <w:tcW w:w="3150" w:type="dxa"/>
          </w:tcPr>
          <w:p w14:paraId="45F99D7B" w14:textId="01F180A0" w:rsidR="000032B1" w:rsidRPr="000032B1" w:rsidRDefault="000032B1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032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 xml:space="preserve">31 </w:t>
            </w:r>
            <w:r w:rsidRPr="000032B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0032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989" w:type="dxa"/>
          </w:tcPr>
          <w:p w14:paraId="141B4C6E" w14:textId="77777777" w:rsidR="000032B1" w:rsidRPr="000E1050" w:rsidRDefault="000032B1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764FDC25" w14:textId="77777777" w:rsidR="000032B1" w:rsidRPr="000E1050" w:rsidRDefault="000032B1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0BD5C84" w14:textId="77777777" w:rsidR="000032B1" w:rsidRPr="000E1050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30" w:type="dxa"/>
          </w:tcPr>
          <w:p w14:paraId="2B933581" w14:textId="77777777" w:rsidR="000032B1" w:rsidRPr="000E1050" w:rsidRDefault="000032B1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97871F3" w14:textId="77777777" w:rsidR="000032B1" w:rsidRPr="000E1050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3" w:type="dxa"/>
          </w:tcPr>
          <w:p w14:paraId="2CB85A2F" w14:textId="77777777" w:rsidR="000032B1" w:rsidRPr="000E1050" w:rsidRDefault="000032B1" w:rsidP="0002160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7688DEC" w14:textId="77777777" w:rsidR="000032B1" w:rsidRPr="000E1050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</w:tcPr>
          <w:p w14:paraId="41197033" w14:textId="77777777" w:rsidR="000032B1" w:rsidRPr="000E1050" w:rsidRDefault="000032B1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0032B1" w:rsidRPr="00285DBE" w14:paraId="1B0F4EA5" w14:textId="77777777" w:rsidTr="000032B1">
        <w:tc>
          <w:tcPr>
            <w:tcW w:w="3150" w:type="dxa"/>
          </w:tcPr>
          <w:p w14:paraId="75B211D2" w14:textId="103C4C6B" w:rsidR="000032B1" w:rsidRPr="00766AB2" w:rsidRDefault="000032B1" w:rsidP="000032B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  <w:r w:rsidRPr="00766A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989" w:type="dxa"/>
          </w:tcPr>
          <w:p w14:paraId="4B62A544" w14:textId="744C672E" w:rsidR="000032B1" w:rsidRPr="000032B1" w:rsidRDefault="000032B1" w:rsidP="000032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2B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26B04D6" w14:textId="321F4666" w:rsidR="000032B1" w:rsidRPr="000032B1" w:rsidRDefault="000032B1" w:rsidP="000032B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032B1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80" w:type="dxa"/>
          </w:tcPr>
          <w:p w14:paraId="7EA54521" w14:textId="77777777" w:rsidR="000032B1" w:rsidRPr="000032B1" w:rsidRDefault="000032B1" w:rsidP="000032B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</w:tcPr>
          <w:p w14:paraId="2559F674" w14:textId="74DC861A" w:rsidR="000032B1" w:rsidRPr="000032B1" w:rsidRDefault="000032B1" w:rsidP="000032B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032B1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180" w:type="dxa"/>
          </w:tcPr>
          <w:p w14:paraId="07509689" w14:textId="77777777" w:rsidR="000032B1" w:rsidRPr="000032B1" w:rsidRDefault="000032B1" w:rsidP="000032B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14:paraId="39ABC9CE" w14:textId="411FD29C" w:rsidR="000032B1" w:rsidRPr="000032B1" w:rsidRDefault="000032B1" w:rsidP="000032B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032B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F4827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80" w:type="dxa"/>
          </w:tcPr>
          <w:p w14:paraId="0E69BAFB" w14:textId="77777777" w:rsidR="000032B1" w:rsidRPr="000032B1" w:rsidRDefault="000032B1" w:rsidP="000032B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0936EC2E" w14:textId="5674DCA4" w:rsidR="000032B1" w:rsidRPr="000032B1" w:rsidRDefault="000032B1" w:rsidP="000032B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032B1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AF4827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0032B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6B35C17" w14:textId="77777777" w:rsidR="00435C83" w:rsidRPr="00A250CF" w:rsidRDefault="00435C83" w:rsidP="00EB3230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2"/>
          <w:szCs w:val="32"/>
        </w:rPr>
      </w:pPr>
    </w:p>
    <w:p w14:paraId="56924076" w14:textId="27D0F77E" w:rsidR="00EB3230" w:rsidRDefault="00EB3230" w:rsidP="00EB3230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(ข.</w:t>
      </w:r>
      <w:r>
        <w:rPr>
          <w:rFonts w:asciiTheme="majorBidi" w:hAnsiTheme="majorBidi" w:cstheme="majorBidi"/>
          <w:sz w:val="30"/>
          <w:szCs w:val="30"/>
        </w:rPr>
        <w:t>3.</w:t>
      </w:r>
      <w:r w:rsidR="00B47E66">
        <w:rPr>
          <w:rFonts w:asciiTheme="majorBidi" w:hAnsiTheme="majorBidi" w:cstheme="majorBidi"/>
          <w:sz w:val="30"/>
          <w:szCs w:val="30"/>
        </w:rPr>
        <w:t>2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1CD8EF56" w14:textId="77777777" w:rsidR="00EB3230" w:rsidRPr="00A250CF" w:rsidRDefault="00EB3230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FE0451E" w14:textId="166F5E5E" w:rsidR="00EB3230" w:rsidRPr="00EB3230" w:rsidRDefault="00EB3230" w:rsidP="00EB3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22E00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956A31">
        <w:rPr>
          <w:rFonts w:asciiTheme="majorBidi" w:hAnsiTheme="majorBidi" w:cstheme="majorBidi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</w:t>
      </w:r>
      <w:r w:rsidRPr="00956A31">
        <w:rPr>
          <w:rFonts w:asciiTheme="majorBidi" w:hAnsiTheme="majorBidi" w:cstheme="majorBidi"/>
          <w:sz w:val="30"/>
          <w:szCs w:val="30"/>
        </w:rPr>
        <w:t xml:space="preserve"> 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8D1934">
        <w:rPr>
          <w:rFonts w:asciiTheme="majorBidi" w:hAnsiTheme="majorBidi" w:cstheme="majorBidi"/>
          <w:sz w:val="30"/>
          <w:szCs w:val="30"/>
          <w:cs/>
        </w:rPr>
        <w:t>โดยหลักมาจาก</w:t>
      </w:r>
      <w:r w:rsidRPr="008D1934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D1934">
        <w:rPr>
          <w:rFonts w:asciiTheme="majorBidi" w:hAnsiTheme="majorBidi" w:cstheme="majorBidi"/>
          <w:sz w:val="30"/>
          <w:szCs w:val="30"/>
          <w:cs/>
        </w:rPr>
        <w:t>กู้ยืม</w:t>
      </w:r>
      <w:r w:rsidR="00B52B7F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E22E00">
        <w:rPr>
          <w:rFonts w:asciiTheme="majorBidi" w:hAnsiTheme="majorBidi" w:cstheme="majorBidi" w:hint="cs"/>
          <w:sz w:val="30"/>
          <w:szCs w:val="30"/>
          <w:cs/>
        </w:rPr>
        <w:t>ซึ่งส่วนใหญ่มีอัตราดอกเบี้ย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>ผันแปร</w:t>
      </w:r>
      <w:r w:rsidRPr="008D19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6A31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Pr="00956A31">
        <w:rPr>
          <w:rFonts w:asciiTheme="majorBidi" w:hAnsiTheme="majorBidi" w:cstheme="majorBidi"/>
          <w:sz w:val="30"/>
          <w:szCs w:val="30"/>
        </w:rPr>
        <w:t>1</w:t>
      </w:r>
      <w:r w:rsidR="00A320DA" w:rsidRPr="00956A31">
        <w:rPr>
          <w:rFonts w:asciiTheme="majorBidi" w:hAnsiTheme="majorBidi" w:cstheme="majorBidi"/>
          <w:sz w:val="30"/>
          <w:szCs w:val="30"/>
        </w:rPr>
        <w:t>1</w:t>
      </w:r>
      <w:r w:rsidRPr="00956A31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B52B7F" w:rsidRPr="00956A31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กลุ่มบริษัทไม่มีการทำสัญญาแลกเปลี่ยนอัตราดอกเบี้ยสำหรับเงินกู้ยืมระยะยาวดังกล่าว</w:t>
      </w:r>
    </w:p>
    <w:p w14:paraId="5A7BB316" w14:textId="0F82370E" w:rsidR="00A320DA" w:rsidRPr="00A250CF" w:rsidRDefault="00A32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1080"/>
        <w:gridCol w:w="268"/>
        <w:gridCol w:w="992"/>
      </w:tblGrid>
      <w:tr w:rsidR="00F43009" w:rsidRPr="00836CF1" w14:paraId="52E377C6" w14:textId="77777777" w:rsidTr="00A320DA">
        <w:trPr>
          <w:tblHeader/>
        </w:trPr>
        <w:tc>
          <w:tcPr>
            <w:tcW w:w="3870" w:type="dxa"/>
            <w:hideMark/>
          </w:tcPr>
          <w:p w14:paraId="63BB99B3" w14:textId="2D9DD50D" w:rsidR="00F43009" w:rsidRPr="00DD13BA" w:rsidRDefault="00F43009" w:rsidP="00956A31">
            <w:pPr>
              <w:pStyle w:val="block"/>
              <w:spacing w:after="0" w:line="240" w:lineRule="atLeast"/>
              <w:ind w:left="150" w:hanging="1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D13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</w:tcPr>
          <w:p w14:paraId="2F04513B" w14:textId="391E497B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3AD0446" w14:textId="77777777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2F89C1FB" w14:textId="28750D2C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DD1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43009" w:rsidRPr="00836CF1" w14:paraId="2F330C61" w14:textId="77777777" w:rsidTr="00A320DA">
        <w:trPr>
          <w:tblHeader/>
        </w:trPr>
        <w:tc>
          <w:tcPr>
            <w:tcW w:w="3870" w:type="dxa"/>
            <w:hideMark/>
          </w:tcPr>
          <w:p w14:paraId="7B76CC9B" w14:textId="77777777" w:rsidR="00F43009" w:rsidRPr="00DD13BA" w:rsidRDefault="00F43009" w:rsidP="004516E2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13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DD13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D13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179442CF" w14:textId="2E3477B0" w:rsidR="00F43009" w:rsidRPr="00DD13BA" w:rsidRDefault="00C65C75" w:rsidP="00A320DA">
            <w:pPr>
              <w:pStyle w:val="block"/>
              <w:spacing w:after="0" w:line="240" w:lineRule="atLeast"/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1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15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2DD3B347" w14:textId="77777777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hideMark/>
          </w:tcPr>
          <w:p w14:paraId="2D91677D" w14:textId="14B0C1B4" w:rsidR="00F43009" w:rsidRPr="00DD13BA" w:rsidRDefault="00F43009" w:rsidP="00A320DA">
            <w:pPr>
              <w:pStyle w:val="block"/>
              <w:spacing w:after="0" w:line="240" w:lineRule="atLeast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1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15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3E3BDED5" w14:textId="77777777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19E0629B" w14:textId="1A7DA324" w:rsidR="00F43009" w:rsidRPr="00DD13BA" w:rsidRDefault="00C65C75" w:rsidP="00A320DA">
            <w:pPr>
              <w:pStyle w:val="block"/>
              <w:spacing w:after="0" w:line="240" w:lineRule="atLeast"/>
              <w:ind w:left="-111" w:right="-105" w:firstLine="1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1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15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68" w:type="dxa"/>
          </w:tcPr>
          <w:p w14:paraId="503383E3" w14:textId="77777777" w:rsidR="00F43009" w:rsidRPr="008906EE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hideMark/>
          </w:tcPr>
          <w:p w14:paraId="6357826A" w14:textId="1525D223" w:rsidR="00F43009" w:rsidRPr="008906EE" w:rsidRDefault="00F43009" w:rsidP="00A320DA">
            <w:pPr>
              <w:pStyle w:val="block"/>
              <w:spacing w:after="0" w:line="240" w:lineRule="atLeast"/>
              <w:ind w:left="-101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0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2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F43009" w:rsidRPr="00836CF1" w14:paraId="13A0AEF4" w14:textId="77777777" w:rsidTr="00A320DA">
        <w:trPr>
          <w:tblHeader/>
        </w:trPr>
        <w:tc>
          <w:tcPr>
            <w:tcW w:w="3870" w:type="dxa"/>
          </w:tcPr>
          <w:p w14:paraId="546E9FFB" w14:textId="0F8AE782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7"/>
            <w:hideMark/>
          </w:tcPr>
          <w:p w14:paraId="32FC499C" w14:textId="33874125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D13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DD13B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D13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43009" w:rsidRPr="00836CF1" w14:paraId="7B023486" w14:textId="77777777" w:rsidTr="00A320DA">
        <w:tc>
          <w:tcPr>
            <w:tcW w:w="3870" w:type="dxa"/>
          </w:tcPr>
          <w:p w14:paraId="3662326D" w14:textId="09AD27DA" w:rsidR="00F43009" w:rsidRPr="00DD13BA" w:rsidRDefault="00B52B7F" w:rsidP="004516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7035583C" w14:textId="2B45F875" w:rsidR="00F43009" w:rsidRPr="00A320DA" w:rsidRDefault="002452CE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397,860</w:t>
            </w:r>
          </w:p>
        </w:tc>
        <w:tc>
          <w:tcPr>
            <w:tcW w:w="270" w:type="dxa"/>
            <w:vAlign w:val="center"/>
          </w:tcPr>
          <w:p w14:paraId="4986F16E" w14:textId="77777777" w:rsidR="00F43009" w:rsidRPr="00A320DA" w:rsidRDefault="00F4300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58E8D7B6" w14:textId="4368797A" w:rsidR="00F43009" w:rsidRPr="00A320DA" w:rsidRDefault="000151E6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2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517,426</w:t>
            </w:r>
          </w:p>
        </w:tc>
        <w:tc>
          <w:tcPr>
            <w:tcW w:w="270" w:type="dxa"/>
          </w:tcPr>
          <w:p w14:paraId="77A83748" w14:textId="77777777" w:rsidR="00F43009" w:rsidRPr="00A320DA" w:rsidRDefault="00F43009" w:rsidP="004516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5DC104" w14:textId="4EB3F77B" w:rsidR="00F43009" w:rsidRPr="00A320DA" w:rsidRDefault="002452CE" w:rsidP="004516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239,718</w:t>
            </w:r>
          </w:p>
        </w:tc>
        <w:tc>
          <w:tcPr>
            <w:tcW w:w="268" w:type="dxa"/>
            <w:vAlign w:val="center"/>
          </w:tcPr>
          <w:p w14:paraId="26C273AC" w14:textId="77777777" w:rsidR="00F43009" w:rsidRPr="00A320DA" w:rsidRDefault="00F4300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  <w:hideMark/>
          </w:tcPr>
          <w:p w14:paraId="0CDC5053" w14:textId="1DCFCE35" w:rsidR="00F43009" w:rsidRPr="00A320DA" w:rsidRDefault="000151E6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20DA">
              <w:rPr>
                <w:rFonts w:asciiTheme="majorBidi" w:hAnsiTheme="majorBidi" w:cstheme="majorBidi"/>
                <w:sz w:val="28"/>
                <w:szCs w:val="28"/>
              </w:rPr>
              <w:t>597,432</w:t>
            </w:r>
          </w:p>
        </w:tc>
      </w:tr>
    </w:tbl>
    <w:p w14:paraId="11780340" w14:textId="77777777" w:rsidR="00B43662" w:rsidRPr="00A250CF" w:rsidRDefault="00B43662" w:rsidP="003A3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both"/>
        <w:rPr>
          <w:rFonts w:ascii="Angsana New" w:eastAsia="Calibri" w:hAnsi="Angsana New"/>
          <w:i/>
          <w:iCs/>
          <w:sz w:val="32"/>
          <w:szCs w:val="32"/>
        </w:rPr>
      </w:pPr>
    </w:p>
    <w:p w14:paraId="4F9B26E2" w14:textId="3E1A493A" w:rsidR="009446F5" w:rsidRPr="00EA7304" w:rsidRDefault="009446F5" w:rsidP="003A3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both"/>
        <w:rPr>
          <w:rFonts w:asciiTheme="majorBidi" w:eastAsia="Calibri" w:hAnsiTheme="majorBidi" w:cstheme="majorBidi"/>
          <w:color w:val="0000FF"/>
          <w:sz w:val="30"/>
          <w:szCs w:val="30"/>
          <w:lang w:val="en-GB" w:bidi="ar-SA"/>
        </w:rPr>
      </w:pPr>
      <w:r w:rsidRPr="00DD13BA">
        <w:rPr>
          <w:rFonts w:ascii="Angsana New" w:eastAsia="Calibri" w:hAnsi="Angsana New" w:hint="cs"/>
          <w:i/>
          <w:iCs/>
          <w:sz w:val="30"/>
          <w:szCs w:val="30"/>
          <w:cs/>
        </w:rPr>
        <w:t>การวิเคราะห์ความอ่อนไหวในกระแสเงินสด</w:t>
      </w:r>
      <w:r w:rsidRPr="00DD13BA">
        <w:rPr>
          <w:rFonts w:ascii="Angsana New" w:eastAsia="Calibri" w:hAnsi="Angsana New"/>
          <w:i/>
          <w:iCs/>
          <w:sz w:val="30"/>
          <w:szCs w:val="30"/>
          <w:cs/>
        </w:rPr>
        <w:t>ของเครื่องมือที่มีอัตราดอกเบี้ยผันแปร</w:t>
      </w:r>
    </w:p>
    <w:p w14:paraId="0E2F9D8C" w14:textId="77777777" w:rsidR="009446F5" w:rsidRPr="00A250CF" w:rsidRDefault="009446F5" w:rsidP="0094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32"/>
          <w:szCs w:val="32"/>
        </w:rPr>
      </w:pPr>
      <w:r w:rsidRPr="00A250CF">
        <w:rPr>
          <w:rFonts w:ascii="Angsana New" w:hAnsi="Angsana New"/>
          <w:sz w:val="32"/>
          <w:szCs w:val="32"/>
        </w:rPr>
        <w:t xml:space="preserve"> </w:t>
      </w:r>
    </w:p>
    <w:p w14:paraId="637AEFA7" w14:textId="73050412" w:rsidR="009446F5" w:rsidRDefault="009446F5" w:rsidP="00A32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620"/>
        <w:jc w:val="thaiDistribute"/>
        <w:rPr>
          <w:rFonts w:ascii="Angsana New" w:eastAsia="Calibri" w:hAnsi="Angsana New"/>
          <w:sz w:val="30"/>
          <w:szCs w:val="30"/>
        </w:rPr>
      </w:pP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การเปลี่ยนแปลงของอัตราดอกเบี้ยที่ </w:t>
      </w:r>
      <w:r w:rsidRPr="00DC7359">
        <w:rPr>
          <w:rFonts w:ascii="Angsana New" w:eastAsia="Calibri" w:hAnsi="Angsana New"/>
          <w:spacing w:val="-2"/>
          <w:sz w:val="30"/>
          <w:szCs w:val="30"/>
        </w:rPr>
        <w:t>1%</w:t>
      </w:r>
      <w:r w:rsidRPr="00DC7359">
        <w:rPr>
          <w:rFonts w:ascii="Angsana New" w:eastAsia="Calibri" w:hAnsi="Angsana New" w:hint="cs"/>
          <w:spacing w:val="-2"/>
          <w:sz w:val="30"/>
          <w:szCs w:val="30"/>
        </w:rPr>
        <w:t xml:space="preserve"> 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>ซึ่งเป็นไปได้อย่างสมเหตุสมผล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 ณ วันที่รายงาน</w:t>
      </w:r>
      <w:r w:rsidR="00A320DA" w:rsidRPr="00DC7359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 </w:t>
      </w:r>
      <w:r w:rsidR="00A320DA" w:rsidRPr="00DC7359">
        <w:rPr>
          <w:rFonts w:ascii="Angsana New" w:eastAsia="Calibri" w:hAnsi="Angsana New" w:hint="cs"/>
          <w:spacing w:val="-2"/>
          <w:sz w:val="30"/>
          <w:szCs w:val="30"/>
          <w:cs/>
        </w:rPr>
        <w:t>โดย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>ตั้งอยู่บน</w:t>
      </w:r>
      <w:r w:rsidRPr="00A320DA">
        <w:rPr>
          <w:rFonts w:ascii="Angsana New" w:eastAsia="Calibri" w:hAnsi="Angsana New" w:hint="cs"/>
          <w:sz w:val="30"/>
          <w:szCs w:val="30"/>
          <w:cs/>
        </w:rPr>
        <w:t>ข้อสมมติที่ว่า</w:t>
      </w:r>
      <w:r w:rsidR="00A320DA" w:rsidRPr="00A320DA">
        <w:rPr>
          <w:rFonts w:ascii="Angsana New" w:eastAsia="Calibri" w:hAnsi="Angsana New"/>
          <w:sz w:val="30"/>
          <w:szCs w:val="30"/>
          <w:cs/>
        </w:rPr>
        <w:t>ตัวแปรอื่นโดยเฉพาะอัตราแลกเปลี่ยนเงินตราต่างประเทศมีค่าคงที่</w:t>
      </w:r>
    </w:p>
    <w:p w14:paraId="227A27A5" w14:textId="77777777" w:rsidR="00A320DA" w:rsidRPr="00A250CF" w:rsidRDefault="00A320DA" w:rsidP="00A32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620"/>
        <w:jc w:val="thaiDistribute"/>
        <w:rPr>
          <w:rFonts w:ascii="Angsana New" w:hAnsi="Angsana New"/>
          <w:sz w:val="32"/>
          <w:szCs w:val="32"/>
          <w:cs/>
          <w:lang w:val="en-GB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080"/>
        <w:gridCol w:w="180"/>
        <w:gridCol w:w="1170"/>
        <w:gridCol w:w="180"/>
        <w:gridCol w:w="1170"/>
      </w:tblGrid>
      <w:tr w:rsidR="009446F5" w:rsidRPr="00DD13BA" w14:paraId="6558086E" w14:textId="77777777" w:rsidTr="00956A31">
        <w:tc>
          <w:tcPr>
            <w:tcW w:w="3600" w:type="dxa"/>
          </w:tcPr>
          <w:p w14:paraId="400E1D2D" w14:textId="77777777" w:rsidR="009446F5" w:rsidRPr="00956A31" w:rsidRDefault="009446F5" w:rsidP="009446F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788223BB" w14:textId="4EEF6CA3" w:rsidR="009446F5" w:rsidRPr="00956A31" w:rsidRDefault="00DD13BA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56A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3A1BBB7" w14:textId="77777777" w:rsidR="009446F5" w:rsidRPr="00956A31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5EAB1BD8" w14:textId="39B5F04F" w:rsidR="009446F5" w:rsidRPr="00956A31" w:rsidRDefault="00DD13BA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56A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46F5" w:rsidRPr="00DD13BA" w14:paraId="0B7AC49E" w14:textId="77777777" w:rsidTr="00956A31">
        <w:tc>
          <w:tcPr>
            <w:tcW w:w="3600" w:type="dxa"/>
            <w:hideMark/>
          </w:tcPr>
          <w:p w14:paraId="7D48516E" w14:textId="77777777" w:rsidR="009446F5" w:rsidRPr="00956A31" w:rsidRDefault="009446F5" w:rsidP="009446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A68D143" w14:textId="1C916978" w:rsidR="009446F5" w:rsidRPr="00956A31" w:rsidRDefault="00A320DA" w:rsidP="006A366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6A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230CB30" w14:textId="77777777" w:rsidR="009446F5" w:rsidRPr="00956A31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5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56A31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956A31">
              <w:rPr>
                <w:rFonts w:ascii="Angsana New" w:hAnsi="Angsana New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24EFADBB" w14:textId="77777777" w:rsidR="009446F5" w:rsidRPr="00956A31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9E8A8BE" w14:textId="77777777" w:rsidR="009446F5" w:rsidRPr="00956A31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ind w:left="-78" w:right="-8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56A3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956A31">
              <w:rPr>
                <w:rFonts w:ascii="Angsana New" w:hAnsi="Angsana New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0D9E4849" w14:textId="77777777" w:rsidR="009446F5" w:rsidRPr="00956A31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C47C209" w14:textId="77777777" w:rsidR="009446F5" w:rsidRPr="00956A31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56A3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956A31">
              <w:rPr>
                <w:rFonts w:ascii="Angsana New" w:hAnsi="Angsana New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37EB7882" w14:textId="77777777" w:rsidR="009446F5" w:rsidRPr="00956A31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F7AF7A1" w14:textId="77777777" w:rsidR="009446F5" w:rsidRPr="00956A31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ind w:left="-82" w:right="-8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56A3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956A31">
              <w:rPr>
                <w:rFonts w:ascii="Angsana New" w:hAnsi="Angsana New"/>
                <w:bCs/>
                <w:sz w:val="28"/>
                <w:szCs w:val="28"/>
              </w:rPr>
              <w:t>1%</w:t>
            </w:r>
          </w:p>
        </w:tc>
      </w:tr>
      <w:tr w:rsidR="009446F5" w:rsidRPr="00DD13BA" w14:paraId="72484FAD" w14:textId="77777777" w:rsidTr="00956A31">
        <w:tc>
          <w:tcPr>
            <w:tcW w:w="3600" w:type="dxa"/>
          </w:tcPr>
          <w:p w14:paraId="7FD58ECD" w14:textId="77777777" w:rsidR="009446F5" w:rsidRPr="00956A31" w:rsidRDefault="009446F5" w:rsidP="009446F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3ED45186" w14:textId="51232071" w:rsidR="009446F5" w:rsidRPr="00956A31" w:rsidRDefault="009446F5" w:rsidP="009446F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6A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DD13BA" w:rsidRPr="00956A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56A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320DA" w:rsidRPr="00DD13BA" w14:paraId="6C1C3ABC" w14:textId="77777777" w:rsidTr="00956A31">
        <w:tc>
          <w:tcPr>
            <w:tcW w:w="3600" w:type="dxa"/>
          </w:tcPr>
          <w:p w14:paraId="1B343363" w14:textId="1DEBB5B1" w:rsidR="00A320DA" w:rsidRPr="00956A31" w:rsidRDefault="00A320DA" w:rsidP="009446F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56A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56A3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56A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CA41E87" w14:textId="77777777" w:rsidR="00A320DA" w:rsidRPr="00956A31" w:rsidRDefault="00A320DA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7F33F868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7CDA60B" w14:textId="77777777" w:rsidR="00A320DA" w:rsidRPr="00956A31" w:rsidRDefault="00A320DA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7767BC00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1A43B31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747FB5EB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272E085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446F5" w:rsidRPr="00DD13BA" w14:paraId="7F98C980" w14:textId="77777777" w:rsidTr="00956A31">
        <w:tc>
          <w:tcPr>
            <w:tcW w:w="3600" w:type="dxa"/>
            <w:hideMark/>
          </w:tcPr>
          <w:p w14:paraId="5B25A36C" w14:textId="77777777" w:rsidR="009446F5" w:rsidRPr="00956A31" w:rsidRDefault="009446F5" w:rsidP="009446F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56A31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4DFB3E93" w14:textId="2123C813" w:rsidR="009446F5" w:rsidRPr="002452CE" w:rsidRDefault="00C72144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452CE" w:rsidRPr="002452CE">
              <w:rPr>
                <w:rFonts w:ascii="Angsana New" w:hAnsi="Angsana New"/>
                <w:sz w:val="28"/>
                <w:szCs w:val="28"/>
              </w:rPr>
              <w:t>3,446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A9C6D29" w14:textId="77777777" w:rsidR="009446F5" w:rsidRPr="002452CE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149CFB" w14:textId="331A6915" w:rsidR="009446F5" w:rsidRPr="002452CE" w:rsidRDefault="002452CE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CE">
              <w:rPr>
                <w:rFonts w:ascii="Angsana New" w:hAnsi="Angsana New"/>
                <w:sz w:val="28"/>
                <w:szCs w:val="28"/>
              </w:rPr>
              <w:t>3,446</w:t>
            </w:r>
          </w:p>
        </w:tc>
        <w:tc>
          <w:tcPr>
            <w:tcW w:w="180" w:type="dxa"/>
          </w:tcPr>
          <w:p w14:paraId="17D70FEB" w14:textId="77777777" w:rsidR="009446F5" w:rsidRPr="002452CE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8A6FD5" w14:textId="79CD7757" w:rsidR="009446F5" w:rsidRPr="002452CE" w:rsidRDefault="00C72144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452CE" w:rsidRPr="002452CE">
              <w:rPr>
                <w:rFonts w:ascii="Angsana New" w:hAnsi="Angsana New"/>
                <w:sz w:val="28"/>
                <w:szCs w:val="28"/>
              </w:rPr>
              <w:t>2,240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9F10077" w14:textId="77777777" w:rsidR="009446F5" w:rsidRPr="002452CE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ABB703" w14:textId="0F39A350" w:rsidR="009446F5" w:rsidRPr="002452CE" w:rsidRDefault="002452CE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CE">
              <w:rPr>
                <w:rFonts w:ascii="Angsana New" w:hAnsi="Angsana New"/>
                <w:sz w:val="28"/>
                <w:szCs w:val="28"/>
              </w:rPr>
              <w:t>2,240</w:t>
            </w:r>
          </w:p>
        </w:tc>
      </w:tr>
      <w:tr w:rsidR="00A320DA" w:rsidRPr="00DD13BA" w14:paraId="4FBC1D2F" w14:textId="77777777" w:rsidTr="00956A31">
        <w:tc>
          <w:tcPr>
            <w:tcW w:w="3600" w:type="dxa"/>
          </w:tcPr>
          <w:p w14:paraId="5A7DB58E" w14:textId="77777777" w:rsidR="00A320DA" w:rsidRPr="00956A31" w:rsidRDefault="00A320DA" w:rsidP="009446F5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3AAEF9D" w14:textId="77777777" w:rsidR="00A320DA" w:rsidRPr="00956A31" w:rsidRDefault="00A320DA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6FB72A81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14:paraId="60E69A36" w14:textId="77777777" w:rsidR="00A320DA" w:rsidRPr="00956A31" w:rsidRDefault="00A320DA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09B6F37F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14:paraId="4AA7F580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28820957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14:paraId="1FAD2048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A320DA" w:rsidRPr="00DD13BA" w14:paraId="0FA50003" w14:textId="77777777" w:rsidTr="00956A31">
        <w:tc>
          <w:tcPr>
            <w:tcW w:w="3600" w:type="dxa"/>
          </w:tcPr>
          <w:p w14:paraId="427B1FF5" w14:textId="3CF01759" w:rsidR="00A320DA" w:rsidRPr="00956A31" w:rsidRDefault="00A320DA" w:rsidP="009446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6A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56A3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56A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885C05E" w14:textId="77777777" w:rsidR="00A320DA" w:rsidRPr="00956A31" w:rsidRDefault="00A320DA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0E3178C5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AF2CDE6" w14:textId="77777777" w:rsidR="00A320DA" w:rsidRPr="00956A31" w:rsidRDefault="00A320DA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6FD1AA19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9776E1A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5C7C05F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B2BF00D" w14:textId="77777777" w:rsidR="00A320DA" w:rsidRPr="00956A31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320DA" w:rsidRPr="00DD13BA" w14:paraId="76B5E4ED" w14:textId="77777777" w:rsidTr="00956A31">
        <w:tc>
          <w:tcPr>
            <w:tcW w:w="3600" w:type="dxa"/>
          </w:tcPr>
          <w:p w14:paraId="47FE2C1C" w14:textId="7B77ABB6" w:rsidR="00A320DA" w:rsidRPr="00956A31" w:rsidRDefault="00A320DA" w:rsidP="00A320D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6A31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7CEF10C6" w14:textId="683D7F69" w:rsidR="00A320DA" w:rsidRPr="00956A31" w:rsidRDefault="00C72144" w:rsidP="00A3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320DA" w:rsidRPr="00956A31">
              <w:rPr>
                <w:rFonts w:ascii="Angsana New" w:hAnsi="Angsana New"/>
                <w:sz w:val="28"/>
                <w:szCs w:val="28"/>
              </w:rPr>
              <w:t>4,647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A637DA1" w14:textId="77777777" w:rsidR="00A320DA" w:rsidRPr="00956A31" w:rsidRDefault="00A320DA" w:rsidP="00A320D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D77383" w14:textId="4374BF03" w:rsidR="00A320DA" w:rsidRPr="00956A31" w:rsidRDefault="00A320DA" w:rsidP="00A320DA">
            <w:pPr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6A31">
              <w:rPr>
                <w:rFonts w:ascii="Angsana New" w:hAnsi="Angsana New"/>
                <w:sz w:val="28"/>
                <w:szCs w:val="28"/>
              </w:rPr>
              <w:t>4,647</w:t>
            </w:r>
          </w:p>
        </w:tc>
        <w:tc>
          <w:tcPr>
            <w:tcW w:w="180" w:type="dxa"/>
          </w:tcPr>
          <w:p w14:paraId="45774354" w14:textId="77777777" w:rsidR="00A320DA" w:rsidRPr="00956A31" w:rsidRDefault="00A320DA" w:rsidP="00A320D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5EC616" w14:textId="699833D0" w:rsidR="00A320DA" w:rsidRPr="00956A31" w:rsidRDefault="00C72144" w:rsidP="00A320D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320DA" w:rsidRPr="00956A31">
              <w:rPr>
                <w:rFonts w:ascii="Angsana New" w:hAnsi="Angsana New"/>
                <w:sz w:val="28"/>
                <w:szCs w:val="28"/>
              </w:rPr>
              <w:t>5,156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DE1E1EE" w14:textId="77777777" w:rsidR="00A320DA" w:rsidRPr="00956A31" w:rsidRDefault="00A320DA" w:rsidP="00A320D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A53A2E" w14:textId="3A617B5C" w:rsidR="00A320DA" w:rsidRPr="00956A31" w:rsidRDefault="00A320DA" w:rsidP="00A320D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6A31">
              <w:rPr>
                <w:rFonts w:ascii="Angsana New" w:hAnsi="Angsana New"/>
                <w:sz w:val="28"/>
                <w:szCs w:val="28"/>
              </w:rPr>
              <w:t>5,156</w:t>
            </w:r>
          </w:p>
        </w:tc>
      </w:tr>
    </w:tbl>
    <w:p w14:paraId="0D4A5F20" w14:textId="570777C4" w:rsidR="00B43662" w:rsidRPr="00A250CF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48A7BC2" w14:textId="77777777" w:rsidR="00B43662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C6884D4" w14:textId="3210EC31" w:rsidR="00463B30" w:rsidRDefault="00463B30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การบริหารจัดการทุน</w:t>
      </w:r>
    </w:p>
    <w:p w14:paraId="27D51377" w14:textId="34588B6E" w:rsidR="00463B30" w:rsidRPr="00435C83" w:rsidRDefault="00463B30" w:rsidP="00463B30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6C83C56A" w14:textId="5156184B" w:rsidR="00647E94" w:rsidRDefault="00463B30" w:rsidP="00DD13BA">
      <w:pPr>
        <w:ind w:left="540"/>
        <w:jc w:val="thaiDistribute"/>
        <w:rPr>
          <w:sz w:val="30"/>
          <w:szCs w:val="30"/>
          <w:cs/>
          <w:lang w:eastAsia="x-none"/>
        </w:rPr>
      </w:pPr>
      <w:r w:rsidRPr="00463B30">
        <w:rPr>
          <w:sz w:val="30"/>
          <w:szCs w:val="30"/>
          <w:cs/>
          <w:lang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05C0A">
        <w:rPr>
          <w:rFonts w:hint="cs"/>
          <w:sz w:val="30"/>
          <w:szCs w:val="30"/>
          <w:cs/>
          <w:lang w:eastAsia="x-none"/>
        </w:rPr>
        <w:t>อย่างสม่ำเสมอ</w:t>
      </w:r>
      <w:r w:rsidRPr="00463B30">
        <w:rPr>
          <w:sz w:val="30"/>
          <w:szCs w:val="30"/>
          <w:cs/>
          <w:lang w:eastAsia="x-none"/>
        </w:rPr>
        <w:t xml:space="preserve"> </w:t>
      </w:r>
      <w:r w:rsidR="00505C0A">
        <w:rPr>
          <w:rFonts w:hint="cs"/>
          <w:sz w:val="30"/>
          <w:szCs w:val="30"/>
          <w:cs/>
          <w:lang w:eastAsia="x-none"/>
        </w:rPr>
        <w:t>โดย</w:t>
      </w:r>
      <w:r w:rsidRPr="00463B30">
        <w:rPr>
          <w:sz w:val="30"/>
          <w:szCs w:val="30"/>
          <w:cs/>
          <w:lang w:eastAsia="x-none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EEEE69C" w14:textId="792FF55C" w:rsidR="00647E94" w:rsidRPr="00435C83" w:rsidRDefault="0064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613CFDC9" w14:textId="6A01C3BB" w:rsidR="0089682B" w:rsidRPr="006A35D3" w:rsidRDefault="000A6C2D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14:paraId="7BE0EAFF" w14:textId="77777777" w:rsidR="00651EEB" w:rsidRPr="00435C83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4F1406" w14:paraId="00F7CA1A" w14:textId="77777777" w:rsidTr="00DE70D0">
        <w:trPr>
          <w:tblHeader/>
        </w:trPr>
        <w:tc>
          <w:tcPr>
            <w:tcW w:w="2040" w:type="pct"/>
          </w:tcPr>
          <w:p w14:paraId="7EA436D0" w14:textId="77777777" w:rsidR="001D6E9E" w:rsidRPr="004F1406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CD7C544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7CB7BDB5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2FF5BA46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43CA3" w:rsidRPr="004F1406" w14:paraId="7A9DC53A" w14:textId="77777777" w:rsidTr="00DE70D0">
        <w:trPr>
          <w:tblHeader/>
        </w:trPr>
        <w:tc>
          <w:tcPr>
            <w:tcW w:w="2040" w:type="pct"/>
          </w:tcPr>
          <w:p w14:paraId="3D11038A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0C19289" w14:textId="5C15299B" w:rsidR="00243CA3" w:rsidRPr="004F1406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B362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2D1F6910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90E55BE" w14:textId="5988A49E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B362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</w:tcPr>
          <w:p w14:paraId="25FC2614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54D8EC1" w14:textId="6C406AA6" w:rsidR="00243CA3" w:rsidRPr="004F1406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B362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5" w:type="pct"/>
          </w:tcPr>
          <w:p w14:paraId="1B6A5284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8EC419B" w14:textId="38F252AB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B362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474F63" w:rsidRPr="004F1406" w14:paraId="2BE3176D" w14:textId="77777777" w:rsidTr="00DE70D0">
        <w:trPr>
          <w:tblHeader/>
        </w:trPr>
        <w:tc>
          <w:tcPr>
            <w:tcW w:w="2040" w:type="pct"/>
          </w:tcPr>
          <w:p w14:paraId="11A42DD2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27E8C8E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4F1406" w14:paraId="450BA29B" w14:textId="77777777" w:rsidTr="00DE70D0">
        <w:tc>
          <w:tcPr>
            <w:tcW w:w="2040" w:type="pct"/>
          </w:tcPr>
          <w:p w14:paraId="42068365" w14:textId="77777777" w:rsidR="00474F63" w:rsidRPr="004F1406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0EEB8885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CE10D16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0BFFCBA" w14:textId="77777777" w:rsidR="00474F63" w:rsidRPr="004F1406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04F4F9A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DAD8D3B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60FD272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68093A3A" w14:textId="77777777" w:rsidR="00474F63" w:rsidRPr="004F1406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362FD" w:rsidRPr="004F1406" w14:paraId="6F9F30BF" w14:textId="77777777" w:rsidTr="00DE70D0">
        <w:tc>
          <w:tcPr>
            <w:tcW w:w="2040" w:type="pct"/>
          </w:tcPr>
          <w:p w14:paraId="222B37B7" w14:textId="77777777" w:rsidR="00B362FD" w:rsidRDefault="00B362FD" w:rsidP="00B3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อุปกรณ์ </w:t>
            </w: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ซอฟต์แวร์</w:t>
            </w:r>
          </w:p>
          <w:p w14:paraId="595480C6" w14:textId="689E763F" w:rsidR="00B362FD" w:rsidRPr="004F1406" w:rsidRDefault="00B362FD" w:rsidP="00B3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19DD204C" w14:textId="55F83466" w:rsidR="00B362FD" w:rsidRPr="004F1406" w:rsidRDefault="00711195" w:rsidP="00B3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</w:t>
            </w:r>
            <w:r w:rsidR="00F113F8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E3031F"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</w:p>
        </w:tc>
        <w:tc>
          <w:tcPr>
            <w:tcW w:w="146" w:type="pct"/>
          </w:tcPr>
          <w:p w14:paraId="532CBA75" w14:textId="77777777" w:rsidR="00B362FD" w:rsidRPr="004F1406" w:rsidRDefault="00B362FD" w:rsidP="00B3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5F9F2D7" w14:textId="5E9A8A41" w:rsidR="00B362FD" w:rsidRPr="004F1406" w:rsidRDefault="00B362FD" w:rsidP="00B3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46" w:type="pct"/>
            <w:vAlign w:val="bottom"/>
          </w:tcPr>
          <w:p w14:paraId="10E6283B" w14:textId="77777777" w:rsidR="00B362FD" w:rsidRPr="004F1406" w:rsidRDefault="00B362FD" w:rsidP="00B3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8A2184D" w14:textId="75C2682F" w:rsidR="00B362FD" w:rsidRPr="004F1406" w:rsidRDefault="00711195" w:rsidP="00B3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1,436</w:t>
            </w:r>
          </w:p>
        </w:tc>
        <w:tc>
          <w:tcPr>
            <w:tcW w:w="135" w:type="pct"/>
            <w:vAlign w:val="bottom"/>
          </w:tcPr>
          <w:p w14:paraId="2D8B3D02" w14:textId="77777777" w:rsidR="00B362FD" w:rsidRPr="004F1406" w:rsidRDefault="00B362FD" w:rsidP="00B3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1B032F1" w14:textId="2B464EEF" w:rsidR="00B362FD" w:rsidRPr="004F1406" w:rsidRDefault="00B362FD" w:rsidP="00B3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B362FD" w:rsidRPr="004F1406" w14:paraId="6B092CA0" w14:textId="77777777" w:rsidTr="005A2B30">
        <w:tc>
          <w:tcPr>
            <w:tcW w:w="2040" w:type="pct"/>
          </w:tcPr>
          <w:p w14:paraId="491E107D" w14:textId="77777777" w:rsidR="00B362FD" w:rsidRPr="004F1406" w:rsidRDefault="00B362FD" w:rsidP="00B3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16B640D" w14:textId="0636E26E" w:rsidR="00B362FD" w:rsidRPr="004F1406" w:rsidRDefault="00711195" w:rsidP="00B3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</w:t>
            </w:r>
            <w:r w:rsidR="00F113F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E3031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</w:t>
            </w:r>
          </w:p>
        </w:tc>
        <w:tc>
          <w:tcPr>
            <w:tcW w:w="146" w:type="pct"/>
          </w:tcPr>
          <w:p w14:paraId="2FEA1BFE" w14:textId="77777777" w:rsidR="00B362FD" w:rsidRPr="004F1406" w:rsidRDefault="00B362FD" w:rsidP="00B3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4340ADE0" w14:textId="26CF30F2" w:rsidR="00B362FD" w:rsidRPr="004F1406" w:rsidRDefault="00B362FD" w:rsidP="00B3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146" w:type="pct"/>
            <w:vAlign w:val="bottom"/>
          </w:tcPr>
          <w:p w14:paraId="235B329C" w14:textId="77777777" w:rsidR="00B362FD" w:rsidRPr="004F1406" w:rsidRDefault="00B362FD" w:rsidP="00B3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CB1420A" w14:textId="42CE4779" w:rsidR="00B362FD" w:rsidRPr="004F1406" w:rsidRDefault="00711195" w:rsidP="00B3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1,436</w:t>
            </w:r>
          </w:p>
        </w:tc>
        <w:tc>
          <w:tcPr>
            <w:tcW w:w="135" w:type="pct"/>
            <w:vAlign w:val="bottom"/>
          </w:tcPr>
          <w:p w14:paraId="373F82C1" w14:textId="77777777" w:rsidR="00B362FD" w:rsidRPr="004F1406" w:rsidRDefault="00B362FD" w:rsidP="00B3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A87E92D" w14:textId="467506FA" w:rsidR="00B362FD" w:rsidRPr="004F1406" w:rsidRDefault="00B362FD" w:rsidP="00B3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</w:tr>
      <w:tr w:rsidR="00D36361" w:rsidRPr="004F1406" w14:paraId="13333B68" w14:textId="77777777" w:rsidTr="001E3C32">
        <w:tc>
          <w:tcPr>
            <w:tcW w:w="2040" w:type="pct"/>
          </w:tcPr>
          <w:p w14:paraId="320F5398" w14:textId="77777777" w:rsidR="00D36361" w:rsidRPr="009534D0" w:rsidRDefault="00D36361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  <w:shd w:val="clear" w:color="auto" w:fill="auto"/>
          </w:tcPr>
          <w:p w14:paraId="1106C284" w14:textId="77777777" w:rsidR="00D36361" w:rsidRPr="009534D0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4B6102B1" w14:textId="77777777" w:rsidR="00D36361" w:rsidRPr="009534D0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</w:tcPr>
          <w:p w14:paraId="63B117BE" w14:textId="77777777" w:rsidR="00D36361" w:rsidRPr="009534D0" w:rsidRDefault="00D36361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1BE8ACE4" w14:textId="77777777" w:rsidR="00D36361" w:rsidRPr="009534D0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14:paraId="483D6AA3" w14:textId="77777777" w:rsidR="00D36361" w:rsidRPr="009534D0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7730D7D0" w14:textId="77777777" w:rsidR="00D36361" w:rsidRPr="009534D0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14:paraId="27D43648" w14:textId="77777777" w:rsidR="00D36361" w:rsidRPr="009534D0" w:rsidRDefault="00D36361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C0039" w:rsidRPr="004F1406" w14:paraId="29295781" w14:textId="77777777" w:rsidTr="001D4018">
        <w:tc>
          <w:tcPr>
            <w:tcW w:w="2040" w:type="pct"/>
          </w:tcPr>
          <w:p w14:paraId="2F7AB0B1" w14:textId="08E032B0"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4D01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10D93AB7" w14:textId="77777777"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8AE2BBC" w14:textId="77777777"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4CD0C069" w14:textId="77777777"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725262" w14:textId="77777777"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FCF7C6D" w14:textId="77777777"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5E54122" w14:textId="77777777"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7007F88" w14:textId="77777777"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2C04" w:rsidRPr="004F1406" w14:paraId="7596FADC" w14:textId="77777777" w:rsidTr="001D4018">
        <w:tc>
          <w:tcPr>
            <w:tcW w:w="2040" w:type="pct"/>
          </w:tcPr>
          <w:p w14:paraId="7EE66ECA" w14:textId="41EFC0A2" w:rsidR="00682C04" w:rsidRPr="004E7AD2" w:rsidRDefault="00682C04" w:rsidP="006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277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41" w:type="pct"/>
          </w:tcPr>
          <w:p w14:paraId="693537B0" w14:textId="53189532" w:rsidR="00682C04" w:rsidRPr="00870C0B" w:rsidRDefault="00711195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393</w:t>
            </w:r>
          </w:p>
        </w:tc>
        <w:tc>
          <w:tcPr>
            <w:tcW w:w="146" w:type="pct"/>
          </w:tcPr>
          <w:p w14:paraId="39A641F7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A3D7134" w14:textId="74FC2BAC" w:rsidR="00682C04" w:rsidRPr="004E7AD2" w:rsidRDefault="00682C04" w:rsidP="006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870C0B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46" w:type="pct"/>
          </w:tcPr>
          <w:p w14:paraId="622CB4E0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6823DF2C" w14:textId="3B226D78" w:rsidR="00682C04" w:rsidRPr="00870C0B" w:rsidRDefault="00711195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393</w:t>
            </w:r>
          </w:p>
        </w:tc>
        <w:tc>
          <w:tcPr>
            <w:tcW w:w="135" w:type="pct"/>
          </w:tcPr>
          <w:p w14:paraId="4335871B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778CF4C4" w14:textId="6ECC4604" w:rsidR="00682C04" w:rsidRPr="004E7AD2" w:rsidRDefault="00682C04" w:rsidP="006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870C0B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682C04" w:rsidRPr="004F1406" w14:paraId="449A9C07" w14:textId="77777777" w:rsidTr="001D4018">
        <w:tc>
          <w:tcPr>
            <w:tcW w:w="2040" w:type="pct"/>
          </w:tcPr>
          <w:p w14:paraId="320EB433" w14:textId="77777777" w:rsidR="00682C04" w:rsidRPr="004F1406" w:rsidRDefault="00682C04" w:rsidP="006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br/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35EDB8CC" w14:textId="77777777" w:rsidR="00682C04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EB61894" w14:textId="39E4A47D" w:rsidR="00711195" w:rsidRPr="004F1406" w:rsidRDefault="00711195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16,249</w:t>
            </w:r>
          </w:p>
        </w:tc>
        <w:tc>
          <w:tcPr>
            <w:tcW w:w="146" w:type="pct"/>
          </w:tcPr>
          <w:p w14:paraId="5AD9E212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460C27B" w14:textId="77777777" w:rsidR="00682C04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F6F9227" w14:textId="1F11BDF4" w:rsidR="00682C04" w:rsidRPr="004F1406" w:rsidRDefault="00682C04" w:rsidP="006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21,325</w:t>
            </w:r>
          </w:p>
        </w:tc>
        <w:tc>
          <w:tcPr>
            <w:tcW w:w="146" w:type="pct"/>
          </w:tcPr>
          <w:p w14:paraId="464698F1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E217258" w14:textId="77777777" w:rsidR="00682C04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2F00F9C" w14:textId="2EB90A48" w:rsidR="00711195" w:rsidRPr="004F1406" w:rsidRDefault="00711195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8,123</w:t>
            </w:r>
          </w:p>
        </w:tc>
        <w:tc>
          <w:tcPr>
            <w:tcW w:w="135" w:type="pct"/>
          </w:tcPr>
          <w:p w14:paraId="7E93D8BE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77B039E2" w14:textId="77777777" w:rsidR="00682C04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F532AB7" w14:textId="3EA99853" w:rsidR="00682C04" w:rsidRPr="004F1406" w:rsidRDefault="00682C04" w:rsidP="006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16,713</w:t>
            </w:r>
          </w:p>
        </w:tc>
      </w:tr>
      <w:tr w:rsidR="00682C04" w:rsidRPr="004F1406" w14:paraId="6C0B50FE" w14:textId="77777777" w:rsidTr="001D4018">
        <w:tc>
          <w:tcPr>
            <w:tcW w:w="2040" w:type="pct"/>
          </w:tcPr>
          <w:p w14:paraId="7A608172" w14:textId="77777777" w:rsidR="00682C04" w:rsidRPr="004F1406" w:rsidRDefault="00682C04" w:rsidP="006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</w:tcPr>
          <w:p w14:paraId="6352E880" w14:textId="3562865D" w:rsidR="00682C04" w:rsidRPr="004F1406" w:rsidRDefault="00711195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1,936</w:t>
            </w:r>
          </w:p>
        </w:tc>
        <w:tc>
          <w:tcPr>
            <w:tcW w:w="146" w:type="pct"/>
          </w:tcPr>
          <w:p w14:paraId="7EAE5A87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1D3D9B1" w14:textId="5095FAC1" w:rsidR="00682C04" w:rsidRPr="004F1406" w:rsidRDefault="00682C04" w:rsidP="006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2,006</w:t>
            </w:r>
          </w:p>
        </w:tc>
        <w:tc>
          <w:tcPr>
            <w:tcW w:w="146" w:type="pct"/>
          </w:tcPr>
          <w:p w14:paraId="37531D77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A9E209F" w14:textId="24B0C29D" w:rsidR="00682C04" w:rsidRPr="004F1406" w:rsidRDefault="00711195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1,136</w:t>
            </w:r>
          </w:p>
        </w:tc>
        <w:tc>
          <w:tcPr>
            <w:tcW w:w="135" w:type="pct"/>
          </w:tcPr>
          <w:p w14:paraId="6F563BB1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A3CDD86" w14:textId="045F4189" w:rsidR="00682C04" w:rsidRPr="004F1406" w:rsidRDefault="00682C04" w:rsidP="006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1,206</w:t>
            </w:r>
          </w:p>
        </w:tc>
      </w:tr>
      <w:tr w:rsidR="00682C04" w:rsidRPr="004F1406" w14:paraId="02DDD9EB" w14:textId="77777777" w:rsidTr="00CE0ADC">
        <w:tc>
          <w:tcPr>
            <w:tcW w:w="2040" w:type="pct"/>
          </w:tcPr>
          <w:p w14:paraId="092F0F05" w14:textId="77777777" w:rsidR="00682C04" w:rsidRPr="004F1406" w:rsidRDefault="00682C04" w:rsidP="006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14:paraId="6D5FF846" w14:textId="231DD795" w:rsidR="00682C04" w:rsidRPr="004F1406" w:rsidRDefault="00711195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</w:t>
            </w:r>
            <w:r w:rsidR="00C05E3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578</w:t>
            </w:r>
          </w:p>
        </w:tc>
        <w:tc>
          <w:tcPr>
            <w:tcW w:w="146" w:type="pct"/>
          </w:tcPr>
          <w:p w14:paraId="15C47DE2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14:paraId="2E1E02AC" w14:textId="3284B697" w:rsidR="00682C04" w:rsidRPr="004F1406" w:rsidRDefault="00682C04" w:rsidP="006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23,549</w:t>
            </w:r>
          </w:p>
        </w:tc>
        <w:tc>
          <w:tcPr>
            <w:tcW w:w="146" w:type="pct"/>
          </w:tcPr>
          <w:p w14:paraId="50594378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14:paraId="0B7E3B46" w14:textId="31DB271F" w:rsidR="00682C04" w:rsidRPr="004F1406" w:rsidRDefault="00711195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9,652</w:t>
            </w:r>
          </w:p>
        </w:tc>
        <w:tc>
          <w:tcPr>
            <w:tcW w:w="135" w:type="pct"/>
          </w:tcPr>
          <w:p w14:paraId="04B49665" w14:textId="77777777" w:rsidR="00682C04" w:rsidRPr="004F1406" w:rsidRDefault="00682C04" w:rsidP="006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14:paraId="1EFA4961" w14:textId="267AF182" w:rsidR="00682C04" w:rsidRPr="004F1406" w:rsidRDefault="00682C04" w:rsidP="0050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18,137</w:t>
            </w:r>
          </w:p>
        </w:tc>
      </w:tr>
    </w:tbl>
    <w:p w14:paraId="2C2707BA" w14:textId="244F5CB4" w:rsidR="00B43662" w:rsidRDefault="00B43662" w:rsidP="00337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13A41FB0" w14:textId="77777777" w:rsidR="00B43662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1178BE4" w14:textId="210147BA" w:rsidR="00F811BB" w:rsidRPr="00145D35" w:rsidRDefault="00F811BB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45D35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เหตุการณ์หลังรอบระยะเวลารายงาน</w:t>
      </w:r>
    </w:p>
    <w:p w14:paraId="5A761D29" w14:textId="53274BE7" w:rsidR="004A7849" w:rsidRPr="00E30AF3" w:rsidRDefault="004A7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lang w:eastAsia="x-none"/>
        </w:rPr>
      </w:pPr>
    </w:p>
    <w:p w14:paraId="2A0EAD3D" w14:textId="5B2F265C" w:rsidR="00C05E3C" w:rsidRPr="004D4BB5" w:rsidRDefault="006B336A" w:rsidP="006B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Theme="majorBidi" w:hAnsiTheme="majorBidi"/>
          <w:sz w:val="28"/>
          <w:szCs w:val="28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t>(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ก)</w:t>
      </w:r>
      <w:r>
        <w:rPr>
          <w:rFonts w:asciiTheme="majorBidi" w:hAnsiTheme="majorBidi"/>
          <w:sz w:val="30"/>
          <w:szCs w:val="30"/>
          <w:cs/>
          <w:lang w:eastAsia="x-none"/>
        </w:rPr>
        <w:tab/>
      </w:r>
      <w:r w:rsidR="00C05E3C" w:rsidRPr="00C106AF">
        <w:rPr>
          <w:rFonts w:asciiTheme="majorBidi" w:hAnsiTheme="majorBidi"/>
          <w:sz w:val="30"/>
          <w:szCs w:val="30"/>
          <w:cs/>
          <w:lang w:eastAsia="x-none"/>
        </w:rPr>
        <w:t xml:space="preserve">ที่ประชุมคณะกรรมการบริษัทเมื่อวันที่ </w:t>
      </w:r>
      <w:r w:rsidR="00C05E3C" w:rsidRPr="00C106AF">
        <w:rPr>
          <w:rFonts w:asciiTheme="majorBidi" w:hAnsiTheme="majorBidi"/>
          <w:sz w:val="30"/>
          <w:szCs w:val="30"/>
          <w:lang w:eastAsia="x-none"/>
        </w:rPr>
        <w:t xml:space="preserve">25 </w:t>
      </w:r>
      <w:r w:rsidR="00C05E3C" w:rsidRPr="00C106AF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="00C05E3C" w:rsidRPr="00C106AF">
        <w:rPr>
          <w:rFonts w:asciiTheme="majorBidi" w:hAnsiTheme="majorBidi"/>
          <w:sz w:val="30"/>
          <w:szCs w:val="30"/>
          <w:lang w:eastAsia="x-none"/>
        </w:rPr>
        <w:t>256</w:t>
      </w:r>
      <w:r w:rsidR="00C05E3C">
        <w:rPr>
          <w:rFonts w:asciiTheme="majorBidi" w:hAnsiTheme="majorBidi"/>
          <w:sz w:val="30"/>
          <w:szCs w:val="30"/>
          <w:lang w:eastAsia="x-none"/>
        </w:rPr>
        <w:t>5</w:t>
      </w:r>
      <w:r w:rsidR="004D4BB5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C05E3C" w:rsidRPr="004D4BB5">
        <w:rPr>
          <w:rFonts w:asciiTheme="majorBidi" w:hAnsiTheme="majorBidi"/>
          <w:sz w:val="30"/>
          <w:szCs w:val="30"/>
          <w:cs/>
          <w:lang w:eastAsia="x-none"/>
        </w:rPr>
        <w:t>มีมติอนุมัติให้เสนอที่ประชุมสามัญผู้ถือหุ้นเพื่ออนุมัติการจัดสรรเงินทุนสำรองตามกฎหมาย และจัดสรร</w:t>
      </w:r>
      <w:r w:rsidR="00C05E3C" w:rsidRPr="004D4BB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เงินกําไรจากกําไรสะสมของบริษัท </w:t>
      </w:r>
      <w:r w:rsidR="00C05E3C" w:rsidRPr="004D4BB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ณ สิ้นปี</w:t>
      </w:r>
      <w:r w:rsidR="00C05E3C" w:rsidRPr="004D4BB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</w:t>
      </w:r>
      <w:r w:rsidR="00C05E3C" w:rsidRPr="004D4BB5">
        <w:rPr>
          <w:rFonts w:asciiTheme="majorBidi" w:hAnsiTheme="majorBidi"/>
          <w:spacing w:val="-2"/>
          <w:sz w:val="30"/>
          <w:szCs w:val="30"/>
          <w:lang w:eastAsia="x-none"/>
        </w:rPr>
        <w:t>2564</w:t>
      </w:r>
      <w:r w:rsidR="00C05E3C" w:rsidRPr="004D4BB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เพื่อจ่ายปันผลเป็นหุ้นและเงินสด</w:t>
      </w:r>
      <w:r w:rsidR="00C05E3C" w:rsidRPr="004D4BB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รวมถึงกา</w:t>
      </w:r>
      <w:r w:rsidR="000759AD" w:rsidRPr="004D4BB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ร</w:t>
      </w:r>
      <w:r w:rsidR="00C05E3C" w:rsidRPr="004D4BB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เปลี่ยนแปลง</w:t>
      </w:r>
      <w:r w:rsidR="00C05E3C" w:rsidRPr="004D4BB5">
        <w:rPr>
          <w:rFonts w:asciiTheme="majorBidi" w:hAnsiTheme="majorBidi" w:hint="cs"/>
          <w:sz w:val="30"/>
          <w:szCs w:val="30"/>
          <w:cs/>
          <w:lang w:eastAsia="x-none"/>
        </w:rPr>
        <w:t>ทุนจดทะเบียนของบริษัท</w:t>
      </w:r>
      <w:r w:rsidR="00C05E3C" w:rsidRPr="004D4BB5">
        <w:rPr>
          <w:rFonts w:asciiTheme="majorBidi" w:hAnsiTheme="majorBidi"/>
          <w:sz w:val="30"/>
          <w:szCs w:val="30"/>
          <w:cs/>
          <w:lang w:eastAsia="x-none"/>
        </w:rPr>
        <w:t xml:space="preserve"> โดยมีรายละเอียดดังนี้</w:t>
      </w:r>
    </w:p>
    <w:p w14:paraId="1018D4C1" w14:textId="77777777" w:rsidR="00C05E3C" w:rsidRPr="00E30AF3" w:rsidRDefault="00C05E3C" w:rsidP="00C05E3C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23A6B08E" w14:textId="77777777" w:rsidR="00C05E3C" w:rsidRPr="004D4BB5" w:rsidRDefault="00C05E3C" w:rsidP="004D4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4D4BB5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การจ่ายปันผลเป็น</w:t>
      </w:r>
      <w:r w:rsidRPr="004D4BB5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หุ้นและเงินสด</w:t>
      </w:r>
    </w:p>
    <w:p w14:paraId="4CCFF327" w14:textId="77777777" w:rsidR="00C05E3C" w:rsidRPr="00E30AF3" w:rsidRDefault="00C05E3C" w:rsidP="00C05E3C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60B00884" w14:textId="13B0A920" w:rsidR="00C05E3C" w:rsidRPr="000759AD" w:rsidRDefault="00C05E3C" w:rsidP="00E30AF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759AD">
        <w:rPr>
          <w:rFonts w:asciiTheme="majorBidi" w:hAnsiTheme="majorBidi"/>
          <w:sz w:val="30"/>
          <w:szCs w:val="30"/>
          <w:cs/>
          <w:lang w:eastAsia="x-none"/>
        </w:rPr>
        <w:t xml:space="preserve">จ่ายปันผลเป็นหุ้นสามัญของบริษัทจากกำไรสะสมยังไม่ได้จัดสรร ณ สิ้นปี </w:t>
      </w:r>
      <w:r w:rsidRPr="000759AD">
        <w:rPr>
          <w:rFonts w:asciiTheme="majorBidi" w:hAnsiTheme="majorBidi"/>
          <w:sz w:val="30"/>
          <w:szCs w:val="30"/>
          <w:lang w:eastAsia="x-none"/>
        </w:rPr>
        <w:t>2564</w:t>
      </w:r>
      <w:r w:rsidRPr="000759AD">
        <w:rPr>
          <w:rFonts w:asciiTheme="majorBidi" w:hAnsiTheme="majorBidi"/>
          <w:sz w:val="30"/>
          <w:szCs w:val="30"/>
          <w:cs/>
          <w:lang w:eastAsia="x-none"/>
        </w:rPr>
        <w:t xml:space="preserve"> เป็นจำนวนไม่เกิน </w:t>
      </w:r>
      <w:r w:rsidR="000759AD" w:rsidRPr="003F0B9C">
        <w:rPr>
          <w:rFonts w:asciiTheme="majorBidi" w:hAnsiTheme="majorBidi"/>
          <w:sz w:val="30"/>
          <w:szCs w:val="30"/>
          <w:lang w:eastAsia="x-none"/>
        </w:rPr>
        <w:t>44,000,000</w:t>
      </w:r>
      <w:r w:rsidRPr="003F0B9C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3F0B9C">
        <w:rPr>
          <w:rFonts w:asciiTheme="majorBidi" w:hAnsiTheme="majorBidi"/>
          <w:sz w:val="30"/>
          <w:szCs w:val="30"/>
          <w:lang w:eastAsia="x-none"/>
        </w:rPr>
        <w:t>0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3F0B9C">
        <w:rPr>
          <w:rFonts w:asciiTheme="majorBidi" w:hAnsiTheme="majorBidi"/>
          <w:sz w:val="30"/>
          <w:szCs w:val="30"/>
          <w:lang w:eastAsia="x-none"/>
        </w:rPr>
        <w:t>50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 บาท ให้แก่ผู้ถือหุ้นในอัตรา </w:t>
      </w:r>
      <w:bookmarkStart w:id="20" w:name="_Hlk96713102"/>
      <w:bookmarkStart w:id="21" w:name="_Hlk65102159"/>
      <w:r w:rsidR="000759AD" w:rsidRPr="003F0B9C">
        <w:rPr>
          <w:rFonts w:asciiTheme="majorBidi" w:hAnsiTheme="majorBidi"/>
          <w:sz w:val="30"/>
          <w:szCs w:val="30"/>
          <w:lang w:eastAsia="x-none"/>
        </w:rPr>
        <w:t>10.40904316</w:t>
      </w:r>
      <w:bookmarkEnd w:id="20"/>
      <w:r w:rsidRPr="003F0B9C">
        <w:rPr>
          <w:rFonts w:asciiTheme="majorBidi" w:hAnsiTheme="majorBidi"/>
          <w:sz w:val="30"/>
          <w:szCs w:val="30"/>
          <w:lang w:eastAsia="x-none"/>
        </w:rPr>
        <w:t xml:space="preserve"> </w:t>
      </w:r>
      <w:bookmarkEnd w:id="21"/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หุ้นเดิมต่อ </w:t>
      </w:r>
      <w:r w:rsidRPr="003F0B9C">
        <w:rPr>
          <w:rFonts w:asciiTheme="majorBidi" w:hAnsiTheme="majorBidi"/>
          <w:sz w:val="30"/>
          <w:szCs w:val="30"/>
          <w:lang w:eastAsia="x-none"/>
        </w:rPr>
        <w:t>1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 หุ้นปันผล</w:t>
      </w:r>
      <w:r w:rsidRPr="000759AD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 w:rsidR="003F0B9C">
        <w:rPr>
          <w:rFonts w:asciiTheme="majorBidi" w:hAnsiTheme="majorBidi"/>
          <w:spacing w:val="-4"/>
          <w:sz w:val="30"/>
          <w:szCs w:val="30"/>
          <w:lang w:eastAsia="x-none"/>
        </w:rPr>
        <w:br/>
      </w:r>
      <w:r w:rsidRPr="003F0B9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รวมมูลค่าหุ้นทั้งสิ้นไม่เกิน </w:t>
      </w:r>
      <w:r w:rsidR="000759AD" w:rsidRPr="003F0B9C">
        <w:rPr>
          <w:rFonts w:asciiTheme="majorBidi" w:hAnsiTheme="majorBidi"/>
          <w:spacing w:val="-2"/>
          <w:sz w:val="30"/>
          <w:szCs w:val="30"/>
          <w:lang w:eastAsia="x-none"/>
        </w:rPr>
        <w:t>22</w:t>
      </w:r>
      <w:r w:rsidR="00E431F1" w:rsidRPr="003F0B9C">
        <w:rPr>
          <w:rFonts w:asciiTheme="majorBidi" w:hAnsiTheme="majorBidi"/>
          <w:spacing w:val="-2"/>
          <w:sz w:val="30"/>
          <w:szCs w:val="30"/>
          <w:lang w:eastAsia="x-none"/>
        </w:rPr>
        <w:t>,000,000</w:t>
      </w:r>
      <w:r w:rsidRPr="003F0B9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บาท หรือคิดเป็นอัตราจ่ายปันผล </w:t>
      </w:r>
      <w:bookmarkStart w:id="22" w:name="_Hlk65102185"/>
      <w:r w:rsidR="000759AD" w:rsidRPr="003F0B9C">
        <w:rPr>
          <w:rFonts w:asciiTheme="majorBidi" w:hAnsiTheme="majorBidi"/>
          <w:spacing w:val="-2"/>
          <w:sz w:val="30"/>
          <w:szCs w:val="30"/>
          <w:lang w:eastAsia="x-none"/>
        </w:rPr>
        <w:t>0.04803515</w:t>
      </w:r>
      <w:r w:rsidRPr="003F0B9C">
        <w:rPr>
          <w:rFonts w:asciiTheme="majorBidi" w:hAnsiTheme="majorBidi"/>
          <w:spacing w:val="-2"/>
          <w:sz w:val="30"/>
          <w:szCs w:val="30"/>
          <w:lang w:eastAsia="x-none"/>
        </w:rPr>
        <w:t xml:space="preserve"> </w:t>
      </w:r>
      <w:bookmarkEnd w:id="22"/>
      <w:r w:rsidRPr="003F0B9C">
        <w:rPr>
          <w:rFonts w:asciiTheme="majorBidi" w:hAnsiTheme="majorBidi"/>
          <w:spacing w:val="-2"/>
          <w:sz w:val="30"/>
          <w:szCs w:val="30"/>
          <w:cs/>
          <w:lang w:eastAsia="x-none"/>
        </w:rPr>
        <w:t>บาทต่อหุ้น ทั้งนี้ในกรณีที่</w:t>
      </w:r>
      <w:r w:rsidRPr="003F0B9C">
        <w:rPr>
          <w:rFonts w:asciiTheme="majorBidi" w:hAnsiTheme="majorBidi"/>
          <w:spacing w:val="-4"/>
          <w:sz w:val="30"/>
          <w:szCs w:val="30"/>
          <w:cs/>
          <w:lang w:eastAsia="x-none"/>
        </w:rPr>
        <w:t>ผู้ถือหุ้นรายใดมีเศษของหุ้นเดิมหลังจากจัดสรรหุ้นปันผลแล้วให้จ่ายปันผลเป็นเงินสดแทนการจ่ายเป็นหุ้นปันผล</w:t>
      </w:r>
      <w:r w:rsidRPr="000759AD">
        <w:rPr>
          <w:rFonts w:asciiTheme="majorBidi" w:hAnsiTheme="majorBidi"/>
          <w:sz w:val="30"/>
          <w:szCs w:val="30"/>
          <w:cs/>
          <w:lang w:eastAsia="x-none"/>
        </w:rPr>
        <w:t xml:space="preserve">ในอัตราหุ้นละ </w:t>
      </w:r>
      <w:bookmarkStart w:id="23" w:name="_Hlk96713150"/>
      <w:bookmarkStart w:id="24" w:name="_Hlk65102210"/>
      <w:r w:rsidR="000759AD">
        <w:rPr>
          <w:rFonts w:asciiTheme="majorBidi" w:hAnsiTheme="majorBidi"/>
          <w:sz w:val="30"/>
          <w:szCs w:val="30"/>
          <w:lang w:eastAsia="x-none"/>
        </w:rPr>
        <w:t>0.04803515</w:t>
      </w:r>
      <w:bookmarkEnd w:id="23"/>
      <w:r w:rsidRPr="000759AD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bookmarkEnd w:id="24"/>
      <w:r w:rsidRPr="000759AD">
        <w:rPr>
          <w:rFonts w:asciiTheme="majorBidi" w:hAnsiTheme="majorBidi"/>
          <w:sz w:val="30"/>
          <w:szCs w:val="30"/>
          <w:cs/>
          <w:lang w:eastAsia="x-none"/>
        </w:rPr>
        <w:t>บาท</w:t>
      </w:r>
    </w:p>
    <w:p w14:paraId="5C4398A0" w14:textId="77777777" w:rsidR="00C05E3C" w:rsidRPr="00E30AF3" w:rsidRDefault="00C05E3C" w:rsidP="00C05E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pacing w:val="-6"/>
          <w:sz w:val="20"/>
          <w:szCs w:val="20"/>
          <w:lang w:eastAsia="x-none"/>
        </w:rPr>
      </w:pPr>
    </w:p>
    <w:p w14:paraId="284328D0" w14:textId="6556257F" w:rsidR="00C05E3C" w:rsidRPr="000759AD" w:rsidRDefault="00C05E3C" w:rsidP="00E30AF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>จ่ายปันผลเป็นเงินสด ในอัตราหุ้นละ</w:t>
      </w:r>
      <w:r w:rsidRPr="000759A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Start w:id="25" w:name="_Hlk96713202"/>
      <w:bookmarkStart w:id="26" w:name="_Hlk65102392"/>
      <w:r w:rsidR="000759AD" w:rsidRPr="000759AD">
        <w:rPr>
          <w:rFonts w:asciiTheme="majorBidi" w:hAnsiTheme="majorBidi" w:cstheme="majorBidi"/>
          <w:sz w:val="30"/>
          <w:szCs w:val="30"/>
          <w:lang w:eastAsia="x-none"/>
        </w:rPr>
        <w:t>0.00533728</w:t>
      </w:r>
      <w:bookmarkEnd w:id="25"/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bookmarkEnd w:id="26"/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bookmarkStart w:id="27" w:name="_Hlk96713213"/>
      <w:r w:rsidR="000759AD" w:rsidRPr="000759AD">
        <w:rPr>
          <w:rFonts w:asciiTheme="majorBidi" w:hAnsiTheme="majorBidi" w:cstheme="majorBidi"/>
          <w:sz w:val="30"/>
          <w:szCs w:val="30"/>
          <w:lang w:eastAsia="x-none"/>
        </w:rPr>
        <w:t>2,444,464</w:t>
      </w:r>
      <w:r w:rsidRPr="000759A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End w:id="27"/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</w:t>
      </w:r>
    </w:p>
    <w:p w14:paraId="3381829D" w14:textId="77777777" w:rsidR="00C05E3C" w:rsidRPr="00E30AF3" w:rsidRDefault="00C05E3C" w:rsidP="00C05E3C">
      <w:pPr>
        <w:pStyle w:val="ListParagraph"/>
        <w:rPr>
          <w:rFonts w:asciiTheme="majorBidi" w:hAnsiTheme="majorBidi" w:cstheme="majorBidi"/>
          <w:spacing w:val="-6"/>
          <w:sz w:val="20"/>
          <w:szCs w:val="20"/>
          <w:cs/>
          <w:lang w:eastAsia="x-none"/>
        </w:rPr>
      </w:pPr>
    </w:p>
    <w:p w14:paraId="0A7C8CB7" w14:textId="1132485C" w:rsidR="00C05E3C" w:rsidRPr="000759AD" w:rsidRDefault="00C05E3C" w:rsidP="00E30A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รวมข้อ </w:t>
      </w:r>
      <w:r w:rsidRPr="000759AD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) และ </w:t>
      </w:r>
      <w:r w:rsidRPr="000759AD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) เป็นการจ่ายปันผลในอัตราหุ้นละ </w:t>
      </w:r>
      <w:bookmarkStart w:id="28" w:name="_Hlk65102427"/>
      <w:r w:rsidR="000759AD" w:rsidRPr="000759AD">
        <w:rPr>
          <w:rFonts w:asciiTheme="majorBidi" w:hAnsiTheme="majorBidi" w:cstheme="majorBidi"/>
          <w:sz w:val="30"/>
          <w:szCs w:val="30"/>
          <w:lang w:eastAsia="x-none"/>
        </w:rPr>
        <w:t>0.05337243</w:t>
      </w:r>
      <w:r w:rsidRPr="000759A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End w:id="28"/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Pr="000759AD">
        <w:rPr>
          <w:rFonts w:asciiTheme="majorBidi" w:hAnsiTheme="majorBidi" w:cstheme="majorBidi"/>
          <w:sz w:val="30"/>
          <w:szCs w:val="30"/>
          <w:lang w:eastAsia="x-none"/>
        </w:rPr>
        <w:br/>
      </w:r>
      <w:bookmarkStart w:id="29" w:name="_Hlk65102445"/>
      <w:r w:rsidR="000759AD" w:rsidRPr="000759AD">
        <w:rPr>
          <w:rFonts w:asciiTheme="majorBidi" w:hAnsiTheme="majorBidi" w:cstheme="majorBidi"/>
          <w:sz w:val="30"/>
          <w:szCs w:val="30"/>
          <w:lang w:eastAsia="x-none"/>
        </w:rPr>
        <w:t>24,444,464</w:t>
      </w:r>
      <w:r w:rsidRPr="000759A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End w:id="29"/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>บาท โดยเงินปันผลทั้งหมดจะถูกหักภาษี ณ ที่จ่ายตามอัตราที่กฎหมายกำหนดไว้</w:t>
      </w:r>
      <w:r w:rsidRPr="000759A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759AD">
        <w:rPr>
          <w:rFonts w:asciiTheme="majorBidi" w:hAnsiTheme="majorBidi" w:hint="cs"/>
          <w:sz w:val="30"/>
          <w:szCs w:val="30"/>
          <w:cs/>
          <w:lang w:eastAsia="x-none"/>
        </w:rPr>
        <w:t xml:space="preserve">ซึ่งการจ่ายปันผลดังกล่าวขึ้นอยู่กับการอนุมัติจากที่ประชุมสามัญผู้ถือหุ้นที่จะจัดขึ้นในเดือนเมษายน </w:t>
      </w:r>
      <w:r w:rsidRPr="000759AD">
        <w:rPr>
          <w:rFonts w:asciiTheme="majorBidi" w:hAnsiTheme="majorBidi"/>
          <w:sz w:val="30"/>
          <w:szCs w:val="30"/>
          <w:lang w:eastAsia="x-none"/>
        </w:rPr>
        <w:t>2565</w:t>
      </w:r>
    </w:p>
    <w:p w14:paraId="672F0D7D" w14:textId="1A60628E" w:rsidR="00C05E3C" w:rsidRPr="00E30AF3" w:rsidRDefault="00C05E3C" w:rsidP="00C0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0"/>
          <w:szCs w:val="20"/>
          <w:cs/>
          <w:lang w:eastAsia="x-none"/>
        </w:rPr>
      </w:pPr>
    </w:p>
    <w:p w14:paraId="1325596B" w14:textId="77777777" w:rsidR="00C05E3C" w:rsidRPr="008906EE" w:rsidRDefault="00C05E3C" w:rsidP="00E30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8906EE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การลดทุนจดทะเบียน</w:t>
      </w:r>
    </w:p>
    <w:p w14:paraId="1AE40BA8" w14:textId="77777777" w:rsidR="00C05E3C" w:rsidRPr="00E30AF3" w:rsidRDefault="00C05E3C" w:rsidP="00C05E3C">
      <w:pPr>
        <w:ind w:firstLine="360"/>
        <w:rPr>
          <w:rFonts w:asciiTheme="majorBidi" w:hAnsiTheme="majorBidi" w:cstheme="majorBidi"/>
          <w:sz w:val="20"/>
          <w:szCs w:val="20"/>
          <w:lang w:eastAsia="x-none"/>
        </w:rPr>
      </w:pPr>
    </w:p>
    <w:p w14:paraId="399FDED5" w14:textId="3DAE27AF" w:rsidR="00C05E3C" w:rsidRPr="00121C75" w:rsidRDefault="00C05E3C" w:rsidP="00E30A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  <w:r w:rsidRPr="00E30AF3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ลดทุนจดทะเบียนของบริษัทจำนวน </w:t>
      </w:r>
      <w:bookmarkStart w:id="30" w:name="_Hlk96713291"/>
      <w:bookmarkStart w:id="31" w:name="_Hlk65102780"/>
      <w:r w:rsidR="000759AD" w:rsidRPr="00E30AF3">
        <w:rPr>
          <w:rFonts w:asciiTheme="majorBidi" w:hAnsiTheme="majorBidi"/>
          <w:spacing w:val="-6"/>
          <w:sz w:val="30"/>
          <w:szCs w:val="30"/>
          <w:lang w:eastAsia="x-none"/>
        </w:rPr>
        <w:t>409</w:t>
      </w:r>
      <w:bookmarkEnd w:id="30"/>
      <w:r w:rsidRPr="00E30AF3">
        <w:rPr>
          <w:rFonts w:asciiTheme="majorBidi" w:hAnsiTheme="majorBidi"/>
          <w:spacing w:val="-6"/>
          <w:sz w:val="30"/>
          <w:szCs w:val="30"/>
          <w:lang w:eastAsia="x-none"/>
        </w:rPr>
        <w:t xml:space="preserve"> </w:t>
      </w:r>
      <w:bookmarkEnd w:id="31"/>
      <w:r w:rsidRPr="00E30AF3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บาทจากทุนจดทะเบียนเดิม จำนวน </w:t>
      </w:r>
      <w:bookmarkStart w:id="32" w:name="_Hlk96713330"/>
      <w:r w:rsidR="000759AD" w:rsidRPr="00E30AF3">
        <w:rPr>
          <w:rFonts w:asciiTheme="majorBidi" w:hAnsiTheme="majorBidi"/>
          <w:spacing w:val="-6"/>
          <w:sz w:val="30"/>
          <w:szCs w:val="30"/>
          <w:lang w:eastAsia="x-none"/>
        </w:rPr>
        <w:t>228,999,358.5</w:t>
      </w:r>
      <w:bookmarkEnd w:id="32"/>
      <w:r w:rsidRPr="00E30AF3">
        <w:rPr>
          <w:rFonts w:asciiTheme="majorBidi" w:hAnsiTheme="majorBidi"/>
          <w:spacing w:val="-6"/>
          <w:sz w:val="30"/>
          <w:szCs w:val="30"/>
          <w:lang w:eastAsia="x-none"/>
        </w:rPr>
        <w:t xml:space="preserve"> </w:t>
      </w:r>
      <w:r w:rsidRPr="00E30AF3">
        <w:rPr>
          <w:rFonts w:asciiTheme="majorBidi" w:hAnsiTheme="majorBidi"/>
          <w:spacing w:val="-6"/>
          <w:sz w:val="30"/>
          <w:szCs w:val="30"/>
          <w:cs/>
          <w:lang w:eastAsia="x-none"/>
        </w:rPr>
        <w:t>บาท เป็นทุนจดทะเบียนใหม่</w:t>
      </w:r>
      <w:r w:rsidRPr="00121C7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จำนวน </w:t>
      </w:r>
      <w:bookmarkStart w:id="33" w:name="_Hlk96713345"/>
      <w:r w:rsidR="00121C75" w:rsidRPr="00E30AF3">
        <w:rPr>
          <w:rFonts w:asciiTheme="majorBidi" w:hAnsiTheme="majorBidi"/>
          <w:spacing w:val="-2"/>
          <w:sz w:val="30"/>
          <w:szCs w:val="30"/>
          <w:lang w:eastAsia="x-none"/>
        </w:rPr>
        <w:t>228,998,949.5</w:t>
      </w:r>
      <w:bookmarkEnd w:id="33"/>
      <w:r w:rsidRPr="00E30AF3">
        <w:rPr>
          <w:rFonts w:asciiTheme="majorBidi" w:hAnsiTheme="majorBidi"/>
          <w:spacing w:val="-2"/>
          <w:sz w:val="30"/>
          <w:szCs w:val="30"/>
          <w:lang w:eastAsia="x-none"/>
        </w:rPr>
        <w:t xml:space="preserve"> </w:t>
      </w:r>
      <w:r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>บาท โดยวิธีการตัดหุ้นสามัญที่ยังไม่ได้ออกจำหน่าย ซึ่งคงเหลือ</w:t>
      </w:r>
      <w:r w:rsidR="00A94BD9" w:rsidRPr="00E30AF3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จาก</w:t>
      </w:r>
      <w:r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>การจ่ายหุ้นปันผลจำนวน</w:t>
      </w:r>
      <w:r w:rsidRPr="00121C7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bookmarkStart w:id="34" w:name="_Hlk96713385"/>
      <w:r w:rsidR="00121C75" w:rsidRPr="00121C75">
        <w:rPr>
          <w:rFonts w:asciiTheme="majorBidi" w:hAnsiTheme="majorBidi"/>
          <w:sz w:val="30"/>
          <w:szCs w:val="30"/>
          <w:lang w:eastAsia="x-none"/>
        </w:rPr>
        <w:t>818</w:t>
      </w:r>
      <w:bookmarkEnd w:id="34"/>
      <w:r w:rsidRPr="00121C75">
        <w:rPr>
          <w:rFonts w:asciiTheme="majorBidi" w:hAnsiTheme="majorBidi"/>
          <w:sz w:val="30"/>
          <w:szCs w:val="30"/>
          <w:cs/>
          <w:lang w:eastAsia="x-none"/>
        </w:rPr>
        <w:t xml:space="preserve"> หุ้น </w:t>
      </w:r>
      <w:r w:rsidR="00121C75" w:rsidRPr="00121C75">
        <w:rPr>
          <w:rFonts w:asciiTheme="majorBidi" w:hAnsiTheme="majorBidi" w:hint="cs"/>
          <w:sz w:val="30"/>
          <w:szCs w:val="30"/>
          <w:cs/>
          <w:lang w:eastAsia="x-none"/>
        </w:rPr>
        <w:t xml:space="preserve">คิดเป็นจำนวนเงิน </w:t>
      </w:r>
      <w:bookmarkStart w:id="35" w:name="_Hlk96713402"/>
      <w:r w:rsidR="00121C75" w:rsidRPr="00121C75">
        <w:rPr>
          <w:rFonts w:asciiTheme="majorBidi" w:hAnsiTheme="majorBidi"/>
          <w:sz w:val="30"/>
          <w:szCs w:val="30"/>
          <w:lang w:eastAsia="x-none"/>
        </w:rPr>
        <w:t>409</w:t>
      </w:r>
      <w:bookmarkEnd w:id="35"/>
      <w:r w:rsidR="00121C75" w:rsidRPr="00121C75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121C75" w:rsidRPr="00121C75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</w:p>
    <w:p w14:paraId="0FCAAAF7" w14:textId="012734D7" w:rsidR="00B43662" w:rsidRPr="00E30AF3" w:rsidRDefault="00B43662" w:rsidP="005B6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i/>
          <w:iCs/>
          <w:sz w:val="20"/>
          <w:szCs w:val="20"/>
          <w:cs/>
          <w:lang w:eastAsia="x-none"/>
        </w:rPr>
      </w:pPr>
    </w:p>
    <w:p w14:paraId="07E24AEF" w14:textId="653A7C97" w:rsidR="00C05E3C" w:rsidRPr="002A45A3" w:rsidRDefault="00C05E3C" w:rsidP="00E30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2A45A3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การเพิ่มทุนจดทะเบียน</w:t>
      </w:r>
    </w:p>
    <w:p w14:paraId="0F615751" w14:textId="77777777" w:rsidR="00C05E3C" w:rsidRPr="00E30AF3" w:rsidRDefault="00C05E3C" w:rsidP="00C05E3C">
      <w:pPr>
        <w:ind w:left="1260"/>
        <w:rPr>
          <w:rFonts w:asciiTheme="majorBidi" w:hAnsiTheme="majorBidi" w:cstheme="majorBidi"/>
          <w:sz w:val="20"/>
          <w:szCs w:val="20"/>
          <w:lang w:eastAsia="x-none"/>
        </w:rPr>
      </w:pPr>
    </w:p>
    <w:p w14:paraId="59798CC3" w14:textId="3F27507E" w:rsidR="00C05E3C" w:rsidRPr="00121C75" w:rsidRDefault="00C05E3C" w:rsidP="00E30A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>เพิ่มทุนจดทะเบียน</w:t>
      </w:r>
      <w:r w:rsidR="00121C75"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จากทุนจดทะเบียนเดิม </w:t>
      </w:r>
      <w:r w:rsidR="00121C75" w:rsidRPr="00E30AF3">
        <w:rPr>
          <w:rFonts w:asciiTheme="majorBidi" w:hAnsiTheme="majorBidi"/>
          <w:spacing w:val="-2"/>
          <w:sz w:val="30"/>
          <w:szCs w:val="30"/>
          <w:lang w:eastAsia="x-none"/>
        </w:rPr>
        <w:t>228,998,949.5</w:t>
      </w:r>
      <w:r w:rsidR="00121C75"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บาท</w:t>
      </w:r>
      <w:r w:rsidR="0039437E" w:rsidRPr="00E30AF3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="00121C75"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เป็น </w:t>
      </w:r>
      <w:r w:rsidR="00121C75" w:rsidRPr="00E30AF3">
        <w:rPr>
          <w:rFonts w:asciiTheme="majorBidi" w:hAnsiTheme="majorBidi"/>
          <w:spacing w:val="-2"/>
          <w:sz w:val="30"/>
          <w:szCs w:val="30"/>
          <w:lang w:eastAsia="x-none"/>
        </w:rPr>
        <w:t xml:space="preserve">250,998,949.5 </w:t>
      </w:r>
      <w:r w:rsidR="00121C75"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>บาท โดยการออกหุ้นสามัญเพิ่มทุน</w:t>
      </w:r>
      <w:r w:rsidR="00121C75" w:rsidRPr="00121C75">
        <w:rPr>
          <w:rFonts w:asciiTheme="majorBidi" w:hAnsiTheme="majorBidi"/>
          <w:sz w:val="30"/>
          <w:szCs w:val="30"/>
          <w:cs/>
          <w:lang w:eastAsia="x-none"/>
        </w:rPr>
        <w:t xml:space="preserve">จำนวน </w:t>
      </w:r>
      <w:r w:rsidR="00121C75">
        <w:rPr>
          <w:rFonts w:asciiTheme="majorBidi" w:hAnsiTheme="majorBidi"/>
          <w:sz w:val="30"/>
          <w:szCs w:val="30"/>
          <w:lang w:eastAsia="x-none"/>
        </w:rPr>
        <w:t>44</w:t>
      </w:r>
      <w:r w:rsidR="00121C75" w:rsidRPr="00121C75">
        <w:rPr>
          <w:rFonts w:asciiTheme="majorBidi" w:hAnsiTheme="majorBidi"/>
          <w:sz w:val="30"/>
          <w:szCs w:val="30"/>
          <w:lang w:eastAsia="x-none"/>
        </w:rPr>
        <w:t>,</w:t>
      </w:r>
      <w:r w:rsidR="005B602D" w:rsidRPr="005B602D">
        <w:rPr>
          <w:rFonts w:asciiTheme="majorBidi" w:hAnsiTheme="majorBidi"/>
          <w:sz w:val="30"/>
          <w:szCs w:val="30"/>
          <w:lang w:eastAsia="x-none"/>
        </w:rPr>
        <w:t>000</w:t>
      </w:r>
      <w:r w:rsidR="00121C75" w:rsidRPr="00121C75">
        <w:rPr>
          <w:rFonts w:asciiTheme="majorBidi" w:hAnsiTheme="majorBidi"/>
          <w:sz w:val="30"/>
          <w:szCs w:val="30"/>
          <w:lang w:eastAsia="x-none"/>
        </w:rPr>
        <w:t>,</w:t>
      </w:r>
      <w:r w:rsidR="0039437E">
        <w:rPr>
          <w:rFonts w:asciiTheme="majorBidi" w:hAnsiTheme="majorBidi"/>
          <w:sz w:val="30"/>
          <w:szCs w:val="30"/>
          <w:lang w:eastAsia="x-none"/>
        </w:rPr>
        <w:t>000</w:t>
      </w:r>
      <w:r w:rsidR="00121C75" w:rsidRPr="00121C75">
        <w:rPr>
          <w:rFonts w:asciiTheme="majorBidi" w:hAnsiTheme="majorBidi"/>
          <w:sz w:val="30"/>
          <w:szCs w:val="30"/>
          <w:cs/>
          <w:lang w:eastAsia="x-none"/>
        </w:rPr>
        <w:t xml:space="preserve"> หุ้น มูลค่าที่ตราไว้หุ้นละ </w:t>
      </w:r>
      <w:r w:rsidR="0039437E">
        <w:rPr>
          <w:rFonts w:asciiTheme="majorBidi" w:hAnsiTheme="majorBidi"/>
          <w:sz w:val="30"/>
          <w:szCs w:val="30"/>
          <w:lang w:eastAsia="x-none"/>
        </w:rPr>
        <w:t>0</w:t>
      </w:r>
      <w:r w:rsidR="00121C75" w:rsidRPr="00121C75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39437E">
        <w:rPr>
          <w:rFonts w:asciiTheme="majorBidi" w:hAnsiTheme="majorBidi"/>
          <w:sz w:val="30"/>
          <w:szCs w:val="30"/>
          <w:lang w:eastAsia="x-none"/>
        </w:rPr>
        <w:t>50</w:t>
      </w:r>
      <w:r w:rsidR="00121C75" w:rsidRPr="00121C75">
        <w:rPr>
          <w:rFonts w:asciiTheme="majorBidi" w:hAnsiTheme="majorBidi"/>
          <w:sz w:val="30"/>
          <w:szCs w:val="30"/>
          <w:cs/>
          <w:lang w:eastAsia="x-none"/>
        </w:rPr>
        <w:t xml:space="preserve"> บาท 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เพื่อรองรับ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การจ่ายหุ้นปันผล</w:t>
      </w:r>
    </w:p>
    <w:p w14:paraId="7AF35347" w14:textId="56F85554" w:rsidR="004D4BB5" w:rsidRDefault="004D4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eastAsia="x-none"/>
        </w:rPr>
      </w:pPr>
    </w:p>
    <w:p w14:paraId="03F5E0D0" w14:textId="1F7EBD0B" w:rsidR="00A94BD9" w:rsidRPr="00E30AF3" w:rsidRDefault="006B336A" w:rsidP="006B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(ข)</w:t>
      </w:r>
      <w:r>
        <w:rPr>
          <w:rFonts w:asciiTheme="majorBidi" w:hAnsiTheme="majorBidi"/>
          <w:sz w:val="30"/>
          <w:szCs w:val="30"/>
          <w:cs/>
          <w:lang w:eastAsia="x-none"/>
        </w:rPr>
        <w:tab/>
      </w:r>
      <w:r w:rsidR="004D4BB5" w:rsidRPr="004D4BB5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="00E30AF3" w:rsidRPr="00E30AF3">
        <w:rPr>
          <w:rFonts w:asciiTheme="majorBidi" w:hAnsiTheme="majorBidi"/>
          <w:sz w:val="30"/>
          <w:szCs w:val="30"/>
          <w:lang w:eastAsia="x-none"/>
        </w:rPr>
        <w:t>25</w:t>
      </w:r>
      <w:r w:rsidR="004D4BB5" w:rsidRPr="004D4BB5">
        <w:rPr>
          <w:rFonts w:asciiTheme="majorBidi" w:hAnsiTheme="majorBidi"/>
          <w:sz w:val="30"/>
          <w:szCs w:val="30"/>
          <w:cs/>
          <w:lang w:eastAsia="x-none"/>
        </w:rPr>
        <w:t xml:space="preserve"> กุมภาพันธ์ </w:t>
      </w:r>
      <w:r w:rsidR="00E30AF3" w:rsidRPr="00E30AF3">
        <w:rPr>
          <w:rFonts w:asciiTheme="majorBidi" w:hAnsiTheme="majorBidi"/>
          <w:sz w:val="30"/>
          <w:szCs w:val="30"/>
          <w:lang w:eastAsia="x-none"/>
        </w:rPr>
        <w:t>2565</w:t>
      </w:r>
      <w:r w:rsidR="004D4BB5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4D4BB5" w:rsidRPr="004D4BB5">
        <w:rPr>
          <w:rFonts w:asciiTheme="majorBidi" w:hAnsiTheme="majorBidi"/>
          <w:sz w:val="30"/>
          <w:szCs w:val="30"/>
          <w:cs/>
          <w:lang w:eastAsia="x-none"/>
        </w:rPr>
        <w:t>ที่ประชุมคณะกรรมการบริษัท</w:t>
      </w:r>
      <w:r w:rsidR="004D4BB5">
        <w:rPr>
          <w:rFonts w:asciiTheme="majorBidi" w:hAnsiTheme="majorBidi" w:hint="cs"/>
          <w:sz w:val="30"/>
          <w:szCs w:val="30"/>
          <w:cs/>
          <w:lang w:eastAsia="x-none"/>
        </w:rPr>
        <w:t>ของ</w:t>
      </w:r>
      <w:r w:rsidR="004D4BB5" w:rsidRPr="00145D35">
        <w:rPr>
          <w:rFonts w:asciiTheme="majorBidi" w:hAnsiTheme="majorBidi"/>
          <w:sz w:val="30"/>
          <w:szCs w:val="30"/>
          <w:cs/>
          <w:lang w:eastAsia="x-none"/>
        </w:rPr>
        <w:t>บริษัท พีเอ็มซี เลเบิล แมททีเรียลส์ จำกัด</w:t>
      </w:r>
      <w:r w:rsidR="004D4BB5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4D4BB5" w:rsidRPr="00145D35">
        <w:rPr>
          <w:rFonts w:asciiTheme="majorBidi" w:hAnsiTheme="majorBidi"/>
          <w:sz w:val="30"/>
          <w:szCs w:val="30"/>
          <w:cs/>
          <w:lang w:eastAsia="x-none"/>
        </w:rPr>
        <w:t>ซึ่งเป็น</w:t>
      </w:r>
      <w:r w:rsidR="004D4BB5" w:rsidRPr="00E30AF3">
        <w:rPr>
          <w:rFonts w:asciiTheme="majorBidi" w:hAnsiTheme="majorBidi"/>
          <w:spacing w:val="-6"/>
          <w:sz w:val="30"/>
          <w:szCs w:val="30"/>
          <w:cs/>
          <w:lang w:eastAsia="x-none"/>
        </w:rPr>
        <w:t>บริษัทย่อยของบริษัท</w:t>
      </w:r>
      <w:r w:rsidR="004D4BB5" w:rsidRPr="00E30AF3">
        <w:rPr>
          <w:rFonts w:asciiTheme="majorBidi" w:hAnsiTheme="majorBidi" w:hint="cs"/>
          <w:spacing w:val="-6"/>
          <w:sz w:val="30"/>
          <w:szCs w:val="30"/>
          <w:cs/>
          <w:lang w:eastAsia="x-none"/>
        </w:rPr>
        <w:t xml:space="preserve"> </w:t>
      </w:r>
      <w:r w:rsidR="004D4BB5" w:rsidRPr="00E30AF3">
        <w:rPr>
          <w:rFonts w:asciiTheme="majorBidi" w:hAnsiTheme="majorBidi"/>
          <w:spacing w:val="-6"/>
          <w:sz w:val="30"/>
          <w:szCs w:val="30"/>
          <w:cs/>
          <w:lang w:eastAsia="x-none"/>
        </w:rPr>
        <w:t>มีมติอนุมัติให้เสนอที่ประชุมสามัญผู้ถือหุ้น</w:t>
      </w:r>
      <w:r w:rsidR="004D4BB5" w:rsidRPr="00E30AF3">
        <w:rPr>
          <w:rFonts w:asciiTheme="majorBidi" w:hAnsiTheme="majorBidi" w:hint="cs"/>
          <w:spacing w:val="-6"/>
          <w:sz w:val="30"/>
          <w:szCs w:val="30"/>
          <w:cs/>
          <w:lang w:eastAsia="x-none"/>
        </w:rPr>
        <w:t>ของบริษัทย่อย</w:t>
      </w:r>
      <w:r w:rsidR="00E30AF3" w:rsidRPr="00E30AF3">
        <w:rPr>
          <w:rFonts w:asciiTheme="majorBidi" w:hAnsiTheme="majorBidi" w:hint="cs"/>
          <w:spacing w:val="-6"/>
          <w:sz w:val="30"/>
          <w:szCs w:val="30"/>
          <w:cs/>
          <w:lang w:eastAsia="x-none"/>
        </w:rPr>
        <w:t>เพื่ออนุมัติการ</w:t>
      </w:r>
      <w:r w:rsidR="00A94BD9" w:rsidRPr="00E30AF3">
        <w:rPr>
          <w:rFonts w:asciiTheme="majorBidi" w:hAnsiTheme="majorBidi"/>
          <w:spacing w:val="-6"/>
          <w:sz w:val="30"/>
          <w:szCs w:val="30"/>
          <w:cs/>
          <w:lang w:eastAsia="x-none"/>
        </w:rPr>
        <w:t>จ่ายปันผลจาก</w:t>
      </w:r>
      <w:r w:rsidR="00E30AF3">
        <w:rPr>
          <w:rFonts w:asciiTheme="majorBidi" w:hAnsiTheme="majorBidi"/>
          <w:spacing w:val="-6"/>
          <w:sz w:val="30"/>
          <w:szCs w:val="30"/>
          <w:cs/>
          <w:lang w:eastAsia="x-none"/>
        </w:rPr>
        <w:br/>
      </w:r>
      <w:r w:rsidR="00A94BD9" w:rsidRPr="00E30AF3">
        <w:rPr>
          <w:rFonts w:asciiTheme="majorBidi" w:hAnsiTheme="majorBidi"/>
          <w:spacing w:val="-6"/>
          <w:sz w:val="30"/>
          <w:szCs w:val="30"/>
          <w:cs/>
          <w:lang w:eastAsia="x-none"/>
        </w:rPr>
        <w:t>กำไรสะสม</w:t>
      </w:r>
      <w:r w:rsidR="00513BD4">
        <w:rPr>
          <w:rFonts w:asciiTheme="majorBidi" w:hAnsiTheme="majorBidi" w:hint="cs"/>
          <w:sz w:val="30"/>
          <w:szCs w:val="30"/>
          <w:cs/>
          <w:lang w:eastAsia="x-none"/>
        </w:rPr>
        <w:t xml:space="preserve"> ณ สิ้น</w:t>
      </w:r>
      <w:r w:rsidR="00A94BD9" w:rsidRPr="00E30AF3">
        <w:rPr>
          <w:rFonts w:asciiTheme="majorBidi" w:hAnsiTheme="majorBidi"/>
          <w:sz w:val="30"/>
          <w:szCs w:val="30"/>
          <w:cs/>
          <w:lang w:eastAsia="x-none"/>
        </w:rPr>
        <w:t xml:space="preserve">ปี </w:t>
      </w:r>
      <w:r w:rsidR="005B602D" w:rsidRPr="00E30AF3">
        <w:rPr>
          <w:rFonts w:asciiTheme="majorBidi" w:hAnsiTheme="majorBidi"/>
          <w:sz w:val="30"/>
          <w:szCs w:val="30"/>
          <w:lang w:eastAsia="x-none"/>
        </w:rPr>
        <w:t>256</w:t>
      </w:r>
      <w:r w:rsidR="00145D35" w:rsidRPr="00E30AF3">
        <w:rPr>
          <w:rFonts w:asciiTheme="majorBidi" w:hAnsiTheme="majorBidi"/>
          <w:sz w:val="30"/>
          <w:szCs w:val="30"/>
          <w:lang w:eastAsia="x-none"/>
        </w:rPr>
        <w:t>4</w:t>
      </w:r>
      <w:r w:rsidR="00A94BD9" w:rsidRPr="00E30AF3">
        <w:rPr>
          <w:rFonts w:asciiTheme="majorBidi" w:hAnsiTheme="majorBidi"/>
          <w:sz w:val="30"/>
          <w:szCs w:val="30"/>
          <w:cs/>
          <w:lang w:eastAsia="x-none"/>
        </w:rPr>
        <w:t xml:space="preserve"> ในอัตราหุ้นละ </w:t>
      </w:r>
      <w:r w:rsidR="00145D35" w:rsidRPr="00E30AF3">
        <w:rPr>
          <w:rFonts w:asciiTheme="majorBidi" w:hAnsiTheme="majorBidi"/>
          <w:sz w:val="30"/>
          <w:szCs w:val="30"/>
          <w:lang w:eastAsia="x-none"/>
        </w:rPr>
        <w:t>16</w:t>
      </w:r>
      <w:r w:rsidR="00A94BD9" w:rsidRPr="00E30AF3">
        <w:rPr>
          <w:rFonts w:asciiTheme="majorBidi" w:hAnsiTheme="majorBidi"/>
          <w:sz w:val="30"/>
          <w:szCs w:val="30"/>
          <w:cs/>
          <w:lang w:eastAsia="x-none"/>
        </w:rPr>
        <w:t xml:space="preserve"> บาทต่อหุ้น เป็นจำนวนเงินทั้งสิ้น </w:t>
      </w:r>
      <w:r w:rsidR="00145D35" w:rsidRPr="00E30AF3">
        <w:rPr>
          <w:rFonts w:asciiTheme="majorBidi" w:hAnsiTheme="majorBidi"/>
          <w:sz w:val="30"/>
          <w:szCs w:val="30"/>
          <w:lang w:eastAsia="x-none"/>
        </w:rPr>
        <w:t>40</w:t>
      </w:r>
      <w:r w:rsidR="00A94BD9" w:rsidRPr="00E30AF3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 </w:t>
      </w:r>
    </w:p>
    <w:p w14:paraId="0FB6489A" w14:textId="0BD4D117" w:rsidR="006B05C5" w:rsidRPr="005B602D" w:rsidRDefault="006B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lang w:eastAsia="x-none"/>
        </w:rPr>
      </w:pPr>
    </w:p>
    <w:p w14:paraId="477CA942" w14:textId="64E5AEF7" w:rsidR="008570FC" w:rsidRPr="00746DDF" w:rsidRDefault="008570FC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46DDF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การจัดประเภทรายการใหม่</w:t>
      </w:r>
    </w:p>
    <w:p w14:paraId="66A3B98C" w14:textId="77777777" w:rsidR="004A79A3" w:rsidRPr="005B602D" w:rsidRDefault="004A79A3" w:rsidP="004A79A3">
      <w:pPr>
        <w:rPr>
          <w:rFonts w:asciiTheme="majorBidi" w:hAnsiTheme="majorBidi" w:cstheme="majorBidi"/>
          <w:highlight w:val="yellow"/>
          <w:lang w:eastAsia="x-none"/>
        </w:rPr>
      </w:pPr>
    </w:p>
    <w:p w14:paraId="3CECC4E9" w14:textId="5D933128" w:rsidR="008570FC" w:rsidRPr="00037A02" w:rsidRDefault="004A79A3" w:rsidP="00383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>รายการบางรายการในงบการเงิน</w:t>
      </w:r>
      <w:r w:rsidR="00383E54" w:rsidRPr="00037A02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ปี </w:t>
      </w:r>
      <w:r w:rsidR="004F608B" w:rsidRPr="00037A02">
        <w:rPr>
          <w:rFonts w:ascii="Angsana New" w:hAnsi="Angsana New"/>
          <w:sz w:val="30"/>
          <w:szCs w:val="30"/>
          <w:lang w:eastAsia="x-none"/>
        </w:rPr>
        <w:t>256</w:t>
      </w:r>
      <w:r w:rsidR="00037A02" w:rsidRPr="00037A02">
        <w:rPr>
          <w:rFonts w:ascii="Angsana New" w:hAnsi="Angsana New"/>
          <w:sz w:val="30"/>
          <w:szCs w:val="30"/>
          <w:lang w:eastAsia="x-none"/>
        </w:rPr>
        <w:t>3</w:t>
      </w:r>
      <w:r w:rsidR="003D6578" w:rsidRPr="00037A02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 xml:space="preserve">ซึ่งรวมอยู่ในงบการเงินปี </w:t>
      </w:r>
      <w:r w:rsidR="00C65C75" w:rsidRPr="00037A02">
        <w:rPr>
          <w:rFonts w:ascii="Angsana New" w:hAnsi="Angsana New"/>
          <w:sz w:val="30"/>
          <w:szCs w:val="30"/>
          <w:lang w:val="x-none" w:eastAsia="x-none"/>
        </w:rPr>
        <w:t>256</w:t>
      </w:r>
      <w:r w:rsidR="00037A02" w:rsidRPr="00037A02">
        <w:rPr>
          <w:rFonts w:ascii="Angsana New" w:hAnsi="Angsana New"/>
          <w:sz w:val="30"/>
          <w:szCs w:val="30"/>
          <w:lang w:eastAsia="x-none"/>
        </w:rPr>
        <w:t>4</w:t>
      </w:r>
      <w:r w:rsidRPr="00037A02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E44A5A" w:rsidRPr="00037A02">
        <w:rPr>
          <w:rFonts w:ascii="Angsana New" w:hAnsi="Angsana New"/>
          <w:sz w:val="30"/>
          <w:szCs w:val="30"/>
          <w:cs/>
          <w:lang w:val="x-none" w:eastAsia="x-none"/>
        </w:rPr>
        <w:t>เพื่อวัตถุประสงค์ในการเปรียบเทียบ</w:t>
      </w:r>
      <w:r w:rsidR="00E44A5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E4042">
        <w:rPr>
          <w:rFonts w:ascii="Angsana New" w:hAnsi="Angsana New"/>
          <w:sz w:val="30"/>
          <w:szCs w:val="30"/>
          <w:lang w:eastAsia="x-none"/>
        </w:rPr>
        <w:br/>
      </w: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C65C75" w:rsidRPr="00037A02">
        <w:rPr>
          <w:rFonts w:ascii="Angsana New" w:hAnsi="Angsana New"/>
          <w:sz w:val="30"/>
          <w:szCs w:val="30"/>
          <w:lang w:val="x-none" w:eastAsia="x-none"/>
        </w:rPr>
        <w:t>256</w:t>
      </w:r>
      <w:r w:rsidR="00EC270D">
        <w:rPr>
          <w:rFonts w:ascii="Angsana New" w:hAnsi="Angsana New"/>
          <w:sz w:val="30"/>
          <w:szCs w:val="30"/>
          <w:lang w:eastAsia="x-none"/>
        </w:rPr>
        <w:t>4</w:t>
      </w:r>
      <w:r w:rsidRPr="00037A02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>ดังนี้</w:t>
      </w:r>
    </w:p>
    <w:p w14:paraId="10FA0F17" w14:textId="24B8A6F0" w:rsidR="004A79A3" w:rsidRPr="005B602D" w:rsidRDefault="004A79A3" w:rsidP="0085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highlight w:val="cyan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6B05C5" w:rsidRPr="00B52827" w14:paraId="656F838F" w14:textId="77777777" w:rsidTr="006B05C5">
        <w:trPr>
          <w:tblHeader/>
        </w:trPr>
        <w:tc>
          <w:tcPr>
            <w:tcW w:w="2520" w:type="dxa"/>
          </w:tcPr>
          <w:p w14:paraId="7FFCE28D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8C3462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4C26280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49AC9B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05C5" w:rsidRPr="00B52827" w14:paraId="2E5E08C5" w14:textId="77777777" w:rsidTr="006B05C5">
        <w:trPr>
          <w:tblHeader/>
        </w:trPr>
        <w:tc>
          <w:tcPr>
            <w:tcW w:w="2520" w:type="dxa"/>
          </w:tcPr>
          <w:p w14:paraId="0216E935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3FD4B14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67361A47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</w:t>
            </w:r>
            <w:r w:rsidRPr="00B52827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B52827">
              <w:rPr>
                <w:rFonts w:ascii="Angsana New" w:hAnsi="Angsana New"/>
                <w:sz w:val="30"/>
                <w:szCs w:val="30"/>
                <w:cs/>
              </w:rPr>
              <w:t>หม่</w:t>
            </w:r>
          </w:p>
        </w:tc>
        <w:tc>
          <w:tcPr>
            <w:tcW w:w="270" w:type="dxa"/>
          </w:tcPr>
          <w:p w14:paraId="219B08BC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3AAE033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D67DE71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CD6DB0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F5F493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01B453CB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DFF428C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4A8F0B8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202796FE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9D84114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8455595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6F1339C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E55B287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8AEAA21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FC17999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C62B29B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6ABDDA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0209FE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4463F26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5F16D25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9F50434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7AEF79D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B05C5" w:rsidRPr="00B52827" w14:paraId="7466E344" w14:textId="77777777" w:rsidTr="006B05C5">
        <w:trPr>
          <w:tblHeader/>
        </w:trPr>
        <w:tc>
          <w:tcPr>
            <w:tcW w:w="2520" w:type="dxa"/>
          </w:tcPr>
          <w:p w14:paraId="68833306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hideMark/>
          </w:tcPr>
          <w:p w14:paraId="0C4955A2" w14:textId="77777777" w:rsidR="006B05C5" w:rsidRPr="00B52827" w:rsidRDefault="006B05C5" w:rsidP="00817AC2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28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5C5" w:rsidRPr="00B52827" w14:paraId="1C30D34A" w14:textId="77777777" w:rsidTr="006B05C5">
        <w:tc>
          <w:tcPr>
            <w:tcW w:w="2520" w:type="dxa"/>
            <w:hideMark/>
          </w:tcPr>
          <w:p w14:paraId="2A29A97B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28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1B579E3D" w14:textId="77777777" w:rsidR="006B05C5" w:rsidRPr="00B52827" w:rsidRDefault="006B05C5" w:rsidP="00817AC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E59BD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A55764" w14:textId="77777777" w:rsidR="006B05C5" w:rsidRPr="00B52827" w:rsidRDefault="006B05C5" w:rsidP="00817AC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B1665DB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54E43D1" w14:textId="77777777" w:rsidR="006B05C5" w:rsidRPr="00B52827" w:rsidRDefault="006B05C5" w:rsidP="00817AC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CB125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74BAF8" w14:textId="77777777" w:rsidR="006B05C5" w:rsidRPr="00B52827" w:rsidRDefault="006B05C5" w:rsidP="00817AC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5B6D4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B3AAE0" w14:textId="77777777" w:rsidR="006B05C5" w:rsidRPr="00B52827" w:rsidRDefault="006B05C5" w:rsidP="00817AC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AF0E44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C33E10" w14:textId="77777777" w:rsidR="006B05C5" w:rsidRPr="00B52827" w:rsidRDefault="006B05C5" w:rsidP="00817AC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5C5" w:rsidRPr="00B52827" w14:paraId="1AD9D123" w14:textId="77777777" w:rsidTr="006B05C5">
        <w:trPr>
          <w:cantSplit/>
        </w:trPr>
        <w:tc>
          <w:tcPr>
            <w:tcW w:w="2520" w:type="dxa"/>
          </w:tcPr>
          <w:p w14:paraId="182691CE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1AB45019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7194C5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64FA32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EDF2594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1B1A1AA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93DD30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993988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11,805</w:t>
            </w:r>
          </w:p>
        </w:tc>
        <w:tc>
          <w:tcPr>
            <w:tcW w:w="270" w:type="dxa"/>
          </w:tcPr>
          <w:p w14:paraId="3E40C7A2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3778A7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(1,938)</w:t>
            </w:r>
          </w:p>
        </w:tc>
        <w:tc>
          <w:tcPr>
            <w:tcW w:w="270" w:type="dxa"/>
          </w:tcPr>
          <w:p w14:paraId="291C809A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7E56EE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9,867</w:t>
            </w:r>
          </w:p>
        </w:tc>
      </w:tr>
      <w:tr w:rsidR="006B05C5" w:rsidRPr="00B52827" w14:paraId="62909DF3" w14:textId="77777777" w:rsidTr="006B05C5">
        <w:trPr>
          <w:cantSplit/>
        </w:trPr>
        <w:tc>
          <w:tcPr>
            <w:tcW w:w="2520" w:type="dxa"/>
          </w:tcPr>
          <w:p w14:paraId="3138FC0A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7229DAAE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303,689</w:t>
            </w:r>
          </w:p>
        </w:tc>
        <w:tc>
          <w:tcPr>
            <w:tcW w:w="270" w:type="dxa"/>
          </w:tcPr>
          <w:p w14:paraId="4AB73740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CF7DC5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(785)</w:t>
            </w:r>
          </w:p>
        </w:tc>
        <w:tc>
          <w:tcPr>
            <w:tcW w:w="268" w:type="dxa"/>
          </w:tcPr>
          <w:p w14:paraId="4018E182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5900448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302,904</w:t>
            </w:r>
          </w:p>
        </w:tc>
        <w:tc>
          <w:tcPr>
            <w:tcW w:w="270" w:type="dxa"/>
          </w:tcPr>
          <w:p w14:paraId="5100FFA5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5C2D57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4438A0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3D19AE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0F13F6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7D7F7C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05C5" w:rsidRPr="00B52827" w14:paraId="560E4376" w14:textId="77777777" w:rsidTr="006B05C5">
        <w:trPr>
          <w:cantSplit/>
        </w:trPr>
        <w:tc>
          <w:tcPr>
            <w:tcW w:w="2520" w:type="dxa"/>
          </w:tcPr>
          <w:p w14:paraId="61084E50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900" w:type="dxa"/>
          </w:tcPr>
          <w:p w14:paraId="16B14781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10DDAE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15306E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BEFCC19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9759048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2CF2A6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6591A2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90F10E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7C9402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1,938</w:t>
            </w:r>
          </w:p>
        </w:tc>
        <w:tc>
          <w:tcPr>
            <w:tcW w:w="270" w:type="dxa"/>
          </w:tcPr>
          <w:p w14:paraId="3946D630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93B186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1,938</w:t>
            </w:r>
          </w:p>
        </w:tc>
      </w:tr>
      <w:tr w:rsidR="006B05C5" w:rsidRPr="00B52827" w14:paraId="03077010" w14:textId="77777777" w:rsidTr="006B05C5">
        <w:trPr>
          <w:cantSplit/>
        </w:trPr>
        <w:tc>
          <w:tcPr>
            <w:tcW w:w="2520" w:type="dxa"/>
          </w:tcPr>
          <w:p w14:paraId="7C3EE15A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13583195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333,391</w:t>
            </w:r>
          </w:p>
        </w:tc>
        <w:tc>
          <w:tcPr>
            <w:tcW w:w="270" w:type="dxa"/>
          </w:tcPr>
          <w:p w14:paraId="3972EC95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EAE69A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268" w:type="dxa"/>
          </w:tcPr>
          <w:p w14:paraId="369D4696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AA9BB83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334,176</w:t>
            </w:r>
          </w:p>
        </w:tc>
        <w:tc>
          <w:tcPr>
            <w:tcW w:w="270" w:type="dxa"/>
          </w:tcPr>
          <w:p w14:paraId="6C8B7451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FA3E90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3EECF5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155A41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3454FD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AD64F8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05C5" w:rsidRPr="00B52827" w14:paraId="6799D1B1" w14:textId="77777777" w:rsidTr="006B05C5">
        <w:tc>
          <w:tcPr>
            <w:tcW w:w="2520" w:type="dxa"/>
          </w:tcPr>
          <w:p w14:paraId="4F62D3DA" w14:textId="77777777" w:rsidR="006B05C5" w:rsidRPr="00E222F1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663B53" w14:textId="77777777" w:rsidR="006B05C5" w:rsidRPr="00E222F1" w:rsidRDefault="006B05C5" w:rsidP="00817AC2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EA38F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59EEF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23F0593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6C5AE92" w14:textId="77777777" w:rsidR="006B05C5" w:rsidRPr="00B52827" w:rsidRDefault="006B05C5" w:rsidP="00817AC2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6EC87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6D00EA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8CCE1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88C3C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D8C8FD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A38108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05C5" w:rsidRPr="00E222F1" w14:paraId="762E357B" w14:textId="77777777" w:rsidTr="006B05C5">
        <w:tc>
          <w:tcPr>
            <w:tcW w:w="2520" w:type="dxa"/>
          </w:tcPr>
          <w:p w14:paraId="130E5F93" w14:textId="77777777" w:rsidR="006B05C5" w:rsidRPr="005B602D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9754FF0" w14:textId="77777777" w:rsidR="006B05C5" w:rsidRPr="005B602D" w:rsidRDefault="006B05C5" w:rsidP="00817AC2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88733F" w14:textId="77777777" w:rsidR="006B05C5" w:rsidRPr="005B602D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1B9EF2F" w14:textId="77777777" w:rsidR="006B05C5" w:rsidRPr="005B602D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</w:tcPr>
          <w:p w14:paraId="6519B9DC" w14:textId="77777777" w:rsidR="006B05C5" w:rsidRPr="005B602D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2" w:type="dxa"/>
          </w:tcPr>
          <w:p w14:paraId="26FC1A52" w14:textId="77777777" w:rsidR="006B05C5" w:rsidRPr="005B602D" w:rsidRDefault="006B05C5" w:rsidP="00817AC2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08A76C2" w14:textId="77777777" w:rsidR="006B05C5" w:rsidRPr="005B602D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AFAC871" w14:textId="77777777" w:rsidR="006B05C5" w:rsidRPr="005B602D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E87A55" w14:textId="77777777" w:rsidR="006B05C5" w:rsidRPr="005B602D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EA9DC35" w14:textId="77777777" w:rsidR="006B05C5" w:rsidRPr="005B602D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571A21C" w14:textId="77777777" w:rsidR="006B05C5" w:rsidRPr="005B602D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365099B" w14:textId="77777777" w:rsidR="006B05C5" w:rsidRPr="005B602D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6B05C5" w:rsidRPr="00E34F2A" w14:paraId="5226EECA" w14:textId="77777777" w:rsidTr="006B05C5">
        <w:tc>
          <w:tcPr>
            <w:tcW w:w="2520" w:type="dxa"/>
          </w:tcPr>
          <w:p w14:paraId="296535CD" w14:textId="392AD194" w:rsidR="006B05C5" w:rsidRPr="00E34F2A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00" w:type="dxa"/>
          </w:tcPr>
          <w:p w14:paraId="2ACDCB25" w14:textId="77777777" w:rsidR="006B05C5" w:rsidRPr="00E34F2A" w:rsidRDefault="006B05C5" w:rsidP="00817AC2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723D5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26709B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CBAB60F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1E74FCB" w14:textId="77777777" w:rsidR="006B05C5" w:rsidRPr="00E34F2A" w:rsidRDefault="006B05C5" w:rsidP="00817AC2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CD96A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5D99F7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86622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A2F22E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31A1A7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1386CB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67CA" w:rsidRPr="00233A72" w14:paraId="203F0DE7" w14:textId="77777777" w:rsidTr="006B05C5">
        <w:tc>
          <w:tcPr>
            <w:tcW w:w="2520" w:type="dxa"/>
          </w:tcPr>
          <w:p w14:paraId="7B0C1E82" w14:textId="5DB050E5" w:rsidR="001667CA" w:rsidRPr="00E34F2A" w:rsidRDefault="001667CA" w:rsidP="00B964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67C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00" w:type="dxa"/>
          </w:tcPr>
          <w:p w14:paraId="1AFB54D8" w14:textId="139C38D5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1,247,872</w:t>
            </w:r>
          </w:p>
        </w:tc>
        <w:tc>
          <w:tcPr>
            <w:tcW w:w="270" w:type="dxa"/>
          </w:tcPr>
          <w:p w14:paraId="36F2A06F" w14:textId="77777777" w:rsidR="001667CA" w:rsidRPr="00233A72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01A47C" w14:textId="09A8DD80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(272)</w:t>
            </w:r>
          </w:p>
        </w:tc>
        <w:tc>
          <w:tcPr>
            <w:tcW w:w="268" w:type="dxa"/>
          </w:tcPr>
          <w:p w14:paraId="7B0FDA92" w14:textId="77777777" w:rsidR="001667CA" w:rsidRPr="00233A72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A4115B7" w14:textId="25FD015F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1,247,600</w:t>
            </w:r>
          </w:p>
        </w:tc>
        <w:tc>
          <w:tcPr>
            <w:tcW w:w="270" w:type="dxa"/>
          </w:tcPr>
          <w:p w14:paraId="1DEADEEE" w14:textId="77777777" w:rsidR="001667CA" w:rsidRPr="00233A72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7714F2" w14:textId="3232488F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628,565</w:t>
            </w:r>
          </w:p>
        </w:tc>
        <w:tc>
          <w:tcPr>
            <w:tcW w:w="270" w:type="dxa"/>
          </w:tcPr>
          <w:p w14:paraId="316B6281" w14:textId="77777777" w:rsidR="001667CA" w:rsidRPr="00233A72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AEB97D" w14:textId="73C4631C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(272)</w:t>
            </w:r>
          </w:p>
        </w:tc>
        <w:tc>
          <w:tcPr>
            <w:tcW w:w="270" w:type="dxa"/>
          </w:tcPr>
          <w:p w14:paraId="6D0EED50" w14:textId="77777777" w:rsidR="001667CA" w:rsidRPr="00233A72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B30E78" w14:textId="6C388253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628,293</w:t>
            </w:r>
          </w:p>
        </w:tc>
      </w:tr>
      <w:tr w:rsidR="001667CA" w:rsidRPr="00233A72" w14:paraId="5A279289" w14:textId="77777777" w:rsidTr="006B05C5">
        <w:tc>
          <w:tcPr>
            <w:tcW w:w="2520" w:type="dxa"/>
          </w:tcPr>
          <w:p w14:paraId="2E051795" w14:textId="13699A00" w:rsidR="001667CA" w:rsidRPr="00E34F2A" w:rsidRDefault="001667CA" w:rsidP="00B964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67CA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14:paraId="14667F9B" w14:textId="55459F7B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3A13EF" w14:textId="77777777" w:rsidR="001667CA" w:rsidRPr="00233A72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E1B7B43" w14:textId="7D85B6D5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68" w:type="dxa"/>
          </w:tcPr>
          <w:p w14:paraId="3F547F19" w14:textId="77777777" w:rsidR="001667CA" w:rsidRPr="00233A72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79CC00B" w14:textId="27F52FC0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4380374B" w14:textId="77777777" w:rsidR="001667CA" w:rsidRPr="00233A72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D61529" w14:textId="4E165111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F6825D" w14:textId="77777777" w:rsidR="001667CA" w:rsidRPr="00233A72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6F3F3AB" w14:textId="543007F6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57D79E58" w14:textId="77777777" w:rsidR="001667CA" w:rsidRPr="00233A72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E26ACB" w14:textId="2461CEAF" w:rsidR="001667CA" w:rsidRDefault="001667CA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</w:tr>
      <w:tr w:rsidR="00B964B4" w:rsidRPr="00233A72" w14:paraId="05DA4598" w14:textId="77777777" w:rsidTr="006B05C5">
        <w:tc>
          <w:tcPr>
            <w:tcW w:w="2520" w:type="dxa"/>
          </w:tcPr>
          <w:p w14:paraId="45B67681" w14:textId="77777777" w:rsidR="00B964B4" w:rsidRPr="00E34F2A" w:rsidRDefault="00B964B4" w:rsidP="00B964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F2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03ED1147" w14:textId="4B5FD15C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BC7F2D" w14:textId="77777777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67A589" w14:textId="1ED60490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D46377C" w14:textId="77777777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9CB6B2A" w14:textId="407F220C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DAD8F1" w14:textId="77777777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C14F40" w14:textId="77FF6CD4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09F87B" w14:textId="77777777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8E634B" w14:textId="1CAC1B70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46,680</w:t>
            </w:r>
          </w:p>
        </w:tc>
        <w:tc>
          <w:tcPr>
            <w:tcW w:w="270" w:type="dxa"/>
          </w:tcPr>
          <w:p w14:paraId="0A842192" w14:textId="77777777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08921E" w14:textId="4E2E74BE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46,680</w:t>
            </w:r>
          </w:p>
        </w:tc>
      </w:tr>
      <w:tr w:rsidR="00B964B4" w:rsidRPr="00233A72" w14:paraId="2F30F9CE" w14:textId="77777777" w:rsidTr="006B05C5">
        <w:tc>
          <w:tcPr>
            <w:tcW w:w="2520" w:type="dxa"/>
          </w:tcPr>
          <w:p w14:paraId="21AC90A4" w14:textId="77777777" w:rsidR="00B964B4" w:rsidRPr="00E34F2A" w:rsidRDefault="00B964B4" w:rsidP="00B964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F2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435B4CC" w14:textId="380E7CC9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65F26A" w14:textId="77777777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11B389" w14:textId="1379BE1D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F215F3E" w14:textId="77777777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E4FAA82" w14:textId="6849F315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4D2706" w14:textId="77777777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DEFD4E" w14:textId="53A64B9D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88,252</w:t>
            </w:r>
          </w:p>
        </w:tc>
        <w:tc>
          <w:tcPr>
            <w:tcW w:w="270" w:type="dxa"/>
          </w:tcPr>
          <w:p w14:paraId="60A850EE" w14:textId="77777777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35B21F" w14:textId="159D2053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(46,680)</w:t>
            </w:r>
          </w:p>
        </w:tc>
        <w:tc>
          <w:tcPr>
            <w:tcW w:w="270" w:type="dxa"/>
          </w:tcPr>
          <w:p w14:paraId="0AFF2C2D" w14:textId="77777777" w:rsidR="00B964B4" w:rsidRPr="00233A72" w:rsidRDefault="00B964B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4E76D0" w14:textId="71929EBE" w:rsidR="00B964B4" w:rsidRPr="00233A72" w:rsidRDefault="00505834" w:rsidP="00B9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41,572</w:t>
            </w:r>
          </w:p>
        </w:tc>
      </w:tr>
      <w:tr w:rsidR="006B05C5" w:rsidRPr="00233A72" w14:paraId="459C3C36" w14:textId="77777777" w:rsidTr="006B05C5">
        <w:tc>
          <w:tcPr>
            <w:tcW w:w="2520" w:type="dxa"/>
          </w:tcPr>
          <w:p w14:paraId="04EC3193" w14:textId="77777777" w:rsidR="006B05C5" w:rsidRPr="00E34F2A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43690CB" w14:textId="1E8803B8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(158,384)</w:t>
            </w:r>
          </w:p>
        </w:tc>
        <w:tc>
          <w:tcPr>
            <w:tcW w:w="270" w:type="dxa"/>
          </w:tcPr>
          <w:p w14:paraId="6C5DA505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F909299" w14:textId="46C1C2ED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1,828</w:t>
            </w:r>
          </w:p>
        </w:tc>
        <w:tc>
          <w:tcPr>
            <w:tcW w:w="268" w:type="dxa"/>
          </w:tcPr>
          <w:p w14:paraId="4854D312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9322B0F" w14:textId="13E8181A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(156,556)</w:t>
            </w:r>
          </w:p>
        </w:tc>
        <w:tc>
          <w:tcPr>
            <w:tcW w:w="270" w:type="dxa"/>
          </w:tcPr>
          <w:p w14:paraId="14AAD045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04973E" w14:textId="522ECB45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(96,262)</w:t>
            </w:r>
          </w:p>
        </w:tc>
        <w:tc>
          <w:tcPr>
            <w:tcW w:w="270" w:type="dxa"/>
          </w:tcPr>
          <w:p w14:paraId="632B1DDB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254FFA" w14:textId="1C7D266F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  <w:tc>
          <w:tcPr>
            <w:tcW w:w="270" w:type="dxa"/>
          </w:tcPr>
          <w:p w14:paraId="1A79CF23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0C36B9" w14:textId="24CCBD90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(95,833)</w:t>
            </w:r>
          </w:p>
        </w:tc>
      </w:tr>
      <w:tr w:rsidR="006B05C5" w:rsidRPr="00233A72" w14:paraId="487EE187" w14:textId="77777777" w:rsidTr="006B05C5">
        <w:tc>
          <w:tcPr>
            <w:tcW w:w="2520" w:type="dxa"/>
          </w:tcPr>
          <w:p w14:paraId="2FB7E06A" w14:textId="77777777" w:rsidR="006B05C5" w:rsidRPr="00E34F2A" w:rsidRDefault="006B05C5" w:rsidP="00B964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3C28FEE7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C7A6D5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57F4BA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A5431A7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B01A258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BDD92A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41203D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E80EE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24E9DA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2C1D4C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6CC2ED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05C5" w:rsidRPr="00233A72" w14:paraId="5C3C8085" w14:textId="77777777" w:rsidTr="006B05C5">
        <w:tc>
          <w:tcPr>
            <w:tcW w:w="2520" w:type="dxa"/>
          </w:tcPr>
          <w:p w14:paraId="53DFD0E4" w14:textId="77777777" w:rsidR="006B05C5" w:rsidRPr="00E34F2A" w:rsidRDefault="006B05C5" w:rsidP="00817AC2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 xml:space="preserve">ซึ่งเป็นไปตาม </w:t>
            </w:r>
            <w:r w:rsidRPr="00E34F2A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Pr="00A957E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900" w:type="dxa"/>
          </w:tcPr>
          <w:p w14:paraId="4C5D90FF" w14:textId="1470559F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905C21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92B417F" w14:textId="623FF4D2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(1,828)</w:t>
            </w:r>
          </w:p>
        </w:tc>
        <w:tc>
          <w:tcPr>
            <w:tcW w:w="268" w:type="dxa"/>
          </w:tcPr>
          <w:p w14:paraId="5B7C6101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DA24239" w14:textId="143E5519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(1,828)</w:t>
            </w:r>
          </w:p>
        </w:tc>
        <w:tc>
          <w:tcPr>
            <w:tcW w:w="270" w:type="dxa"/>
          </w:tcPr>
          <w:p w14:paraId="64D35CE5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9FB561" w14:textId="20E0D9C3" w:rsidR="006B05C5" w:rsidRPr="00233A72" w:rsidRDefault="0050583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FE0B33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5008FE0" w14:textId="197520F9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(429)</w:t>
            </w:r>
          </w:p>
        </w:tc>
        <w:tc>
          <w:tcPr>
            <w:tcW w:w="270" w:type="dxa"/>
          </w:tcPr>
          <w:p w14:paraId="219C50E1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D78CAD" w14:textId="64F3EA47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(429)</w:t>
            </w:r>
          </w:p>
        </w:tc>
      </w:tr>
      <w:tr w:rsidR="006B05C5" w:rsidRPr="00233A72" w14:paraId="1A857C76" w14:textId="77777777" w:rsidTr="006B05C5">
        <w:tc>
          <w:tcPr>
            <w:tcW w:w="2520" w:type="dxa"/>
          </w:tcPr>
          <w:p w14:paraId="181B4696" w14:textId="77777777" w:rsidR="006B05C5" w:rsidRPr="00E34F2A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96F9AEB" w14:textId="77777777" w:rsidR="006B05C5" w:rsidRPr="00233A72" w:rsidRDefault="006B05C5" w:rsidP="00817AC2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70C93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A5020" w14:textId="4AA018F8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670A4AF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A6A84DE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83ACC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749195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1C312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53706" w14:textId="3D7EBFA9" w:rsidR="006B05C5" w:rsidRPr="00233A72" w:rsidRDefault="00B964B4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3C9E78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9851C4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AE90879" w14:textId="77777777" w:rsidR="006B05C5" w:rsidRPr="005B602D" w:rsidRDefault="006B05C5" w:rsidP="005B6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4"/>
          <w:szCs w:val="14"/>
          <w:highlight w:val="cyan"/>
          <w:lang w:val="x-none" w:eastAsia="x-none"/>
        </w:rPr>
      </w:pPr>
    </w:p>
    <w:sectPr w:rsidR="006B05C5" w:rsidRPr="005B602D" w:rsidSect="00517A61">
      <w:head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31908" w14:textId="77777777" w:rsidR="00E41C50" w:rsidRDefault="00E41C50">
      <w:r>
        <w:separator/>
      </w:r>
    </w:p>
  </w:endnote>
  <w:endnote w:type="continuationSeparator" w:id="0">
    <w:p w14:paraId="6640E331" w14:textId="77777777" w:rsidR="00E41C50" w:rsidRDefault="00E4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193704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F308558" w14:textId="77777777" w:rsidR="000759AD" w:rsidRPr="003B35CB" w:rsidRDefault="000759A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60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F05C5" w14:textId="77777777" w:rsidR="000759AD" w:rsidRDefault="000759AD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77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0DD6D" w14:textId="77777777" w:rsidR="00E41C50" w:rsidRDefault="00E41C50">
      <w:r>
        <w:separator/>
      </w:r>
    </w:p>
  </w:footnote>
  <w:footnote w:type="continuationSeparator" w:id="0">
    <w:p w14:paraId="4196304A" w14:textId="77777777" w:rsidR="00E41C50" w:rsidRDefault="00E41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83D7D" w14:textId="77777777" w:rsidR="000759AD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E0BBAE1" w14:textId="77777777" w:rsidR="000759AD" w:rsidRPr="00A443A3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30D14BE" w14:textId="490F1FD1" w:rsidR="000759AD" w:rsidRPr="007D68D9" w:rsidRDefault="000759AD" w:rsidP="008C047E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 w:bidi="th-TH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</w:p>
  <w:p w14:paraId="67E1900B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407CE" w14:textId="77777777" w:rsidR="000759AD" w:rsidRDefault="000759AD" w:rsidP="003103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5C2674" w14:textId="77777777" w:rsidR="000759AD" w:rsidRPr="00A443A3" w:rsidRDefault="000759AD" w:rsidP="003103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3C07F6" w14:textId="77777777" w:rsidR="000759AD" w:rsidRPr="007D68D9" w:rsidRDefault="000759AD" w:rsidP="0031037D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</w:p>
  <w:p w14:paraId="5F0A1758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6D58B" w14:textId="77777777" w:rsidR="000759AD" w:rsidRDefault="00075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46DD0" w14:textId="77777777" w:rsidR="000759AD" w:rsidRDefault="000759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54EEC" w14:textId="77777777" w:rsidR="000759AD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C19093" w14:textId="77777777" w:rsidR="000759AD" w:rsidRPr="00A443A3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4D40CE6" w14:textId="4536BB49" w:rsidR="000759AD" w:rsidRPr="007D68D9" w:rsidRDefault="000759AD" w:rsidP="008C047E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</w:p>
  <w:p w14:paraId="65FFC7EB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97192" w14:textId="77777777" w:rsidR="000759AD" w:rsidRDefault="000759AD" w:rsidP="004577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646C302" w14:textId="77777777" w:rsidR="000759AD" w:rsidRPr="00A443A3" w:rsidRDefault="000759AD" w:rsidP="004577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B3FCD1" w14:textId="77777777" w:rsidR="000759AD" w:rsidRPr="007D68D9" w:rsidRDefault="000759AD" w:rsidP="004577E7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</w:p>
  <w:p w14:paraId="4AF6B6A4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0AF79" w14:textId="77777777" w:rsidR="000759AD" w:rsidRDefault="000759AD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686E5A" w14:textId="77777777" w:rsidR="000759AD" w:rsidRPr="00A443A3" w:rsidRDefault="000759AD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5E51C8" w14:textId="3C739D49" w:rsidR="000759AD" w:rsidRPr="007D68D9" w:rsidRDefault="000759AD" w:rsidP="00654E1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</w:p>
  <w:p w14:paraId="2B744365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9ACE8" w14:textId="77777777" w:rsidR="000759AD" w:rsidRDefault="000759AD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3AFB9F" w14:textId="77777777" w:rsidR="000759AD" w:rsidRPr="00A443A3" w:rsidRDefault="000759AD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D3FD92" w14:textId="2A130A28" w:rsidR="000759AD" w:rsidRPr="007D68D9" w:rsidRDefault="000759AD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</w:p>
  <w:p w14:paraId="12B398CB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71DB8" w14:textId="77777777" w:rsidR="000759AD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20BD8FC" w14:textId="77777777" w:rsidR="000759AD" w:rsidRPr="00A443A3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901DC7" w14:textId="649EDDCB" w:rsidR="000759AD" w:rsidRPr="007D68D9" w:rsidRDefault="000759AD" w:rsidP="00517A61">
    <w:pPr>
      <w:pStyle w:val="acctmainheading"/>
      <w:spacing w:after="0" w:line="240" w:lineRule="auto"/>
      <w:ind w:left="540" w:hanging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</w:p>
  <w:p w14:paraId="42D33A27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BB0C8" w14:textId="77777777" w:rsidR="000759AD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39E542" w14:textId="77777777" w:rsidR="000759AD" w:rsidRPr="00A443A3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A1D17E0" w14:textId="77777777" w:rsidR="000759AD" w:rsidRPr="007D68D9" w:rsidRDefault="000759AD" w:rsidP="00517A61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</w:p>
  <w:p w14:paraId="5929D2BA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8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013FE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261778C0"/>
    <w:multiLevelType w:val="hybridMultilevel"/>
    <w:tmpl w:val="049C1328"/>
    <w:lvl w:ilvl="0" w:tplc="41E43224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4740F0D"/>
    <w:multiLevelType w:val="hybridMultilevel"/>
    <w:tmpl w:val="421C9F52"/>
    <w:lvl w:ilvl="0" w:tplc="BDC23844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479CA"/>
    <w:multiLevelType w:val="hybridMultilevel"/>
    <w:tmpl w:val="C43CE580"/>
    <w:lvl w:ilvl="0" w:tplc="E92CE88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18835D0"/>
    <w:multiLevelType w:val="hybridMultilevel"/>
    <w:tmpl w:val="9112F75A"/>
    <w:lvl w:ilvl="0" w:tplc="4E100A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6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4BE4E1C"/>
    <w:multiLevelType w:val="hybridMultilevel"/>
    <w:tmpl w:val="AA843BD8"/>
    <w:lvl w:ilvl="0" w:tplc="30B27A1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9" w15:restartNumberingAfterBreak="0">
    <w:nsid w:val="56BE6DE5"/>
    <w:multiLevelType w:val="hybridMultilevel"/>
    <w:tmpl w:val="233C043A"/>
    <w:lvl w:ilvl="0" w:tplc="807E0610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1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18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30"/>
  </w:num>
  <w:num w:numId="4">
    <w:abstractNumId w:val="16"/>
  </w:num>
  <w:num w:numId="5">
    <w:abstractNumId w:val="20"/>
  </w:num>
  <w:num w:numId="6">
    <w:abstractNumId w:val="14"/>
  </w:num>
  <w:num w:numId="7">
    <w:abstractNumId w:val="34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5"/>
  </w:num>
  <w:num w:numId="12">
    <w:abstractNumId w:val="1"/>
  </w:num>
  <w:num w:numId="13">
    <w:abstractNumId w:val="2"/>
  </w:num>
  <w:num w:numId="14">
    <w:abstractNumId w:val="36"/>
  </w:num>
  <w:num w:numId="1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1"/>
  </w:num>
  <w:num w:numId="18">
    <w:abstractNumId w:val="7"/>
  </w:num>
  <w:num w:numId="19">
    <w:abstractNumId w:val="4"/>
  </w:num>
  <w:num w:numId="20">
    <w:abstractNumId w:val="15"/>
  </w:num>
  <w:num w:numId="21">
    <w:abstractNumId w:val="33"/>
  </w:num>
  <w:num w:numId="22">
    <w:abstractNumId w:val="6"/>
  </w:num>
  <w:num w:numId="23">
    <w:abstractNumId w:val="10"/>
  </w:num>
  <w:num w:numId="24">
    <w:abstractNumId w:val="22"/>
  </w:num>
  <w:num w:numId="25">
    <w:abstractNumId w:val="29"/>
  </w:num>
  <w:num w:numId="26">
    <w:abstractNumId w:val="18"/>
  </w:num>
  <w:num w:numId="27">
    <w:abstractNumId w:val="23"/>
  </w:num>
  <w:num w:numId="28">
    <w:abstractNumId w:val="3"/>
  </w:num>
  <w:num w:numId="29">
    <w:abstractNumId w:val="32"/>
  </w:num>
  <w:num w:numId="30">
    <w:abstractNumId w:val="13"/>
  </w:num>
  <w:num w:numId="31">
    <w:abstractNumId w:val="37"/>
  </w:num>
  <w:num w:numId="32">
    <w:abstractNumId w:val="31"/>
  </w:num>
  <w:num w:numId="33">
    <w:abstractNumId w:val="17"/>
  </w:num>
  <w:num w:numId="34">
    <w:abstractNumId w:val="0"/>
  </w:num>
  <w:num w:numId="35">
    <w:abstractNumId w:val="27"/>
  </w:num>
  <w:num w:numId="36">
    <w:abstractNumId w:val="11"/>
  </w:num>
  <w:num w:numId="37">
    <w:abstractNumId w:val="16"/>
  </w:num>
  <w:num w:numId="38">
    <w:abstractNumId w:val="16"/>
  </w:num>
  <w:num w:numId="39">
    <w:abstractNumId w:val="26"/>
  </w:num>
  <w:num w:numId="40">
    <w:abstractNumId w:val="16"/>
  </w:num>
  <w:num w:numId="41">
    <w:abstractNumId w:val="8"/>
  </w:num>
  <w:num w:numId="42">
    <w:abstractNumId w:val="3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44C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2B1"/>
    <w:rsid w:val="000033B8"/>
    <w:rsid w:val="00003443"/>
    <w:rsid w:val="000034C5"/>
    <w:rsid w:val="00003B47"/>
    <w:rsid w:val="00003B59"/>
    <w:rsid w:val="00003DEE"/>
    <w:rsid w:val="00004074"/>
    <w:rsid w:val="0000471B"/>
    <w:rsid w:val="00004836"/>
    <w:rsid w:val="000048E7"/>
    <w:rsid w:val="00004CBB"/>
    <w:rsid w:val="00004DAD"/>
    <w:rsid w:val="00004EA1"/>
    <w:rsid w:val="000051B3"/>
    <w:rsid w:val="00005263"/>
    <w:rsid w:val="00005801"/>
    <w:rsid w:val="00005805"/>
    <w:rsid w:val="00005C53"/>
    <w:rsid w:val="00005D76"/>
    <w:rsid w:val="00006166"/>
    <w:rsid w:val="000065D6"/>
    <w:rsid w:val="00006A49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4B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68B"/>
    <w:rsid w:val="000136A0"/>
    <w:rsid w:val="000138A2"/>
    <w:rsid w:val="00013A68"/>
    <w:rsid w:val="00013ABF"/>
    <w:rsid w:val="00013E00"/>
    <w:rsid w:val="0001429C"/>
    <w:rsid w:val="0001448A"/>
    <w:rsid w:val="000144B5"/>
    <w:rsid w:val="000145F2"/>
    <w:rsid w:val="000147D7"/>
    <w:rsid w:val="00014873"/>
    <w:rsid w:val="00014906"/>
    <w:rsid w:val="000151E6"/>
    <w:rsid w:val="000155D1"/>
    <w:rsid w:val="0001572A"/>
    <w:rsid w:val="00015785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A6D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307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713"/>
    <w:rsid w:val="000277CE"/>
    <w:rsid w:val="00027BE0"/>
    <w:rsid w:val="00027FA1"/>
    <w:rsid w:val="0003013C"/>
    <w:rsid w:val="000304F9"/>
    <w:rsid w:val="0003062D"/>
    <w:rsid w:val="00030B84"/>
    <w:rsid w:val="00031441"/>
    <w:rsid w:val="000316F9"/>
    <w:rsid w:val="000320AF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2C9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704C"/>
    <w:rsid w:val="00037138"/>
    <w:rsid w:val="0003772C"/>
    <w:rsid w:val="00037A02"/>
    <w:rsid w:val="00037BE6"/>
    <w:rsid w:val="000407C5"/>
    <w:rsid w:val="00040FE3"/>
    <w:rsid w:val="00041093"/>
    <w:rsid w:val="000413E4"/>
    <w:rsid w:val="0004149F"/>
    <w:rsid w:val="00041522"/>
    <w:rsid w:val="000417C8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04"/>
    <w:rsid w:val="00045829"/>
    <w:rsid w:val="0004582E"/>
    <w:rsid w:val="00045879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708C"/>
    <w:rsid w:val="00047116"/>
    <w:rsid w:val="000471E0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3AE"/>
    <w:rsid w:val="0005178E"/>
    <w:rsid w:val="000517F8"/>
    <w:rsid w:val="00051FA9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54B"/>
    <w:rsid w:val="00053CBD"/>
    <w:rsid w:val="00053D8A"/>
    <w:rsid w:val="00053EAC"/>
    <w:rsid w:val="000545E9"/>
    <w:rsid w:val="00054653"/>
    <w:rsid w:val="000548FE"/>
    <w:rsid w:val="00055246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578A5"/>
    <w:rsid w:val="0006011B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AE7"/>
    <w:rsid w:val="00061BD1"/>
    <w:rsid w:val="00061D16"/>
    <w:rsid w:val="0006216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CC0"/>
    <w:rsid w:val="000642DB"/>
    <w:rsid w:val="0006437D"/>
    <w:rsid w:val="0006439B"/>
    <w:rsid w:val="000643EC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964"/>
    <w:rsid w:val="00070A3F"/>
    <w:rsid w:val="00070B0D"/>
    <w:rsid w:val="00070C71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903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9AD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22"/>
    <w:rsid w:val="00080C4B"/>
    <w:rsid w:val="00081146"/>
    <w:rsid w:val="000812A3"/>
    <w:rsid w:val="000815B0"/>
    <w:rsid w:val="00081A53"/>
    <w:rsid w:val="00081F42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643"/>
    <w:rsid w:val="0008378D"/>
    <w:rsid w:val="00083927"/>
    <w:rsid w:val="00083A5D"/>
    <w:rsid w:val="00083F15"/>
    <w:rsid w:val="000843FE"/>
    <w:rsid w:val="000844CE"/>
    <w:rsid w:val="00084B2C"/>
    <w:rsid w:val="00084D50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6C5"/>
    <w:rsid w:val="00092725"/>
    <w:rsid w:val="00092884"/>
    <w:rsid w:val="00092922"/>
    <w:rsid w:val="00092993"/>
    <w:rsid w:val="00092A7C"/>
    <w:rsid w:val="00092B88"/>
    <w:rsid w:val="00092DBF"/>
    <w:rsid w:val="00092DC5"/>
    <w:rsid w:val="00093400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ACA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AF6"/>
    <w:rsid w:val="00096BA5"/>
    <w:rsid w:val="00096D54"/>
    <w:rsid w:val="00096E25"/>
    <w:rsid w:val="00097160"/>
    <w:rsid w:val="0009722D"/>
    <w:rsid w:val="00097457"/>
    <w:rsid w:val="00097AEC"/>
    <w:rsid w:val="00097B31"/>
    <w:rsid w:val="00097B70"/>
    <w:rsid w:val="00097B94"/>
    <w:rsid w:val="00097CCB"/>
    <w:rsid w:val="00097CDD"/>
    <w:rsid w:val="00097D9F"/>
    <w:rsid w:val="00097F02"/>
    <w:rsid w:val="00097F99"/>
    <w:rsid w:val="000A05DE"/>
    <w:rsid w:val="000A0947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666"/>
    <w:rsid w:val="000A3E83"/>
    <w:rsid w:val="000A3E9F"/>
    <w:rsid w:val="000A3F32"/>
    <w:rsid w:val="000A4216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B73"/>
    <w:rsid w:val="000B0C6F"/>
    <w:rsid w:val="000B0ED8"/>
    <w:rsid w:val="000B0EE1"/>
    <w:rsid w:val="000B11DC"/>
    <w:rsid w:val="000B150D"/>
    <w:rsid w:val="000B18EB"/>
    <w:rsid w:val="000B190E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B7F"/>
    <w:rsid w:val="000B4B90"/>
    <w:rsid w:val="000B4EC0"/>
    <w:rsid w:val="000B510E"/>
    <w:rsid w:val="000B518C"/>
    <w:rsid w:val="000B52C7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BD"/>
    <w:rsid w:val="000C65FE"/>
    <w:rsid w:val="000C6742"/>
    <w:rsid w:val="000C6813"/>
    <w:rsid w:val="000C7179"/>
    <w:rsid w:val="000C72C9"/>
    <w:rsid w:val="000C7436"/>
    <w:rsid w:val="000C7714"/>
    <w:rsid w:val="000C7818"/>
    <w:rsid w:val="000C79D7"/>
    <w:rsid w:val="000C7BEC"/>
    <w:rsid w:val="000D01FF"/>
    <w:rsid w:val="000D021A"/>
    <w:rsid w:val="000D02BA"/>
    <w:rsid w:val="000D03CE"/>
    <w:rsid w:val="000D03D9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327A"/>
    <w:rsid w:val="000D3585"/>
    <w:rsid w:val="000D3AAA"/>
    <w:rsid w:val="000D3CE8"/>
    <w:rsid w:val="000D4006"/>
    <w:rsid w:val="000D4076"/>
    <w:rsid w:val="000D431A"/>
    <w:rsid w:val="000D44C1"/>
    <w:rsid w:val="000D458A"/>
    <w:rsid w:val="000D4A42"/>
    <w:rsid w:val="000D4A4D"/>
    <w:rsid w:val="000D4C64"/>
    <w:rsid w:val="000D4EFE"/>
    <w:rsid w:val="000D5170"/>
    <w:rsid w:val="000D59B0"/>
    <w:rsid w:val="000D632C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D7C38"/>
    <w:rsid w:val="000D7DA0"/>
    <w:rsid w:val="000E02C9"/>
    <w:rsid w:val="000E03A0"/>
    <w:rsid w:val="000E06FD"/>
    <w:rsid w:val="000E0789"/>
    <w:rsid w:val="000E0846"/>
    <w:rsid w:val="000E0F78"/>
    <w:rsid w:val="000E1050"/>
    <w:rsid w:val="000E10D4"/>
    <w:rsid w:val="000E127D"/>
    <w:rsid w:val="000E131F"/>
    <w:rsid w:val="000E15B9"/>
    <w:rsid w:val="000E1950"/>
    <w:rsid w:val="000E1A4B"/>
    <w:rsid w:val="000E1A6F"/>
    <w:rsid w:val="000E1AB9"/>
    <w:rsid w:val="000E1C5B"/>
    <w:rsid w:val="000E1F9E"/>
    <w:rsid w:val="000E2602"/>
    <w:rsid w:val="000E289F"/>
    <w:rsid w:val="000E293D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D79"/>
    <w:rsid w:val="000E3F32"/>
    <w:rsid w:val="000E43EF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4C"/>
    <w:rsid w:val="000E7169"/>
    <w:rsid w:val="000E73A3"/>
    <w:rsid w:val="000E759E"/>
    <w:rsid w:val="000E79A5"/>
    <w:rsid w:val="000F00D3"/>
    <w:rsid w:val="000F05BC"/>
    <w:rsid w:val="000F0745"/>
    <w:rsid w:val="000F0780"/>
    <w:rsid w:val="000F0824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42B3"/>
    <w:rsid w:val="000F478E"/>
    <w:rsid w:val="000F4858"/>
    <w:rsid w:val="000F4A8D"/>
    <w:rsid w:val="000F4AC2"/>
    <w:rsid w:val="000F4C12"/>
    <w:rsid w:val="000F4D06"/>
    <w:rsid w:val="000F4D95"/>
    <w:rsid w:val="000F4E24"/>
    <w:rsid w:val="000F51DD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0E45"/>
    <w:rsid w:val="00101A46"/>
    <w:rsid w:val="00101B71"/>
    <w:rsid w:val="00101BF5"/>
    <w:rsid w:val="00101F45"/>
    <w:rsid w:val="001021F6"/>
    <w:rsid w:val="00102505"/>
    <w:rsid w:val="00102C76"/>
    <w:rsid w:val="00102D9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3F9"/>
    <w:rsid w:val="0010648E"/>
    <w:rsid w:val="001066AA"/>
    <w:rsid w:val="00106821"/>
    <w:rsid w:val="00106944"/>
    <w:rsid w:val="001069DE"/>
    <w:rsid w:val="00106A2B"/>
    <w:rsid w:val="00106BDF"/>
    <w:rsid w:val="00106BF7"/>
    <w:rsid w:val="00106C9B"/>
    <w:rsid w:val="00107235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A1"/>
    <w:rsid w:val="001129E4"/>
    <w:rsid w:val="00112AF0"/>
    <w:rsid w:val="00112C7D"/>
    <w:rsid w:val="001132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542"/>
    <w:rsid w:val="0011485E"/>
    <w:rsid w:val="00114954"/>
    <w:rsid w:val="00114C40"/>
    <w:rsid w:val="001152EA"/>
    <w:rsid w:val="0011548B"/>
    <w:rsid w:val="00115539"/>
    <w:rsid w:val="001155B7"/>
    <w:rsid w:val="00115833"/>
    <w:rsid w:val="00115872"/>
    <w:rsid w:val="00115DB2"/>
    <w:rsid w:val="00115F41"/>
    <w:rsid w:val="00116202"/>
    <w:rsid w:val="001163D9"/>
    <w:rsid w:val="001164FE"/>
    <w:rsid w:val="0011685B"/>
    <w:rsid w:val="00116CAC"/>
    <w:rsid w:val="00116F1E"/>
    <w:rsid w:val="001170AA"/>
    <w:rsid w:val="001173FE"/>
    <w:rsid w:val="00117B34"/>
    <w:rsid w:val="00117D51"/>
    <w:rsid w:val="0012016F"/>
    <w:rsid w:val="0012024D"/>
    <w:rsid w:val="00120258"/>
    <w:rsid w:val="00120927"/>
    <w:rsid w:val="00120A9B"/>
    <w:rsid w:val="00120B17"/>
    <w:rsid w:val="00120C03"/>
    <w:rsid w:val="00120D65"/>
    <w:rsid w:val="00120EB9"/>
    <w:rsid w:val="0012114F"/>
    <w:rsid w:val="001214C8"/>
    <w:rsid w:val="00121667"/>
    <w:rsid w:val="001217D5"/>
    <w:rsid w:val="001218DB"/>
    <w:rsid w:val="00121C75"/>
    <w:rsid w:val="00121C93"/>
    <w:rsid w:val="00121CF3"/>
    <w:rsid w:val="00121D34"/>
    <w:rsid w:val="001221CA"/>
    <w:rsid w:val="001223E7"/>
    <w:rsid w:val="001227DB"/>
    <w:rsid w:val="001228CE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03"/>
    <w:rsid w:val="00123DF2"/>
    <w:rsid w:val="00123FE9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09C2"/>
    <w:rsid w:val="00130ACB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2F"/>
    <w:rsid w:val="001326B9"/>
    <w:rsid w:val="001326F3"/>
    <w:rsid w:val="0013286C"/>
    <w:rsid w:val="00132AA4"/>
    <w:rsid w:val="00132F50"/>
    <w:rsid w:val="00133010"/>
    <w:rsid w:val="0013307E"/>
    <w:rsid w:val="00133166"/>
    <w:rsid w:val="00133353"/>
    <w:rsid w:val="0013357C"/>
    <w:rsid w:val="001338B4"/>
    <w:rsid w:val="00134210"/>
    <w:rsid w:val="00134213"/>
    <w:rsid w:val="00134289"/>
    <w:rsid w:val="00134414"/>
    <w:rsid w:val="00134502"/>
    <w:rsid w:val="001348CB"/>
    <w:rsid w:val="00134DB5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CA"/>
    <w:rsid w:val="001420CC"/>
    <w:rsid w:val="00142307"/>
    <w:rsid w:val="00142597"/>
    <w:rsid w:val="00142608"/>
    <w:rsid w:val="00142641"/>
    <w:rsid w:val="00142E73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D7"/>
    <w:rsid w:val="00144FF1"/>
    <w:rsid w:val="00145014"/>
    <w:rsid w:val="001452B6"/>
    <w:rsid w:val="0014532A"/>
    <w:rsid w:val="0014533F"/>
    <w:rsid w:val="00145674"/>
    <w:rsid w:val="00145699"/>
    <w:rsid w:val="00145D35"/>
    <w:rsid w:val="00145E20"/>
    <w:rsid w:val="00145ECA"/>
    <w:rsid w:val="001460E3"/>
    <w:rsid w:val="00146587"/>
    <w:rsid w:val="001466E3"/>
    <w:rsid w:val="00146ABD"/>
    <w:rsid w:val="00146DE3"/>
    <w:rsid w:val="001472FB"/>
    <w:rsid w:val="00147636"/>
    <w:rsid w:val="001476BE"/>
    <w:rsid w:val="00147879"/>
    <w:rsid w:val="001479E0"/>
    <w:rsid w:val="00147A3C"/>
    <w:rsid w:val="0015022C"/>
    <w:rsid w:val="001504BB"/>
    <w:rsid w:val="00150546"/>
    <w:rsid w:val="001505B4"/>
    <w:rsid w:val="001505F3"/>
    <w:rsid w:val="00150688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F2B"/>
    <w:rsid w:val="0015203C"/>
    <w:rsid w:val="00152637"/>
    <w:rsid w:val="001527B9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DC"/>
    <w:rsid w:val="00153CE8"/>
    <w:rsid w:val="00153EB4"/>
    <w:rsid w:val="00153FE5"/>
    <w:rsid w:val="0015422C"/>
    <w:rsid w:val="001542A6"/>
    <w:rsid w:val="00154400"/>
    <w:rsid w:val="00154473"/>
    <w:rsid w:val="001547B3"/>
    <w:rsid w:val="00154AAC"/>
    <w:rsid w:val="00154C8A"/>
    <w:rsid w:val="0015554F"/>
    <w:rsid w:val="001556E8"/>
    <w:rsid w:val="00155853"/>
    <w:rsid w:val="00155C03"/>
    <w:rsid w:val="00155DE1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404"/>
    <w:rsid w:val="00157511"/>
    <w:rsid w:val="00157635"/>
    <w:rsid w:val="0015788B"/>
    <w:rsid w:val="001578B8"/>
    <w:rsid w:val="00157982"/>
    <w:rsid w:val="00157A20"/>
    <w:rsid w:val="00157B68"/>
    <w:rsid w:val="00157F2C"/>
    <w:rsid w:val="001605BD"/>
    <w:rsid w:val="00160A01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7CA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98D"/>
    <w:rsid w:val="001739EE"/>
    <w:rsid w:val="00173A9C"/>
    <w:rsid w:val="00173C16"/>
    <w:rsid w:val="0017415C"/>
    <w:rsid w:val="0017418C"/>
    <w:rsid w:val="00174448"/>
    <w:rsid w:val="00174457"/>
    <w:rsid w:val="00174A21"/>
    <w:rsid w:val="00174A43"/>
    <w:rsid w:val="00174ACD"/>
    <w:rsid w:val="00174AE5"/>
    <w:rsid w:val="00174C20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7E8"/>
    <w:rsid w:val="00176803"/>
    <w:rsid w:val="001768BD"/>
    <w:rsid w:val="00176E13"/>
    <w:rsid w:val="00176FC2"/>
    <w:rsid w:val="00177164"/>
    <w:rsid w:val="001771CB"/>
    <w:rsid w:val="001777F9"/>
    <w:rsid w:val="001778BA"/>
    <w:rsid w:val="001779C5"/>
    <w:rsid w:val="00177B46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EBA"/>
    <w:rsid w:val="00181F6C"/>
    <w:rsid w:val="001820FC"/>
    <w:rsid w:val="00182238"/>
    <w:rsid w:val="0018240D"/>
    <w:rsid w:val="0018268E"/>
    <w:rsid w:val="00182A49"/>
    <w:rsid w:val="00182AFB"/>
    <w:rsid w:val="00182DDE"/>
    <w:rsid w:val="0018335E"/>
    <w:rsid w:val="001835EB"/>
    <w:rsid w:val="00183B3B"/>
    <w:rsid w:val="00183DB0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3F7B"/>
    <w:rsid w:val="001942FA"/>
    <w:rsid w:val="00194520"/>
    <w:rsid w:val="0019453F"/>
    <w:rsid w:val="0019461E"/>
    <w:rsid w:val="00194852"/>
    <w:rsid w:val="001953C3"/>
    <w:rsid w:val="001955AA"/>
    <w:rsid w:val="001957C5"/>
    <w:rsid w:val="00195B3E"/>
    <w:rsid w:val="00195D07"/>
    <w:rsid w:val="00195DC1"/>
    <w:rsid w:val="00195EFF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490"/>
    <w:rsid w:val="001A0597"/>
    <w:rsid w:val="001A05AA"/>
    <w:rsid w:val="001A063D"/>
    <w:rsid w:val="001A0961"/>
    <w:rsid w:val="001A0976"/>
    <w:rsid w:val="001A0B8E"/>
    <w:rsid w:val="001A0D52"/>
    <w:rsid w:val="001A1117"/>
    <w:rsid w:val="001A1556"/>
    <w:rsid w:val="001A195C"/>
    <w:rsid w:val="001A1EF1"/>
    <w:rsid w:val="001A1F28"/>
    <w:rsid w:val="001A2312"/>
    <w:rsid w:val="001A2456"/>
    <w:rsid w:val="001A252A"/>
    <w:rsid w:val="001A25F7"/>
    <w:rsid w:val="001A2A29"/>
    <w:rsid w:val="001A2A9F"/>
    <w:rsid w:val="001A2DDF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AA8"/>
    <w:rsid w:val="001A7CD4"/>
    <w:rsid w:val="001A7DA9"/>
    <w:rsid w:val="001A7EEC"/>
    <w:rsid w:val="001B02A8"/>
    <w:rsid w:val="001B02B4"/>
    <w:rsid w:val="001B02FD"/>
    <w:rsid w:val="001B0308"/>
    <w:rsid w:val="001B0338"/>
    <w:rsid w:val="001B0366"/>
    <w:rsid w:val="001B037C"/>
    <w:rsid w:val="001B06CB"/>
    <w:rsid w:val="001B0849"/>
    <w:rsid w:val="001B0AC1"/>
    <w:rsid w:val="001B0C64"/>
    <w:rsid w:val="001B10A2"/>
    <w:rsid w:val="001B141F"/>
    <w:rsid w:val="001B184C"/>
    <w:rsid w:val="001B1AC5"/>
    <w:rsid w:val="001B1F42"/>
    <w:rsid w:val="001B1FA1"/>
    <w:rsid w:val="001B27C7"/>
    <w:rsid w:val="001B2B38"/>
    <w:rsid w:val="001B2B4D"/>
    <w:rsid w:val="001B3390"/>
    <w:rsid w:val="001B34A3"/>
    <w:rsid w:val="001B3756"/>
    <w:rsid w:val="001B37B8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60BA"/>
    <w:rsid w:val="001B621F"/>
    <w:rsid w:val="001B625C"/>
    <w:rsid w:val="001B63CC"/>
    <w:rsid w:val="001B647D"/>
    <w:rsid w:val="001B654D"/>
    <w:rsid w:val="001B6A32"/>
    <w:rsid w:val="001B6D99"/>
    <w:rsid w:val="001B6EC3"/>
    <w:rsid w:val="001B7178"/>
    <w:rsid w:val="001B725A"/>
    <w:rsid w:val="001B7355"/>
    <w:rsid w:val="001B74ED"/>
    <w:rsid w:val="001B7528"/>
    <w:rsid w:val="001B777B"/>
    <w:rsid w:val="001B7C01"/>
    <w:rsid w:val="001C0194"/>
    <w:rsid w:val="001C0234"/>
    <w:rsid w:val="001C0303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706"/>
    <w:rsid w:val="001C3925"/>
    <w:rsid w:val="001C3AE8"/>
    <w:rsid w:val="001C3D4C"/>
    <w:rsid w:val="001C3DA2"/>
    <w:rsid w:val="001C44C8"/>
    <w:rsid w:val="001C4550"/>
    <w:rsid w:val="001C4680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4C9"/>
    <w:rsid w:val="001D0707"/>
    <w:rsid w:val="001D0963"/>
    <w:rsid w:val="001D096C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C0C"/>
    <w:rsid w:val="001D1F1A"/>
    <w:rsid w:val="001D1F7B"/>
    <w:rsid w:val="001D20A1"/>
    <w:rsid w:val="001D230F"/>
    <w:rsid w:val="001D2399"/>
    <w:rsid w:val="001D2833"/>
    <w:rsid w:val="001D2A12"/>
    <w:rsid w:val="001D2F2D"/>
    <w:rsid w:val="001D4018"/>
    <w:rsid w:val="001D4032"/>
    <w:rsid w:val="001D43FF"/>
    <w:rsid w:val="001D4647"/>
    <w:rsid w:val="001D49C6"/>
    <w:rsid w:val="001D5319"/>
    <w:rsid w:val="001D53E3"/>
    <w:rsid w:val="001D5578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36F"/>
    <w:rsid w:val="001E1599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87"/>
    <w:rsid w:val="001E5F91"/>
    <w:rsid w:val="001E5FB2"/>
    <w:rsid w:val="001E5FEA"/>
    <w:rsid w:val="001E61A4"/>
    <w:rsid w:val="001E6689"/>
    <w:rsid w:val="001E6832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863"/>
    <w:rsid w:val="001F0C48"/>
    <w:rsid w:val="001F0F6C"/>
    <w:rsid w:val="001F0FD8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2D"/>
    <w:rsid w:val="001F5FA2"/>
    <w:rsid w:val="001F6249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9A"/>
    <w:rsid w:val="0020243A"/>
    <w:rsid w:val="0020264E"/>
    <w:rsid w:val="0020292F"/>
    <w:rsid w:val="00202E11"/>
    <w:rsid w:val="00202E40"/>
    <w:rsid w:val="0020316D"/>
    <w:rsid w:val="002034FF"/>
    <w:rsid w:val="00203995"/>
    <w:rsid w:val="002039DB"/>
    <w:rsid w:val="00204372"/>
    <w:rsid w:val="002043C4"/>
    <w:rsid w:val="00204628"/>
    <w:rsid w:val="0020465E"/>
    <w:rsid w:val="00204B41"/>
    <w:rsid w:val="00204CB4"/>
    <w:rsid w:val="00204EBD"/>
    <w:rsid w:val="0020559F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81E"/>
    <w:rsid w:val="00207977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835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289"/>
    <w:rsid w:val="0021261A"/>
    <w:rsid w:val="00212703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B74"/>
    <w:rsid w:val="00214BD6"/>
    <w:rsid w:val="00214E2A"/>
    <w:rsid w:val="00215253"/>
    <w:rsid w:val="002152F0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DF6"/>
    <w:rsid w:val="00221EA0"/>
    <w:rsid w:val="00221FB4"/>
    <w:rsid w:val="00221FC3"/>
    <w:rsid w:val="002221F7"/>
    <w:rsid w:val="0022234A"/>
    <w:rsid w:val="0022258C"/>
    <w:rsid w:val="00223213"/>
    <w:rsid w:val="002232F9"/>
    <w:rsid w:val="00223965"/>
    <w:rsid w:val="00223C59"/>
    <w:rsid w:val="00223F8A"/>
    <w:rsid w:val="00224373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407"/>
    <w:rsid w:val="0023082C"/>
    <w:rsid w:val="00230DFC"/>
    <w:rsid w:val="0023102E"/>
    <w:rsid w:val="0023122A"/>
    <w:rsid w:val="00231233"/>
    <w:rsid w:val="002312D2"/>
    <w:rsid w:val="002315F5"/>
    <w:rsid w:val="00232625"/>
    <w:rsid w:val="00232746"/>
    <w:rsid w:val="0023288B"/>
    <w:rsid w:val="00232942"/>
    <w:rsid w:val="00232D8B"/>
    <w:rsid w:val="00233225"/>
    <w:rsid w:val="002333C0"/>
    <w:rsid w:val="00233606"/>
    <w:rsid w:val="00233B9B"/>
    <w:rsid w:val="00233CBA"/>
    <w:rsid w:val="00233FF5"/>
    <w:rsid w:val="002340B1"/>
    <w:rsid w:val="00234517"/>
    <w:rsid w:val="002347D3"/>
    <w:rsid w:val="00234971"/>
    <w:rsid w:val="00234BAC"/>
    <w:rsid w:val="00234D3B"/>
    <w:rsid w:val="00234E6C"/>
    <w:rsid w:val="0023514B"/>
    <w:rsid w:val="002353E4"/>
    <w:rsid w:val="00235CD5"/>
    <w:rsid w:val="00235E57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276"/>
    <w:rsid w:val="002404D8"/>
    <w:rsid w:val="00240797"/>
    <w:rsid w:val="00240A6C"/>
    <w:rsid w:val="00240DF7"/>
    <w:rsid w:val="00240F4C"/>
    <w:rsid w:val="00240FF2"/>
    <w:rsid w:val="0024128C"/>
    <w:rsid w:val="00241359"/>
    <w:rsid w:val="0024172D"/>
    <w:rsid w:val="00241906"/>
    <w:rsid w:val="00241A98"/>
    <w:rsid w:val="00242019"/>
    <w:rsid w:val="0024278B"/>
    <w:rsid w:val="0024294C"/>
    <w:rsid w:val="00242B89"/>
    <w:rsid w:val="00242C0E"/>
    <w:rsid w:val="00242E45"/>
    <w:rsid w:val="00243040"/>
    <w:rsid w:val="00243471"/>
    <w:rsid w:val="00243692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2CE"/>
    <w:rsid w:val="00245462"/>
    <w:rsid w:val="00245475"/>
    <w:rsid w:val="002457C6"/>
    <w:rsid w:val="00245AC5"/>
    <w:rsid w:val="00245DC3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08F"/>
    <w:rsid w:val="0024773D"/>
    <w:rsid w:val="002478BB"/>
    <w:rsid w:val="0024791E"/>
    <w:rsid w:val="00247B14"/>
    <w:rsid w:val="00247C05"/>
    <w:rsid w:val="00247F27"/>
    <w:rsid w:val="00247F4C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36C"/>
    <w:rsid w:val="00254567"/>
    <w:rsid w:val="002549EB"/>
    <w:rsid w:val="00254A7F"/>
    <w:rsid w:val="00254A8F"/>
    <w:rsid w:val="00254C6A"/>
    <w:rsid w:val="00254D13"/>
    <w:rsid w:val="00254DC8"/>
    <w:rsid w:val="00255246"/>
    <w:rsid w:val="00255C2B"/>
    <w:rsid w:val="00255CA4"/>
    <w:rsid w:val="00255CE7"/>
    <w:rsid w:val="00255FD7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503"/>
    <w:rsid w:val="0026164D"/>
    <w:rsid w:val="00261B3B"/>
    <w:rsid w:val="00261C4C"/>
    <w:rsid w:val="00261DB1"/>
    <w:rsid w:val="00261F82"/>
    <w:rsid w:val="00262128"/>
    <w:rsid w:val="002622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AAD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9B0"/>
    <w:rsid w:val="002809F5"/>
    <w:rsid w:val="00280AFE"/>
    <w:rsid w:val="00281036"/>
    <w:rsid w:val="0028116F"/>
    <w:rsid w:val="00281284"/>
    <w:rsid w:val="0028179B"/>
    <w:rsid w:val="0028183A"/>
    <w:rsid w:val="002818D8"/>
    <w:rsid w:val="002819CB"/>
    <w:rsid w:val="00281EAE"/>
    <w:rsid w:val="0028210B"/>
    <w:rsid w:val="00282166"/>
    <w:rsid w:val="002821BB"/>
    <w:rsid w:val="002821F5"/>
    <w:rsid w:val="002822FC"/>
    <w:rsid w:val="00282468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40C8"/>
    <w:rsid w:val="002840D2"/>
    <w:rsid w:val="00284499"/>
    <w:rsid w:val="002847A7"/>
    <w:rsid w:val="00284974"/>
    <w:rsid w:val="00284B4F"/>
    <w:rsid w:val="00284C27"/>
    <w:rsid w:val="00284CB6"/>
    <w:rsid w:val="00285350"/>
    <w:rsid w:val="0028555A"/>
    <w:rsid w:val="00285609"/>
    <w:rsid w:val="00285772"/>
    <w:rsid w:val="00285956"/>
    <w:rsid w:val="00285B11"/>
    <w:rsid w:val="00285C37"/>
    <w:rsid w:val="00285D3C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90537"/>
    <w:rsid w:val="002906B0"/>
    <w:rsid w:val="0029091C"/>
    <w:rsid w:val="00290CE0"/>
    <w:rsid w:val="00290E9E"/>
    <w:rsid w:val="0029104D"/>
    <w:rsid w:val="002911EC"/>
    <w:rsid w:val="00291262"/>
    <w:rsid w:val="002914DA"/>
    <w:rsid w:val="002918B0"/>
    <w:rsid w:val="00291A61"/>
    <w:rsid w:val="00291AA8"/>
    <w:rsid w:val="00291F67"/>
    <w:rsid w:val="00292174"/>
    <w:rsid w:val="002923E5"/>
    <w:rsid w:val="00292404"/>
    <w:rsid w:val="00292793"/>
    <w:rsid w:val="00292895"/>
    <w:rsid w:val="00292979"/>
    <w:rsid w:val="00292A56"/>
    <w:rsid w:val="00292C7A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4E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97F17"/>
    <w:rsid w:val="002A0016"/>
    <w:rsid w:val="002A016B"/>
    <w:rsid w:val="002A058A"/>
    <w:rsid w:val="002A080A"/>
    <w:rsid w:val="002A0C52"/>
    <w:rsid w:val="002A0ED1"/>
    <w:rsid w:val="002A1448"/>
    <w:rsid w:val="002A145C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B4E"/>
    <w:rsid w:val="002A3FF2"/>
    <w:rsid w:val="002A45A3"/>
    <w:rsid w:val="002A471E"/>
    <w:rsid w:val="002A4924"/>
    <w:rsid w:val="002A4AC5"/>
    <w:rsid w:val="002A4BA1"/>
    <w:rsid w:val="002A4F6C"/>
    <w:rsid w:val="002A50E0"/>
    <w:rsid w:val="002A51E2"/>
    <w:rsid w:val="002A5915"/>
    <w:rsid w:val="002A5F98"/>
    <w:rsid w:val="002A6310"/>
    <w:rsid w:val="002A640E"/>
    <w:rsid w:val="002A6639"/>
    <w:rsid w:val="002A6958"/>
    <w:rsid w:val="002A6F25"/>
    <w:rsid w:val="002A71C0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CF"/>
    <w:rsid w:val="002B1E1D"/>
    <w:rsid w:val="002B1EEC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2E4"/>
    <w:rsid w:val="002B76FF"/>
    <w:rsid w:val="002B7ADE"/>
    <w:rsid w:val="002B7DA2"/>
    <w:rsid w:val="002C0122"/>
    <w:rsid w:val="002C034B"/>
    <w:rsid w:val="002C060F"/>
    <w:rsid w:val="002C0FD5"/>
    <w:rsid w:val="002C15ED"/>
    <w:rsid w:val="002C1B5E"/>
    <w:rsid w:val="002C1EC4"/>
    <w:rsid w:val="002C1FD5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900"/>
    <w:rsid w:val="002C5E9F"/>
    <w:rsid w:val="002C5F07"/>
    <w:rsid w:val="002C61EC"/>
    <w:rsid w:val="002C6346"/>
    <w:rsid w:val="002C63FC"/>
    <w:rsid w:val="002C654A"/>
    <w:rsid w:val="002C6614"/>
    <w:rsid w:val="002C66D4"/>
    <w:rsid w:val="002C6715"/>
    <w:rsid w:val="002C6BD5"/>
    <w:rsid w:val="002C6E98"/>
    <w:rsid w:val="002C6F54"/>
    <w:rsid w:val="002C786C"/>
    <w:rsid w:val="002C7990"/>
    <w:rsid w:val="002C7B0C"/>
    <w:rsid w:val="002D0053"/>
    <w:rsid w:val="002D0312"/>
    <w:rsid w:val="002D0351"/>
    <w:rsid w:val="002D06D8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2D97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5A3"/>
    <w:rsid w:val="002D4A95"/>
    <w:rsid w:val="002D4DF6"/>
    <w:rsid w:val="002D4F3F"/>
    <w:rsid w:val="002D4F7E"/>
    <w:rsid w:val="002D50DE"/>
    <w:rsid w:val="002D51F9"/>
    <w:rsid w:val="002D526D"/>
    <w:rsid w:val="002D52BE"/>
    <w:rsid w:val="002D5384"/>
    <w:rsid w:val="002D5456"/>
    <w:rsid w:val="002D5675"/>
    <w:rsid w:val="002D5777"/>
    <w:rsid w:val="002D58F5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DBF"/>
    <w:rsid w:val="002E0E82"/>
    <w:rsid w:val="002E0EEA"/>
    <w:rsid w:val="002E1324"/>
    <w:rsid w:val="002E1339"/>
    <w:rsid w:val="002E1510"/>
    <w:rsid w:val="002E1564"/>
    <w:rsid w:val="002E1778"/>
    <w:rsid w:val="002E20CF"/>
    <w:rsid w:val="002E2520"/>
    <w:rsid w:val="002E25A4"/>
    <w:rsid w:val="002E2795"/>
    <w:rsid w:val="002E2B39"/>
    <w:rsid w:val="002E2DA4"/>
    <w:rsid w:val="002E3AC8"/>
    <w:rsid w:val="002E3C96"/>
    <w:rsid w:val="002E4042"/>
    <w:rsid w:val="002E444F"/>
    <w:rsid w:val="002E472F"/>
    <w:rsid w:val="002E4A7A"/>
    <w:rsid w:val="002E4BCC"/>
    <w:rsid w:val="002E4C96"/>
    <w:rsid w:val="002E5338"/>
    <w:rsid w:val="002E555F"/>
    <w:rsid w:val="002E6445"/>
    <w:rsid w:val="002E6483"/>
    <w:rsid w:val="002E650D"/>
    <w:rsid w:val="002E6AE0"/>
    <w:rsid w:val="002E6C8B"/>
    <w:rsid w:val="002E6CB6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383"/>
    <w:rsid w:val="002F278B"/>
    <w:rsid w:val="002F2A77"/>
    <w:rsid w:val="002F2B7B"/>
    <w:rsid w:val="002F2BD1"/>
    <w:rsid w:val="002F2CA8"/>
    <w:rsid w:val="002F2CFB"/>
    <w:rsid w:val="002F3178"/>
    <w:rsid w:val="002F3392"/>
    <w:rsid w:val="002F384A"/>
    <w:rsid w:val="002F3ADC"/>
    <w:rsid w:val="002F3D79"/>
    <w:rsid w:val="002F40BE"/>
    <w:rsid w:val="002F43B9"/>
    <w:rsid w:val="002F43CA"/>
    <w:rsid w:val="002F4563"/>
    <w:rsid w:val="002F4951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8CD"/>
    <w:rsid w:val="002F79D7"/>
    <w:rsid w:val="002F7EC0"/>
    <w:rsid w:val="003006D3"/>
    <w:rsid w:val="00300BE5"/>
    <w:rsid w:val="00300DFC"/>
    <w:rsid w:val="003013B3"/>
    <w:rsid w:val="0030171F"/>
    <w:rsid w:val="00301CA6"/>
    <w:rsid w:val="00301E9B"/>
    <w:rsid w:val="0030221A"/>
    <w:rsid w:val="00302604"/>
    <w:rsid w:val="00302ACB"/>
    <w:rsid w:val="00302E29"/>
    <w:rsid w:val="00302F1B"/>
    <w:rsid w:val="003030CD"/>
    <w:rsid w:val="00303224"/>
    <w:rsid w:val="003033FE"/>
    <w:rsid w:val="003038DA"/>
    <w:rsid w:val="00303DD1"/>
    <w:rsid w:val="00303E58"/>
    <w:rsid w:val="00304147"/>
    <w:rsid w:val="003042F8"/>
    <w:rsid w:val="0030453A"/>
    <w:rsid w:val="003045E4"/>
    <w:rsid w:val="00304739"/>
    <w:rsid w:val="003047AE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6CD"/>
    <w:rsid w:val="00307830"/>
    <w:rsid w:val="0030791B"/>
    <w:rsid w:val="00307A28"/>
    <w:rsid w:val="00307B04"/>
    <w:rsid w:val="00307B09"/>
    <w:rsid w:val="00307D11"/>
    <w:rsid w:val="003100C2"/>
    <w:rsid w:val="003101B0"/>
    <w:rsid w:val="0031037D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4EE"/>
    <w:rsid w:val="00311647"/>
    <w:rsid w:val="003116A8"/>
    <w:rsid w:val="003117D6"/>
    <w:rsid w:val="0031187A"/>
    <w:rsid w:val="00311A9C"/>
    <w:rsid w:val="00311DD1"/>
    <w:rsid w:val="0031213C"/>
    <w:rsid w:val="003125F1"/>
    <w:rsid w:val="003127F6"/>
    <w:rsid w:val="00312A21"/>
    <w:rsid w:val="00312A85"/>
    <w:rsid w:val="003130B5"/>
    <w:rsid w:val="003131F5"/>
    <w:rsid w:val="003133E7"/>
    <w:rsid w:val="003134B2"/>
    <w:rsid w:val="003138A9"/>
    <w:rsid w:val="00313CB2"/>
    <w:rsid w:val="00313D24"/>
    <w:rsid w:val="00313EB1"/>
    <w:rsid w:val="00313ECB"/>
    <w:rsid w:val="0031431B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B6B"/>
    <w:rsid w:val="0031637C"/>
    <w:rsid w:val="003168FE"/>
    <w:rsid w:val="00317102"/>
    <w:rsid w:val="00317461"/>
    <w:rsid w:val="00317C09"/>
    <w:rsid w:val="00317DC2"/>
    <w:rsid w:val="00317F62"/>
    <w:rsid w:val="0032076C"/>
    <w:rsid w:val="003207F9"/>
    <w:rsid w:val="003209CC"/>
    <w:rsid w:val="00320D5D"/>
    <w:rsid w:val="00320E25"/>
    <w:rsid w:val="00320ECE"/>
    <w:rsid w:val="0032103B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F9"/>
    <w:rsid w:val="00325690"/>
    <w:rsid w:val="00325708"/>
    <w:rsid w:val="00325B37"/>
    <w:rsid w:val="00325C6A"/>
    <w:rsid w:val="00325DCB"/>
    <w:rsid w:val="00325DF9"/>
    <w:rsid w:val="0032615E"/>
    <w:rsid w:val="00326617"/>
    <w:rsid w:val="003266AA"/>
    <w:rsid w:val="0032678D"/>
    <w:rsid w:val="003267B9"/>
    <w:rsid w:val="0032681D"/>
    <w:rsid w:val="00326AE8"/>
    <w:rsid w:val="00326C9D"/>
    <w:rsid w:val="00326D8E"/>
    <w:rsid w:val="0032716E"/>
    <w:rsid w:val="003271C5"/>
    <w:rsid w:val="00327607"/>
    <w:rsid w:val="0032794E"/>
    <w:rsid w:val="00327B3B"/>
    <w:rsid w:val="00327BE9"/>
    <w:rsid w:val="00327F90"/>
    <w:rsid w:val="00327FCD"/>
    <w:rsid w:val="00330456"/>
    <w:rsid w:val="003307BA"/>
    <w:rsid w:val="003307E3"/>
    <w:rsid w:val="003308F6"/>
    <w:rsid w:val="00330ED7"/>
    <w:rsid w:val="0033113E"/>
    <w:rsid w:val="0033118D"/>
    <w:rsid w:val="00331205"/>
    <w:rsid w:val="00331564"/>
    <w:rsid w:val="00331B60"/>
    <w:rsid w:val="00331BD1"/>
    <w:rsid w:val="00331C41"/>
    <w:rsid w:val="00331CD3"/>
    <w:rsid w:val="00331D1E"/>
    <w:rsid w:val="00331FDC"/>
    <w:rsid w:val="0033225E"/>
    <w:rsid w:val="003325E4"/>
    <w:rsid w:val="00332B67"/>
    <w:rsid w:val="00332C35"/>
    <w:rsid w:val="00333318"/>
    <w:rsid w:val="0033340E"/>
    <w:rsid w:val="00333559"/>
    <w:rsid w:val="00333C99"/>
    <w:rsid w:val="00333D0F"/>
    <w:rsid w:val="00333E2C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0F6"/>
    <w:rsid w:val="0033775B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0B2C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E0A"/>
    <w:rsid w:val="00342F3A"/>
    <w:rsid w:val="00342F88"/>
    <w:rsid w:val="0034335A"/>
    <w:rsid w:val="00343848"/>
    <w:rsid w:val="00343893"/>
    <w:rsid w:val="00343C88"/>
    <w:rsid w:val="003440BC"/>
    <w:rsid w:val="00344136"/>
    <w:rsid w:val="0034420B"/>
    <w:rsid w:val="003442AD"/>
    <w:rsid w:val="00344565"/>
    <w:rsid w:val="003445A6"/>
    <w:rsid w:val="0034484D"/>
    <w:rsid w:val="00344B44"/>
    <w:rsid w:val="00344C3D"/>
    <w:rsid w:val="00344DE6"/>
    <w:rsid w:val="00344FA9"/>
    <w:rsid w:val="00344FAB"/>
    <w:rsid w:val="00345915"/>
    <w:rsid w:val="00345B4C"/>
    <w:rsid w:val="00345BA1"/>
    <w:rsid w:val="00345CA8"/>
    <w:rsid w:val="00345F27"/>
    <w:rsid w:val="0034609E"/>
    <w:rsid w:val="00346B87"/>
    <w:rsid w:val="00346C7E"/>
    <w:rsid w:val="00347085"/>
    <w:rsid w:val="0034785A"/>
    <w:rsid w:val="00347EBA"/>
    <w:rsid w:val="003505DB"/>
    <w:rsid w:val="003510CC"/>
    <w:rsid w:val="00351308"/>
    <w:rsid w:val="00351526"/>
    <w:rsid w:val="00351596"/>
    <w:rsid w:val="00351648"/>
    <w:rsid w:val="00351BF6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4D36"/>
    <w:rsid w:val="003552B2"/>
    <w:rsid w:val="003553AB"/>
    <w:rsid w:val="0035545C"/>
    <w:rsid w:val="003554B4"/>
    <w:rsid w:val="003557C1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352"/>
    <w:rsid w:val="0036080B"/>
    <w:rsid w:val="0036081E"/>
    <w:rsid w:val="00360822"/>
    <w:rsid w:val="0036086B"/>
    <w:rsid w:val="00360B8D"/>
    <w:rsid w:val="00360C4E"/>
    <w:rsid w:val="00360E6F"/>
    <w:rsid w:val="00360F4E"/>
    <w:rsid w:val="0036100E"/>
    <w:rsid w:val="00361297"/>
    <w:rsid w:val="00361358"/>
    <w:rsid w:val="0036154E"/>
    <w:rsid w:val="00361578"/>
    <w:rsid w:val="00361841"/>
    <w:rsid w:val="0036190C"/>
    <w:rsid w:val="003619DF"/>
    <w:rsid w:val="00361C2A"/>
    <w:rsid w:val="00361D82"/>
    <w:rsid w:val="00362060"/>
    <w:rsid w:val="00362648"/>
    <w:rsid w:val="00362CD2"/>
    <w:rsid w:val="00362DD7"/>
    <w:rsid w:val="00363003"/>
    <w:rsid w:val="0036329D"/>
    <w:rsid w:val="003632F1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53"/>
    <w:rsid w:val="0037228B"/>
    <w:rsid w:val="00372389"/>
    <w:rsid w:val="00372441"/>
    <w:rsid w:val="0037251B"/>
    <w:rsid w:val="0037266F"/>
    <w:rsid w:val="00372B63"/>
    <w:rsid w:val="00372BDB"/>
    <w:rsid w:val="00372D5E"/>
    <w:rsid w:val="00372D87"/>
    <w:rsid w:val="00372E04"/>
    <w:rsid w:val="00372E80"/>
    <w:rsid w:val="00372F6E"/>
    <w:rsid w:val="00373163"/>
    <w:rsid w:val="00373810"/>
    <w:rsid w:val="003739BA"/>
    <w:rsid w:val="00373EE4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3B8"/>
    <w:rsid w:val="003764B9"/>
    <w:rsid w:val="00376587"/>
    <w:rsid w:val="0037659F"/>
    <w:rsid w:val="003768AB"/>
    <w:rsid w:val="00376ADF"/>
    <w:rsid w:val="00376E3A"/>
    <w:rsid w:val="0037746B"/>
    <w:rsid w:val="003776E6"/>
    <w:rsid w:val="00377A3B"/>
    <w:rsid w:val="00377C14"/>
    <w:rsid w:val="00377CC4"/>
    <w:rsid w:val="00377DAD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064"/>
    <w:rsid w:val="00382939"/>
    <w:rsid w:val="00382AE9"/>
    <w:rsid w:val="00382AF5"/>
    <w:rsid w:val="00382DEA"/>
    <w:rsid w:val="00382F8B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40B0"/>
    <w:rsid w:val="003845CE"/>
    <w:rsid w:val="003845E5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49"/>
    <w:rsid w:val="0038668C"/>
    <w:rsid w:val="003867E5"/>
    <w:rsid w:val="00386864"/>
    <w:rsid w:val="00386945"/>
    <w:rsid w:val="00386E2F"/>
    <w:rsid w:val="0038724C"/>
    <w:rsid w:val="003872DB"/>
    <w:rsid w:val="00387559"/>
    <w:rsid w:val="0038757B"/>
    <w:rsid w:val="00387859"/>
    <w:rsid w:val="003878AA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770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95E"/>
    <w:rsid w:val="00392B7B"/>
    <w:rsid w:val="00392E0C"/>
    <w:rsid w:val="00392EF8"/>
    <w:rsid w:val="0039301D"/>
    <w:rsid w:val="00393193"/>
    <w:rsid w:val="00393275"/>
    <w:rsid w:val="003932A0"/>
    <w:rsid w:val="00393824"/>
    <w:rsid w:val="003938C6"/>
    <w:rsid w:val="00393C57"/>
    <w:rsid w:val="00393ECC"/>
    <w:rsid w:val="00393EF7"/>
    <w:rsid w:val="00394374"/>
    <w:rsid w:val="0039437E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75"/>
    <w:rsid w:val="00395FA4"/>
    <w:rsid w:val="00396188"/>
    <w:rsid w:val="00396522"/>
    <w:rsid w:val="003968D0"/>
    <w:rsid w:val="003969B2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88D"/>
    <w:rsid w:val="003A1BE4"/>
    <w:rsid w:val="003A1C77"/>
    <w:rsid w:val="003A1DAF"/>
    <w:rsid w:val="003A1FFB"/>
    <w:rsid w:val="003A20FF"/>
    <w:rsid w:val="003A24E7"/>
    <w:rsid w:val="003A2547"/>
    <w:rsid w:val="003A2A37"/>
    <w:rsid w:val="003A2B97"/>
    <w:rsid w:val="003A2FC8"/>
    <w:rsid w:val="003A3007"/>
    <w:rsid w:val="003A3085"/>
    <w:rsid w:val="003A3263"/>
    <w:rsid w:val="003A35C6"/>
    <w:rsid w:val="003A3C51"/>
    <w:rsid w:val="003A3FC6"/>
    <w:rsid w:val="003A44AC"/>
    <w:rsid w:val="003A46D1"/>
    <w:rsid w:val="003A4830"/>
    <w:rsid w:val="003A4B5D"/>
    <w:rsid w:val="003A4C11"/>
    <w:rsid w:val="003A5339"/>
    <w:rsid w:val="003A53A1"/>
    <w:rsid w:val="003A57B1"/>
    <w:rsid w:val="003A5826"/>
    <w:rsid w:val="003A5840"/>
    <w:rsid w:val="003A5B9B"/>
    <w:rsid w:val="003A602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117C"/>
    <w:rsid w:val="003B14DD"/>
    <w:rsid w:val="003B16E0"/>
    <w:rsid w:val="003B1810"/>
    <w:rsid w:val="003B1BFA"/>
    <w:rsid w:val="003B23F1"/>
    <w:rsid w:val="003B27CB"/>
    <w:rsid w:val="003B2A1D"/>
    <w:rsid w:val="003B2AF6"/>
    <w:rsid w:val="003B2C22"/>
    <w:rsid w:val="003B2C96"/>
    <w:rsid w:val="003B2DA1"/>
    <w:rsid w:val="003B2EF9"/>
    <w:rsid w:val="003B2F1E"/>
    <w:rsid w:val="003B307E"/>
    <w:rsid w:val="003B30CD"/>
    <w:rsid w:val="003B34C6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A19"/>
    <w:rsid w:val="003B5B40"/>
    <w:rsid w:val="003B5D23"/>
    <w:rsid w:val="003B5EAD"/>
    <w:rsid w:val="003B60BF"/>
    <w:rsid w:val="003B62AC"/>
    <w:rsid w:val="003B62C5"/>
    <w:rsid w:val="003B646D"/>
    <w:rsid w:val="003B6570"/>
    <w:rsid w:val="003B664F"/>
    <w:rsid w:val="003B6C20"/>
    <w:rsid w:val="003B760D"/>
    <w:rsid w:val="003B7710"/>
    <w:rsid w:val="003B78E4"/>
    <w:rsid w:val="003B7A45"/>
    <w:rsid w:val="003B7A7B"/>
    <w:rsid w:val="003B7ABC"/>
    <w:rsid w:val="003B7B22"/>
    <w:rsid w:val="003B7C4B"/>
    <w:rsid w:val="003C0000"/>
    <w:rsid w:val="003C0039"/>
    <w:rsid w:val="003C00DC"/>
    <w:rsid w:val="003C02BF"/>
    <w:rsid w:val="003C0615"/>
    <w:rsid w:val="003C074D"/>
    <w:rsid w:val="003C09E3"/>
    <w:rsid w:val="003C09E4"/>
    <w:rsid w:val="003C0A1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E46"/>
    <w:rsid w:val="003C2000"/>
    <w:rsid w:val="003C2102"/>
    <w:rsid w:val="003C217C"/>
    <w:rsid w:val="003C254B"/>
    <w:rsid w:val="003C287C"/>
    <w:rsid w:val="003C2890"/>
    <w:rsid w:val="003C28E3"/>
    <w:rsid w:val="003C2B61"/>
    <w:rsid w:val="003C30CB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E71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2D78"/>
    <w:rsid w:val="003D3389"/>
    <w:rsid w:val="003D3708"/>
    <w:rsid w:val="003D37A3"/>
    <w:rsid w:val="003D38EB"/>
    <w:rsid w:val="003D3BE7"/>
    <w:rsid w:val="003D3CB6"/>
    <w:rsid w:val="003D3D06"/>
    <w:rsid w:val="003D3E0A"/>
    <w:rsid w:val="003D403A"/>
    <w:rsid w:val="003D4953"/>
    <w:rsid w:val="003D4AF4"/>
    <w:rsid w:val="003D4D57"/>
    <w:rsid w:val="003D4DC6"/>
    <w:rsid w:val="003D51F0"/>
    <w:rsid w:val="003D53BC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1B3"/>
    <w:rsid w:val="003D7441"/>
    <w:rsid w:val="003D7D17"/>
    <w:rsid w:val="003D7D7B"/>
    <w:rsid w:val="003D7E09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78E"/>
    <w:rsid w:val="003E2ABF"/>
    <w:rsid w:val="003E2C91"/>
    <w:rsid w:val="003E2F2A"/>
    <w:rsid w:val="003E2F74"/>
    <w:rsid w:val="003E328E"/>
    <w:rsid w:val="003E3406"/>
    <w:rsid w:val="003E34DD"/>
    <w:rsid w:val="003E37AF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1E6"/>
    <w:rsid w:val="003E632F"/>
    <w:rsid w:val="003E68B8"/>
    <w:rsid w:val="003E6AE9"/>
    <w:rsid w:val="003E6B47"/>
    <w:rsid w:val="003E6D58"/>
    <w:rsid w:val="003E6DAF"/>
    <w:rsid w:val="003E6EA2"/>
    <w:rsid w:val="003E6EE4"/>
    <w:rsid w:val="003E74A7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B9C"/>
    <w:rsid w:val="003F0F16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316"/>
    <w:rsid w:val="003F2525"/>
    <w:rsid w:val="003F292E"/>
    <w:rsid w:val="003F2BA6"/>
    <w:rsid w:val="003F3085"/>
    <w:rsid w:val="003F30BA"/>
    <w:rsid w:val="003F32BA"/>
    <w:rsid w:val="003F32F8"/>
    <w:rsid w:val="003F3324"/>
    <w:rsid w:val="003F3406"/>
    <w:rsid w:val="003F3689"/>
    <w:rsid w:val="003F3707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62C"/>
    <w:rsid w:val="003F567E"/>
    <w:rsid w:val="003F58C8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D5"/>
    <w:rsid w:val="003F6AE8"/>
    <w:rsid w:val="003F6DA5"/>
    <w:rsid w:val="003F6ED4"/>
    <w:rsid w:val="003F6F01"/>
    <w:rsid w:val="003F6FE5"/>
    <w:rsid w:val="003F7309"/>
    <w:rsid w:val="003F7353"/>
    <w:rsid w:val="003F73BA"/>
    <w:rsid w:val="003F7603"/>
    <w:rsid w:val="003F78B7"/>
    <w:rsid w:val="003F78F9"/>
    <w:rsid w:val="003F7B13"/>
    <w:rsid w:val="003F7B30"/>
    <w:rsid w:val="003F7DFE"/>
    <w:rsid w:val="004000AE"/>
    <w:rsid w:val="0040016F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A6A"/>
    <w:rsid w:val="00401AD1"/>
    <w:rsid w:val="00401B02"/>
    <w:rsid w:val="00401B71"/>
    <w:rsid w:val="00401D2C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60C4"/>
    <w:rsid w:val="004062E2"/>
    <w:rsid w:val="004064A6"/>
    <w:rsid w:val="004067AD"/>
    <w:rsid w:val="00406974"/>
    <w:rsid w:val="00406CB7"/>
    <w:rsid w:val="00406E77"/>
    <w:rsid w:val="00406EA0"/>
    <w:rsid w:val="004070E8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070"/>
    <w:rsid w:val="00413167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6081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719"/>
    <w:rsid w:val="00420BCC"/>
    <w:rsid w:val="00420CE3"/>
    <w:rsid w:val="00420F76"/>
    <w:rsid w:val="00420FF9"/>
    <w:rsid w:val="00421051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572"/>
    <w:rsid w:val="004247AF"/>
    <w:rsid w:val="004254B8"/>
    <w:rsid w:val="004255FB"/>
    <w:rsid w:val="00425793"/>
    <w:rsid w:val="00425839"/>
    <w:rsid w:val="00425C5B"/>
    <w:rsid w:val="00425CF2"/>
    <w:rsid w:val="00425D2E"/>
    <w:rsid w:val="00425E7F"/>
    <w:rsid w:val="00425F83"/>
    <w:rsid w:val="00426350"/>
    <w:rsid w:val="00426400"/>
    <w:rsid w:val="004265BC"/>
    <w:rsid w:val="004269B1"/>
    <w:rsid w:val="004270C5"/>
    <w:rsid w:val="00427215"/>
    <w:rsid w:val="00427223"/>
    <w:rsid w:val="004278B3"/>
    <w:rsid w:val="00427A0D"/>
    <w:rsid w:val="00427DAD"/>
    <w:rsid w:val="0043042B"/>
    <w:rsid w:val="00430697"/>
    <w:rsid w:val="00430FC7"/>
    <w:rsid w:val="004311AC"/>
    <w:rsid w:val="004313F8"/>
    <w:rsid w:val="0043165C"/>
    <w:rsid w:val="004317A4"/>
    <w:rsid w:val="004318C0"/>
    <w:rsid w:val="00431910"/>
    <w:rsid w:val="004319E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8A3"/>
    <w:rsid w:val="0043397D"/>
    <w:rsid w:val="00433C19"/>
    <w:rsid w:val="00433F4B"/>
    <w:rsid w:val="00433F77"/>
    <w:rsid w:val="004340BC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C83"/>
    <w:rsid w:val="00435FBA"/>
    <w:rsid w:val="00436078"/>
    <w:rsid w:val="0043672A"/>
    <w:rsid w:val="0043690E"/>
    <w:rsid w:val="004372E8"/>
    <w:rsid w:val="0043756A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884"/>
    <w:rsid w:val="00442958"/>
    <w:rsid w:val="00442ECE"/>
    <w:rsid w:val="004432B9"/>
    <w:rsid w:val="0044343B"/>
    <w:rsid w:val="00443567"/>
    <w:rsid w:val="0044395D"/>
    <w:rsid w:val="00443B35"/>
    <w:rsid w:val="00443E11"/>
    <w:rsid w:val="004442F3"/>
    <w:rsid w:val="004443A1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780"/>
    <w:rsid w:val="00446932"/>
    <w:rsid w:val="00446AFC"/>
    <w:rsid w:val="0044753F"/>
    <w:rsid w:val="00447702"/>
    <w:rsid w:val="004477F7"/>
    <w:rsid w:val="004478EB"/>
    <w:rsid w:val="00447AE3"/>
    <w:rsid w:val="00447B36"/>
    <w:rsid w:val="00447BDE"/>
    <w:rsid w:val="00450114"/>
    <w:rsid w:val="0045052B"/>
    <w:rsid w:val="004506B3"/>
    <w:rsid w:val="00450822"/>
    <w:rsid w:val="004508B1"/>
    <w:rsid w:val="00450A61"/>
    <w:rsid w:val="00450A9D"/>
    <w:rsid w:val="00450C28"/>
    <w:rsid w:val="0045112A"/>
    <w:rsid w:val="0045148B"/>
    <w:rsid w:val="004516E2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B43"/>
    <w:rsid w:val="00453C12"/>
    <w:rsid w:val="00453E07"/>
    <w:rsid w:val="00453E12"/>
    <w:rsid w:val="00453F7C"/>
    <w:rsid w:val="00454599"/>
    <w:rsid w:val="00454BB6"/>
    <w:rsid w:val="00454BCB"/>
    <w:rsid w:val="00454BFA"/>
    <w:rsid w:val="00454C81"/>
    <w:rsid w:val="0045543C"/>
    <w:rsid w:val="0045547B"/>
    <w:rsid w:val="00455661"/>
    <w:rsid w:val="0045567D"/>
    <w:rsid w:val="0045580E"/>
    <w:rsid w:val="00455A9B"/>
    <w:rsid w:val="00455AEA"/>
    <w:rsid w:val="00455BCB"/>
    <w:rsid w:val="00455F49"/>
    <w:rsid w:val="00455FA8"/>
    <w:rsid w:val="0045612B"/>
    <w:rsid w:val="00456226"/>
    <w:rsid w:val="00456386"/>
    <w:rsid w:val="0045666F"/>
    <w:rsid w:val="004566F5"/>
    <w:rsid w:val="00456790"/>
    <w:rsid w:val="004567B5"/>
    <w:rsid w:val="00456B05"/>
    <w:rsid w:val="00456B79"/>
    <w:rsid w:val="00456E38"/>
    <w:rsid w:val="00456F36"/>
    <w:rsid w:val="00457081"/>
    <w:rsid w:val="00457161"/>
    <w:rsid w:val="00457212"/>
    <w:rsid w:val="004575CC"/>
    <w:rsid w:val="00457630"/>
    <w:rsid w:val="00457797"/>
    <w:rsid w:val="004577E7"/>
    <w:rsid w:val="004578F4"/>
    <w:rsid w:val="00457A3A"/>
    <w:rsid w:val="00457AE9"/>
    <w:rsid w:val="00457AFE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6D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028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527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C2"/>
    <w:rsid w:val="00472D7F"/>
    <w:rsid w:val="00472EC4"/>
    <w:rsid w:val="00473101"/>
    <w:rsid w:val="00473374"/>
    <w:rsid w:val="004737C9"/>
    <w:rsid w:val="004737FB"/>
    <w:rsid w:val="004738C9"/>
    <w:rsid w:val="00473FCC"/>
    <w:rsid w:val="0047404E"/>
    <w:rsid w:val="004741C1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61B"/>
    <w:rsid w:val="004818EF"/>
    <w:rsid w:val="00481982"/>
    <w:rsid w:val="00481D1C"/>
    <w:rsid w:val="00481F58"/>
    <w:rsid w:val="004820D4"/>
    <w:rsid w:val="00482286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837"/>
    <w:rsid w:val="00483AC1"/>
    <w:rsid w:val="00483B74"/>
    <w:rsid w:val="00483F88"/>
    <w:rsid w:val="00484245"/>
    <w:rsid w:val="00484275"/>
    <w:rsid w:val="004845F7"/>
    <w:rsid w:val="00484C0E"/>
    <w:rsid w:val="00484CAF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7B3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75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6F3"/>
    <w:rsid w:val="004A0AEE"/>
    <w:rsid w:val="004A0C7A"/>
    <w:rsid w:val="004A0EC1"/>
    <w:rsid w:val="004A0FCA"/>
    <w:rsid w:val="004A113F"/>
    <w:rsid w:val="004A12EC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84E"/>
    <w:rsid w:val="004A39BC"/>
    <w:rsid w:val="004A3B99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149"/>
    <w:rsid w:val="004B1798"/>
    <w:rsid w:val="004B1C9A"/>
    <w:rsid w:val="004B1D24"/>
    <w:rsid w:val="004B1E8A"/>
    <w:rsid w:val="004B1FAC"/>
    <w:rsid w:val="004B2063"/>
    <w:rsid w:val="004B2201"/>
    <w:rsid w:val="004B226C"/>
    <w:rsid w:val="004B2610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A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10"/>
    <w:rsid w:val="004C0D8D"/>
    <w:rsid w:val="004C0E2E"/>
    <w:rsid w:val="004C1320"/>
    <w:rsid w:val="004C14B8"/>
    <w:rsid w:val="004C1819"/>
    <w:rsid w:val="004C1A57"/>
    <w:rsid w:val="004C1CAD"/>
    <w:rsid w:val="004C1F35"/>
    <w:rsid w:val="004C24D3"/>
    <w:rsid w:val="004C2B0E"/>
    <w:rsid w:val="004C2BFE"/>
    <w:rsid w:val="004C31C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75"/>
    <w:rsid w:val="004C40E5"/>
    <w:rsid w:val="004C455E"/>
    <w:rsid w:val="004C4B1F"/>
    <w:rsid w:val="004C4C2F"/>
    <w:rsid w:val="004C4C7C"/>
    <w:rsid w:val="004C4D72"/>
    <w:rsid w:val="004C4F33"/>
    <w:rsid w:val="004C507B"/>
    <w:rsid w:val="004C513B"/>
    <w:rsid w:val="004C5241"/>
    <w:rsid w:val="004C58ED"/>
    <w:rsid w:val="004C59A8"/>
    <w:rsid w:val="004C5A21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58"/>
    <w:rsid w:val="004C7E84"/>
    <w:rsid w:val="004D00CF"/>
    <w:rsid w:val="004D01D6"/>
    <w:rsid w:val="004D06DA"/>
    <w:rsid w:val="004D07AC"/>
    <w:rsid w:val="004D0898"/>
    <w:rsid w:val="004D0907"/>
    <w:rsid w:val="004D0E93"/>
    <w:rsid w:val="004D0E98"/>
    <w:rsid w:val="004D1259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411F"/>
    <w:rsid w:val="004D4334"/>
    <w:rsid w:val="004D45D4"/>
    <w:rsid w:val="004D4B67"/>
    <w:rsid w:val="004D4BB5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C95"/>
    <w:rsid w:val="004D5CD0"/>
    <w:rsid w:val="004D5D90"/>
    <w:rsid w:val="004D613E"/>
    <w:rsid w:val="004D67BB"/>
    <w:rsid w:val="004D6DDF"/>
    <w:rsid w:val="004D72CB"/>
    <w:rsid w:val="004D72FD"/>
    <w:rsid w:val="004D7466"/>
    <w:rsid w:val="004D7724"/>
    <w:rsid w:val="004D77BA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CE0"/>
    <w:rsid w:val="004E1DF9"/>
    <w:rsid w:val="004E28F8"/>
    <w:rsid w:val="004E2C5B"/>
    <w:rsid w:val="004E31A9"/>
    <w:rsid w:val="004E3242"/>
    <w:rsid w:val="004E353E"/>
    <w:rsid w:val="004E359B"/>
    <w:rsid w:val="004E3AC1"/>
    <w:rsid w:val="004E3CB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85B"/>
    <w:rsid w:val="004E5A59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F0491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1307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AB"/>
    <w:rsid w:val="004F563E"/>
    <w:rsid w:val="004F5654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0A3"/>
    <w:rsid w:val="00501F22"/>
    <w:rsid w:val="00502467"/>
    <w:rsid w:val="00502618"/>
    <w:rsid w:val="00502724"/>
    <w:rsid w:val="0050286C"/>
    <w:rsid w:val="00502C20"/>
    <w:rsid w:val="00502C79"/>
    <w:rsid w:val="00503038"/>
    <w:rsid w:val="00503285"/>
    <w:rsid w:val="00503E39"/>
    <w:rsid w:val="00504045"/>
    <w:rsid w:val="005040C5"/>
    <w:rsid w:val="0050419E"/>
    <w:rsid w:val="005044A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834"/>
    <w:rsid w:val="005059B2"/>
    <w:rsid w:val="00505AAE"/>
    <w:rsid w:val="00505C0A"/>
    <w:rsid w:val="00505D8A"/>
    <w:rsid w:val="00505FC6"/>
    <w:rsid w:val="00506100"/>
    <w:rsid w:val="0050623F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893"/>
    <w:rsid w:val="00507B38"/>
    <w:rsid w:val="00507CE0"/>
    <w:rsid w:val="0051022C"/>
    <w:rsid w:val="0051032F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70C"/>
    <w:rsid w:val="0051274C"/>
    <w:rsid w:val="00512793"/>
    <w:rsid w:val="005129B6"/>
    <w:rsid w:val="00512C44"/>
    <w:rsid w:val="00512D2C"/>
    <w:rsid w:val="00513082"/>
    <w:rsid w:val="00513388"/>
    <w:rsid w:val="005139E4"/>
    <w:rsid w:val="00513B6B"/>
    <w:rsid w:val="00513BD4"/>
    <w:rsid w:val="00513D21"/>
    <w:rsid w:val="00513F72"/>
    <w:rsid w:val="005142C1"/>
    <w:rsid w:val="00514A17"/>
    <w:rsid w:val="00514A39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102"/>
    <w:rsid w:val="00517208"/>
    <w:rsid w:val="00517670"/>
    <w:rsid w:val="005177EC"/>
    <w:rsid w:val="00517A61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932"/>
    <w:rsid w:val="00520BCA"/>
    <w:rsid w:val="00520CBB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EEC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77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0B5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4FEA"/>
    <w:rsid w:val="005351D9"/>
    <w:rsid w:val="005358F9"/>
    <w:rsid w:val="00535A55"/>
    <w:rsid w:val="00535CB6"/>
    <w:rsid w:val="00535FDB"/>
    <w:rsid w:val="005360F9"/>
    <w:rsid w:val="0053645A"/>
    <w:rsid w:val="00536814"/>
    <w:rsid w:val="005369D0"/>
    <w:rsid w:val="005369D4"/>
    <w:rsid w:val="00536C0D"/>
    <w:rsid w:val="00536D89"/>
    <w:rsid w:val="0053727D"/>
    <w:rsid w:val="005373D0"/>
    <w:rsid w:val="0053750F"/>
    <w:rsid w:val="00537C7A"/>
    <w:rsid w:val="0054013B"/>
    <w:rsid w:val="00540391"/>
    <w:rsid w:val="0054053B"/>
    <w:rsid w:val="005405AB"/>
    <w:rsid w:val="0054060D"/>
    <w:rsid w:val="005406E2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CF2"/>
    <w:rsid w:val="00542FCA"/>
    <w:rsid w:val="00543139"/>
    <w:rsid w:val="005432F2"/>
    <w:rsid w:val="00543458"/>
    <w:rsid w:val="005434CF"/>
    <w:rsid w:val="0054357B"/>
    <w:rsid w:val="00543735"/>
    <w:rsid w:val="00543736"/>
    <w:rsid w:val="00543829"/>
    <w:rsid w:val="005439F6"/>
    <w:rsid w:val="00543EB0"/>
    <w:rsid w:val="00544034"/>
    <w:rsid w:val="0054415A"/>
    <w:rsid w:val="00544241"/>
    <w:rsid w:val="005443B4"/>
    <w:rsid w:val="005446BF"/>
    <w:rsid w:val="005446F0"/>
    <w:rsid w:val="00544972"/>
    <w:rsid w:val="005449CF"/>
    <w:rsid w:val="00544A47"/>
    <w:rsid w:val="00544AC3"/>
    <w:rsid w:val="00544F7F"/>
    <w:rsid w:val="00545211"/>
    <w:rsid w:val="0054527E"/>
    <w:rsid w:val="0054541E"/>
    <w:rsid w:val="00545751"/>
    <w:rsid w:val="00545B37"/>
    <w:rsid w:val="00545CE4"/>
    <w:rsid w:val="00545D2D"/>
    <w:rsid w:val="00545D9F"/>
    <w:rsid w:val="00545E78"/>
    <w:rsid w:val="00545FA4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705F"/>
    <w:rsid w:val="00547084"/>
    <w:rsid w:val="00547280"/>
    <w:rsid w:val="005473C3"/>
    <w:rsid w:val="0054768D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2F97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6116"/>
    <w:rsid w:val="00556198"/>
    <w:rsid w:val="005562CB"/>
    <w:rsid w:val="00556391"/>
    <w:rsid w:val="0055645F"/>
    <w:rsid w:val="00556A2B"/>
    <w:rsid w:val="00556F8F"/>
    <w:rsid w:val="00557739"/>
    <w:rsid w:val="00557822"/>
    <w:rsid w:val="00557975"/>
    <w:rsid w:val="00557A8C"/>
    <w:rsid w:val="00560300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43E4"/>
    <w:rsid w:val="00564409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D9"/>
    <w:rsid w:val="00567E63"/>
    <w:rsid w:val="00567FAF"/>
    <w:rsid w:val="00570089"/>
    <w:rsid w:val="005704D7"/>
    <w:rsid w:val="00570574"/>
    <w:rsid w:val="00570640"/>
    <w:rsid w:val="00570920"/>
    <w:rsid w:val="00570A66"/>
    <w:rsid w:val="00570AF9"/>
    <w:rsid w:val="00570BCA"/>
    <w:rsid w:val="00570FAA"/>
    <w:rsid w:val="00571148"/>
    <w:rsid w:val="005714DE"/>
    <w:rsid w:val="005716F5"/>
    <w:rsid w:val="0057196D"/>
    <w:rsid w:val="005719C9"/>
    <w:rsid w:val="00571AE9"/>
    <w:rsid w:val="00571C08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09"/>
    <w:rsid w:val="0057302B"/>
    <w:rsid w:val="005730A1"/>
    <w:rsid w:val="00573275"/>
    <w:rsid w:val="00573298"/>
    <w:rsid w:val="0057350C"/>
    <w:rsid w:val="00573A77"/>
    <w:rsid w:val="00573AF0"/>
    <w:rsid w:val="00573B30"/>
    <w:rsid w:val="00573FAB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33E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5EE"/>
    <w:rsid w:val="00583A6E"/>
    <w:rsid w:val="00583EA3"/>
    <w:rsid w:val="00583F0F"/>
    <w:rsid w:val="00583FA2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7F"/>
    <w:rsid w:val="00586A88"/>
    <w:rsid w:val="00586AB4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510"/>
    <w:rsid w:val="00590755"/>
    <w:rsid w:val="00590827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8CC"/>
    <w:rsid w:val="00594AFA"/>
    <w:rsid w:val="00594BD0"/>
    <w:rsid w:val="00594C33"/>
    <w:rsid w:val="00594C3D"/>
    <w:rsid w:val="00594C79"/>
    <w:rsid w:val="00594EEF"/>
    <w:rsid w:val="00594F61"/>
    <w:rsid w:val="0059547E"/>
    <w:rsid w:val="00595A25"/>
    <w:rsid w:val="00595A9C"/>
    <w:rsid w:val="00595D3C"/>
    <w:rsid w:val="00595D48"/>
    <w:rsid w:val="005961A9"/>
    <w:rsid w:val="005964D5"/>
    <w:rsid w:val="00596A60"/>
    <w:rsid w:val="00596C74"/>
    <w:rsid w:val="00597576"/>
    <w:rsid w:val="005976B3"/>
    <w:rsid w:val="00597721"/>
    <w:rsid w:val="00597A9E"/>
    <w:rsid w:val="005A011D"/>
    <w:rsid w:val="005A018D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F4D"/>
    <w:rsid w:val="005A31B0"/>
    <w:rsid w:val="005A3B58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3CF"/>
    <w:rsid w:val="005A54AF"/>
    <w:rsid w:val="005A57F4"/>
    <w:rsid w:val="005A58AA"/>
    <w:rsid w:val="005A59A6"/>
    <w:rsid w:val="005A59EA"/>
    <w:rsid w:val="005A6213"/>
    <w:rsid w:val="005A6321"/>
    <w:rsid w:val="005A65F6"/>
    <w:rsid w:val="005A6945"/>
    <w:rsid w:val="005A6B36"/>
    <w:rsid w:val="005A6F50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8A7"/>
    <w:rsid w:val="005B0E7C"/>
    <w:rsid w:val="005B0F8B"/>
    <w:rsid w:val="005B1369"/>
    <w:rsid w:val="005B14A6"/>
    <w:rsid w:val="005B1CCB"/>
    <w:rsid w:val="005B1DD7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90"/>
    <w:rsid w:val="005B45D5"/>
    <w:rsid w:val="005B47A6"/>
    <w:rsid w:val="005B4C62"/>
    <w:rsid w:val="005B4EBF"/>
    <w:rsid w:val="005B5008"/>
    <w:rsid w:val="005B50D5"/>
    <w:rsid w:val="005B512B"/>
    <w:rsid w:val="005B529B"/>
    <w:rsid w:val="005B5408"/>
    <w:rsid w:val="005B5534"/>
    <w:rsid w:val="005B55E0"/>
    <w:rsid w:val="005B5757"/>
    <w:rsid w:val="005B57DC"/>
    <w:rsid w:val="005B5A44"/>
    <w:rsid w:val="005B5B2A"/>
    <w:rsid w:val="005B5B36"/>
    <w:rsid w:val="005B5DB1"/>
    <w:rsid w:val="005B5ED9"/>
    <w:rsid w:val="005B602D"/>
    <w:rsid w:val="005B6614"/>
    <w:rsid w:val="005B699D"/>
    <w:rsid w:val="005B69A0"/>
    <w:rsid w:val="005B6A2D"/>
    <w:rsid w:val="005B6C5A"/>
    <w:rsid w:val="005B72B8"/>
    <w:rsid w:val="005B733A"/>
    <w:rsid w:val="005B739A"/>
    <w:rsid w:val="005B74B8"/>
    <w:rsid w:val="005B7538"/>
    <w:rsid w:val="005B777C"/>
    <w:rsid w:val="005B7966"/>
    <w:rsid w:val="005B7B57"/>
    <w:rsid w:val="005B7D18"/>
    <w:rsid w:val="005B7D90"/>
    <w:rsid w:val="005B7FE9"/>
    <w:rsid w:val="005C03FD"/>
    <w:rsid w:val="005C0414"/>
    <w:rsid w:val="005C04BF"/>
    <w:rsid w:val="005C0598"/>
    <w:rsid w:val="005C0610"/>
    <w:rsid w:val="005C0900"/>
    <w:rsid w:val="005C0E23"/>
    <w:rsid w:val="005C13CE"/>
    <w:rsid w:val="005C1603"/>
    <w:rsid w:val="005C1668"/>
    <w:rsid w:val="005C19D1"/>
    <w:rsid w:val="005C1A25"/>
    <w:rsid w:val="005C1A5B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D54"/>
    <w:rsid w:val="005C2F8C"/>
    <w:rsid w:val="005C2FDE"/>
    <w:rsid w:val="005C3064"/>
    <w:rsid w:val="005C3357"/>
    <w:rsid w:val="005C3675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5DC5"/>
    <w:rsid w:val="005C636B"/>
    <w:rsid w:val="005C66F7"/>
    <w:rsid w:val="005C6BB9"/>
    <w:rsid w:val="005C6CAB"/>
    <w:rsid w:val="005C6E2C"/>
    <w:rsid w:val="005C7187"/>
    <w:rsid w:val="005C71AC"/>
    <w:rsid w:val="005C758E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76"/>
    <w:rsid w:val="005D19CF"/>
    <w:rsid w:val="005D1F0A"/>
    <w:rsid w:val="005D1F47"/>
    <w:rsid w:val="005D1FE3"/>
    <w:rsid w:val="005D2181"/>
    <w:rsid w:val="005D2345"/>
    <w:rsid w:val="005D27A5"/>
    <w:rsid w:val="005D2907"/>
    <w:rsid w:val="005D29F5"/>
    <w:rsid w:val="005D2D16"/>
    <w:rsid w:val="005D3AE3"/>
    <w:rsid w:val="005D3B20"/>
    <w:rsid w:val="005D3CEE"/>
    <w:rsid w:val="005D470C"/>
    <w:rsid w:val="005D4930"/>
    <w:rsid w:val="005D4C5F"/>
    <w:rsid w:val="005D4EA1"/>
    <w:rsid w:val="005D4F1A"/>
    <w:rsid w:val="005D4F71"/>
    <w:rsid w:val="005D5356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CA"/>
    <w:rsid w:val="005D7C09"/>
    <w:rsid w:val="005D7C35"/>
    <w:rsid w:val="005D7DD2"/>
    <w:rsid w:val="005D7E58"/>
    <w:rsid w:val="005D7F3A"/>
    <w:rsid w:val="005E0718"/>
    <w:rsid w:val="005E093D"/>
    <w:rsid w:val="005E0C42"/>
    <w:rsid w:val="005E0E56"/>
    <w:rsid w:val="005E0FA3"/>
    <w:rsid w:val="005E12CF"/>
    <w:rsid w:val="005E15BB"/>
    <w:rsid w:val="005E1997"/>
    <w:rsid w:val="005E19F4"/>
    <w:rsid w:val="005E1C16"/>
    <w:rsid w:val="005E1DA1"/>
    <w:rsid w:val="005E203E"/>
    <w:rsid w:val="005E2154"/>
    <w:rsid w:val="005E253A"/>
    <w:rsid w:val="005E27B2"/>
    <w:rsid w:val="005E281F"/>
    <w:rsid w:val="005E2949"/>
    <w:rsid w:val="005E29F8"/>
    <w:rsid w:val="005E2BC4"/>
    <w:rsid w:val="005E2D13"/>
    <w:rsid w:val="005E2FFC"/>
    <w:rsid w:val="005E30EB"/>
    <w:rsid w:val="005E31EE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7E9"/>
    <w:rsid w:val="005E4998"/>
    <w:rsid w:val="005E4B93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6E3D"/>
    <w:rsid w:val="005E7371"/>
    <w:rsid w:val="005F0366"/>
    <w:rsid w:val="005F05E6"/>
    <w:rsid w:val="005F08C5"/>
    <w:rsid w:val="005F0EA6"/>
    <w:rsid w:val="005F10B1"/>
    <w:rsid w:val="005F14E5"/>
    <w:rsid w:val="005F154C"/>
    <w:rsid w:val="005F1B50"/>
    <w:rsid w:val="005F225C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50AE"/>
    <w:rsid w:val="005F51AF"/>
    <w:rsid w:val="005F51DD"/>
    <w:rsid w:val="005F5279"/>
    <w:rsid w:val="005F5338"/>
    <w:rsid w:val="005F54D5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DF"/>
    <w:rsid w:val="005F6E1D"/>
    <w:rsid w:val="005F6F3C"/>
    <w:rsid w:val="005F6F75"/>
    <w:rsid w:val="005F7291"/>
    <w:rsid w:val="005F75FE"/>
    <w:rsid w:val="005F764D"/>
    <w:rsid w:val="005F79A4"/>
    <w:rsid w:val="005F7B18"/>
    <w:rsid w:val="0060008F"/>
    <w:rsid w:val="00600135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39"/>
    <w:rsid w:val="00603A65"/>
    <w:rsid w:val="00603AD2"/>
    <w:rsid w:val="00603EA1"/>
    <w:rsid w:val="006041CB"/>
    <w:rsid w:val="00604260"/>
    <w:rsid w:val="006044B2"/>
    <w:rsid w:val="00604687"/>
    <w:rsid w:val="006046A6"/>
    <w:rsid w:val="00604805"/>
    <w:rsid w:val="00604B76"/>
    <w:rsid w:val="00604CB8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840"/>
    <w:rsid w:val="00610846"/>
    <w:rsid w:val="006109C5"/>
    <w:rsid w:val="00610B1A"/>
    <w:rsid w:val="00610C30"/>
    <w:rsid w:val="0061113C"/>
    <w:rsid w:val="0061117C"/>
    <w:rsid w:val="0061125A"/>
    <w:rsid w:val="006113BA"/>
    <w:rsid w:val="00611461"/>
    <w:rsid w:val="006114B8"/>
    <w:rsid w:val="00611644"/>
    <w:rsid w:val="00611765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BF8"/>
    <w:rsid w:val="00612C9E"/>
    <w:rsid w:val="00612DA4"/>
    <w:rsid w:val="00612E0B"/>
    <w:rsid w:val="00612F23"/>
    <w:rsid w:val="006132C8"/>
    <w:rsid w:val="006134C3"/>
    <w:rsid w:val="006134E9"/>
    <w:rsid w:val="0061389B"/>
    <w:rsid w:val="00613AA8"/>
    <w:rsid w:val="00613AEF"/>
    <w:rsid w:val="00613DA8"/>
    <w:rsid w:val="00613E8A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4B4"/>
    <w:rsid w:val="00615621"/>
    <w:rsid w:val="00615797"/>
    <w:rsid w:val="006159BF"/>
    <w:rsid w:val="00615B7F"/>
    <w:rsid w:val="00615BA8"/>
    <w:rsid w:val="006163D2"/>
    <w:rsid w:val="006165AD"/>
    <w:rsid w:val="00616834"/>
    <w:rsid w:val="00616ACE"/>
    <w:rsid w:val="00616B22"/>
    <w:rsid w:val="00616CD8"/>
    <w:rsid w:val="00617310"/>
    <w:rsid w:val="00617846"/>
    <w:rsid w:val="00620068"/>
    <w:rsid w:val="006202DC"/>
    <w:rsid w:val="00620501"/>
    <w:rsid w:val="00620510"/>
    <w:rsid w:val="006209B1"/>
    <w:rsid w:val="00620A24"/>
    <w:rsid w:val="006211B2"/>
    <w:rsid w:val="006211E7"/>
    <w:rsid w:val="00621230"/>
    <w:rsid w:val="00621363"/>
    <w:rsid w:val="00621725"/>
    <w:rsid w:val="00621EA8"/>
    <w:rsid w:val="0062200D"/>
    <w:rsid w:val="0062216C"/>
    <w:rsid w:val="006222EB"/>
    <w:rsid w:val="00622749"/>
    <w:rsid w:val="0062280F"/>
    <w:rsid w:val="006228F0"/>
    <w:rsid w:val="00622F02"/>
    <w:rsid w:val="00623387"/>
    <w:rsid w:val="0062347D"/>
    <w:rsid w:val="00623525"/>
    <w:rsid w:val="00623755"/>
    <w:rsid w:val="0062387A"/>
    <w:rsid w:val="00623B43"/>
    <w:rsid w:val="00623BE2"/>
    <w:rsid w:val="00623BF0"/>
    <w:rsid w:val="00624005"/>
    <w:rsid w:val="006240AC"/>
    <w:rsid w:val="00624141"/>
    <w:rsid w:val="00624439"/>
    <w:rsid w:val="00624577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6E34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DE3"/>
    <w:rsid w:val="00630FDF"/>
    <w:rsid w:val="00630FF4"/>
    <w:rsid w:val="00631037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D7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9FF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AA0"/>
    <w:rsid w:val="00637BBD"/>
    <w:rsid w:val="00640004"/>
    <w:rsid w:val="0064007A"/>
    <w:rsid w:val="00640214"/>
    <w:rsid w:val="00640618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65"/>
    <w:rsid w:val="006427D6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86F"/>
    <w:rsid w:val="00644888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A16"/>
    <w:rsid w:val="00645B46"/>
    <w:rsid w:val="00645E38"/>
    <w:rsid w:val="00645FE8"/>
    <w:rsid w:val="00646137"/>
    <w:rsid w:val="00646392"/>
    <w:rsid w:val="0064656E"/>
    <w:rsid w:val="0064661F"/>
    <w:rsid w:val="006468E7"/>
    <w:rsid w:val="00646A91"/>
    <w:rsid w:val="00646BCF"/>
    <w:rsid w:val="00646CBD"/>
    <w:rsid w:val="00646CC6"/>
    <w:rsid w:val="00646F53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47E94"/>
    <w:rsid w:val="0065012B"/>
    <w:rsid w:val="006501CD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652"/>
    <w:rsid w:val="0065171E"/>
    <w:rsid w:val="00651EEB"/>
    <w:rsid w:val="006523DA"/>
    <w:rsid w:val="00652557"/>
    <w:rsid w:val="0065270A"/>
    <w:rsid w:val="006531C0"/>
    <w:rsid w:val="00653AAD"/>
    <w:rsid w:val="00653C06"/>
    <w:rsid w:val="00653E53"/>
    <w:rsid w:val="006544A6"/>
    <w:rsid w:val="0065488F"/>
    <w:rsid w:val="00654A28"/>
    <w:rsid w:val="00654A66"/>
    <w:rsid w:val="00654B17"/>
    <w:rsid w:val="00654E18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0A"/>
    <w:rsid w:val="00662A32"/>
    <w:rsid w:val="00662D24"/>
    <w:rsid w:val="00663687"/>
    <w:rsid w:val="0066369F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997"/>
    <w:rsid w:val="00665B9A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1F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4CE"/>
    <w:rsid w:val="0067174F"/>
    <w:rsid w:val="00671BD8"/>
    <w:rsid w:val="00671D13"/>
    <w:rsid w:val="00672066"/>
    <w:rsid w:val="0067270A"/>
    <w:rsid w:val="00672801"/>
    <w:rsid w:val="006729CF"/>
    <w:rsid w:val="006729E6"/>
    <w:rsid w:val="00672A91"/>
    <w:rsid w:val="00672C8E"/>
    <w:rsid w:val="00672D37"/>
    <w:rsid w:val="00673218"/>
    <w:rsid w:val="006733AD"/>
    <w:rsid w:val="0067342B"/>
    <w:rsid w:val="00673AF6"/>
    <w:rsid w:val="00673C50"/>
    <w:rsid w:val="00674192"/>
    <w:rsid w:val="006741B3"/>
    <w:rsid w:val="006741FF"/>
    <w:rsid w:val="00674489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BCB"/>
    <w:rsid w:val="00676D51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2494"/>
    <w:rsid w:val="006825D7"/>
    <w:rsid w:val="006829A7"/>
    <w:rsid w:val="00682A41"/>
    <w:rsid w:val="00682A50"/>
    <w:rsid w:val="00682C04"/>
    <w:rsid w:val="00682CAB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93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EE4"/>
    <w:rsid w:val="00693F1D"/>
    <w:rsid w:val="006941ED"/>
    <w:rsid w:val="00694412"/>
    <w:rsid w:val="00694444"/>
    <w:rsid w:val="0069454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40F"/>
    <w:rsid w:val="00695488"/>
    <w:rsid w:val="0069589A"/>
    <w:rsid w:val="006959D0"/>
    <w:rsid w:val="00695C37"/>
    <w:rsid w:val="00695C71"/>
    <w:rsid w:val="006962E0"/>
    <w:rsid w:val="006964A7"/>
    <w:rsid w:val="0069671A"/>
    <w:rsid w:val="006967D1"/>
    <w:rsid w:val="00696BDB"/>
    <w:rsid w:val="0069716D"/>
    <w:rsid w:val="0069723E"/>
    <w:rsid w:val="00697277"/>
    <w:rsid w:val="006973D3"/>
    <w:rsid w:val="00697580"/>
    <w:rsid w:val="006975AC"/>
    <w:rsid w:val="00697886"/>
    <w:rsid w:val="0069791B"/>
    <w:rsid w:val="006A0081"/>
    <w:rsid w:val="006A05BB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5C"/>
    <w:rsid w:val="006A299C"/>
    <w:rsid w:val="006A29D1"/>
    <w:rsid w:val="006A2D7C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10"/>
    <w:rsid w:val="006A676C"/>
    <w:rsid w:val="006A6A9F"/>
    <w:rsid w:val="006A732B"/>
    <w:rsid w:val="006A7510"/>
    <w:rsid w:val="006A7918"/>
    <w:rsid w:val="006A7D90"/>
    <w:rsid w:val="006A7FD2"/>
    <w:rsid w:val="006B03C8"/>
    <w:rsid w:val="006B05C5"/>
    <w:rsid w:val="006B0697"/>
    <w:rsid w:val="006B0726"/>
    <w:rsid w:val="006B0BD9"/>
    <w:rsid w:val="006B0BDE"/>
    <w:rsid w:val="006B0C8F"/>
    <w:rsid w:val="006B0D01"/>
    <w:rsid w:val="006B0D0E"/>
    <w:rsid w:val="006B100D"/>
    <w:rsid w:val="006B1248"/>
    <w:rsid w:val="006B127E"/>
    <w:rsid w:val="006B14BB"/>
    <w:rsid w:val="006B169D"/>
    <w:rsid w:val="006B1B4E"/>
    <w:rsid w:val="006B1D1D"/>
    <w:rsid w:val="006B1D3A"/>
    <w:rsid w:val="006B2043"/>
    <w:rsid w:val="006B21D2"/>
    <w:rsid w:val="006B2361"/>
    <w:rsid w:val="006B27F5"/>
    <w:rsid w:val="006B299C"/>
    <w:rsid w:val="006B2C89"/>
    <w:rsid w:val="006B2D20"/>
    <w:rsid w:val="006B2EB6"/>
    <w:rsid w:val="006B2FCD"/>
    <w:rsid w:val="006B301F"/>
    <w:rsid w:val="006B336A"/>
    <w:rsid w:val="006B39CC"/>
    <w:rsid w:val="006B39F4"/>
    <w:rsid w:val="006B3AF5"/>
    <w:rsid w:val="006B3B88"/>
    <w:rsid w:val="006B409F"/>
    <w:rsid w:val="006B42D5"/>
    <w:rsid w:val="006B451A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D9"/>
    <w:rsid w:val="006C1CE4"/>
    <w:rsid w:val="006C1E89"/>
    <w:rsid w:val="006C1F34"/>
    <w:rsid w:val="006C1FFA"/>
    <w:rsid w:val="006C20C9"/>
    <w:rsid w:val="006C21C2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407"/>
    <w:rsid w:val="006C478E"/>
    <w:rsid w:val="006C47D9"/>
    <w:rsid w:val="006C49B8"/>
    <w:rsid w:val="006C4A3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CF1"/>
    <w:rsid w:val="006C6E6C"/>
    <w:rsid w:val="006C6F00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D0076"/>
    <w:rsid w:val="006D012D"/>
    <w:rsid w:val="006D03E6"/>
    <w:rsid w:val="006D061A"/>
    <w:rsid w:val="006D0F50"/>
    <w:rsid w:val="006D1072"/>
    <w:rsid w:val="006D12A8"/>
    <w:rsid w:val="006D19D7"/>
    <w:rsid w:val="006D1A27"/>
    <w:rsid w:val="006D1AFF"/>
    <w:rsid w:val="006D1C20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919"/>
    <w:rsid w:val="006D3C7A"/>
    <w:rsid w:val="006D3FF0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939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3008"/>
    <w:rsid w:val="006E30B5"/>
    <w:rsid w:val="006E3363"/>
    <w:rsid w:val="006E3441"/>
    <w:rsid w:val="006E344F"/>
    <w:rsid w:val="006E3450"/>
    <w:rsid w:val="006E358F"/>
    <w:rsid w:val="006E3919"/>
    <w:rsid w:val="006E3A29"/>
    <w:rsid w:val="006E3B53"/>
    <w:rsid w:val="006E3CCB"/>
    <w:rsid w:val="006E4179"/>
    <w:rsid w:val="006E43CC"/>
    <w:rsid w:val="006E4409"/>
    <w:rsid w:val="006E44F4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0F6"/>
    <w:rsid w:val="006F25C3"/>
    <w:rsid w:val="006F2877"/>
    <w:rsid w:val="006F2B24"/>
    <w:rsid w:val="006F2DE7"/>
    <w:rsid w:val="006F3047"/>
    <w:rsid w:val="006F308D"/>
    <w:rsid w:val="006F30C1"/>
    <w:rsid w:val="006F30DD"/>
    <w:rsid w:val="006F32BD"/>
    <w:rsid w:val="006F342D"/>
    <w:rsid w:val="006F35DE"/>
    <w:rsid w:val="006F36B8"/>
    <w:rsid w:val="006F38EC"/>
    <w:rsid w:val="006F3909"/>
    <w:rsid w:val="006F403E"/>
    <w:rsid w:val="006F4C36"/>
    <w:rsid w:val="006F4D32"/>
    <w:rsid w:val="006F4D68"/>
    <w:rsid w:val="006F5142"/>
    <w:rsid w:val="006F519A"/>
    <w:rsid w:val="006F542E"/>
    <w:rsid w:val="006F547B"/>
    <w:rsid w:val="006F55B4"/>
    <w:rsid w:val="006F5868"/>
    <w:rsid w:val="006F590A"/>
    <w:rsid w:val="006F59E1"/>
    <w:rsid w:val="006F5B04"/>
    <w:rsid w:val="006F5B6F"/>
    <w:rsid w:val="006F5C52"/>
    <w:rsid w:val="006F5F9B"/>
    <w:rsid w:val="006F6039"/>
    <w:rsid w:val="006F674B"/>
    <w:rsid w:val="006F683A"/>
    <w:rsid w:val="006F6DD5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EA7"/>
    <w:rsid w:val="006F7EAF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0C2"/>
    <w:rsid w:val="00703110"/>
    <w:rsid w:val="007035C6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44"/>
    <w:rsid w:val="00705BCB"/>
    <w:rsid w:val="007061DB"/>
    <w:rsid w:val="00706226"/>
    <w:rsid w:val="007068AD"/>
    <w:rsid w:val="00706A30"/>
    <w:rsid w:val="00706B34"/>
    <w:rsid w:val="00706C27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195"/>
    <w:rsid w:val="007119FF"/>
    <w:rsid w:val="007121AE"/>
    <w:rsid w:val="0071225B"/>
    <w:rsid w:val="007123ED"/>
    <w:rsid w:val="007125CA"/>
    <w:rsid w:val="007126C5"/>
    <w:rsid w:val="007127D4"/>
    <w:rsid w:val="00712D83"/>
    <w:rsid w:val="00712F07"/>
    <w:rsid w:val="00712FD4"/>
    <w:rsid w:val="0071339D"/>
    <w:rsid w:val="0071351B"/>
    <w:rsid w:val="00713679"/>
    <w:rsid w:val="00713DCF"/>
    <w:rsid w:val="00713F16"/>
    <w:rsid w:val="007140DF"/>
    <w:rsid w:val="0071423E"/>
    <w:rsid w:val="00714659"/>
    <w:rsid w:val="007147BA"/>
    <w:rsid w:val="00714A8E"/>
    <w:rsid w:val="00715190"/>
    <w:rsid w:val="00715500"/>
    <w:rsid w:val="00715508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4E"/>
    <w:rsid w:val="00716BA8"/>
    <w:rsid w:val="00716C0E"/>
    <w:rsid w:val="00716C4E"/>
    <w:rsid w:val="00716DBC"/>
    <w:rsid w:val="00716FC2"/>
    <w:rsid w:val="007174D2"/>
    <w:rsid w:val="00717940"/>
    <w:rsid w:val="00717A70"/>
    <w:rsid w:val="00717DB5"/>
    <w:rsid w:val="00717F72"/>
    <w:rsid w:val="00717FC6"/>
    <w:rsid w:val="0072004B"/>
    <w:rsid w:val="00720A39"/>
    <w:rsid w:val="00720CD8"/>
    <w:rsid w:val="00720EB8"/>
    <w:rsid w:val="00720F0F"/>
    <w:rsid w:val="0072120B"/>
    <w:rsid w:val="0072130D"/>
    <w:rsid w:val="00721324"/>
    <w:rsid w:val="0072132D"/>
    <w:rsid w:val="007214C3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7EE"/>
    <w:rsid w:val="00722F21"/>
    <w:rsid w:val="00723019"/>
    <w:rsid w:val="007230F2"/>
    <w:rsid w:val="00723152"/>
    <w:rsid w:val="00723194"/>
    <w:rsid w:val="007235D1"/>
    <w:rsid w:val="00723810"/>
    <w:rsid w:val="0072390A"/>
    <w:rsid w:val="00723C74"/>
    <w:rsid w:val="00724489"/>
    <w:rsid w:val="007244D3"/>
    <w:rsid w:val="0072454F"/>
    <w:rsid w:val="00724795"/>
    <w:rsid w:val="00724F53"/>
    <w:rsid w:val="00725446"/>
    <w:rsid w:val="0072579B"/>
    <w:rsid w:val="00725890"/>
    <w:rsid w:val="007259D7"/>
    <w:rsid w:val="00725B21"/>
    <w:rsid w:val="00725CB5"/>
    <w:rsid w:val="00725CFB"/>
    <w:rsid w:val="00726060"/>
    <w:rsid w:val="00726512"/>
    <w:rsid w:val="007266AD"/>
    <w:rsid w:val="00726AFD"/>
    <w:rsid w:val="00726B82"/>
    <w:rsid w:val="00726D1E"/>
    <w:rsid w:val="00726F98"/>
    <w:rsid w:val="007279AF"/>
    <w:rsid w:val="00727CCC"/>
    <w:rsid w:val="00727DBA"/>
    <w:rsid w:val="007303E9"/>
    <w:rsid w:val="00730441"/>
    <w:rsid w:val="007307F2"/>
    <w:rsid w:val="0073111D"/>
    <w:rsid w:val="00731204"/>
    <w:rsid w:val="0073138A"/>
    <w:rsid w:val="007314E1"/>
    <w:rsid w:val="007316D2"/>
    <w:rsid w:val="00731A48"/>
    <w:rsid w:val="00731E7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1AE"/>
    <w:rsid w:val="0073440A"/>
    <w:rsid w:val="0073446B"/>
    <w:rsid w:val="00734959"/>
    <w:rsid w:val="00734C66"/>
    <w:rsid w:val="00735099"/>
    <w:rsid w:val="0073555F"/>
    <w:rsid w:val="007356E4"/>
    <w:rsid w:val="0073591F"/>
    <w:rsid w:val="00735AEA"/>
    <w:rsid w:val="00735BC8"/>
    <w:rsid w:val="00735ED2"/>
    <w:rsid w:val="0073609D"/>
    <w:rsid w:val="00736374"/>
    <w:rsid w:val="00736C81"/>
    <w:rsid w:val="007371AC"/>
    <w:rsid w:val="007371E3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704"/>
    <w:rsid w:val="00743A42"/>
    <w:rsid w:val="00743A4A"/>
    <w:rsid w:val="00743B12"/>
    <w:rsid w:val="0074402B"/>
    <w:rsid w:val="00744496"/>
    <w:rsid w:val="007449F8"/>
    <w:rsid w:val="00744AC4"/>
    <w:rsid w:val="00744BF5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51F"/>
    <w:rsid w:val="007466C5"/>
    <w:rsid w:val="007466DB"/>
    <w:rsid w:val="007467A0"/>
    <w:rsid w:val="007467C6"/>
    <w:rsid w:val="007468A4"/>
    <w:rsid w:val="00746A7C"/>
    <w:rsid w:val="00746DDF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D75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F9"/>
    <w:rsid w:val="0076152E"/>
    <w:rsid w:val="007618F0"/>
    <w:rsid w:val="00761B73"/>
    <w:rsid w:val="00761CA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4325"/>
    <w:rsid w:val="00764870"/>
    <w:rsid w:val="00764D6C"/>
    <w:rsid w:val="00765020"/>
    <w:rsid w:val="007653E5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A28"/>
    <w:rsid w:val="00766A71"/>
    <w:rsid w:val="00766A9E"/>
    <w:rsid w:val="00766AB2"/>
    <w:rsid w:val="00766AD1"/>
    <w:rsid w:val="00766D46"/>
    <w:rsid w:val="00766E02"/>
    <w:rsid w:val="00767156"/>
    <w:rsid w:val="00767242"/>
    <w:rsid w:val="0076726E"/>
    <w:rsid w:val="00767519"/>
    <w:rsid w:val="0076764C"/>
    <w:rsid w:val="007678D6"/>
    <w:rsid w:val="00767AEB"/>
    <w:rsid w:val="00767B89"/>
    <w:rsid w:val="00767C13"/>
    <w:rsid w:val="00770091"/>
    <w:rsid w:val="0077012F"/>
    <w:rsid w:val="0077017D"/>
    <w:rsid w:val="007707D2"/>
    <w:rsid w:val="00770A8D"/>
    <w:rsid w:val="00770CE2"/>
    <w:rsid w:val="00770FC6"/>
    <w:rsid w:val="007712DD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47DC"/>
    <w:rsid w:val="00774848"/>
    <w:rsid w:val="007748F4"/>
    <w:rsid w:val="00774928"/>
    <w:rsid w:val="00774DD8"/>
    <w:rsid w:val="0077502F"/>
    <w:rsid w:val="007756EA"/>
    <w:rsid w:val="007758B5"/>
    <w:rsid w:val="00775BFA"/>
    <w:rsid w:val="00775C02"/>
    <w:rsid w:val="00775F10"/>
    <w:rsid w:val="00775F4F"/>
    <w:rsid w:val="0077609A"/>
    <w:rsid w:val="00776103"/>
    <w:rsid w:val="0077627C"/>
    <w:rsid w:val="007762D2"/>
    <w:rsid w:val="0077688A"/>
    <w:rsid w:val="00776B1E"/>
    <w:rsid w:val="00776B48"/>
    <w:rsid w:val="00776B82"/>
    <w:rsid w:val="0077710C"/>
    <w:rsid w:val="00777247"/>
    <w:rsid w:val="007772B8"/>
    <w:rsid w:val="007777B8"/>
    <w:rsid w:val="007777D5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8AE"/>
    <w:rsid w:val="00781BB3"/>
    <w:rsid w:val="00782038"/>
    <w:rsid w:val="00782205"/>
    <w:rsid w:val="0078223B"/>
    <w:rsid w:val="00782A62"/>
    <w:rsid w:val="00782CB5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EF8"/>
    <w:rsid w:val="00784F3E"/>
    <w:rsid w:val="0078519E"/>
    <w:rsid w:val="0078526C"/>
    <w:rsid w:val="0078543F"/>
    <w:rsid w:val="00785484"/>
    <w:rsid w:val="0078571E"/>
    <w:rsid w:val="00785729"/>
    <w:rsid w:val="00785B65"/>
    <w:rsid w:val="00786537"/>
    <w:rsid w:val="0078655C"/>
    <w:rsid w:val="007866DA"/>
    <w:rsid w:val="007868E8"/>
    <w:rsid w:val="007869E3"/>
    <w:rsid w:val="00786BA3"/>
    <w:rsid w:val="00786E9A"/>
    <w:rsid w:val="00787004"/>
    <w:rsid w:val="00787458"/>
    <w:rsid w:val="007875A6"/>
    <w:rsid w:val="00787684"/>
    <w:rsid w:val="00787B6B"/>
    <w:rsid w:val="00787BF3"/>
    <w:rsid w:val="00787E72"/>
    <w:rsid w:val="0079049D"/>
    <w:rsid w:val="00790503"/>
    <w:rsid w:val="0079059D"/>
    <w:rsid w:val="00790734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DCA"/>
    <w:rsid w:val="007941B0"/>
    <w:rsid w:val="00794350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C7F"/>
    <w:rsid w:val="00796D17"/>
    <w:rsid w:val="00797203"/>
    <w:rsid w:val="00797740"/>
    <w:rsid w:val="007978BE"/>
    <w:rsid w:val="007A00C6"/>
    <w:rsid w:val="007A00E6"/>
    <w:rsid w:val="007A013F"/>
    <w:rsid w:val="007A03F9"/>
    <w:rsid w:val="007A056A"/>
    <w:rsid w:val="007A05CB"/>
    <w:rsid w:val="007A0777"/>
    <w:rsid w:val="007A077F"/>
    <w:rsid w:val="007A0B31"/>
    <w:rsid w:val="007A0C58"/>
    <w:rsid w:val="007A0C92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327A"/>
    <w:rsid w:val="007A345A"/>
    <w:rsid w:val="007A3563"/>
    <w:rsid w:val="007A3943"/>
    <w:rsid w:val="007A3ABD"/>
    <w:rsid w:val="007A3AD8"/>
    <w:rsid w:val="007A3BB7"/>
    <w:rsid w:val="007A3E3E"/>
    <w:rsid w:val="007A3FF4"/>
    <w:rsid w:val="007A433C"/>
    <w:rsid w:val="007A43A5"/>
    <w:rsid w:val="007A4540"/>
    <w:rsid w:val="007A48DE"/>
    <w:rsid w:val="007A4ECA"/>
    <w:rsid w:val="007A4ECD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F49"/>
    <w:rsid w:val="007A5FD3"/>
    <w:rsid w:val="007A69DF"/>
    <w:rsid w:val="007A6CEA"/>
    <w:rsid w:val="007A6FE2"/>
    <w:rsid w:val="007A7223"/>
    <w:rsid w:val="007A775F"/>
    <w:rsid w:val="007A7F61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C91"/>
    <w:rsid w:val="007B2E81"/>
    <w:rsid w:val="007B2F72"/>
    <w:rsid w:val="007B3094"/>
    <w:rsid w:val="007B3305"/>
    <w:rsid w:val="007B36E4"/>
    <w:rsid w:val="007B3D4F"/>
    <w:rsid w:val="007B3F98"/>
    <w:rsid w:val="007B4161"/>
    <w:rsid w:val="007B46E9"/>
    <w:rsid w:val="007B4733"/>
    <w:rsid w:val="007B546E"/>
    <w:rsid w:val="007B556A"/>
    <w:rsid w:val="007B57B3"/>
    <w:rsid w:val="007B5C18"/>
    <w:rsid w:val="007B5F48"/>
    <w:rsid w:val="007B5FD8"/>
    <w:rsid w:val="007B6532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461"/>
    <w:rsid w:val="007C1523"/>
    <w:rsid w:val="007C176E"/>
    <w:rsid w:val="007C17A7"/>
    <w:rsid w:val="007C18E7"/>
    <w:rsid w:val="007C1AA6"/>
    <w:rsid w:val="007C28A5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87A"/>
    <w:rsid w:val="007C69A3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86D"/>
    <w:rsid w:val="007D1891"/>
    <w:rsid w:val="007D1AA7"/>
    <w:rsid w:val="007D1C1B"/>
    <w:rsid w:val="007D24D9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A77"/>
    <w:rsid w:val="007D4B2A"/>
    <w:rsid w:val="007D4DCF"/>
    <w:rsid w:val="007D4DDB"/>
    <w:rsid w:val="007D4F08"/>
    <w:rsid w:val="007D4F25"/>
    <w:rsid w:val="007D520C"/>
    <w:rsid w:val="007D547B"/>
    <w:rsid w:val="007D5C90"/>
    <w:rsid w:val="007D5D3C"/>
    <w:rsid w:val="007D6044"/>
    <w:rsid w:val="007D624F"/>
    <w:rsid w:val="007D6364"/>
    <w:rsid w:val="007D64F1"/>
    <w:rsid w:val="007D65BD"/>
    <w:rsid w:val="007D679B"/>
    <w:rsid w:val="007D68D9"/>
    <w:rsid w:val="007D6A55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A66"/>
    <w:rsid w:val="007E3BB9"/>
    <w:rsid w:val="007E3C97"/>
    <w:rsid w:val="007E3FE7"/>
    <w:rsid w:val="007E430B"/>
    <w:rsid w:val="007E4398"/>
    <w:rsid w:val="007E445A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614"/>
    <w:rsid w:val="007E5E9E"/>
    <w:rsid w:val="007E5F85"/>
    <w:rsid w:val="007E6093"/>
    <w:rsid w:val="007E6200"/>
    <w:rsid w:val="007E62F9"/>
    <w:rsid w:val="007E63AD"/>
    <w:rsid w:val="007E643C"/>
    <w:rsid w:val="007E6476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946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39E"/>
    <w:rsid w:val="007F3437"/>
    <w:rsid w:val="007F3668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350"/>
    <w:rsid w:val="007F54A6"/>
    <w:rsid w:val="007F5600"/>
    <w:rsid w:val="007F577A"/>
    <w:rsid w:val="007F5D7B"/>
    <w:rsid w:val="007F5DFA"/>
    <w:rsid w:val="007F61F5"/>
    <w:rsid w:val="007F6430"/>
    <w:rsid w:val="007F6854"/>
    <w:rsid w:val="007F703A"/>
    <w:rsid w:val="007F73B3"/>
    <w:rsid w:val="007F74EB"/>
    <w:rsid w:val="007F7682"/>
    <w:rsid w:val="007F77C2"/>
    <w:rsid w:val="007F7CD6"/>
    <w:rsid w:val="007F7D42"/>
    <w:rsid w:val="007F7F09"/>
    <w:rsid w:val="007F7F46"/>
    <w:rsid w:val="007F7F54"/>
    <w:rsid w:val="0080015D"/>
    <w:rsid w:val="00800A91"/>
    <w:rsid w:val="008012A1"/>
    <w:rsid w:val="00801326"/>
    <w:rsid w:val="00801340"/>
    <w:rsid w:val="00801502"/>
    <w:rsid w:val="008018E4"/>
    <w:rsid w:val="00802336"/>
    <w:rsid w:val="008024A3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AC4"/>
    <w:rsid w:val="00813ACF"/>
    <w:rsid w:val="00813AFD"/>
    <w:rsid w:val="00813CF0"/>
    <w:rsid w:val="00813F1D"/>
    <w:rsid w:val="00814030"/>
    <w:rsid w:val="00814139"/>
    <w:rsid w:val="00814343"/>
    <w:rsid w:val="00814566"/>
    <w:rsid w:val="008145FA"/>
    <w:rsid w:val="00814786"/>
    <w:rsid w:val="00814BD4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A9C"/>
    <w:rsid w:val="00817AC2"/>
    <w:rsid w:val="00817FEC"/>
    <w:rsid w:val="00820056"/>
    <w:rsid w:val="0082014B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73F"/>
    <w:rsid w:val="00823A20"/>
    <w:rsid w:val="00823BCD"/>
    <w:rsid w:val="00823CD5"/>
    <w:rsid w:val="00824085"/>
    <w:rsid w:val="0082456B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2FC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7F8"/>
    <w:rsid w:val="00837B76"/>
    <w:rsid w:val="00837E5E"/>
    <w:rsid w:val="00837F6D"/>
    <w:rsid w:val="008401D5"/>
    <w:rsid w:val="00840532"/>
    <w:rsid w:val="00841472"/>
    <w:rsid w:val="00841603"/>
    <w:rsid w:val="0084164E"/>
    <w:rsid w:val="00841D03"/>
    <w:rsid w:val="00841D0B"/>
    <w:rsid w:val="00841DAD"/>
    <w:rsid w:val="00842033"/>
    <w:rsid w:val="00842465"/>
    <w:rsid w:val="008424F8"/>
    <w:rsid w:val="008428E5"/>
    <w:rsid w:val="00842A94"/>
    <w:rsid w:val="00842AB6"/>
    <w:rsid w:val="00842C82"/>
    <w:rsid w:val="00843A7E"/>
    <w:rsid w:val="00843B8F"/>
    <w:rsid w:val="00843D84"/>
    <w:rsid w:val="00843EFD"/>
    <w:rsid w:val="00844066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B7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D5"/>
    <w:rsid w:val="008531ED"/>
    <w:rsid w:val="008533D0"/>
    <w:rsid w:val="00853C76"/>
    <w:rsid w:val="00853DEC"/>
    <w:rsid w:val="00853FE9"/>
    <w:rsid w:val="00854014"/>
    <w:rsid w:val="00854462"/>
    <w:rsid w:val="00854563"/>
    <w:rsid w:val="00854862"/>
    <w:rsid w:val="00854986"/>
    <w:rsid w:val="0085499D"/>
    <w:rsid w:val="00854DDF"/>
    <w:rsid w:val="008550B4"/>
    <w:rsid w:val="00855332"/>
    <w:rsid w:val="00855448"/>
    <w:rsid w:val="008554E1"/>
    <w:rsid w:val="00855BEC"/>
    <w:rsid w:val="00855DDC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4CA"/>
    <w:rsid w:val="0086057E"/>
    <w:rsid w:val="00860B10"/>
    <w:rsid w:val="00860CAC"/>
    <w:rsid w:val="00860EE2"/>
    <w:rsid w:val="00861A75"/>
    <w:rsid w:val="00861DCA"/>
    <w:rsid w:val="00861DDB"/>
    <w:rsid w:val="00862096"/>
    <w:rsid w:val="008621E5"/>
    <w:rsid w:val="008623A8"/>
    <w:rsid w:val="0086249C"/>
    <w:rsid w:val="008626EA"/>
    <w:rsid w:val="008629B8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B7F"/>
    <w:rsid w:val="00865D87"/>
    <w:rsid w:val="00865F97"/>
    <w:rsid w:val="00865FE3"/>
    <w:rsid w:val="0086683F"/>
    <w:rsid w:val="00866CBB"/>
    <w:rsid w:val="00866CF1"/>
    <w:rsid w:val="008670F1"/>
    <w:rsid w:val="0086719C"/>
    <w:rsid w:val="008676E2"/>
    <w:rsid w:val="00867760"/>
    <w:rsid w:val="00867903"/>
    <w:rsid w:val="00867E67"/>
    <w:rsid w:val="0087035A"/>
    <w:rsid w:val="008706D0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B9"/>
    <w:rsid w:val="00872FCB"/>
    <w:rsid w:val="00873147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55F"/>
    <w:rsid w:val="008755D1"/>
    <w:rsid w:val="008756E4"/>
    <w:rsid w:val="008757B7"/>
    <w:rsid w:val="00875842"/>
    <w:rsid w:val="00875D1F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63F"/>
    <w:rsid w:val="00880FFA"/>
    <w:rsid w:val="008812EA"/>
    <w:rsid w:val="0088156D"/>
    <w:rsid w:val="0088164F"/>
    <w:rsid w:val="0088182B"/>
    <w:rsid w:val="00881DFA"/>
    <w:rsid w:val="0088208C"/>
    <w:rsid w:val="008820D2"/>
    <w:rsid w:val="0088212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540"/>
    <w:rsid w:val="00884935"/>
    <w:rsid w:val="00884A45"/>
    <w:rsid w:val="00884A6E"/>
    <w:rsid w:val="00884B9A"/>
    <w:rsid w:val="00884C7C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9007E"/>
    <w:rsid w:val="008901B4"/>
    <w:rsid w:val="00890382"/>
    <w:rsid w:val="0089038C"/>
    <w:rsid w:val="00890477"/>
    <w:rsid w:val="008906EE"/>
    <w:rsid w:val="008908BB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9E5"/>
    <w:rsid w:val="00892A6F"/>
    <w:rsid w:val="00892C99"/>
    <w:rsid w:val="00893011"/>
    <w:rsid w:val="0089302E"/>
    <w:rsid w:val="00893275"/>
    <w:rsid w:val="00893A5F"/>
    <w:rsid w:val="00893D94"/>
    <w:rsid w:val="00893D9A"/>
    <w:rsid w:val="00893E5E"/>
    <w:rsid w:val="00893EBA"/>
    <w:rsid w:val="00893F7D"/>
    <w:rsid w:val="0089446C"/>
    <w:rsid w:val="008946E9"/>
    <w:rsid w:val="00894B66"/>
    <w:rsid w:val="008950A4"/>
    <w:rsid w:val="008954C2"/>
    <w:rsid w:val="00895507"/>
    <w:rsid w:val="008956FD"/>
    <w:rsid w:val="00895B78"/>
    <w:rsid w:val="00895D52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E6D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13B"/>
    <w:rsid w:val="008A4478"/>
    <w:rsid w:val="008A44F6"/>
    <w:rsid w:val="008A4604"/>
    <w:rsid w:val="008A4658"/>
    <w:rsid w:val="008A4942"/>
    <w:rsid w:val="008A4AB2"/>
    <w:rsid w:val="008A4F84"/>
    <w:rsid w:val="008A515B"/>
    <w:rsid w:val="008A52B1"/>
    <w:rsid w:val="008A5B4E"/>
    <w:rsid w:val="008A6091"/>
    <w:rsid w:val="008A60BB"/>
    <w:rsid w:val="008A6511"/>
    <w:rsid w:val="008A667C"/>
    <w:rsid w:val="008A66F9"/>
    <w:rsid w:val="008A6763"/>
    <w:rsid w:val="008A72B7"/>
    <w:rsid w:val="008A7617"/>
    <w:rsid w:val="008A7953"/>
    <w:rsid w:val="008A7995"/>
    <w:rsid w:val="008A7BD7"/>
    <w:rsid w:val="008A7C5C"/>
    <w:rsid w:val="008A7D77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6E"/>
    <w:rsid w:val="008B2D85"/>
    <w:rsid w:val="008B2E83"/>
    <w:rsid w:val="008B2FA7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6BE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6F37"/>
    <w:rsid w:val="008B74EB"/>
    <w:rsid w:val="008B75A2"/>
    <w:rsid w:val="008B7A85"/>
    <w:rsid w:val="008C000E"/>
    <w:rsid w:val="008C003E"/>
    <w:rsid w:val="008C014C"/>
    <w:rsid w:val="008C047E"/>
    <w:rsid w:val="008C0633"/>
    <w:rsid w:val="008C07C9"/>
    <w:rsid w:val="008C07CF"/>
    <w:rsid w:val="008C0DA0"/>
    <w:rsid w:val="008C1B2A"/>
    <w:rsid w:val="008C1E31"/>
    <w:rsid w:val="008C214A"/>
    <w:rsid w:val="008C229A"/>
    <w:rsid w:val="008C23B4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B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75A"/>
    <w:rsid w:val="008C687A"/>
    <w:rsid w:val="008C7058"/>
    <w:rsid w:val="008C70E2"/>
    <w:rsid w:val="008C73B6"/>
    <w:rsid w:val="008C7575"/>
    <w:rsid w:val="008C76D8"/>
    <w:rsid w:val="008C7896"/>
    <w:rsid w:val="008C7B85"/>
    <w:rsid w:val="008C7C1C"/>
    <w:rsid w:val="008C7DF7"/>
    <w:rsid w:val="008C7EC9"/>
    <w:rsid w:val="008D0221"/>
    <w:rsid w:val="008D05D7"/>
    <w:rsid w:val="008D08FB"/>
    <w:rsid w:val="008D090D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0DE"/>
    <w:rsid w:val="008D31F7"/>
    <w:rsid w:val="008D332A"/>
    <w:rsid w:val="008D33C1"/>
    <w:rsid w:val="008D3478"/>
    <w:rsid w:val="008D363F"/>
    <w:rsid w:val="008D37FB"/>
    <w:rsid w:val="008D38EE"/>
    <w:rsid w:val="008D3A8C"/>
    <w:rsid w:val="008D3CFC"/>
    <w:rsid w:val="008D42EF"/>
    <w:rsid w:val="008D42F8"/>
    <w:rsid w:val="008D47EE"/>
    <w:rsid w:val="008D49FD"/>
    <w:rsid w:val="008D4AD8"/>
    <w:rsid w:val="008D4D51"/>
    <w:rsid w:val="008D50AE"/>
    <w:rsid w:val="008D5149"/>
    <w:rsid w:val="008D536C"/>
    <w:rsid w:val="008D5495"/>
    <w:rsid w:val="008D5766"/>
    <w:rsid w:val="008D581A"/>
    <w:rsid w:val="008D6038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A95"/>
    <w:rsid w:val="008E0B0C"/>
    <w:rsid w:val="008E0D0C"/>
    <w:rsid w:val="008E0F65"/>
    <w:rsid w:val="008E0FB6"/>
    <w:rsid w:val="008E10E6"/>
    <w:rsid w:val="008E110E"/>
    <w:rsid w:val="008E1157"/>
    <w:rsid w:val="008E138D"/>
    <w:rsid w:val="008E14C1"/>
    <w:rsid w:val="008E1672"/>
    <w:rsid w:val="008E16FB"/>
    <w:rsid w:val="008E180A"/>
    <w:rsid w:val="008E2839"/>
    <w:rsid w:val="008E2915"/>
    <w:rsid w:val="008E2AEF"/>
    <w:rsid w:val="008E2BF7"/>
    <w:rsid w:val="008E2D64"/>
    <w:rsid w:val="008E2F5B"/>
    <w:rsid w:val="008E3070"/>
    <w:rsid w:val="008E3219"/>
    <w:rsid w:val="008E32BE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F6A"/>
    <w:rsid w:val="008E6056"/>
    <w:rsid w:val="008E6247"/>
    <w:rsid w:val="008E655B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5AA"/>
    <w:rsid w:val="008E784C"/>
    <w:rsid w:val="008E7B30"/>
    <w:rsid w:val="008E7D2F"/>
    <w:rsid w:val="008E7E8F"/>
    <w:rsid w:val="008E7F40"/>
    <w:rsid w:val="008F027B"/>
    <w:rsid w:val="008F0305"/>
    <w:rsid w:val="008F0BB2"/>
    <w:rsid w:val="008F0C7A"/>
    <w:rsid w:val="008F0CD4"/>
    <w:rsid w:val="008F0E46"/>
    <w:rsid w:val="008F0EB3"/>
    <w:rsid w:val="008F0EEB"/>
    <w:rsid w:val="008F0FD6"/>
    <w:rsid w:val="008F10F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927"/>
    <w:rsid w:val="008F49F1"/>
    <w:rsid w:val="008F5096"/>
    <w:rsid w:val="008F56B6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3B"/>
    <w:rsid w:val="008F73A9"/>
    <w:rsid w:val="008F7524"/>
    <w:rsid w:val="008F761C"/>
    <w:rsid w:val="008F76B0"/>
    <w:rsid w:val="008F7BBE"/>
    <w:rsid w:val="008F7CF1"/>
    <w:rsid w:val="008F7D32"/>
    <w:rsid w:val="008F7D68"/>
    <w:rsid w:val="008F7E91"/>
    <w:rsid w:val="00900125"/>
    <w:rsid w:val="00900198"/>
    <w:rsid w:val="009008BF"/>
    <w:rsid w:val="00900B50"/>
    <w:rsid w:val="00900C85"/>
    <w:rsid w:val="00900C9B"/>
    <w:rsid w:val="00900FF0"/>
    <w:rsid w:val="00901050"/>
    <w:rsid w:val="009015C4"/>
    <w:rsid w:val="00901641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1B0"/>
    <w:rsid w:val="009032D3"/>
    <w:rsid w:val="00903490"/>
    <w:rsid w:val="009035EE"/>
    <w:rsid w:val="0090368F"/>
    <w:rsid w:val="00903F12"/>
    <w:rsid w:val="00904067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8BC"/>
    <w:rsid w:val="00906A6F"/>
    <w:rsid w:val="00906F86"/>
    <w:rsid w:val="00906FD7"/>
    <w:rsid w:val="009077A0"/>
    <w:rsid w:val="00907B0F"/>
    <w:rsid w:val="00907E42"/>
    <w:rsid w:val="00907F9E"/>
    <w:rsid w:val="009105B4"/>
    <w:rsid w:val="0091090A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F86"/>
    <w:rsid w:val="00913025"/>
    <w:rsid w:val="00913139"/>
    <w:rsid w:val="0091316D"/>
    <w:rsid w:val="009131BA"/>
    <w:rsid w:val="00913440"/>
    <w:rsid w:val="009135F8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6DA"/>
    <w:rsid w:val="00921726"/>
    <w:rsid w:val="00921CAA"/>
    <w:rsid w:val="00922392"/>
    <w:rsid w:val="009226E6"/>
    <w:rsid w:val="00922A4E"/>
    <w:rsid w:val="00922B5A"/>
    <w:rsid w:val="00922BFA"/>
    <w:rsid w:val="00922E99"/>
    <w:rsid w:val="00922EB7"/>
    <w:rsid w:val="009231C8"/>
    <w:rsid w:val="009231F9"/>
    <w:rsid w:val="00923C17"/>
    <w:rsid w:val="0092437F"/>
    <w:rsid w:val="00924614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827"/>
    <w:rsid w:val="00927B12"/>
    <w:rsid w:val="00927B14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050"/>
    <w:rsid w:val="00932A8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967"/>
    <w:rsid w:val="00934A37"/>
    <w:rsid w:val="00934A42"/>
    <w:rsid w:val="00934A43"/>
    <w:rsid w:val="00934C5C"/>
    <w:rsid w:val="00934FE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B5F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C5F"/>
    <w:rsid w:val="009410A2"/>
    <w:rsid w:val="00941317"/>
    <w:rsid w:val="009413A0"/>
    <w:rsid w:val="009416A3"/>
    <w:rsid w:val="009418A5"/>
    <w:rsid w:val="009418FF"/>
    <w:rsid w:val="00941A92"/>
    <w:rsid w:val="00941B71"/>
    <w:rsid w:val="00941D18"/>
    <w:rsid w:val="00942155"/>
    <w:rsid w:val="009422B5"/>
    <w:rsid w:val="00942529"/>
    <w:rsid w:val="0094256C"/>
    <w:rsid w:val="009425FA"/>
    <w:rsid w:val="00942E39"/>
    <w:rsid w:val="009431E6"/>
    <w:rsid w:val="009435E8"/>
    <w:rsid w:val="009436FE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B39"/>
    <w:rsid w:val="00944D94"/>
    <w:rsid w:val="00944F8A"/>
    <w:rsid w:val="00945728"/>
    <w:rsid w:val="00945811"/>
    <w:rsid w:val="00945A19"/>
    <w:rsid w:val="00945AE1"/>
    <w:rsid w:val="00946276"/>
    <w:rsid w:val="0094635B"/>
    <w:rsid w:val="009464B5"/>
    <w:rsid w:val="00946766"/>
    <w:rsid w:val="009469C0"/>
    <w:rsid w:val="00946D45"/>
    <w:rsid w:val="0094735D"/>
    <w:rsid w:val="00947542"/>
    <w:rsid w:val="0094755F"/>
    <w:rsid w:val="00947616"/>
    <w:rsid w:val="009478FF"/>
    <w:rsid w:val="00947A66"/>
    <w:rsid w:val="00947C83"/>
    <w:rsid w:val="0095028E"/>
    <w:rsid w:val="009502D1"/>
    <w:rsid w:val="0095030E"/>
    <w:rsid w:val="00950409"/>
    <w:rsid w:val="00950433"/>
    <w:rsid w:val="009504DC"/>
    <w:rsid w:val="0095078A"/>
    <w:rsid w:val="0095086E"/>
    <w:rsid w:val="009509E7"/>
    <w:rsid w:val="00950B94"/>
    <w:rsid w:val="00950BAE"/>
    <w:rsid w:val="00950D1E"/>
    <w:rsid w:val="00950E34"/>
    <w:rsid w:val="009512DD"/>
    <w:rsid w:val="00951459"/>
    <w:rsid w:val="0095147D"/>
    <w:rsid w:val="009515F1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01F"/>
    <w:rsid w:val="0095427E"/>
    <w:rsid w:val="0095434B"/>
    <w:rsid w:val="00954574"/>
    <w:rsid w:val="009545A2"/>
    <w:rsid w:val="00954818"/>
    <w:rsid w:val="00954E26"/>
    <w:rsid w:val="00955371"/>
    <w:rsid w:val="00955E1A"/>
    <w:rsid w:val="0095652B"/>
    <w:rsid w:val="00956750"/>
    <w:rsid w:val="009567BF"/>
    <w:rsid w:val="00956986"/>
    <w:rsid w:val="00956A31"/>
    <w:rsid w:val="00956DD9"/>
    <w:rsid w:val="0095709F"/>
    <w:rsid w:val="009573A8"/>
    <w:rsid w:val="00957529"/>
    <w:rsid w:val="009578CB"/>
    <w:rsid w:val="00957E8C"/>
    <w:rsid w:val="00960357"/>
    <w:rsid w:val="00960576"/>
    <w:rsid w:val="009605DE"/>
    <w:rsid w:val="0096063E"/>
    <w:rsid w:val="00960816"/>
    <w:rsid w:val="00961598"/>
    <w:rsid w:val="009615EC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460D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378"/>
    <w:rsid w:val="0096644F"/>
    <w:rsid w:val="00966ED5"/>
    <w:rsid w:val="00967065"/>
    <w:rsid w:val="00967220"/>
    <w:rsid w:val="00967279"/>
    <w:rsid w:val="009672BA"/>
    <w:rsid w:val="00967709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159E"/>
    <w:rsid w:val="00971E25"/>
    <w:rsid w:val="00971FE4"/>
    <w:rsid w:val="009722F9"/>
    <w:rsid w:val="0097242E"/>
    <w:rsid w:val="00972776"/>
    <w:rsid w:val="0097283C"/>
    <w:rsid w:val="00972BCC"/>
    <w:rsid w:val="00973057"/>
    <w:rsid w:val="009730D4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3E2"/>
    <w:rsid w:val="00976602"/>
    <w:rsid w:val="00976934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410"/>
    <w:rsid w:val="00983552"/>
    <w:rsid w:val="0098371E"/>
    <w:rsid w:val="0098372D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637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7D"/>
    <w:rsid w:val="00992E23"/>
    <w:rsid w:val="00992E5C"/>
    <w:rsid w:val="009938D6"/>
    <w:rsid w:val="00993940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5E3"/>
    <w:rsid w:val="009967E2"/>
    <w:rsid w:val="00996942"/>
    <w:rsid w:val="00996C0F"/>
    <w:rsid w:val="00996E64"/>
    <w:rsid w:val="009971D9"/>
    <w:rsid w:val="0099754C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55"/>
    <w:rsid w:val="009A20DD"/>
    <w:rsid w:val="009A22F3"/>
    <w:rsid w:val="009A2A17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863"/>
    <w:rsid w:val="009A5905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0B"/>
    <w:rsid w:val="009A72C5"/>
    <w:rsid w:val="009A7406"/>
    <w:rsid w:val="009A799D"/>
    <w:rsid w:val="009A7BBF"/>
    <w:rsid w:val="009A7E70"/>
    <w:rsid w:val="009B0060"/>
    <w:rsid w:val="009B08B8"/>
    <w:rsid w:val="009B09DE"/>
    <w:rsid w:val="009B0AD4"/>
    <w:rsid w:val="009B0EC4"/>
    <w:rsid w:val="009B0EF8"/>
    <w:rsid w:val="009B10A0"/>
    <w:rsid w:val="009B10BF"/>
    <w:rsid w:val="009B136F"/>
    <w:rsid w:val="009B13CF"/>
    <w:rsid w:val="009B161A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FCE"/>
    <w:rsid w:val="009B414A"/>
    <w:rsid w:val="009B4596"/>
    <w:rsid w:val="009B466D"/>
    <w:rsid w:val="009B4775"/>
    <w:rsid w:val="009B490A"/>
    <w:rsid w:val="009B4C60"/>
    <w:rsid w:val="009B4CD5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BE4"/>
    <w:rsid w:val="009B6F3C"/>
    <w:rsid w:val="009B71E7"/>
    <w:rsid w:val="009B7257"/>
    <w:rsid w:val="009B727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112"/>
    <w:rsid w:val="009C2929"/>
    <w:rsid w:val="009C2D32"/>
    <w:rsid w:val="009C31BE"/>
    <w:rsid w:val="009C322C"/>
    <w:rsid w:val="009C35E9"/>
    <w:rsid w:val="009C379E"/>
    <w:rsid w:val="009C3A20"/>
    <w:rsid w:val="009C3C2C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22B"/>
    <w:rsid w:val="009C538D"/>
    <w:rsid w:val="009C5476"/>
    <w:rsid w:val="009C5528"/>
    <w:rsid w:val="009C55A5"/>
    <w:rsid w:val="009C5C4C"/>
    <w:rsid w:val="009C632E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D01B6"/>
    <w:rsid w:val="009D02C5"/>
    <w:rsid w:val="009D0304"/>
    <w:rsid w:val="009D06D9"/>
    <w:rsid w:val="009D09D5"/>
    <w:rsid w:val="009D0ED9"/>
    <w:rsid w:val="009D0F15"/>
    <w:rsid w:val="009D195D"/>
    <w:rsid w:val="009D1B86"/>
    <w:rsid w:val="009D2125"/>
    <w:rsid w:val="009D2A34"/>
    <w:rsid w:val="009D2E9E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CD"/>
    <w:rsid w:val="009D4E17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B1D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0FFC"/>
    <w:rsid w:val="009E106F"/>
    <w:rsid w:val="009E12C4"/>
    <w:rsid w:val="009E1457"/>
    <w:rsid w:val="009E145E"/>
    <w:rsid w:val="009E163C"/>
    <w:rsid w:val="009E183B"/>
    <w:rsid w:val="009E1968"/>
    <w:rsid w:val="009E19BF"/>
    <w:rsid w:val="009E19FB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32"/>
    <w:rsid w:val="009F014D"/>
    <w:rsid w:val="009F0913"/>
    <w:rsid w:val="009F0A88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3C29"/>
    <w:rsid w:val="009F4287"/>
    <w:rsid w:val="009F42B5"/>
    <w:rsid w:val="009F4337"/>
    <w:rsid w:val="009F4580"/>
    <w:rsid w:val="009F4587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9F7D12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B8C"/>
    <w:rsid w:val="00A02C10"/>
    <w:rsid w:val="00A02E30"/>
    <w:rsid w:val="00A02EB1"/>
    <w:rsid w:val="00A02EE3"/>
    <w:rsid w:val="00A02FCC"/>
    <w:rsid w:val="00A03095"/>
    <w:rsid w:val="00A03445"/>
    <w:rsid w:val="00A034F3"/>
    <w:rsid w:val="00A03C61"/>
    <w:rsid w:val="00A042B0"/>
    <w:rsid w:val="00A04323"/>
    <w:rsid w:val="00A043DE"/>
    <w:rsid w:val="00A04422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B82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3CF"/>
    <w:rsid w:val="00A1153E"/>
    <w:rsid w:val="00A11702"/>
    <w:rsid w:val="00A11A88"/>
    <w:rsid w:val="00A11C1B"/>
    <w:rsid w:val="00A11FEA"/>
    <w:rsid w:val="00A121B9"/>
    <w:rsid w:val="00A121EA"/>
    <w:rsid w:val="00A123D1"/>
    <w:rsid w:val="00A125BA"/>
    <w:rsid w:val="00A128D0"/>
    <w:rsid w:val="00A12972"/>
    <w:rsid w:val="00A12AFA"/>
    <w:rsid w:val="00A12BC2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58E"/>
    <w:rsid w:val="00A24C95"/>
    <w:rsid w:val="00A24D38"/>
    <w:rsid w:val="00A25062"/>
    <w:rsid w:val="00A250CF"/>
    <w:rsid w:val="00A2564F"/>
    <w:rsid w:val="00A2576C"/>
    <w:rsid w:val="00A25789"/>
    <w:rsid w:val="00A25842"/>
    <w:rsid w:val="00A25FE4"/>
    <w:rsid w:val="00A2614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35E"/>
    <w:rsid w:val="00A30667"/>
    <w:rsid w:val="00A30779"/>
    <w:rsid w:val="00A30BD6"/>
    <w:rsid w:val="00A30BFC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D35"/>
    <w:rsid w:val="00A31D6B"/>
    <w:rsid w:val="00A31E4D"/>
    <w:rsid w:val="00A31F16"/>
    <w:rsid w:val="00A31FEE"/>
    <w:rsid w:val="00A320DA"/>
    <w:rsid w:val="00A32810"/>
    <w:rsid w:val="00A33265"/>
    <w:rsid w:val="00A334B8"/>
    <w:rsid w:val="00A33531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587"/>
    <w:rsid w:val="00A3472C"/>
    <w:rsid w:val="00A34734"/>
    <w:rsid w:val="00A348C0"/>
    <w:rsid w:val="00A34997"/>
    <w:rsid w:val="00A34A96"/>
    <w:rsid w:val="00A34ABE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406"/>
    <w:rsid w:val="00A366F8"/>
    <w:rsid w:val="00A367A9"/>
    <w:rsid w:val="00A36855"/>
    <w:rsid w:val="00A36A2D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1FDC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44E"/>
    <w:rsid w:val="00A43590"/>
    <w:rsid w:val="00A43646"/>
    <w:rsid w:val="00A438CE"/>
    <w:rsid w:val="00A43ABE"/>
    <w:rsid w:val="00A43BCC"/>
    <w:rsid w:val="00A43C12"/>
    <w:rsid w:val="00A43FB3"/>
    <w:rsid w:val="00A44052"/>
    <w:rsid w:val="00A440BC"/>
    <w:rsid w:val="00A4436B"/>
    <w:rsid w:val="00A443A3"/>
    <w:rsid w:val="00A443F6"/>
    <w:rsid w:val="00A44426"/>
    <w:rsid w:val="00A444D4"/>
    <w:rsid w:val="00A44577"/>
    <w:rsid w:val="00A446F4"/>
    <w:rsid w:val="00A44B88"/>
    <w:rsid w:val="00A44BD7"/>
    <w:rsid w:val="00A44C9A"/>
    <w:rsid w:val="00A45217"/>
    <w:rsid w:val="00A45230"/>
    <w:rsid w:val="00A455CA"/>
    <w:rsid w:val="00A459B0"/>
    <w:rsid w:val="00A45BE0"/>
    <w:rsid w:val="00A46107"/>
    <w:rsid w:val="00A461CC"/>
    <w:rsid w:val="00A461D8"/>
    <w:rsid w:val="00A4655B"/>
    <w:rsid w:val="00A4676D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DF4"/>
    <w:rsid w:val="00A52E22"/>
    <w:rsid w:val="00A52EAE"/>
    <w:rsid w:val="00A5305B"/>
    <w:rsid w:val="00A53701"/>
    <w:rsid w:val="00A53ADA"/>
    <w:rsid w:val="00A53B89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4C2B"/>
    <w:rsid w:val="00A55576"/>
    <w:rsid w:val="00A55820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794"/>
    <w:rsid w:val="00A56EB8"/>
    <w:rsid w:val="00A5726F"/>
    <w:rsid w:val="00A57318"/>
    <w:rsid w:val="00A574EE"/>
    <w:rsid w:val="00A57695"/>
    <w:rsid w:val="00A57722"/>
    <w:rsid w:val="00A577F4"/>
    <w:rsid w:val="00A57A01"/>
    <w:rsid w:val="00A57A71"/>
    <w:rsid w:val="00A57FA3"/>
    <w:rsid w:val="00A603AC"/>
    <w:rsid w:val="00A60540"/>
    <w:rsid w:val="00A608D7"/>
    <w:rsid w:val="00A60953"/>
    <w:rsid w:val="00A60ADF"/>
    <w:rsid w:val="00A60BA1"/>
    <w:rsid w:val="00A61293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22F"/>
    <w:rsid w:val="00A64559"/>
    <w:rsid w:val="00A6489D"/>
    <w:rsid w:val="00A64A43"/>
    <w:rsid w:val="00A64A84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5FEB"/>
    <w:rsid w:val="00A6622D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B3F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20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83A"/>
    <w:rsid w:val="00A77BC6"/>
    <w:rsid w:val="00A80233"/>
    <w:rsid w:val="00A8028B"/>
    <w:rsid w:val="00A80486"/>
    <w:rsid w:val="00A80841"/>
    <w:rsid w:val="00A808F9"/>
    <w:rsid w:val="00A80909"/>
    <w:rsid w:val="00A80BE4"/>
    <w:rsid w:val="00A80C81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407"/>
    <w:rsid w:val="00A83486"/>
    <w:rsid w:val="00A83725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0B"/>
    <w:rsid w:val="00A87471"/>
    <w:rsid w:val="00A87C64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4878"/>
    <w:rsid w:val="00A94ABE"/>
    <w:rsid w:val="00A94BD9"/>
    <w:rsid w:val="00A94DFC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50"/>
    <w:rsid w:val="00AA45D8"/>
    <w:rsid w:val="00AA475C"/>
    <w:rsid w:val="00AA47E3"/>
    <w:rsid w:val="00AA4832"/>
    <w:rsid w:val="00AA48BF"/>
    <w:rsid w:val="00AA4AC8"/>
    <w:rsid w:val="00AA4BD1"/>
    <w:rsid w:val="00AA4C6E"/>
    <w:rsid w:val="00AA4CEE"/>
    <w:rsid w:val="00AA4DCA"/>
    <w:rsid w:val="00AA506A"/>
    <w:rsid w:val="00AA5A61"/>
    <w:rsid w:val="00AA5F01"/>
    <w:rsid w:val="00AA5F46"/>
    <w:rsid w:val="00AA5FFD"/>
    <w:rsid w:val="00AA616A"/>
    <w:rsid w:val="00AA634D"/>
    <w:rsid w:val="00AA69F4"/>
    <w:rsid w:val="00AA6AEB"/>
    <w:rsid w:val="00AA6DBC"/>
    <w:rsid w:val="00AA7896"/>
    <w:rsid w:val="00AA7B29"/>
    <w:rsid w:val="00AA7B7B"/>
    <w:rsid w:val="00AA7E39"/>
    <w:rsid w:val="00AB0338"/>
    <w:rsid w:val="00AB03C4"/>
    <w:rsid w:val="00AB0551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B7E"/>
    <w:rsid w:val="00AB1D06"/>
    <w:rsid w:val="00AB1EA2"/>
    <w:rsid w:val="00AB1FB5"/>
    <w:rsid w:val="00AB2249"/>
    <w:rsid w:val="00AB2352"/>
    <w:rsid w:val="00AB2426"/>
    <w:rsid w:val="00AB245D"/>
    <w:rsid w:val="00AB2713"/>
    <w:rsid w:val="00AB2809"/>
    <w:rsid w:val="00AB2848"/>
    <w:rsid w:val="00AB2AE4"/>
    <w:rsid w:val="00AB3096"/>
    <w:rsid w:val="00AB31C2"/>
    <w:rsid w:val="00AB31E2"/>
    <w:rsid w:val="00AB32EB"/>
    <w:rsid w:val="00AB33A5"/>
    <w:rsid w:val="00AB34D4"/>
    <w:rsid w:val="00AB350B"/>
    <w:rsid w:val="00AB366F"/>
    <w:rsid w:val="00AB3688"/>
    <w:rsid w:val="00AB3794"/>
    <w:rsid w:val="00AB37F2"/>
    <w:rsid w:val="00AB3D15"/>
    <w:rsid w:val="00AB4464"/>
    <w:rsid w:val="00AB453C"/>
    <w:rsid w:val="00AB47C6"/>
    <w:rsid w:val="00AB4909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6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10"/>
    <w:rsid w:val="00AC5E58"/>
    <w:rsid w:val="00AC5E9B"/>
    <w:rsid w:val="00AC623F"/>
    <w:rsid w:val="00AC63EF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47E"/>
    <w:rsid w:val="00AD248E"/>
    <w:rsid w:val="00AD27CB"/>
    <w:rsid w:val="00AD27DC"/>
    <w:rsid w:val="00AD2AF1"/>
    <w:rsid w:val="00AD2C2D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5FB5"/>
    <w:rsid w:val="00AD65B6"/>
    <w:rsid w:val="00AD6691"/>
    <w:rsid w:val="00AD68BA"/>
    <w:rsid w:val="00AD6B33"/>
    <w:rsid w:val="00AD6C10"/>
    <w:rsid w:val="00AD6C3B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0BE"/>
    <w:rsid w:val="00AE03FF"/>
    <w:rsid w:val="00AE0429"/>
    <w:rsid w:val="00AE0C52"/>
    <w:rsid w:val="00AE143A"/>
    <w:rsid w:val="00AE1538"/>
    <w:rsid w:val="00AE17D6"/>
    <w:rsid w:val="00AE18D9"/>
    <w:rsid w:val="00AE1B37"/>
    <w:rsid w:val="00AE1B98"/>
    <w:rsid w:val="00AE2139"/>
    <w:rsid w:val="00AE21B0"/>
    <w:rsid w:val="00AE21BE"/>
    <w:rsid w:val="00AE2258"/>
    <w:rsid w:val="00AE2E2A"/>
    <w:rsid w:val="00AE30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7571"/>
    <w:rsid w:val="00AE780F"/>
    <w:rsid w:val="00AE7887"/>
    <w:rsid w:val="00AE7A71"/>
    <w:rsid w:val="00AE7E9C"/>
    <w:rsid w:val="00AE7F18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6D4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CD"/>
    <w:rsid w:val="00AF4827"/>
    <w:rsid w:val="00AF4D8C"/>
    <w:rsid w:val="00AF4DFB"/>
    <w:rsid w:val="00AF5207"/>
    <w:rsid w:val="00AF54C7"/>
    <w:rsid w:val="00AF550D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2C2"/>
    <w:rsid w:val="00AF76FC"/>
    <w:rsid w:val="00AF7A3D"/>
    <w:rsid w:val="00AF7D31"/>
    <w:rsid w:val="00B00028"/>
    <w:rsid w:val="00B003C2"/>
    <w:rsid w:val="00B0069A"/>
    <w:rsid w:val="00B008A6"/>
    <w:rsid w:val="00B00903"/>
    <w:rsid w:val="00B00A3E"/>
    <w:rsid w:val="00B00B44"/>
    <w:rsid w:val="00B00CFA"/>
    <w:rsid w:val="00B00E8F"/>
    <w:rsid w:val="00B010C8"/>
    <w:rsid w:val="00B010E7"/>
    <w:rsid w:val="00B0112F"/>
    <w:rsid w:val="00B015C9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BAA"/>
    <w:rsid w:val="00B042CE"/>
    <w:rsid w:val="00B046F0"/>
    <w:rsid w:val="00B04890"/>
    <w:rsid w:val="00B049CE"/>
    <w:rsid w:val="00B04A79"/>
    <w:rsid w:val="00B04C26"/>
    <w:rsid w:val="00B05604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249"/>
    <w:rsid w:val="00B072DD"/>
    <w:rsid w:val="00B07428"/>
    <w:rsid w:val="00B0744C"/>
    <w:rsid w:val="00B0745E"/>
    <w:rsid w:val="00B07632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11B5"/>
    <w:rsid w:val="00B111FE"/>
    <w:rsid w:val="00B112B2"/>
    <w:rsid w:val="00B1154B"/>
    <w:rsid w:val="00B11804"/>
    <w:rsid w:val="00B11B16"/>
    <w:rsid w:val="00B11C3B"/>
    <w:rsid w:val="00B11CCA"/>
    <w:rsid w:val="00B11D34"/>
    <w:rsid w:val="00B11F0F"/>
    <w:rsid w:val="00B1204A"/>
    <w:rsid w:val="00B128B5"/>
    <w:rsid w:val="00B12B5B"/>
    <w:rsid w:val="00B12C44"/>
    <w:rsid w:val="00B12C99"/>
    <w:rsid w:val="00B12E7F"/>
    <w:rsid w:val="00B13461"/>
    <w:rsid w:val="00B13559"/>
    <w:rsid w:val="00B140D5"/>
    <w:rsid w:val="00B141CF"/>
    <w:rsid w:val="00B143C6"/>
    <w:rsid w:val="00B14A48"/>
    <w:rsid w:val="00B14C1B"/>
    <w:rsid w:val="00B14F88"/>
    <w:rsid w:val="00B15330"/>
    <w:rsid w:val="00B1592E"/>
    <w:rsid w:val="00B15954"/>
    <w:rsid w:val="00B16200"/>
    <w:rsid w:val="00B162F0"/>
    <w:rsid w:val="00B168AB"/>
    <w:rsid w:val="00B169E6"/>
    <w:rsid w:val="00B16D75"/>
    <w:rsid w:val="00B172B7"/>
    <w:rsid w:val="00B17368"/>
    <w:rsid w:val="00B178F7"/>
    <w:rsid w:val="00B1799D"/>
    <w:rsid w:val="00B20498"/>
    <w:rsid w:val="00B205DD"/>
    <w:rsid w:val="00B206B7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E4C"/>
    <w:rsid w:val="00B23F80"/>
    <w:rsid w:val="00B2441F"/>
    <w:rsid w:val="00B24572"/>
    <w:rsid w:val="00B24C8D"/>
    <w:rsid w:val="00B24CFD"/>
    <w:rsid w:val="00B24D50"/>
    <w:rsid w:val="00B24DC0"/>
    <w:rsid w:val="00B24EC4"/>
    <w:rsid w:val="00B25047"/>
    <w:rsid w:val="00B250AA"/>
    <w:rsid w:val="00B251C3"/>
    <w:rsid w:val="00B25364"/>
    <w:rsid w:val="00B2546B"/>
    <w:rsid w:val="00B25849"/>
    <w:rsid w:val="00B25A37"/>
    <w:rsid w:val="00B25F06"/>
    <w:rsid w:val="00B266D1"/>
    <w:rsid w:val="00B267A1"/>
    <w:rsid w:val="00B267C4"/>
    <w:rsid w:val="00B26A14"/>
    <w:rsid w:val="00B26C67"/>
    <w:rsid w:val="00B27014"/>
    <w:rsid w:val="00B27388"/>
    <w:rsid w:val="00B27884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E4A"/>
    <w:rsid w:val="00B32F09"/>
    <w:rsid w:val="00B33090"/>
    <w:rsid w:val="00B335A6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6C6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D0"/>
    <w:rsid w:val="00B3610A"/>
    <w:rsid w:val="00B362FD"/>
    <w:rsid w:val="00B3647C"/>
    <w:rsid w:val="00B364DE"/>
    <w:rsid w:val="00B36577"/>
    <w:rsid w:val="00B36637"/>
    <w:rsid w:val="00B3663C"/>
    <w:rsid w:val="00B366AF"/>
    <w:rsid w:val="00B36A84"/>
    <w:rsid w:val="00B36B51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A44"/>
    <w:rsid w:val="00B40AA2"/>
    <w:rsid w:val="00B40BA3"/>
    <w:rsid w:val="00B40EED"/>
    <w:rsid w:val="00B4144B"/>
    <w:rsid w:val="00B415AC"/>
    <w:rsid w:val="00B418E3"/>
    <w:rsid w:val="00B41A6C"/>
    <w:rsid w:val="00B41AAD"/>
    <w:rsid w:val="00B41BB7"/>
    <w:rsid w:val="00B41DEA"/>
    <w:rsid w:val="00B41DF0"/>
    <w:rsid w:val="00B41F96"/>
    <w:rsid w:val="00B42294"/>
    <w:rsid w:val="00B4283E"/>
    <w:rsid w:val="00B429D7"/>
    <w:rsid w:val="00B42BDF"/>
    <w:rsid w:val="00B42D5D"/>
    <w:rsid w:val="00B42F19"/>
    <w:rsid w:val="00B435C2"/>
    <w:rsid w:val="00B43662"/>
    <w:rsid w:val="00B43B49"/>
    <w:rsid w:val="00B43BE7"/>
    <w:rsid w:val="00B43E4E"/>
    <w:rsid w:val="00B44174"/>
    <w:rsid w:val="00B443C4"/>
    <w:rsid w:val="00B44600"/>
    <w:rsid w:val="00B4479B"/>
    <w:rsid w:val="00B44A7A"/>
    <w:rsid w:val="00B44CC4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721F"/>
    <w:rsid w:val="00B47304"/>
    <w:rsid w:val="00B474F3"/>
    <w:rsid w:val="00B47585"/>
    <w:rsid w:val="00B476E6"/>
    <w:rsid w:val="00B477AB"/>
    <w:rsid w:val="00B477AE"/>
    <w:rsid w:val="00B478D7"/>
    <w:rsid w:val="00B47E66"/>
    <w:rsid w:val="00B47ECE"/>
    <w:rsid w:val="00B503A9"/>
    <w:rsid w:val="00B50A85"/>
    <w:rsid w:val="00B50D46"/>
    <w:rsid w:val="00B50DA9"/>
    <w:rsid w:val="00B50EF2"/>
    <w:rsid w:val="00B50F4B"/>
    <w:rsid w:val="00B513C6"/>
    <w:rsid w:val="00B5161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4D"/>
    <w:rsid w:val="00B530F8"/>
    <w:rsid w:val="00B53208"/>
    <w:rsid w:val="00B53331"/>
    <w:rsid w:val="00B53371"/>
    <w:rsid w:val="00B53458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9B1"/>
    <w:rsid w:val="00B60BCC"/>
    <w:rsid w:val="00B6105C"/>
    <w:rsid w:val="00B610D6"/>
    <w:rsid w:val="00B619B2"/>
    <w:rsid w:val="00B61B71"/>
    <w:rsid w:val="00B61DFD"/>
    <w:rsid w:val="00B62038"/>
    <w:rsid w:val="00B62242"/>
    <w:rsid w:val="00B624B7"/>
    <w:rsid w:val="00B628A8"/>
    <w:rsid w:val="00B6307F"/>
    <w:rsid w:val="00B631A7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67CD5"/>
    <w:rsid w:val="00B701D4"/>
    <w:rsid w:val="00B70394"/>
    <w:rsid w:val="00B708FA"/>
    <w:rsid w:val="00B7099A"/>
    <w:rsid w:val="00B70BEC"/>
    <w:rsid w:val="00B70C89"/>
    <w:rsid w:val="00B70D8C"/>
    <w:rsid w:val="00B70ED0"/>
    <w:rsid w:val="00B71112"/>
    <w:rsid w:val="00B711D3"/>
    <w:rsid w:val="00B71415"/>
    <w:rsid w:val="00B717B1"/>
    <w:rsid w:val="00B71A5B"/>
    <w:rsid w:val="00B71F82"/>
    <w:rsid w:val="00B72243"/>
    <w:rsid w:val="00B7243A"/>
    <w:rsid w:val="00B725F9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4F6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597"/>
    <w:rsid w:val="00B755D3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850"/>
    <w:rsid w:val="00B80A8E"/>
    <w:rsid w:val="00B80ACB"/>
    <w:rsid w:val="00B80DED"/>
    <w:rsid w:val="00B81539"/>
    <w:rsid w:val="00B81615"/>
    <w:rsid w:val="00B82144"/>
    <w:rsid w:val="00B82331"/>
    <w:rsid w:val="00B824A2"/>
    <w:rsid w:val="00B8250F"/>
    <w:rsid w:val="00B827D3"/>
    <w:rsid w:val="00B82A26"/>
    <w:rsid w:val="00B82A2A"/>
    <w:rsid w:val="00B82B30"/>
    <w:rsid w:val="00B82BD1"/>
    <w:rsid w:val="00B82EC0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47A"/>
    <w:rsid w:val="00B85612"/>
    <w:rsid w:val="00B85757"/>
    <w:rsid w:val="00B859D8"/>
    <w:rsid w:val="00B85C8A"/>
    <w:rsid w:val="00B85EB2"/>
    <w:rsid w:val="00B86045"/>
    <w:rsid w:val="00B8623A"/>
    <w:rsid w:val="00B86292"/>
    <w:rsid w:val="00B8648A"/>
    <w:rsid w:val="00B86847"/>
    <w:rsid w:val="00B86957"/>
    <w:rsid w:val="00B872C6"/>
    <w:rsid w:val="00B873E0"/>
    <w:rsid w:val="00B8762A"/>
    <w:rsid w:val="00B8782A"/>
    <w:rsid w:val="00B87A00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844"/>
    <w:rsid w:val="00B90A16"/>
    <w:rsid w:val="00B90BF1"/>
    <w:rsid w:val="00B90D0C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4B4"/>
    <w:rsid w:val="00B965E0"/>
    <w:rsid w:val="00B965FF"/>
    <w:rsid w:val="00B9674C"/>
    <w:rsid w:val="00B96BC3"/>
    <w:rsid w:val="00B96C3F"/>
    <w:rsid w:val="00B96D2A"/>
    <w:rsid w:val="00B97052"/>
    <w:rsid w:val="00B971D6"/>
    <w:rsid w:val="00B973BF"/>
    <w:rsid w:val="00B97444"/>
    <w:rsid w:val="00B975DD"/>
    <w:rsid w:val="00B97A86"/>
    <w:rsid w:val="00B97DF6"/>
    <w:rsid w:val="00B97E15"/>
    <w:rsid w:val="00B97E77"/>
    <w:rsid w:val="00B97F1F"/>
    <w:rsid w:val="00BA00C7"/>
    <w:rsid w:val="00BA0205"/>
    <w:rsid w:val="00BA0616"/>
    <w:rsid w:val="00BA0811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D05"/>
    <w:rsid w:val="00BA2DE9"/>
    <w:rsid w:val="00BA302D"/>
    <w:rsid w:val="00BA331D"/>
    <w:rsid w:val="00BA3357"/>
    <w:rsid w:val="00BA337B"/>
    <w:rsid w:val="00BA341E"/>
    <w:rsid w:val="00BA3ED5"/>
    <w:rsid w:val="00BA41F9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A7CFC"/>
    <w:rsid w:val="00BB0004"/>
    <w:rsid w:val="00BB016D"/>
    <w:rsid w:val="00BB05BE"/>
    <w:rsid w:val="00BB08A1"/>
    <w:rsid w:val="00BB0BB0"/>
    <w:rsid w:val="00BB0D6F"/>
    <w:rsid w:val="00BB139F"/>
    <w:rsid w:val="00BB13BF"/>
    <w:rsid w:val="00BB1F96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9E3"/>
    <w:rsid w:val="00BB2DBB"/>
    <w:rsid w:val="00BB2E0A"/>
    <w:rsid w:val="00BB2F27"/>
    <w:rsid w:val="00BB2F5C"/>
    <w:rsid w:val="00BB31E2"/>
    <w:rsid w:val="00BB3395"/>
    <w:rsid w:val="00BB3762"/>
    <w:rsid w:val="00BB3840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D2E"/>
    <w:rsid w:val="00BB603A"/>
    <w:rsid w:val="00BB67C1"/>
    <w:rsid w:val="00BB67CD"/>
    <w:rsid w:val="00BB6918"/>
    <w:rsid w:val="00BB69DE"/>
    <w:rsid w:val="00BB6CB4"/>
    <w:rsid w:val="00BB6DAD"/>
    <w:rsid w:val="00BB75F0"/>
    <w:rsid w:val="00BB7654"/>
    <w:rsid w:val="00BB7673"/>
    <w:rsid w:val="00BC0093"/>
    <w:rsid w:val="00BC009E"/>
    <w:rsid w:val="00BC0903"/>
    <w:rsid w:val="00BC09B1"/>
    <w:rsid w:val="00BC0A12"/>
    <w:rsid w:val="00BC0CB3"/>
    <w:rsid w:val="00BC0EDA"/>
    <w:rsid w:val="00BC0FF3"/>
    <w:rsid w:val="00BC10EC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6E3"/>
    <w:rsid w:val="00BC2723"/>
    <w:rsid w:val="00BC2731"/>
    <w:rsid w:val="00BC27B4"/>
    <w:rsid w:val="00BC28A7"/>
    <w:rsid w:val="00BC2E07"/>
    <w:rsid w:val="00BC2EE5"/>
    <w:rsid w:val="00BC3132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A95"/>
    <w:rsid w:val="00BC6E2A"/>
    <w:rsid w:val="00BC6FE0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DCF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5A9B"/>
    <w:rsid w:val="00BD605A"/>
    <w:rsid w:val="00BD65B9"/>
    <w:rsid w:val="00BD66B5"/>
    <w:rsid w:val="00BD675E"/>
    <w:rsid w:val="00BD6A36"/>
    <w:rsid w:val="00BD6D1C"/>
    <w:rsid w:val="00BD6DB1"/>
    <w:rsid w:val="00BD6EC5"/>
    <w:rsid w:val="00BD6F2C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1A8"/>
    <w:rsid w:val="00BE045D"/>
    <w:rsid w:val="00BE0585"/>
    <w:rsid w:val="00BE09AA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49F"/>
    <w:rsid w:val="00BE186D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E5B"/>
    <w:rsid w:val="00BE503C"/>
    <w:rsid w:val="00BE53C2"/>
    <w:rsid w:val="00BE56B3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A7"/>
    <w:rsid w:val="00BF16DE"/>
    <w:rsid w:val="00BF18E1"/>
    <w:rsid w:val="00BF1919"/>
    <w:rsid w:val="00BF1B4A"/>
    <w:rsid w:val="00BF1D39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132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9F4"/>
    <w:rsid w:val="00C02AAA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31F"/>
    <w:rsid w:val="00C053AB"/>
    <w:rsid w:val="00C055F1"/>
    <w:rsid w:val="00C05682"/>
    <w:rsid w:val="00C057F7"/>
    <w:rsid w:val="00C05D39"/>
    <w:rsid w:val="00C05E05"/>
    <w:rsid w:val="00C05E3C"/>
    <w:rsid w:val="00C05ED6"/>
    <w:rsid w:val="00C05F4B"/>
    <w:rsid w:val="00C06001"/>
    <w:rsid w:val="00C064DD"/>
    <w:rsid w:val="00C06716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6AF"/>
    <w:rsid w:val="00C107B6"/>
    <w:rsid w:val="00C10A19"/>
    <w:rsid w:val="00C10AC5"/>
    <w:rsid w:val="00C10AED"/>
    <w:rsid w:val="00C10DB3"/>
    <w:rsid w:val="00C110FF"/>
    <w:rsid w:val="00C115FA"/>
    <w:rsid w:val="00C11859"/>
    <w:rsid w:val="00C11B19"/>
    <w:rsid w:val="00C11D0E"/>
    <w:rsid w:val="00C11D15"/>
    <w:rsid w:val="00C12288"/>
    <w:rsid w:val="00C123F9"/>
    <w:rsid w:val="00C1269E"/>
    <w:rsid w:val="00C128C1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16B"/>
    <w:rsid w:val="00C203AB"/>
    <w:rsid w:val="00C2067B"/>
    <w:rsid w:val="00C206A6"/>
    <w:rsid w:val="00C20776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6DF"/>
    <w:rsid w:val="00C22906"/>
    <w:rsid w:val="00C22C7D"/>
    <w:rsid w:val="00C22CE7"/>
    <w:rsid w:val="00C22D87"/>
    <w:rsid w:val="00C22E39"/>
    <w:rsid w:val="00C23097"/>
    <w:rsid w:val="00C23126"/>
    <w:rsid w:val="00C23208"/>
    <w:rsid w:val="00C2379B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C3B"/>
    <w:rsid w:val="00C26C97"/>
    <w:rsid w:val="00C26D3E"/>
    <w:rsid w:val="00C270B3"/>
    <w:rsid w:val="00C27172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6F5"/>
    <w:rsid w:val="00C32F1F"/>
    <w:rsid w:val="00C330CB"/>
    <w:rsid w:val="00C33313"/>
    <w:rsid w:val="00C33CCC"/>
    <w:rsid w:val="00C33D7B"/>
    <w:rsid w:val="00C3404B"/>
    <w:rsid w:val="00C342D3"/>
    <w:rsid w:val="00C34319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A8A"/>
    <w:rsid w:val="00C36BF1"/>
    <w:rsid w:val="00C36C28"/>
    <w:rsid w:val="00C36E5F"/>
    <w:rsid w:val="00C36F3F"/>
    <w:rsid w:val="00C36F66"/>
    <w:rsid w:val="00C372B8"/>
    <w:rsid w:val="00C3750F"/>
    <w:rsid w:val="00C378E4"/>
    <w:rsid w:val="00C37F8B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924"/>
    <w:rsid w:val="00C44C84"/>
    <w:rsid w:val="00C44E70"/>
    <w:rsid w:val="00C451FD"/>
    <w:rsid w:val="00C455DE"/>
    <w:rsid w:val="00C455E1"/>
    <w:rsid w:val="00C45A61"/>
    <w:rsid w:val="00C45C5F"/>
    <w:rsid w:val="00C45E7B"/>
    <w:rsid w:val="00C46140"/>
    <w:rsid w:val="00C46390"/>
    <w:rsid w:val="00C4646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E26"/>
    <w:rsid w:val="00C54F4A"/>
    <w:rsid w:val="00C553E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588"/>
    <w:rsid w:val="00C6064C"/>
    <w:rsid w:val="00C6098A"/>
    <w:rsid w:val="00C60AAE"/>
    <w:rsid w:val="00C61514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3FAA"/>
    <w:rsid w:val="00C6422D"/>
    <w:rsid w:val="00C642F2"/>
    <w:rsid w:val="00C642FC"/>
    <w:rsid w:val="00C647F6"/>
    <w:rsid w:val="00C64AC2"/>
    <w:rsid w:val="00C64C10"/>
    <w:rsid w:val="00C64CC9"/>
    <w:rsid w:val="00C64DEC"/>
    <w:rsid w:val="00C6547C"/>
    <w:rsid w:val="00C654C9"/>
    <w:rsid w:val="00C65543"/>
    <w:rsid w:val="00C65C75"/>
    <w:rsid w:val="00C65ED4"/>
    <w:rsid w:val="00C6653D"/>
    <w:rsid w:val="00C66956"/>
    <w:rsid w:val="00C66A70"/>
    <w:rsid w:val="00C66A76"/>
    <w:rsid w:val="00C66B1E"/>
    <w:rsid w:val="00C66E09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44"/>
    <w:rsid w:val="00C7218E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76"/>
    <w:rsid w:val="00C730F7"/>
    <w:rsid w:val="00C734D3"/>
    <w:rsid w:val="00C736D7"/>
    <w:rsid w:val="00C7372D"/>
    <w:rsid w:val="00C7387A"/>
    <w:rsid w:val="00C73989"/>
    <w:rsid w:val="00C73A22"/>
    <w:rsid w:val="00C73D15"/>
    <w:rsid w:val="00C74600"/>
    <w:rsid w:val="00C74615"/>
    <w:rsid w:val="00C747CB"/>
    <w:rsid w:val="00C74A11"/>
    <w:rsid w:val="00C74ADE"/>
    <w:rsid w:val="00C74B33"/>
    <w:rsid w:val="00C74B65"/>
    <w:rsid w:val="00C74CA0"/>
    <w:rsid w:val="00C74CEC"/>
    <w:rsid w:val="00C74EB8"/>
    <w:rsid w:val="00C74F46"/>
    <w:rsid w:val="00C7516C"/>
    <w:rsid w:val="00C751BE"/>
    <w:rsid w:val="00C7556E"/>
    <w:rsid w:val="00C768EB"/>
    <w:rsid w:val="00C76968"/>
    <w:rsid w:val="00C76B30"/>
    <w:rsid w:val="00C76E13"/>
    <w:rsid w:val="00C77074"/>
    <w:rsid w:val="00C7736C"/>
    <w:rsid w:val="00C77627"/>
    <w:rsid w:val="00C77A5A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183"/>
    <w:rsid w:val="00C81193"/>
    <w:rsid w:val="00C81E77"/>
    <w:rsid w:val="00C81EE4"/>
    <w:rsid w:val="00C81F2C"/>
    <w:rsid w:val="00C82108"/>
    <w:rsid w:val="00C8257F"/>
    <w:rsid w:val="00C82728"/>
    <w:rsid w:val="00C82A00"/>
    <w:rsid w:val="00C82DE9"/>
    <w:rsid w:val="00C83190"/>
    <w:rsid w:val="00C832CD"/>
    <w:rsid w:val="00C835C4"/>
    <w:rsid w:val="00C8372F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6DC"/>
    <w:rsid w:val="00C909C0"/>
    <w:rsid w:val="00C90B39"/>
    <w:rsid w:val="00C90F34"/>
    <w:rsid w:val="00C90F54"/>
    <w:rsid w:val="00C90FBD"/>
    <w:rsid w:val="00C91639"/>
    <w:rsid w:val="00C918C0"/>
    <w:rsid w:val="00C91C25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44F"/>
    <w:rsid w:val="00C954C0"/>
    <w:rsid w:val="00C95653"/>
    <w:rsid w:val="00C96023"/>
    <w:rsid w:val="00C962C3"/>
    <w:rsid w:val="00C9673B"/>
    <w:rsid w:val="00C9674E"/>
    <w:rsid w:val="00C96CD7"/>
    <w:rsid w:val="00C96ECC"/>
    <w:rsid w:val="00C9747B"/>
    <w:rsid w:val="00C9750F"/>
    <w:rsid w:val="00C9758D"/>
    <w:rsid w:val="00C97684"/>
    <w:rsid w:val="00C97AD1"/>
    <w:rsid w:val="00C97E05"/>
    <w:rsid w:val="00C97E96"/>
    <w:rsid w:val="00CA02B2"/>
    <w:rsid w:val="00CA033E"/>
    <w:rsid w:val="00CA03BE"/>
    <w:rsid w:val="00CA04FD"/>
    <w:rsid w:val="00CA05BA"/>
    <w:rsid w:val="00CA0844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BBA"/>
    <w:rsid w:val="00CA3E94"/>
    <w:rsid w:val="00CA3F46"/>
    <w:rsid w:val="00CA3FE3"/>
    <w:rsid w:val="00CA42F8"/>
    <w:rsid w:val="00CA4305"/>
    <w:rsid w:val="00CA45A1"/>
    <w:rsid w:val="00CA4705"/>
    <w:rsid w:val="00CA47F2"/>
    <w:rsid w:val="00CA483E"/>
    <w:rsid w:val="00CA4840"/>
    <w:rsid w:val="00CA485E"/>
    <w:rsid w:val="00CA48BF"/>
    <w:rsid w:val="00CA5543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A7726"/>
    <w:rsid w:val="00CB008B"/>
    <w:rsid w:val="00CB087A"/>
    <w:rsid w:val="00CB0AF5"/>
    <w:rsid w:val="00CB0C5D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D4F"/>
    <w:rsid w:val="00CB1E3E"/>
    <w:rsid w:val="00CB2124"/>
    <w:rsid w:val="00CB2243"/>
    <w:rsid w:val="00CB23C7"/>
    <w:rsid w:val="00CB23CE"/>
    <w:rsid w:val="00CB2434"/>
    <w:rsid w:val="00CB264F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6F"/>
    <w:rsid w:val="00CB5E74"/>
    <w:rsid w:val="00CB606D"/>
    <w:rsid w:val="00CB623E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10AE"/>
    <w:rsid w:val="00CC110B"/>
    <w:rsid w:val="00CC11A3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263"/>
    <w:rsid w:val="00CC475D"/>
    <w:rsid w:val="00CC4998"/>
    <w:rsid w:val="00CC49AA"/>
    <w:rsid w:val="00CC4E98"/>
    <w:rsid w:val="00CC4EBC"/>
    <w:rsid w:val="00CC5137"/>
    <w:rsid w:val="00CC52BC"/>
    <w:rsid w:val="00CC6326"/>
    <w:rsid w:val="00CC64C5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E6"/>
    <w:rsid w:val="00CC7E57"/>
    <w:rsid w:val="00CD0373"/>
    <w:rsid w:val="00CD0754"/>
    <w:rsid w:val="00CD075B"/>
    <w:rsid w:val="00CD0C7C"/>
    <w:rsid w:val="00CD11AB"/>
    <w:rsid w:val="00CD15DE"/>
    <w:rsid w:val="00CD1806"/>
    <w:rsid w:val="00CD1B89"/>
    <w:rsid w:val="00CD2032"/>
    <w:rsid w:val="00CD24BD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9ED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42A"/>
    <w:rsid w:val="00CD6618"/>
    <w:rsid w:val="00CD6D9E"/>
    <w:rsid w:val="00CD6E5D"/>
    <w:rsid w:val="00CD7187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910"/>
    <w:rsid w:val="00CE2AD6"/>
    <w:rsid w:val="00CE2BB7"/>
    <w:rsid w:val="00CE2FE2"/>
    <w:rsid w:val="00CE2FE8"/>
    <w:rsid w:val="00CE3638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513"/>
    <w:rsid w:val="00CE5969"/>
    <w:rsid w:val="00CE59CE"/>
    <w:rsid w:val="00CE624C"/>
    <w:rsid w:val="00CE6AD0"/>
    <w:rsid w:val="00CE6BCC"/>
    <w:rsid w:val="00CE6F52"/>
    <w:rsid w:val="00CE7214"/>
    <w:rsid w:val="00CE7340"/>
    <w:rsid w:val="00CE7423"/>
    <w:rsid w:val="00CE75AC"/>
    <w:rsid w:val="00CE76D0"/>
    <w:rsid w:val="00CE789C"/>
    <w:rsid w:val="00CE7A84"/>
    <w:rsid w:val="00CE7AE4"/>
    <w:rsid w:val="00CE7E84"/>
    <w:rsid w:val="00CF0110"/>
    <w:rsid w:val="00CF06AF"/>
    <w:rsid w:val="00CF0751"/>
    <w:rsid w:val="00CF0A92"/>
    <w:rsid w:val="00CF0CA9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97B"/>
    <w:rsid w:val="00CF3D78"/>
    <w:rsid w:val="00CF3E75"/>
    <w:rsid w:val="00CF40CC"/>
    <w:rsid w:val="00CF41A5"/>
    <w:rsid w:val="00CF4383"/>
    <w:rsid w:val="00CF43E8"/>
    <w:rsid w:val="00CF456C"/>
    <w:rsid w:val="00CF4D63"/>
    <w:rsid w:val="00CF4EA1"/>
    <w:rsid w:val="00CF526A"/>
    <w:rsid w:val="00CF54B6"/>
    <w:rsid w:val="00CF55E4"/>
    <w:rsid w:val="00CF5EB1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155"/>
    <w:rsid w:val="00D04242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952"/>
    <w:rsid w:val="00D05BE2"/>
    <w:rsid w:val="00D05CE2"/>
    <w:rsid w:val="00D05F25"/>
    <w:rsid w:val="00D06182"/>
    <w:rsid w:val="00D0620A"/>
    <w:rsid w:val="00D062C8"/>
    <w:rsid w:val="00D067FA"/>
    <w:rsid w:val="00D06925"/>
    <w:rsid w:val="00D06AAE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0A08"/>
    <w:rsid w:val="00D10A1F"/>
    <w:rsid w:val="00D1108D"/>
    <w:rsid w:val="00D110D5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659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210E"/>
    <w:rsid w:val="00D2227B"/>
    <w:rsid w:val="00D223F3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63"/>
    <w:rsid w:val="00D24341"/>
    <w:rsid w:val="00D2445C"/>
    <w:rsid w:val="00D24D4D"/>
    <w:rsid w:val="00D24E7A"/>
    <w:rsid w:val="00D24F37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E23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0F8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64B"/>
    <w:rsid w:val="00D34F7B"/>
    <w:rsid w:val="00D3511D"/>
    <w:rsid w:val="00D3543E"/>
    <w:rsid w:val="00D3560F"/>
    <w:rsid w:val="00D357A1"/>
    <w:rsid w:val="00D357C4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CDA"/>
    <w:rsid w:val="00D36DDB"/>
    <w:rsid w:val="00D37648"/>
    <w:rsid w:val="00D376F4"/>
    <w:rsid w:val="00D3774C"/>
    <w:rsid w:val="00D37AB7"/>
    <w:rsid w:val="00D40179"/>
    <w:rsid w:val="00D40222"/>
    <w:rsid w:val="00D40983"/>
    <w:rsid w:val="00D40BAF"/>
    <w:rsid w:val="00D410B2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D4"/>
    <w:rsid w:val="00D434C3"/>
    <w:rsid w:val="00D439C7"/>
    <w:rsid w:val="00D43A36"/>
    <w:rsid w:val="00D43BE8"/>
    <w:rsid w:val="00D4408C"/>
    <w:rsid w:val="00D4410E"/>
    <w:rsid w:val="00D44187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953"/>
    <w:rsid w:val="00D46A6C"/>
    <w:rsid w:val="00D46F51"/>
    <w:rsid w:val="00D4706F"/>
    <w:rsid w:val="00D4758F"/>
    <w:rsid w:val="00D4773A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130B"/>
    <w:rsid w:val="00D5176D"/>
    <w:rsid w:val="00D5184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8EC"/>
    <w:rsid w:val="00D54B7C"/>
    <w:rsid w:val="00D54B9A"/>
    <w:rsid w:val="00D54E25"/>
    <w:rsid w:val="00D54EC8"/>
    <w:rsid w:val="00D54EFD"/>
    <w:rsid w:val="00D54F72"/>
    <w:rsid w:val="00D54FDC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3D0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0F6B"/>
    <w:rsid w:val="00D61466"/>
    <w:rsid w:val="00D61856"/>
    <w:rsid w:val="00D6185F"/>
    <w:rsid w:val="00D61900"/>
    <w:rsid w:val="00D61999"/>
    <w:rsid w:val="00D61AD6"/>
    <w:rsid w:val="00D62089"/>
    <w:rsid w:val="00D620C7"/>
    <w:rsid w:val="00D6212F"/>
    <w:rsid w:val="00D622D7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1FB"/>
    <w:rsid w:val="00D64446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AD7"/>
    <w:rsid w:val="00D65D87"/>
    <w:rsid w:val="00D65D8E"/>
    <w:rsid w:val="00D66023"/>
    <w:rsid w:val="00D6668D"/>
    <w:rsid w:val="00D66743"/>
    <w:rsid w:val="00D6691E"/>
    <w:rsid w:val="00D66C41"/>
    <w:rsid w:val="00D66F27"/>
    <w:rsid w:val="00D6722A"/>
    <w:rsid w:val="00D67317"/>
    <w:rsid w:val="00D67362"/>
    <w:rsid w:val="00D67382"/>
    <w:rsid w:val="00D678DC"/>
    <w:rsid w:val="00D70145"/>
    <w:rsid w:val="00D706AA"/>
    <w:rsid w:val="00D7097D"/>
    <w:rsid w:val="00D70D99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285"/>
    <w:rsid w:val="00D73387"/>
    <w:rsid w:val="00D7340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AD7"/>
    <w:rsid w:val="00D77BA9"/>
    <w:rsid w:val="00D77BCF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6BD"/>
    <w:rsid w:val="00D83701"/>
    <w:rsid w:val="00D83725"/>
    <w:rsid w:val="00D83A87"/>
    <w:rsid w:val="00D83C43"/>
    <w:rsid w:val="00D84244"/>
    <w:rsid w:val="00D84D38"/>
    <w:rsid w:val="00D851F2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1B3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8F"/>
    <w:rsid w:val="00D94DBC"/>
    <w:rsid w:val="00D951F6"/>
    <w:rsid w:val="00D957CF"/>
    <w:rsid w:val="00D95A57"/>
    <w:rsid w:val="00D95ADB"/>
    <w:rsid w:val="00D95B68"/>
    <w:rsid w:val="00D95D39"/>
    <w:rsid w:val="00D95EA0"/>
    <w:rsid w:val="00D95EDD"/>
    <w:rsid w:val="00D95F6D"/>
    <w:rsid w:val="00D96061"/>
    <w:rsid w:val="00D96128"/>
    <w:rsid w:val="00D963F2"/>
    <w:rsid w:val="00D96561"/>
    <w:rsid w:val="00D96AE3"/>
    <w:rsid w:val="00D96C6D"/>
    <w:rsid w:val="00D96F8E"/>
    <w:rsid w:val="00D96FB7"/>
    <w:rsid w:val="00D97061"/>
    <w:rsid w:val="00D9713F"/>
    <w:rsid w:val="00D974CF"/>
    <w:rsid w:val="00D97559"/>
    <w:rsid w:val="00D979D3"/>
    <w:rsid w:val="00DA0191"/>
    <w:rsid w:val="00DA023D"/>
    <w:rsid w:val="00DA035A"/>
    <w:rsid w:val="00DA04D1"/>
    <w:rsid w:val="00DA06C9"/>
    <w:rsid w:val="00DA07D8"/>
    <w:rsid w:val="00DA0886"/>
    <w:rsid w:val="00DA0A06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823"/>
    <w:rsid w:val="00DA4C22"/>
    <w:rsid w:val="00DA4EF5"/>
    <w:rsid w:val="00DA520A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BED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9B4"/>
    <w:rsid w:val="00DB0A52"/>
    <w:rsid w:val="00DB0C9C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195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2D6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2A"/>
    <w:rsid w:val="00DB75EE"/>
    <w:rsid w:val="00DB7677"/>
    <w:rsid w:val="00DB7786"/>
    <w:rsid w:val="00DB7A13"/>
    <w:rsid w:val="00DB7AE3"/>
    <w:rsid w:val="00DB7DE4"/>
    <w:rsid w:val="00DC0009"/>
    <w:rsid w:val="00DC0105"/>
    <w:rsid w:val="00DC0404"/>
    <w:rsid w:val="00DC089F"/>
    <w:rsid w:val="00DC0AC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359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DF6"/>
    <w:rsid w:val="00DD41FA"/>
    <w:rsid w:val="00DD43E8"/>
    <w:rsid w:val="00DD45FC"/>
    <w:rsid w:val="00DD4656"/>
    <w:rsid w:val="00DD480E"/>
    <w:rsid w:val="00DD4C09"/>
    <w:rsid w:val="00DD4CA6"/>
    <w:rsid w:val="00DD4D8B"/>
    <w:rsid w:val="00DD4EE2"/>
    <w:rsid w:val="00DD4EEA"/>
    <w:rsid w:val="00DD50C3"/>
    <w:rsid w:val="00DD50FF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78E"/>
    <w:rsid w:val="00DD6C72"/>
    <w:rsid w:val="00DD6CFD"/>
    <w:rsid w:val="00DD6E9D"/>
    <w:rsid w:val="00DD6F88"/>
    <w:rsid w:val="00DD7867"/>
    <w:rsid w:val="00DD7CE7"/>
    <w:rsid w:val="00DE0124"/>
    <w:rsid w:val="00DE0564"/>
    <w:rsid w:val="00DE05E3"/>
    <w:rsid w:val="00DE09A1"/>
    <w:rsid w:val="00DE0A51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1B9"/>
    <w:rsid w:val="00DE32C3"/>
    <w:rsid w:val="00DE355C"/>
    <w:rsid w:val="00DE3754"/>
    <w:rsid w:val="00DE39E4"/>
    <w:rsid w:val="00DE3CDD"/>
    <w:rsid w:val="00DE3CE9"/>
    <w:rsid w:val="00DE437D"/>
    <w:rsid w:val="00DE44D5"/>
    <w:rsid w:val="00DE4518"/>
    <w:rsid w:val="00DE4766"/>
    <w:rsid w:val="00DE483F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683"/>
    <w:rsid w:val="00DE7900"/>
    <w:rsid w:val="00DE7935"/>
    <w:rsid w:val="00DE7ADE"/>
    <w:rsid w:val="00DE7F66"/>
    <w:rsid w:val="00DF037F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6C"/>
    <w:rsid w:val="00E0008F"/>
    <w:rsid w:val="00E00180"/>
    <w:rsid w:val="00E001F1"/>
    <w:rsid w:val="00E002B1"/>
    <w:rsid w:val="00E00304"/>
    <w:rsid w:val="00E00328"/>
    <w:rsid w:val="00E00595"/>
    <w:rsid w:val="00E00638"/>
    <w:rsid w:val="00E006C8"/>
    <w:rsid w:val="00E00745"/>
    <w:rsid w:val="00E00877"/>
    <w:rsid w:val="00E00957"/>
    <w:rsid w:val="00E009E8"/>
    <w:rsid w:val="00E00B17"/>
    <w:rsid w:val="00E00C2E"/>
    <w:rsid w:val="00E00C75"/>
    <w:rsid w:val="00E00C9F"/>
    <w:rsid w:val="00E01170"/>
    <w:rsid w:val="00E0146F"/>
    <w:rsid w:val="00E01739"/>
    <w:rsid w:val="00E018C7"/>
    <w:rsid w:val="00E01D51"/>
    <w:rsid w:val="00E02000"/>
    <w:rsid w:val="00E02068"/>
    <w:rsid w:val="00E02087"/>
    <w:rsid w:val="00E024CC"/>
    <w:rsid w:val="00E02619"/>
    <w:rsid w:val="00E02A32"/>
    <w:rsid w:val="00E02ABB"/>
    <w:rsid w:val="00E02B57"/>
    <w:rsid w:val="00E02D52"/>
    <w:rsid w:val="00E02D89"/>
    <w:rsid w:val="00E02FC5"/>
    <w:rsid w:val="00E03093"/>
    <w:rsid w:val="00E03286"/>
    <w:rsid w:val="00E0336E"/>
    <w:rsid w:val="00E036C6"/>
    <w:rsid w:val="00E03D3C"/>
    <w:rsid w:val="00E03F27"/>
    <w:rsid w:val="00E03F3F"/>
    <w:rsid w:val="00E041CB"/>
    <w:rsid w:val="00E047DF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61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0BD"/>
    <w:rsid w:val="00E11666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626"/>
    <w:rsid w:val="00E156F2"/>
    <w:rsid w:val="00E1574B"/>
    <w:rsid w:val="00E15BDA"/>
    <w:rsid w:val="00E15F44"/>
    <w:rsid w:val="00E15F54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21C"/>
    <w:rsid w:val="00E21296"/>
    <w:rsid w:val="00E214F0"/>
    <w:rsid w:val="00E21653"/>
    <w:rsid w:val="00E216EC"/>
    <w:rsid w:val="00E2173C"/>
    <w:rsid w:val="00E218C8"/>
    <w:rsid w:val="00E21CFC"/>
    <w:rsid w:val="00E21D72"/>
    <w:rsid w:val="00E21E1C"/>
    <w:rsid w:val="00E220AA"/>
    <w:rsid w:val="00E2210F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27EB4"/>
    <w:rsid w:val="00E301AC"/>
    <w:rsid w:val="00E301CB"/>
    <w:rsid w:val="00E3031F"/>
    <w:rsid w:val="00E305E6"/>
    <w:rsid w:val="00E30AC9"/>
    <w:rsid w:val="00E30AF3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21C"/>
    <w:rsid w:val="00E3238C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AAE"/>
    <w:rsid w:val="00E35358"/>
    <w:rsid w:val="00E353EB"/>
    <w:rsid w:val="00E35514"/>
    <w:rsid w:val="00E3583A"/>
    <w:rsid w:val="00E3629E"/>
    <w:rsid w:val="00E364AB"/>
    <w:rsid w:val="00E36504"/>
    <w:rsid w:val="00E36862"/>
    <w:rsid w:val="00E36A18"/>
    <w:rsid w:val="00E36AAE"/>
    <w:rsid w:val="00E36BA1"/>
    <w:rsid w:val="00E36FA2"/>
    <w:rsid w:val="00E37156"/>
    <w:rsid w:val="00E37527"/>
    <w:rsid w:val="00E3766A"/>
    <w:rsid w:val="00E378CA"/>
    <w:rsid w:val="00E37AB3"/>
    <w:rsid w:val="00E404AD"/>
    <w:rsid w:val="00E405C5"/>
    <w:rsid w:val="00E40864"/>
    <w:rsid w:val="00E40900"/>
    <w:rsid w:val="00E40C9F"/>
    <w:rsid w:val="00E40F9F"/>
    <w:rsid w:val="00E41741"/>
    <w:rsid w:val="00E41986"/>
    <w:rsid w:val="00E41C50"/>
    <w:rsid w:val="00E41D04"/>
    <w:rsid w:val="00E41DF0"/>
    <w:rsid w:val="00E41F69"/>
    <w:rsid w:val="00E42281"/>
    <w:rsid w:val="00E42444"/>
    <w:rsid w:val="00E4254A"/>
    <w:rsid w:val="00E42645"/>
    <w:rsid w:val="00E42846"/>
    <w:rsid w:val="00E4284C"/>
    <w:rsid w:val="00E4293A"/>
    <w:rsid w:val="00E42AB2"/>
    <w:rsid w:val="00E42BFE"/>
    <w:rsid w:val="00E431F1"/>
    <w:rsid w:val="00E43391"/>
    <w:rsid w:val="00E43629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A5A"/>
    <w:rsid w:val="00E44B7E"/>
    <w:rsid w:val="00E44CC0"/>
    <w:rsid w:val="00E44F72"/>
    <w:rsid w:val="00E450A8"/>
    <w:rsid w:val="00E450CF"/>
    <w:rsid w:val="00E4539A"/>
    <w:rsid w:val="00E4545C"/>
    <w:rsid w:val="00E457BB"/>
    <w:rsid w:val="00E45BD5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AC5"/>
    <w:rsid w:val="00E47E33"/>
    <w:rsid w:val="00E5003F"/>
    <w:rsid w:val="00E500A7"/>
    <w:rsid w:val="00E50138"/>
    <w:rsid w:val="00E50832"/>
    <w:rsid w:val="00E50A5F"/>
    <w:rsid w:val="00E50BF9"/>
    <w:rsid w:val="00E519E8"/>
    <w:rsid w:val="00E51A26"/>
    <w:rsid w:val="00E51C04"/>
    <w:rsid w:val="00E51D0B"/>
    <w:rsid w:val="00E51EB4"/>
    <w:rsid w:val="00E5217E"/>
    <w:rsid w:val="00E52215"/>
    <w:rsid w:val="00E5244A"/>
    <w:rsid w:val="00E524A7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8D9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21B"/>
    <w:rsid w:val="00E576B0"/>
    <w:rsid w:val="00E577BD"/>
    <w:rsid w:val="00E57A2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2CF"/>
    <w:rsid w:val="00E717C1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3F99"/>
    <w:rsid w:val="00E74510"/>
    <w:rsid w:val="00E74722"/>
    <w:rsid w:val="00E74D65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6F61"/>
    <w:rsid w:val="00E77012"/>
    <w:rsid w:val="00E77152"/>
    <w:rsid w:val="00E77287"/>
    <w:rsid w:val="00E772C9"/>
    <w:rsid w:val="00E7737D"/>
    <w:rsid w:val="00E77532"/>
    <w:rsid w:val="00E77AD6"/>
    <w:rsid w:val="00E77C09"/>
    <w:rsid w:val="00E77ECC"/>
    <w:rsid w:val="00E77F19"/>
    <w:rsid w:val="00E8014E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A9E"/>
    <w:rsid w:val="00E82E97"/>
    <w:rsid w:val="00E8332A"/>
    <w:rsid w:val="00E83362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F3B"/>
    <w:rsid w:val="00E86150"/>
    <w:rsid w:val="00E86251"/>
    <w:rsid w:val="00E8666B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8D4"/>
    <w:rsid w:val="00E87A8D"/>
    <w:rsid w:val="00E87F39"/>
    <w:rsid w:val="00E90355"/>
    <w:rsid w:val="00E90732"/>
    <w:rsid w:val="00E9074C"/>
    <w:rsid w:val="00E908F0"/>
    <w:rsid w:val="00E90D27"/>
    <w:rsid w:val="00E90EB5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6FD"/>
    <w:rsid w:val="00E94BAA"/>
    <w:rsid w:val="00E94F3A"/>
    <w:rsid w:val="00E950C9"/>
    <w:rsid w:val="00E95637"/>
    <w:rsid w:val="00E9576C"/>
    <w:rsid w:val="00E95D02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C9C"/>
    <w:rsid w:val="00EA2E01"/>
    <w:rsid w:val="00EA2EBA"/>
    <w:rsid w:val="00EA3787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304"/>
    <w:rsid w:val="00EA7BCB"/>
    <w:rsid w:val="00EA7CF0"/>
    <w:rsid w:val="00EB0022"/>
    <w:rsid w:val="00EB002E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743"/>
    <w:rsid w:val="00EB3A7A"/>
    <w:rsid w:val="00EB3BB6"/>
    <w:rsid w:val="00EB3BEC"/>
    <w:rsid w:val="00EB437E"/>
    <w:rsid w:val="00EB4420"/>
    <w:rsid w:val="00EB4462"/>
    <w:rsid w:val="00EB499D"/>
    <w:rsid w:val="00EB4B1F"/>
    <w:rsid w:val="00EB50AE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84C"/>
    <w:rsid w:val="00EB6C16"/>
    <w:rsid w:val="00EB6F13"/>
    <w:rsid w:val="00EB6F47"/>
    <w:rsid w:val="00EB7203"/>
    <w:rsid w:val="00EB75CF"/>
    <w:rsid w:val="00EB76BC"/>
    <w:rsid w:val="00EB78FC"/>
    <w:rsid w:val="00EB79BE"/>
    <w:rsid w:val="00EB7A44"/>
    <w:rsid w:val="00EB7FFA"/>
    <w:rsid w:val="00EC0125"/>
    <w:rsid w:val="00EC014C"/>
    <w:rsid w:val="00EC036D"/>
    <w:rsid w:val="00EC0432"/>
    <w:rsid w:val="00EC076E"/>
    <w:rsid w:val="00EC0A7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0B3"/>
    <w:rsid w:val="00EC262B"/>
    <w:rsid w:val="00EC270D"/>
    <w:rsid w:val="00EC2747"/>
    <w:rsid w:val="00EC2861"/>
    <w:rsid w:val="00EC2900"/>
    <w:rsid w:val="00EC2BCB"/>
    <w:rsid w:val="00EC2C6D"/>
    <w:rsid w:val="00EC3A78"/>
    <w:rsid w:val="00EC4215"/>
    <w:rsid w:val="00EC48E8"/>
    <w:rsid w:val="00EC4AD5"/>
    <w:rsid w:val="00EC4C2B"/>
    <w:rsid w:val="00EC5601"/>
    <w:rsid w:val="00EC5C6A"/>
    <w:rsid w:val="00EC5C7C"/>
    <w:rsid w:val="00EC5C82"/>
    <w:rsid w:val="00EC5DFF"/>
    <w:rsid w:val="00EC5FFC"/>
    <w:rsid w:val="00EC62EE"/>
    <w:rsid w:val="00EC6327"/>
    <w:rsid w:val="00EC66F4"/>
    <w:rsid w:val="00EC6756"/>
    <w:rsid w:val="00EC68A7"/>
    <w:rsid w:val="00EC7625"/>
    <w:rsid w:val="00EC7C0B"/>
    <w:rsid w:val="00ED007E"/>
    <w:rsid w:val="00ED031C"/>
    <w:rsid w:val="00ED0519"/>
    <w:rsid w:val="00ED082F"/>
    <w:rsid w:val="00ED0FD9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3A2"/>
    <w:rsid w:val="00ED3815"/>
    <w:rsid w:val="00ED38F8"/>
    <w:rsid w:val="00ED3971"/>
    <w:rsid w:val="00ED3980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623"/>
    <w:rsid w:val="00EE18D2"/>
    <w:rsid w:val="00EE1D3E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481"/>
    <w:rsid w:val="00EE5B09"/>
    <w:rsid w:val="00EE5C00"/>
    <w:rsid w:val="00EE5E1A"/>
    <w:rsid w:val="00EE61A5"/>
    <w:rsid w:val="00EE64CE"/>
    <w:rsid w:val="00EE64E8"/>
    <w:rsid w:val="00EE68B7"/>
    <w:rsid w:val="00EE6B54"/>
    <w:rsid w:val="00EE6E34"/>
    <w:rsid w:val="00EE6E77"/>
    <w:rsid w:val="00EE6ED9"/>
    <w:rsid w:val="00EE6F5C"/>
    <w:rsid w:val="00EE71F9"/>
    <w:rsid w:val="00EE7351"/>
    <w:rsid w:val="00EE77B8"/>
    <w:rsid w:val="00EE78BB"/>
    <w:rsid w:val="00EE7C17"/>
    <w:rsid w:val="00EE7F1C"/>
    <w:rsid w:val="00EE7F37"/>
    <w:rsid w:val="00EE7F3A"/>
    <w:rsid w:val="00EF0316"/>
    <w:rsid w:val="00EF0685"/>
    <w:rsid w:val="00EF085A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B64"/>
    <w:rsid w:val="00EF2C9D"/>
    <w:rsid w:val="00EF2DB3"/>
    <w:rsid w:val="00EF2E5B"/>
    <w:rsid w:val="00EF30B9"/>
    <w:rsid w:val="00EF3215"/>
    <w:rsid w:val="00EF3ACB"/>
    <w:rsid w:val="00EF3E2C"/>
    <w:rsid w:val="00EF3E7F"/>
    <w:rsid w:val="00EF3FB1"/>
    <w:rsid w:val="00EF3FE4"/>
    <w:rsid w:val="00EF3FF5"/>
    <w:rsid w:val="00EF4045"/>
    <w:rsid w:val="00EF4126"/>
    <w:rsid w:val="00EF4143"/>
    <w:rsid w:val="00EF456F"/>
    <w:rsid w:val="00EF466A"/>
    <w:rsid w:val="00EF4779"/>
    <w:rsid w:val="00EF47DC"/>
    <w:rsid w:val="00EF4DAA"/>
    <w:rsid w:val="00EF5042"/>
    <w:rsid w:val="00EF532E"/>
    <w:rsid w:val="00EF547F"/>
    <w:rsid w:val="00EF5A3A"/>
    <w:rsid w:val="00EF5D5B"/>
    <w:rsid w:val="00EF6542"/>
    <w:rsid w:val="00EF6D0C"/>
    <w:rsid w:val="00EF6D4E"/>
    <w:rsid w:val="00EF6E22"/>
    <w:rsid w:val="00EF6F14"/>
    <w:rsid w:val="00EF6F85"/>
    <w:rsid w:val="00EF6F96"/>
    <w:rsid w:val="00EF6FB7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588"/>
    <w:rsid w:val="00F00D1A"/>
    <w:rsid w:val="00F00D3C"/>
    <w:rsid w:val="00F00E5F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DBC"/>
    <w:rsid w:val="00F040C1"/>
    <w:rsid w:val="00F04532"/>
    <w:rsid w:val="00F04CE5"/>
    <w:rsid w:val="00F05331"/>
    <w:rsid w:val="00F054EC"/>
    <w:rsid w:val="00F05813"/>
    <w:rsid w:val="00F05926"/>
    <w:rsid w:val="00F0598B"/>
    <w:rsid w:val="00F060D3"/>
    <w:rsid w:val="00F0612B"/>
    <w:rsid w:val="00F06133"/>
    <w:rsid w:val="00F062E4"/>
    <w:rsid w:val="00F06425"/>
    <w:rsid w:val="00F064A7"/>
    <w:rsid w:val="00F0656E"/>
    <w:rsid w:val="00F06C08"/>
    <w:rsid w:val="00F06D4D"/>
    <w:rsid w:val="00F06F39"/>
    <w:rsid w:val="00F06F46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0F85"/>
    <w:rsid w:val="00F113F8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1F"/>
    <w:rsid w:val="00F14C3A"/>
    <w:rsid w:val="00F14C68"/>
    <w:rsid w:val="00F14E8D"/>
    <w:rsid w:val="00F14F98"/>
    <w:rsid w:val="00F150EA"/>
    <w:rsid w:val="00F15122"/>
    <w:rsid w:val="00F1516E"/>
    <w:rsid w:val="00F151C6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2B5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4F2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1666"/>
    <w:rsid w:val="00F220EA"/>
    <w:rsid w:val="00F22236"/>
    <w:rsid w:val="00F22272"/>
    <w:rsid w:val="00F222F8"/>
    <w:rsid w:val="00F2243D"/>
    <w:rsid w:val="00F22EFB"/>
    <w:rsid w:val="00F23334"/>
    <w:rsid w:val="00F233CC"/>
    <w:rsid w:val="00F2342C"/>
    <w:rsid w:val="00F23536"/>
    <w:rsid w:val="00F23833"/>
    <w:rsid w:val="00F23AA3"/>
    <w:rsid w:val="00F23E8E"/>
    <w:rsid w:val="00F24150"/>
    <w:rsid w:val="00F2453D"/>
    <w:rsid w:val="00F24555"/>
    <w:rsid w:val="00F24EAF"/>
    <w:rsid w:val="00F253BA"/>
    <w:rsid w:val="00F259A3"/>
    <w:rsid w:val="00F2605B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6FED"/>
    <w:rsid w:val="00F271E9"/>
    <w:rsid w:val="00F274C3"/>
    <w:rsid w:val="00F27514"/>
    <w:rsid w:val="00F27548"/>
    <w:rsid w:val="00F27AA1"/>
    <w:rsid w:val="00F27B28"/>
    <w:rsid w:val="00F27BE7"/>
    <w:rsid w:val="00F27CA1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4FF"/>
    <w:rsid w:val="00F34527"/>
    <w:rsid w:val="00F34700"/>
    <w:rsid w:val="00F349D7"/>
    <w:rsid w:val="00F34A46"/>
    <w:rsid w:val="00F34FEB"/>
    <w:rsid w:val="00F3526F"/>
    <w:rsid w:val="00F3549D"/>
    <w:rsid w:val="00F355AC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5AE"/>
    <w:rsid w:val="00F40779"/>
    <w:rsid w:val="00F4082B"/>
    <w:rsid w:val="00F40C5F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72C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40F4"/>
    <w:rsid w:val="00F4421F"/>
    <w:rsid w:val="00F4428A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5B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718"/>
    <w:rsid w:val="00F53C36"/>
    <w:rsid w:val="00F53D1A"/>
    <w:rsid w:val="00F542EB"/>
    <w:rsid w:val="00F54659"/>
    <w:rsid w:val="00F5487F"/>
    <w:rsid w:val="00F54E55"/>
    <w:rsid w:val="00F55380"/>
    <w:rsid w:val="00F553F8"/>
    <w:rsid w:val="00F55729"/>
    <w:rsid w:val="00F55A58"/>
    <w:rsid w:val="00F55D5F"/>
    <w:rsid w:val="00F55E5F"/>
    <w:rsid w:val="00F55FD1"/>
    <w:rsid w:val="00F5607B"/>
    <w:rsid w:val="00F563AA"/>
    <w:rsid w:val="00F56483"/>
    <w:rsid w:val="00F568A0"/>
    <w:rsid w:val="00F568F1"/>
    <w:rsid w:val="00F56A03"/>
    <w:rsid w:val="00F56BE6"/>
    <w:rsid w:val="00F56D94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264D"/>
    <w:rsid w:val="00F62A6E"/>
    <w:rsid w:val="00F62D27"/>
    <w:rsid w:val="00F63142"/>
    <w:rsid w:val="00F63807"/>
    <w:rsid w:val="00F638F3"/>
    <w:rsid w:val="00F63BBE"/>
    <w:rsid w:val="00F63F87"/>
    <w:rsid w:val="00F63FA1"/>
    <w:rsid w:val="00F64026"/>
    <w:rsid w:val="00F6422E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876"/>
    <w:rsid w:val="00F76B3C"/>
    <w:rsid w:val="00F76FFA"/>
    <w:rsid w:val="00F772ED"/>
    <w:rsid w:val="00F7735F"/>
    <w:rsid w:val="00F779AF"/>
    <w:rsid w:val="00F77F8A"/>
    <w:rsid w:val="00F80072"/>
    <w:rsid w:val="00F80283"/>
    <w:rsid w:val="00F804BF"/>
    <w:rsid w:val="00F805CB"/>
    <w:rsid w:val="00F80B9D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4C69"/>
    <w:rsid w:val="00F85101"/>
    <w:rsid w:val="00F85122"/>
    <w:rsid w:val="00F85664"/>
    <w:rsid w:val="00F859A2"/>
    <w:rsid w:val="00F85AC0"/>
    <w:rsid w:val="00F85E44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00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1C7"/>
    <w:rsid w:val="00F91244"/>
    <w:rsid w:val="00F91527"/>
    <w:rsid w:val="00F916E8"/>
    <w:rsid w:val="00F91DB2"/>
    <w:rsid w:val="00F922FE"/>
    <w:rsid w:val="00F924FE"/>
    <w:rsid w:val="00F925C5"/>
    <w:rsid w:val="00F9269D"/>
    <w:rsid w:val="00F92837"/>
    <w:rsid w:val="00F929DC"/>
    <w:rsid w:val="00F92A14"/>
    <w:rsid w:val="00F92A6E"/>
    <w:rsid w:val="00F92AE9"/>
    <w:rsid w:val="00F92C1D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809"/>
    <w:rsid w:val="00F958F5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6F03"/>
    <w:rsid w:val="00F9716F"/>
    <w:rsid w:val="00F97434"/>
    <w:rsid w:val="00F974FD"/>
    <w:rsid w:val="00F97B01"/>
    <w:rsid w:val="00F97B5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911"/>
    <w:rsid w:val="00FA1B71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F7"/>
    <w:rsid w:val="00FA3CC0"/>
    <w:rsid w:val="00FA3E35"/>
    <w:rsid w:val="00FA3F75"/>
    <w:rsid w:val="00FA403B"/>
    <w:rsid w:val="00FA40A4"/>
    <w:rsid w:val="00FA4517"/>
    <w:rsid w:val="00FA458A"/>
    <w:rsid w:val="00FA4D4A"/>
    <w:rsid w:val="00FA4EA1"/>
    <w:rsid w:val="00FA502B"/>
    <w:rsid w:val="00FA5097"/>
    <w:rsid w:val="00FA50E0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AC9"/>
    <w:rsid w:val="00FA6B32"/>
    <w:rsid w:val="00FA6EB9"/>
    <w:rsid w:val="00FA72EC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95"/>
    <w:rsid w:val="00FB11E6"/>
    <w:rsid w:val="00FB11FB"/>
    <w:rsid w:val="00FB1470"/>
    <w:rsid w:val="00FB1617"/>
    <w:rsid w:val="00FB1AC8"/>
    <w:rsid w:val="00FB1DFD"/>
    <w:rsid w:val="00FB200C"/>
    <w:rsid w:val="00FB20B5"/>
    <w:rsid w:val="00FB21B0"/>
    <w:rsid w:val="00FB23FE"/>
    <w:rsid w:val="00FB2524"/>
    <w:rsid w:val="00FB2A8E"/>
    <w:rsid w:val="00FB2AF1"/>
    <w:rsid w:val="00FB2CE5"/>
    <w:rsid w:val="00FB2E6C"/>
    <w:rsid w:val="00FB2FBB"/>
    <w:rsid w:val="00FB3063"/>
    <w:rsid w:val="00FB3382"/>
    <w:rsid w:val="00FB3AAC"/>
    <w:rsid w:val="00FB3CF3"/>
    <w:rsid w:val="00FB3D65"/>
    <w:rsid w:val="00FB41A1"/>
    <w:rsid w:val="00FB443A"/>
    <w:rsid w:val="00FB4559"/>
    <w:rsid w:val="00FB4571"/>
    <w:rsid w:val="00FB459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5F94"/>
    <w:rsid w:val="00FB6083"/>
    <w:rsid w:val="00FB614D"/>
    <w:rsid w:val="00FB665D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2D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4CC5"/>
    <w:rsid w:val="00FC5366"/>
    <w:rsid w:val="00FC59C7"/>
    <w:rsid w:val="00FC5BEE"/>
    <w:rsid w:val="00FC5BFB"/>
    <w:rsid w:val="00FC5C2C"/>
    <w:rsid w:val="00FC5CF0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808"/>
    <w:rsid w:val="00FC79D8"/>
    <w:rsid w:val="00FC7C1C"/>
    <w:rsid w:val="00FC7D20"/>
    <w:rsid w:val="00FC7D99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CCD"/>
    <w:rsid w:val="00FD0E63"/>
    <w:rsid w:val="00FD1008"/>
    <w:rsid w:val="00FD130A"/>
    <w:rsid w:val="00FD133C"/>
    <w:rsid w:val="00FD1438"/>
    <w:rsid w:val="00FD15A8"/>
    <w:rsid w:val="00FD1A30"/>
    <w:rsid w:val="00FD2070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3F7B"/>
    <w:rsid w:val="00FD410E"/>
    <w:rsid w:val="00FD4230"/>
    <w:rsid w:val="00FD4332"/>
    <w:rsid w:val="00FD4466"/>
    <w:rsid w:val="00FD453C"/>
    <w:rsid w:val="00FD4AB1"/>
    <w:rsid w:val="00FD4E1C"/>
    <w:rsid w:val="00FD4EA3"/>
    <w:rsid w:val="00FD5606"/>
    <w:rsid w:val="00FD5B4C"/>
    <w:rsid w:val="00FD5C0E"/>
    <w:rsid w:val="00FD5DC0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081A"/>
    <w:rsid w:val="00FE136C"/>
    <w:rsid w:val="00FE1738"/>
    <w:rsid w:val="00FE1A55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638"/>
    <w:rsid w:val="00FE592A"/>
    <w:rsid w:val="00FE5AE6"/>
    <w:rsid w:val="00FE5C72"/>
    <w:rsid w:val="00FE5D5B"/>
    <w:rsid w:val="00FE653B"/>
    <w:rsid w:val="00FE6727"/>
    <w:rsid w:val="00FE6B6B"/>
    <w:rsid w:val="00FE6DDA"/>
    <w:rsid w:val="00FE6E95"/>
    <w:rsid w:val="00FE72F5"/>
    <w:rsid w:val="00FE759C"/>
    <w:rsid w:val="00FE79A9"/>
    <w:rsid w:val="00FE7C86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40EC"/>
    <w:rsid w:val="00FF416A"/>
    <w:rsid w:val="00FF416F"/>
    <w:rsid w:val="00FF43B1"/>
    <w:rsid w:val="00FF43B4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7BBB2E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45703-7ABE-442D-B7FE-1FB35EA6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1242</TotalTime>
  <Pages>60</Pages>
  <Words>11852</Words>
  <Characters>67557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79251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88</cp:revision>
  <cp:lastPrinted>2022-02-25T15:20:00Z</cp:lastPrinted>
  <dcterms:created xsi:type="dcterms:W3CDTF">2022-02-18T04:48:00Z</dcterms:created>
  <dcterms:modified xsi:type="dcterms:W3CDTF">2022-02-26T12:30:00Z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