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BC3E8D" w14:textId="77777777" w:rsidR="00396236" w:rsidRPr="001C6A69" w:rsidRDefault="00396236" w:rsidP="00374A13">
      <w:pPr>
        <w:tabs>
          <w:tab w:val="left" w:pos="7560"/>
        </w:tabs>
        <w:spacing w:line="360" w:lineRule="exact"/>
        <w:ind w:right="30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C6A69">
        <w:rPr>
          <w:rFonts w:asciiTheme="majorBidi" w:hAnsiTheme="majorBidi" w:cstheme="majorBidi"/>
          <w:b/>
          <w:bCs/>
          <w:sz w:val="32"/>
          <w:szCs w:val="32"/>
          <w:cs/>
        </w:rPr>
        <w:t>บริษัท พรพรหมเม็ททอล จำกัด (มหาชน) และบริษัทย่อย</w:t>
      </w:r>
    </w:p>
    <w:p w14:paraId="7BB8658F" w14:textId="77777777" w:rsidR="00396236" w:rsidRPr="001C6A69" w:rsidRDefault="00396236" w:rsidP="00374A13">
      <w:pPr>
        <w:tabs>
          <w:tab w:val="left" w:pos="7560"/>
        </w:tabs>
        <w:spacing w:line="360" w:lineRule="exact"/>
        <w:ind w:right="30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C6A69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</w:p>
    <w:p w14:paraId="6C1D23F2" w14:textId="39F371D3" w:rsidR="00002A6D" w:rsidRPr="0055523E" w:rsidRDefault="00002A6D" w:rsidP="00002A6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1C6A69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55523E">
        <w:rPr>
          <w:rFonts w:ascii="Angsana New" w:hAnsi="Angsana New"/>
          <w:b/>
          <w:bCs/>
          <w:sz w:val="32"/>
          <w:szCs w:val="32"/>
        </w:rPr>
        <w:t xml:space="preserve">31 </w:t>
      </w:r>
      <w:r w:rsidRPr="001C6A69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55523E">
        <w:rPr>
          <w:rFonts w:ascii="Angsana New" w:hAnsi="Angsana New"/>
          <w:b/>
          <w:bCs/>
          <w:sz w:val="32"/>
          <w:szCs w:val="32"/>
        </w:rPr>
        <w:t>256</w:t>
      </w:r>
      <w:r w:rsidR="00AF1EC1" w:rsidRPr="0055523E">
        <w:rPr>
          <w:rFonts w:ascii="Angsana New" w:hAnsi="Angsana New"/>
          <w:b/>
          <w:bCs/>
          <w:sz w:val="32"/>
          <w:szCs w:val="32"/>
        </w:rPr>
        <w:t>4</w:t>
      </w:r>
    </w:p>
    <w:p w14:paraId="34F8E4A4" w14:textId="77777777" w:rsidR="00A16885" w:rsidRPr="0055523E" w:rsidRDefault="00A16885" w:rsidP="00374A13">
      <w:pPr>
        <w:spacing w:line="24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4B682671" w14:textId="77777777" w:rsidR="00F17D9F" w:rsidRPr="001C6A69" w:rsidRDefault="00DB4D95" w:rsidP="00A735BE">
      <w:pPr>
        <w:tabs>
          <w:tab w:val="left" w:pos="284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5523E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55523E">
        <w:rPr>
          <w:rFonts w:asciiTheme="majorBidi" w:hAnsiTheme="majorBidi"/>
          <w:b/>
          <w:bCs/>
          <w:sz w:val="32"/>
          <w:szCs w:val="32"/>
        </w:rPr>
        <w:t>.</w:t>
      </w:r>
      <w:r w:rsidR="00A6632B" w:rsidRPr="0055523E">
        <w:rPr>
          <w:rFonts w:asciiTheme="majorBidi" w:hAnsiTheme="majorBidi" w:cstheme="majorBidi"/>
          <w:b/>
          <w:bCs/>
          <w:sz w:val="32"/>
          <w:szCs w:val="32"/>
        </w:rPr>
        <w:tab/>
      </w:r>
      <w:r w:rsidR="00A6632B" w:rsidRPr="001C6A69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7597A619" w14:textId="77777777" w:rsidR="00A6632B" w:rsidRPr="0055523E" w:rsidRDefault="00A6632B" w:rsidP="00A735BE">
      <w:pPr>
        <w:pStyle w:val="BodyText3"/>
        <w:tabs>
          <w:tab w:val="left" w:pos="284"/>
          <w:tab w:val="left" w:pos="567"/>
          <w:tab w:val="left" w:pos="851"/>
          <w:tab w:val="left" w:pos="1276"/>
          <w:tab w:val="left" w:pos="1985"/>
        </w:tabs>
        <w:spacing w:line="360" w:lineRule="exact"/>
        <w:rPr>
          <w:rFonts w:ascii="Angsana New" w:hAnsi="Angsana New"/>
        </w:rPr>
      </w:pPr>
      <w:r w:rsidRPr="0055523E">
        <w:rPr>
          <w:rFonts w:ascii="Angsana New" w:hAnsi="Angsana New"/>
        </w:rPr>
        <w:tab/>
        <w:t>1.1</w:t>
      </w:r>
      <w:r w:rsidR="009A1562" w:rsidRPr="0055523E">
        <w:rPr>
          <w:rFonts w:ascii="Angsana New" w:hAnsi="Angsana New"/>
        </w:rPr>
        <w:t xml:space="preserve"> </w:t>
      </w:r>
      <w:r w:rsidR="00D53507" w:rsidRPr="0055523E">
        <w:rPr>
          <w:rFonts w:ascii="Angsana New" w:hAnsi="Angsana New"/>
        </w:rPr>
        <w:tab/>
      </w:r>
      <w:r w:rsidRPr="001C6A69">
        <w:rPr>
          <w:rFonts w:ascii="Angsana New" w:hAnsi="Angsana New"/>
          <w:cs/>
        </w:rPr>
        <w:t>สถานะของบริษัท</w:t>
      </w:r>
    </w:p>
    <w:p w14:paraId="55CC003F" w14:textId="77777777" w:rsidR="002108ED" w:rsidRPr="0055523E" w:rsidRDefault="00244D28" w:rsidP="00CF6721">
      <w:pPr>
        <w:tabs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C6A69">
        <w:rPr>
          <w:rFonts w:asciiTheme="majorBidi" w:hAnsiTheme="majorBidi" w:cstheme="majorBidi"/>
          <w:sz w:val="32"/>
          <w:szCs w:val="32"/>
          <w:cs/>
        </w:rPr>
        <w:t>บริษัท พรพรหมเม็ททอล จำกัด (มหาชน) (บริษัท) จดทะเบียนเป็นบริษัทมหาชนจำกัด</w:t>
      </w:r>
      <w:r w:rsidR="003A161E" w:rsidRPr="001C6A69">
        <w:rPr>
          <w:rFonts w:asciiTheme="majorBidi" w:hAnsiTheme="majorBidi" w:cstheme="majorBidi"/>
          <w:sz w:val="32"/>
          <w:szCs w:val="32"/>
          <w:cs/>
        </w:rPr>
        <w:br/>
      </w:r>
      <w:r w:rsidRPr="001C6A69">
        <w:rPr>
          <w:rFonts w:asciiTheme="majorBidi" w:hAnsiTheme="majorBidi" w:cstheme="majorBidi"/>
          <w:sz w:val="32"/>
          <w:szCs w:val="32"/>
          <w:cs/>
        </w:rPr>
        <w:t>ใ</w:t>
      </w:r>
      <w:r w:rsidR="007A4748" w:rsidRPr="001C6A69">
        <w:rPr>
          <w:rFonts w:asciiTheme="majorBidi" w:hAnsiTheme="majorBidi" w:cstheme="majorBidi" w:hint="cs"/>
          <w:sz w:val="32"/>
          <w:szCs w:val="32"/>
          <w:cs/>
        </w:rPr>
        <w:t>น</w:t>
      </w:r>
      <w:r w:rsidRPr="001C6A69">
        <w:rPr>
          <w:rFonts w:asciiTheme="majorBidi" w:hAnsiTheme="majorBidi" w:cstheme="majorBidi"/>
          <w:sz w:val="32"/>
          <w:szCs w:val="32"/>
          <w:cs/>
        </w:rPr>
        <w:t>ประเทศไทย</w:t>
      </w:r>
      <w:r w:rsidR="00A6632B" w:rsidRPr="001C6A6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C6A69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55523E">
        <w:rPr>
          <w:rFonts w:asciiTheme="majorBidi" w:hAnsiTheme="majorBidi" w:cstheme="majorBidi"/>
          <w:sz w:val="32"/>
          <w:szCs w:val="32"/>
        </w:rPr>
        <w:t xml:space="preserve">8 </w:t>
      </w:r>
      <w:r w:rsidRPr="001C6A69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55523E">
        <w:rPr>
          <w:rFonts w:asciiTheme="majorBidi" w:hAnsiTheme="majorBidi" w:cstheme="majorBidi"/>
          <w:sz w:val="32"/>
          <w:szCs w:val="32"/>
        </w:rPr>
        <w:t xml:space="preserve">2547 </w:t>
      </w:r>
      <w:r w:rsidR="00CF6721" w:rsidRPr="001C6A69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391164" w:rsidRPr="001C6A69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1C6A69">
        <w:rPr>
          <w:rFonts w:asciiTheme="majorBidi" w:hAnsiTheme="majorBidi" w:cstheme="majorBidi"/>
          <w:sz w:val="32"/>
          <w:szCs w:val="32"/>
          <w:cs/>
        </w:rPr>
        <w:t xml:space="preserve">จดทะเบียนกับตลาดหลักทรัพย์ เอ็ม เอ ไอ </w:t>
      </w:r>
      <w:r w:rsidR="003A161E" w:rsidRPr="001C6A69">
        <w:rPr>
          <w:rFonts w:asciiTheme="majorBidi" w:hAnsiTheme="majorBidi" w:cstheme="majorBidi"/>
          <w:sz w:val="32"/>
          <w:szCs w:val="32"/>
          <w:cs/>
        </w:rPr>
        <w:br/>
      </w:r>
      <w:r w:rsidRPr="001C6A69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55523E">
        <w:rPr>
          <w:rFonts w:asciiTheme="majorBidi" w:hAnsiTheme="majorBidi" w:cstheme="majorBidi"/>
          <w:sz w:val="32"/>
          <w:szCs w:val="32"/>
        </w:rPr>
        <w:t xml:space="preserve">11 </w:t>
      </w:r>
      <w:r w:rsidRPr="001C6A69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55523E">
        <w:rPr>
          <w:rFonts w:asciiTheme="majorBidi" w:hAnsiTheme="majorBidi" w:cstheme="majorBidi"/>
          <w:sz w:val="32"/>
          <w:szCs w:val="32"/>
        </w:rPr>
        <w:t>2547</w:t>
      </w:r>
      <w:r w:rsidRPr="0055523E">
        <w:rPr>
          <w:rFonts w:asciiTheme="majorBidi" w:hAnsiTheme="majorBidi"/>
          <w:sz w:val="32"/>
          <w:szCs w:val="32"/>
        </w:rPr>
        <w:t xml:space="preserve"> </w:t>
      </w:r>
    </w:p>
    <w:p w14:paraId="0E3251C6" w14:textId="77777777" w:rsidR="00244D28" w:rsidRPr="0055523E" w:rsidRDefault="00183651" w:rsidP="00A735BE">
      <w:pPr>
        <w:tabs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C6A69">
        <w:rPr>
          <w:rFonts w:asciiTheme="majorBidi" w:hAnsiTheme="majorBidi" w:cstheme="majorBidi"/>
          <w:spacing w:val="-4"/>
          <w:sz w:val="32"/>
          <w:szCs w:val="32"/>
          <w:cs/>
        </w:rPr>
        <w:t>บ</w:t>
      </w:r>
      <w:r w:rsidR="00244D28" w:rsidRPr="001C6A69">
        <w:rPr>
          <w:rFonts w:asciiTheme="majorBidi" w:hAnsiTheme="majorBidi" w:cstheme="majorBidi"/>
          <w:spacing w:val="-4"/>
          <w:sz w:val="32"/>
          <w:szCs w:val="32"/>
          <w:cs/>
        </w:rPr>
        <w:t>ริษัทมีสำนักงานใหญ่อยู่ที่</w:t>
      </w:r>
      <w:r w:rsidR="00244D28" w:rsidRPr="0055523E">
        <w:rPr>
          <w:rFonts w:asciiTheme="majorBidi" w:hAnsiTheme="majorBidi" w:cstheme="majorBidi"/>
          <w:spacing w:val="-4"/>
          <w:sz w:val="32"/>
          <w:szCs w:val="32"/>
        </w:rPr>
        <w:t xml:space="preserve"> 229 </w:t>
      </w:r>
      <w:r w:rsidR="00244D28" w:rsidRPr="001C6A69">
        <w:rPr>
          <w:rFonts w:asciiTheme="majorBidi" w:hAnsiTheme="majorBidi" w:cstheme="majorBidi"/>
          <w:spacing w:val="-4"/>
          <w:sz w:val="32"/>
          <w:szCs w:val="32"/>
          <w:cs/>
        </w:rPr>
        <w:t>ถนนนครราชสีมา แขวงดุสิต เขตดุสิต กรุงเทพมหานคร</w:t>
      </w:r>
      <w:r w:rsidR="00244D28" w:rsidRPr="0055523E">
        <w:rPr>
          <w:rFonts w:asciiTheme="majorBidi" w:hAnsiTheme="majorBidi" w:cstheme="majorBidi"/>
          <w:spacing w:val="-4"/>
          <w:sz w:val="32"/>
          <w:szCs w:val="32"/>
        </w:rPr>
        <w:t xml:space="preserve"> 10300</w:t>
      </w:r>
    </w:p>
    <w:p w14:paraId="3B77C716" w14:textId="77777777" w:rsidR="00A735BE" w:rsidRPr="0055523E" w:rsidRDefault="00A735BE" w:rsidP="0080625E">
      <w:pPr>
        <w:tabs>
          <w:tab w:val="left" w:pos="540"/>
        </w:tabs>
        <w:spacing w:line="30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D1D6CA2" w14:textId="77777777" w:rsidR="002108ED" w:rsidRPr="0055523E" w:rsidRDefault="002108ED" w:rsidP="00A735BE">
      <w:pPr>
        <w:pStyle w:val="BodyText3"/>
        <w:tabs>
          <w:tab w:val="left" w:pos="284"/>
          <w:tab w:val="left" w:pos="567"/>
          <w:tab w:val="left" w:pos="851"/>
          <w:tab w:val="left" w:pos="1276"/>
          <w:tab w:val="left" w:pos="1985"/>
        </w:tabs>
        <w:spacing w:line="360" w:lineRule="exact"/>
        <w:rPr>
          <w:rFonts w:ascii="Angsana New" w:hAnsi="Angsana New"/>
        </w:rPr>
      </w:pPr>
      <w:r w:rsidRPr="0055523E">
        <w:rPr>
          <w:rFonts w:ascii="Angsana New" w:hAnsi="Angsana New"/>
        </w:rPr>
        <w:tab/>
        <w:t>1.</w:t>
      </w:r>
      <w:r w:rsidR="00A735BE" w:rsidRPr="0055523E">
        <w:rPr>
          <w:rFonts w:ascii="Angsana New" w:hAnsi="Angsana New"/>
        </w:rPr>
        <w:t>2</w:t>
      </w:r>
      <w:r w:rsidRPr="0055523E">
        <w:rPr>
          <w:rFonts w:ascii="Angsana New" w:hAnsi="Angsana New"/>
        </w:rPr>
        <w:tab/>
      </w:r>
      <w:r w:rsidR="00A735BE" w:rsidRPr="0055523E">
        <w:rPr>
          <w:rFonts w:ascii="Angsana New" w:hAnsi="Angsana New"/>
        </w:rPr>
        <w:tab/>
      </w:r>
      <w:r w:rsidRPr="001C6A69">
        <w:rPr>
          <w:rFonts w:ascii="Angsana New" w:hAnsi="Angsana New"/>
          <w:cs/>
        </w:rPr>
        <w:t>ลักษณะธุรกิจ</w:t>
      </w:r>
    </w:p>
    <w:p w14:paraId="06C33B63" w14:textId="5EEBE14E" w:rsidR="00A6632B" w:rsidRPr="0055523E" w:rsidRDefault="002108ED" w:rsidP="001A4DF1">
      <w:pPr>
        <w:tabs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C6A69">
        <w:rPr>
          <w:rFonts w:asciiTheme="majorBidi" w:hAnsiTheme="majorBidi" w:cstheme="majorBidi"/>
          <w:sz w:val="32"/>
          <w:szCs w:val="32"/>
          <w:cs/>
        </w:rPr>
        <w:t>บริษัทดำเนินธุรกิจหลักเกี่ยวกับจำหน่ายสินค้าประเภทโลหะ เช่น ทองเหลือง ทองแดง</w:t>
      </w:r>
      <w:r w:rsidR="007A4748" w:rsidRPr="001C6A6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A4748" w:rsidRPr="001C6A69">
        <w:rPr>
          <w:rFonts w:asciiTheme="majorBidi" w:hAnsiTheme="majorBidi" w:cstheme="majorBidi"/>
          <w:sz w:val="32"/>
          <w:szCs w:val="32"/>
          <w:cs/>
        </w:rPr>
        <w:br/>
      </w:r>
      <w:r w:rsidRPr="001C6A69">
        <w:rPr>
          <w:rFonts w:asciiTheme="majorBidi" w:hAnsiTheme="majorBidi" w:cstheme="majorBidi"/>
          <w:sz w:val="32"/>
          <w:szCs w:val="32"/>
          <w:cs/>
        </w:rPr>
        <w:t>แ</w:t>
      </w:r>
      <w:r w:rsidR="007A4748" w:rsidRPr="001C6A69">
        <w:rPr>
          <w:rFonts w:asciiTheme="majorBidi" w:hAnsiTheme="majorBidi" w:cstheme="majorBidi" w:hint="cs"/>
          <w:sz w:val="32"/>
          <w:szCs w:val="32"/>
          <w:cs/>
        </w:rPr>
        <w:t>ส</w:t>
      </w:r>
      <w:r w:rsidRPr="001C6A69">
        <w:rPr>
          <w:rFonts w:asciiTheme="majorBidi" w:hAnsiTheme="majorBidi" w:cstheme="majorBidi"/>
          <w:sz w:val="32"/>
          <w:szCs w:val="32"/>
          <w:cs/>
        </w:rPr>
        <w:t>ตนเลส อลูมิเนียม และธุรกิจ</w:t>
      </w:r>
      <w:r w:rsidR="009A0544" w:rsidRPr="001C6A69">
        <w:rPr>
          <w:rFonts w:asciiTheme="majorBidi" w:hAnsiTheme="majorBidi" w:cstheme="majorBidi" w:hint="cs"/>
          <w:sz w:val="32"/>
          <w:szCs w:val="32"/>
          <w:cs/>
        </w:rPr>
        <w:t>โรงแรม ร้านอาหารและศูนย์การบันเทิงครบวงจร</w:t>
      </w:r>
    </w:p>
    <w:p w14:paraId="1A2F43F5" w14:textId="77777777" w:rsidR="004A2329" w:rsidRPr="0055523E" w:rsidRDefault="004A2329" w:rsidP="001A4DF1">
      <w:pPr>
        <w:tabs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EF5568C" w14:textId="77777777" w:rsidR="001A4DF1" w:rsidRPr="001C6A69" w:rsidRDefault="001A4DF1" w:rsidP="001A4DF1">
      <w:pPr>
        <w:spacing w:line="360" w:lineRule="exact"/>
        <w:ind w:left="851" w:hanging="567"/>
        <w:jc w:val="thaiDistribute"/>
        <w:rPr>
          <w:rFonts w:ascii="Angsana New" w:hAnsi="Angsana New"/>
          <w:sz w:val="32"/>
          <w:szCs w:val="32"/>
          <w:cs/>
        </w:rPr>
      </w:pPr>
      <w:r w:rsidRPr="0055523E">
        <w:rPr>
          <w:rFonts w:ascii="Angsana New" w:hAnsi="Angsana New"/>
          <w:sz w:val="32"/>
          <w:szCs w:val="32"/>
        </w:rPr>
        <w:t>1.</w:t>
      </w:r>
      <w:r w:rsidRPr="0055523E">
        <w:rPr>
          <w:rFonts w:ascii="Angsana New" w:hAnsi="Angsana New" w:hint="cs"/>
          <w:sz w:val="32"/>
          <w:szCs w:val="32"/>
        </w:rPr>
        <w:t>3</w:t>
      </w:r>
      <w:r w:rsidRPr="0055523E">
        <w:rPr>
          <w:rFonts w:ascii="Angsana New" w:hAnsi="Angsana New"/>
          <w:sz w:val="32"/>
          <w:szCs w:val="32"/>
        </w:rPr>
        <w:t xml:space="preserve">      </w:t>
      </w:r>
      <w:r w:rsidRPr="001C6A69">
        <w:rPr>
          <w:rFonts w:ascii="Angsana New" w:hAnsi="Angsana New"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55523E">
        <w:rPr>
          <w:rFonts w:ascii="Angsana New" w:hAnsi="Angsana New"/>
          <w:sz w:val="32"/>
          <w:szCs w:val="32"/>
        </w:rPr>
        <w:t>2019</w:t>
      </w:r>
    </w:p>
    <w:p w14:paraId="7505EF7B" w14:textId="77777777" w:rsidR="001A4DF1" w:rsidRPr="0055523E" w:rsidRDefault="001A4DF1" w:rsidP="001A4DF1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1C6A69">
        <w:rPr>
          <w:rFonts w:ascii="Angsana New" w:hAnsi="Angsana New"/>
          <w:sz w:val="32"/>
          <w:szCs w:val="32"/>
          <w:cs/>
        </w:rPr>
        <w:t>สถานการณ์</w:t>
      </w:r>
      <w:r w:rsidRPr="001C6A69">
        <w:rPr>
          <w:rFonts w:ascii="Angsana New" w:hAnsi="Angsana New" w:hint="cs"/>
          <w:sz w:val="32"/>
          <w:szCs w:val="32"/>
          <w:cs/>
        </w:rPr>
        <w:t>การ</w:t>
      </w:r>
      <w:r w:rsidRPr="001C6A69">
        <w:rPr>
          <w:rFonts w:ascii="Angsana New" w:hAnsi="Angsana New"/>
          <w:sz w:val="32"/>
          <w:szCs w:val="32"/>
          <w:cs/>
        </w:rPr>
        <w:t>แพร่ระบาดของ</w:t>
      </w:r>
      <w:r w:rsidRPr="001C6A69">
        <w:rPr>
          <w:rFonts w:ascii="Angsana New" w:hAnsi="Angsana New" w:hint="cs"/>
          <w:sz w:val="32"/>
          <w:szCs w:val="32"/>
          <w:cs/>
        </w:rPr>
        <w:t>โรคติดเชื้อ</w:t>
      </w:r>
      <w:r w:rsidRPr="001C6A69">
        <w:rPr>
          <w:rFonts w:ascii="Angsana New" w:hAnsi="Angsana New"/>
          <w:sz w:val="32"/>
          <w:szCs w:val="32"/>
          <w:cs/>
        </w:rPr>
        <w:t>ไวรัสโค</w:t>
      </w:r>
      <w:r w:rsidRPr="001C6A69">
        <w:rPr>
          <w:rFonts w:ascii="Angsana New" w:hAnsi="Angsana New" w:hint="cs"/>
          <w:sz w:val="32"/>
          <w:szCs w:val="32"/>
          <w:cs/>
        </w:rPr>
        <w:t xml:space="preserve">โรนา </w:t>
      </w:r>
      <w:r w:rsidRPr="0055523E">
        <w:rPr>
          <w:rFonts w:ascii="Angsana New" w:hAnsi="Angsana New"/>
          <w:sz w:val="32"/>
          <w:szCs w:val="32"/>
        </w:rPr>
        <w:t>2019 (COVID-19)</w:t>
      </w:r>
      <w:r w:rsidRPr="0055523E">
        <w:rPr>
          <w:rFonts w:ascii="Angsana New" w:hAnsi="Angsana New" w:hint="cs"/>
          <w:sz w:val="32"/>
          <w:szCs w:val="32"/>
        </w:rPr>
        <w:t xml:space="preserve"> </w:t>
      </w:r>
      <w:r w:rsidRPr="001C6A69">
        <w:rPr>
          <w:rFonts w:ascii="Angsana New" w:hAnsi="Angsana New" w:hint="cs"/>
          <w:sz w:val="32"/>
          <w:szCs w:val="32"/>
          <w:cs/>
        </w:rPr>
        <w:t>ซึ่ง</w:t>
      </w:r>
      <w:r w:rsidRPr="001C6A69">
        <w:rPr>
          <w:rFonts w:ascii="Angsana New" w:hAnsi="Angsana New"/>
          <w:sz w:val="32"/>
          <w:szCs w:val="32"/>
          <w:cs/>
        </w:rPr>
        <w:t>ปัจจุบัน</w:t>
      </w:r>
      <w:r w:rsidRPr="001C6A69">
        <w:rPr>
          <w:rFonts w:ascii="Angsana New" w:hAnsi="Angsana New" w:hint="cs"/>
          <w:sz w:val="32"/>
          <w:szCs w:val="32"/>
          <w:cs/>
        </w:rPr>
        <w:t>มีการ</w:t>
      </w:r>
      <w:r w:rsidRPr="001C6A69">
        <w:rPr>
          <w:rFonts w:ascii="Angsana New" w:hAnsi="Angsana New"/>
          <w:sz w:val="32"/>
          <w:szCs w:val="32"/>
          <w:cs/>
        </w:rPr>
        <w:t>แพร่ระบาดอย่างต่อเนื่อง ทำให้เศรษฐกิจ</w:t>
      </w:r>
      <w:r w:rsidRPr="001C6A69">
        <w:rPr>
          <w:rFonts w:ascii="Angsana New" w:hAnsi="Angsana New" w:hint="cs"/>
          <w:sz w:val="32"/>
          <w:szCs w:val="32"/>
          <w:cs/>
        </w:rPr>
        <w:t>ยังมี</w:t>
      </w:r>
      <w:r w:rsidRPr="001C6A69">
        <w:rPr>
          <w:rFonts w:ascii="Angsana New" w:hAnsi="Angsana New"/>
          <w:sz w:val="32"/>
          <w:szCs w:val="32"/>
          <w:cs/>
        </w:rPr>
        <w:t>การชะลอตัวและมีผลกระทบต่อธุรกิจและอุตสาหกรรมโดยรวม สถานการณ์ดังกล่าว</w:t>
      </w:r>
      <w:r w:rsidRPr="001C6A69">
        <w:rPr>
          <w:rFonts w:ascii="Angsana New" w:hAnsi="Angsana New" w:hint="cs"/>
          <w:sz w:val="32"/>
          <w:szCs w:val="32"/>
          <w:cs/>
        </w:rPr>
        <w:t>อาจ</w:t>
      </w:r>
      <w:r w:rsidRPr="001C6A69">
        <w:rPr>
          <w:rFonts w:ascii="Angsana New" w:hAnsi="Angsana New"/>
          <w:sz w:val="32"/>
          <w:szCs w:val="32"/>
          <w:cs/>
        </w:rPr>
        <w:t>ส่งผลกระทบต่อผลการดำเนิน</w:t>
      </w:r>
      <w:r w:rsidRPr="001C6A69">
        <w:rPr>
          <w:rFonts w:ascii="Angsana New" w:hAnsi="Angsana New" w:hint="cs"/>
          <w:sz w:val="32"/>
          <w:szCs w:val="32"/>
          <w:cs/>
        </w:rPr>
        <w:t>ธุรกิจ อย่างไรก็ตาม</w:t>
      </w:r>
      <w:r w:rsidRPr="001C6A69">
        <w:rPr>
          <w:rFonts w:ascii="Angsana New" w:hAnsi="Angsana New"/>
          <w:sz w:val="32"/>
          <w:szCs w:val="32"/>
          <w:cs/>
        </w:rPr>
        <w:t xml:space="preserve"> ฝ่ายบริหาร</w:t>
      </w:r>
      <w:r w:rsidRPr="001C6A69">
        <w:rPr>
          <w:rFonts w:ascii="Angsana New" w:hAnsi="Angsana New" w:hint="cs"/>
          <w:sz w:val="32"/>
          <w:szCs w:val="32"/>
          <w:cs/>
        </w:rPr>
        <w:t>ของบริษัทและบริษัทย่อยได้ติดตามความคืบหน้าของสถานการณ์ดังกล่าว และทำการ</w:t>
      </w:r>
      <w:r w:rsidRPr="001C6A69">
        <w:rPr>
          <w:rFonts w:ascii="Angsana New" w:hAnsi="Angsana New"/>
          <w:sz w:val="32"/>
          <w:szCs w:val="32"/>
          <w:cs/>
        </w:rPr>
        <w:t>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</w:t>
      </w:r>
      <w:r w:rsidRPr="0055523E">
        <w:rPr>
          <w:rFonts w:ascii="Angsana New" w:hAnsi="Angsana New"/>
          <w:sz w:val="32"/>
          <w:szCs w:val="32"/>
        </w:rPr>
        <w:t xml:space="preserve"> </w:t>
      </w:r>
    </w:p>
    <w:p w14:paraId="5517D93A" w14:textId="77777777" w:rsidR="001A4DF1" w:rsidRPr="0055523E" w:rsidRDefault="001A4DF1" w:rsidP="001A4DF1">
      <w:pPr>
        <w:tabs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ACA0C3A" w14:textId="77777777" w:rsidR="003D1493" w:rsidRPr="001C6A69" w:rsidRDefault="003D1493" w:rsidP="001F4B00">
      <w:pPr>
        <w:tabs>
          <w:tab w:val="left" w:pos="284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5523E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55523E">
        <w:rPr>
          <w:rFonts w:asciiTheme="majorBidi" w:hAnsiTheme="majorBidi"/>
          <w:b/>
          <w:bCs/>
          <w:sz w:val="32"/>
          <w:szCs w:val="32"/>
        </w:rPr>
        <w:t xml:space="preserve">. </w:t>
      </w:r>
      <w:r w:rsidRPr="0055523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C6A69">
        <w:rPr>
          <w:rFonts w:asciiTheme="majorBidi" w:hAnsiTheme="majorBidi" w:cstheme="majorBidi"/>
          <w:b/>
          <w:bCs/>
          <w:sz w:val="32"/>
          <w:szCs w:val="32"/>
          <w:cs/>
        </w:rPr>
        <w:t>เกณฑ์</w:t>
      </w:r>
      <w:r w:rsidRPr="001C6A69">
        <w:rPr>
          <w:rFonts w:asciiTheme="majorBidi" w:hAnsiTheme="majorBidi" w:cstheme="majorBidi" w:hint="cs"/>
          <w:b/>
          <w:bCs/>
          <w:sz w:val="32"/>
          <w:szCs w:val="32"/>
          <w:cs/>
        </w:rPr>
        <w:t>ในการจัดทำงบการเงิน</w:t>
      </w:r>
    </w:p>
    <w:p w14:paraId="0443B696" w14:textId="77777777" w:rsidR="00792D39" w:rsidRPr="0055523E" w:rsidRDefault="00792D39" w:rsidP="00A735BE">
      <w:pPr>
        <w:tabs>
          <w:tab w:val="left" w:pos="284"/>
          <w:tab w:val="left" w:pos="851"/>
        </w:tabs>
        <w:spacing w:line="360" w:lineRule="exact"/>
        <w:ind w:firstLine="284"/>
        <w:jc w:val="both"/>
        <w:rPr>
          <w:rFonts w:asciiTheme="majorBidi" w:hAnsiTheme="majorBidi" w:cstheme="majorBidi"/>
          <w:sz w:val="32"/>
          <w:szCs w:val="32"/>
        </w:rPr>
      </w:pPr>
      <w:r w:rsidRPr="0055523E">
        <w:rPr>
          <w:rFonts w:asciiTheme="majorBidi" w:hAnsiTheme="majorBidi" w:cstheme="majorBidi"/>
          <w:sz w:val="32"/>
          <w:szCs w:val="32"/>
        </w:rPr>
        <w:t>2</w:t>
      </w:r>
      <w:r w:rsidRPr="0055523E">
        <w:rPr>
          <w:rFonts w:asciiTheme="majorBidi" w:hAnsiTheme="majorBidi"/>
          <w:sz w:val="32"/>
          <w:szCs w:val="32"/>
        </w:rPr>
        <w:t>.</w:t>
      </w:r>
      <w:r w:rsidR="003D1493" w:rsidRPr="0055523E">
        <w:rPr>
          <w:rFonts w:asciiTheme="majorBidi" w:hAnsiTheme="majorBidi" w:cstheme="majorBidi"/>
          <w:sz w:val="32"/>
          <w:szCs w:val="32"/>
        </w:rPr>
        <w:t>1</w:t>
      </w:r>
      <w:r w:rsidR="007A73B1" w:rsidRPr="0055523E">
        <w:rPr>
          <w:rFonts w:asciiTheme="majorBidi" w:hAnsiTheme="majorBidi"/>
          <w:sz w:val="32"/>
          <w:szCs w:val="32"/>
        </w:rPr>
        <w:t xml:space="preserve"> </w:t>
      </w:r>
      <w:r w:rsidR="007A73B1" w:rsidRPr="0055523E">
        <w:rPr>
          <w:rFonts w:asciiTheme="majorBidi" w:hAnsiTheme="majorBidi" w:cstheme="majorBidi"/>
          <w:sz w:val="32"/>
          <w:szCs w:val="32"/>
        </w:rPr>
        <w:tab/>
      </w:r>
      <w:r w:rsidR="003D1493" w:rsidRPr="001C6A69">
        <w:rPr>
          <w:rFonts w:asciiTheme="majorBidi" w:hAnsiTheme="majorBidi" w:cstheme="majorBidi" w:hint="cs"/>
          <w:sz w:val="32"/>
          <w:szCs w:val="32"/>
          <w:cs/>
        </w:rPr>
        <w:t>หลัก</w:t>
      </w:r>
      <w:r w:rsidRPr="001C6A69">
        <w:rPr>
          <w:rFonts w:asciiTheme="majorBidi" w:hAnsiTheme="majorBidi" w:cstheme="majorBidi"/>
          <w:sz w:val="32"/>
          <w:szCs w:val="32"/>
          <w:cs/>
        </w:rPr>
        <w:t>เกณฑ์</w:t>
      </w:r>
      <w:r w:rsidR="003D1493" w:rsidRPr="001C6A69">
        <w:rPr>
          <w:rFonts w:asciiTheme="majorBidi" w:hAnsiTheme="majorBidi" w:cstheme="majorBidi" w:hint="cs"/>
          <w:sz w:val="32"/>
          <w:szCs w:val="32"/>
          <w:cs/>
        </w:rPr>
        <w:t>ใน</w:t>
      </w:r>
      <w:r w:rsidRPr="001C6A69">
        <w:rPr>
          <w:rFonts w:asciiTheme="majorBidi" w:hAnsiTheme="majorBidi" w:cstheme="majorBidi"/>
          <w:sz w:val="32"/>
          <w:szCs w:val="32"/>
          <w:cs/>
        </w:rPr>
        <w:t>การจัดทำ</w:t>
      </w:r>
      <w:r w:rsidR="003D1493" w:rsidRPr="001C6A69">
        <w:rPr>
          <w:rFonts w:asciiTheme="majorBidi" w:hAnsiTheme="majorBidi" w:cstheme="majorBidi" w:hint="cs"/>
          <w:sz w:val="32"/>
          <w:szCs w:val="32"/>
          <w:cs/>
        </w:rPr>
        <w:t>งบ</w:t>
      </w:r>
      <w:r w:rsidRPr="001C6A69">
        <w:rPr>
          <w:rFonts w:asciiTheme="majorBidi" w:hAnsiTheme="majorBidi" w:cstheme="majorBidi"/>
          <w:sz w:val="32"/>
          <w:szCs w:val="32"/>
          <w:cs/>
        </w:rPr>
        <w:t>การเงิน</w:t>
      </w:r>
    </w:p>
    <w:p w14:paraId="34C03DBC" w14:textId="77777777" w:rsidR="00002A6D" w:rsidRPr="0055523E" w:rsidRDefault="00002A6D" w:rsidP="00886CAA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1C6A69">
        <w:rPr>
          <w:rFonts w:ascii="Angsana New" w:hAnsi="Angsana New"/>
          <w:spacing w:val="-4"/>
          <w:sz w:val="32"/>
          <w:szCs w:val="32"/>
          <w:cs/>
        </w:rPr>
        <w:t xml:space="preserve">งบการเงินนี้จัดทำขึ้นตามมาตรฐานการบัญชีที่กฎหมายกำหนดตามพระราชบัญญัติวิชาชีพบัญชี พ.ศ. </w:t>
      </w:r>
      <w:r w:rsidRPr="0055523E">
        <w:rPr>
          <w:rFonts w:ascii="Angsana New" w:hAnsi="Angsana New"/>
          <w:spacing w:val="-4"/>
          <w:sz w:val="32"/>
          <w:szCs w:val="32"/>
        </w:rPr>
        <w:t>2547</w:t>
      </w:r>
      <w:r w:rsidRPr="001C6A69">
        <w:rPr>
          <w:rFonts w:ascii="Angsana New" w:hAnsi="Angsana New"/>
          <w:spacing w:val="-4"/>
          <w:sz w:val="32"/>
          <w:szCs w:val="32"/>
          <w:cs/>
        </w:rPr>
        <w:t xml:space="preserve"> โดยได้ถือปฏิบัติตามมาตรฐานการรายงานทางการเงิน และการแสดงรายการได้ทำขึ้นตามแบบกำหนดรายการย่อที่ต้องมีในงบการเงินสำหรับบริษัทมหาชนจำกัด ที่กำหนดโดยประกาศ</w:t>
      </w:r>
      <w:r w:rsidRPr="001C6A69">
        <w:rPr>
          <w:rFonts w:ascii="Angsana New" w:hAnsi="Angsana New"/>
          <w:spacing w:val="-4"/>
          <w:sz w:val="32"/>
          <w:szCs w:val="32"/>
          <w:cs/>
        </w:rPr>
        <w:br/>
      </w:r>
      <w:r w:rsidRPr="001C6A69">
        <w:rPr>
          <w:rFonts w:ascii="Angsana New" w:hAnsi="Angsana New"/>
          <w:sz w:val="32"/>
          <w:szCs w:val="32"/>
          <w:cs/>
        </w:rPr>
        <w:t xml:space="preserve">กรมพัฒนาธุรกิจการค้า กระทรวงพาณิชย์ ออกตามความในพระราชบัญญัติการบัญชี พ.ศ. </w:t>
      </w:r>
      <w:r w:rsidRPr="0055523E">
        <w:rPr>
          <w:rFonts w:ascii="Angsana New" w:hAnsi="Angsana New"/>
          <w:sz w:val="32"/>
          <w:szCs w:val="32"/>
        </w:rPr>
        <w:t>2543</w:t>
      </w:r>
    </w:p>
    <w:p w14:paraId="4E0D1356" w14:textId="77777777" w:rsidR="008B5AC1" w:rsidRPr="0055523E" w:rsidRDefault="008B5AC1" w:rsidP="00886CAA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C6A69">
        <w:rPr>
          <w:rFonts w:asciiTheme="majorBidi" w:hAnsiTheme="majorBidi" w:cstheme="majorBidi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66ABB35D" w14:textId="77777777" w:rsidR="008B5AC1" w:rsidRPr="0055523E" w:rsidRDefault="008B5AC1" w:rsidP="00886CAA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C6A69">
        <w:rPr>
          <w:rFonts w:asciiTheme="majorBidi" w:hAnsiTheme="majorBidi"/>
          <w:sz w:val="32"/>
          <w:szCs w:val="32"/>
          <w:cs/>
        </w:rPr>
        <w:t>งบการเงินฉบับภาษาไทยเป็นงบการเงินฉบับที่บริษัทใช้เป็นทางการตามกฎหมาย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640CF0EB" w14:textId="224EC095" w:rsidR="00D75559" w:rsidRPr="0055523E" w:rsidRDefault="00D75559" w:rsidP="0080625E">
      <w:pPr>
        <w:spacing w:line="320" w:lineRule="exact"/>
        <w:ind w:left="284" w:firstLine="1134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</w:p>
    <w:p w14:paraId="56660B9E" w14:textId="77777777" w:rsidR="000B6AA6" w:rsidRPr="0055523E" w:rsidRDefault="000B6AA6" w:rsidP="00886CAA">
      <w:pPr>
        <w:tabs>
          <w:tab w:val="left" w:pos="284"/>
          <w:tab w:val="left" w:pos="851"/>
          <w:tab w:val="left" w:pos="993"/>
        </w:tabs>
        <w:spacing w:line="360" w:lineRule="exact"/>
        <w:ind w:firstLine="284"/>
        <w:jc w:val="both"/>
        <w:rPr>
          <w:rFonts w:asciiTheme="majorBidi" w:hAnsiTheme="majorBidi" w:cstheme="majorBidi"/>
          <w:color w:val="FF0000"/>
          <w:sz w:val="32"/>
          <w:szCs w:val="32"/>
        </w:rPr>
      </w:pPr>
    </w:p>
    <w:p w14:paraId="4388F082" w14:textId="77777777" w:rsidR="000B6AA6" w:rsidRPr="0055523E" w:rsidRDefault="000B6AA6" w:rsidP="00886CAA">
      <w:pPr>
        <w:tabs>
          <w:tab w:val="left" w:pos="284"/>
          <w:tab w:val="left" w:pos="851"/>
          <w:tab w:val="left" w:pos="993"/>
        </w:tabs>
        <w:spacing w:line="360" w:lineRule="exact"/>
        <w:ind w:firstLine="284"/>
        <w:jc w:val="both"/>
        <w:rPr>
          <w:rFonts w:asciiTheme="majorBidi" w:hAnsiTheme="majorBidi" w:cstheme="majorBidi"/>
          <w:color w:val="FF0000"/>
          <w:sz w:val="32"/>
          <w:szCs w:val="32"/>
        </w:rPr>
      </w:pPr>
    </w:p>
    <w:p w14:paraId="273E379B" w14:textId="77777777" w:rsidR="00574770" w:rsidRPr="0055523E" w:rsidRDefault="00574770" w:rsidP="00886CAA">
      <w:pPr>
        <w:tabs>
          <w:tab w:val="left" w:pos="284"/>
          <w:tab w:val="left" w:pos="851"/>
          <w:tab w:val="left" w:pos="993"/>
        </w:tabs>
        <w:spacing w:line="360" w:lineRule="exact"/>
        <w:ind w:firstLine="284"/>
        <w:jc w:val="both"/>
        <w:rPr>
          <w:rFonts w:asciiTheme="majorBidi" w:hAnsiTheme="majorBidi" w:cstheme="majorBidi"/>
          <w:color w:val="FF0000"/>
          <w:sz w:val="32"/>
          <w:szCs w:val="32"/>
        </w:rPr>
        <w:sectPr w:rsidR="00574770" w:rsidRPr="0055523E" w:rsidSect="00715510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9" w:h="16834" w:code="9"/>
          <w:pgMar w:top="1134" w:right="851" w:bottom="1701" w:left="1814" w:header="1134" w:footer="720" w:gutter="0"/>
          <w:pgNumType w:fmt="numberInDash" w:start="15"/>
          <w:cols w:space="720"/>
          <w:titlePg/>
          <w:docGrid w:linePitch="245"/>
        </w:sectPr>
      </w:pPr>
    </w:p>
    <w:p w14:paraId="5F83440E" w14:textId="48C9B4AC" w:rsidR="00D75559" w:rsidRPr="001C6A69" w:rsidRDefault="00D75559" w:rsidP="00886CAA">
      <w:pPr>
        <w:tabs>
          <w:tab w:val="left" w:pos="284"/>
          <w:tab w:val="left" w:pos="851"/>
          <w:tab w:val="left" w:pos="993"/>
        </w:tabs>
        <w:spacing w:line="360" w:lineRule="exact"/>
        <w:ind w:firstLine="284"/>
        <w:jc w:val="both"/>
        <w:rPr>
          <w:rFonts w:asciiTheme="majorBidi" w:hAnsiTheme="majorBidi" w:cstheme="majorBidi"/>
          <w:sz w:val="32"/>
          <w:szCs w:val="32"/>
          <w:cs/>
        </w:rPr>
      </w:pPr>
      <w:r w:rsidRPr="0055523E">
        <w:rPr>
          <w:rFonts w:asciiTheme="majorBidi" w:hAnsiTheme="majorBidi" w:cstheme="majorBidi"/>
          <w:sz w:val="32"/>
          <w:szCs w:val="32"/>
        </w:rPr>
        <w:lastRenderedPageBreak/>
        <w:t>2</w:t>
      </w:r>
      <w:r w:rsidRPr="0055523E">
        <w:rPr>
          <w:rFonts w:asciiTheme="majorBidi" w:hAnsiTheme="majorBidi"/>
          <w:sz w:val="32"/>
          <w:szCs w:val="32"/>
        </w:rPr>
        <w:t>.</w:t>
      </w:r>
      <w:r w:rsidR="00EB0321" w:rsidRPr="0055523E">
        <w:rPr>
          <w:rFonts w:asciiTheme="majorBidi" w:hAnsiTheme="majorBidi" w:cstheme="majorBidi"/>
          <w:sz w:val="32"/>
          <w:szCs w:val="32"/>
        </w:rPr>
        <w:t>2</w:t>
      </w:r>
      <w:r w:rsidRPr="0055523E">
        <w:rPr>
          <w:rFonts w:asciiTheme="majorBidi" w:hAnsiTheme="majorBidi"/>
          <w:sz w:val="32"/>
          <w:szCs w:val="32"/>
        </w:rPr>
        <w:t xml:space="preserve"> </w:t>
      </w:r>
      <w:r w:rsidRPr="0055523E">
        <w:rPr>
          <w:rFonts w:asciiTheme="majorBidi" w:hAnsiTheme="majorBidi" w:cstheme="majorBidi"/>
          <w:sz w:val="32"/>
          <w:szCs w:val="32"/>
        </w:rPr>
        <w:tab/>
      </w:r>
      <w:r w:rsidRPr="001C6A69">
        <w:rPr>
          <w:rFonts w:asciiTheme="majorBidi" w:hAnsiTheme="majorBidi" w:cstheme="majorBidi"/>
          <w:sz w:val="32"/>
          <w:szCs w:val="32"/>
          <w:cs/>
        </w:rPr>
        <w:t>เกณฑ์</w:t>
      </w:r>
      <w:r w:rsidRPr="001C6A69">
        <w:rPr>
          <w:rFonts w:asciiTheme="majorBidi" w:hAnsiTheme="majorBidi" w:cstheme="majorBidi" w:hint="cs"/>
          <w:sz w:val="32"/>
          <w:szCs w:val="32"/>
          <w:cs/>
        </w:rPr>
        <w:t>ใน</w:t>
      </w:r>
      <w:r w:rsidRPr="001C6A69">
        <w:rPr>
          <w:rFonts w:asciiTheme="majorBidi" w:hAnsiTheme="majorBidi" w:cstheme="majorBidi"/>
          <w:sz w:val="32"/>
          <w:szCs w:val="32"/>
          <w:cs/>
        </w:rPr>
        <w:t>การจัดทำ</w:t>
      </w:r>
      <w:r w:rsidRPr="001C6A69">
        <w:rPr>
          <w:rFonts w:asciiTheme="majorBidi" w:hAnsiTheme="majorBidi" w:cstheme="majorBidi" w:hint="cs"/>
          <w:sz w:val="32"/>
          <w:szCs w:val="32"/>
          <w:cs/>
        </w:rPr>
        <w:t>งบ</w:t>
      </w:r>
      <w:r w:rsidRPr="001C6A69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Pr="001C6A69">
        <w:rPr>
          <w:rFonts w:asciiTheme="majorBidi" w:hAnsiTheme="majorBidi" w:cstheme="majorBidi" w:hint="cs"/>
          <w:sz w:val="32"/>
          <w:szCs w:val="32"/>
          <w:cs/>
        </w:rPr>
        <w:t>รวม</w:t>
      </w:r>
    </w:p>
    <w:p w14:paraId="49D6C160" w14:textId="77777777" w:rsidR="00B45AFA" w:rsidRPr="001C6A69" w:rsidRDefault="000B3182" w:rsidP="00A47BE9">
      <w:pPr>
        <w:tabs>
          <w:tab w:val="left" w:pos="284"/>
          <w:tab w:val="left" w:pos="1985"/>
        </w:tabs>
        <w:spacing w:line="360" w:lineRule="exact"/>
        <w:ind w:left="1418" w:right="29" w:hanging="567"/>
        <w:jc w:val="thaiDistribute"/>
        <w:rPr>
          <w:rFonts w:ascii="Angsana New" w:hAnsi="Angsana New"/>
          <w:sz w:val="32"/>
          <w:szCs w:val="32"/>
          <w:cs/>
        </w:rPr>
      </w:pPr>
      <w:r w:rsidRPr="001C6A69">
        <w:rPr>
          <w:rFonts w:ascii="Angsana New" w:hAnsi="Angsana New" w:hint="cs"/>
          <w:sz w:val="32"/>
          <w:szCs w:val="32"/>
          <w:cs/>
        </w:rPr>
        <w:t xml:space="preserve">ก) </w:t>
      </w:r>
      <w:r w:rsidRPr="001C6A69">
        <w:rPr>
          <w:rFonts w:ascii="Angsana New" w:hAnsi="Angsana New"/>
          <w:sz w:val="32"/>
          <w:szCs w:val="32"/>
          <w:cs/>
        </w:rPr>
        <w:tab/>
      </w:r>
      <w:r w:rsidR="00B45AFA" w:rsidRPr="001C6A69">
        <w:rPr>
          <w:rFonts w:ascii="Angsana New" w:hAnsi="Angsana New"/>
          <w:sz w:val="32"/>
          <w:szCs w:val="32"/>
          <w:cs/>
        </w:rPr>
        <w:t>ง</w:t>
      </w:r>
      <w:r w:rsidR="00A0041D" w:rsidRPr="001C6A69">
        <w:rPr>
          <w:rFonts w:ascii="Angsana New" w:hAnsi="Angsana New" w:hint="cs"/>
          <w:sz w:val="32"/>
          <w:szCs w:val="32"/>
          <w:cs/>
        </w:rPr>
        <w:t>บ</w:t>
      </w:r>
      <w:r w:rsidR="00B45AFA" w:rsidRPr="001C6A69">
        <w:rPr>
          <w:rFonts w:ascii="Angsana New" w:hAnsi="Angsana New"/>
          <w:sz w:val="32"/>
          <w:szCs w:val="32"/>
          <w:cs/>
        </w:rPr>
        <w:t>การเงินรวมของบริษัท ประกอบด้วย</w:t>
      </w:r>
      <w:r w:rsidR="00B60D12" w:rsidRPr="001C6A69">
        <w:rPr>
          <w:rFonts w:ascii="Angsana New" w:hAnsi="Angsana New" w:hint="cs"/>
          <w:sz w:val="32"/>
          <w:szCs w:val="32"/>
          <w:cs/>
        </w:rPr>
        <w:t xml:space="preserve"> </w:t>
      </w:r>
      <w:r w:rsidR="00B45AFA" w:rsidRPr="001C6A69">
        <w:rPr>
          <w:rFonts w:ascii="Angsana New" w:hAnsi="Angsana New"/>
          <w:sz w:val="32"/>
          <w:szCs w:val="32"/>
          <w:cs/>
        </w:rPr>
        <w:t>งบการเงินของบริษัทและบริษัทย่อย รายละเอียดบริษัทย่อยของบริษัท</w:t>
      </w:r>
      <w:r w:rsidR="00D575D6" w:rsidRPr="001C6A69">
        <w:rPr>
          <w:rFonts w:ascii="Angsana New" w:hAnsi="Angsana New"/>
          <w:sz w:val="32"/>
          <w:szCs w:val="32"/>
          <w:cs/>
        </w:rPr>
        <w:t xml:space="preserve"> </w:t>
      </w:r>
      <w:r w:rsidR="00B45AFA" w:rsidRPr="001C6A69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8354" w:type="dxa"/>
        <w:tblInd w:w="879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608"/>
        <w:gridCol w:w="134"/>
        <w:gridCol w:w="2551"/>
        <w:gridCol w:w="134"/>
        <w:gridCol w:w="907"/>
        <w:gridCol w:w="134"/>
        <w:gridCol w:w="903"/>
        <w:gridCol w:w="76"/>
        <w:gridCol w:w="907"/>
      </w:tblGrid>
      <w:tr w:rsidR="004A2329" w:rsidRPr="0055523E" w14:paraId="3CA60000" w14:textId="77777777" w:rsidTr="00B11C16">
        <w:tc>
          <w:tcPr>
            <w:tcW w:w="2608" w:type="dxa"/>
          </w:tcPr>
          <w:p w14:paraId="4EC5561E" w14:textId="77777777" w:rsidR="005C3729" w:rsidRPr="0055523E" w:rsidRDefault="005C3729" w:rsidP="00937BD1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0385995D" w14:textId="77777777" w:rsidR="005C3729" w:rsidRPr="0055523E" w:rsidRDefault="005C3729" w:rsidP="00937BD1">
            <w:pPr>
              <w:spacing w:line="24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51" w:type="dxa"/>
          </w:tcPr>
          <w:p w14:paraId="37593DCE" w14:textId="77777777" w:rsidR="005C3729" w:rsidRPr="0055523E" w:rsidRDefault="005C3729" w:rsidP="00937BD1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75A4EA70" w14:textId="77777777" w:rsidR="005C3729" w:rsidRPr="0055523E" w:rsidRDefault="005C3729" w:rsidP="00937BD1">
            <w:pPr>
              <w:spacing w:line="24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52C2CC63" w14:textId="77777777" w:rsidR="005C3729" w:rsidRPr="001C6A69" w:rsidRDefault="00726076" w:rsidP="00937BD1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ประเทศที่นิติ</w:t>
            </w:r>
          </w:p>
        </w:tc>
        <w:tc>
          <w:tcPr>
            <w:tcW w:w="134" w:type="dxa"/>
          </w:tcPr>
          <w:p w14:paraId="1627DBFE" w14:textId="77777777" w:rsidR="005C3729" w:rsidRPr="0055523E" w:rsidRDefault="005C3729" w:rsidP="00937BD1">
            <w:pPr>
              <w:spacing w:line="24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86" w:type="dxa"/>
            <w:gridSpan w:val="3"/>
            <w:tcBorders>
              <w:bottom w:val="single" w:sz="6" w:space="0" w:color="auto"/>
            </w:tcBorders>
          </w:tcPr>
          <w:p w14:paraId="122F5394" w14:textId="77777777" w:rsidR="005C3729" w:rsidRPr="0055523E" w:rsidRDefault="005C3729" w:rsidP="00937BD1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สัดส่วนการถือหุ้น (ร้อยละ)</w:t>
            </w:r>
          </w:p>
        </w:tc>
      </w:tr>
      <w:tr w:rsidR="004A2329" w:rsidRPr="0055523E" w14:paraId="0895A17C" w14:textId="77777777" w:rsidTr="00B11C16">
        <w:tc>
          <w:tcPr>
            <w:tcW w:w="2608" w:type="dxa"/>
            <w:tcBorders>
              <w:bottom w:val="single" w:sz="6" w:space="0" w:color="auto"/>
            </w:tcBorders>
            <w:vAlign w:val="bottom"/>
          </w:tcPr>
          <w:p w14:paraId="475AD26C" w14:textId="77777777" w:rsidR="004A2329" w:rsidRPr="0055523E" w:rsidRDefault="004A2329" w:rsidP="004A2329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C6A69">
              <w:rPr>
                <w:rFonts w:asciiTheme="majorBidi" w:hAnsiTheme="majorBidi" w:cstheme="majorBidi" w:hint="cs"/>
                <w:sz w:val="22"/>
                <w:szCs w:val="22"/>
                <w:cs/>
              </w:rPr>
              <w:t>ชื่อ</w:t>
            </w: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34" w:type="dxa"/>
            <w:vAlign w:val="bottom"/>
          </w:tcPr>
          <w:p w14:paraId="02474B96" w14:textId="77777777" w:rsidR="004A2329" w:rsidRPr="0055523E" w:rsidRDefault="004A2329" w:rsidP="004A2329">
            <w:pPr>
              <w:spacing w:line="24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51" w:type="dxa"/>
            <w:tcBorders>
              <w:bottom w:val="single" w:sz="6" w:space="0" w:color="auto"/>
            </w:tcBorders>
            <w:vAlign w:val="bottom"/>
          </w:tcPr>
          <w:p w14:paraId="042B5E83" w14:textId="77777777" w:rsidR="004A2329" w:rsidRPr="0055523E" w:rsidRDefault="004A2329" w:rsidP="004A2329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134" w:type="dxa"/>
          </w:tcPr>
          <w:p w14:paraId="0ED570BB" w14:textId="77777777" w:rsidR="004A2329" w:rsidRPr="0055523E" w:rsidRDefault="004A2329" w:rsidP="004A2329">
            <w:pPr>
              <w:spacing w:line="24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bottom"/>
          </w:tcPr>
          <w:p w14:paraId="2D5275B1" w14:textId="77777777" w:rsidR="004A2329" w:rsidRPr="0055523E" w:rsidRDefault="004A2329" w:rsidP="004A2329">
            <w:pPr>
              <w:spacing w:line="240" w:lineRule="exact"/>
              <w:ind w:left="-103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บุคคลจัดตั้งขึ้น</w:t>
            </w:r>
          </w:p>
        </w:tc>
        <w:tc>
          <w:tcPr>
            <w:tcW w:w="134" w:type="dxa"/>
          </w:tcPr>
          <w:p w14:paraId="4F79C1A2" w14:textId="77777777" w:rsidR="004A2329" w:rsidRPr="0055523E" w:rsidRDefault="004A2329" w:rsidP="004A2329">
            <w:pPr>
              <w:spacing w:line="24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D063A23" w14:textId="12D72DA3" w:rsidR="004A2329" w:rsidRPr="001C6A69" w:rsidRDefault="004A2329" w:rsidP="004A2329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42F0F714" w14:textId="77777777" w:rsidR="004A2329" w:rsidRPr="0055523E" w:rsidRDefault="004A2329" w:rsidP="004A2329">
            <w:pPr>
              <w:spacing w:line="24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143941B" w14:textId="14E8F03D" w:rsidR="004A2329" w:rsidRPr="0055523E" w:rsidRDefault="004A2329" w:rsidP="004A2329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</w:tr>
      <w:tr w:rsidR="004A2329" w:rsidRPr="0055523E" w14:paraId="20D64C69" w14:textId="77777777" w:rsidTr="00D176C2">
        <w:tc>
          <w:tcPr>
            <w:tcW w:w="2608" w:type="dxa"/>
            <w:tcBorders>
              <w:top w:val="single" w:sz="6" w:space="0" w:color="auto"/>
            </w:tcBorders>
            <w:vAlign w:val="center"/>
          </w:tcPr>
          <w:p w14:paraId="6F60C512" w14:textId="77777777" w:rsidR="004A2329" w:rsidRPr="001C6A69" w:rsidRDefault="004A2329" w:rsidP="004A2329">
            <w:pPr>
              <w:spacing w:line="240" w:lineRule="exact"/>
              <w:ind w:right="-194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1C6A69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134" w:type="dxa"/>
            <w:vAlign w:val="center"/>
          </w:tcPr>
          <w:p w14:paraId="6E753820" w14:textId="77777777" w:rsidR="004A2329" w:rsidRPr="0055523E" w:rsidRDefault="004A2329" w:rsidP="004A2329">
            <w:pPr>
              <w:spacing w:line="240" w:lineRule="exact"/>
              <w:ind w:righ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6" w:space="0" w:color="auto"/>
            </w:tcBorders>
          </w:tcPr>
          <w:p w14:paraId="21F715BE" w14:textId="77777777" w:rsidR="004A2329" w:rsidRPr="0055523E" w:rsidRDefault="004A2329" w:rsidP="004A2329">
            <w:pPr>
              <w:spacing w:line="24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ผลิตและจำหน่ายบรรจุภัณฑ์ชนิดอ่อนตัว</w:t>
            </w:r>
          </w:p>
        </w:tc>
        <w:tc>
          <w:tcPr>
            <w:tcW w:w="134" w:type="dxa"/>
            <w:vAlign w:val="center"/>
          </w:tcPr>
          <w:p w14:paraId="1F09E614" w14:textId="77777777" w:rsidR="004A2329" w:rsidRPr="0055523E" w:rsidRDefault="004A2329" w:rsidP="004A2329">
            <w:pPr>
              <w:spacing w:line="240" w:lineRule="exact"/>
              <w:ind w:righ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vAlign w:val="center"/>
          </w:tcPr>
          <w:p w14:paraId="59CC4EC0" w14:textId="77777777" w:rsidR="004A2329" w:rsidRPr="001C6A69" w:rsidRDefault="004A2329" w:rsidP="004A2329">
            <w:pPr>
              <w:spacing w:line="240" w:lineRule="exact"/>
              <w:ind w:right="-108" w:hanging="10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34" w:type="dxa"/>
            <w:vAlign w:val="center"/>
          </w:tcPr>
          <w:p w14:paraId="0DF61284" w14:textId="77777777" w:rsidR="004A2329" w:rsidRPr="0055523E" w:rsidRDefault="004A2329" w:rsidP="004A2329">
            <w:pPr>
              <w:spacing w:line="240" w:lineRule="exact"/>
              <w:ind w:right="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</w:tcPr>
          <w:p w14:paraId="3431019C" w14:textId="2E2648C1" w:rsidR="004A2329" w:rsidRPr="0055523E" w:rsidRDefault="000B6AA6" w:rsidP="004A2329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99.50</w:t>
            </w:r>
          </w:p>
        </w:tc>
        <w:tc>
          <w:tcPr>
            <w:tcW w:w="76" w:type="dxa"/>
          </w:tcPr>
          <w:p w14:paraId="5717853A" w14:textId="77777777" w:rsidR="004A2329" w:rsidRPr="0055523E" w:rsidRDefault="004A2329" w:rsidP="004A2329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3C5EEDD1" w14:textId="27460508" w:rsidR="004A2329" w:rsidRPr="0055523E" w:rsidRDefault="004A2329" w:rsidP="004A2329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55523E">
              <w:rPr>
                <w:rFonts w:asciiTheme="majorBidi" w:hAnsiTheme="majorBidi"/>
                <w:sz w:val="22"/>
                <w:szCs w:val="22"/>
              </w:rPr>
              <w:t>.</w:t>
            </w:r>
            <w:r w:rsidRPr="0055523E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</w:tr>
      <w:tr w:rsidR="004A2329" w:rsidRPr="0055523E" w14:paraId="3833BBF3" w14:textId="77777777" w:rsidTr="00B11C16">
        <w:tc>
          <w:tcPr>
            <w:tcW w:w="2608" w:type="dxa"/>
          </w:tcPr>
          <w:p w14:paraId="583E17AF" w14:textId="77777777" w:rsidR="004A2329" w:rsidRPr="001C6A69" w:rsidRDefault="004A2329" w:rsidP="004A2329">
            <w:pPr>
              <w:tabs>
                <w:tab w:val="left" w:pos="252"/>
                <w:tab w:val="left" w:pos="507"/>
              </w:tabs>
              <w:spacing w:line="240" w:lineRule="exact"/>
              <w:ind w:right="-108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</w:p>
        </w:tc>
        <w:tc>
          <w:tcPr>
            <w:tcW w:w="134" w:type="dxa"/>
            <w:vAlign w:val="center"/>
          </w:tcPr>
          <w:p w14:paraId="611F6F9C" w14:textId="77777777" w:rsidR="004A2329" w:rsidRPr="0055523E" w:rsidRDefault="004A2329" w:rsidP="004A2329">
            <w:pPr>
              <w:spacing w:line="240" w:lineRule="exact"/>
              <w:ind w:righ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0E09A81D" w14:textId="77777777" w:rsidR="004A2329" w:rsidRPr="001C6A69" w:rsidRDefault="004A2329" w:rsidP="004A2329">
            <w:pPr>
              <w:spacing w:line="240" w:lineRule="exact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34" w:type="dxa"/>
            <w:vAlign w:val="center"/>
          </w:tcPr>
          <w:p w14:paraId="23831E5A" w14:textId="77777777" w:rsidR="004A2329" w:rsidRPr="0055523E" w:rsidRDefault="004A2329" w:rsidP="004A2329">
            <w:pPr>
              <w:spacing w:line="240" w:lineRule="exact"/>
              <w:ind w:righ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783036E9" w14:textId="77777777" w:rsidR="004A2329" w:rsidRPr="001C6A69" w:rsidRDefault="004A2329" w:rsidP="004A2329">
            <w:pPr>
              <w:spacing w:line="240" w:lineRule="exact"/>
              <w:ind w:right="-108" w:hanging="10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4" w:type="dxa"/>
            <w:vAlign w:val="center"/>
          </w:tcPr>
          <w:p w14:paraId="6CB78F23" w14:textId="77777777" w:rsidR="004A2329" w:rsidRPr="0055523E" w:rsidRDefault="004A2329" w:rsidP="004A2329">
            <w:pPr>
              <w:spacing w:line="240" w:lineRule="exact"/>
              <w:ind w:right="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</w:tcPr>
          <w:p w14:paraId="58FB33B7" w14:textId="77777777" w:rsidR="004A2329" w:rsidRPr="0055523E" w:rsidRDefault="004A2329" w:rsidP="004A2329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37FBD304" w14:textId="77777777" w:rsidR="004A2329" w:rsidRPr="0055523E" w:rsidRDefault="004A2329" w:rsidP="004A2329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52DB0AA2" w14:textId="77777777" w:rsidR="004A2329" w:rsidRPr="0055523E" w:rsidRDefault="004A2329" w:rsidP="004A2329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A2329" w:rsidRPr="0055523E" w14:paraId="2C1D20CA" w14:textId="77777777" w:rsidTr="00B11C16">
        <w:tc>
          <w:tcPr>
            <w:tcW w:w="2608" w:type="dxa"/>
          </w:tcPr>
          <w:p w14:paraId="33BE1D9D" w14:textId="77777777" w:rsidR="004A2329" w:rsidRPr="001C6A69" w:rsidRDefault="004A2329" w:rsidP="004A2329">
            <w:pPr>
              <w:tabs>
                <w:tab w:val="left" w:pos="252"/>
                <w:tab w:val="left" w:pos="507"/>
              </w:tabs>
              <w:spacing w:line="240" w:lineRule="exact"/>
              <w:ind w:right="-108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1C6A69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บริษัท โซลาร์ พีพีเอ็ม จำกัด</w:t>
            </w:r>
          </w:p>
        </w:tc>
        <w:tc>
          <w:tcPr>
            <w:tcW w:w="134" w:type="dxa"/>
            <w:vAlign w:val="center"/>
          </w:tcPr>
          <w:p w14:paraId="1F82DCB0" w14:textId="77777777" w:rsidR="004A2329" w:rsidRPr="0055523E" w:rsidRDefault="004A2329" w:rsidP="004A2329">
            <w:pPr>
              <w:spacing w:line="240" w:lineRule="exact"/>
              <w:ind w:righ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7A591ECE" w14:textId="77777777" w:rsidR="004A2329" w:rsidRPr="001C6A69" w:rsidRDefault="004A2329" w:rsidP="004A2329">
            <w:pPr>
              <w:spacing w:line="240" w:lineRule="exact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1C6A69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เป็นตัวแทนจำหน่ายและให้บริการ ออกแบบ </w:t>
            </w: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จัดหา และติดตั้งอุปกรณ์ผลิตกระแสไฟฟ้าโดยใช้พลังงานทางเลือก และประกอบแผงโซลาร์เซลล์เพื่อการส่งออก</w:t>
            </w:r>
          </w:p>
        </w:tc>
        <w:tc>
          <w:tcPr>
            <w:tcW w:w="134" w:type="dxa"/>
            <w:vAlign w:val="center"/>
          </w:tcPr>
          <w:p w14:paraId="47FFC0FE" w14:textId="77777777" w:rsidR="004A2329" w:rsidRPr="0055523E" w:rsidRDefault="004A2329" w:rsidP="004A2329">
            <w:pPr>
              <w:spacing w:line="240" w:lineRule="exact"/>
              <w:ind w:righ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399BA95D" w14:textId="77777777" w:rsidR="004A2329" w:rsidRPr="001C6A69" w:rsidRDefault="004A2329" w:rsidP="004A2329">
            <w:pPr>
              <w:spacing w:line="240" w:lineRule="exact"/>
              <w:ind w:right="-108" w:hanging="10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34" w:type="dxa"/>
            <w:vAlign w:val="center"/>
          </w:tcPr>
          <w:p w14:paraId="23BD2D81" w14:textId="77777777" w:rsidR="004A2329" w:rsidRPr="0055523E" w:rsidRDefault="004A2329" w:rsidP="004A2329">
            <w:pPr>
              <w:spacing w:line="240" w:lineRule="exact"/>
              <w:ind w:right="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</w:tcPr>
          <w:p w14:paraId="2B8763BD" w14:textId="7B558A4D" w:rsidR="004A2329" w:rsidRPr="0055523E" w:rsidRDefault="000B6AA6" w:rsidP="004A2329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99.96</w:t>
            </w:r>
          </w:p>
        </w:tc>
        <w:tc>
          <w:tcPr>
            <w:tcW w:w="76" w:type="dxa"/>
          </w:tcPr>
          <w:p w14:paraId="040A1425" w14:textId="77777777" w:rsidR="004A2329" w:rsidRPr="0055523E" w:rsidRDefault="004A2329" w:rsidP="004A2329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11B371B0" w14:textId="441C0392" w:rsidR="004A2329" w:rsidRPr="0055523E" w:rsidRDefault="004A2329" w:rsidP="004A2329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59</w:t>
            </w:r>
            <w:r w:rsidRPr="0055523E">
              <w:rPr>
                <w:rFonts w:asciiTheme="majorBidi" w:hAnsiTheme="majorBidi"/>
                <w:sz w:val="22"/>
                <w:szCs w:val="22"/>
              </w:rPr>
              <w:t>.</w:t>
            </w:r>
            <w:r w:rsidRPr="0055523E">
              <w:rPr>
                <w:rFonts w:asciiTheme="majorBidi" w:hAnsiTheme="majorBidi" w:cstheme="majorBidi"/>
                <w:sz w:val="22"/>
                <w:szCs w:val="22"/>
              </w:rPr>
              <w:t>96</w:t>
            </w:r>
          </w:p>
        </w:tc>
      </w:tr>
    </w:tbl>
    <w:p w14:paraId="3374F6E1" w14:textId="77777777" w:rsidR="004A2329" w:rsidRPr="0055523E" w:rsidRDefault="004A2329" w:rsidP="00860413">
      <w:pPr>
        <w:tabs>
          <w:tab w:val="left" w:pos="284"/>
          <w:tab w:val="left" w:pos="1985"/>
        </w:tabs>
        <w:spacing w:line="360" w:lineRule="exact"/>
        <w:ind w:left="1418" w:right="29" w:hanging="567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6217538D" w14:textId="14058967" w:rsidR="00860413" w:rsidRPr="0055523E" w:rsidRDefault="00860413" w:rsidP="00860413">
      <w:pPr>
        <w:tabs>
          <w:tab w:val="left" w:pos="284"/>
          <w:tab w:val="left" w:pos="1985"/>
        </w:tabs>
        <w:spacing w:line="360" w:lineRule="exact"/>
        <w:ind w:left="1418" w:right="29" w:hanging="567"/>
        <w:jc w:val="thaiDistribute"/>
        <w:rPr>
          <w:rFonts w:ascii="Angsana New" w:hAnsi="Angsana New"/>
          <w:sz w:val="32"/>
          <w:szCs w:val="32"/>
        </w:rPr>
      </w:pPr>
      <w:r w:rsidRPr="001C6A69">
        <w:rPr>
          <w:rFonts w:ascii="Angsana New" w:hAnsi="Angsana New"/>
          <w:sz w:val="32"/>
          <w:szCs w:val="32"/>
          <w:cs/>
        </w:rPr>
        <w:t>ข)</w:t>
      </w:r>
      <w:r w:rsidRPr="001C6A69">
        <w:rPr>
          <w:rFonts w:ascii="Angsana New" w:hAnsi="Angsana New"/>
          <w:sz w:val="32"/>
          <w:szCs w:val="32"/>
          <w:cs/>
        </w:rPr>
        <w:tab/>
      </w:r>
      <w:r w:rsidRPr="001C6A69">
        <w:rPr>
          <w:rFonts w:ascii="Angsana New" w:hAnsi="Angsana New"/>
          <w:spacing w:val="-4"/>
          <w:sz w:val="32"/>
          <w:szCs w:val="32"/>
          <w:cs/>
        </w:rPr>
        <w:t>ในการจัดทำงบการเงินรวมถือหลักเกณฑ์การรวมเฉพาะบริษัทย่อย</w:t>
      </w:r>
      <w:r w:rsidRPr="001C6A6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1C6A69">
        <w:rPr>
          <w:rFonts w:ascii="Angsana New" w:hAnsi="Angsana New"/>
          <w:spacing w:val="-4"/>
          <w:sz w:val="32"/>
          <w:szCs w:val="32"/>
          <w:cs/>
        </w:rPr>
        <w:t>ซึ่งบริษัท พรพรหมเม็ททอล</w:t>
      </w:r>
      <w:r w:rsidRPr="001C6A69">
        <w:rPr>
          <w:rFonts w:ascii="Angsana New" w:hAnsi="Angsana New"/>
          <w:sz w:val="32"/>
          <w:szCs w:val="32"/>
          <w:cs/>
        </w:rPr>
        <w:t xml:space="preserve"> จำกัด (มหาชน) มีอำนาจในการควบคุมหลังจากได้ตัดยอดคงเหลือและรายการระหว่างกันที่เป็นสาระสำคัญของบริษัทและบริษัทย่อย เงินลงทุนในบริษัทย่อยตามบัญชีของบริษัท และส่วนของผู้ถือหุ้นของบริษัทย่อย ได้ตัดออกจากงบการเงินรวมนี้แล้ว </w:t>
      </w:r>
    </w:p>
    <w:p w14:paraId="33ED3ED6" w14:textId="77777777" w:rsidR="00860413" w:rsidRPr="0055523E" w:rsidRDefault="00860413" w:rsidP="003242FD">
      <w:pPr>
        <w:tabs>
          <w:tab w:val="left" w:pos="284"/>
          <w:tab w:val="left" w:pos="1985"/>
        </w:tabs>
        <w:spacing w:line="360" w:lineRule="exact"/>
        <w:ind w:left="1418" w:right="29" w:hanging="567"/>
        <w:jc w:val="thaiDistribute"/>
        <w:rPr>
          <w:rFonts w:ascii="Angsana New" w:hAnsi="Angsana New"/>
          <w:sz w:val="32"/>
          <w:szCs w:val="32"/>
        </w:rPr>
      </w:pPr>
    </w:p>
    <w:p w14:paraId="2F905FD3" w14:textId="683D6659" w:rsidR="000B3182" w:rsidRPr="0055523E" w:rsidRDefault="000B3182" w:rsidP="001275AB">
      <w:pPr>
        <w:tabs>
          <w:tab w:val="left" w:pos="284"/>
          <w:tab w:val="left" w:pos="1418"/>
        </w:tabs>
        <w:spacing w:line="360" w:lineRule="exact"/>
        <w:ind w:left="1418" w:right="29" w:hanging="567"/>
        <w:jc w:val="thaiDistribute"/>
        <w:rPr>
          <w:rFonts w:ascii="Angsana New" w:hAnsi="Angsana New"/>
          <w:sz w:val="32"/>
          <w:szCs w:val="32"/>
        </w:rPr>
      </w:pPr>
      <w:r w:rsidRPr="001C6A69">
        <w:rPr>
          <w:rFonts w:ascii="Angsana New" w:hAnsi="Angsana New"/>
          <w:sz w:val="32"/>
          <w:szCs w:val="32"/>
          <w:cs/>
        </w:rPr>
        <w:t>ค)</w:t>
      </w:r>
      <w:r w:rsidRPr="001C6A69">
        <w:rPr>
          <w:rFonts w:ascii="Angsana New" w:hAnsi="Angsana New"/>
          <w:sz w:val="32"/>
          <w:szCs w:val="32"/>
          <w:cs/>
        </w:rPr>
        <w:tab/>
        <w:t>นโยบายการบัญชีที่สำคัญของบริษัทย่อยในส่วนของรายการบัญชีที่เหมือนกันใช้นโยบายการบัญชีเช่นเดียวกับบริษัทใหญ่</w:t>
      </w:r>
    </w:p>
    <w:p w14:paraId="50B8F173" w14:textId="77777777" w:rsidR="000B3182" w:rsidRPr="0055523E" w:rsidRDefault="000B3182" w:rsidP="009E5E2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right="29"/>
        <w:jc w:val="thaiDistribute"/>
        <w:rPr>
          <w:rFonts w:ascii="Angsana New" w:hAnsi="Angsana New"/>
          <w:sz w:val="32"/>
          <w:szCs w:val="32"/>
        </w:rPr>
      </w:pPr>
      <w:r w:rsidRPr="0055523E">
        <w:rPr>
          <w:rFonts w:ascii="Angsana New" w:hAnsi="Angsana New"/>
          <w:sz w:val="32"/>
          <w:szCs w:val="32"/>
        </w:rPr>
        <w:tab/>
      </w:r>
      <w:r w:rsidRPr="0055523E">
        <w:rPr>
          <w:rFonts w:ascii="Angsana New" w:hAnsi="Angsana New"/>
          <w:sz w:val="32"/>
          <w:szCs w:val="32"/>
        </w:rPr>
        <w:tab/>
      </w:r>
    </w:p>
    <w:p w14:paraId="6213B3C6" w14:textId="6C5119AD" w:rsidR="000B3182" w:rsidRPr="001C6A69" w:rsidRDefault="000B3182" w:rsidP="001275AB">
      <w:pPr>
        <w:tabs>
          <w:tab w:val="left" w:pos="284"/>
          <w:tab w:val="left" w:pos="1418"/>
        </w:tabs>
        <w:spacing w:line="360" w:lineRule="exact"/>
        <w:ind w:left="1418" w:right="29" w:hanging="567"/>
        <w:jc w:val="both"/>
        <w:rPr>
          <w:rFonts w:ascii="Angsana New" w:hAnsi="Angsana New"/>
          <w:sz w:val="32"/>
          <w:szCs w:val="32"/>
          <w:cs/>
        </w:rPr>
      </w:pPr>
      <w:r w:rsidRPr="001C6A69">
        <w:rPr>
          <w:rFonts w:ascii="Angsana New" w:hAnsi="Angsana New"/>
          <w:sz w:val="32"/>
          <w:szCs w:val="32"/>
          <w:cs/>
        </w:rPr>
        <w:t>ง)</w:t>
      </w:r>
      <w:r w:rsidRPr="001C6A69">
        <w:rPr>
          <w:rFonts w:ascii="Angsana New" w:hAnsi="Angsana New"/>
          <w:sz w:val="32"/>
          <w:szCs w:val="32"/>
          <w:cs/>
        </w:rPr>
        <w:tab/>
        <w:t>ส่วนได้เสียที่ไม่มีอำนาจควบคุม หมายถึงส่วนได้เสียในบริษัทย่อยที่ไม่ได้เป็นของบริษัท ซึ่งได้แสดงเป็นรายการแยกต่างหากจากส่วนที่เป็นส่วนของผู้ถือหุ้นบริษัทใหญ่</w:t>
      </w:r>
    </w:p>
    <w:p w14:paraId="28E49B75" w14:textId="77777777" w:rsidR="000B3182" w:rsidRPr="0055523E" w:rsidRDefault="000B3182" w:rsidP="009E5E24">
      <w:pPr>
        <w:tabs>
          <w:tab w:val="left" w:pos="284"/>
          <w:tab w:val="left" w:pos="851"/>
          <w:tab w:val="left" w:pos="1418"/>
          <w:tab w:val="left" w:pos="1980"/>
        </w:tabs>
        <w:spacing w:line="360" w:lineRule="exact"/>
        <w:ind w:right="29"/>
        <w:jc w:val="thaiDistribute"/>
        <w:rPr>
          <w:rFonts w:ascii="Angsana New" w:hAnsi="Angsana New"/>
          <w:sz w:val="32"/>
          <w:szCs w:val="32"/>
        </w:rPr>
      </w:pPr>
    </w:p>
    <w:p w14:paraId="652C99E3" w14:textId="3F183A5C" w:rsidR="000B3182" w:rsidRPr="0055523E" w:rsidRDefault="000B3182" w:rsidP="009220E6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1C6A69">
        <w:rPr>
          <w:rFonts w:ascii="Angsana New" w:hAnsi="Angsana New"/>
          <w:spacing w:val="-6"/>
          <w:sz w:val="32"/>
          <w:szCs w:val="32"/>
          <w:cs/>
        </w:rPr>
        <w:t>บริษัทจัดทำงบการเงินเฉพาะกิจการเพื่อประโยชน์ต่อสาธารณะโดยแสดงเงิ</w:t>
      </w:r>
      <w:r w:rsidRPr="001C6A69">
        <w:rPr>
          <w:rFonts w:ascii="Angsana New" w:hAnsi="Angsana New" w:hint="cs"/>
          <w:spacing w:val="-6"/>
          <w:sz w:val="32"/>
          <w:szCs w:val="32"/>
          <w:cs/>
        </w:rPr>
        <w:t>น</w:t>
      </w:r>
      <w:r w:rsidRPr="001C6A69">
        <w:rPr>
          <w:rFonts w:ascii="Angsana New" w:hAnsi="Angsana New"/>
          <w:spacing w:val="-6"/>
          <w:sz w:val="32"/>
          <w:szCs w:val="32"/>
          <w:cs/>
        </w:rPr>
        <w:t>ลงทุนในบริษัทย่อย</w:t>
      </w:r>
      <w:r w:rsidRPr="001C6A69">
        <w:rPr>
          <w:rFonts w:ascii="Angsana New" w:hAnsi="Angsana New"/>
          <w:sz w:val="32"/>
          <w:szCs w:val="32"/>
          <w:cs/>
        </w:rPr>
        <w:t>ตามวิธีราคาทุน</w:t>
      </w:r>
    </w:p>
    <w:p w14:paraId="1F83AE5F" w14:textId="77777777" w:rsidR="004A2329" w:rsidRPr="0055523E" w:rsidRDefault="004A2329" w:rsidP="009220E6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2BFE4E32" w14:textId="77777777" w:rsidR="004A2329" w:rsidRPr="0055523E" w:rsidRDefault="004A2329" w:rsidP="004A2329">
      <w:pPr>
        <w:tabs>
          <w:tab w:val="left" w:pos="284"/>
          <w:tab w:val="left" w:pos="851"/>
          <w:tab w:val="left" w:pos="993"/>
        </w:tabs>
        <w:spacing w:line="360" w:lineRule="exact"/>
        <w:ind w:firstLine="284"/>
        <w:jc w:val="both"/>
        <w:rPr>
          <w:rFonts w:asciiTheme="majorBidi" w:hAnsiTheme="majorBidi" w:cstheme="majorBidi"/>
          <w:sz w:val="32"/>
          <w:szCs w:val="32"/>
        </w:rPr>
      </w:pPr>
      <w:r w:rsidRPr="0055523E">
        <w:rPr>
          <w:rFonts w:asciiTheme="majorBidi" w:hAnsiTheme="majorBidi" w:cstheme="majorBidi"/>
          <w:sz w:val="32"/>
          <w:szCs w:val="32"/>
        </w:rPr>
        <w:t>2</w:t>
      </w:r>
      <w:r w:rsidRPr="003A7F7A">
        <w:rPr>
          <w:rFonts w:asciiTheme="majorBidi" w:hAnsiTheme="majorBidi" w:cstheme="majorBidi"/>
          <w:sz w:val="32"/>
          <w:szCs w:val="32"/>
        </w:rPr>
        <w:t>.</w:t>
      </w:r>
      <w:r w:rsidRPr="0055523E">
        <w:rPr>
          <w:rFonts w:asciiTheme="majorBidi" w:hAnsiTheme="majorBidi" w:cstheme="majorBidi"/>
          <w:sz w:val="32"/>
          <w:szCs w:val="32"/>
        </w:rPr>
        <w:t>3</w:t>
      </w:r>
      <w:r w:rsidRPr="0055523E">
        <w:rPr>
          <w:rFonts w:asciiTheme="majorBidi" w:hAnsiTheme="majorBidi" w:cstheme="majorBidi"/>
          <w:sz w:val="32"/>
          <w:szCs w:val="32"/>
        </w:rPr>
        <w:tab/>
      </w:r>
      <w:r w:rsidRPr="001C6A69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มาตรฐานการรายงานทางการเงินใหม่ที่เริ่มมีผลบังคับใช้ใน</w:t>
      </w:r>
      <w:r w:rsidRPr="001C6A69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1C6A69">
        <w:rPr>
          <w:rFonts w:asciiTheme="majorBidi" w:hAnsiTheme="majorBidi" w:cstheme="majorBidi"/>
          <w:sz w:val="32"/>
          <w:szCs w:val="32"/>
          <w:cs/>
        </w:rPr>
        <w:t xml:space="preserve">ปัจจุบัน </w:t>
      </w:r>
    </w:p>
    <w:p w14:paraId="560A9F8A" w14:textId="77777777" w:rsidR="004A2329" w:rsidRPr="0055523E" w:rsidRDefault="004A2329" w:rsidP="004A2329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pacing w:val="-6"/>
          <w:sz w:val="32"/>
          <w:szCs w:val="32"/>
        </w:rPr>
      </w:pPr>
      <w:r w:rsidRPr="001C6A69">
        <w:rPr>
          <w:rFonts w:ascii="Angsana New" w:hAnsi="Angsana New"/>
          <w:spacing w:val="-6"/>
          <w:sz w:val="32"/>
          <w:szCs w:val="32"/>
          <w:cs/>
        </w:rPr>
        <w:t>ในระหว่าง</w:t>
      </w:r>
      <w:r w:rsidRPr="001C6A69">
        <w:rPr>
          <w:rFonts w:ascii="Angsana New" w:hAnsi="Angsana New" w:hint="cs"/>
          <w:spacing w:val="-6"/>
          <w:sz w:val="32"/>
          <w:szCs w:val="32"/>
          <w:cs/>
        </w:rPr>
        <w:t>ปี</w:t>
      </w:r>
      <w:r w:rsidRPr="001C6A69">
        <w:rPr>
          <w:rFonts w:ascii="Angsana New" w:hAnsi="Angsana New"/>
          <w:spacing w:val="-6"/>
          <w:sz w:val="32"/>
          <w:szCs w:val="32"/>
          <w:cs/>
        </w:rPr>
        <w:t xml:space="preserve"> บริษัท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ที่มีผลบังคับใช้สำหรับงบการเงินที่มีรอบระยะเวลาบัญชีที่เริ่มในหรือหลังวันที่ </w:t>
      </w:r>
      <w:r w:rsidRPr="0055523E">
        <w:rPr>
          <w:rFonts w:ascii="Angsana New" w:hAnsi="Angsana New"/>
          <w:spacing w:val="-6"/>
          <w:sz w:val="32"/>
          <w:szCs w:val="32"/>
        </w:rPr>
        <w:t>1</w:t>
      </w:r>
      <w:r w:rsidRPr="001C6A69">
        <w:rPr>
          <w:rFonts w:ascii="Angsana New" w:hAnsi="Angsana New"/>
          <w:spacing w:val="-6"/>
          <w:sz w:val="32"/>
          <w:szCs w:val="32"/>
          <w:cs/>
        </w:rPr>
        <w:t xml:space="preserve"> มกราคม </w:t>
      </w:r>
      <w:r w:rsidRPr="0055523E">
        <w:rPr>
          <w:rFonts w:ascii="Angsana New" w:hAnsi="Angsana New"/>
          <w:spacing w:val="-6"/>
          <w:sz w:val="32"/>
          <w:szCs w:val="32"/>
        </w:rPr>
        <w:t>2564</w:t>
      </w:r>
      <w:r w:rsidRPr="001C6A69">
        <w:rPr>
          <w:rFonts w:ascii="Angsana New" w:hAnsi="Angsana New"/>
          <w:spacing w:val="-6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ขึ้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709766FE" w14:textId="77777777" w:rsidR="004A2329" w:rsidRPr="0055523E" w:rsidRDefault="004A2329" w:rsidP="004A2329">
      <w:pPr>
        <w:tabs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/>
          <w:spacing w:val="-6"/>
          <w:sz w:val="32"/>
          <w:szCs w:val="32"/>
        </w:rPr>
      </w:pPr>
      <w:r w:rsidRPr="003A7F7A">
        <w:rPr>
          <w:rFonts w:ascii="Angsana New" w:hAnsi="Angsana New"/>
          <w:spacing w:val="-6"/>
          <w:sz w:val="32"/>
          <w:szCs w:val="32"/>
        </w:rPr>
        <w:tab/>
      </w:r>
      <w:r w:rsidRPr="003A7F7A">
        <w:rPr>
          <w:rFonts w:ascii="Angsana New" w:hAnsi="Angsana New"/>
          <w:spacing w:val="-6"/>
          <w:sz w:val="32"/>
          <w:szCs w:val="32"/>
        </w:rPr>
        <w:tab/>
      </w:r>
      <w:r w:rsidRPr="001C6A69">
        <w:rPr>
          <w:rFonts w:ascii="Angsana New" w:hAnsi="Angsana New"/>
          <w:spacing w:val="-6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ใน</w:t>
      </w:r>
      <w:r w:rsidRPr="001C6A69">
        <w:rPr>
          <w:rFonts w:ascii="Angsana New" w:hAnsi="Angsana New" w:hint="cs"/>
          <w:spacing w:val="-6"/>
          <w:sz w:val="32"/>
          <w:szCs w:val="32"/>
          <w:cs/>
        </w:rPr>
        <w:t>ปี</w:t>
      </w:r>
      <w:r w:rsidRPr="001C6A69">
        <w:rPr>
          <w:rFonts w:ascii="Angsana New" w:hAnsi="Angsana New"/>
          <w:spacing w:val="-6"/>
          <w:sz w:val="32"/>
          <w:szCs w:val="32"/>
          <w:cs/>
        </w:rPr>
        <w:t>ปัจจุบัน</w:t>
      </w:r>
    </w:p>
    <w:p w14:paraId="7B5713C2" w14:textId="2343EC0A" w:rsidR="004A2329" w:rsidRPr="0055523E" w:rsidRDefault="004A2329" w:rsidP="004A2329">
      <w:pPr>
        <w:spacing w:line="380" w:lineRule="exact"/>
        <w:ind w:left="993" w:firstLine="447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7FC305E2" w14:textId="77C5AF87" w:rsidR="004A2329" w:rsidRPr="0055523E" w:rsidRDefault="004A2329" w:rsidP="004A2329">
      <w:pPr>
        <w:spacing w:line="380" w:lineRule="exact"/>
        <w:ind w:left="993" w:firstLine="447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75EBB4C4" w14:textId="77777777" w:rsidR="004A2329" w:rsidRPr="0055523E" w:rsidRDefault="004A2329" w:rsidP="004A2329">
      <w:pPr>
        <w:spacing w:line="380" w:lineRule="exact"/>
        <w:ind w:left="993" w:firstLine="447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569DF27C" w14:textId="77777777" w:rsidR="004A2329" w:rsidRPr="0055523E" w:rsidRDefault="004A2329" w:rsidP="004A2329">
      <w:pPr>
        <w:tabs>
          <w:tab w:val="left" w:pos="284"/>
          <w:tab w:val="left" w:pos="851"/>
          <w:tab w:val="left" w:pos="993"/>
        </w:tabs>
        <w:spacing w:line="360" w:lineRule="exact"/>
        <w:ind w:firstLine="284"/>
        <w:jc w:val="both"/>
        <w:rPr>
          <w:rFonts w:asciiTheme="majorBidi" w:hAnsiTheme="majorBidi" w:cstheme="majorBidi"/>
          <w:sz w:val="32"/>
          <w:szCs w:val="32"/>
        </w:rPr>
      </w:pPr>
      <w:r w:rsidRPr="0055523E">
        <w:rPr>
          <w:rFonts w:asciiTheme="majorBidi" w:hAnsiTheme="majorBidi" w:cstheme="majorBidi"/>
          <w:sz w:val="32"/>
          <w:szCs w:val="32"/>
        </w:rPr>
        <w:lastRenderedPageBreak/>
        <w:t>2</w:t>
      </w:r>
      <w:r w:rsidRPr="003A7F7A">
        <w:rPr>
          <w:rFonts w:asciiTheme="majorBidi" w:hAnsiTheme="majorBidi" w:cstheme="majorBidi"/>
          <w:sz w:val="32"/>
          <w:szCs w:val="32"/>
        </w:rPr>
        <w:t>.</w:t>
      </w:r>
      <w:r w:rsidRPr="0055523E">
        <w:rPr>
          <w:rFonts w:asciiTheme="majorBidi" w:hAnsiTheme="majorBidi" w:cstheme="majorBidi"/>
          <w:sz w:val="32"/>
          <w:szCs w:val="32"/>
        </w:rPr>
        <w:t xml:space="preserve">4 </w:t>
      </w:r>
      <w:r w:rsidRPr="003A7F7A">
        <w:rPr>
          <w:rFonts w:asciiTheme="majorBidi" w:hAnsiTheme="majorBidi" w:cstheme="majorBidi"/>
          <w:sz w:val="32"/>
          <w:szCs w:val="32"/>
        </w:rPr>
        <w:t xml:space="preserve">  </w:t>
      </w:r>
      <w:r w:rsidRPr="003A7F7A">
        <w:rPr>
          <w:rFonts w:asciiTheme="majorBidi" w:hAnsiTheme="majorBidi" w:cstheme="majorBidi"/>
          <w:sz w:val="32"/>
          <w:szCs w:val="32"/>
        </w:rPr>
        <w:tab/>
      </w:r>
      <w:r w:rsidRPr="001C6A69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มาตรฐานการรายงานทางการเงินใหม่ที่จะมีผลบังคับใช้ในอนาคต</w:t>
      </w:r>
    </w:p>
    <w:p w14:paraId="046C6660" w14:textId="77777777" w:rsidR="004A2329" w:rsidRPr="0055523E" w:rsidRDefault="004A2329" w:rsidP="004A2329">
      <w:pPr>
        <w:pStyle w:val="ListParagraph"/>
        <w:tabs>
          <w:tab w:val="left" w:pos="1418"/>
        </w:tabs>
        <w:spacing w:line="380" w:lineRule="exact"/>
        <w:ind w:left="851" w:firstLine="425"/>
        <w:jc w:val="thaiDistribute"/>
        <w:rPr>
          <w:rFonts w:ascii="Angsana New" w:hAnsi="Angsana New"/>
          <w:spacing w:val="-6"/>
          <w:sz w:val="32"/>
          <w:szCs w:val="32"/>
        </w:rPr>
      </w:pPr>
      <w:r w:rsidRPr="001C6A69">
        <w:rPr>
          <w:rFonts w:asciiTheme="majorBidi" w:hAnsiTheme="majorBidi" w:hint="cs"/>
          <w:sz w:val="32"/>
          <w:szCs w:val="32"/>
          <w:shd w:val="clear" w:color="auto" w:fill="FFFFFF"/>
          <w:cs/>
        </w:rPr>
        <w:t xml:space="preserve">  </w:t>
      </w:r>
      <w:r w:rsidRPr="001C6A69">
        <w:rPr>
          <w:rFonts w:ascii="Angsana New" w:hAnsi="Angsana New"/>
          <w:spacing w:val="-6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และ</w:t>
      </w:r>
      <w:r w:rsidRPr="001C6A69">
        <w:rPr>
          <w:rFonts w:ascii="Angsana New" w:hAnsi="Angsana New" w:hint="cs"/>
          <w:spacing w:val="-6"/>
          <w:sz w:val="32"/>
          <w:szCs w:val="32"/>
          <w:cs/>
        </w:rPr>
        <w:t>ได้ลง</w:t>
      </w:r>
      <w:r w:rsidRPr="001C6A69">
        <w:rPr>
          <w:rFonts w:ascii="Angsana New" w:hAnsi="Angsana New"/>
          <w:spacing w:val="-6"/>
          <w:sz w:val="32"/>
          <w:szCs w:val="32"/>
          <w:cs/>
        </w:rPr>
        <w:t>ประกา</w:t>
      </w:r>
      <w:r w:rsidRPr="001C6A69">
        <w:rPr>
          <w:rFonts w:ascii="Angsana New" w:hAnsi="Angsana New" w:hint="cs"/>
          <w:spacing w:val="-6"/>
          <w:sz w:val="32"/>
          <w:szCs w:val="32"/>
          <w:cs/>
        </w:rPr>
        <w:t>ศ</w:t>
      </w:r>
      <w:r w:rsidRPr="001C6A69">
        <w:rPr>
          <w:rFonts w:ascii="Angsana New" w:hAnsi="Angsana New"/>
          <w:spacing w:val="-6"/>
          <w:sz w:val="32"/>
          <w:szCs w:val="32"/>
          <w:cs/>
        </w:rPr>
        <w:t>ในราชกิจจานุเบกษา</w:t>
      </w:r>
      <w:r w:rsidRPr="001C6A69">
        <w:rPr>
          <w:rFonts w:ascii="Angsana New" w:hAnsi="Angsana New" w:hint="cs"/>
          <w:spacing w:val="-6"/>
          <w:sz w:val="32"/>
          <w:szCs w:val="32"/>
          <w:cs/>
        </w:rPr>
        <w:t xml:space="preserve">แล้ว </w:t>
      </w:r>
      <w:r w:rsidRPr="001C6A69">
        <w:rPr>
          <w:rFonts w:ascii="Angsana New" w:hAnsi="Angsana New"/>
          <w:spacing w:val="-6"/>
          <w:sz w:val="32"/>
          <w:szCs w:val="32"/>
          <w:cs/>
        </w:rPr>
        <w:t xml:space="preserve">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55523E">
        <w:rPr>
          <w:rFonts w:ascii="Angsana New" w:hAnsi="Angsana New"/>
          <w:spacing w:val="-6"/>
          <w:sz w:val="32"/>
          <w:szCs w:val="32"/>
        </w:rPr>
        <w:t xml:space="preserve">1 </w:t>
      </w:r>
      <w:r w:rsidRPr="001C6A69">
        <w:rPr>
          <w:rFonts w:ascii="Angsana New" w:hAnsi="Angsana New"/>
          <w:spacing w:val="-6"/>
          <w:sz w:val="32"/>
          <w:szCs w:val="32"/>
          <w:cs/>
        </w:rPr>
        <w:t xml:space="preserve">มกราคม </w:t>
      </w:r>
      <w:r w:rsidRPr="0055523E">
        <w:rPr>
          <w:rFonts w:ascii="Angsana New" w:hAnsi="Angsana New"/>
          <w:spacing w:val="-6"/>
          <w:sz w:val="32"/>
          <w:szCs w:val="32"/>
        </w:rPr>
        <w:t xml:space="preserve">2565 </w:t>
      </w:r>
      <w:r w:rsidRPr="001C6A69">
        <w:rPr>
          <w:rFonts w:ascii="Angsana New" w:hAnsi="Angsana New"/>
          <w:spacing w:val="-6"/>
          <w:sz w:val="32"/>
          <w:szCs w:val="32"/>
          <w:cs/>
        </w:rPr>
        <w:t>มาตรฐานการรายงานทางการเงินดังกล่าวได้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4DA036DC" w14:textId="77777777" w:rsidR="004A2329" w:rsidRPr="0055523E" w:rsidRDefault="004A2329" w:rsidP="00574770">
      <w:pPr>
        <w:pStyle w:val="ListParagraph"/>
        <w:tabs>
          <w:tab w:val="left" w:pos="1418"/>
        </w:tabs>
        <w:spacing w:line="380" w:lineRule="exact"/>
        <w:ind w:left="851" w:firstLine="425"/>
        <w:jc w:val="thaiDistribute"/>
        <w:rPr>
          <w:rFonts w:asciiTheme="majorBidi" w:hAnsiTheme="majorBidi"/>
          <w:sz w:val="32"/>
          <w:szCs w:val="32"/>
          <w:shd w:val="clear" w:color="auto" w:fill="FFFFFF"/>
        </w:rPr>
      </w:pPr>
      <w:r w:rsidRPr="003A7F7A">
        <w:rPr>
          <w:rFonts w:asciiTheme="majorBidi" w:hAnsiTheme="majorBidi"/>
          <w:sz w:val="32"/>
          <w:szCs w:val="32"/>
          <w:shd w:val="clear" w:color="auto" w:fill="FFFFFF"/>
        </w:rPr>
        <w:tab/>
      </w:r>
      <w:r w:rsidRPr="001C6A69">
        <w:rPr>
          <w:rFonts w:asciiTheme="majorBidi" w:hAnsiTheme="majorBidi"/>
          <w:sz w:val="32"/>
          <w:szCs w:val="32"/>
          <w:shd w:val="clear" w:color="auto" w:fill="FFFFFF"/>
          <w:cs/>
        </w:rPr>
        <w:t>ฝ่ายบริหารของบริษัทและบริษัทย่อยประเมิน</w:t>
      </w:r>
      <w:r w:rsidRPr="001C6A69">
        <w:rPr>
          <w:rFonts w:asciiTheme="majorBidi" w:hAnsiTheme="majorBidi" w:hint="cs"/>
          <w:sz w:val="32"/>
          <w:szCs w:val="32"/>
          <w:shd w:val="clear" w:color="auto" w:fill="FFFFFF"/>
          <w:cs/>
        </w:rPr>
        <w:t>แล้วเชื่อว่าการปรับปรุงมาตรฐานนี้จะ</w:t>
      </w:r>
      <w:r w:rsidRPr="001C6A69">
        <w:rPr>
          <w:rFonts w:asciiTheme="majorBidi" w:hAnsiTheme="majorBidi"/>
          <w:sz w:val="32"/>
          <w:szCs w:val="32"/>
          <w:shd w:val="clear" w:color="auto" w:fill="FFFFFF"/>
          <w:cs/>
        </w:rPr>
        <w:t>ไม่มีผลกระทบอย่างเป็นสาระสำคัญต่องบการเงินในปีที่เริ่มนำมาตรฐานดังกล่าวมาถือปฏิบัติ</w:t>
      </w:r>
    </w:p>
    <w:p w14:paraId="2465D1E4" w14:textId="77777777" w:rsidR="004A2329" w:rsidRPr="0055523E" w:rsidRDefault="004A2329" w:rsidP="0011541B">
      <w:pPr>
        <w:tabs>
          <w:tab w:val="left" w:pos="284"/>
        </w:tabs>
        <w:spacing w:line="280" w:lineRule="exact"/>
        <w:jc w:val="both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5016E52A" w14:textId="388A1574" w:rsidR="00AE5696" w:rsidRPr="001C6A69" w:rsidRDefault="00E561B9" w:rsidP="00586BF9">
      <w:pPr>
        <w:tabs>
          <w:tab w:val="left" w:pos="284"/>
        </w:tabs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5523E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AE5696" w:rsidRPr="0055523E">
        <w:rPr>
          <w:rFonts w:asciiTheme="majorBidi" w:hAnsiTheme="majorBidi"/>
          <w:b/>
          <w:bCs/>
          <w:sz w:val="32"/>
          <w:szCs w:val="32"/>
        </w:rPr>
        <w:t xml:space="preserve">. </w:t>
      </w:r>
      <w:r w:rsidR="00AE5696" w:rsidRPr="0055523E">
        <w:rPr>
          <w:rFonts w:asciiTheme="majorBidi" w:hAnsiTheme="majorBidi" w:cstheme="majorBidi"/>
          <w:b/>
          <w:bCs/>
          <w:sz w:val="32"/>
          <w:szCs w:val="32"/>
        </w:rPr>
        <w:tab/>
      </w:r>
      <w:r w:rsidR="00AE5696" w:rsidRPr="001C6A69">
        <w:rPr>
          <w:rFonts w:asciiTheme="majorBidi" w:hAnsiTheme="majorBidi" w:cstheme="majorBidi" w:hint="cs"/>
          <w:b/>
          <w:bCs/>
          <w:sz w:val="32"/>
          <w:szCs w:val="32"/>
          <w:cs/>
        </w:rPr>
        <w:t>นโยบายการบัญชีที่สำคัญ</w:t>
      </w:r>
    </w:p>
    <w:p w14:paraId="1962677C" w14:textId="77777777" w:rsidR="00290940" w:rsidRPr="0055523E" w:rsidRDefault="0010048E" w:rsidP="00143297">
      <w:pPr>
        <w:tabs>
          <w:tab w:val="left" w:pos="284"/>
          <w:tab w:val="left" w:pos="851"/>
          <w:tab w:val="left" w:pos="993"/>
        </w:tabs>
        <w:spacing w:line="360" w:lineRule="exact"/>
        <w:ind w:firstLine="284"/>
        <w:jc w:val="both"/>
        <w:rPr>
          <w:rFonts w:asciiTheme="majorBidi" w:hAnsiTheme="majorBidi" w:cstheme="majorBidi"/>
          <w:sz w:val="32"/>
          <w:szCs w:val="32"/>
        </w:rPr>
      </w:pPr>
      <w:r w:rsidRPr="0055523E">
        <w:rPr>
          <w:rFonts w:asciiTheme="majorBidi" w:hAnsiTheme="majorBidi" w:cstheme="majorBidi"/>
          <w:sz w:val="32"/>
          <w:szCs w:val="32"/>
        </w:rPr>
        <w:t>3.1</w:t>
      </w:r>
      <w:r w:rsidR="00006D2C" w:rsidRPr="0055523E">
        <w:rPr>
          <w:rFonts w:asciiTheme="majorBidi" w:hAnsiTheme="majorBidi" w:cstheme="majorBidi"/>
          <w:sz w:val="32"/>
          <w:szCs w:val="32"/>
        </w:rPr>
        <w:tab/>
      </w:r>
      <w:r w:rsidRPr="001C6A69">
        <w:rPr>
          <w:rFonts w:asciiTheme="majorBidi" w:hAnsiTheme="majorBidi" w:cstheme="majorBidi"/>
          <w:sz w:val="32"/>
          <w:szCs w:val="32"/>
          <w:cs/>
        </w:rPr>
        <w:t>การรับรู้รายได้และค่าใช้จ่าย</w:t>
      </w:r>
    </w:p>
    <w:p w14:paraId="6F28B0BF" w14:textId="77777777" w:rsidR="00C74ED6" w:rsidRPr="0055523E" w:rsidRDefault="00290940" w:rsidP="00586BF9">
      <w:pPr>
        <w:pStyle w:val="BodyText"/>
        <w:tabs>
          <w:tab w:val="left" w:pos="851"/>
          <w:tab w:val="left" w:pos="1418"/>
          <w:tab w:val="left" w:pos="1985"/>
        </w:tabs>
        <w:spacing w:after="0" w:line="380" w:lineRule="exact"/>
        <w:ind w:left="284"/>
        <w:rPr>
          <w:rFonts w:ascii="Angsana New" w:hAnsi="Angsana New"/>
          <w:sz w:val="32"/>
          <w:szCs w:val="32"/>
        </w:rPr>
      </w:pPr>
      <w:r w:rsidRPr="0055523E">
        <w:rPr>
          <w:rFonts w:ascii="Angsana New" w:hAnsi="Angsana New"/>
          <w:b/>
          <w:bCs/>
          <w:spacing w:val="-4"/>
          <w:sz w:val="32"/>
          <w:szCs w:val="32"/>
        </w:rPr>
        <w:tab/>
      </w:r>
      <w:r w:rsidR="00C74ED6" w:rsidRPr="001C6A69">
        <w:rPr>
          <w:rFonts w:ascii="Angsana New" w:hAnsi="Angsana New"/>
          <w:spacing w:val="-4"/>
          <w:sz w:val="32"/>
          <w:szCs w:val="32"/>
          <w:cs/>
        </w:rPr>
        <w:t>รายได้จากการขายสินค้า</w:t>
      </w:r>
    </w:p>
    <w:p w14:paraId="07119224" w14:textId="3E167A0C" w:rsidR="00C74ED6" w:rsidRPr="0055523E" w:rsidRDefault="00C74ED6" w:rsidP="00586BF9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1C6A69">
        <w:rPr>
          <w:rFonts w:ascii="Angsana New" w:hAnsi="Angsana New"/>
          <w:spacing w:val="-4"/>
          <w:sz w:val="32"/>
          <w:szCs w:val="32"/>
          <w:cs/>
        </w:rPr>
        <w:t>รายได้จากการขายสินค้ารับรู้เมื่อได้โอนอำนาจควบคุมในสินค้าให้แก่ลูกค้าแล้ว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3F0B58FD" w14:textId="77777777" w:rsidR="0004261E" w:rsidRDefault="0004261E" w:rsidP="00586BF9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48202134" w14:textId="0194A85B" w:rsidR="00C74ED6" w:rsidRPr="0055523E" w:rsidRDefault="00C74ED6" w:rsidP="00586BF9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1C6A69">
        <w:rPr>
          <w:rFonts w:ascii="Angsana New" w:hAnsi="Angsana New"/>
          <w:sz w:val="32"/>
          <w:szCs w:val="32"/>
          <w:cs/>
        </w:rPr>
        <w:t>รายได้จากการให้บริการ</w:t>
      </w:r>
    </w:p>
    <w:p w14:paraId="54179287" w14:textId="77777777" w:rsidR="00896BD4" w:rsidRDefault="00896BD4" w:rsidP="00516633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1C6A69">
        <w:rPr>
          <w:rFonts w:ascii="Angsana New" w:hAnsi="Angsana New"/>
          <w:sz w:val="32"/>
          <w:szCs w:val="32"/>
          <w:cs/>
        </w:rPr>
        <w:t>รายได้จากการให้บริการตามสัญญารับรู้ตลอดช่วงระยะเวลาที่ให้บริการโดยพิจารณาถึงขั้นความสำเร็จของงาน โดยใช้วิธีปัจจัยนำเข้าในการวัดขั้นความสำเร็จของงาน ซึ่งคำนวณโดยการเปรียบเทียบต้นทุนงานที่เกิดขึ้นแล้วจนถึงวันสิ้นงวดกับต้นทุนงานทั้งหมดที่คาดว่าจะใช้ในการบริการตามสัญญา</w:t>
      </w:r>
    </w:p>
    <w:p w14:paraId="3BFB6CDD" w14:textId="260CCCBF" w:rsidR="00516633" w:rsidRPr="00516633" w:rsidRDefault="00516633" w:rsidP="00516633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1C6A69">
        <w:rPr>
          <w:rFonts w:ascii="Angsana New" w:hAnsi="Angsana New"/>
          <w:sz w:val="32"/>
          <w:szCs w:val="32"/>
          <w:cs/>
        </w:rPr>
        <w:t>รายได้ค่าบริการตามสัญญาที่ได้ให้บริการแล้วเสร็จแต่ยังไม่ได้เรียกชำระเแสดงไว้เป็น “สินทรัพย์ที่เกิดจากสัญญา” ในงบแสดงฐานะการเงิน และเงินที่เรียกเก็บตามงวดชำระตามสัญญา</w:t>
      </w:r>
      <w:r w:rsidRPr="001C6A69">
        <w:rPr>
          <w:rFonts w:ascii="Angsana New" w:hAnsi="Angsana New"/>
          <w:sz w:val="32"/>
          <w:szCs w:val="32"/>
          <w:cs/>
        </w:rPr>
        <w:br/>
        <w:t>ที่ยังมิได้ส่งมอบบริการแก่ลูกค้าจนเสร็จสิ้นแสดงไว้เป็น "หนี้สินที่เกิดจากสัญญา" ในงบแสดงฐานะการเงิน ในกรณีที่มีผลขาดทุนที่คาดว่าจะเกิดขึ้นจะบันทึกเป็นค่าใช้จ่ายทันที เมื่อมีความเป็นไปได้ค่อนข้างแน่ที่ต้นทุนการบริการทั้งสิ้นจะสูงกว่ารายได้ค่าบริการทั้งสิ้น</w:t>
      </w:r>
    </w:p>
    <w:p w14:paraId="1BC818CB" w14:textId="77777777" w:rsidR="0004261E" w:rsidRDefault="0004261E" w:rsidP="0004261E">
      <w:pPr>
        <w:pStyle w:val="BodyText"/>
        <w:tabs>
          <w:tab w:val="left" w:pos="284"/>
          <w:tab w:val="left" w:pos="1418"/>
          <w:tab w:val="left" w:pos="1985"/>
        </w:tabs>
        <w:spacing w:after="0"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61E88222" w14:textId="70698960" w:rsidR="003D5F6F" w:rsidRPr="0055523E" w:rsidRDefault="003D5F6F" w:rsidP="0004261E">
      <w:pPr>
        <w:pStyle w:val="BodyText"/>
        <w:tabs>
          <w:tab w:val="left" w:pos="284"/>
          <w:tab w:val="left" w:pos="1418"/>
          <w:tab w:val="left" w:pos="1985"/>
        </w:tabs>
        <w:spacing w:after="0"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1C6A69">
        <w:rPr>
          <w:rFonts w:ascii="Angsana New" w:hAnsi="Angsana New"/>
          <w:sz w:val="32"/>
          <w:szCs w:val="32"/>
          <w:cs/>
        </w:rPr>
        <w:t>ดอกเบี้ยรับบันทึกตามเกณฑ์คงค้าง โดยคำนึงอัตราผลตอบแทนที่แท้จริง</w:t>
      </w:r>
    </w:p>
    <w:p w14:paraId="2FD545E4" w14:textId="77777777" w:rsidR="00A3488B" w:rsidRPr="0055523E" w:rsidRDefault="003D5F6F" w:rsidP="0004261E">
      <w:pPr>
        <w:pStyle w:val="BodyText"/>
        <w:tabs>
          <w:tab w:val="left" w:pos="284"/>
          <w:tab w:val="left" w:pos="1418"/>
          <w:tab w:val="left" w:pos="1985"/>
        </w:tabs>
        <w:spacing w:after="0"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1C6A69">
        <w:rPr>
          <w:rFonts w:ascii="Angsana New" w:hAnsi="Angsana New"/>
          <w:sz w:val="32"/>
          <w:szCs w:val="32"/>
          <w:cs/>
        </w:rPr>
        <w:t>รายได้อื่นและค่าใช้จ่ายบันทึกตามเกณฑ์คงค้าง</w:t>
      </w:r>
    </w:p>
    <w:p w14:paraId="0CE1731B" w14:textId="77777777" w:rsidR="0011541B" w:rsidRPr="0055523E" w:rsidRDefault="0011541B" w:rsidP="008E260C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73BB4CD7" w14:textId="77777777" w:rsidR="00006D2C" w:rsidRPr="0055523E" w:rsidRDefault="0010048E" w:rsidP="00586BF9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rPr>
          <w:rFonts w:ascii="Angsana New" w:hAnsi="Angsana New"/>
          <w:sz w:val="32"/>
          <w:szCs w:val="32"/>
        </w:rPr>
      </w:pPr>
      <w:r w:rsidRPr="0055523E">
        <w:rPr>
          <w:rFonts w:ascii="Angsana New" w:hAnsi="Angsana New"/>
          <w:sz w:val="32"/>
          <w:szCs w:val="32"/>
        </w:rPr>
        <w:tab/>
        <w:t>3.2</w:t>
      </w:r>
      <w:r w:rsidRPr="0055523E">
        <w:rPr>
          <w:rFonts w:ascii="Angsana New" w:hAnsi="Angsana New"/>
          <w:sz w:val="32"/>
          <w:szCs w:val="32"/>
        </w:rPr>
        <w:tab/>
      </w:r>
      <w:r w:rsidRPr="001C6A69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</w:p>
    <w:p w14:paraId="1407B494" w14:textId="2CF78E22" w:rsidR="00574770" w:rsidRDefault="0010048E" w:rsidP="0004261E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1C6A69">
        <w:rPr>
          <w:rFonts w:ascii="Angsana New" w:hAnsi="Angsana New"/>
          <w:spacing w:val="-4"/>
          <w:sz w:val="32"/>
          <w:szCs w:val="32"/>
          <w:cs/>
        </w:rPr>
        <w:t>เงินสดและรายการเทียบเท่าเงินสด ประกอบด้วย เงินสดในมือ และเงินฝากสถาบันการเงินซึ่งมีอายุครบกำหนดไม่เกิน</w:t>
      </w:r>
      <w:r w:rsidRPr="0055523E">
        <w:rPr>
          <w:rFonts w:ascii="Angsana New" w:hAnsi="Angsana New"/>
          <w:spacing w:val="-4"/>
          <w:sz w:val="32"/>
          <w:szCs w:val="32"/>
        </w:rPr>
        <w:t xml:space="preserve"> 3 </w:t>
      </w:r>
      <w:r w:rsidRPr="001C6A69">
        <w:rPr>
          <w:rFonts w:ascii="Angsana New" w:hAnsi="Angsana New"/>
          <w:spacing w:val="-4"/>
          <w:sz w:val="32"/>
          <w:szCs w:val="32"/>
          <w:cs/>
        </w:rPr>
        <w:t>เดือน</w:t>
      </w:r>
      <w:r w:rsidR="00B5674B" w:rsidRPr="001C6A69">
        <w:rPr>
          <w:rFonts w:ascii="Angsana New" w:hAnsi="Angsana New" w:hint="cs"/>
          <w:spacing w:val="-4"/>
          <w:sz w:val="32"/>
          <w:szCs w:val="32"/>
          <w:cs/>
        </w:rPr>
        <w:t>นับจากวันที่ได้มา</w:t>
      </w:r>
      <w:r w:rsidRPr="001C6A69">
        <w:rPr>
          <w:rFonts w:ascii="Angsana New" w:hAnsi="Angsana New"/>
          <w:spacing w:val="-4"/>
          <w:sz w:val="32"/>
          <w:szCs w:val="32"/>
          <w:cs/>
        </w:rPr>
        <w:t xml:space="preserve"> โดยไม่รวมรายการเงินฝากธนาคารที่มีการค้ำประกัน</w:t>
      </w:r>
    </w:p>
    <w:p w14:paraId="3014850B" w14:textId="77777777" w:rsidR="00516633" w:rsidRPr="0055523E" w:rsidRDefault="00516633" w:rsidP="0004261E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firstLine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58599E2" w14:textId="3197B8D2" w:rsidR="0059074C" w:rsidRPr="0055523E" w:rsidRDefault="0059074C" w:rsidP="00143297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284"/>
        <w:rPr>
          <w:rFonts w:ascii="Angsana New" w:hAnsi="Angsana New"/>
          <w:sz w:val="32"/>
          <w:szCs w:val="32"/>
        </w:rPr>
      </w:pPr>
      <w:r w:rsidRPr="0055523E">
        <w:rPr>
          <w:rFonts w:ascii="Angsana New" w:hAnsi="Angsana New"/>
          <w:sz w:val="32"/>
          <w:szCs w:val="32"/>
        </w:rPr>
        <w:lastRenderedPageBreak/>
        <w:t>3.3</w:t>
      </w:r>
      <w:r w:rsidR="00143297" w:rsidRPr="0055523E">
        <w:rPr>
          <w:rFonts w:ascii="Angsana New" w:hAnsi="Angsana New"/>
          <w:sz w:val="32"/>
          <w:szCs w:val="32"/>
        </w:rPr>
        <w:tab/>
      </w:r>
      <w:r w:rsidRPr="001C6A69">
        <w:rPr>
          <w:rFonts w:ascii="Angsana New" w:hAnsi="Angsana New" w:hint="cs"/>
          <w:sz w:val="32"/>
          <w:szCs w:val="32"/>
          <w:cs/>
        </w:rPr>
        <w:t xml:space="preserve">ลูกหนี้การค้า   </w:t>
      </w:r>
    </w:p>
    <w:p w14:paraId="516D54E2" w14:textId="77777777" w:rsidR="0059074C" w:rsidRPr="001C6A69" w:rsidRDefault="0059074C" w:rsidP="00143297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firstLine="56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1C6A69">
        <w:rPr>
          <w:rFonts w:ascii="Angsana New" w:hAnsi="Angsana New"/>
          <w:spacing w:val="-4"/>
          <w:sz w:val="32"/>
          <w:szCs w:val="32"/>
          <w:cs/>
        </w:rPr>
        <w:t>ลูกหนี้การค้า</w:t>
      </w:r>
      <w:r w:rsidRPr="001C6A69">
        <w:rPr>
          <w:rFonts w:ascii="Angsana New" w:hAnsi="Angsana New" w:hint="cs"/>
          <w:spacing w:val="-4"/>
          <w:sz w:val="32"/>
          <w:szCs w:val="32"/>
          <w:cs/>
        </w:rPr>
        <w:t xml:space="preserve">รับรู้เริ่มแรกด้วยมูลค่าตามใบแจ้งหนี้และจะวัดมูลค่าต่อมาด้วยจำนวนเงินที่เหลืออยู่หักด้วยค่าเผื่อผลขาดทุนด้านเครดิตที่คาดว่าจะเกิดขึ้น </w:t>
      </w:r>
      <w:r w:rsidRPr="001C6A69">
        <w:rPr>
          <w:rFonts w:ascii="Angsana New" w:hAnsi="Angsana New"/>
          <w:spacing w:val="-4"/>
          <w:sz w:val="32"/>
          <w:szCs w:val="32"/>
          <w:cs/>
        </w:rPr>
        <w:t>ในกรณีที่มีส่วนประกอบด้านการจัดหาเงินที่มีนัยสำคัญจะรับรู้ด้วย</w:t>
      </w:r>
      <w:r w:rsidRPr="001C6A69">
        <w:rPr>
          <w:rFonts w:ascii="Angsana New" w:hAnsi="Angsana New" w:hint="cs"/>
          <w:spacing w:val="-4"/>
          <w:sz w:val="32"/>
          <w:szCs w:val="32"/>
          <w:cs/>
        </w:rPr>
        <w:t>มูลค่าปัจจุบันของสิ่งตอบแทน</w:t>
      </w:r>
    </w:p>
    <w:p w14:paraId="6A5E3D83" w14:textId="730F5416" w:rsidR="0059074C" w:rsidRPr="0055523E" w:rsidRDefault="0059074C" w:rsidP="00143297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1C6A69">
        <w:rPr>
          <w:rFonts w:ascii="Angsana New" w:hAnsi="Angsana New" w:hint="cs"/>
          <w:spacing w:val="-4"/>
          <w:sz w:val="32"/>
          <w:szCs w:val="32"/>
          <w:cs/>
        </w:rPr>
        <w:t>ค่าเผื่อผลขาดทุนด้านเครดิตที่คาดว่าจะเกิดขึ้นเปิดเผยไว้</w:t>
      </w:r>
      <w:r w:rsidRPr="001C6A69">
        <w:rPr>
          <w:rFonts w:ascii="Angsana New" w:hAnsi="Angsana New"/>
          <w:spacing w:val="-4"/>
          <w:sz w:val="32"/>
          <w:szCs w:val="32"/>
          <w:cs/>
        </w:rPr>
        <w:t>ในหมายเหตุ</w:t>
      </w:r>
      <w:r w:rsidRPr="001C6A69">
        <w:rPr>
          <w:rFonts w:ascii="Angsana New" w:hAnsi="Angsana New" w:hint="cs"/>
          <w:spacing w:val="-4"/>
          <w:sz w:val="32"/>
          <w:szCs w:val="32"/>
          <w:cs/>
        </w:rPr>
        <w:t>ประกอบงบการเงิน</w:t>
      </w:r>
      <w:r w:rsidRPr="001C6A69">
        <w:rPr>
          <w:rFonts w:ascii="Angsana New" w:hAnsi="Angsana New"/>
          <w:spacing w:val="-4"/>
          <w:sz w:val="32"/>
          <w:szCs w:val="32"/>
          <w:cs/>
        </w:rPr>
        <w:t xml:space="preserve">ข้อ </w:t>
      </w:r>
      <w:r w:rsidRPr="0055523E">
        <w:rPr>
          <w:rFonts w:ascii="Angsana New" w:hAnsi="Angsana New"/>
          <w:spacing w:val="-4"/>
          <w:sz w:val="32"/>
          <w:szCs w:val="32"/>
        </w:rPr>
        <w:t>3.</w:t>
      </w:r>
      <w:r w:rsidR="005D59A0" w:rsidRPr="0055523E">
        <w:rPr>
          <w:rFonts w:ascii="Angsana New" w:hAnsi="Angsana New"/>
          <w:spacing w:val="-4"/>
          <w:sz w:val="32"/>
          <w:szCs w:val="32"/>
        </w:rPr>
        <w:t>20</w:t>
      </w:r>
    </w:p>
    <w:p w14:paraId="53236070" w14:textId="77777777" w:rsidR="0059074C" w:rsidRPr="0055523E" w:rsidRDefault="0059074C" w:rsidP="0059074C">
      <w:pPr>
        <w:tabs>
          <w:tab w:val="left" w:pos="284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</w:p>
    <w:p w14:paraId="5BE2EA55" w14:textId="2B154A46" w:rsidR="00380079" w:rsidRPr="0055523E" w:rsidRDefault="00380079" w:rsidP="00143297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284"/>
        <w:rPr>
          <w:rFonts w:ascii="Angsana New" w:hAnsi="Angsana New"/>
          <w:sz w:val="32"/>
          <w:szCs w:val="32"/>
        </w:rPr>
      </w:pPr>
      <w:r w:rsidRPr="0055523E">
        <w:rPr>
          <w:rFonts w:ascii="Angsana New" w:hAnsi="Angsana New"/>
          <w:sz w:val="32"/>
          <w:szCs w:val="32"/>
        </w:rPr>
        <w:t>3.</w:t>
      </w:r>
      <w:r w:rsidR="0059074C" w:rsidRPr="0055523E">
        <w:rPr>
          <w:rFonts w:ascii="Angsana New" w:hAnsi="Angsana New"/>
          <w:sz w:val="32"/>
          <w:szCs w:val="32"/>
        </w:rPr>
        <w:t>4</w:t>
      </w:r>
      <w:r w:rsidRPr="0055523E">
        <w:rPr>
          <w:rFonts w:ascii="Angsana New" w:hAnsi="Angsana New"/>
          <w:sz w:val="32"/>
          <w:szCs w:val="32"/>
        </w:rPr>
        <w:tab/>
      </w:r>
      <w:r w:rsidRPr="001C6A69">
        <w:rPr>
          <w:rFonts w:ascii="Angsana New" w:hAnsi="Angsana New"/>
          <w:sz w:val="32"/>
          <w:szCs w:val="32"/>
          <w:cs/>
        </w:rPr>
        <w:t>สินค้าคงเหลือ</w:t>
      </w:r>
    </w:p>
    <w:p w14:paraId="2B44A562" w14:textId="77777777" w:rsidR="00380079" w:rsidRPr="0055523E" w:rsidRDefault="00380079" w:rsidP="005449CD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1C6A69">
        <w:rPr>
          <w:rFonts w:ascii="Angsana New" w:hAnsi="Angsana New"/>
          <w:sz w:val="32"/>
          <w:szCs w:val="32"/>
          <w:cs/>
        </w:rPr>
        <w:t>สินค้าคงเหลือแสดงในราคาทุน (วิธีเข้าก่อน-ออกก่อน) สุทธิจากค่าเผื่อการลดลงของมูลค่าสินค้าหรือมูลค่าสุทธิที่คาดว่าจะได้รับแล้วแต่ราคาใดจะต่ำกว่า</w:t>
      </w:r>
    </w:p>
    <w:p w14:paraId="038966AA" w14:textId="153F7693" w:rsidR="00380079" w:rsidRPr="0055523E" w:rsidRDefault="00380079" w:rsidP="005449CD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1C6A69">
        <w:rPr>
          <w:rFonts w:ascii="Angsana New" w:hAnsi="Angsana New"/>
          <w:sz w:val="32"/>
          <w:szCs w:val="32"/>
          <w:cs/>
        </w:rPr>
        <w:t>ต้นทุนสินค้า</w:t>
      </w:r>
      <w:r w:rsidR="0052322F" w:rsidRPr="001C6A69">
        <w:rPr>
          <w:rFonts w:ascii="Angsana New" w:hAnsi="Angsana New" w:hint="cs"/>
          <w:sz w:val="32"/>
          <w:szCs w:val="32"/>
          <w:cs/>
        </w:rPr>
        <w:t xml:space="preserve"> </w:t>
      </w:r>
      <w:r w:rsidRPr="001C6A69">
        <w:rPr>
          <w:rFonts w:ascii="Angsana New" w:hAnsi="Angsana New"/>
          <w:sz w:val="32"/>
          <w:szCs w:val="32"/>
          <w:cs/>
        </w:rPr>
        <w:t>ประกอบด้วย</w:t>
      </w:r>
      <w:r w:rsidR="0052322F" w:rsidRPr="001C6A69">
        <w:rPr>
          <w:rFonts w:ascii="Angsana New" w:hAnsi="Angsana New" w:hint="cs"/>
          <w:sz w:val="32"/>
          <w:szCs w:val="32"/>
          <w:cs/>
        </w:rPr>
        <w:t xml:space="preserve"> </w:t>
      </w:r>
      <w:r w:rsidRPr="001C6A69">
        <w:rPr>
          <w:rFonts w:ascii="Angsana New" w:hAnsi="Angsana New"/>
          <w:sz w:val="32"/>
          <w:szCs w:val="32"/>
          <w:cs/>
        </w:rPr>
        <w:t>ต้นทุน</w:t>
      </w:r>
      <w:r w:rsidR="0052322F" w:rsidRPr="001C6A69">
        <w:rPr>
          <w:rFonts w:ascii="Angsana New" w:hAnsi="Angsana New" w:hint="cs"/>
          <w:sz w:val="32"/>
          <w:szCs w:val="32"/>
          <w:cs/>
        </w:rPr>
        <w:t>ทั้งหมดในการ</w:t>
      </w:r>
      <w:r w:rsidRPr="001C6A69">
        <w:rPr>
          <w:rFonts w:ascii="Angsana New" w:hAnsi="Angsana New"/>
          <w:sz w:val="32"/>
          <w:szCs w:val="32"/>
          <w:cs/>
        </w:rPr>
        <w:t>ซื้อ ต้นทุน</w:t>
      </w:r>
      <w:r w:rsidR="0052322F" w:rsidRPr="001C6A69">
        <w:rPr>
          <w:rFonts w:ascii="Angsana New" w:hAnsi="Angsana New" w:hint="cs"/>
          <w:sz w:val="32"/>
          <w:szCs w:val="32"/>
          <w:cs/>
        </w:rPr>
        <w:t>แปลงสภาพและ</w:t>
      </w:r>
      <w:r w:rsidRPr="001C6A69">
        <w:rPr>
          <w:rFonts w:ascii="Angsana New" w:hAnsi="Angsana New"/>
          <w:sz w:val="32"/>
          <w:szCs w:val="32"/>
          <w:cs/>
        </w:rPr>
        <w:t>ต้นทุนอื่น</w:t>
      </w:r>
      <w:r w:rsidR="0052322F" w:rsidRPr="001C6A69">
        <w:rPr>
          <w:rFonts w:ascii="Angsana New" w:hAnsi="Angsana New" w:hint="cs"/>
          <w:sz w:val="32"/>
          <w:szCs w:val="32"/>
          <w:cs/>
        </w:rPr>
        <w:t>ๆที่เกิดขึ้น</w:t>
      </w:r>
      <w:r w:rsidRPr="001C6A69">
        <w:rPr>
          <w:rFonts w:ascii="Angsana New" w:hAnsi="Angsana New"/>
          <w:sz w:val="32"/>
          <w:szCs w:val="32"/>
          <w:cs/>
        </w:rPr>
        <w:t>เพื่อให้สินค้าอยู่ในสภาพและสถานที่ปัจจุบัน ในกรณีของสินค้าสำเร็จรูปและสินค้ากึ่งสำเร็จรูปที่ผลิตเอง ต้นทุนสินค้ารวมการปันส่วนของค่าโสหุ้ยการผลิตอย่างเหมาะสม โดยคำนึงถึงระดับกำลังการผลิตตามปกติ</w:t>
      </w:r>
    </w:p>
    <w:p w14:paraId="493434DD" w14:textId="7A18572C" w:rsidR="00380079" w:rsidRPr="0055523E" w:rsidRDefault="00380079" w:rsidP="005449CD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1C6A69">
        <w:rPr>
          <w:rFonts w:ascii="Angsana New" w:hAnsi="Angsana New"/>
          <w:sz w:val="32"/>
          <w:szCs w:val="32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ส่วนเพิ่มที่จำเป็นในการขายสินค้านั้น ๆ</w:t>
      </w:r>
    </w:p>
    <w:p w14:paraId="12D52029" w14:textId="77777777" w:rsidR="00586BF9" w:rsidRPr="0055523E" w:rsidRDefault="00586BF9" w:rsidP="005449CD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72DCE975" w14:textId="77777777" w:rsidR="00F60710" w:rsidRPr="0055523E" w:rsidRDefault="0052322F" w:rsidP="005449CD">
      <w:pPr>
        <w:tabs>
          <w:tab w:val="left" w:pos="851"/>
        </w:tabs>
        <w:spacing w:line="360" w:lineRule="exact"/>
        <w:rPr>
          <w:rFonts w:asciiTheme="majorBidi" w:hAnsiTheme="majorBidi" w:cstheme="majorBidi"/>
          <w:sz w:val="32"/>
          <w:szCs w:val="32"/>
        </w:rPr>
      </w:pPr>
      <w:r w:rsidRPr="0055523E">
        <w:rPr>
          <w:rFonts w:asciiTheme="majorBidi" w:hAnsiTheme="majorBidi"/>
          <w:sz w:val="32"/>
          <w:szCs w:val="32"/>
        </w:rPr>
        <w:tab/>
      </w:r>
      <w:r w:rsidR="00F60710" w:rsidRPr="001C6A69">
        <w:rPr>
          <w:rFonts w:ascii="Angsana New" w:hAnsi="Angsana New"/>
          <w:sz w:val="32"/>
          <w:szCs w:val="32"/>
          <w:cs/>
        </w:rPr>
        <w:t xml:space="preserve">ค่าเผื่อการลดลงของมูลค่าสินค้าคงเหลือ </w:t>
      </w:r>
    </w:p>
    <w:p w14:paraId="1FF53247" w14:textId="33CDD810" w:rsidR="00F60710" w:rsidRPr="0055523E" w:rsidRDefault="00F60710" w:rsidP="005449CD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1C6A69">
        <w:rPr>
          <w:rFonts w:ascii="Angsana New" w:hAnsi="Angsana New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 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นั้น จำนวนค่าเผื่อการลดลงของมูลค่าสินค้าคงเหลือที่ประมาณได้ เมื่อนำมาเปรียบเทียบกับจำนวนเดิมที่มีในบัญชี ค่าเผื่อการลดลงของมูลค่าสินค้าคงเหลือทั้งที่ลดลงและเพิ่มขึ้นจะแสดงเป็นค่าใช้จ่ายภายใต้หัวข้อต้นทุนขายในส่วนของกำไรหรือขาดทุน</w:t>
      </w:r>
    </w:p>
    <w:p w14:paraId="7C827EDE" w14:textId="77777777" w:rsidR="00EC455A" w:rsidRPr="0055523E" w:rsidRDefault="00EC455A" w:rsidP="00EC455A">
      <w:pPr>
        <w:tabs>
          <w:tab w:val="left" w:pos="284"/>
          <w:tab w:val="left" w:pos="709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59E64C51" w14:textId="285158D6" w:rsidR="00540D52" w:rsidRPr="001C6A69" w:rsidRDefault="00540D52" w:rsidP="00143297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284"/>
        <w:rPr>
          <w:rFonts w:ascii="Angsana New" w:hAnsi="Angsana New"/>
          <w:sz w:val="32"/>
          <w:szCs w:val="32"/>
          <w:cs/>
        </w:rPr>
      </w:pPr>
      <w:r w:rsidRPr="0055523E">
        <w:rPr>
          <w:rFonts w:ascii="Angsana New" w:hAnsi="Angsana New"/>
          <w:sz w:val="32"/>
          <w:szCs w:val="32"/>
        </w:rPr>
        <w:t>3.</w:t>
      </w:r>
      <w:r w:rsidR="0059074C" w:rsidRPr="0055523E">
        <w:rPr>
          <w:rFonts w:ascii="Angsana New" w:hAnsi="Angsana New"/>
          <w:sz w:val="32"/>
          <w:szCs w:val="32"/>
        </w:rPr>
        <w:t>5</w:t>
      </w:r>
      <w:r w:rsidRPr="0055523E">
        <w:rPr>
          <w:rFonts w:ascii="Angsana New" w:hAnsi="Angsana New"/>
          <w:sz w:val="32"/>
          <w:szCs w:val="32"/>
        </w:rPr>
        <w:tab/>
      </w:r>
      <w:r w:rsidRPr="001C6A69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</w:p>
    <w:p w14:paraId="730AA480" w14:textId="28E7ADCC" w:rsidR="00540D52" w:rsidRPr="001C6A69" w:rsidRDefault="00540D52" w:rsidP="005449CD">
      <w:pPr>
        <w:tabs>
          <w:tab w:val="left" w:pos="284"/>
          <w:tab w:val="left" w:pos="1418"/>
          <w:tab w:val="left" w:pos="1985"/>
        </w:tabs>
        <w:spacing w:line="360" w:lineRule="exact"/>
        <w:ind w:left="851" w:firstLine="56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1C6A69">
        <w:rPr>
          <w:rFonts w:ascii="Angsana New" w:hAnsi="Angsana New"/>
          <w:sz w:val="32"/>
          <w:szCs w:val="32"/>
          <w:cs/>
        </w:rPr>
        <w:t>บริษัทย่อย หมายถึง</w:t>
      </w:r>
      <w:r w:rsidRPr="001C6A69">
        <w:rPr>
          <w:rFonts w:ascii="Angsana New" w:hAnsi="Angsana New" w:hint="cs"/>
          <w:sz w:val="32"/>
          <w:szCs w:val="32"/>
          <w:cs/>
        </w:rPr>
        <w:t xml:space="preserve"> </w:t>
      </w:r>
      <w:r w:rsidRPr="001C6A69">
        <w:rPr>
          <w:rFonts w:ascii="Angsana New" w:hAnsi="Angsana New"/>
          <w:sz w:val="32"/>
          <w:szCs w:val="32"/>
          <w:cs/>
        </w:rPr>
        <w:t>กิจการที่บริษัทมีอำนาจในการควบคุมนโยบายการเงินและการดำเนินงาน ซึ่งโดยทั่วไปแล้วบริษัทจะถือหุ้นที่มีสิทธิออกเสียงมากกว่ากึ่งหนึ่ง บริษัทได้รวมงบการเงินของบริษัทย่อยไว้ในงบการเงินรวมตั้งแต่วันที่บริษัทควบคุมบริษัทย่อยจนกระทั่งอำนา</w:t>
      </w:r>
      <w:r w:rsidR="00675B15" w:rsidRPr="001C6A69">
        <w:rPr>
          <w:rFonts w:ascii="Angsana New" w:hAnsi="Angsana New" w:hint="cs"/>
          <w:sz w:val="32"/>
          <w:szCs w:val="32"/>
          <w:cs/>
        </w:rPr>
        <w:t>จ</w:t>
      </w:r>
      <w:r w:rsidRPr="001C6A69">
        <w:rPr>
          <w:rFonts w:ascii="Angsana New" w:hAnsi="Angsana New"/>
          <w:sz w:val="32"/>
          <w:szCs w:val="32"/>
          <w:cs/>
        </w:rPr>
        <w:t>ควบคุม</w:t>
      </w:r>
      <w:r w:rsidRPr="001C6A69">
        <w:rPr>
          <w:rFonts w:ascii="Angsana New" w:hAnsi="Angsana New"/>
          <w:spacing w:val="-4"/>
          <w:sz w:val="32"/>
          <w:szCs w:val="32"/>
          <w:cs/>
        </w:rPr>
        <w:t>หมดไป</w:t>
      </w:r>
    </w:p>
    <w:p w14:paraId="7A55C3F9" w14:textId="7AD10F17" w:rsidR="00540D52" w:rsidRPr="0055523E" w:rsidRDefault="00540D52" w:rsidP="005449CD">
      <w:pPr>
        <w:tabs>
          <w:tab w:val="left" w:pos="284"/>
          <w:tab w:val="left" w:pos="1418"/>
          <w:tab w:val="left" w:pos="1985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1C6A69">
        <w:rPr>
          <w:rFonts w:ascii="Angsana New" w:hAnsi="Angsana New"/>
          <w:sz w:val="32"/>
          <w:szCs w:val="32"/>
          <w:cs/>
        </w:rPr>
        <w:t>เงินลงทุนในบริษัทย่อยในงบการเงินเฉพาะ</w:t>
      </w:r>
      <w:r w:rsidRPr="001C6A69">
        <w:rPr>
          <w:rFonts w:ascii="Angsana New" w:hAnsi="Angsana New" w:hint="cs"/>
          <w:sz w:val="32"/>
          <w:szCs w:val="32"/>
          <w:cs/>
        </w:rPr>
        <w:t>กิจการ</w:t>
      </w:r>
      <w:r w:rsidRPr="001C6A69">
        <w:rPr>
          <w:rFonts w:ascii="Angsana New" w:hAnsi="Angsana New"/>
          <w:sz w:val="32"/>
          <w:szCs w:val="32"/>
          <w:cs/>
        </w:rPr>
        <w:t>บันทึกโดยวิธีราคาทุนสุทธิจากการด้อยค่าเงินลงทุน</w:t>
      </w:r>
      <w:r w:rsidR="00622BFA" w:rsidRPr="001C6A69">
        <w:rPr>
          <w:rFonts w:ascii="Angsana New" w:hAnsi="Angsana New" w:hint="cs"/>
          <w:sz w:val="32"/>
          <w:szCs w:val="32"/>
          <w:cs/>
        </w:rPr>
        <w:t xml:space="preserve"> (ถ้ามี)</w:t>
      </w:r>
    </w:p>
    <w:p w14:paraId="7B404A17" w14:textId="77777777" w:rsidR="00EC455A" w:rsidRPr="0055523E" w:rsidRDefault="00EC455A" w:rsidP="00EC455A">
      <w:pPr>
        <w:tabs>
          <w:tab w:val="left" w:pos="284"/>
          <w:tab w:val="left" w:pos="851"/>
        </w:tabs>
        <w:spacing w:line="360" w:lineRule="exact"/>
        <w:jc w:val="both"/>
        <w:rPr>
          <w:rFonts w:ascii="Angsana New" w:hAnsi="Angsana New"/>
          <w:color w:val="FF0000"/>
          <w:sz w:val="32"/>
          <w:szCs w:val="32"/>
        </w:rPr>
      </w:pPr>
    </w:p>
    <w:p w14:paraId="4EE2586B" w14:textId="1ED8B90F" w:rsidR="006E3749" w:rsidRPr="0055523E" w:rsidRDefault="006E3749" w:rsidP="00143297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284"/>
        <w:rPr>
          <w:rFonts w:ascii="Angsana New" w:hAnsi="Angsana New"/>
          <w:sz w:val="32"/>
          <w:szCs w:val="32"/>
        </w:rPr>
      </w:pPr>
      <w:r w:rsidRPr="0055523E">
        <w:rPr>
          <w:rFonts w:ascii="Angsana New" w:hAnsi="Angsana New"/>
          <w:sz w:val="32"/>
          <w:szCs w:val="32"/>
        </w:rPr>
        <w:t>3.</w:t>
      </w:r>
      <w:r w:rsidR="0059074C" w:rsidRPr="0055523E">
        <w:rPr>
          <w:rFonts w:ascii="Angsana New" w:hAnsi="Angsana New"/>
          <w:sz w:val="32"/>
          <w:szCs w:val="32"/>
        </w:rPr>
        <w:t>6</w:t>
      </w:r>
      <w:r w:rsidRPr="0055523E">
        <w:rPr>
          <w:rFonts w:ascii="Angsana New" w:hAnsi="Angsana New"/>
          <w:sz w:val="32"/>
          <w:szCs w:val="32"/>
        </w:rPr>
        <w:t xml:space="preserve"> </w:t>
      </w:r>
      <w:r w:rsidRPr="0055523E">
        <w:rPr>
          <w:rFonts w:ascii="Angsana New" w:hAnsi="Angsana New"/>
          <w:sz w:val="32"/>
          <w:szCs w:val="32"/>
        </w:rPr>
        <w:tab/>
      </w:r>
      <w:r w:rsidRPr="001C6A69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</w:p>
    <w:p w14:paraId="5C66DC6F" w14:textId="58F39B3A" w:rsidR="006E3749" w:rsidRPr="0055523E" w:rsidRDefault="006E3749" w:rsidP="005449CD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1C6A69">
        <w:rPr>
          <w:rFonts w:ascii="Angsana New" w:hAnsi="Angsana New"/>
          <w:spacing w:val="-2"/>
          <w:sz w:val="32"/>
          <w:szCs w:val="32"/>
          <w:cs/>
        </w:rPr>
        <w:t xml:space="preserve">อสังหาริมทรัพย์เพื่อการลงทุน หมายถึง อสังหาริมทรัพย์ที่ถือครองเพื่อหาประโยชน์จากรายได้ค่าเช่า หรือจากการเพิ่มขึ้นของมูลค่าของสินทรัพย์หรือทั้งสองอย่าง บริษัทเลือกใช้วิธีราคาทุนสำหรับการบันทึกบัญชีอสังหาริมทรัพย์เพื่อการลงทุน และได้แสดงแยกต่างหากจากที่ดิน อาคารและอุปกรณ์ </w:t>
      </w:r>
    </w:p>
    <w:p w14:paraId="00760979" w14:textId="77777777" w:rsidR="00EC455A" w:rsidRPr="0055523E" w:rsidRDefault="00EC455A" w:rsidP="00EC455A">
      <w:pPr>
        <w:tabs>
          <w:tab w:val="left" w:pos="851"/>
        </w:tabs>
        <w:spacing w:line="380" w:lineRule="exact"/>
        <w:jc w:val="both"/>
        <w:rPr>
          <w:rFonts w:asciiTheme="majorBidi" w:hAnsiTheme="majorBidi"/>
          <w:sz w:val="32"/>
          <w:szCs w:val="32"/>
        </w:rPr>
      </w:pPr>
    </w:p>
    <w:p w14:paraId="4100072F" w14:textId="079529EC" w:rsidR="00A33BE1" w:rsidRPr="0055523E" w:rsidRDefault="00A33BE1" w:rsidP="00143297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284"/>
        <w:rPr>
          <w:rFonts w:asciiTheme="majorBidi" w:hAnsiTheme="majorBidi"/>
          <w:sz w:val="32"/>
          <w:szCs w:val="32"/>
        </w:rPr>
      </w:pPr>
      <w:r w:rsidRPr="0055523E">
        <w:rPr>
          <w:rFonts w:asciiTheme="majorBidi" w:hAnsiTheme="majorBidi"/>
          <w:sz w:val="32"/>
          <w:szCs w:val="32"/>
        </w:rPr>
        <w:lastRenderedPageBreak/>
        <w:t>3.</w:t>
      </w:r>
      <w:r w:rsidR="0059074C" w:rsidRPr="0055523E">
        <w:rPr>
          <w:rFonts w:asciiTheme="majorBidi" w:hAnsiTheme="majorBidi"/>
          <w:sz w:val="32"/>
          <w:szCs w:val="32"/>
        </w:rPr>
        <w:t>7</w:t>
      </w:r>
      <w:r w:rsidRPr="0055523E">
        <w:rPr>
          <w:rFonts w:asciiTheme="majorBidi" w:hAnsiTheme="majorBidi"/>
          <w:sz w:val="32"/>
          <w:szCs w:val="32"/>
        </w:rPr>
        <w:t xml:space="preserve"> </w:t>
      </w:r>
      <w:r w:rsidR="00F6718F" w:rsidRPr="0055523E">
        <w:rPr>
          <w:rFonts w:asciiTheme="majorBidi" w:hAnsiTheme="majorBidi"/>
          <w:sz w:val="32"/>
          <w:szCs w:val="32"/>
        </w:rPr>
        <w:tab/>
      </w:r>
      <w:r w:rsidR="00F6718F" w:rsidRPr="001C6A69">
        <w:rPr>
          <w:rFonts w:asciiTheme="majorBidi" w:hAnsiTheme="majorBidi"/>
          <w:sz w:val="32"/>
          <w:szCs w:val="32"/>
          <w:cs/>
        </w:rPr>
        <w:t>ที่ดิน อาคารและอุปกรณ์และค่าเสื่อมราคา</w:t>
      </w:r>
    </w:p>
    <w:p w14:paraId="39206BDE" w14:textId="29933165" w:rsidR="00F6718F" w:rsidRPr="0055523E" w:rsidRDefault="00F6718F" w:rsidP="00303359">
      <w:pPr>
        <w:tabs>
          <w:tab w:val="left" w:pos="284"/>
          <w:tab w:val="left" w:pos="851"/>
        </w:tabs>
        <w:spacing w:line="380" w:lineRule="exact"/>
        <w:ind w:left="851" w:firstLine="567"/>
        <w:jc w:val="thaiDistribute"/>
        <w:rPr>
          <w:rFonts w:asciiTheme="majorBidi" w:hAnsiTheme="majorBidi"/>
          <w:sz w:val="32"/>
          <w:szCs w:val="32"/>
        </w:rPr>
      </w:pPr>
      <w:r w:rsidRPr="001C6A69">
        <w:rPr>
          <w:rFonts w:asciiTheme="majorBidi" w:hAnsiTheme="majorBidi"/>
          <w:sz w:val="32"/>
          <w:szCs w:val="32"/>
          <w:cs/>
        </w:rPr>
        <w:t>ที่ดินแสดงมูลค่าตามราคาทุน</w:t>
      </w:r>
      <w:r w:rsidR="00146C99" w:rsidRPr="001C6A69">
        <w:rPr>
          <w:rFonts w:asciiTheme="majorBidi" w:hAnsiTheme="majorBidi" w:hint="cs"/>
          <w:sz w:val="32"/>
          <w:szCs w:val="32"/>
          <w:cs/>
        </w:rPr>
        <w:t xml:space="preserve"> </w:t>
      </w:r>
      <w:r w:rsidRPr="001C6A69">
        <w:rPr>
          <w:rFonts w:asciiTheme="majorBidi" w:hAnsiTheme="majorBidi"/>
          <w:sz w:val="32"/>
          <w:szCs w:val="32"/>
          <w:cs/>
        </w:rPr>
        <w:t>อาคารและอุปกรณ์แสดงตามราคาทุนหักด้วยค่าเสื่อมราค</w:t>
      </w:r>
      <w:r w:rsidR="00E83F7E" w:rsidRPr="001C6A69">
        <w:rPr>
          <w:rFonts w:asciiTheme="majorBidi" w:hAnsiTheme="majorBidi" w:hint="cs"/>
          <w:sz w:val="32"/>
          <w:szCs w:val="32"/>
          <w:cs/>
        </w:rPr>
        <w:t>า</w:t>
      </w:r>
      <w:r w:rsidRPr="001C6A69">
        <w:rPr>
          <w:rFonts w:asciiTheme="majorBidi" w:hAnsiTheme="majorBidi"/>
          <w:sz w:val="32"/>
          <w:szCs w:val="32"/>
          <w:cs/>
        </w:rPr>
        <w:t>สะสม และค่าเผื่อการด้อยค่า (ถ้ามี)</w:t>
      </w:r>
    </w:p>
    <w:p w14:paraId="2BD6FCAA" w14:textId="0605989C" w:rsidR="00A33BE1" w:rsidRPr="0055523E" w:rsidRDefault="00F6718F" w:rsidP="00303359">
      <w:pPr>
        <w:tabs>
          <w:tab w:val="left" w:pos="284"/>
          <w:tab w:val="left" w:pos="851"/>
        </w:tabs>
        <w:spacing w:line="380" w:lineRule="exact"/>
        <w:ind w:left="851" w:firstLine="567"/>
        <w:jc w:val="thaiDistribute"/>
        <w:rPr>
          <w:rFonts w:asciiTheme="majorBidi" w:hAnsiTheme="majorBidi"/>
          <w:sz w:val="32"/>
          <w:szCs w:val="32"/>
        </w:rPr>
      </w:pPr>
      <w:r w:rsidRPr="001C6A69">
        <w:rPr>
          <w:rFonts w:asciiTheme="majorBidi" w:hAnsiTheme="majorBidi"/>
          <w:sz w:val="32"/>
          <w:szCs w:val="32"/>
          <w:cs/>
        </w:rPr>
        <w:t>ราคาทุนรับรู้เมื่อเริ่มแรกที่ได้สินทรัพย์มารวมถึงต้นทุนทางตรงอื่นๆ</w:t>
      </w:r>
      <w:r w:rsidRPr="0055523E">
        <w:rPr>
          <w:rFonts w:asciiTheme="majorBidi" w:hAnsiTheme="majorBidi"/>
          <w:sz w:val="32"/>
          <w:szCs w:val="32"/>
        </w:rPr>
        <w:t xml:space="preserve"> </w:t>
      </w:r>
      <w:r w:rsidRPr="001C6A69">
        <w:rPr>
          <w:rFonts w:asciiTheme="majorBidi" w:hAnsiTheme="majorBidi"/>
          <w:sz w:val="32"/>
          <w:szCs w:val="32"/>
          <w:cs/>
        </w:rPr>
        <w:t>ที่เกี่ยวกับการจัดหาสินทรัพย์เพื่อให้สินทรัพย์อยู่ในสภาพพร้อมที่จะใช้ได้ตามวัตถุประสงค์ รวมทั้งต้นทุนในการ</w:t>
      </w:r>
      <w:r w:rsidR="00E83F7E" w:rsidRPr="001C6A69">
        <w:rPr>
          <w:rFonts w:asciiTheme="majorBidi" w:hAnsiTheme="majorBidi"/>
          <w:sz w:val="32"/>
          <w:szCs w:val="32"/>
          <w:cs/>
        </w:rPr>
        <w:br/>
      </w:r>
      <w:r w:rsidRPr="001C6A69">
        <w:rPr>
          <w:rFonts w:asciiTheme="majorBidi" w:hAnsiTheme="majorBidi"/>
          <w:sz w:val="32"/>
          <w:szCs w:val="32"/>
          <w:cs/>
        </w:rPr>
        <w:t>รื้อถอน ขนย้าย และการบูรณะสถานที่ตั้งของสินทรัพย์ซึ่งเป็นภาระผูกพันของกิจการ (ถ้ามี)</w:t>
      </w:r>
    </w:p>
    <w:p w14:paraId="71A7D780" w14:textId="56DE6241" w:rsidR="00F6718F" w:rsidRPr="0055523E" w:rsidRDefault="00F6718F" w:rsidP="00303359">
      <w:pPr>
        <w:tabs>
          <w:tab w:val="left" w:pos="284"/>
          <w:tab w:val="left" w:pos="851"/>
        </w:tabs>
        <w:spacing w:line="380" w:lineRule="exact"/>
        <w:ind w:left="851" w:firstLine="567"/>
        <w:jc w:val="thaiDistribute"/>
        <w:rPr>
          <w:rFonts w:asciiTheme="majorBidi" w:hAnsiTheme="majorBidi"/>
          <w:sz w:val="32"/>
          <w:szCs w:val="32"/>
        </w:rPr>
      </w:pPr>
      <w:r w:rsidRPr="001C6A69">
        <w:rPr>
          <w:rFonts w:asciiTheme="majorBidi" w:hAnsiTheme="majorBidi"/>
          <w:sz w:val="32"/>
          <w:szCs w:val="32"/>
          <w:cs/>
        </w:rPr>
        <w:t>รายจ่ายที่เกี่ยวกับการต่อเติม การต่ออายุ หรือการปรับปรุงสินทรัพย์ให้ดีขึ้น ซึ่งทำให้ราค</w:t>
      </w:r>
      <w:r w:rsidR="00E83F7E" w:rsidRPr="001C6A69">
        <w:rPr>
          <w:rFonts w:asciiTheme="majorBidi" w:hAnsiTheme="majorBidi" w:hint="cs"/>
          <w:sz w:val="32"/>
          <w:szCs w:val="32"/>
          <w:cs/>
        </w:rPr>
        <w:t>า</w:t>
      </w:r>
      <w:r w:rsidRPr="001C6A69">
        <w:rPr>
          <w:rFonts w:asciiTheme="majorBidi" w:hAnsiTheme="majorBidi"/>
          <w:sz w:val="32"/>
          <w:szCs w:val="32"/>
          <w:cs/>
        </w:rPr>
        <w:t>เปลี่ยนแทนในปัจจุบันของสินทรัพย์เพิ่มขึ้นอย่างเป็นสาระสำคัญจะรวมเป็นราคาทุนของสินทรัพย์สำหรับค่าซ่อมแซม และบำรุงรักษารับรู้เป็นค่าใช้จ่ายในรอบระยะเวลาบัญชีที่เกิดขึ้น</w:t>
      </w:r>
    </w:p>
    <w:p w14:paraId="4F035038" w14:textId="1ECD485F" w:rsidR="00A33BE1" w:rsidRPr="0055523E" w:rsidRDefault="00F6718F" w:rsidP="00303359">
      <w:pPr>
        <w:tabs>
          <w:tab w:val="left" w:pos="284"/>
          <w:tab w:val="left" w:pos="851"/>
        </w:tabs>
        <w:spacing w:line="380" w:lineRule="exact"/>
        <w:ind w:left="851" w:firstLine="567"/>
        <w:jc w:val="thaiDistribute"/>
        <w:rPr>
          <w:rFonts w:asciiTheme="majorBidi" w:hAnsiTheme="majorBidi"/>
          <w:sz w:val="32"/>
          <w:szCs w:val="32"/>
        </w:rPr>
      </w:pPr>
      <w:r w:rsidRPr="0055523E">
        <w:rPr>
          <w:rFonts w:asciiTheme="majorBidi" w:hAnsiTheme="majorBidi"/>
          <w:sz w:val="32"/>
          <w:szCs w:val="32"/>
          <w:cs/>
        </w:rPr>
        <w:t>ค่าเสื่อมราคาของอาคารและอุปกรณ์คำนวณจากราคาทุนหักมูลค่าคงเหลือของสินทรัพย์</w:t>
      </w:r>
      <w:r w:rsidR="00D90BDD" w:rsidRPr="0055523E">
        <w:rPr>
          <w:rFonts w:asciiTheme="majorBidi" w:hAnsiTheme="majorBidi" w:hint="cs"/>
          <w:sz w:val="32"/>
          <w:szCs w:val="32"/>
          <w:cs/>
        </w:rPr>
        <w:t xml:space="preserve"> </w:t>
      </w:r>
      <w:r w:rsidRPr="0055523E">
        <w:rPr>
          <w:rFonts w:asciiTheme="majorBidi" w:hAnsiTheme="majorBidi"/>
          <w:sz w:val="32"/>
          <w:szCs w:val="32"/>
          <w:cs/>
        </w:rPr>
        <w:t>โด</w:t>
      </w:r>
      <w:r w:rsidR="00E83F7E" w:rsidRPr="0055523E">
        <w:rPr>
          <w:rFonts w:asciiTheme="majorBidi" w:hAnsiTheme="majorBidi" w:hint="cs"/>
          <w:sz w:val="32"/>
          <w:szCs w:val="32"/>
          <w:cs/>
        </w:rPr>
        <w:t>ย</w:t>
      </w:r>
      <w:r w:rsidRPr="0055523E">
        <w:rPr>
          <w:rFonts w:asciiTheme="majorBidi" w:hAnsiTheme="majorBidi"/>
          <w:sz w:val="32"/>
          <w:szCs w:val="32"/>
          <w:cs/>
        </w:rPr>
        <w:t>วิธีเส้นตรง</w:t>
      </w:r>
      <w:r w:rsidR="00D90BDD" w:rsidRPr="0055523E">
        <w:rPr>
          <w:rFonts w:asciiTheme="majorBidi" w:hAnsiTheme="majorBidi" w:hint="cs"/>
          <w:sz w:val="32"/>
          <w:szCs w:val="32"/>
          <w:cs/>
        </w:rPr>
        <w:t>ตาม</w:t>
      </w:r>
      <w:r w:rsidRPr="0055523E">
        <w:rPr>
          <w:rFonts w:asciiTheme="majorBidi" w:hAnsiTheme="majorBidi"/>
          <w:sz w:val="32"/>
          <w:szCs w:val="32"/>
          <w:cs/>
        </w:rPr>
        <w:t>อายุการให้ประโยชน์</w:t>
      </w:r>
      <w:r w:rsidR="00C74A24" w:rsidRPr="0055523E">
        <w:rPr>
          <w:rFonts w:asciiTheme="majorBidi" w:hAnsiTheme="majorBidi" w:hint="cs"/>
          <w:sz w:val="32"/>
          <w:szCs w:val="32"/>
          <w:cs/>
        </w:rPr>
        <w:t>ของสินทรัพย์</w:t>
      </w:r>
      <w:r w:rsidRPr="0055523E">
        <w:rPr>
          <w:rFonts w:asciiTheme="majorBidi" w:hAnsiTheme="majorBidi"/>
          <w:sz w:val="32"/>
          <w:szCs w:val="32"/>
          <w:cs/>
        </w:rPr>
        <w:t xml:space="preserve"> ดังนี้</w:t>
      </w:r>
    </w:p>
    <w:tbl>
      <w:tblPr>
        <w:tblW w:w="7007" w:type="dxa"/>
        <w:tblInd w:w="2235" w:type="dxa"/>
        <w:tblLayout w:type="fixed"/>
        <w:tblLook w:val="0000" w:firstRow="0" w:lastRow="0" w:firstColumn="0" w:lastColumn="0" w:noHBand="0" w:noVBand="0"/>
      </w:tblPr>
      <w:tblGrid>
        <w:gridCol w:w="4139"/>
        <w:gridCol w:w="2868"/>
      </w:tblGrid>
      <w:tr w:rsidR="00577C28" w:rsidRPr="0055523E" w14:paraId="1DAA618A" w14:textId="77777777" w:rsidTr="00574770">
        <w:tc>
          <w:tcPr>
            <w:tcW w:w="4139" w:type="dxa"/>
          </w:tcPr>
          <w:p w14:paraId="4D2964F6" w14:textId="77777777" w:rsidR="00A33BE1" w:rsidRPr="0055523E" w:rsidRDefault="00A33BE1" w:rsidP="00303359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68" w:type="dxa"/>
            <w:tcBorders>
              <w:bottom w:val="single" w:sz="6" w:space="0" w:color="auto"/>
            </w:tcBorders>
          </w:tcPr>
          <w:p w14:paraId="48130B6E" w14:textId="77777777" w:rsidR="00A33BE1" w:rsidRPr="001C6A69" w:rsidRDefault="00A33BE1" w:rsidP="0030335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6A69">
              <w:rPr>
                <w:rFonts w:ascii="Angsana New" w:hAnsi="Angsana New"/>
                <w:sz w:val="32"/>
                <w:szCs w:val="32"/>
                <w:cs/>
              </w:rPr>
              <w:t xml:space="preserve">ระยะเวลา </w:t>
            </w:r>
            <w:r w:rsidRPr="001C6A69">
              <w:rPr>
                <w:rFonts w:ascii="Angsana New" w:hAnsi="Angsana New" w:hint="cs"/>
                <w:sz w:val="32"/>
                <w:szCs w:val="32"/>
                <w:cs/>
              </w:rPr>
              <w:t>(ปี)</w:t>
            </w:r>
          </w:p>
        </w:tc>
      </w:tr>
      <w:tr w:rsidR="00577C28" w:rsidRPr="0055523E" w14:paraId="1CA47A86" w14:textId="77777777" w:rsidTr="00574770">
        <w:tc>
          <w:tcPr>
            <w:tcW w:w="4139" w:type="dxa"/>
          </w:tcPr>
          <w:p w14:paraId="7F7109C9" w14:textId="77777777" w:rsidR="00E73147" w:rsidRPr="001C6A69" w:rsidRDefault="00E73147" w:rsidP="00303359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C6A69">
              <w:rPr>
                <w:rFonts w:ascii="Angsana New" w:hAnsi="Angsana New" w:hint="cs"/>
                <w:sz w:val="32"/>
                <w:szCs w:val="32"/>
                <w:cs/>
              </w:rPr>
              <w:t>ส่วนปรับปรุงที่ดิน</w:t>
            </w:r>
          </w:p>
        </w:tc>
        <w:tc>
          <w:tcPr>
            <w:tcW w:w="2868" w:type="dxa"/>
          </w:tcPr>
          <w:p w14:paraId="2E9170E3" w14:textId="4806806A" w:rsidR="00E73147" w:rsidRPr="0055523E" w:rsidRDefault="00E73147" w:rsidP="0030335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5523E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="005E0024" w:rsidRPr="0055523E">
              <w:rPr>
                <w:rFonts w:ascii="Angsana New" w:hAnsi="Angsana New"/>
                <w:sz w:val="32"/>
                <w:szCs w:val="32"/>
              </w:rPr>
              <w:t xml:space="preserve">- 20 </w:t>
            </w:r>
            <w:r w:rsidR="005E0024" w:rsidRPr="001C6A69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="00123F8E" w:rsidRPr="001C6A69">
              <w:rPr>
                <w:rFonts w:ascii="Angsana New" w:hAnsi="Angsana New" w:hint="cs"/>
                <w:sz w:val="32"/>
                <w:szCs w:val="32"/>
                <w:cs/>
              </w:rPr>
              <w:t>อายุของสัญญาเช่า</w:t>
            </w:r>
            <w:r w:rsidRPr="0055523E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577C28" w:rsidRPr="0055523E" w14:paraId="00283DAC" w14:textId="77777777" w:rsidTr="00574770">
        <w:tc>
          <w:tcPr>
            <w:tcW w:w="4139" w:type="dxa"/>
          </w:tcPr>
          <w:p w14:paraId="6CFD3A26" w14:textId="77777777" w:rsidR="00A33BE1" w:rsidRPr="001C6A69" w:rsidRDefault="00A33BE1" w:rsidP="00303359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C6A69">
              <w:rPr>
                <w:rFonts w:ascii="Angsana New" w:hAnsi="Angsana New" w:hint="cs"/>
                <w:sz w:val="32"/>
                <w:szCs w:val="32"/>
                <w:cs/>
              </w:rPr>
              <w:t>อาคารและ</w:t>
            </w:r>
            <w:r w:rsidRPr="001C6A69">
              <w:rPr>
                <w:rFonts w:ascii="Angsana New" w:hAnsi="Angsana New"/>
                <w:sz w:val="32"/>
                <w:szCs w:val="32"/>
                <w:cs/>
              </w:rPr>
              <w:t>ส่วนปรับปรุง</w:t>
            </w:r>
            <w:r w:rsidRPr="001C6A69">
              <w:rPr>
                <w:rFonts w:ascii="Angsana New" w:hAnsi="Angsana New" w:hint="cs"/>
                <w:sz w:val="32"/>
                <w:szCs w:val="32"/>
                <w:cs/>
              </w:rPr>
              <w:t>อาคาร</w:t>
            </w:r>
          </w:p>
        </w:tc>
        <w:tc>
          <w:tcPr>
            <w:tcW w:w="2868" w:type="dxa"/>
          </w:tcPr>
          <w:p w14:paraId="49ACAAFB" w14:textId="761CAAED" w:rsidR="00A33BE1" w:rsidRPr="0055523E" w:rsidRDefault="00BE3079" w:rsidP="0030335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5523E">
              <w:rPr>
                <w:rFonts w:ascii="Angsana New" w:hAnsi="Angsana New"/>
                <w:sz w:val="32"/>
                <w:szCs w:val="32"/>
              </w:rPr>
              <w:t xml:space="preserve">10 - </w:t>
            </w:r>
            <w:r w:rsidR="00860413" w:rsidRPr="0055523E">
              <w:rPr>
                <w:rFonts w:ascii="Angsana New" w:hAnsi="Angsana New"/>
                <w:sz w:val="32"/>
                <w:szCs w:val="32"/>
              </w:rPr>
              <w:t>20</w:t>
            </w:r>
            <w:r w:rsidR="005E0024" w:rsidRPr="0055523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E0024" w:rsidRPr="001C6A69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="00860413" w:rsidRPr="001C6A69">
              <w:rPr>
                <w:rFonts w:ascii="Angsana New" w:hAnsi="Angsana New"/>
                <w:sz w:val="32"/>
                <w:szCs w:val="32"/>
                <w:cs/>
              </w:rPr>
              <w:t>อายุของสัญญาเช่า</w:t>
            </w:r>
          </w:p>
        </w:tc>
      </w:tr>
      <w:tr w:rsidR="00577C28" w:rsidRPr="0055523E" w14:paraId="57F083AD" w14:textId="77777777" w:rsidTr="00574770">
        <w:tc>
          <w:tcPr>
            <w:tcW w:w="4139" w:type="dxa"/>
          </w:tcPr>
          <w:p w14:paraId="22D2A4D6" w14:textId="77777777" w:rsidR="00A33BE1" w:rsidRPr="001C6A69" w:rsidRDefault="00A33BE1" w:rsidP="00303359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C6A69">
              <w:rPr>
                <w:rFonts w:ascii="Angsana New" w:hAnsi="Angsana New" w:hint="cs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2868" w:type="dxa"/>
          </w:tcPr>
          <w:p w14:paraId="060A65D0" w14:textId="453FE691" w:rsidR="00A33BE1" w:rsidRPr="0055523E" w:rsidRDefault="00A33BE1" w:rsidP="008A0C5E">
            <w:pPr>
              <w:tabs>
                <w:tab w:val="left" w:pos="656"/>
                <w:tab w:val="left" w:pos="1305"/>
                <w:tab w:val="left" w:pos="1613"/>
              </w:tabs>
              <w:spacing w:line="380" w:lineRule="exact"/>
              <w:ind w:right="105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5523E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="00F6067A" w:rsidRPr="0055523E">
              <w:rPr>
                <w:rFonts w:ascii="Angsana New" w:hAnsi="Angsana New"/>
                <w:sz w:val="32"/>
                <w:szCs w:val="32"/>
              </w:rPr>
              <w:t>- 15</w:t>
            </w:r>
          </w:p>
        </w:tc>
      </w:tr>
      <w:tr w:rsidR="00577C28" w:rsidRPr="0055523E" w14:paraId="0E762A58" w14:textId="77777777" w:rsidTr="00574770">
        <w:tc>
          <w:tcPr>
            <w:tcW w:w="4139" w:type="dxa"/>
          </w:tcPr>
          <w:p w14:paraId="40F856A5" w14:textId="77777777" w:rsidR="00A33BE1" w:rsidRPr="0055523E" w:rsidRDefault="00A33BE1" w:rsidP="00303359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C6A69">
              <w:rPr>
                <w:rFonts w:ascii="Angsana New" w:hAnsi="Angsana New"/>
                <w:sz w:val="32"/>
                <w:szCs w:val="32"/>
                <w:cs/>
              </w:rPr>
              <w:t>เครื่องตกแต่ง</w:t>
            </w:r>
            <w:r w:rsidRPr="001C6A69">
              <w:rPr>
                <w:rFonts w:ascii="Angsana New" w:hAnsi="Angsana New" w:hint="cs"/>
                <w:sz w:val="32"/>
                <w:szCs w:val="32"/>
                <w:cs/>
              </w:rPr>
              <w:t xml:space="preserve"> ติดตั้ง</w:t>
            </w:r>
            <w:r w:rsidRPr="001C6A6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C6A69">
              <w:rPr>
                <w:rFonts w:ascii="Angsana New" w:hAnsi="Angsana New" w:hint="cs"/>
                <w:sz w:val="32"/>
                <w:szCs w:val="32"/>
                <w:cs/>
              </w:rPr>
              <w:t>และอุปกรณ์</w:t>
            </w:r>
            <w:r w:rsidRPr="001C6A69">
              <w:rPr>
                <w:rFonts w:ascii="Angsana New" w:hAnsi="Angsana New"/>
                <w:sz w:val="32"/>
                <w:szCs w:val="32"/>
                <w:cs/>
              </w:rPr>
              <w:t>สำนักงาน</w:t>
            </w:r>
          </w:p>
        </w:tc>
        <w:tc>
          <w:tcPr>
            <w:tcW w:w="2868" w:type="dxa"/>
          </w:tcPr>
          <w:p w14:paraId="1220C6C5" w14:textId="3F7D28CF" w:rsidR="00A33BE1" w:rsidRPr="001C6A69" w:rsidRDefault="00A33BE1" w:rsidP="008A0C5E">
            <w:pPr>
              <w:tabs>
                <w:tab w:val="left" w:pos="656"/>
                <w:tab w:val="left" w:pos="1305"/>
                <w:tab w:val="left" w:pos="1613"/>
              </w:tabs>
              <w:spacing w:line="380" w:lineRule="exact"/>
              <w:ind w:right="105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5523E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="00F6067A" w:rsidRPr="0055523E">
              <w:rPr>
                <w:rFonts w:ascii="Angsana New" w:hAnsi="Angsana New"/>
                <w:sz w:val="32"/>
                <w:szCs w:val="32"/>
              </w:rPr>
              <w:t>-</w:t>
            </w:r>
            <w:r w:rsidRPr="0055523E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E73147" w:rsidRPr="0055523E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577C28" w:rsidRPr="0055523E" w14:paraId="302B5FBD" w14:textId="77777777" w:rsidTr="00574770">
        <w:tc>
          <w:tcPr>
            <w:tcW w:w="4139" w:type="dxa"/>
          </w:tcPr>
          <w:p w14:paraId="66431CFA" w14:textId="77777777" w:rsidR="00A33BE1" w:rsidRPr="0055523E" w:rsidRDefault="00A33BE1" w:rsidP="00303359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C6A69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868" w:type="dxa"/>
          </w:tcPr>
          <w:p w14:paraId="37BB86B3" w14:textId="3F9368C3" w:rsidR="00A33BE1" w:rsidRPr="0055523E" w:rsidRDefault="00A33BE1" w:rsidP="008A0C5E">
            <w:pPr>
              <w:tabs>
                <w:tab w:val="left" w:pos="1613"/>
              </w:tabs>
              <w:spacing w:line="380" w:lineRule="exact"/>
              <w:ind w:right="105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5523E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577C28" w:rsidRPr="0055523E" w14:paraId="495DCF1E" w14:textId="77777777" w:rsidTr="00574770">
        <w:tc>
          <w:tcPr>
            <w:tcW w:w="4139" w:type="dxa"/>
          </w:tcPr>
          <w:p w14:paraId="0B049FEB" w14:textId="77777777" w:rsidR="00E73147" w:rsidRPr="0055523E" w:rsidRDefault="00E73147" w:rsidP="00303359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C6A69">
              <w:rPr>
                <w:rFonts w:ascii="Angsana New" w:hAnsi="Angsana New" w:hint="cs"/>
                <w:sz w:val="32"/>
                <w:szCs w:val="32"/>
                <w:cs/>
              </w:rPr>
              <w:t>ระบบสาธารณูปโภค</w:t>
            </w:r>
          </w:p>
        </w:tc>
        <w:tc>
          <w:tcPr>
            <w:tcW w:w="2868" w:type="dxa"/>
          </w:tcPr>
          <w:p w14:paraId="4B77AE12" w14:textId="1526D955" w:rsidR="00E73147" w:rsidRPr="0055523E" w:rsidRDefault="00E73147" w:rsidP="008A0C5E">
            <w:pPr>
              <w:tabs>
                <w:tab w:val="left" w:pos="1613"/>
              </w:tabs>
              <w:spacing w:line="380" w:lineRule="exact"/>
              <w:ind w:right="105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5523E">
              <w:rPr>
                <w:rFonts w:ascii="Angsana New" w:hAnsi="Angsana New"/>
                <w:sz w:val="32"/>
                <w:szCs w:val="32"/>
              </w:rPr>
              <w:t>5 - 10</w:t>
            </w:r>
          </w:p>
        </w:tc>
      </w:tr>
    </w:tbl>
    <w:p w14:paraId="21D7E5C7" w14:textId="77777777" w:rsidR="00303359" w:rsidRPr="0055523E" w:rsidRDefault="00303359" w:rsidP="008E260C">
      <w:pPr>
        <w:tabs>
          <w:tab w:val="left" w:pos="284"/>
        </w:tabs>
        <w:spacing w:line="280" w:lineRule="exact"/>
        <w:ind w:left="851" w:firstLine="567"/>
        <w:jc w:val="both"/>
        <w:rPr>
          <w:rFonts w:asciiTheme="majorBidi" w:hAnsiTheme="majorBidi"/>
          <w:sz w:val="32"/>
          <w:szCs w:val="32"/>
        </w:rPr>
      </w:pPr>
    </w:p>
    <w:p w14:paraId="4F151972" w14:textId="7E411537" w:rsidR="002C459D" w:rsidRPr="0055523E" w:rsidRDefault="002C459D" w:rsidP="00303359">
      <w:pPr>
        <w:tabs>
          <w:tab w:val="left" w:pos="284"/>
        </w:tabs>
        <w:spacing w:line="380" w:lineRule="exact"/>
        <w:ind w:left="851" w:firstLine="567"/>
        <w:jc w:val="both"/>
        <w:rPr>
          <w:rFonts w:asciiTheme="majorBidi" w:hAnsiTheme="majorBidi"/>
          <w:sz w:val="32"/>
          <w:szCs w:val="32"/>
        </w:rPr>
      </w:pPr>
      <w:r w:rsidRPr="001C6A69">
        <w:rPr>
          <w:rFonts w:asciiTheme="majorBidi" w:hAnsiTheme="majorBidi"/>
          <w:sz w:val="32"/>
          <w:szCs w:val="32"/>
          <w:cs/>
        </w:rPr>
        <w:t>ไม่คิดค่าเสื่อมราคา สำหรับที่ดินและสินทรัพย์ที่อยู่ระหว่างก่อสร้าง</w:t>
      </w:r>
    </w:p>
    <w:p w14:paraId="777E11F6" w14:textId="77777777" w:rsidR="002C459D" w:rsidRPr="0055523E" w:rsidRDefault="002C459D" w:rsidP="00303359">
      <w:pPr>
        <w:tabs>
          <w:tab w:val="left" w:pos="284"/>
        </w:tabs>
        <w:spacing w:line="380" w:lineRule="exact"/>
        <w:ind w:left="709" w:firstLine="709"/>
        <w:jc w:val="both"/>
        <w:rPr>
          <w:rFonts w:asciiTheme="majorBidi" w:hAnsiTheme="majorBidi"/>
          <w:sz w:val="32"/>
          <w:szCs w:val="32"/>
        </w:rPr>
      </w:pPr>
      <w:r w:rsidRPr="001C6A69">
        <w:rPr>
          <w:rFonts w:asciiTheme="majorBidi" w:hAnsiTheme="majorBidi"/>
          <w:sz w:val="32"/>
          <w:szCs w:val="32"/>
          <w:cs/>
        </w:rPr>
        <w:t>บริษัทและบริษัทย่อยมีการทบทวนมูลค่าคงเหลือและอายุการให้ประโยชน์ทุกปี</w:t>
      </w:r>
    </w:p>
    <w:p w14:paraId="3A840B9F" w14:textId="77777777" w:rsidR="002C459D" w:rsidRPr="0055523E" w:rsidRDefault="002C459D" w:rsidP="00574770">
      <w:pPr>
        <w:tabs>
          <w:tab w:val="left" w:pos="284"/>
          <w:tab w:val="left" w:pos="851"/>
        </w:tabs>
        <w:spacing w:line="380" w:lineRule="exact"/>
        <w:ind w:left="851" w:firstLine="567"/>
        <w:jc w:val="thaiDistribute"/>
        <w:rPr>
          <w:rFonts w:asciiTheme="majorBidi" w:hAnsiTheme="majorBidi"/>
          <w:sz w:val="32"/>
          <w:szCs w:val="32"/>
        </w:rPr>
      </w:pPr>
      <w:r w:rsidRPr="001C6A69">
        <w:rPr>
          <w:rFonts w:asciiTheme="majorBidi" w:hAnsiTheme="majorBidi"/>
          <w:sz w:val="32"/>
          <w:szCs w:val="32"/>
          <w:cs/>
        </w:rPr>
        <w:t>คิดค่าเสื่อมราคาสำหรับส่วนประกอบของรายการสินทรัพย์แต่ละส่วนแยกต่างหากจากกันเมื่อส่วนประกอบแต่ละส่วนนั้นมีต้นทุนที่มีนัยสำคัญเมื่อเทียบกับต้นทุนทั้งหมดของสินทรัพย์นั้น</w:t>
      </w:r>
    </w:p>
    <w:p w14:paraId="76BE92F9" w14:textId="77777777" w:rsidR="002C459D" w:rsidRPr="0055523E" w:rsidRDefault="002C459D" w:rsidP="00303359">
      <w:pPr>
        <w:tabs>
          <w:tab w:val="left" w:pos="284"/>
        </w:tabs>
        <w:spacing w:line="380" w:lineRule="exact"/>
        <w:ind w:left="709" w:firstLine="709"/>
        <w:jc w:val="both"/>
        <w:rPr>
          <w:rFonts w:asciiTheme="majorBidi" w:hAnsiTheme="majorBidi"/>
          <w:sz w:val="32"/>
          <w:szCs w:val="32"/>
        </w:rPr>
      </w:pPr>
      <w:r w:rsidRPr="001C6A69">
        <w:rPr>
          <w:rFonts w:asciiTheme="majorBidi" w:hAnsiTheme="majorBidi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08194DDA" w14:textId="77777777" w:rsidR="006B0268" w:rsidRPr="0055523E" w:rsidRDefault="002C459D" w:rsidP="00303359">
      <w:pPr>
        <w:tabs>
          <w:tab w:val="left" w:pos="284"/>
          <w:tab w:val="left" w:pos="851"/>
        </w:tabs>
        <w:spacing w:line="380" w:lineRule="exact"/>
        <w:ind w:left="709" w:firstLine="709"/>
        <w:jc w:val="thaiDistribute"/>
        <w:rPr>
          <w:rFonts w:asciiTheme="majorBidi" w:hAnsiTheme="majorBidi"/>
          <w:sz w:val="32"/>
          <w:szCs w:val="32"/>
        </w:rPr>
      </w:pPr>
      <w:r w:rsidRPr="001C6A69">
        <w:rPr>
          <w:rFonts w:asciiTheme="majorBidi" w:hAnsiTheme="majorBidi"/>
          <w:sz w:val="32"/>
          <w:szCs w:val="32"/>
          <w:cs/>
        </w:rPr>
        <w:t>กำไรหรือขาดทุนจากการจำหน่ายที่ดิน อาคารและอุปกรณ์ คำนวณจากผลต่างระหว่างเงินสด</w:t>
      </w:r>
      <w:r w:rsidR="004D1EF2" w:rsidRPr="0055523E">
        <w:rPr>
          <w:rFonts w:asciiTheme="majorBidi" w:hAnsiTheme="majorBidi"/>
          <w:sz w:val="32"/>
          <w:szCs w:val="32"/>
        </w:rPr>
        <w:tab/>
      </w:r>
      <w:r w:rsidRPr="001C6A69">
        <w:rPr>
          <w:rFonts w:asciiTheme="majorBidi" w:hAnsiTheme="majorBidi"/>
          <w:sz w:val="32"/>
          <w:szCs w:val="32"/>
          <w:cs/>
        </w:rPr>
        <w:t>รับสุทธิกับราคาตามบัญชีและรับรู้เป็นรายได้อื่น หรือค่าใช้จ่ายอื่นในงบกำไรขาดทุนเบ็ดเสร็จ</w:t>
      </w:r>
    </w:p>
    <w:p w14:paraId="2FC06907" w14:textId="77777777" w:rsidR="00EC455A" w:rsidRPr="0055523E" w:rsidRDefault="00EC455A" w:rsidP="00EC455A">
      <w:pPr>
        <w:tabs>
          <w:tab w:val="left" w:pos="284"/>
          <w:tab w:val="left" w:pos="709"/>
          <w:tab w:val="left" w:pos="851"/>
        </w:tabs>
        <w:spacing w:line="380" w:lineRule="exact"/>
        <w:jc w:val="both"/>
        <w:rPr>
          <w:rFonts w:asciiTheme="majorBidi" w:hAnsiTheme="majorBidi"/>
          <w:sz w:val="32"/>
          <w:szCs w:val="32"/>
        </w:rPr>
      </w:pPr>
    </w:p>
    <w:p w14:paraId="31B9C543" w14:textId="42D90DDA" w:rsidR="00834A05" w:rsidRPr="0055523E" w:rsidRDefault="00834A05" w:rsidP="00143297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284"/>
        <w:rPr>
          <w:rFonts w:asciiTheme="majorBidi" w:hAnsiTheme="majorBidi"/>
          <w:sz w:val="32"/>
          <w:szCs w:val="32"/>
        </w:rPr>
      </w:pPr>
      <w:r w:rsidRPr="0055523E">
        <w:rPr>
          <w:rFonts w:asciiTheme="majorBidi" w:hAnsiTheme="majorBidi"/>
          <w:sz w:val="32"/>
          <w:szCs w:val="32"/>
        </w:rPr>
        <w:t>3.</w:t>
      </w:r>
      <w:r w:rsidR="0059074C" w:rsidRPr="0055523E">
        <w:rPr>
          <w:rFonts w:asciiTheme="majorBidi" w:hAnsiTheme="majorBidi"/>
          <w:sz w:val="32"/>
          <w:szCs w:val="32"/>
        </w:rPr>
        <w:t>8</w:t>
      </w:r>
      <w:r w:rsidRPr="0055523E">
        <w:rPr>
          <w:rFonts w:asciiTheme="majorBidi" w:hAnsiTheme="majorBidi"/>
          <w:sz w:val="32"/>
          <w:szCs w:val="32"/>
        </w:rPr>
        <w:tab/>
      </w:r>
      <w:r w:rsidRPr="001C6A69">
        <w:rPr>
          <w:rFonts w:asciiTheme="majorBidi" w:hAnsiTheme="majorBidi"/>
          <w:sz w:val="32"/>
          <w:szCs w:val="32"/>
          <w:cs/>
        </w:rPr>
        <w:t>ต้นทุนการกู้ยืม</w:t>
      </w:r>
    </w:p>
    <w:p w14:paraId="3ED1763A" w14:textId="2162C270" w:rsidR="00834A05" w:rsidRPr="0055523E" w:rsidRDefault="00834A05" w:rsidP="00303359">
      <w:pPr>
        <w:tabs>
          <w:tab w:val="left" w:pos="284"/>
          <w:tab w:val="left" w:pos="851"/>
          <w:tab w:val="left" w:pos="993"/>
        </w:tabs>
        <w:spacing w:line="380" w:lineRule="exact"/>
        <w:ind w:left="709" w:firstLine="709"/>
        <w:jc w:val="thaiDistribute"/>
        <w:rPr>
          <w:rFonts w:asciiTheme="majorBidi" w:hAnsiTheme="majorBidi"/>
          <w:sz w:val="32"/>
          <w:szCs w:val="32"/>
        </w:rPr>
      </w:pPr>
      <w:r w:rsidRPr="001C6A69">
        <w:rPr>
          <w:rFonts w:asciiTheme="majorBidi" w:hAnsiTheme="majorBidi"/>
          <w:sz w:val="32"/>
          <w:szCs w:val="32"/>
          <w:cs/>
        </w:rPr>
        <w:t>ต้นทุนการกู้ยืมของเงินกู้ที่ใช้ในการจัดหาหรือก่อสร้างสินทรัพย์ที่ต้องใช้ระยะเวลานานใน</w:t>
      </w:r>
      <w:r w:rsidRPr="0055523E">
        <w:rPr>
          <w:rFonts w:asciiTheme="majorBidi" w:hAnsiTheme="majorBidi"/>
          <w:sz w:val="32"/>
          <w:szCs w:val="32"/>
        </w:rPr>
        <w:tab/>
      </w:r>
      <w:r w:rsidRPr="001C6A69">
        <w:rPr>
          <w:rFonts w:asciiTheme="majorBidi" w:hAnsiTheme="majorBidi"/>
          <w:sz w:val="32"/>
          <w:szCs w:val="32"/>
          <w:cs/>
        </w:rPr>
        <w:t>การทำให้อยู่ในสภาพพร้อมใช้หรือขายได้ถูกนำไปรวมเป็นราคาทุนของสินทรัพย์จนกว่าสินทรัพย์</w:t>
      </w:r>
      <w:r w:rsidRPr="0055523E">
        <w:rPr>
          <w:rFonts w:asciiTheme="majorBidi" w:hAnsiTheme="majorBidi"/>
          <w:sz w:val="32"/>
          <w:szCs w:val="32"/>
        </w:rPr>
        <w:tab/>
      </w:r>
      <w:r w:rsidRPr="001C6A69">
        <w:rPr>
          <w:rFonts w:asciiTheme="majorBidi" w:hAnsiTheme="majorBidi"/>
          <w:sz w:val="32"/>
          <w:szCs w:val="32"/>
          <w:cs/>
        </w:rPr>
        <w:t>นั้นจะอยู่ในสภาพพร้อมที่จะใช้ได้ตามประสงค์ ส่วนต้นทุนการกู้ยืมอื่นถือเป็นค่าใช้จ่ายในงวดที่เกิด</w:t>
      </w:r>
      <w:r w:rsidRPr="0055523E">
        <w:rPr>
          <w:rFonts w:asciiTheme="majorBidi" w:hAnsiTheme="majorBidi"/>
          <w:sz w:val="32"/>
          <w:szCs w:val="32"/>
        </w:rPr>
        <w:tab/>
      </w:r>
      <w:r w:rsidRPr="001C6A69">
        <w:rPr>
          <w:rFonts w:asciiTheme="majorBidi" w:hAnsiTheme="majorBidi"/>
          <w:sz w:val="32"/>
          <w:szCs w:val="32"/>
          <w:cs/>
        </w:rPr>
        <w:t>รายการ ต้นทุนการกู้ยืม ประกอบด้วย ดอกเบี้ยและต้นทุนอื่นที่เกิดขึ้นจากการกู้ยืมนั้น</w:t>
      </w:r>
    </w:p>
    <w:p w14:paraId="2BA44820" w14:textId="4C0B9511" w:rsidR="00EC455A" w:rsidRPr="0055523E" w:rsidRDefault="00EC455A" w:rsidP="00EC455A">
      <w:pPr>
        <w:tabs>
          <w:tab w:val="left" w:pos="851"/>
          <w:tab w:val="left" w:pos="993"/>
        </w:tabs>
        <w:spacing w:line="360" w:lineRule="exact"/>
        <w:jc w:val="both"/>
        <w:rPr>
          <w:rFonts w:asciiTheme="majorBidi" w:hAnsiTheme="majorBidi"/>
          <w:sz w:val="32"/>
          <w:szCs w:val="32"/>
        </w:rPr>
      </w:pPr>
    </w:p>
    <w:p w14:paraId="73628C08" w14:textId="26A30D76" w:rsidR="00DE5439" w:rsidRPr="0055523E" w:rsidRDefault="00DE5439" w:rsidP="00EC455A">
      <w:pPr>
        <w:tabs>
          <w:tab w:val="left" w:pos="851"/>
          <w:tab w:val="left" w:pos="993"/>
        </w:tabs>
        <w:spacing w:line="360" w:lineRule="exact"/>
        <w:jc w:val="both"/>
        <w:rPr>
          <w:rFonts w:asciiTheme="majorBidi" w:hAnsiTheme="majorBidi"/>
          <w:sz w:val="32"/>
          <w:szCs w:val="32"/>
        </w:rPr>
      </w:pPr>
    </w:p>
    <w:p w14:paraId="584839C3" w14:textId="77777777" w:rsidR="00DE5439" w:rsidRPr="0055523E" w:rsidRDefault="00DE5439" w:rsidP="00EC455A">
      <w:pPr>
        <w:tabs>
          <w:tab w:val="left" w:pos="851"/>
          <w:tab w:val="left" w:pos="993"/>
        </w:tabs>
        <w:spacing w:line="360" w:lineRule="exact"/>
        <w:jc w:val="both"/>
        <w:rPr>
          <w:rFonts w:asciiTheme="majorBidi" w:hAnsiTheme="majorBidi"/>
          <w:sz w:val="32"/>
          <w:szCs w:val="32"/>
        </w:rPr>
      </w:pPr>
    </w:p>
    <w:p w14:paraId="3B9F2ADD" w14:textId="5915928E" w:rsidR="00014F99" w:rsidRPr="001C6A69" w:rsidRDefault="00014F99" w:rsidP="00143297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284"/>
        <w:rPr>
          <w:rFonts w:asciiTheme="majorBidi" w:hAnsiTheme="majorBidi"/>
          <w:sz w:val="32"/>
          <w:szCs w:val="32"/>
          <w:cs/>
        </w:rPr>
      </w:pPr>
      <w:r w:rsidRPr="0055523E">
        <w:rPr>
          <w:rFonts w:asciiTheme="majorBidi" w:hAnsiTheme="majorBidi"/>
          <w:sz w:val="32"/>
          <w:szCs w:val="32"/>
        </w:rPr>
        <w:lastRenderedPageBreak/>
        <w:t>3.</w:t>
      </w:r>
      <w:r w:rsidR="0059074C" w:rsidRPr="0055523E">
        <w:rPr>
          <w:rFonts w:asciiTheme="majorBidi" w:hAnsiTheme="majorBidi"/>
          <w:sz w:val="32"/>
          <w:szCs w:val="32"/>
        </w:rPr>
        <w:t>9</w:t>
      </w:r>
      <w:r w:rsidRPr="0055523E">
        <w:rPr>
          <w:rFonts w:asciiTheme="majorBidi" w:hAnsiTheme="majorBidi"/>
          <w:sz w:val="32"/>
          <w:szCs w:val="32"/>
        </w:rPr>
        <w:t xml:space="preserve"> </w:t>
      </w:r>
      <w:r w:rsidRPr="0055523E">
        <w:rPr>
          <w:rFonts w:asciiTheme="majorBidi" w:hAnsiTheme="majorBidi"/>
          <w:sz w:val="32"/>
          <w:szCs w:val="32"/>
        </w:rPr>
        <w:tab/>
      </w:r>
      <w:r w:rsidRPr="001C6A69">
        <w:rPr>
          <w:rFonts w:asciiTheme="majorBidi" w:hAnsiTheme="majorBidi"/>
          <w:sz w:val="32"/>
          <w:szCs w:val="32"/>
          <w:cs/>
        </w:rPr>
        <w:t>การด้อยค่า</w:t>
      </w:r>
      <w:r w:rsidRPr="001C6A69">
        <w:rPr>
          <w:rFonts w:asciiTheme="majorBidi" w:hAnsiTheme="majorBidi" w:hint="cs"/>
          <w:sz w:val="32"/>
          <w:szCs w:val="32"/>
          <w:cs/>
        </w:rPr>
        <w:t>ของสินทรัพย์</w:t>
      </w:r>
      <w:r w:rsidR="003D1576" w:rsidRPr="001C6A69">
        <w:rPr>
          <w:rFonts w:asciiTheme="majorBidi" w:hAnsiTheme="majorBidi" w:hint="cs"/>
          <w:sz w:val="32"/>
          <w:szCs w:val="32"/>
          <w:cs/>
        </w:rPr>
        <w:t>ที่ไม่ใช่สินทรัพย์ทางการเงิน</w:t>
      </w:r>
    </w:p>
    <w:p w14:paraId="303C3725" w14:textId="5D0BC1C8" w:rsidR="0077389D" w:rsidRPr="0055523E" w:rsidRDefault="00014F99" w:rsidP="008E260C">
      <w:pPr>
        <w:tabs>
          <w:tab w:val="left" w:pos="284"/>
          <w:tab w:val="left" w:pos="851"/>
          <w:tab w:val="left" w:pos="993"/>
          <w:tab w:val="left" w:pos="1418"/>
          <w:tab w:val="left" w:pos="1985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1C6A69">
        <w:rPr>
          <w:rFonts w:ascii="Angsana New" w:hAnsi="Angsana New"/>
          <w:sz w:val="32"/>
          <w:szCs w:val="32"/>
          <w:cs/>
        </w:rPr>
        <w:t>ณ วันที่ในงบแสดงฐานะการเงิน บริษัท</w:t>
      </w:r>
      <w:r w:rsidRPr="001C6A69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C6A69">
        <w:rPr>
          <w:rFonts w:ascii="Angsana New" w:hAnsi="Angsana New"/>
          <w:sz w:val="32"/>
          <w:szCs w:val="32"/>
          <w:cs/>
        </w:rPr>
        <w:t>จะประเมินว่ามีข้อบ่งชี้ของสินทรัพย</w:t>
      </w:r>
      <w:r w:rsidRPr="001C6A69">
        <w:rPr>
          <w:rFonts w:ascii="Angsana New" w:hAnsi="Angsana New" w:hint="cs"/>
          <w:sz w:val="32"/>
          <w:szCs w:val="32"/>
          <w:cs/>
        </w:rPr>
        <w:t>์</w:t>
      </w:r>
      <w:r w:rsidRPr="001C6A69">
        <w:rPr>
          <w:rFonts w:ascii="Angsana New" w:hAnsi="Angsana New"/>
          <w:sz w:val="32"/>
          <w:szCs w:val="32"/>
          <w:cs/>
        </w:rPr>
        <w:t>ว่ามีการด้อยค่าหรือไม่ หากสินทรัพย์นั้นมีข้อบ่งชี้ของการด้อยค่า บริษัท</w:t>
      </w:r>
      <w:r w:rsidRPr="001C6A69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C6A69">
        <w:rPr>
          <w:rFonts w:ascii="Angsana New" w:hAnsi="Angsana New"/>
          <w:sz w:val="32"/>
          <w:szCs w:val="32"/>
          <w:cs/>
        </w:rPr>
        <w:t>จะประมาณมูล</w:t>
      </w:r>
      <w:r w:rsidRPr="001C6A69">
        <w:rPr>
          <w:rFonts w:ascii="Angsana New" w:hAnsi="Angsana New"/>
          <w:spacing w:val="-6"/>
          <w:sz w:val="32"/>
          <w:szCs w:val="32"/>
          <w:cs/>
        </w:rPr>
        <w:t>ค่าที่คาดว่าจะได้รับคืนของสินทรัพย์ หากมูลค่าตามบัญชีของสินทรัพย์สูงกว่ามูลค่าที่คาดว่าจะได้</w:t>
      </w:r>
      <w:r w:rsidR="00BE6FEA" w:rsidRPr="001C6A69">
        <w:rPr>
          <w:rFonts w:ascii="Angsana New" w:hAnsi="Angsana New"/>
          <w:spacing w:val="-6"/>
          <w:sz w:val="32"/>
          <w:szCs w:val="32"/>
          <w:cs/>
        </w:rPr>
        <w:br/>
      </w:r>
      <w:r w:rsidRPr="001C6A69">
        <w:rPr>
          <w:rFonts w:ascii="Angsana New" w:hAnsi="Angsana New"/>
          <w:spacing w:val="-6"/>
          <w:sz w:val="32"/>
          <w:szCs w:val="32"/>
          <w:cs/>
        </w:rPr>
        <w:t>รับคืน</w:t>
      </w:r>
      <w:r w:rsidRPr="001C6A69">
        <w:rPr>
          <w:rFonts w:ascii="Angsana New" w:hAnsi="Angsana New"/>
          <w:sz w:val="32"/>
          <w:szCs w:val="32"/>
          <w:cs/>
        </w:rPr>
        <w:t xml:space="preserve"> บริษัท</w:t>
      </w:r>
      <w:r w:rsidRPr="001C6A69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C6A69">
        <w:rPr>
          <w:rFonts w:ascii="Angsana New" w:hAnsi="Angsana New"/>
          <w:sz w:val="32"/>
          <w:szCs w:val="32"/>
          <w:cs/>
        </w:rPr>
        <w:t xml:space="preserve">จะรับรู้ผลขาดทุนจากการด้อยค่าของสินทรัพย์ในงบกำไรขาดทุนเบ็ดเสร็จ ผลขาดทุนจากการด้อยค่าของสินทรัพย์จะถูกกลับรายการเมื่อมูลค่าที่คาดว่าจะได้รับคืนเพิ่มขึ้นในภายหลังและจะกลับรายการได้ไม่เกินกว่ามูลค่าตามบัญชีภายหลังหักค่าเสื่อมราคาสะสมหรือค่าตัดจำหน่าย มูลค่าที่จะได้รับคืนของสินทรัพย์ หมายถึง มูลค่าจากการใช้ของสินทรัพย์ หรือมูลค่ายุติธรรมของสินทรัพย์หักต้นทุนในการขาย </w:t>
      </w:r>
    </w:p>
    <w:p w14:paraId="7D29CF2A" w14:textId="77777777" w:rsidR="00EC455A" w:rsidRPr="0055523E" w:rsidRDefault="00EC455A" w:rsidP="00EC455A">
      <w:pPr>
        <w:tabs>
          <w:tab w:val="left" w:pos="851"/>
          <w:tab w:val="left" w:pos="993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630476D4" w14:textId="26D60FD3" w:rsidR="00014F99" w:rsidRPr="0055523E" w:rsidRDefault="00014F99" w:rsidP="00143297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284"/>
        <w:rPr>
          <w:rFonts w:asciiTheme="majorBidi" w:hAnsiTheme="majorBidi"/>
          <w:sz w:val="32"/>
          <w:szCs w:val="32"/>
        </w:rPr>
      </w:pPr>
      <w:r w:rsidRPr="0055523E">
        <w:rPr>
          <w:rFonts w:asciiTheme="majorBidi" w:hAnsiTheme="majorBidi"/>
          <w:sz w:val="32"/>
          <w:szCs w:val="32"/>
        </w:rPr>
        <w:t>3.</w:t>
      </w:r>
      <w:r w:rsidR="0059074C" w:rsidRPr="0055523E">
        <w:rPr>
          <w:rFonts w:asciiTheme="majorBidi" w:hAnsiTheme="majorBidi"/>
          <w:sz w:val="32"/>
          <w:szCs w:val="32"/>
        </w:rPr>
        <w:t>10</w:t>
      </w:r>
      <w:r w:rsidRPr="0055523E">
        <w:rPr>
          <w:rFonts w:asciiTheme="majorBidi" w:hAnsiTheme="majorBidi"/>
          <w:sz w:val="32"/>
          <w:szCs w:val="32"/>
        </w:rPr>
        <w:tab/>
      </w:r>
      <w:r w:rsidRPr="001C6A69">
        <w:rPr>
          <w:rFonts w:asciiTheme="majorBidi" w:hAnsiTheme="majorBidi"/>
          <w:sz w:val="32"/>
          <w:szCs w:val="32"/>
          <w:cs/>
        </w:rPr>
        <w:t>สัญญาเช่า</w:t>
      </w:r>
    </w:p>
    <w:p w14:paraId="3158427C" w14:textId="58F2AB10" w:rsidR="00014F99" w:rsidRPr="001C6A69" w:rsidRDefault="00014F99" w:rsidP="00E83F7E">
      <w:pPr>
        <w:spacing w:line="360" w:lineRule="exact"/>
        <w:ind w:left="851" w:firstLine="567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1C6A69">
        <w:rPr>
          <w:rFonts w:ascii="Angsana New" w:hAnsi="Angsana New"/>
          <w:spacing w:val="-2"/>
          <w:sz w:val="32"/>
          <w:szCs w:val="32"/>
          <w:cs/>
        </w:rPr>
        <w:t>ณ วันเริ่มต้นสัญญา บริษัทและบริษัทย่อยจะประเมินว่าสัญญาเป็นสัญญาเช่าหรือประกอบด้วย</w:t>
      </w:r>
      <w:r w:rsidR="00E83F7E" w:rsidRPr="001C6A6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1C6A69">
        <w:rPr>
          <w:rFonts w:ascii="Angsana New" w:hAnsi="Angsana New"/>
          <w:spacing w:val="-2"/>
          <w:sz w:val="32"/>
          <w:szCs w:val="32"/>
          <w:cs/>
        </w:rPr>
        <w:t>สัญญาเช่าหรือไม่ โดยสัญญาจะเป็นสัญญาเช่าหรือประกอบด้วยสัญญาเช่า ถ้าสัญญา</w:t>
      </w:r>
      <w:r w:rsidRPr="001C6A69">
        <w:rPr>
          <w:rFonts w:ascii="Angsana New" w:hAnsi="Angsana New"/>
          <w:sz w:val="32"/>
          <w:szCs w:val="32"/>
          <w:cs/>
        </w:rPr>
        <w:t>นั้นเป็นการให้</w:t>
      </w:r>
      <w:r w:rsidRPr="001C6A69">
        <w:rPr>
          <w:rFonts w:ascii="Angsana New" w:hAnsi="Angsana New"/>
          <w:spacing w:val="-4"/>
          <w:sz w:val="32"/>
          <w:szCs w:val="32"/>
          <w:cs/>
        </w:rPr>
        <w:t>สิทธิในการ</w:t>
      </w:r>
      <w:r w:rsidRPr="001C6A69">
        <w:rPr>
          <w:rFonts w:asciiTheme="majorBidi" w:eastAsia="SimSun" w:hAnsiTheme="majorBidi"/>
          <w:spacing w:val="-4"/>
          <w:sz w:val="32"/>
          <w:szCs w:val="32"/>
          <w:cs/>
        </w:rPr>
        <w:t>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21FB61FF" w14:textId="1DF497D8" w:rsidR="00014F99" w:rsidRPr="0055523E" w:rsidRDefault="00014F99" w:rsidP="00E83F7E">
      <w:pPr>
        <w:spacing w:line="360" w:lineRule="exact"/>
        <w:ind w:left="851" w:firstLine="567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1C6A69">
        <w:rPr>
          <w:rFonts w:asciiTheme="majorBidi" w:eastAsia="SimSun" w:hAnsiTheme="majorBidi" w:cstheme="majorBidi"/>
          <w:sz w:val="32"/>
          <w:szCs w:val="32"/>
          <w:cs/>
        </w:rPr>
        <w:t>บริษัทและบริษัทย่อย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</w:t>
      </w:r>
      <w:r w:rsidR="000D0BC9" w:rsidRPr="001C6A69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1C6A69">
        <w:rPr>
          <w:rFonts w:asciiTheme="majorBidi" w:eastAsia="SimSun" w:hAnsiTheme="majorBidi" w:cstheme="majorBidi"/>
          <w:sz w:val="32"/>
          <w:szCs w:val="32"/>
          <w:cs/>
        </w:rPr>
        <w:t>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 และ/หรือ 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43EB2A09" w14:textId="77777777" w:rsidR="00014F99" w:rsidRPr="0055523E" w:rsidRDefault="00014F99" w:rsidP="00E83F7E">
      <w:pPr>
        <w:spacing w:line="360" w:lineRule="exact"/>
        <w:ind w:left="851" w:firstLine="567"/>
        <w:jc w:val="thaiDistribute"/>
        <w:rPr>
          <w:rFonts w:asciiTheme="majorBidi" w:eastAsia="SimSun" w:hAnsiTheme="majorBidi" w:cstheme="majorBidi"/>
          <w:color w:val="FF0000"/>
          <w:sz w:val="24"/>
          <w:szCs w:val="24"/>
        </w:rPr>
      </w:pPr>
    </w:p>
    <w:p w14:paraId="2FB8702A" w14:textId="77777777" w:rsidR="00014F99" w:rsidRPr="0055523E" w:rsidRDefault="00014F99" w:rsidP="00E83F7E">
      <w:pPr>
        <w:spacing w:line="360" w:lineRule="exact"/>
        <w:ind w:left="547" w:firstLine="304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1C6A69">
        <w:rPr>
          <w:rFonts w:asciiTheme="majorBidi" w:eastAsia="SimSun" w:hAnsiTheme="majorBidi" w:cstheme="majorBidi"/>
          <w:sz w:val="32"/>
          <w:szCs w:val="32"/>
          <w:cs/>
        </w:rPr>
        <w:t>สินทรัพย์สิทธิการใช้ - ผู้เช่า</w:t>
      </w:r>
    </w:p>
    <w:p w14:paraId="51B3CD61" w14:textId="77777777" w:rsidR="00014F99" w:rsidRPr="0055523E" w:rsidRDefault="00014F99" w:rsidP="00E83F7E">
      <w:pPr>
        <w:spacing w:line="360" w:lineRule="exact"/>
        <w:ind w:left="851" w:firstLine="567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1C6A69">
        <w:rPr>
          <w:rFonts w:asciiTheme="majorBidi" w:eastAsia="SimSun" w:hAnsiTheme="majorBidi" w:cstheme="majorBidi"/>
          <w:sz w:val="32"/>
          <w:szCs w:val="32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และการจ่ายชำระตามสัญญาเช่าใดๆที่จ่ายชำระ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79DADF12" w14:textId="77777777" w:rsidR="00014F99" w:rsidRPr="0055523E" w:rsidRDefault="00014F99" w:rsidP="00332900">
      <w:pPr>
        <w:spacing w:line="360" w:lineRule="exact"/>
        <w:ind w:left="851" w:firstLine="567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1C6A69">
        <w:rPr>
          <w:rFonts w:asciiTheme="majorBidi" w:eastAsia="SimSun" w:hAnsiTheme="majorBidi" w:cstheme="majorBidi"/>
          <w:sz w:val="32"/>
          <w:szCs w:val="32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082D0DE7" w14:textId="38EB90B1" w:rsidR="00AE1C3C" w:rsidRPr="0055523E" w:rsidRDefault="00014F99" w:rsidP="00144B89">
      <w:pPr>
        <w:spacing w:line="360" w:lineRule="exact"/>
        <w:ind w:left="851" w:firstLine="567"/>
        <w:rPr>
          <w:rFonts w:asciiTheme="majorBidi" w:eastAsia="SimSun" w:hAnsiTheme="majorBidi" w:cstheme="majorBidi"/>
          <w:sz w:val="32"/>
          <w:szCs w:val="32"/>
        </w:rPr>
      </w:pPr>
      <w:r w:rsidRPr="001C6A69">
        <w:rPr>
          <w:rFonts w:asciiTheme="majorBidi" w:eastAsia="SimSun" w:hAnsiTheme="majorBidi" w:cstheme="majorBidi"/>
          <w:sz w:val="32"/>
          <w:szCs w:val="32"/>
          <w:cs/>
        </w:rPr>
        <w:t xml:space="preserve"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 </w:t>
      </w:r>
    </w:p>
    <w:p w14:paraId="63F1235A" w14:textId="7438F8A1" w:rsidR="00AE1C3C" w:rsidRPr="0055523E" w:rsidRDefault="00AE1C3C" w:rsidP="00332900">
      <w:pPr>
        <w:spacing w:line="360" w:lineRule="exact"/>
        <w:ind w:left="851" w:firstLine="567"/>
        <w:rPr>
          <w:rFonts w:asciiTheme="majorBidi" w:eastAsia="SimSun" w:hAnsiTheme="majorBidi" w:cstheme="majorBidi"/>
          <w:color w:val="FF0000"/>
          <w:sz w:val="32"/>
          <w:szCs w:val="32"/>
        </w:rPr>
      </w:pPr>
    </w:p>
    <w:p w14:paraId="48A72283" w14:textId="4EE3D654" w:rsidR="00574770" w:rsidRPr="0055523E" w:rsidRDefault="00574770" w:rsidP="00332900">
      <w:pPr>
        <w:spacing w:line="360" w:lineRule="exact"/>
        <w:ind w:left="851" w:firstLine="567"/>
        <w:rPr>
          <w:rFonts w:asciiTheme="majorBidi" w:eastAsia="SimSun" w:hAnsiTheme="majorBidi" w:cstheme="majorBidi"/>
          <w:color w:val="FF0000"/>
          <w:sz w:val="32"/>
          <w:szCs w:val="32"/>
        </w:rPr>
      </w:pPr>
    </w:p>
    <w:p w14:paraId="15A22D15" w14:textId="09A84CEF" w:rsidR="00574770" w:rsidRPr="0055523E" w:rsidRDefault="00574770" w:rsidP="00332900">
      <w:pPr>
        <w:spacing w:line="360" w:lineRule="exact"/>
        <w:ind w:left="851" w:firstLine="567"/>
        <w:rPr>
          <w:rFonts w:asciiTheme="majorBidi" w:eastAsia="SimSun" w:hAnsiTheme="majorBidi" w:cstheme="majorBidi"/>
          <w:color w:val="FF0000"/>
          <w:sz w:val="32"/>
          <w:szCs w:val="32"/>
        </w:rPr>
      </w:pPr>
    </w:p>
    <w:p w14:paraId="189C192F" w14:textId="77777777" w:rsidR="00574770" w:rsidRPr="0055523E" w:rsidRDefault="00574770" w:rsidP="00332900">
      <w:pPr>
        <w:spacing w:line="360" w:lineRule="exact"/>
        <w:ind w:left="851" w:firstLine="567"/>
        <w:rPr>
          <w:rFonts w:asciiTheme="majorBidi" w:eastAsia="SimSun" w:hAnsiTheme="majorBidi" w:cstheme="majorBidi"/>
          <w:color w:val="FF0000"/>
          <w:sz w:val="32"/>
          <w:szCs w:val="32"/>
        </w:rPr>
      </w:pPr>
    </w:p>
    <w:p w14:paraId="0BD16FD9" w14:textId="77777777" w:rsidR="00014F99" w:rsidRPr="001C6A69" w:rsidRDefault="00014F99" w:rsidP="00AE1C3C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55523E">
        <w:rPr>
          <w:rFonts w:asciiTheme="majorBidi" w:eastAsia="SimSun" w:hAnsiTheme="majorBidi" w:cstheme="majorBidi"/>
          <w:b/>
          <w:bCs/>
          <w:color w:val="FF0000"/>
          <w:sz w:val="32"/>
          <w:szCs w:val="32"/>
        </w:rPr>
        <w:tab/>
      </w:r>
      <w:r w:rsidRPr="001C6A69">
        <w:rPr>
          <w:rFonts w:asciiTheme="majorBidi" w:eastAsia="SimSun" w:hAnsiTheme="majorBidi" w:cstheme="majorBidi"/>
          <w:sz w:val="32"/>
          <w:szCs w:val="32"/>
          <w:cs/>
        </w:rPr>
        <w:t>หนี้สินตามสัญญาเช่า</w:t>
      </w:r>
    </w:p>
    <w:p w14:paraId="7CBC8190" w14:textId="42602C6F" w:rsidR="00014F99" w:rsidRPr="001C6A69" w:rsidRDefault="00014F99" w:rsidP="00AE1C3C">
      <w:pPr>
        <w:tabs>
          <w:tab w:val="left" w:pos="851"/>
        </w:tabs>
        <w:spacing w:line="380" w:lineRule="exact"/>
        <w:ind w:left="851" w:firstLine="567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1C6A69">
        <w:rPr>
          <w:rFonts w:asciiTheme="majorBidi" w:eastAsia="SimSun" w:hAnsiTheme="majorBidi" w:cstheme="majorBidi"/>
          <w:sz w:val="32"/>
          <w:szCs w:val="32"/>
          <w:cs/>
        </w:rPr>
        <w:t xml:space="preserve"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</w:t>
      </w:r>
      <w:r w:rsidRPr="001C6A69">
        <w:rPr>
          <w:rFonts w:asciiTheme="majorBidi" w:eastAsia="SimSun" w:hAnsiTheme="majorBidi" w:cstheme="majorBidi" w:hint="cs"/>
          <w:sz w:val="32"/>
          <w:szCs w:val="32"/>
          <w:cs/>
        </w:rPr>
        <w:t>(ถ้ามี)</w:t>
      </w:r>
      <w:r w:rsidRPr="001C6A69">
        <w:rPr>
          <w:rFonts w:asciiTheme="majorBidi" w:eastAsia="SimSun" w:hAnsiTheme="majorBidi" w:cstheme="majorBidi"/>
          <w:sz w:val="32"/>
          <w:szCs w:val="32"/>
          <w:cs/>
        </w:rPr>
        <w:t xml:space="preserve">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</w:t>
      </w:r>
      <w:r w:rsidR="00E83F7E" w:rsidRPr="001C6A69">
        <w:rPr>
          <w:rFonts w:asciiTheme="majorBidi" w:eastAsia="SimSun" w:hAnsiTheme="majorBidi" w:cstheme="majorBidi"/>
          <w:sz w:val="32"/>
          <w:szCs w:val="32"/>
          <w:cs/>
        </w:rPr>
        <w:br/>
      </w:r>
      <w:r w:rsidRPr="001C6A69">
        <w:rPr>
          <w:rFonts w:asciiTheme="majorBidi" w:eastAsia="SimSun" w:hAnsiTheme="majorBidi" w:cstheme="majorBidi"/>
          <w:sz w:val="32"/>
          <w:szCs w:val="32"/>
          <w:cs/>
        </w:rPr>
        <w:t xml:space="preserve">ยังรวมถึงราคาใช้สิทธิของสิทธิการเลือกซื้อ หากมีความแน่นอนอย่างสมเหตุสมผลที่บริษัทและบริษัทย่อยจะใช้สิทธิเลือกนั้น และการจ่ายชำระค่าปรับเพื่อการยกเลิกสัญญาเช่า หากข้อกำหนดสัญญาเช่าแสดงให้เห็นว่าบริษัทและบริษัทย่อยจะใช้สิทธิเลือกในการยกเลิกสัญญาเช่า </w:t>
      </w:r>
    </w:p>
    <w:p w14:paraId="66C3782E" w14:textId="77777777" w:rsidR="00014F99" w:rsidRPr="0055523E" w:rsidRDefault="00014F99" w:rsidP="00AE1C3C">
      <w:pPr>
        <w:tabs>
          <w:tab w:val="left" w:pos="851"/>
        </w:tabs>
        <w:spacing w:line="380" w:lineRule="exact"/>
        <w:ind w:left="851" w:firstLine="567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1C6A69">
        <w:rPr>
          <w:rFonts w:asciiTheme="majorBidi" w:eastAsia="SimSun" w:hAnsiTheme="majorBidi" w:cstheme="majorBidi"/>
          <w:sz w:val="32"/>
          <w:szCs w:val="32"/>
          <w:cs/>
        </w:rPr>
        <w:t xml:space="preserve">บริษัทและบริษัทย่อย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</w:t>
      </w:r>
      <w:r w:rsidRPr="001C6A69">
        <w:rPr>
          <w:rFonts w:asciiTheme="majorBidi" w:eastAsia="SimSun" w:hAnsiTheme="majorBidi" w:cstheme="majorBidi" w:hint="cs"/>
          <w:sz w:val="32"/>
          <w:szCs w:val="32"/>
          <w:cs/>
        </w:rPr>
        <w:t xml:space="preserve">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</w:t>
      </w:r>
      <w:r w:rsidRPr="001C6A69">
        <w:rPr>
          <w:rFonts w:asciiTheme="majorBidi" w:eastAsia="SimSun" w:hAnsiTheme="majorBidi" w:cstheme="majorBidi"/>
          <w:sz w:val="32"/>
          <w:szCs w:val="32"/>
          <w:cs/>
        </w:rPr>
        <w:t>หลังจากวันที่สัญญาเช่าเริ่มมีผลบริษัทและบริษัทย่อย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บริษัทและบริษัทย่อยจะวัดมูลค่าหนี้สินตามสัญญาเช่าใหม่</w:t>
      </w:r>
      <w:r w:rsidRPr="001C6A69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1C6A69">
        <w:rPr>
          <w:rFonts w:asciiTheme="majorBidi" w:eastAsia="SimSun" w:hAnsiTheme="majorBidi" w:cstheme="majorBidi"/>
          <w:sz w:val="32"/>
          <w:szCs w:val="32"/>
          <w:cs/>
        </w:rPr>
        <w:t>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0899E97E" w14:textId="77777777" w:rsidR="002518CA" w:rsidRPr="0055523E" w:rsidRDefault="002518CA" w:rsidP="00AE1C3C">
      <w:pPr>
        <w:spacing w:line="380" w:lineRule="exact"/>
        <w:ind w:left="547" w:firstLine="87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</w:p>
    <w:p w14:paraId="6C0DF1C8" w14:textId="77777777" w:rsidR="00014F99" w:rsidRPr="0055523E" w:rsidRDefault="00014F99" w:rsidP="00AE1C3C">
      <w:pPr>
        <w:spacing w:line="380" w:lineRule="exact"/>
        <w:ind w:left="851" w:hanging="547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55523E">
        <w:rPr>
          <w:rFonts w:asciiTheme="majorBidi" w:eastAsia="SimSun" w:hAnsiTheme="majorBidi" w:cstheme="majorBidi"/>
          <w:sz w:val="32"/>
          <w:szCs w:val="32"/>
        </w:rPr>
        <w:tab/>
      </w:r>
      <w:r w:rsidRPr="001C6A69">
        <w:rPr>
          <w:rFonts w:asciiTheme="majorBidi" w:eastAsia="SimSun" w:hAnsiTheme="majorBidi" w:cstheme="majorBidi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6E01755F" w14:textId="77777777" w:rsidR="00014F99" w:rsidRPr="0055523E" w:rsidRDefault="00014F99" w:rsidP="00AE1C3C">
      <w:pPr>
        <w:spacing w:line="380" w:lineRule="exact"/>
        <w:ind w:left="851" w:firstLine="567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1C6A69">
        <w:rPr>
          <w:rFonts w:asciiTheme="majorBidi" w:eastAsia="SimSun" w:hAnsiTheme="majorBidi" w:cstheme="majorBidi"/>
          <w:spacing w:val="-4"/>
          <w:sz w:val="32"/>
          <w:szCs w:val="32"/>
          <w:cs/>
        </w:rPr>
        <w:t>บริษัทและบริษัทย่อยเลือกใช้ข้อยกเว้นในการรับรู้รายการสำหรับสัญญาเช่าระยะสั้น (สัญญาเช่า</w:t>
      </w:r>
      <w:r w:rsidRPr="001C6A69">
        <w:rPr>
          <w:rFonts w:asciiTheme="majorBidi" w:eastAsia="SimSun" w:hAnsiTheme="majorBidi" w:cstheme="majorBidi"/>
          <w:sz w:val="32"/>
          <w:szCs w:val="32"/>
          <w:cs/>
        </w:rPr>
        <w:t xml:space="preserve">ที่มีอายุสัญญาเช่า </w:t>
      </w:r>
      <w:r w:rsidRPr="0055523E">
        <w:rPr>
          <w:rFonts w:asciiTheme="majorBidi" w:eastAsia="SimSun" w:hAnsiTheme="majorBidi" w:cstheme="majorBidi"/>
          <w:sz w:val="32"/>
          <w:szCs w:val="32"/>
        </w:rPr>
        <w:t xml:space="preserve">12 </w:t>
      </w:r>
      <w:r w:rsidRPr="001C6A69">
        <w:rPr>
          <w:rFonts w:asciiTheme="majorBidi" w:eastAsia="SimSun" w:hAnsiTheme="majorBidi" w:cstheme="majorBidi"/>
          <w:sz w:val="32"/>
          <w:szCs w:val="32"/>
          <w:cs/>
        </w:rPr>
        <w:t>เดือน</w:t>
      </w:r>
      <w:r w:rsidRPr="001C6A69">
        <w:rPr>
          <w:rFonts w:asciiTheme="majorBidi" w:eastAsia="SimSun" w:hAnsiTheme="majorBidi" w:cstheme="majorBidi" w:hint="cs"/>
          <w:sz w:val="32"/>
          <w:szCs w:val="32"/>
          <w:cs/>
        </w:rPr>
        <w:t>หรือน้อยกว่า</w:t>
      </w:r>
      <w:r w:rsidRPr="001C6A69">
        <w:rPr>
          <w:rFonts w:asciiTheme="majorBidi" w:eastAsia="SimSun" w:hAnsiTheme="majorBidi" w:cstheme="majorBidi"/>
          <w:sz w:val="32"/>
          <w:szCs w:val="32"/>
          <w:cs/>
        </w:rPr>
        <w:t>นับจากวันที่สัญญาเช่ามีผล และไม่มีสิทธิการเลือกซื้อ)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</w:t>
      </w:r>
      <w:r w:rsidRPr="001C6A69">
        <w:rPr>
          <w:rFonts w:asciiTheme="majorBidi" w:eastAsia="SimSun" w:hAnsiTheme="majorBidi" w:cstheme="majorBidi" w:hint="cs"/>
          <w:sz w:val="32"/>
          <w:szCs w:val="32"/>
          <w:cs/>
        </w:rPr>
        <w:t>กำไรหรือขาดทุน</w:t>
      </w:r>
      <w:r w:rsidRPr="001C6A69">
        <w:rPr>
          <w:rFonts w:asciiTheme="majorBidi" w:eastAsia="SimSun" w:hAnsiTheme="majorBidi" w:cstheme="majorBidi"/>
          <w:sz w:val="32"/>
          <w:szCs w:val="32"/>
          <w:cs/>
        </w:rPr>
        <w:t>ตามวิธีเส้นตรงตลอดอายุสัญญาเช่า</w:t>
      </w:r>
    </w:p>
    <w:p w14:paraId="6502889A" w14:textId="77777777" w:rsidR="00EC455A" w:rsidRPr="0055523E" w:rsidRDefault="00EC455A" w:rsidP="00EC455A">
      <w:pPr>
        <w:tabs>
          <w:tab w:val="left" w:pos="709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57770ACB" w14:textId="299BACCA" w:rsidR="00DC6C25" w:rsidRPr="0055523E" w:rsidRDefault="00DC6C25" w:rsidP="00143297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284"/>
        <w:rPr>
          <w:rFonts w:asciiTheme="majorBidi" w:hAnsiTheme="majorBidi"/>
          <w:sz w:val="32"/>
          <w:szCs w:val="32"/>
        </w:rPr>
      </w:pPr>
      <w:r w:rsidRPr="0055523E">
        <w:rPr>
          <w:rFonts w:asciiTheme="majorBidi" w:hAnsiTheme="majorBidi"/>
          <w:sz w:val="32"/>
          <w:szCs w:val="32"/>
        </w:rPr>
        <w:t>3.</w:t>
      </w:r>
      <w:r w:rsidR="003D1576" w:rsidRPr="0055523E">
        <w:rPr>
          <w:rFonts w:asciiTheme="majorBidi" w:hAnsiTheme="majorBidi"/>
          <w:sz w:val="32"/>
          <w:szCs w:val="32"/>
        </w:rPr>
        <w:t>1</w:t>
      </w:r>
      <w:r w:rsidR="0059074C" w:rsidRPr="0055523E">
        <w:rPr>
          <w:rFonts w:asciiTheme="majorBidi" w:hAnsiTheme="majorBidi"/>
          <w:sz w:val="32"/>
          <w:szCs w:val="32"/>
        </w:rPr>
        <w:t>1</w:t>
      </w:r>
      <w:r w:rsidRPr="0055523E">
        <w:rPr>
          <w:rFonts w:asciiTheme="majorBidi" w:hAnsiTheme="majorBidi"/>
          <w:sz w:val="32"/>
          <w:szCs w:val="32"/>
        </w:rPr>
        <w:tab/>
      </w:r>
      <w:r w:rsidRPr="001C6A69">
        <w:rPr>
          <w:rFonts w:asciiTheme="majorBidi" w:hAnsiTheme="majorBidi"/>
          <w:sz w:val="32"/>
          <w:szCs w:val="32"/>
          <w:cs/>
        </w:rPr>
        <w:t>สินทรัพย์ไม่มีตัวตน</w:t>
      </w:r>
    </w:p>
    <w:p w14:paraId="0CE5E2CB" w14:textId="6E5B4B24" w:rsidR="00DC6C25" w:rsidRPr="0055523E" w:rsidRDefault="00DC6C25" w:rsidP="00AE1C3C">
      <w:pPr>
        <w:tabs>
          <w:tab w:val="left" w:pos="284"/>
          <w:tab w:val="left" w:pos="709"/>
          <w:tab w:val="left" w:pos="851"/>
          <w:tab w:val="left" w:pos="1418"/>
          <w:tab w:val="left" w:pos="1985"/>
        </w:tabs>
        <w:spacing w:line="380" w:lineRule="exact"/>
        <w:ind w:left="709"/>
        <w:jc w:val="thaiDistribute"/>
        <w:rPr>
          <w:rFonts w:ascii="Angsana New" w:hAnsi="Angsana New"/>
          <w:sz w:val="32"/>
          <w:szCs w:val="32"/>
        </w:rPr>
      </w:pPr>
      <w:r w:rsidRPr="0055523E">
        <w:rPr>
          <w:rFonts w:ascii="Angsana New" w:hAnsi="Angsana New"/>
          <w:spacing w:val="-2"/>
          <w:sz w:val="32"/>
          <w:szCs w:val="32"/>
        </w:rPr>
        <w:tab/>
      </w:r>
      <w:r w:rsidR="00BE6AEA" w:rsidRPr="0055523E">
        <w:rPr>
          <w:rFonts w:ascii="Angsana New" w:hAnsi="Angsana New"/>
          <w:spacing w:val="-2"/>
          <w:sz w:val="32"/>
          <w:szCs w:val="32"/>
        </w:rPr>
        <w:tab/>
      </w:r>
      <w:r w:rsidRPr="001C6A69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สินทรัพย์ไม่มีตัวตนที่มีอายุการใช้งานจำกัด ซึ่งได้แก่ โปรแกรมสำเร็จรูปคอมพิวเตอร์ แสดง</w:t>
      </w:r>
      <w:r w:rsidR="00BE6AEA" w:rsidRPr="0055523E">
        <w:rPr>
          <w:rFonts w:ascii="Angsana New" w:hAnsi="Angsana New"/>
          <w:sz w:val="32"/>
          <w:szCs w:val="32"/>
        </w:rPr>
        <w:tab/>
      </w:r>
      <w:r w:rsidRPr="001C6A69">
        <w:rPr>
          <w:rFonts w:ascii="Angsana New" w:hAnsi="Angsana New"/>
          <w:sz w:val="32"/>
          <w:szCs w:val="32"/>
          <w:cs/>
        </w:rPr>
        <w:t xml:space="preserve">ในราคาทุนหลังหักค่าตัดจำหน่ายสะสมและค่าเผื่อการด้อยค่า (ถ้ามี) </w:t>
      </w:r>
    </w:p>
    <w:p w14:paraId="6A3A3F70" w14:textId="77777777" w:rsidR="00DC6C25" w:rsidRPr="0055523E" w:rsidRDefault="00DC6C25" w:rsidP="00AE1C3C">
      <w:pPr>
        <w:tabs>
          <w:tab w:val="left" w:pos="284"/>
          <w:tab w:val="left" w:pos="851"/>
          <w:tab w:val="left" w:pos="993"/>
          <w:tab w:val="left" w:pos="1418"/>
          <w:tab w:val="left" w:pos="1985"/>
        </w:tabs>
        <w:spacing w:line="38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1C6A69">
        <w:rPr>
          <w:rFonts w:ascii="Angsana New" w:hAnsi="Angsana New"/>
          <w:spacing w:val="-2"/>
          <w:sz w:val="32"/>
          <w:szCs w:val="32"/>
          <w:cs/>
        </w:rPr>
        <w:t>ค่าตัดจำหน่า</w:t>
      </w:r>
      <w:r w:rsidR="002E6B81" w:rsidRPr="001C6A69">
        <w:rPr>
          <w:rFonts w:ascii="Angsana New" w:hAnsi="Angsana New" w:hint="cs"/>
          <w:spacing w:val="-2"/>
          <w:sz w:val="32"/>
          <w:szCs w:val="32"/>
          <w:cs/>
        </w:rPr>
        <w:t>ย</w:t>
      </w:r>
      <w:r w:rsidRPr="001C6A69">
        <w:rPr>
          <w:rFonts w:ascii="Angsana New" w:hAnsi="Angsana New"/>
          <w:spacing w:val="-2"/>
          <w:sz w:val="32"/>
          <w:szCs w:val="32"/>
          <w:cs/>
        </w:rPr>
        <w:t>คำนวณ</w:t>
      </w:r>
      <w:r w:rsidR="00F73DBE" w:rsidRPr="001C6A69">
        <w:rPr>
          <w:rFonts w:ascii="Angsana New" w:hAnsi="Angsana New" w:hint="cs"/>
          <w:spacing w:val="-2"/>
          <w:sz w:val="32"/>
          <w:szCs w:val="32"/>
          <w:cs/>
        </w:rPr>
        <w:t xml:space="preserve">จากราคาทุน </w:t>
      </w:r>
      <w:r w:rsidRPr="001C6A69">
        <w:rPr>
          <w:rFonts w:ascii="Angsana New" w:hAnsi="Angsana New"/>
          <w:spacing w:val="-2"/>
          <w:sz w:val="32"/>
          <w:szCs w:val="32"/>
          <w:cs/>
        </w:rPr>
        <w:t xml:space="preserve">โดยวิธีเส้นตรงตามเกณฑ์อายุการให้ประโยชน์โดยประมาณของโปรแกรมสำเร็จรูปคอมพิวเตอร์เป็นเวลา </w:t>
      </w:r>
      <w:r w:rsidRPr="0055523E">
        <w:rPr>
          <w:rFonts w:ascii="Angsana New" w:hAnsi="Angsana New"/>
          <w:spacing w:val="-2"/>
          <w:sz w:val="32"/>
          <w:szCs w:val="32"/>
        </w:rPr>
        <w:t>5-10</w:t>
      </w:r>
      <w:r w:rsidRPr="001C6A69">
        <w:rPr>
          <w:rFonts w:ascii="Angsana New" w:hAnsi="Angsana New"/>
          <w:spacing w:val="-2"/>
          <w:sz w:val="32"/>
          <w:szCs w:val="32"/>
          <w:cs/>
        </w:rPr>
        <w:t xml:space="preserve"> ปี (นับแต่วันที่สามารถใช้งานได้)</w:t>
      </w:r>
    </w:p>
    <w:p w14:paraId="6AF1AD36" w14:textId="77777777" w:rsidR="00EC455A" w:rsidRPr="0055523E" w:rsidRDefault="00EC455A" w:rsidP="00AE1C3C">
      <w:pPr>
        <w:tabs>
          <w:tab w:val="left" w:pos="284"/>
          <w:tab w:val="left" w:pos="851"/>
          <w:tab w:val="left" w:pos="993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705D84B2" w14:textId="7468938E" w:rsidR="00150FBC" w:rsidRPr="001C6A69" w:rsidRDefault="002E721E" w:rsidP="00143297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284"/>
        <w:rPr>
          <w:rFonts w:asciiTheme="majorBidi" w:hAnsiTheme="majorBidi"/>
          <w:sz w:val="32"/>
          <w:szCs w:val="32"/>
          <w:cs/>
        </w:rPr>
      </w:pPr>
      <w:r w:rsidRPr="0055523E">
        <w:rPr>
          <w:rFonts w:asciiTheme="majorBidi" w:hAnsiTheme="majorBidi"/>
          <w:sz w:val="32"/>
          <w:szCs w:val="32"/>
        </w:rPr>
        <w:t>3.</w:t>
      </w:r>
      <w:r w:rsidR="000D0BC9" w:rsidRPr="0055523E">
        <w:rPr>
          <w:rFonts w:asciiTheme="majorBidi" w:hAnsiTheme="majorBidi"/>
          <w:sz w:val="32"/>
          <w:szCs w:val="32"/>
        </w:rPr>
        <w:t>1</w:t>
      </w:r>
      <w:r w:rsidR="0059074C" w:rsidRPr="0055523E">
        <w:rPr>
          <w:rFonts w:asciiTheme="majorBidi" w:hAnsiTheme="majorBidi"/>
          <w:sz w:val="32"/>
          <w:szCs w:val="32"/>
        </w:rPr>
        <w:t>2</w:t>
      </w:r>
      <w:r w:rsidRPr="0055523E">
        <w:rPr>
          <w:rFonts w:asciiTheme="majorBidi" w:hAnsiTheme="majorBidi"/>
          <w:sz w:val="32"/>
          <w:szCs w:val="32"/>
        </w:rPr>
        <w:t xml:space="preserve"> </w:t>
      </w:r>
      <w:r w:rsidRPr="0055523E">
        <w:rPr>
          <w:rFonts w:asciiTheme="majorBidi" w:hAnsiTheme="majorBidi"/>
          <w:sz w:val="32"/>
          <w:szCs w:val="32"/>
        </w:rPr>
        <w:tab/>
      </w:r>
      <w:r w:rsidR="00150FBC" w:rsidRPr="001C6A69">
        <w:rPr>
          <w:rFonts w:asciiTheme="majorBidi" w:hAnsiTheme="majorBidi"/>
          <w:sz w:val="32"/>
          <w:szCs w:val="32"/>
          <w:cs/>
        </w:rPr>
        <w:t>รายการบัญชีที่เป็นเงินตราต่างประเทศ</w:t>
      </w:r>
    </w:p>
    <w:p w14:paraId="4EB88CDC" w14:textId="77777777" w:rsidR="00150FBC" w:rsidRPr="0055523E" w:rsidRDefault="00150FBC" w:rsidP="00AE1C3C">
      <w:pPr>
        <w:tabs>
          <w:tab w:val="left" w:pos="993"/>
          <w:tab w:val="left" w:pos="1418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1C6A69">
        <w:rPr>
          <w:rFonts w:ascii="Angsana New" w:hAnsi="Angsana New"/>
          <w:sz w:val="32"/>
          <w:szCs w:val="32"/>
          <w:cs/>
        </w:rPr>
        <w:t xml:space="preserve">รายการบัญชีที่เป็นเงินตราต่างประเทศแปลงค่าเป็นเงินบาทโดยใช้อัตราแลกเปลี่ยน ณ วันที่เกิดรายการ </w:t>
      </w:r>
    </w:p>
    <w:p w14:paraId="1900B8DA" w14:textId="008ECF65" w:rsidR="00150FBC" w:rsidRPr="0055523E" w:rsidRDefault="00150FBC" w:rsidP="00AE1C3C">
      <w:pPr>
        <w:tabs>
          <w:tab w:val="left" w:pos="993"/>
          <w:tab w:val="left" w:pos="1418"/>
        </w:tabs>
        <w:spacing w:line="380" w:lineRule="exact"/>
        <w:ind w:left="851" w:hanging="540"/>
        <w:jc w:val="thaiDistribute"/>
        <w:rPr>
          <w:rFonts w:ascii="Angsana New" w:hAnsi="Angsana New"/>
          <w:sz w:val="32"/>
          <w:szCs w:val="32"/>
        </w:rPr>
      </w:pPr>
      <w:r w:rsidRPr="0055523E">
        <w:rPr>
          <w:rFonts w:ascii="Angsana New" w:hAnsi="Angsana New"/>
          <w:sz w:val="32"/>
          <w:szCs w:val="32"/>
        </w:rPr>
        <w:tab/>
      </w:r>
      <w:r w:rsidRPr="0055523E">
        <w:rPr>
          <w:rFonts w:ascii="Angsana New" w:hAnsi="Angsana New"/>
          <w:sz w:val="32"/>
          <w:szCs w:val="32"/>
        </w:rPr>
        <w:tab/>
      </w:r>
      <w:r w:rsidRPr="0055523E">
        <w:rPr>
          <w:rFonts w:ascii="Angsana New" w:hAnsi="Angsana New"/>
          <w:sz w:val="32"/>
          <w:szCs w:val="32"/>
        </w:rPr>
        <w:tab/>
      </w:r>
      <w:r w:rsidRPr="001C6A69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สินทรัพย์และหนี้สินที่เป็นตัวเงินและเป็นเงินตราต่างประเทศ ณ วันที่ในงบแสดงฐาน</w:t>
      </w:r>
      <w:r w:rsidR="00483BB3" w:rsidRPr="001C6A69">
        <w:rPr>
          <w:rFonts w:ascii="Angsana New" w:hAnsi="Angsana New" w:hint="cs"/>
          <w:sz w:val="32"/>
          <w:szCs w:val="32"/>
          <w:cs/>
        </w:rPr>
        <w:t>ะ</w:t>
      </w:r>
      <w:r w:rsidRPr="001C6A69">
        <w:rPr>
          <w:rFonts w:ascii="Angsana New" w:hAnsi="Angsana New"/>
          <w:sz w:val="32"/>
          <w:szCs w:val="32"/>
          <w:cs/>
        </w:rPr>
        <w:t xml:space="preserve">การเงิน แปลงค่าเป็นเงินบาทโดยใช้อัตราแลกเปลี่ยน ณ วันนั้น  กำไรหรือขาดทุนจากการแปลงค่าจะบันทึกในงบกำไรขาดทุนเบ็ดเสร็จ </w:t>
      </w:r>
    </w:p>
    <w:p w14:paraId="5D3E94F0" w14:textId="77777777" w:rsidR="00EC455A" w:rsidRPr="0055523E" w:rsidRDefault="00150FBC" w:rsidP="00574770">
      <w:pPr>
        <w:tabs>
          <w:tab w:val="left" w:pos="993"/>
          <w:tab w:val="left" w:pos="1418"/>
        </w:tabs>
        <w:spacing w:line="360" w:lineRule="exact"/>
        <w:ind w:left="851" w:hanging="489"/>
        <w:jc w:val="thaiDistribute"/>
        <w:rPr>
          <w:rFonts w:ascii="Angsana New" w:hAnsi="Angsana New"/>
          <w:sz w:val="32"/>
          <w:szCs w:val="32"/>
        </w:rPr>
      </w:pPr>
      <w:r w:rsidRPr="0055523E">
        <w:rPr>
          <w:rFonts w:ascii="Angsana New" w:hAnsi="Angsana New"/>
          <w:sz w:val="32"/>
          <w:szCs w:val="32"/>
        </w:rPr>
        <w:tab/>
      </w:r>
      <w:r w:rsidRPr="0055523E">
        <w:rPr>
          <w:rFonts w:ascii="Angsana New" w:hAnsi="Angsana New"/>
          <w:sz w:val="32"/>
          <w:szCs w:val="32"/>
        </w:rPr>
        <w:tab/>
      </w:r>
      <w:r w:rsidRPr="0055523E">
        <w:rPr>
          <w:rFonts w:ascii="Angsana New" w:hAnsi="Angsana New"/>
          <w:sz w:val="32"/>
          <w:szCs w:val="32"/>
        </w:rPr>
        <w:tab/>
      </w:r>
      <w:r w:rsidRPr="001C6A69">
        <w:rPr>
          <w:rFonts w:ascii="Angsana New" w:hAnsi="Angsana New"/>
          <w:sz w:val="32"/>
          <w:szCs w:val="32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และบันทึกตามเกณฑ์ราคาทุนเดิม แปลงค่าเป็นเงินบาทโดยใช้อัตราแลกเปลี่ยน ณ วันที่เกิดรายการ  </w:t>
      </w:r>
    </w:p>
    <w:p w14:paraId="411CD3E9" w14:textId="77777777" w:rsidR="00EC455A" w:rsidRPr="0055523E" w:rsidRDefault="00EC455A" w:rsidP="00574770">
      <w:pPr>
        <w:tabs>
          <w:tab w:val="left" w:pos="993"/>
          <w:tab w:val="left" w:pos="1418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2B15CB7E" w14:textId="12ED9FEC" w:rsidR="003D1576" w:rsidRPr="0055523E" w:rsidRDefault="003D1576" w:rsidP="00574770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284"/>
        <w:rPr>
          <w:rFonts w:asciiTheme="majorBidi" w:hAnsiTheme="majorBidi"/>
          <w:sz w:val="32"/>
          <w:szCs w:val="32"/>
        </w:rPr>
      </w:pPr>
      <w:r w:rsidRPr="0055523E">
        <w:rPr>
          <w:rFonts w:asciiTheme="majorBidi" w:hAnsiTheme="majorBidi"/>
          <w:sz w:val="32"/>
          <w:szCs w:val="32"/>
        </w:rPr>
        <w:t>3.</w:t>
      </w:r>
      <w:r w:rsidR="000D0BC9" w:rsidRPr="0055523E">
        <w:rPr>
          <w:rFonts w:asciiTheme="majorBidi" w:hAnsiTheme="majorBidi"/>
          <w:sz w:val="32"/>
          <w:szCs w:val="32"/>
        </w:rPr>
        <w:t>1</w:t>
      </w:r>
      <w:r w:rsidR="0059074C" w:rsidRPr="0055523E">
        <w:rPr>
          <w:rFonts w:asciiTheme="majorBidi" w:hAnsiTheme="majorBidi"/>
          <w:sz w:val="32"/>
          <w:szCs w:val="32"/>
        </w:rPr>
        <w:t>3</w:t>
      </w:r>
      <w:r w:rsidRPr="003A7F7A">
        <w:rPr>
          <w:rFonts w:asciiTheme="majorBidi" w:hAnsiTheme="majorBidi" w:hint="cs"/>
          <w:sz w:val="32"/>
          <w:szCs w:val="32"/>
        </w:rPr>
        <w:tab/>
      </w:r>
      <w:r w:rsidRPr="001C6A69">
        <w:rPr>
          <w:rFonts w:asciiTheme="majorBidi" w:hAnsiTheme="majorBidi"/>
          <w:sz w:val="32"/>
          <w:szCs w:val="32"/>
          <w:cs/>
        </w:rPr>
        <w:t>ตราสารอนุพันธ์และการบัญชีป้องกันความเสี่ยง</w:t>
      </w:r>
    </w:p>
    <w:p w14:paraId="7E2C664E" w14:textId="2D07DEF6" w:rsidR="003D1576" w:rsidRPr="001C6A69" w:rsidRDefault="003D1576" w:rsidP="00574770">
      <w:pPr>
        <w:tabs>
          <w:tab w:val="left" w:pos="851"/>
          <w:tab w:val="left" w:pos="1418"/>
        </w:tabs>
        <w:spacing w:line="360" w:lineRule="exact"/>
        <w:ind w:left="851" w:hanging="48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5523E">
        <w:rPr>
          <w:rFonts w:asciiTheme="majorBidi" w:hAnsiTheme="majorBidi" w:cstheme="majorBidi"/>
          <w:sz w:val="32"/>
          <w:szCs w:val="32"/>
        </w:rPr>
        <w:tab/>
      </w:r>
      <w:r w:rsidRPr="0055523E">
        <w:rPr>
          <w:rFonts w:asciiTheme="majorBidi" w:hAnsiTheme="majorBidi" w:cstheme="majorBidi"/>
          <w:sz w:val="32"/>
          <w:szCs w:val="32"/>
        </w:rPr>
        <w:tab/>
      </w:r>
      <w:r w:rsidRPr="001C6A69">
        <w:rPr>
          <w:rFonts w:asciiTheme="majorBidi" w:hAnsiTheme="majorBidi" w:cstheme="majorBidi" w:hint="cs"/>
          <w:sz w:val="32"/>
          <w:szCs w:val="32"/>
          <w:cs/>
        </w:rPr>
        <w:t>เครื่องมือทางการเงินที่เป็นตราสารอนุพันธ์ได้ถูกนำมาใช้ตามความเหมาะสมของจังหวะเวลาเพื่อจัดการความเสี่ยงที่เกิดจากการเปลี่ยนแปลงในอัตราแลกเปลี่ยนเงินตราต่างประเทศและอัตราดอกเบี้ยที่เกิดจากกิจกรรมดำเนินงานและจัดหาเงิน เครื่องมือทางการเงินที่เป็นตราสารอนุพันธ์ไม่ได้มีไว้เพื่อการค้า อย่างไรก็ตาม  ตราสารอนุพันธ์ที่ไม่เข้าเงื่อนไขการกำหนดให้เป็นเครื่องมือป้องกันความเสี่ยงจะถือเป็นรายการเพื่อค้า</w:t>
      </w:r>
    </w:p>
    <w:p w14:paraId="085DADC2" w14:textId="7628DDD3" w:rsidR="003D1576" w:rsidRPr="0055523E" w:rsidRDefault="003D1576" w:rsidP="00574770">
      <w:pPr>
        <w:tabs>
          <w:tab w:val="left" w:pos="993"/>
          <w:tab w:val="left" w:pos="1418"/>
        </w:tabs>
        <w:spacing w:line="360" w:lineRule="exact"/>
        <w:ind w:left="902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5523E">
        <w:rPr>
          <w:rFonts w:asciiTheme="majorBidi" w:hAnsiTheme="majorBidi" w:cstheme="majorBidi"/>
          <w:sz w:val="32"/>
          <w:szCs w:val="32"/>
        </w:rPr>
        <w:tab/>
      </w:r>
      <w:r w:rsidRPr="0055523E">
        <w:rPr>
          <w:rFonts w:asciiTheme="majorBidi" w:hAnsiTheme="majorBidi" w:cstheme="majorBidi"/>
          <w:sz w:val="32"/>
          <w:szCs w:val="32"/>
        </w:rPr>
        <w:tab/>
      </w:r>
      <w:r w:rsidRPr="0055523E">
        <w:rPr>
          <w:rFonts w:asciiTheme="majorBidi" w:hAnsiTheme="majorBidi" w:cstheme="majorBidi"/>
          <w:sz w:val="32"/>
          <w:szCs w:val="32"/>
        </w:rPr>
        <w:tab/>
      </w:r>
      <w:r w:rsidRPr="001C6A69">
        <w:rPr>
          <w:rFonts w:asciiTheme="majorBidi" w:hAnsiTheme="majorBidi" w:cstheme="majorBidi" w:hint="cs"/>
          <w:sz w:val="32"/>
          <w:szCs w:val="32"/>
          <w:cs/>
        </w:rPr>
        <w:t>เครื่องมือทางการเงินที่เป็นตราสารอนุพันธ์จะถูกบันทึกรับรู้เริ่มแรกด้วยมูลค่ายุติธรรม  หลังจากการรับรู้ครั้งแรกจะวัดมูลค่าใหม่ด้วยมูลค่ายุติธรรม</w:t>
      </w:r>
      <w:r w:rsidR="00896279" w:rsidRPr="001C6A6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C6A69">
        <w:rPr>
          <w:rFonts w:asciiTheme="majorBidi" w:hAnsiTheme="majorBidi" w:cstheme="majorBidi" w:hint="cs"/>
          <w:sz w:val="32"/>
          <w:szCs w:val="32"/>
          <w:cs/>
        </w:rPr>
        <w:t xml:space="preserve">กำไรหรือขาดทุนจากการวัดมูลค่ายุติธรรมจะรับรู้เป็นรายการกำไรหรือขาดทุนในงบกำไรขาดทุนเบ็ดเสร็จ  </w:t>
      </w:r>
    </w:p>
    <w:p w14:paraId="708A63E6" w14:textId="77777777" w:rsidR="00EC455A" w:rsidRPr="0055523E" w:rsidRDefault="00EC455A" w:rsidP="00574770">
      <w:pPr>
        <w:tabs>
          <w:tab w:val="left" w:pos="284"/>
          <w:tab w:val="left" w:pos="851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1E2D9419" w14:textId="056AE2C5" w:rsidR="00BA4192" w:rsidRPr="0055523E" w:rsidRDefault="00BA4192" w:rsidP="00574770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284"/>
        <w:rPr>
          <w:rFonts w:asciiTheme="majorBidi" w:hAnsiTheme="majorBidi"/>
          <w:sz w:val="32"/>
          <w:szCs w:val="32"/>
        </w:rPr>
      </w:pPr>
      <w:r w:rsidRPr="0055523E">
        <w:rPr>
          <w:rFonts w:asciiTheme="majorBidi" w:hAnsiTheme="majorBidi" w:hint="cs"/>
          <w:sz w:val="32"/>
          <w:szCs w:val="32"/>
        </w:rPr>
        <w:t>3.</w:t>
      </w:r>
      <w:r w:rsidR="00303359" w:rsidRPr="0055523E">
        <w:rPr>
          <w:rFonts w:asciiTheme="majorBidi" w:hAnsiTheme="majorBidi"/>
          <w:sz w:val="32"/>
          <w:szCs w:val="32"/>
        </w:rPr>
        <w:t>1</w:t>
      </w:r>
      <w:r w:rsidR="0059074C" w:rsidRPr="0055523E">
        <w:rPr>
          <w:rFonts w:asciiTheme="majorBidi" w:hAnsiTheme="majorBidi"/>
          <w:sz w:val="32"/>
          <w:szCs w:val="32"/>
        </w:rPr>
        <w:t>4</w:t>
      </w:r>
      <w:r w:rsidR="00A95CC4" w:rsidRPr="0055523E">
        <w:rPr>
          <w:rFonts w:asciiTheme="majorBidi" w:hAnsiTheme="majorBidi"/>
          <w:sz w:val="32"/>
          <w:szCs w:val="32"/>
        </w:rPr>
        <w:tab/>
      </w:r>
      <w:r w:rsidRPr="001C6A69">
        <w:rPr>
          <w:rFonts w:asciiTheme="majorBidi" w:hAnsiTheme="majorBidi"/>
          <w:sz w:val="32"/>
          <w:szCs w:val="32"/>
          <w:cs/>
        </w:rPr>
        <w:t>ผลประโยชน์พนักงาน</w:t>
      </w:r>
    </w:p>
    <w:p w14:paraId="55974E16" w14:textId="77777777" w:rsidR="00BA4192" w:rsidRPr="0055523E" w:rsidRDefault="00BA4192" w:rsidP="00574770">
      <w:pPr>
        <w:tabs>
          <w:tab w:val="left" w:pos="993"/>
        </w:tabs>
        <w:spacing w:line="360" w:lineRule="exact"/>
        <w:ind w:left="900" w:hanging="49"/>
        <w:jc w:val="thaiDistribute"/>
        <w:rPr>
          <w:rFonts w:ascii="Angsana New" w:hAnsi="Angsana New"/>
          <w:spacing w:val="4"/>
          <w:sz w:val="32"/>
          <w:szCs w:val="32"/>
        </w:rPr>
      </w:pPr>
      <w:r w:rsidRPr="001C6A69">
        <w:rPr>
          <w:rFonts w:ascii="Angsana New" w:hAnsi="Angsana New"/>
          <w:spacing w:val="4"/>
          <w:sz w:val="32"/>
          <w:szCs w:val="32"/>
          <w:cs/>
        </w:rPr>
        <w:t>ผลประโยชน์ระยะสั้น</w:t>
      </w:r>
    </w:p>
    <w:p w14:paraId="289B7504" w14:textId="77777777" w:rsidR="00BA4192" w:rsidRPr="0055523E" w:rsidRDefault="00BA4192" w:rsidP="00574770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1C6A69">
        <w:rPr>
          <w:rFonts w:ascii="Angsana New" w:hAnsi="Angsana New"/>
          <w:sz w:val="32"/>
          <w:szCs w:val="32"/>
          <w:cs/>
        </w:rPr>
        <w:t>บริษัท</w:t>
      </w:r>
      <w:r w:rsidRPr="001C6A69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C6A69">
        <w:rPr>
          <w:rFonts w:ascii="Angsana New" w:hAnsi="Angsana New"/>
          <w:sz w:val="32"/>
          <w:szCs w:val="32"/>
          <w:cs/>
        </w:rPr>
        <w:t>รับรู้เงินเดือน ค่าจ้าง โบนัส เงินสมทบกองทุนประกันสังคมและกองทุนสำรองเลี้ยงชีพเป็นค่าใช้จ่ายเมื่อเกิดรายการ</w:t>
      </w:r>
    </w:p>
    <w:p w14:paraId="62B8404A" w14:textId="77777777" w:rsidR="00332900" w:rsidRPr="0055523E" w:rsidRDefault="00332900" w:rsidP="0057477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335"/>
        <w:jc w:val="both"/>
        <w:rPr>
          <w:rFonts w:ascii="Angsana New" w:hAnsi="Angsana New"/>
          <w:sz w:val="32"/>
          <w:szCs w:val="32"/>
        </w:rPr>
      </w:pPr>
    </w:p>
    <w:p w14:paraId="5C38640F" w14:textId="77777777" w:rsidR="00BA4192" w:rsidRPr="0055523E" w:rsidRDefault="00BA4192" w:rsidP="00574770">
      <w:pPr>
        <w:tabs>
          <w:tab w:val="left" w:pos="993"/>
        </w:tabs>
        <w:spacing w:line="360" w:lineRule="exact"/>
        <w:ind w:left="900" w:hanging="49"/>
        <w:jc w:val="thaiDistribute"/>
        <w:rPr>
          <w:rFonts w:ascii="Angsana New" w:hAnsi="Angsana New"/>
          <w:spacing w:val="4"/>
          <w:sz w:val="32"/>
          <w:szCs w:val="32"/>
        </w:rPr>
      </w:pPr>
      <w:r w:rsidRPr="001C6A69">
        <w:rPr>
          <w:rFonts w:ascii="Angsana New" w:hAnsi="Angsana New"/>
          <w:spacing w:val="4"/>
          <w:sz w:val="32"/>
          <w:szCs w:val="32"/>
          <w:cs/>
        </w:rPr>
        <w:t>ผลประโยชน์หลังออกจากงานของพนักงาน (โครงการสมทบเงิน)</w:t>
      </w:r>
    </w:p>
    <w:p w14:paraId="7A638C75" w14:textId="2717264F" w:rsidR="00BA4192" w:rsidRPr="0055523E" w:rsidRDefault="00BA4192" w:rsidP="00574770">
      <w:pPr>
        <w:spacing w:line="360" w:lineRule="exact"/>
        <w:ind w:left="851" w:firstLine="567"/>
        <w:jc w:val="thaiDistribute"/>
        <w:rPr>
          <w:rFonts w:ascii="Angsana New" w:hAnsi="Angsana New"/>
          <w:spacing w:val="-6"/>
          <w:sz w:val="32"/>
          <w:szCs w:val="32"/>
        </w:rPr>
      </w:pPr>
      <w:r w:rsidRPr="001C6A69">
        <w:rPr>
          <w:rFonts w:ascii="Angsana New" w:hAnsi="Angsana New"/>
          <w:spacing w:val="-6"/>
          <w:sz w:val="32"/>
          <w:szCs w:val="32"/>
          <w:cs/>
        </w:rPr>
        <w:t>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ซึ่งประกอบด้วยเงินที่พนักงานจ่ายสะสมและเงินที่บริษัทจ่ายสมทบให้เป็นรายเดือน สินทรัพย์ของกองทุนสำรองเลี้ยงชีพได้แยกออกจากสินทรัพย์ของบริษัท เงินที่บริษัทจ่ายสมทบกองทุนสำรองเลี้ยงชีพบันทึกเป็นค่าใช้จ่ายในปีที่เกิดรายการ</w:t>
      </w:r>
    </w:p>
    <w:p w14:paraId="3E257ACB" w14:textId="77777777" w:rsidR="003D1576" w:rsidRPr="0055523E" w:rsidRDefault="003D1576" w:rsidP="00574770">
      <w:pPr>
        <w:spacing w:line="360" w:lineRule="exact"/>
        <w:ind w:left="851" w:firstLine="567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58104BC1" w14:textId="77777777" w:rsidR="00923C78" w:rsidRPr="0055523E" w:rsidRDefault="00923C78" w:rsidP="00574770">
      <w:pPr>
        <w:tabs>
          <w:tab w:val="left" w:pos="993"/>
        </w:tabs>
        <w:spacing w:line="360" w:lineRule="exact"/>
        <w:ind w:left="900" w:hanging="49"/>
        <w:jc w:val="thaiDistribute"/>
        <w:rPr>
          <w:rFonts w:ascii="Angsana New" w:hAnsi="Angsana New"/>
          <w:spacing w:val="4"/>
          <w:sz w:val="32"/>
          <w:szCs w:val="32"/>
        </w:rPr>
      </w:pPr>
      <w:r w:rsidRPr="001C6A69">
        <w:rPr>
          <w:rFonts w:ascii="Angsana New" w:hAnsi="Angsana New"/>
          <w:spacing w:val="4"/>
          <w:sz w:val="32"/>
          <w:szCs w:val="32"/>
          <w:cs/>
        </w:rPr>
        <w:t>ผลประโยชน์หลังออกจากงานของพนักงาน (โครงการผลประโยชน์)</w:t>
      </w:r>
    </w:p>
    <w:p w14:paraId="043710A5" w14:textId="0CF97A1C" w:rsidR="00923C78" w:rsidRPr="0055523E" w:rsidRDefault="00923C78" w:rsidP="00574770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1C6A69">
        <w:rPr>
          <w:rFonts w:ascii="Angsana New" w:hAnsi="Angsana New"/>
          <w:sz w:val="32"/>
          <w:szCs w:val="32"/>
          <w:cs/>
        </w:rPr>
        <w:t>บริษัทและบริษัทย่อยมีภาระสำหรับเงินชดเชยที่ต้องจ่ายให้แก่พนักงานเมื่อออกจากงานตามกฎหมายแรงงาน ซึ่งบริษัทถือว่าเงินชดเชยดังกล่าวเป็นโครงการผลประโยชน์หลังออกจากงานสำหรับพนักงาน</w:t>
      </w:r>
    </w:p>
    <w:p w14:paraId="4F864223" w14:textId="77777777" w:rsidR="00923C78" w:rsidRPr="0055523E" w:rsidRDefault="00923C78" w:rsidP="00574770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1C6A69">
        <w:rPr>
          <w:rFonts w:ascii="Angsana New" w:hAnsi="Angsana New"/>
          <w:sz w:val="32"/>
          <w:szCs w:val="32"/>
          <w:cs/>
        </w:rPr>
        <w:t>บริษัทและบริษัทย่อย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55523E">
        <w:rPr>
          <w:rFonts w:ascii="Angsana New" w:hAnsi="Angsana New"/>
          <w:sz w:val="32"/>
          <w:szCs w:val="32"/>
        </w:rPr>
        <w:t>Projected Unit Credit Method)</w:t>
      </w:r>
      <w:r w:rsidRPr="001C6A69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ซึ่งหลักการประมาณการดังกล่าวต้องใช้ข้อสมมติที่หลากหลาย รวมถึงข้อสมมติเกี่ยวกับอัตราคิดลด อัตราการขึ้นเงินเดือนในอนาคต อัตราการเปลี่ยนแปลงในจำนวนพนักงาน อัตราการมรณะและอัตราเงินเฟ้อ</w:t>
      </w:r>
    </w:p>
    <w:p w14:paraId="6CA41B65" w14:textId="77777777" w:rsidR="00923C78" w:rsidRPr="001C6A69" w:rsidRDefault="00923C78" w:rsidP="00574770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  <w:r w:rsidRPr="001C6A69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(</w:t>
      </w:r>
      <w:r w:rsidRPr="0055523E">
        <w:rPr>
          <w:rFonts w:ascii="Angsana New" w:hAnsi="Angsana New"/>
          <w:sz w:val="32"/>
          <w:szCs w:val="32"/>
        </w:rPr>
        <w:t xml:space="preserve">Actuarial gains and losses) </w:t>
      </w:r>
      <w:r w:rsidRPr="001C6A69">
        <w:rPr>
          <w:rFonts w:ascii="Angsana New" w:hAnsi="Angsana New"/>
          <w:sz w:val="32"/>
          <w:szCs w:val="32"/>
          <w:cs/>
        </w:rPr>
        <w:t>สำหรับโครงการผลประโยชน์หลังออกจากงานของพนักงานจะรับรู้ทันทีในกำไรหรือขาดทุน</w:t>
      </w:r>
      <w:r w:rsidRPr="001C6A69">
        <w:rPr>
          <w:rFonts w:ascii="Angsana New" w:hAnsi="Angsana New" w:hint="cs"/>
          <w:sz w:val="32"/>
          <w:szCs w:val="32"/>
          <w:cs/>
        </w:rPr>
        <w:t>เบ็ดเสร็จอื่น โดยถือเป็นส่วนหนึ่งของกำไรสะสม</w:t>
      </w:r>
    </w:p>
    <w:p w14:paraId="7CFAE62A" w14:textId="4B2AAB62" w:rsidR="00143297" w:rsidRPr="0055523E" w:rsidRDefault="00143297" w:rsidP="00A864B4">
      <w:pPr>
        <w:tabs>
          <w:tab w:val="left" w:pos="284"/>
          <w:tab w:val="left" w:pos="851"/>
          <w:tab w:val="left" w:pos="1418"/>
          <w:tab w:val="left" w:pos="1985"/>
        </w:tabs>
        <w:spacing w:line="260" w:lineRule="exact"/>
        <w:jc w:val="thaiDistribute"/>
        <w:rPr>
          <w:rFonts w:ascii="Angsana New" w:hAnsi="Angsana New"/>
          <w:sz w:val="32"/>
          <w:szCs w:val="32"/>
        </w:rPr>
      </w:pPr>
    </w:p>
    <w:p w14:paraId="3EFDBBEC" w14:textId="77777777" w:rsidR="00574770" w:rsidRPr="0055523E" w:rsidRDefault="00574770" w:rsidP="00A864B4">
      <w:pPr>
        <w:tabs>
          <w:tab w:val="left" w:pos="284"/>
          <w:tab w:val="left" w:pos="851"/>
          <w:tab w:val="left" w:pos="1418"/>
          <w:tab w:val="left" w:pos="1985"/>
        </w:tabs>
        <w:spacing w:line="260" w:lineRule="exact"/>
        <w:jc w:val="thaiDistribute"/>
        <w:rPr>
          <w:rFonts w:ascii="Angsana New" w:hAnsi="Angsana New"/>
          <w:sz w:val="32"/>
          <w:szCs w:val="32"/>
        </w:rPr>
      </w:pPr>
    </w:p>
    <w:p w14:paraId="66CEAB50" w14:textId="3CF697DB" w:rsidR="00654FE8" w:rsidRPr="001C6A69" w:rsidRDefault="00654FE8" w:rsidP="00574770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284"/>
        <w:rPr>
          <w:rFonts w:asciiTheme="majorBidi" w:hAnsiTheme="majorBidi"/>
          <w:sz w:val="32"/>
          <w:szCs w:val="32"/>
          <w:cs/>
        </w:rPr>
      </w:pPr>
      <w:r w:rsidRPr="0055523E">
        <w:rPr>
          <w:rFonts w:asciiTheme="majorBidi" w:hAnsiTheme="majorBidi"/>
          <w:sz w:val="32"/>
          <w:szCs w:val="32"/>
        </w:rPr>
        <w:t>3.</w:t>
      </w:r>
      <w:r w:rsidR="002E7713" w:rsidRPr="0055523E">
        <w:rPr>
          <w:rFonts w:asciiTheme="majorBidi" w:hAnsiTheme="majorBidi"/>
          <w:sz w:val="32"/>
          <w:szCs w:val="32"/>
        </w:rPr>
        <w:t>1</w:t>
      </w:r>
      <w:r w:rsidR="0059074C" w:rsidRPr="0055523E">
        <w:rPr>
          <w:rFonts w:asciiTheme="majorBidi" w:hAnsiTheme="majorBidi"/>
          <w:sz w:val="32"/>
          <w:szCs w:val="32"/>
        </w:rPr>
        <w:t>5</w:t>
      </w:r>
      <w:r w:rsidRPr="0055523E">
        <w:rPr>
          <w:rFonts w:asciiTheme="majorBidi" w:hAnsiTheme="majorBidi"/>
          <w:sz w:val="32"/>
          <w:szCs w:val="32"/>
        </w:rPr>
        <w:tab/>
      </w:r>
      <w:r w:rsidRPr="001C6A69">
        <w:rPr>
          <w:rFonts w:asciiTheme="majorBidi" w:hAnsiTheme="majorBidi"/>
          <w:sz w:val="32"/>
          <w:szCs w:val="32"/>
          <w:cs/>
        </w:rPr>
        <w:t>ประมาณการหนี้สิน</w:t>
      </w:r>
    </w:p>
    <w:p w14:paraId="218F1A8B" w14:textId="271F271A" w:rsidR="00654FE8" w:rsidRPr="0055523E" w:rsidRDefault="00654FE8" w:rsidP="00574770">
      <w:pPr>
        <w:tabs>
          <w:tab w:val="left" w:pos="284"/>
          <w:tab w:val="left" w:pos="1418"/>
          <w:tab w:val="left" w:pos="1985"/>
        </w:tabs>
        <w:spacing w:line="36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1C6A69">
        <w:rPr>
          <w:rFonts w:ascii="Angsana New" w:hAnsi="Angsana New"/>
          <w:sz w:val="32"/>
          <w:szCs w:val="32"/>
          <w:cs/>
        </w:rPr>
        <w:t>การประมาณการหนี้สินจะรับรู้ในงบแสดงฐานะการเงินก็ต่อเมื่อบริษัทและบริษัทย่อยมีภาระหนี้สินเกิดขึ้นจากข้อพิพาททางกฎหมาย หรือภาระผูกพันซึ่งเป็นผลมาจากเหตุการณ์จากอดีต และมี</w:t>
      </w:r>
      <w:r w:rsidRPr="001C6A69">
        <w:rPr>
          <w:rFonts w:ascii="Angsana New" w:hAnsi="Angsana New"/>
          <w:spacing w:val="-2"/>
          <w:sz w:val="32"/>
          <w:szCs w:val="32"/>
          <w:cs/>
        </w:rPr>
        <w:t>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โดยจำนวนภาระหนี้สินดังกล่าวสามารถประมาณจำนวนเงินได้อย่างน่าเชื่อถือ ถ้</w:t>
      </w:r>
      <w:r w:rsidRPr="001C6A69">
        <w:rPr>
          <w:rFonts w:ascii="Angsana New" w:hAnsi="Angsana New" w:hint="cs"/>
          <w:spacing w:val="-2"/>
          <w:sz w:val="32"/>
          <w:szCs w:val="32"/>
          <w:cs/>
        </w:rPr>
        <w:t>า</w:t>
      </w:r>
      <w:r w:rsidRPr="001C6A69">
        <w:rPr>
          <w:rFonts w:ascii="Angsana New" w:hAnsi="Angsana New"/>
          <w:spacing w:val="-2"/>
          <w:sz w:val="32"/>
          <w:szCs w:val="32"/>
          <w:cs/>
        </w:rPr>
        <w:t>ผลกระทบดังกล่าวเป็นนัยสำคัญ</w:t>
      </w:r>
    </w:p>
    <w:p w14:paraId="712BC62B" w14:textId="77777777" w:rsidR="00574770" w:rsidRPr="0055523E" w:rsidRDefault="00574770" w:rsidP="00574770">
      <w:pPr>
        <w:tabs>
          <w:tab w:val="left" w:pos="284"/>
          <w:tab w:val="left" w:pos="1418"/>
          <w:tab w:val="left" w:pos="1985"/>
        </w:tabs>
        <w:spacing w:line="36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59786EC7" w14:textId="583AD10F" w:rsidR="00BA4192" w:rsidRPr="0055523E" w:rsidRDefault="00BA4192" w:rsidP="00574770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284"/>
        <w:rPr>
          <w:rFonts w:asciiTheme="majorBidi" w:hAnsiTheme="majorBidi"/>
          <w:sz w:val="32"/>
          <w:szCs w:val="32"/>
        </w:rPr>
      </w:pPr>
      <w:r w:rsidRPr="0055523E">
        <w:rPr>
          <w:rFonts w:asciiTheme="majorBidi" w:hAnsiTheme="majorBidi"/>
          <w:sz w:val="32"/>
          <w:szCs w:val="32"/>
        </w:rPr>
        <w:t>3.</w:t>
      </w:r>
      <w:r w:rsidR="002E7713" w:rsidRPr="0055523E">
        <w:rPr>
          <w:rFonts w:asciiTheme="majorBidi" w:hAnsiTheme="majorBidi"/>
          <w:sz w:val="32"/>
          <w:szCs w:val="32"/>
        </w:rPr>
        <w:t>1</w:t>
      </w:r>
      <w:r w:rsidR="0059074C" w:rsidRPr="0055523E">
        <w:rPr>
          <w:rFonts w:asciiTheme="majorBidi" w:hAnsiTheme="majorBidi"/>
          <w:sz w:val="32"/>
          <w:szCs w:val="32"/>
        </w:rPr>
        <w:t>6</w:t>
      </w:r>
      <w:r w:rsidRPr="0055523E">
        <w:rPr>
          <w:rFonts w:asciiTheme="majorBidi" w:hAnsiTheme="majorBidi"/>
          <w:sz w:val="32"/>
          <w:szCs w:val="32"/>
        </w:rPr>
        <w:tab/>
      </w:r>
      <w:r w:rsidRPr="001C6A69">
        <w:rPr>
          <w:rFonts w:asciiTheme="majorBidi" w:hAnsiTheme="majorBidi"/>
          <w:sz w:val="32"/>
          <w:szCs w:val="32"/>
          <w:cs/>
        </w:rPr>
        <w:t>ส่วนเกินมูลค่าหุ้น</w:t>
      </w:r>
    </w:p>
    <w:p w14:paraId="7C3EB443" w14:textId="77777777" w:rsidR="00BA4192" w:rsidRPr="0055523E" w:rsidRDefault="00BA4192" w:rsidP="00574770">
      <w:pPr>
        <w:tabs>
          <w:tab w:val="left" w:pos="1701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1C6A69">
        <w:rPr>
          <w:rFonts w:ascii="Angsana New" w:hAnsi="Angsana New"/>
          <w:sz w:val="32"/>
          <w:szCs w:val="32"/>
          <w:cs/>
        </w:rPr>
        <w:t xml:space="preserve">ส่วนเกินมูลค่าหุ้นสามัญ ตามบทบัญญัติแห่งพระราชบัญญัติบริษัทมหาชนจำกัด พ.ศ. </w:t>
      </w:r>
      <w:r w:rsidR="00480BDD" w:rsidRPr="0055523E">
        <w:rPr>
          <w:rFonts w:ascii="Angsana New" w:hAnsi="Angsana New"/>
          <w:sz w:val="32"/>
          <w:szCs w:val="32"/>
        </w:rPr>
        <w:t>2535</w:t>
      </w:r>
      <w:r w:rsidRPr="001C6A69">
        <w:rPr>
          <w:rFonts w:ascii="Angsana New" w:hAnsi="Angsana New"/>
          <w:sz w:val="32"/>
          <w:szCs w:val="32"/>
          <w:cs/>
        </w:rPr>
        <w:t xml:space="preserve"> มาตรา </w:t>
      </w:r>
      <w:r w:rsidR="00480BDD" w:rsidRPr="0055523E">
        <w:rPr>
          <w:rFonts w:ascii="Angsana New" w:hAnsi="Angsana New"/>
          <w:sz w:val="32"/>
          <w:szCs w:val="32"/>
        </w:rPr>
        <w:t>51</w:t>
      </w:r>
      <w:r w:rsidRPr="001C6A69">
        <w:rPr>
          <w:rFonts w:ascii="Angsana New" w:hAnsi="Angsana New"/>
          <w:sz w:val="32"/>
          <w:szCs w:val="32"/>
          <w:cs/>
        </w:rPr>
        <w:t xml:space="preserve"> ในกรณีที่บริษัท 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(“ส่วนเกินมูลค่าหุ้นสามัญ”) ส่วนเกินมูลค่าหุ้นสามัญนี้จะนำไปจ่ายเป็นเงินปันผลไม่ได้</w:t>
      </w:r>
    </w:p>
    <w:p w14:paraId="467B067F" w14:textId="77777777" w:rsidR="00EC455A" w:rsidRPr="0055523E" w:rsidRDefault="00EC455A" w:rsidP="00574770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0BFDF1C2" w14:textId="50AAE0B3" w:rsidR="00BA4192" w:rsidRPr="0055523E" w:rsidRDefault="00BA4192" w:rsidP="00574770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284"/>
        <w:rPr>
          <w:rFonts w:asciiTheme="majorBidi" w:hAnsiTheme="majorBidi"/>
          <w:sz w:val="32"/>
          <w:szCs w:val="32"/>
        </w:rPr>
      </w:pPr>
      <w:r w:rsidRPr="0055523E">
        <w:rPr>
          <w:rFonts w:asciiTheme="majorBidi" w:hAnsiTheme="majorBidi" w:hint="cs"/>
          <w:sz w:val="32"/>
          <w:szCs w:val="32"/>
        </w:rPr>
        <w:t>3.</w:t>
      </w:r>
      <w:r w:rsidR="002E7713" w:rsidRPr="0055523E">
        <w:rPr>
          <w:rFonts w:asciiTheme="majorBidi" w:hAnsiTheme="majorBidi"/>
          <w:sz w:val="32"/>
          <w:szCs w:val="32"/>
        </w:rPr>
        <w:t>1</w:t>
      </w:r>
      <w:r w:rsidR="0059074C" w:rsidRPr="0055523E">
        <w:rPr>
          <w:rFonts w:asciiTheme="majorBidi" w:hAnsiTheme="majorBidi"/>
          <w:sz w:val="32"/>
          <w:szCs w:val="32"/>
        </w:rPr>
        <w:t>7</w:t>
      </w:r>
      <w:r w:rsidRPr="0055523E">
        <w:rPr>
          <w:rFonts w:asciiTheme="majorBidi" w:hAnsiTheme="majorBidi"/>
          <w:sz w:val="32"/>
          <w:szCs w:val="32"/>
        </w:rPr>
        <w:tab/>
      </w:r>
      <w:r w:rsidRPr="001C6A69">
        <w:rPr>
          <w:rFonts w:asciiTheme="majorBidi" w:hAnsiTheme="majorBidi"/>
          <w:sz w:val="32"/>
          <w:szCs w:val="32"/>
          <w:cs/>
        </w:rPr>
        <w:t>บุคคลหรือกิจการที่เกี่ยวข้องกัน</w:t>
      </w:r>
    </w:p>
    <w:p w14:paraId="28305158" w14:textId="77777777" w:rsidR="00BA4192" w:rsidRPr="0055523E" w:rsidRDefault="00BA4192" w:rsidP="00574770">
      <w:pPr>
        <w:tabs>
          <w:tab w:val="left" w:pos="1701"/>
        </w:tabs>
        <w:spacing w:line="360" w:lineRule="exact"/>
        <w:ind w:left="851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1C6A69">
        <w:rPr>
          <w:rFonts w:ascii="Angsana New" w:hAnsi="Angsana New"/>
          <w:spacing w:val="-4"/>
          <w:sz w:val="32"/>
          <w:szCs w:val="32"/>
          <w:cs/>
        </w:rPr>
        <w:t>บุคคลหรือกิจการที่เกี่ยวข้องกันหมายถึง บุคคลหรือกิจการที่มีอำนาจควบคุมบริษัท ถูกควบคุมโดยบริษัทไม่ว่าจะเป็นทางตรงหรือทางอ้อม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บริษัทย่อย 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มีนัยสำคัญกับบริษัท ผู้บริหารสำคัญ กรรมการหรือพนักงานของบริษัทตลอดทั้งสมาชิกในครอบครัวที่ใกล้ชิดกับบุคคลดังกล่าว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60AD5F17" w14:textId="77777777" w:rsidR="00604441" w:rsidRPr="0055523E" w:rsidRDefault="00BA4192" w:rsidP="00574770">
      <w:pPr>
        <w:tabs>
          <w:tab w:val="left" w:pos="1701"/>
        </w:tabs>
        <w:spacing w:line="36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1C6A69">
        <w:rPr>
          <w:rFonts w:ascii="Angsana New" w:hAnsi="Angsana New"/>
          <w:spacing w:val="-2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33491054" w14:textId="77777777" w:rsidR="00EC455A" w:rsidRPr="0055523E" w:rsidRDefault="00EC455A" w:rsidP="00574770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2820BDF8" w14:textId="4E948898" w:rsidR="00BA4192" w:rsidRPr="0055523E" w:rsidRDefault="00BA4192" w:rsidP="00574770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284"/>
        <w:rPr>
          <w:rFonts w:asciiTheme="majorBidi" w:hAnsiTheme="majorBidi"/>
          <w:sz w:val="32"/>
          <w:szCs w:val="32"/>
        </w:rPr>
      </w:pPr>
      <w:r w:rsidRPr="0055523E">
        <w:rPr>
          <w:rFonts w:asciiTheme="majorBidi" w:hAnsiTheme="majorBidi"/>
          <w:sz w:val="32"/>
          <w:szCs w:val="32"/>
        </w:rPr>
        <w:t>3.</w:t>
      </w:r>
      <w:r w:rsidR="002E7713" w:rsidRPr="0055523E">
        <w:rPr>
          <w:rFonts w:asciiTheme="majorBidi" w:hAnsiTheme="majorBidi"/>
          <w:sz w:val="32"/>
          <w:szCs w:val="32"/>
        </w:rPr>
        <w:t>1</w:t>
      </w:r>
      <w:r w:rsidR="0059074C" w:rsidRPr="0055523E">
        <w:rPr>
          <w:rFonts w:asciiTheme="majorBidi" w:hAnsiTheme="majorBidi"/>
          <w:sz w:val="32"/>
          <w:szCs w:val="32"/>
        </w:rPr>
        <w:t>8</w:t>
      </w:r>
      <w:r w:rsidR="00654FE8" w:rsidRPr="0055523E">
        <w:rPr>
          <w:rFonts w:asciiTheme="majorBidi" w:hAnsiTheme="majorBidi"/>
          <w:sz w:val="32"/>
          <w:szCs w:val="32"/>
        </w:rPr>
        <w:tab/>
      </w:r>
      <w:r w:rsidRPr="001C6A69">
        <w:rPr>
          <w:rFonts w:asciiTheme="majorBidi" w:hAnsiTheme="majorBidi"/>
          <w:sz w:val="32"/>
          <w:szCs w:val="32"/>
          <w:cs/>
        </w:rPr>
        <w:t>ภาษีเงินได้</w:t>
      </w:r>
    </w:p>
    <w:p w14:paraId="0B24AD89" w14:textId="77777777" w:rsidR="00BA4192" w:rsidRPr="0055523E" w:rsidRDefault="00BA4192" w:rsidP="00574770">
      <w:pPr>
        <w:spacing w:line="360" w:lineRule="exact"/>
        <w:ind w:left="306" w:firstLine="1134"/>
        <w:jc w:val="thaiDistribute"/>
        <w:rPr>
          <w:rFonts w:ascii="Angsana New" w:hAnsi="Angsana New"/>
          <w:sz w:val="32"/>
          <w:szCs w:val="32"/>
          <w:shd w:val="clear" w:color="auto" w:fill="FFFF00"/>
        </w:rPr>
      </w:pPr>
      <w:r w:rsidRPr="001C6A69">
        <w:rPr>
          <w:rFonts w:ascii="Angsana New" w:hAnsi="Angsana New"/>
          <w:sz w:val="32"/>
          <w:szCs w:val="32"/>
          <w:cs/>
        </w:rPr>
        <w:t xml:space="preserve">ภาษีเงินได้ ประกอบด้วยภาษีเงินได้ปัจจุบันและภาษีเงินได้รอการตัดบัญชี </w:t>
      </w:r>
    </w:p>
    <w:p w14:paraId="4CD116A7" w14:textId="77777777" w:rsidR="00BA4192" w:rsidRPr="0055523E" w:rsidRDefault="00BA4192" w:rsidP="00574770">
      <w:pPr>
        <w:spacing w:line="360" w:lineRule="exact"/>
        <w:ind w:left="900" w:hanging="49"/>
        <w:jc w:val="thaiDistribute"/>
        <w:rPr>
          <w:rFonts w:ascii="Angsana New" w:hAnsi="Angsana New"/>
          <w:spacing w:val="4"/>
          <w:sz w:val="32"/>
          <w:szCs w:val="32"/>
        </w:rPr>
      </w:pPr>
      <w:r w:rsidRPr="001C6A69">
        <w:rPr>
          <w:rFonts w:ascii="Angsana New" w:hAnsi="Angsana New"/>
          <w:spacing w:val="4"/>
          <w:sz w:val="32"/>
          <w:szCs w:val="32"/>
          <w:cs/>
        </w:rPr>
        <w:t>ภาษีเงินได้ปัจจุบัน</w:t>
      </w:r>
    </w:p>
    <w:p w14:paraId="0C5ED5E5" w14:textId="77777777" w:rsidR="00BA4192" w:rsidRPr="0055523E" w:rsidRDefault="00BA4192" w:rsidP="00574770">
      <w:pPr>
        <w:tabs>
          <w:tab w:val="left" w:pos="1701"/>
        </w:tabs>
        <w:spacing w:line="36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1C6A69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Pr="001C6A69">
        <w:rPr>
          <w:rFonts w:ascii="Angsana New" w:hAnsi="Angsana New" w:hint="cs"/>
          <w:spacing w:val="-2"/>
          <w:sz w:val="32"/>
          <w:szCs w:val="32"/>
          <w:cs/>
        </w:rPr>
        <w:t>และบริษัทย่อย</w:t>
      </w:r>
      <w:r w:rsidRPr="001C6A69">
        <w:rPr>
          <w:rFonts w:ascii="Angsana New" w:hAnsi="Angsana New"/>
          <w:spacing w:val="-2"/>
          <w:sz w:val="32"/>
          <w:szCs w:val="32"/>
          <w:cs/>
        </w:rPr>
        <w:t>บันทึกภาษีเงินได้ (ถ้ามี) ตามจำนวนที่จะต้องจ่าย คำนวณตามหลักเกณฑ์แห่งประมวลรัษฎากรในอัตราภาษีเงินได้</w:t>
      </w:r>
      <w:r w:rsidRPr="001C6A69">
        <w:rPr>
          <w:rFonts w:ascii="Angsana New" w:hAnsi="Angsana New" w:hint="cs"/>
          <w:spacing w:val="-2"/>
          <w:sz w:val="32"/>
          <w:szCs w:val="32"/>
          <w:cs/>
        </w:rPr>
        <w:t xml:space="preserve">ร้อยละ </w:t>
      </w:r>
      <w:r w:rsidRPr="0055523E">
        <w:rPr>
          <w:rFonts w:ascii="Angsana New" w:hAnsi="Angsana New" w:hint="cs"/>
          <w:spacing w:val="-2"/>
          <w:sz w:val="32"/>
          <w:szCs w:val="32"/>
        </w:rPr>
        <w:t xml:space="preserve">20 </w:t>
      </w:r>
      <w:r w:rsidRPr="001C6A69">
        <w:rPr>
          <w:rFonts w:ascii="Angsana New" w:hAnsi="Angsana New"/>
          <w:spacing w:val="-2"/>
          <w:sz w:val="32"/>
          <w:szCs w:val="32"/>
          <w:cs/>
        </w:rPr>
        <w:t>ของกำไรก่อนภาษีเงินได้ หลังจากปรับปรุงบวกกลับด้วยค่าใช้จ่ายต่างๆ ซึ่งไม่สามารถถือเป็นรายจ่ายในการคำนวณภาษีและหักออกด้วยรายการที่ได้รับยกเว้นหรือไม่ถือเป็นรายได้ในการคำนวณภาษี</w:t>
      </w:r>
    </w:p>
    <w:p w14:paraId="5FDACBCA" w14:textId="77777777" w:rsidR="002518CA" w:rsidRPr="0055523E" w:rsidRDefault="002518CA" w:rsidP="00574770">
      <w:pPr>
        <w:spacing w:line="360" w:lineRule="exact"/>
        <w:ind w:left="902" w:hanging="539"/>
        <w:jc w:val="thaiDistribute"/>
        <w:rPr>
          <w:rFonts w:ascii="Angsana New" w:hAnsi="Angsana New"/>
          <w:sz w:val="32"/>
          <w:szCs w:val="32"/>
        </w:rPr>
      </w:pPr>
    </w:p>
    <w:p w14:paraId="19F3A985" w14:textId="24122635" w:rsidR="00BA4192" w:rsidRPr="0055523E" w:rsidRDefault="00604441" w:rsidP="00574770">
      <w:pPr>
        <w:tabs>
          <w:tab w:val="left" w:pos="851"/>
        </w:tabs>
        <w:spacing w:line="360" w:lineRule="exact"/>
        <w:jc w:val="thaiDistribute"/>
        <w:rPr>
          <w:rFonts w:ascii="Angsana New" w:hAnsi="Angsana New"/>
          <w:spacing w:val="4"/>
          <w:sz w:val="32"/>
          <w:szCs w:val="32"/>
        </w:rPr>
      </w:pPr>
      <w:r w:rsidRPr="0055523E">
        <w:rPr>
          <w:rFonts w:ascii="Angsana New" w:hAnsi="Angsana New"/>
          <w:spacing w:val="4"/>
          <w:sz w:val="32"/>
          <w:szCs w:val="32"/>
        </w:rPr>
        <w:tab/>
      </w:r>
      <w:r w:rsidR="00BA4192" w:rsidRPr="001C6A69">
        <w:rPr>
          <w:rFonts w:ascii="Angsana New" w:hAnsi="Angsana New"/>
          <w:spacing w:val="4"/>
          <w:sz w:val="32"/>
          <w:szCs w:val="32"/>
          <w:cs/>
        </w:rPr>
        <w:t>ภาษีเงินได้รอการตัดบัญชี</w:t>
      </w:r>
    </w:p>
    <w:p w14:paraId="33BB1CD2" w14:textId="77777777" w:rsidR="00BA4192" w:rsidRPr="0055523E" w:rsidRDefault="00BA4192" w:rsidP="00574770">
      <w:pPr>
        <w:tabs>
          <w:tab w:val="left" w:pos="1701"/>
        </w:tabs>
        <w:spacing w:line="36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1C6A69">
        <w:rPr>
          <w:rFonts w:ascii="Angsana New" w:hAnsi="Angsana New"/>
          <w:spacing w:val="-2"/>
          <w:sz w:val="32"/>
          <w:szCs w:val="32"/>
          <w:cs/>
        </w:rPr>
        <w:t>สินทรัพย์และหนี้สินภาษีเงินได้รอการตัดบัญชีจะคำนวณขึ้นจากผลแตกต่างชั่วคราวระหว่างมูลค่าตามบัญชีกับฐานภาษีของสินทรัพย์หรือหนี้สินนั้น ณ วันสิ้นรอบระยะเวลารายงาน รายการเปลี่ยนแปลงของสินทรัพย์และหนี้สินภาษีเงินได้รอการตัดบัญชีจะถูกรับรู้เป็นรายได้ภาษีเงินได้รอการตัดบัญชีหรือค่าใช้จ่ายภาษีเงินได้รอการตัดบัญชีโดยจะรับรู้ในกำไร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2C4D8566" w14:textId="77777777" w:rsidR="00BA4192" w:rsidRPr="0055523E" w:rsidRDefault="00BA4192" w:rsidP="00574770">
      <w:pPr>
        <w:tabs>
          <w:tab w:val="left" w:pos="1701"/>
        </w:tabs>
        <w:spacing w:line="36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1C6A69">
        <w:rPr>
          <w:rFonts w:ascii="Angsana New" w:hAnsi="Angsana New"/>
          <w:spacing w:val="-2"/>
          <w:sz w:val="32"/>
          <w:szCs w:val="32"/>
          <w:cs/>
        </w:rPr>
        <w:t>ผลแตกต่างชั่วคราวที่ใช้หักภาษีจะถูกรับรู้เป็นสินทรัพย์ภาษีเงินได้รอการตัดบัญชีเมื่อมีความเป็นไปได้ค่อนข้างแน่ว่าบริษัทและบริษัทย่อยจะมีกำไรทางภาษีจากการดำเนินงานในอนาคตเพียงพอที่จะนำสินทรัพย์ภาษีเงินได้รอการตัดบัญชีมาใช้ประโยชน์ได้ และผลแตกต่างชั่วคราวที่ต้องเสียภาษีทุกรายการจะถูกรับรู้เป็นหนี้สินภาษีเงินได้รอการตัดบัญชี</w:t>
      </w:r>
    </w:p>
    <w:p w14:paraId="35035D1E" w14:textId="10AF09BB" w:rsidR="00BA4192" w:rsidRPr="0055523E" w:rsidRDefault="00BA4192" w:rsidP="00574770">
      <w:pPr>
        <w:tabs>
          <w:tab w:val="left" w:pos="1701"/>
        </w:tabs>
        <w:spacing w:line="36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1C6A69">
        <w:rPr>
          <w:rFonts w:ascii="Angsana New" w:hAnsi="Angsana New"/>
          <w:spacing w:val="-2"/>
          <w:sz w:val="32"/>
          <w:szCs w:val="32"/>
          <w:cs/>
        </w:rPr>
        <w:t xml:space="preserve">สินทรัพย์และหนี้สินภาษีเงินได้รอการตัดบัญชีถูกวัดมูลค่าโดยใช้อัตราภาษีเงินได้สำหรับงวดที่บริษัทคาดว่าจะได้รับประโยชน์จากสินทรัพย์ภาษีเงินได้รอการตัดบัญชีหรือจะจ่ายชำระหนี้สินภาษีเงินได้ โดยใช้อัตราภาษีและกฎหมายภาษีอากรที่มีผลบังคับใช้อยู่หรือที่คาดได้ค่อนข้างแน่ว่าจะมีผลบังคับใช้ภายในสิ้นรอบระยะเวลาที่รายงาน </w:t>
      </w:r>
    </w:p>
    <w:p w14:paraId="5D18112D" w14:textId="77777777" w:rsidR="00BA4192" w:rsidRPr="0055523E" w:rsidRDefault="00BA4192" w:rsidP="00574770">
      <w:pPr>
        <w:tabs>
          <w:tab w:val="left" w:pos="1701"/>
        </w:tabs>
        <w:spacing w:line="360" w:lineRule="exact"/>
        <w:ind w:left="851" w:firstLine="567"/>
        <w:jc w:val="thaiDistribute"/>
        <w:rPr>
          <w:rFonts w:ascii="Angsana New" w:hAnsi="Angsana New"/>
          <w:spacing w:val="-8"/>
          <w:sz w:val="32"/>
          <w:szCs w:val="32"/>
        </w:rPr>
      </w:pPr>
      <w:r w:rsidRPr="001C6A69">
        <w:rPr>
          <w:rFonts w:ascii="Angsana New" w:hAnsi="Angsana New"/>
          <w:spacing w:val="-8"/>
          <w:sz w:val="32"/>
          <w:szCs w:val="32"/>
          <w:cs/>
        </w:rPr>
        <w:t>ณ วันสิ้นรอบระยะเวลารายงาน มูลค่าตามบัญชีของสินทรัพย์ภาษีเงินได้รอการตัดบัญชีจะถูกทบทวนและปรับลดมูลค่า เมื่อมีความเป็นไปได้ค่อนข้างแน่ว่าบริษัทและบริษัทย่อยจะไม่มีกำไรทางภาษีในอนาคตเพียงพอต่อการนำสินทรัพย์ภาษีเงินได้รอการตัดบัญชีทั้งหมดหรือบางส่วนมาใช้ประโยชน์ได้</w:t>
      </w:r>
    </w:p>
    <w:p w14:paraId="6034A13B" w14:textId="2225E931" w:rsidR="00144B89" w:rsidRPr="0055523E" w:rsidRDefault="00BA4192" w:rsidP="00574770">
      <w:pPr>
        <w:tabs>
          <w:tab w:val="left" w:pos="1701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1C6A69">
        <w:rPr>
          <w:rFonts w:ascii="Angsana New" w:hAnsi="Angsana New" w:hint="cs"/>
          <w:sz w:val="32"/>
          <w:szCs w:val="32"/>
          <w:cs/>
        </w:rPr>
        <w:t>สิ</w:t>
      </w:r>
      <w:r w:rsidRPr="001C6A69">
        <w:rPr>
          <w:rFonts w:ascii="Angsana New" w:hAnsi="Angsana New" w:hint="cs"/>
          <w:spacing w:val="-4"/>
          <w:sz w:val="32"/>
          <w:szCs w:val="32"/>
          <w:cs/>
        </w:rPr>
        <w:t>นทรัพย์ภาษีเงินได้รอการตัดบัญชีและหนี้สินภาษีเงินได้รอการตัดบัญชีจะหักกลบกันได้ก็ต่อเมื่อกิจการมีสิทธิตามกฎหมายและภาษีเงินได้นี้ประเมินโดยหน่วยงานจัดเก็บภาษีหน่วยงานเดียวกัน</w:t>
      </w:r>
    </w:p>
    <w:p w14:paraId="5BBBDC0B" w14:textId="77777777" w:rsidR="00EC455A" w:rsidRPr="0055523E" w:rsidRDefault="00EC455A" w:rsidP="00727D3F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14:paraId="53E74F7B" w14:textId="15042994" w:rsidR="00BA4192" w:rsidRPr="0055523E" w:rsidRDefault="00BA4192" w:rsidP="005D0C0C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284"/>
        <w:rPr>
          <w:rFonts w:asciiTheme="majorBidi" w:hAnsiTheme="majorBidi"/>
          <w:sz w:val="32"/>
          <w:szCs w:val="32"/>
        </w:rPr>
      </w:pPr>
      <w:r w:rsidRPr="0055523E">
        <w:rPr>
          <w:rFonts w:asciiTheme="majorBidi" w:hAnsiTheme="majorBidi"/>
          <w:sz w:val="32"/>
          <w:szCs w:val="32"/>
        </w:rPr>
        <w:t>3.</w:t>
      </w:r>
      <w:r w:rsidR="002E7713" w:rsidRPr="0055523E">
        <w:rPr>
          <w:rFonts w:asciiTheme="majorBidi" w:hAnsiTheme="majorBidi"/>
          <w:sz w:val="32"/>
          <w:szCs w:val="32"/>
        </w:rPr>
        <w:t>1</w:t>
      </w:r>
      <w:r w:rsidR="0059074C" w:rsidRPr="0055523E">
        <w:rPr>
          <w:rFonts w:asciiTheme="majorBidi" w:hAnsiTheme="majorBidi"/>
          <w:sz w:val="32"/>
          <w:szCs w:val="32"/>
        </w:rPr>
        <w:t>9</w:t>
      </w:r>
      <w:r w:rsidRPr="0055523E">
        <w:rPr>
          <w:rFonts w:asciiTheme="majorBidi" w:hAnsiTheme="majorBidi"/>
          <w:sz w:val="32"/>
          <w:szCs w:val="32"/>
        </w:rPr>
        <w:tab/>
      </w:r>
      <w:r w:rsidR="00654FE8" w:rsidRPr="001C6A69">
        <w:rPr>
          <w:rFonts w:asciiTheme="majorBidi" w:hAnsiTheme="majorBidi"/>
          <w:sz w:val="32"/>
          <w:szCs w:val="32"/>
          <w:cs/>
        </w:rPr>
        <w:t>กำไร</w:t>
      </w:r>
      <w:r w:rsidR="003D1576" w:rsidRPr="001C6A69">
        <w:rPr>
          <w:rFonts w:asciiTheme="majorBidi" w:hAnsiTheme="majorBidi" w:hint="cs"/>
          <w:sz w:val="32"/>
          <w:szCs w:val="32"/>
          <w:cs/>
        </w:rPr>
        <w:t xml:space="preserve"> (ขาดทุน) </w:t>
      </w:r>
      <w:r w:rsidR="00654FE8" w:rsidRPr="001C6A69">
        <w:rPr>
          <w:rFonts w:asciiTheme="majorBidi" w:hAnsiTheme="majorBidi"/>
          <w:sz w:val="32"/>
          <w:szCs w:val="32"/>
          <w:cs/>
        </w:rPr>
        <w:t>ต่อหุ้นขั้นพื้นฐาน</w:t>
      </w:r>
    </w:p>
    <w:p w14:paraId="6BE0F873" w14:textId="1F2AED76" w:rsidR="00BA4192" w:rsidRPr="0055523E" w:rsidRDefault="00654FE8" w:rsidP="00727D3F">
      <w:pPr>
        <w:tabs>
          <w:tab w:val="left" w:pos="1701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1C6A69">
        <w:rPr>
          <w:rFonts w:ascii="Angsana New" w:hAnsi="Angsana New"/>
          <w:sz w:val="32"/>
          <w:szCs w:val="32"/>
          <w:cs/>
        </w:rPr>
        <w:t>กำไร</w:t>
      </w:r>
      <w:r w:rsidR="003D1576" w:rsidRPr="001C6A69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1C6A69">
        <w:rPr>
          <w:rFonts w:ascii="Angsana New" w:hAnsi="Angsana New"/>
          <w:sz w:val="32"/>
          <w:szCs w:val="32"/>
          <w:cs/>
        </w:rPr>
        <w:t>ต่อหุ้นขั้นพื้นฐาน</w:t>
      </w:r>
      <w:r w:rsidR="00BA4192" w:rsidRPr="001C6A69">
        <w:rPr>
          <w:rFonts w:ascii="Angsana New" w:hAnsi="Angsana New"/>
          <w:sz w:val="32"/>
          <w:szCs w:val="32"/>
          <w:cs/>
        </w:rPr>
        <w:t>คำนวณโดยการหาร</w:t>
      </w:r>
      <w:r w:rsidR="00AE1C3C" w:rsidRPr="001C6A69">
        <w:rPr>
          <w:rFonts w:ascii="Angsana New" w:hAnsi="Angsana New"/>
          <w:sz w:val="32"/>
          <w:szCs w:val="32"/>
          <w:cs/>
        </w:rPr>
        <w:t>กำไร</w:t>
      </w:r>
      <w:r w:rsidR="00AE1C3C" w:rsidRPr="001C6A69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BA4192" w:rsidRPr="001C6A69">
        <w:rPr>
          <w:rFonts w:ascii="Angsana New" w:hAnsi="Angsana New"/>
          <w:sz w:val="32"/>
          <w:szCs w:val="32"/>
          <w:cs/>
        </w:rPr>
        <w:t>สำหรับปีด้วยจำนวน</w:t>
      </w:r>
      <w:r w:rsidR="00AE1C3C" w:rsidRPr="001C6A69">
        <w:rPr>
          <w:rFonts w:ascii="Angsana New" w:hAnsi="Angsana New"/>
          <w:sz w:val="32"/>
          <w:szCs w:val="32"/>
          <w:cs/>
        </w:rPr>
        <w:br/>
      </w:r>
      <w:r w:rsidR="00BA4192" w:rsidRPr="001C6A69">
        <w:rPr>
          <w:rFonts w:ascii="Angsana New" w:hAnsi="Angsana New"/>
          <w:sz w:val="32"/>
          <w:szCs w:val="32"/>
          <w:cs/>
        </w:rPr>
        <w:t>ถัวเฉลี่ยถ่วงน้ำหนักของหุ้นสามัญที่ออกและได้รับชำระแล้วระหว่างปี</w:t>
      </w:r>
    </w:p>
    <w:p w14:paraId="4CE48BE7" w14:textId="76D7F40E" w:rsidR="00EC455A" w:rsidRPr="0055523E" w:rsidRDefault="00EC455A" w:rsidP="00727D3F">
      <w:pPr>
        <w:tabs>
          <w:tab w:val="left" w:pos="1701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7969A147" w14:textId="421600D9" w:rsidR="00EC455A" w:rsidRPr="0055523E" w:rsidRDefault="00EC455A" w:rsidP="005D0C0C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284"/>
        <w:rPr>
          <w:rFonts w:asciiTheme="majorBidi" w:hAnsiTheme="majorBidi"/>
          <w:sz w:val="32"/>
          <w:szCs w:val="32"/>
        </w:rPr>
      </w:pPr>
      <w:r w:rsidRPr="0055523E">
        <w:rPr>
          <w:rFonts w:asciiTheme="majorBidi" w:hAnsiTheme="majorBidi"/>
          <w:sz w:val="32"/>
          <w:szCs w:val="32"/>
        </w:rPr>
        <w:t>3.20</w:t>
      </w:r>
      <w:r w:rsidRPr="0055523E">
        <w:rPr>
          <w:rFonts w:asciiTheme="majorBidi" w:hAnsiTheme="majorBidi"/>
          <w:sz w:val="32"/>
          <w:szCs w:val="32"/>
        </w:rPr>
        <w:tab/>
      </w:r>
      <w:r w:rsidRPr="001C6A69">
        <w:rPr>
          <w:rFonts w:asciiTheme="majorBidi" w:hAnsiTheme="majorBidi"/>
          <w:sz w:val="32"/>
          <w:szCs w:val="32"/>
          <w:cs/>
        </w:rPr>
        <w:t>เครื่องมือทางการเงิน</w:t>
      </w:r>
    </w:p>
    <w:p w14:paraId="06FF5F62" w14:textId="77777777" w:rsidR="00EC455A" w:rsidRPr="0055523E" w:rsidRDefault="00EC455A" w:rsidP="00EC455A">
      <w:pPr>
        <w:spacing w:line="380" w:lineRule="exact"/>
        <w:ind w:left="851" w:hanging="567"/>
        <w:jc w:val="thaiDistribute"/>
        <w:rPr>
          <w:rFonts w:hAnsi="Angsana New"/>
          <w:sz w:val="32"/>
          <w:szCs w:val="32"/>
        </w:rPr>
      </w:pPr>
      <w:r w:rsidRPr="001C6A69">
        <w:rPr>
          <w:rFonts w:hAnsi="Angsana New" w:hint="cs"/>
          <w:sz w:val="32"/>
          <w:szCs w:val="32"/>
          <w:cs/>
        </w:rPr>
        <w:t xml:space="preserve">          </w:t>
      </w:r>
      <w:r w:rsidRPr="001C6A69">
        <w:rPr>
          <w:rFonts w:ascii="Angsana New" w:hAnsi="Angsana New" w:hint="cs"/>
          <w:sz w:val="32"/>
          <w:szCs w:val="32"/>
          <w:cs/>
        </w:rPr>
        <w:t xml:space="preserve"> </w:t>
      </w:r>
      <w:r w:rsidRPr="001C6A69">
        <w:rPr>
          <w:rFonts w:ascii="Angsana New" w:hAnsi="Angsana New"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2D91C39C" w14:textId="77777777" w:rsidR="00EC455A" w:rsidRPr="0055523E" w:rsidRDefault="00EC455A" w:rsidP="00EC455A">
      <w:pPr>
        <w:tabs>
          <w:tab w:val="left" w:pos="1701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1C6A69">
        <w:rPr>
          <w:rFonts w:ascii="Angsana New" w:hAnsi="Angsana New"/>
          <w:sz w:val="32"/>
          <w:szCs w:val="32"/>
          <w:cs/>
        </w:rPr>
        <w:t>บริษัท</w:t>
      </w:r>
      <w:r w:rsidRPr="001C6A69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C6A69">
        <w:rPr>
          <w:rFonts w:ascii="Angsana New" w:hAnsi="Angsana New"/>
          <w:sz w:val="32"/>
          <w:szCs w:val="32"/>
          <w:cs/>
        </w:rPr>
        <w:t>จัดประเภทสินทรัพย์ทางการเงิน ณ วันที่รับรู้รายการเริ่มแรก เป็นสินทรัพย์ทางการเงินที่วัดมูลค่าด้วยราคาทุนตัดจำหน่าย สินทรัพย์ทางการเงินที่วัดมูลค่าด้วยมูลค่ายุติธรรมผ่านกำไรขาดทุนเบ็ดเสร็จอื่น และสินทรัพย์ทางการเงินที่วัดมูลค่าด้วยมูลค่ายุติธรรมผ่านกำไรหรือขาดทุน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  <w:r w:rsidRPr="001C6A69">
        <w:rPr>
          <w:rFonts w:ascii="Angsana New" w:hAnsi="Angsana New" w:hint="cs"/>
          <w:sz w:val="32"/>
          <w:szCs w:val="32"/>
          <w:cs/>
        </w:rPr>
        <w:t>นั้น</w:t>
      </w:r>
    </w:p>
    <w:p w14:paraId="74D60F86" w14:textId="77777777" w:rsidR="00EC455A" w:rsidRPr="0055523E" w:rsidRDefault="00EC455A" w:rsidP="00EC455A">
      <w:pPr>
        <w:tabs>
          <w:tab w:val="left" w:pos="1701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1C6A69">
        <w:rPr>
          <w:rFonts w:ascii="Angsana New" w:hAnsi="Angsana New"/>
          <w:sz w:val="32"/>
          <w:szCs w:val="32"/>
          <w:cs/>
        </w:rPr>
        <w:t>ตราสารทุนสามารถจำแนกและไม่สามารถเปลี่ยนแปลงได้ตามประเภทของการวัดมูลค่าได้สองประเภท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</w:t>
      </w:r>
      <w:r w:rsidRPr="001C6A69">
        <w:rPr>
          <w:rFonts w:ascii="Angsana New" w:hAnsi="Angsana New" w:hint="cs"/>
          <w:sz w:val="32"/>
          <w:szCs w:val="32"/>
          <w:cs/>
        </w:rPr>
        <w:t xml:space="preserve"> </w:t>
      </w:r>
      <w:r w:rsidRPr="001C6A69">
        <w:rPr>
          <w:rFonts w:ascii="Angsana New" w:hAnsi="Angsana New"/>
          <w:sz w:val="32"/>
          <w:szCs w:val="32"/>
          <w:cs/>
        </w:rPr>
        <w:t>หรือการวัดมูลค่ายุติธรรมผ่านกำไรขาดทุนเบ็ดเสร็จอื่น</w:t>
      </w:r>
      <w:r w:rsidRPr="001C6A69">
        <w:rPr>
          <w:rFonts w:ascii="Angsana New" w:hAnsi="Angsana New" w:hint="cs"/>
          <w:sz w:val="32"/>
          <w:szCs w:val="32"/>
          <w:cs/>
        </w:rPr>
        <w:t xml:space="preserve"> </w:t>
      </w:r>
      <w:r w:rsidRPr="001C6A69">
        <w:rPr>
          <w:rFonts w:ascii="Angsana New" w:hAnsi="Angsana New"/>
          <w:sz w:val="32"/>
          <w:szCs w:val="32"/>
          <w:cs/>
        </w:rPr>
        <w:t xml:space="preserve">ซึ่งไม่สามารถจัดประเภทรายการใหม่เข้าไปไว้ในกำไรหรือขาดทุนในภายหลัง </w:t>
      </w:r>
    </w:p>
    <w:p w14:paraId="3F8A8F6E" w14:textId="0C05B5AB" w:rsidR="007F7CCD" w:rsidRPr="0055523E" w:rsidRDefault="00EC455A" w:rsidP="00A864B4">
      <w:pPr>
        <w:tabs>
          <w:tab w:val="left" w:pos="1701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1C6A69">
        <w:rPr>
          <w:rFonts w:ascii="Angsana New" w:eastAsia="Arial Unicode MS" w:hAnsi="Angsana New"/>
          <w:sz w:val="32"/>
          <w:szCs w:val="32"/>
          <w:cs/>
        </w:rPr>
        <w:t>การรับรู้รายการเมื่อเริ่มแรกของสินทรัพย์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นั้น</w:t>
      </w:r>
      <w:r w:rsidRPr="0055523E">
        <w:rPr>
          <w:rFonts w:ascii="Angsana New" w:eastAsia="Arial Unicode MS" w:hAnsi="Angsana New"/>
          <w:sz w:val="32"/>
          <w:szCs w:val="32"/>
        </w:rPr>
        <w:t xml:space="preserve"> </w:t>
      </w:r>
      <w:r w:rsidRPr="001C6A69">
        <w:rPr>
          <w:rFonts w:ascii="Angsana New" w:eastAsia="Arial Unicode MS" w:hAnsi="Angsana New"/>
          <w:sz w:val="32"/>
          <w:szCs w:val="32"/>
          <w:cs/>
        </w:rPr>
        <w:t>ต้นทุนการทำรายการของสินทรัพย์ทางการเงิน</w:t>
      </w:r>
      <w:r w:rsidRPr="001C6A69">
        <w:rPr>
          <w:rFonts w:ascii="Angsana New" w:eastAsia="Arial Unicode MS" w:hAnsi="Angsana New" w:hint="cs"/>
          <w:sz w:val="32"/>
          <w:szCs w:val="32"/>
          <w:cs/>
        </w:rPr>
        <w:t>ที่</w:t>
      </w:r>
      <w:r w:rsidRPr="001C6A69">
        <w:rPr>
          <w:rFonts w:ascii="Angsana New" w:eastAsia="Arial Unicode MS" w:hAnsi="Angsana New"/>
          <w:sz w:val="32"/>
          <w:szCs w:val="32"/>
          <w:cs/>
        </w:rPr>
        <w:t>วัดมูลค่าด้วยมูลค่ายุติธรรมผ่านกำไรหรือขาดทุนนั้นรับรู้เป็นค่าใช้จ่ายในกำไรหรือขาดทุน</w:t>
      </w:r>
      <w:r w:rsidRPr="001C6A69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</w:p>
    <w:p w14:paraId="521718B8" w14:textId="5B1C1C24" w:rsidR="00574770" w:rsidRPr="0055523E" w:rsidRDefault="00574770" w:rsidP="00A864B4">
      <w:pPr>
        <w:tabs>
          <w:tab w:val="left" w:pos="1701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60706DFD" w14:textId="543865BD" w:rsidR="00574770" w:rsidRPr="0055523E" w:rsidRDefault="00574770" w:rsidP="00A864B4">
      <w:pPr>
        <w:tabs>
          <w:tab w:val="left" w:pos="1701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12A3F3E8" w14:textId="77777777" w:rsidR="00574770" w:rsidRPr="0055523E" w:rsidRDefault="00574770" w:rsidP="00A864B4">
      <w:pPr>
        <w:tabs>
          <w:tab w:val="left" w:pos="1701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716E4D29" w14:textId="576FF1D5" w:rsidR="00EC455A" w:rsidRPr="001C6A69" w:rsidRDefault="00EC455A" w:rsidP="00EC455A">
      <w:pPr>
        <w:tabs>
          <w:tab w:val="left" w:pos="1701"/>
        </w:tabs>
        <w:spacing w:line="380" w:lineRule="exact"/>
        <w:ind w:left="851" w:firstLine="567"/>
        <w:jc w:val="thaiDistribute"/>
        <w:rPr>
          <w:rFonts w:ascii="Angsana New" w:eastAsia="Arial Unicode MS" w:hAnsi="Angsana New"/>
          <w:spacing w:val="-4"/>
          <w:sz w:val="32"/>
          <w:szCs w:val="32"/>
          <w:cs/>
        </w:rPr>
      </w:pPr>
      <w:r w:rsidRPr="001C6A69">
        <w:rPr>
          <w:rFonts w:ascii="Angsana New" w:eastAsia="Arial Unicode MS" w:hAnsi="Angsana New"/>
          <w:spacing w:val="-4"/>
          <w:sz w:val="32"/>
          <w:szCs w:val="32"/>
          <w:cs/>
        </w:rPr>
        <w:t>การวัดมูลค่า</w:t>
      </w:r>
      <w:r w:rsidRPr="001C6A69">
        <w:rPr>
          <w:rFonts w:ascii="Angsana New" w:eastAsia="Arial Unicode MS" w:hAnsi="Angsana New" w:hint="cs"/>
          <w:spacing w:val="-4"/>
          <w:sz w:val="32"/>
          <w:szCs w:val="32"/>
          <w:cs/>
        </w:rPr>
        <w:t>ใน</w:t>
      </w:r>
      <w:r w:rsidRPr="001C6A69">
        <w:rPr>
          <w:rFonts w:ascii="Angsana New" w:eastAsia="Arial Unicode MS" w:hAnsi="Angsana New"/>
          <w:spacing w:val="-4"/>
          <w:sz w:val="32"/>
          <w:szCs w:val="32"/>
          <w:cs/>
        </w:rPr>
        <w:t xml:space="preserve">ภายหลังของตราสารหนี้ทำได้ </w:t>
      </w:r>
      <w:r w:rsidRPr="0055523E">
        <w:rPr>
          <w:rFonts w:ascii="Angsana New" w:eastAsia="Arial Unicode MS" w:hAnsi="Angsana New"/>
          <w:spacing w:val="-4"/>
          <w:sz w:val="32"/>
          <w:szCs w:val="32"/>
        </w:rPr>
        <w:t xml:space="preserve">3 </w:t>
      </w:r>
      <w:r w:rsidRPr="001C6A69">
        <w:rPr>
          <w:rFonts w:ascii="Angsana New" w:eastAsia="Arial Unicode MS" w:hAnsi="Angsana New"/>
          <w:spacing w:val="-4"/>
          <w:sz w:val="32"/>
          <w:szCs w:val="32"/>
          <w:cs/>
        </w:rPr>
        <w:t>วิธีโดยขึ้นอยู่กับการจัดประเภทตราสาร</w:t>
      </w:r>
      <w:r w:rsidRPr="001C6A69">
        <w:rPr>
          <w:rFonts w:ascii="Angsana New" w:eastAsia="Arial Unicode MS" w:hAnsi="Angsana New" w:hint="cs"/>
          <w:spacing w:val="-4"/>
          <w:sz w:val="32"/>
          <w:szCs w:val="32"/>
          <w:cs/>
        </w:rPr>
        <w:t>หนี้นั้น</w:t>
      </w:r>
    </w:p>
    <w:p w14:paraId="2F9311E3" w14:textId="77777777" w:rsidR="00EC455A" w:rsidRPr="0055523E" w:rsidRDefault="00EC455A" w:rsidP="007F7CCD">
      <w:pPr>
        <w:pStyle w:val="ListParagraph"/>
        <w:numPr>
          <w:ilvl w:val="0"/>
          <w:numId w:val="42"/>
        </w:numPr>
        <w:spacing w:line="380" w:lineRule="exact"/>
        <w:ind w:left="1701" w:hanging="283"/>
        <w:contextualSpacing/>
        <w:jc w:val="thaiDistribute"/>
        <w:rPr>
          <w:rFonts w:ascii="Angsana New" w:eastAsia="Arial Unicode MS" w:hAnsi="Angsana New"/>
          <w:sz w:val="32"/>
          <w:szCs w:val="32"/>
        </w:rPr>
      </w:pPr>
      <w:r w:rsidRPr="001C6A69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</w:t>
      </w:r>
      <w:r w:rsidRPr="001C6A69">
        <w:rPr>
          <w:rFonts w:ascii="Angsana New" w:eastAsia="Arial Unicode MS" w:hAnsi="Angsana New" w:hint="cs"/>
          <w:sz w:val="32"/>
          <w:szCs w:val="32"/>
          <w:cs/>
        </w:rPr>
        <w:t>ที่</w:t>
      </w:r>
      <w:r w:rsidRPr="001C6A69">
        <w:rPr>
          <w:rFonts w:ascii="Angsana New" w:eastAsia="Arial Unicode MS" w:hAnsi="Angsana New"/>
          <w:sz w:val="32"/>
          <w:szCs w:val="32"/>
          <w:cs/>
        </w:rPr>
        <w:t>วัดมูลค่าด้วยราคาทุนตัดจำหน่าย</w:t>
      </w:r>
      <w:r w:rsidRPr="001C6A69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1C6A69">
        <w:rPr>
          <w:rFonts w:ascii="Angsana New" w:eastAsia="Arial Unicode MS" w:hAnsi="Angsana New"/>
          <w:sz w:val="32"/>
          <w:szCs w:val="32"/>
          <w:cs/>
        </w:rPr>
        <w:t>เมื่อถือครองสินทรัพย์ทางการเงินนั้นเพื่อรับกระแสเงินสดตามสัญญา และ</w:t>
      </w:r>
      <w:r w:rsidRPr="001C6A69">
        <w:rPr>
          <w:rFonts w:ascii="Angsana New" w:eastAsia="Arial Unicode MS" w:hAnsi="Angsana New" w:hint="cs"/>
          <w:sz w:val="32"/>
          <w:szCs w:val="32"/>
          <w:cs/>
        </w:rPr>
        <w:t>เงื่อนไข</w:t>
      </w:r>
      <w:r w:rsidRPr="001C6A69">
        <w:rPr>
          <w:rFonts w:ascii="Angsana New" w:eastAsia="Arial Unicode MS" w:hAnsi="Angsana New"/>
          <w:sz w:val="32"/>
          <w:szCs w:val="32"/>
          <w:cs/>
        </w:rPr>
        <w:t>ตามสัญญาของสินทรัพย์ทางการเงิน</w:t>
      </w:r>
      <w:r w:rsidRPr="001C6A69">
        <w:rPr>
          <w:rFonts w:ascii="Angsana New" w:eastAsia="Arial Unicode MS" w:hAnsi="Angsana New" w:hint="cs"/>
          <w:sz w:val="32"/>
          <w:szCs w:val="32"/>
          <w:cs/>
        </w:rPr>
        <w:t>ที่ก่อ</w:t>
      </w:r>
      <w:r w:rsidRPr="001C6A69">
        <w:rPr>
          <w:rFonts w:ascii="Angsana New" w:eastAsia="Arial Unicode MS" w:hAnsi="Angsana New"/>
          <w:sz w:val="32"/>
          <w:szCs w:val="32"/>
          <w:cs/>
        </w:rPr>
        <w:t>ให้เกิดกระแสเงินสดซึ่งเป็นการ</w:t>
      </w:r>
      <w:r w:rsidRPr="001C6A69">
        <w:rPr>
          <w:rFonts w:ascii="Angsana New" w:eastAsia="Arial Unicode MS" w:hAnsi="Angsana New" w:hint="cs"/>
          <w:sz w:val="32"/>
          <w:szCs w:val="32"/>
          <w:cs/>
        </w:rPr>
        <w:t>รับชำระ</w:t>
      </w:r>
      <w:r w:rsidRPr="001C6A69">
        <w:rPr>
          <w:rFonts w:ascii="Angsana New" w:eastAsia="Arial Unicode MS" w:hAnsi="Angsana New"/>
          <w:sz w:val="32"/>
          <w:szCs w:val="32"/>
          <w:cs/>
        </w:rPr>
        <w:t>เพียงเงินต้นและดอกเบี้ยจากยอดคงเหลือของเงินต้นในวันที่</w:t>
      </w:r>
      <w:r w:rsidRPr="001C6A69">
        <w:rPr>
          <w:rFonts w:ascii="Angsana New" w:eastAsia="Arial Unicode MS" w:hAnsi="Angsana New" w:hint="cs"/>
          <w:sz w:val="32"/>
          <w:szCs w:val="32"/>
          <w:cs/>
        </w:rPr>
        <w:t>ระบุ</w:t>
      </w:r>
      <w:r w:rsidRPr="001C6A69">
        <w:rPr>
          <w:rFonts w:ascii="Angsana New" w:eastAsia="Arial Unicode MS" w:hAnsi="Angsana New"/>
          <w:sz w:val="32"/>
          <w:szCs w:val="32"/>
          <w:cs/>
        </w:rPr>
        <w:t>ไว้</w:t>
      </w:r>
      <w:r w:rsidRPr="001C6A69">
        <w:rPr>
          <w:rFonts w:ascii="Angsana New" w:eastAsia="Arial Unicode MS" w:hAnsi="Angsana New" w:hint="cs"/>
          <w:sz w:val="32"/>
          <w:szCs w:val="32"/>
          <w:cs/>
        </w:rPr>
        <w:t>เท่านั้น</w:t>
      </w:r>
      <w:r w:rsidRPr="001C6A69">
        <w:rPr>
          <w:rFonts w:ascii="Angsana New" w:eastAsia="Arial Unicode MS" w:hAnsi="Angsana New"/>
          <w:sz w:val="32"/>
          <w:szCs w:val="32"/>
          <w:cs/>
        </w:rPr>
        <w:t xml:space="preserve"> สินทรัพย์ทางการเงินดังกล่าวต้องคำนวณโดยใช้วิธีอัตราดอกเบี้ยที่แท้จริง</w:t>
      </w:r>
      <w:r w:rsidRPr="001C6A69">
        <w:rPr>
          <w:rFonts w:ascii="Angsana New" w:eastAsia="Arial Unicode MS" w:hAnsi="Angsana New" w:hint="cs"/>
          <w:sz w:val="32"/>
          <w:szCs w:val="32"/>
          <w:cs/>
        </w:rPr>
        <w:t>และต้องมีการประเมินการด้อยค่า</w:t>
      </w:r>
      <w:r w:rsidRPr="001C6A69">
        <w:rPr>
          <w:rFonts w:ascii="Angsana New" w:eastAsia="Arial Unicode MS" w:hAnsi="Angsana New"/>
          <w:sz w:val="32"/>
          <w:szCs w:val="32"/>
          <w:cs/>
        </w:rPr>
        <w:t xml:space="preserve"> กำไรหรือขาดทุนที่เกิดขึ้นจากการตัดรายการ</w:t>
      </w:r>
      <w:r w:rsidRPr="001C6A69">
        <w:rPr>
          <w:rFonts w:ascii="Angsana New" w:eastAsia="Arial Unicode MS" w:hAnsi="Angsana New" w:hint="cs"/>
          <w:sz w:val="32"/>
          <w:szCs w:val="32"/>
          <w:cs/>
        </w:rPr>
        <w:t xml:space="preserve"> การเปลี่ยนแปลงหรือการด้อยค่าดังกล่าว</w:t>
      </w:r>
      <w:r w:rsidRPr="001C6A69">
        <w:rPr>
          <w:rFonts w:ascii="Angsana New" w:eastAsia="Arial Unicode MS" w:hAnsi="Angsana New"/>
          <w:sz w:val="32"/>
          <w:szCs w:val="32"/>
          <w:cs/>
        </w:rPr>
        <w:t>จะรับรู้</w:t>
      </w:r>
      <w:r w:rsidRPr="001C6A69">
        <w:rPr>
          <w:rFonts w:ascii="Angsana New" w:eastAsia="Arial Unicode MS" w:hAnsi="Angsana New" w:hint="cs"/>
          <w:sz w:val="32"/>
          <w:szCs w:val="32"/>
          <w:cs/>
        </w:rPr>
        <w:t>ในส่วนของ</w:t>
      </w:r>
      <w:r w:rsidRPr="001C6A69">
        <w:rPr>
          <w:rFonts w:ascii="Angsana New" w:eastAsia="Arial Unicode MS" w:hAnsi="Angsana New"/>
          <w:sz w:val="32"/>
          <w:szCs w:val="32"/>
          <w:cs/>
        </w:rPr>
        <w:t>กำไรหรือขาดทุน</w:t>
      </w:r>
    </w:p>
    <w:p w14:paraId="3821EBD6" w14:textId="77777777" w:rsidR="00EC455A" w:rsidRPr="0055523E" w:rsidRDefault="00EC455A" w:rsidP="007F7CCD">
      <w:pPr>
        <w:pStyle w:val="ListParagraph"/>
        <w:numPr>
          <w:ilvl w:val="0"/>
          <w:numId w:val="42"/>
        </w:numPr>
        <w:spacing w:line="380" w:lineRule="exact"/>
        <w:ind w:left="1701" w:hanging="283"/>
        <w:contextualSpacing/>
        <w:jc w:val="thaiDistribute"/>
        <w:rPr>
          <w:rFonts w:ascii="Angsana New" w:eastAsia="Arial Unicode MS" w:hAnsi="Angsana New"/>
          <w:sz w:val="32"/>
          <w:szCs w:val="32"/>
        </w:rPr>
      </w:pPr>
      <w:r w:rsidRPr="001C6A69">
        <w:rPr>
          <w:rFonts w:ascii="Angsana New" w:eastAsia="Arial Unicode MS" w:hAnsi="Angsana New"/>
          <w:sz w:val="32"/>
          <w:szCs w:val="32"/>
          <w:cs/>
        </w:rPr>
        <w:t>สินทรัพย์ทางการเงิ</w:t>
      </w:r>
      <w:r w:rsidRPr="001C6A69">
        <w:rPr>
          <w:rFonts w:ascii="Angsana New" w:eastAsia="Arial Unicode MS" w:hAnsi="Angsana New" w:hint="cs"/>
          <w:sz w:val="32"/>
          <w:szCs w:val="32"/>
          <w:cs/>
        </w:rPr>
        <w:t>นที่</w:t>
      </w:r>
      <w:r w:rsidRPr="001C6A69">
        <w:rPr>
          <w:rFonts w:ascii="Angsana New" w:eastAsia="Arial Unicode MS" w:hAnsi="Angsana New"/>
          <w:sz w:val="32"/>
          <w:szCs w:val="32"/>
          <w:cs/>
        </w:rPr>
        <w:t>วัดมูลค่าด้วยมูลค่ายุติธรรมผ่านกำไรขาดทุนเบ็ดเสร็จอื่น</w:t>
      </w:r>
      <w:r w:rsidRPr="001C6A69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1C6A69">
        <w:rPr>
          <w:rFonts w:ascii="Angsana New" w:eastAsia="Arial Unicode MS" w:hAnsi="Angsana New"/>
          <w:sz w:val="32"/>
          <w:szCs w:val="32"/>
          <w:cs/>
        </w:rPr>
        <w:t>เมื่อถือครองสินทรัพย์ทางการเงิน</w:t>
      </w:r>
      <w:r w:rsidRPr="001C6A69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1C6A69">
        <w:rPr>
          <w:rFonts w:ascii="Angsana New" w:eastAsia="Arial Unicode MS" w:hAnsi="Angsana New"/>
          <w:sz w:val="32"/>
          <w:szCs w:val="32"/>
          <w:cs/>
        </w:rPr>
        <w:t>เพื่อรับกระแสเงินสดตามสัญญาและเพื่อขายสินทรัพย์ทางการเงิน และ</w:t>
      </w:r>
      <w:r w:rsidRPr="001C6A69">
        <w:rPr>
          <w:rFonts w:ascii="Angsana New" w:eastAsia="Arial Unicode MS" w:hAnsi="Angsana New" w:hint="cs"/>
          <w:sz w:val="32"/>
          <w:szCs w:val="32"/>
          <w:cs/>
        </w:rPr>
        <w:t>เงื่อนไข</w:t>
      </w:r>
      <w:r w:rsidRPr="001C6A69">
        <w:rPr>
          <w:rFonts w:ascii="Angsana New" w:eastAsia="Arial Unicode MS" w:hAnsi="Angsana New"/>
          <w:sz w:val="32"/>
          <w:szCs w:val="32"/>
          <w:cs/>
        </w:rPr>
        <w:t>ตามสัญญาของสินทรัพย์ทางการเงิน</w:t>
      </w:r>
      <w:r w:rsidRPr="001C6A69">
        <w:rPr>
          <w:rFonts w:ascii="Angsana New" w:eastAsia="Arial Unicode MS" w:hAnsi="Angsana New" w:hint="cs"/>
          <w:sz w:val="32"/>
          <w:szCs w:val="32"/>
          <w:cs/>
        </w:rPr>
        <w:t>ที่ก่อ</w:t>
      </w:r>
      <w:r w:rsidRPr="001C6A69">
        <w:rPr>
          <w:rFonts w:ascii="Angsana New" w:eastAsia="Arial Unicode MS" w:hAnsi="Angsana New"/>
          <w:sz w:val="32"/>
          <w:szCs w:val="32"/>
          <w:cs/>
        </w:rPr>
        <w:t>ให้เกิดกระแสเงินสด ซึ่งเป็นการ</w:t>
      </w:r>
      <w:r w:rsidRPr="001C6A69">
        <w:rPr>
          <w:rFonts w:ascii="Angsana New" w:eastAsia="Arial Unicode MS" w:hAnsi="Angsana New" w:hint="cs"/>
          <w:sz w:val="32"/>
          <w:szCs w:val="32"/>
          <w:cs/>
        </w:rPr>
        <w:t>รับชำระ</w:t>
      </w:r>
      <w:r w:rsidRPr="001C6A69">
        <w:rPr>
          <w:rFonts w:ascii="Angsana New" w:eastAsia="Arial Unicode MS" w:hAnsi="Angsana New"/>
          <w:sz w:val="32"/>
          <w:szCs w:val="32"/>
          <w:cs/>
        </w:rPr>
        <w:t>เพียงเงินต้นและดอกเบี้ยจากยอดคงเหลือของเงินต้นในวันที่</w:t>
      </w:r>
      <w:r w:rsidRPr="001C6A69">
        <w:rPr>
          <w:rFonts w:ascii="Angsana New" w:eastAsia="Arial Unicode MS" w:hAnsi="Angsana New" w:hint="cs"/>
          <w:sz w:val="32"/>
          <w:szCs w:val="32"/>
          <w:cs/>
        </w:rPr>
        <w:t>ระบุ</w:t>
      </w:r>
      <w:r w:rsidRPr="001C6A69">
        <w:rPr>
          <w:rFonts w:ascii="Angsana New" w:eastAsia="Arial Unicode MS" w:hAnsi="Angsana New"/>
          <w:sz w:val="32"/>
          <w:szCs w:val="32"/>
          <w:cs/>
        </w:rPr>
        <w:t>ไว้</w:t>
      </w:r>
      <w:r w:rsidRPr="001C6A69">
        <w:rPr>
          <w:rFonts w:ascii="Angsana New" w:eastAsia="Arial Unicode MS" w:hAnsi="Angsana New" w:hint="cs"/>
          <w:sz w:val="32"/>
          <w:szCs w:val="32"/>
          <w:cs/>
        </w:rPr>
        <w:t>เท่านั้น</w:t>
      </w:r>
      <w:r w:rsidRPr="001C6A69">
        <w:rPr>
          <w:rFonts w:ascii="Angsana New" w:eastAsia="Arial Unicode MS" w:hAnsi="Angsana New"/>
          <w:sz w:val="32"/>
          <w:szCs w:val="32"/>
          <w:cs/>
        </w:rPr>
        <w:t xml:space="preserve">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สินทรัพย์ทางการเงินดังกล่าวต้อ</w:t>
      </w:r>
      <w:r w:rsidRPr="001C6A69">
        <w:rPr>
          <w:rFonts w:ascii="Angsana New" w:eastAsia="Arial Unicode MS" w:hAnsi="Angsana New" w:hint="cs"/>
          <w:sz w:val="32"/>
          <w:szCs w:val="32"/>
          <w:cs/>
        </w:rPr>
        <w:t>ง</w:t>
      </w:r>
      <w:r w:rsidRPr="001C6A69">
        <w:rPr>
          <w:rFonts w:ascii="Angsana New" w:eastAsia="Arial Unicode MS" w:hAnsi="Angsana New"/>
          <w:sz w:val="32"/>
          <w:szCs w:val="32"/>
          <w:cs/>
        </w:rPr>
        <w:t>คำนวณโดยใช้วิธีอัตราดอกเบี้ยที่แท้จริง</w:t>
      </w:r>
      <w:r w:rsidRPr="001C6A69">
        <w:rPr>
          <w:rFonts w:ascii="Angsana New" w:eastAsia="Arial Unicode MS" w:hAnsi="Angsana New" w:hint="cs"/>
          <w:sz w:val="32"/>
          <w:szCs w:val="32"/>
          <w:cs/>
        </w:rPr>
        <w:t>เช่นเดียวกับ</w:t>
      </w:r>
      <w:r w:rsidRPr="001C6A69">
        <w:rPr>
          <w:rFonts w:ascii="Angsana New" w:eastAsia="Arial Unicode MS" w:hAnsi="Angsana New"/>
          <w:sz w:val="32"/>
          <w:szCs w:val="32"/>
          <w:cs/>
        </w:rPr>
        <w:t xml:space="preserve"> สินทรัพย์ทางการเงินที่วัดมูลค่าด้วยราคาทุนตัดจำหน่าย</w:t>
      </w:r>
    </w:p>
    <w:p w14:paraId="6972A422" w14:textId="77777777" w:rsidR="008044E0" w:rsidRPr="0055523E" w:rsidRDefault="00EC455A" w:rsidP="007F7CCD">
      <w:pPr>
        <w:pStyle w:val="ListParagraph"/>
        <w:numPr>
          <w:ilvl w:val="0"/>
          <w:numId w:val="42"/>
        </w:numPr>
        <w:spacing w:line="380" w:lineRule="exact"/>
        <w:ind w:left="1701" w:hanging="283"/>
        <w:contextualSpacing/>
        <w:jc w:val="thaiDistribute"/>
        <w:rPr>
          <w:rFonts w:ascii="Angsana New" w:eastAsia="Arial Unicode MS" w:hAnsi="Angsana New"/>
          <w:sz w:val="32"/>
          <w:szCs w:val="32"/>
        </w:rPr>
      </w:pPr>
      <w:r w:rsidRPr="001C6A69">
        <w:rPr>
          <w:rFonts w:ascii="Angsana New" w:eastAsia="Arial Unicode MS" w:hAnsi="Angsana New" w:hint="cs"/>
          <w:sz w:val="32"/>
          <w:szCs w:val="32"/>
          <w:cs/>
        </w:rPr>
        <w:t>สินทรัพย์ทางการเงิน</w:t>
      </w:r>
      <w:r w:rsidRPr="001C6A69">
        <w:rPr>
          <w:rFonts w:ascii="Angsana New" w:eastAsia="Arial Unicode MS" w:hAnsi="Angsana New"/>
          <w:sz w:val="32"/>
          <w:szCs w:val="32"/>
          <w:cs/>
        </w:rPr>
        <w:t>ที่วัดมูลค่าภายหลังด้วยมูลค่ายุติธรรมผ่านกำไรหรือขาดทุน</w:t>
      </w:r>
      <w:r w:rsidRPr="001C6A69">
        <w:rPr>
          <w:rFonts w:ascii="Angsana New" w:eastAsia="Arial Unicode MS" w:hAnsi="Angsana New" w:hint="cs"/>
          <w:sz w:val="32"/>
          <w:szCs w:val="32"/>
          <w:cs/>
        </w:rPr>
        <w:t xml:space="preserve"> เมื่อ</w:t>
      </w:r>
      <w:r w:rsidRPr="001C6A69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</w:t>
      </w:r>
      <w:r w:rsidRPr="001C6A69">
        <w:rPr>
          <w:rFonts w:ascii="Angsana New" w:eastAsia="Arial Unicode MS" w:hAnsi="Angsana New" w:hint="cs"/>
          <w:sz w:val="32"/>
          <w:szCs w:val="32"/>
          <w:cs/>
        </w:rPr>
        <w:t>นั้นไม่เข้าเงื่อนไขการ</w:t>
      </w:r>
      <w:r w:rsidRPr="001C6A69">
        <w:rPr>
          <w:rFonts w:ascii="Angsana New" w:eastAsia="Arial Unicode MS" w:hAnsi="Angsana New"/>
          <w:sz w:val="32"/>
          <w:szCs w:val="32"/>
          <w:cs/>
        </w:rPr>
        <w:t>วัดมูลค่าด้วยมูลค่า</w:t>
      </w:r>
      <w:r w:rsidRPr="001C6A69">
        <w:rPr>
          <w:rFonts w:ascii="Angsana New" w:eastAsia="Arial Unicode MS" w:hAnsi="Angsana New" w:hint="cs"/>
          <w:sz w:val="32"/>
          <w:szCs w:val="32"/>
          <w:cs/>
        </w:rPr>
        <w:t>ด้วยราคาทุนตัดจำหน่ายหรือวัดมูลค่าด้วยมูลค่า</w:t>
      </w:r>
      <w:r w:rsidRPr="001C6A69">
        <w:rPr>
          <w:rFonts w:ascii="Angsana New" w:eastAsia="Arial Unicode MS" w:hAnsi="Angsana New"/>
          <w:sz w:val="32"/>
          <w:szCs w:val="32"/>
          <w:cs/>
        </w:rPr>
        <w:t>ยุติธรรมผ่านกำไรขาดทุน</w:t>
      </w:r>
      <w:r w:rsidRPr="001C6A69">
        <w:rPr>
          <w:rFonts w:ascii="Angsana New" w:eastAsia="Arial Unicode MS" w:hAnsi="Angsana New" w:hint="cs"/>
          <w:sz w:val="32"/>
          <w:szCs w:val="32"/>
          <w:cs/>
        </w:rPr>
        <w:t>เบ็ดเสร็จอื่น และแสดงในงบแสดงฐานะการเงินด้วยมูลค่ายุติธรรม</w:t>
      </w:r>
      <w:r w:rsidRPr="001C6A69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1C6A69">
        <w:rPr>
          <w:rFonts w:ascii="Angsana New" w:eastAsia="Arial Unicode MS" w:hAnsi="Angsana New" w:hint="cs"/>
          <w:sz w:val="32"/>
          <w:szCs w:val="32"/>
          <w:cs/>
        </w:rPr>
        <w:t>โดย</w:t>
      </w:r>
      <w:r w:rsidRPr="001C6A69">
        <w:rPr>
          <w:rFonts w:ascii="Angsana New" w:eastAsia="Arial Unicode MS" w:hAnsi="Angsana New"/>
          <w:sz w:val="32"/>
          <w:szCs w:val="32"/>
          <w:cs/>
        </w:rPr>
        <w:t>รับรู้</w:t>
      </w:r>
      <w:r w:rsidRPr="001C6A69">
        <w:rPr>
          <w:rFonts w:ascii="Angsana New" w:eastAsia="Arial Unicode MS" w:hAnsi="Angsana New" w:hint="cs"/>
          <w:sz w:val="32"/>
          <w:szCs w:val="32"/>
          <w:cs/>
        </w:rPr>
        <w:t>การเปลี่ยนแปลงสุทธิของมูลค่ายุติธรรมในส่วนของ</w:t>
      </w:r>
      <w:r w:rsidRPr="001C6A69">
        <w:rPr>
          <w:rFonts w:ascii="Angsana New" w:eastAsia="Arial Unicode MS" w:hAnsi="Angsana New"/>
          <w:sz w:val="32"/>
          <w:szCs w:val="32"/>
          <w:cs/>
        </w:rPr>
        <w:t xml:space="preserve">กำไรหรือขาดทุน </w:t>
      </w:r>
      <w:r w:rsidR="008044E0" w:rsidRPr="001C6A69">
        <w:rPr>
          <w:rFonts w:ascii="Angsana New" w:eastAsia="Arial Unicode MS" w:hAnsi="Angsana New"/>
          <w:sz w:val="32"/>
          <w:szCs w:val="32"/>
          <w:cs/>
        </w:rPr>
        <w:tab/>
      </w:r>
    </w:p>
    <w:p w14:paraId="17C2CEF7" w14:textId="4738CF39" w:rsidR="00EC455A" w:rsidRPr="0055523E" w:rsidRDefault="00EC455A" w:rsidP="008044E0">
      <w:pPr>
        <w:tabs>
          <w:tab w:val="left" w:pos="1701"/>
        </w:tabs>
        <w:spacing w:line="38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1C6A69">
        <w:rPr>
          <w:rFonts w:ascii="Angsana New" w:eastAsia="Arial Unicode MS" w:hAnsi="Angsana New"/>
          <w:sz w:val="32"/>
          <w:szCs w:val="32"/>
          <w:cs/>
        </w:rPr>
        <w:t>การวัดมูลค่าในภายหลังของตราสาร</w:t>
      </w:r>
      <w:r w:rsidRPr="001C6A69">
        <w:rPr>
          <w:rFonts w:ascii="Angsana New" w:eastAsia="Arial Unicode MS" w:hAnsi="Angsana New" w:hint="cs"/>
          <w:sz w:val="32"/>
          <w:szCs w:val="32"/>
          <w:cs/>
        </w:rPr>
        <w:t>ทุนต้องแสดงตราสารทุนโดยใช้มูลค่ายุติธรรม และบันทึกกำไรหรือขาดทุนจากการเปลี่ยนแปลงของมูลค่ายุติธรรมเข้ากำไรหรือขาดทุน หรือ</w:t>
      </w:r>
      <w:r w:rsidRPr="001C6A69">
        <w:rPr>
          <w:rFonts w:ascii="Angsana New" w:eastAsia="Arial Unicode MS" w:hAnsi="Angsana New"/>
          <w:sz w:val="32"/>
          <w:szCs w:val="32"/>
          <w:cs/>
        </w:rPr>
        <w:t>กำไรขาดทุนเบ็ดเสร็จอื่น</w:t>
      </w:r>
      <w:r w:rsidRPr="001C6A69">
        <w:rPr>
          <w:rFonts w:ascii="Angsana New" w:eastAsia="Arial Unicode MS" w:hAnsi="Angsana New" w:hint="cs"/>
          <w:sz w:val="32"/>
          <w:szCs w:val="32"/>
          <w:cs/>
        </w:rPr>
        <w:t xml:space="preserve"> ขึ้นอยู่กับการจัดประเภทรายการของตราสารทุนนั้น</w:t>
      </w:r>
    </w:p>
    <w:p w14:paraId="278A9467" w14:textId="77777777" w:rsidR="00EC455A" w:rsidRPr="0055523E" w:rsidRDefault="00EC455A" w:rsidP="00EC455A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</w:p>
    <w:p w14:paraId="0A6BEF84" w14:textId="77777777" w:rsidR="00EC455A" w:rsidRPr="0055523E" w:rsidRDefault="00EC455A" w:rsidP="007F7CCD">
      <w:pPr>
        <w:spacing w:line="380" w:lineRule="exact"/>
        <w:ind w:left="851"/>
        <w:jc w:val="thaiDistribute"/>
        <w:rPr>
          <w:rFonts w:hAnsi="Angsana New"/>
          <w:sz w:val="32"/>
          <w:szCs w:val="32"/>
        </w:rPr>
      </w:pPr>
      <w:r w:rsidRPr="001C6A69">
        <w:rPr>
          <w:rFonts w:hAnsi="Angsana New"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69D041FD" w14:textId="77777777" w:rsidR="00EC455A" w:rsidRPr="0055523E" w:rsidRDefault="00EC455A" w:rsidP="008044E0">
      <w:pPr>
        <w:tabs>
          <w:tab w:val="left" w:pos="1701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1C6A69">
        <w:rPr>
          <w:rFonts w:ascii="Angsana New" w:hAnsi="Angsana New"/>
          <w:sz w:val="32"/>
          <w:szCs w:val="32"/>
          <w:cs/>
        </w:rPr>
        <w:t>บริษัท</w:t>
      </w:r>
      <w:r w:rsidRPr="001C6A69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C6A69">
        <w:rPr>
          <w:rFonts w:ascii="Angsana New" w:hAnsi="Angsana New"/>
          <w:sz w:val="32"/>
          <w:szCs w:val="32"/>
          <w:cs/>
        </w:rPr>
        <w:t>รับรู้รายการเมื่อเริ่มแรก</w:t>
      </w:r>
      <w:r w:rsidRPr="001C6A69">
        <w:rPr>
          <w:rFonts w:ascii="Angsana New" w:hAnsi="Angsana New" w:hint="cs"/>
          <w:sz w:val="32"/>
          <w:szCs w:val="32"/>
          <w:cs/>
        </w:rPr>
        <w:t>ของ</w:t>
      </w:r>
      <w:r w:rsidRPr="001C6A69">
        <w:rPr>
          <w:rFonts w:ascii="Angsana New" w:hAnsi="Angsana New"/>
          <w:sz w:val="32"/>
          <w:szCs w:val="32"/>
          <w:cs/>
        </w:rPr>
        <w:t>หนี้สินทางการเงินด้วยมูลค่ายุติธรรม</w:t>
      </w:r>
      <w:r w:rsidRPr="001C6A69">
        <w:rPr>
          <w:rFonts w:ascii="Angsana New" w:hAnsi="Angsana New" w:hint="cs"/>
          <w:sz w:val="32"/>
          <w:szCs w:val="32"/>
          <w:cs/>
        </w:rPr>
        <w:t xml:space="preserve"> </w:t>
      </w:r>
      <w:r w:rsidRPr="001C6A69">
        <w:rPr>
          <w:rFonts w:ascii="Angsana New" w:hAnsi="Angsana New"/>
          <w:sz w:val="32"/>
          <w:szCs w:val="32"/>
          <w:cs/>
        </w:rPr>
        <w:t xml:space="preserve">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1C6A69">
        <w:rPr>
          <w:rFonts w:ascii="Angsana New" w:hAnsi="Angsana New" w:hint="cs"/>
          <w:sz w:val="32"/>
          <w:szCs w:val="32"/>
          <w:cs/>
        </w:rPr>
        <w:t>ใน</w:t>
      </w:r>
      <w:r w:rsidRPr="001C6A69">
        <w:rPr>
          <w:rFonts w:ascii="Angsana New" w:hAnsi="Angsana New"/>
          <w:sz w:val="32"/>
          <w:szCs w:val="32"/>
          <w:cs/>
        </w:rPr>
        <w:t>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1C6A69">
        <w:rPr>
          <w:rFonts w:ascii="Angsana New" w:hAnsi="Angsana New"/>
          <w:sz w:val="32"/>
          <w:szCs w:val="32"/>
          <w:cs/>
        </w:rPr>
        <w:tab/>
      </w:r>
    </w:p>
    <w:p w14:paraId="75807919" w14:textId="77777777" w:rsidR="00EC455A" w:rsidRPr="0055523E" w:rsidRDefault="00EC455A" w:rsidP="00EC455A">
      <w:pPr>
        <w:spacing w:line="380" w:lineRule="exact"/>
        <w:ind w:left="851" w:firstLine="567"/>
        <w:jc w:val="thaiDistribute"/>
        <w:rPr>
          <w:rFonts w:ascii="Angsana New" w:hAnsi="Angsana New"/>
          <w:b/>
          <w:bCs/>
          <w:sz w:val="32"/>
          <w:szCs w:val="32"/>
          <w:lang w:val="x-none" w:eastAsia="x-none"/>
        </w:rPr>
      </w:pPr>
    </w:p>
    <w:p w14:paraId="2A1858E9" w14:textId="77777777" w:rsidR="008044E0" w:rsidRPr="0055523E" w:rsidRDefault="00EC455A" w:rsidP="00EA5E3E">
      <w:pPr>
        <w:spacing w:line="360" w:lineRule="exact"/>
        <w:ind w:left="851"/>
        <w:jc w:val="thaiDistribute"/>
        <w:rPr>
          <w:rFonts w:hAnsi="Angsana New"/>
          <w:sz w:val="32"/>
          <w:szCs w:val="32"/>
        </w:rPr>
      </w:pPr>
      <w:r w:rsidRPr="001C6A69">
        <w:rPr>
          <w:rFonts w:hAnsi="Angsana New"/>
          <w:sz w:val="32"/>
          <w:szCs w:val="32"/>
          <w:cs/>
        </w:rPr>
        <w:t>การตัดรายการ</w:t>
      </w:r>
      <w:r w:rsidRPr="001C6A69">
        <w:rPr>
          <w:rFonts w:hAnsi="Angsana New" w:hint="cs"/>
          <w:sz w:val="32"/>
          <w:szCs w:val="32"/>
          <w:cs/>
        </w:rPr>
        <w:t>ของ</w:t>
      </w:r>
      <w:r w:rsidRPr="001C6A69">
        <w:rPr>
          <w:rFonts w:hAnsi="Angsana New"/>
          <w:sz w:val="32"/>
          <w:szCs w:val="32"/>
          <w:cs/>
        </w:rPr>
        <w:t>เครื่องมือทางการเงิน</w:t>
      </w:r>
    </w:p>
    <w:p w14:paraId="3F7E4E56" w14:textId="77777777" w:rsidR="008044E0" w:rsidRPr="0055523E" w:rsidRDefault="00EC455A" w:rsidP="00EA5E3E">
      <w:pPr>
        <w:tabs>
          <w:tab w:val="left" w:pos="1701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1C6A69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1C6A69">
        <w:rPr>
          <w:rFonts w:ascii="Angsana New" w:hAnsi="Angsana New" w:hint="cs"/>
          <w:sz w:val="32"/>
          <w:szCs w:val="32"/>
          <w:cs/>
        </w:rPr>
        <w:t>จะถูกตัดรายการ</w:t>
      </w:r>
      <w:r w:rsidRPr="001C6A69">
        <w:rPr>
          <w:rFonts w:ascii="Angsana New" w:hAnsi="Angsana New"/>
          <w:sz w:val="32"/>
          <w:szCs w:val="32"/>
          <w:cs/>
        </w:rPr>
        <w:t xml:space="preserve">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</w:t>
      </w:r>
    </w:p>
    <w:p w14:paraId="0A9E27BA" w14:textId="77777777" w:rsidR="008044E0" w:rsidRPr="0055523E" w:rsidRDefault="00EC455A" w:rsidP="00EA5E3E">
      <w:pPr>
        <w:tabs>
          <w:tab w:val="left" w:pos="1701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1C6A69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1C6A69">
        <w:rPr>
          <w:rFonts w:ascii="Angsana New" w:hAnsi="Angsana New" w:hint="cs"/>
          <w:sz w:val="32"/>
          <w:szCs w:val="32"/>
          <w:cs/>
        </w:rPr>
        <w:t>จะถูกตัดรายการ</w:t>
      </w:r>
      <w:r w:rsidRPr="001C6A69">
        <w:rPr>
          <w:rFonts w:ascii="Angsana New" w:hAnsi="Angsana New"/>
          <w:sz w:val="32"/>
          <w:szCs w:val="32"/>
          <w:cs/>
        </w:rPr>
        <w:t>ออกจากบัญชี</w:t>
      </w:r>
      <w:r w:rsidRPr="001C6A69">
        <w:rPr>
          <w:rFonts w:ascii="Angsana New" w:hAnsi="Angsana New" w:hint="cs"/>
          <w:sz w:val="32"/>
          <w:szCs w:val="32"/>
          <w:cs/>
        </w:rPr>
        <w:t>ก็ต่อ</w:t>
      </w:r>
      <w:r w:rsidRPr="001C6A69">
        <w:rPr>
          <w:rFonts w:ascii="Angsana New" w:hAnsi="Angsana New"/>
          <w:sz w:val="32"/>
          <w:szCs w:val="32"/>
          <w:cs/>
        </w:rPr>
        <w:t>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</w:t>
      </w:r>
      <w:r w:rsidRPr="001C6A69">
        <w:rPr>
          <w:rFonts w:ascii="Angsana New" w:hAnsi="Angsana New" w:hint="cs"/>
          <w:sz w:val="32"/>
          <w:szCs w:val="32"/>
          <w:cs/>
        </w:rPr>
        <w:t>ดทุน</w:t>
      </w:r>
    </w:p>
    <w:p w14:paraId="5B6C743D" w14:textId="77777777" w:rsidR="008044E0" w:rsidRPr="0055523E" w:rsidRDefault="008044E0" w:rsidP="00EA5E3E">
      <w:pPr>
        <w:spacing w:line="360" w:lineRule="exact"/>
        <w:ind w:firstLine="680"/>
        <w:jc w:val="thaiDistribute"/>
        <w:rPr>
          <w:rFonts w:hAnsi="Angsana New"/>
          <w:sz w:val="32"/>
          <w:szCs w:val="32"/>
        </w:rPr>
      </w:pPr>
    </w:p>
    <w:p w14:paraId="565BA9A2" w14:textId="77777777" w:rsidR="005D59A0" w:rsidRPr="0055523E" w:rsidRDefault="00EC455A" w:rsidP="00EA5E3E">
      <w:pPr>
        <w:spacing w:line="360" w:lineRule="exact"/>
        <w:ind w:left="851"/>
        <w:jc w:val="thaiDistribute"/>
        <w:rPr>
          <w:rFonts w:hAnsi="Angsana New"/>
          <w:sz w:val="32"/>
          <w:szCs w:val="32"/>
        </w:rPr>
      </w:pPr>
      <w:r w:rsidRPr="001C6A69">
        <w:rPr>
          <w:rFonts w:hAnsi="Angsana New"/>
          <w:sz w:val="32"/>
          <w:szCs w:val="32"/>
          <w:cs/>
        </w:rPr>
        <w:t>การด้อยค่า</w:t>
      </w:r>
      <w:r w:rsidRPr="001C6A69">
        <w:rPr>
          <w:rFonts w:hAnsi="Angsana New" w:hint="cs"/>
          <w:sz w:val="32"/>
          <w:szCs w:val="32"/>
          <w:cs/>
        </w:rPr>
        <w:t>ของสินทรัพย์ทางการเงิน</w:t>
      </w:r>
    </w:p>
    <w:p w14:paraId="3B717446" w14:textId="3F75FCC8" w:rsidR="005D59A0" w:rsidRPr="0055523E" w:rsidRDefault="00EC455A" w:rsidP="00EA5E3E">
      <w:pPr>
        <w:tabs>
          <w:tab w:val="left" w:pos="1701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1C6A69">
        <w:rPr>
          <w:rFonts w:ascii="Angsana New" w:hAnsi="Angsana New"/>
          <w:sz w:val="32"/>
          <w:szCs w:val="32"/>
          <w:cs/>
        </w:rPr>
        <w:t>ผลขาดทุนด้านเครดิตที่คาดว่าจะเกิดขึ้น</w:t>
      </w:r>
      <w:r w:rsidRPr="001C6A69">
        <w:rPr>
          <w:rFonts w:ascii="Angsana New" w:hAnsi="Angsana New" w:hint="cs"/>
          <w:sz w:val="32"/>
          <w:szCs w:val="32"/>
          <w:cs/>
        </w:rPr>
        <w:t>สำหรับ</w:t>
      </w:r>
      <w:r w:rsidRPr="001C6A69">
        <w:rPr>
          <w:rFonts w:ascii="Angsana New" w:hAnsi="Angsana New"/>
          <w:sz w:val="32"/>
          <w:szCs w:val="32"/>
          <w:cs/>
        </w:rPr>
        <w:t xml:space="preserve">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และสินทรัพย์ที่เกิดจากภาระผูกพันวงเงินสินเชื่อและสัญญาค้ำประกันทางการเงิน </w:t>
      </w:r>
      <w:r w:rsidRPr="001C6A69">
        <w:rPr>
          <w:rFonts w:ascii="Angsana New" w:hAnsi="Angsana New" w:hint="cs"/>
          <w:sz w:val="32"/>
          <w:szCs w:val="32"/>
          <w:cs/>
        </w:rPr>
        <w:t>ประเมิน</w:t>
      </w:r>
      <w:r w:rsidRPr="001C6A69">
        <w:rPr>
          <w:rFonts w:ascii="Angsana New" w:hAnsi="Angsana New"/>
          <w:sz w:val="32"/>
          <w:szCs w:val="32"/>
          <w:cs/>
        </w:rPr>
        <w:t>โดยไม่จำเป็นต้องรอให้เกิดเหตุการณ์ด้านเครดิตเกิดขึ้นก่อน บริษัท</w:t>
      </w:r>
      <w:r w:rsidRPr="001C6A69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C6A69">
        <w:rPr>
          <w:rFonts w:ascii="Angsana New" w:hAnsi="Angsana New"/>
          <w:spacing w:val="-4"/>
          <w:sz w:val="32"/>
          <w:szCs w:val="32"/>
          <w:cs/>
        </w:rPr>
        <w:t>ใช้วิธีทั่วไปในการพิจารณาค่าเผื่อผลขาดทุนจากการด้อยค่า สำหรับลูกหนี้การค้า บริษัท</w:t>
      </w:r>
      <w:r w:rsidRPr="001C6A69">
        <w:rPr>
          <w:rFonts w:ascii="Angsana New" w:hAnsi="Angsana New" w:hint="cs"/>
          <w:spacing w:val="-4"/>
          <w:sz w:val="32"/>
          <w:szCs w:val="32"/>
          <w:cs/>
        </w:rPr>
        <w:t>และบริษัทย่อย</w:t>
      </w:r>
      <w:r w:rsidRPr="001C6A69">
        <w:rPr>
          <w:rFonts w:ascii="Angsana New" w:hAnsi="Angsana New"/>
          <w:spacing w:val="-4"/>
          <w:sz w:val="32"/>
          <w:szCs w:val="32"/>
          <w:cs/>
        </w:rPr>
        <w:t>ใช้วิธีการอย่างง่ายในการคำนวณค่าเผื่อผลขาดทุนด้านเครดิตที่คาดว่าจะเกิดขึ้น บริษัท</w:t>
      </w:r>
      <w:r w:rsidRPr="001C6A69">
        <w:rPr>
          <w:rFonts w:ascii="Angsana New" w:hAnsi="Angsana New" w:hint="cs"/>
          <w:spacing w:val="-4"/>
          <w:sz w:val="32"/>
          <w:szCs w:val="32"/>
          <w:cs/>
        </w:rPr>
        <w:t>และบริษัทย่อย</w:t>
      </w:r>
      <w:r w:rsidRPr="001C6A69">
        <w:rPr>
          <w:rFonts w:ascii="Angsana New" w:hAnsi="Angsana New"/>
          <w:sz w:val="32"/>
          <w:szCs w:val="32"/>
          <w:cs/>
        </w:rPr>
        <w:t>รับรู้ค่าเผื่อผลขาดทุนด้านเครดิตที่คาดว่าจะเกิดขึ้นตลอดอายุของลูกหนี้การค้า โดยอ้างอิงจากประสบการณ์ในอดีต</w:t>
      </w:r>
      <w:r w:rsidRPr="0055523E">
        <w:rPr>
          <w:rFonts w:ascii="Angsana New" w:hAnsi="Angsana New"/>
          <w:sz w:val="32"/>
          <w:szCs w:val="32"/>
        </w:rPr>
        <w:t xml:space="preserve"> </w:t>
      </w:r>
      <w:r w:rsidRPr="001C6A69">
        <w:rPr>
          <w:rFonts w:ascii="Angsana New" w:hAnsi="Angsana New"/>
          <w:sz w:val="32"/>
          <w:szCs w:val="32"/>
          <w:cs/>
        </w:rPr>
        <w:t>ปรับปรุงด้วยข้อมูลการคาดการณ์ไปในอนาคตเกี่ยวกับลูกหนี้การค้าและสภาพแวดล้อมทางด้านเศรษฐกิจ</w:t>
      </w:r>
    </w:p>
    <w:p w14:paraId="06292E1F" w14:textId="77777777" w:rsidR="005D59A0" w:rsidRPr="0055523E" w:rsidRDefault="005D59A0" w:rsidP="00EA5E3E">
      <w:pPr>
        <w:spacing w:line="360" w:lineRule="exact"/>
        <w:jc w:val="thaiDistribute"/>
        <w:rPr>
          <w:rFonts w:hAnsi="Angsana New"/>
          <w:sz w:val="32"/>
          <w:szCs w:val="32"/>
        </w:rPr>
      </w:pPr>
    </w:p>
    <w:p w14:paraId="1391D925" w14:textId="77777777" w:rsidR="005D59A0" w:rsidRPr="0055523E" w:rsidRDefault="00EC455A" w:rsidP="00EA5E3E">
      <w:pPr>
        <w:spacing w:line="360" w:lineRule="exact"/>
        <w:ind w:left="851"/>
        <w:jc w:val="thaiDistribute"/>
        <w:rPr>
          <w:rFonts w:hAnsi="Angsana New"/>
          <w:sz w:val="32"/>
          <w:szCs w:val="32"/>
        </w:rPr>
      </w:pPr>
      <w:r w:rsidRPr="001C6A69">
        <w:rPr>
          <w:rFonts w:hAnsi="Angsana New"/>
          <w:sz w:val="32"/>
          <w:szCs w:val="32"/>
          <w:cs/>
        </w:rPr>
        <w:t>การหักกลบของเครื่องมือทางการเงิน</w:t>
      </w:r>
    </w:p>
    <w:p w14:paraId="5A458079" w14:textId="059A82A0" w:rsidR="00EC455A" w:rsidRPr="0055523E" w:rsidRDefault="00EC455A" w:rsidP="00EA5E3E">
      <w:pPr>
        <w:tabs>
          <w:tab w:val="left" w:pos="1701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1C6A69">
        <w:rPr>
          <w:rFonts w:ascii="Angsana New" w:hAnsi="Angsana New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7AB1CDC7" w14:textId="77777777" w:rsidR="005D59A0" w:rsidRPr="0055523E" w:rsidRDefault="005D59A0" w:rsidP="00EA5E3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40DF01A5" w14:textId="2603CBE5" w:rsidR="00FB59A7" w:rsidRPr="001C6A69" w:rsidRDefault="00FB59A7" w:rsidP="00EA5E3E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284"/>
        <w:rPr>
          <w:rFonts w:asciiTheme="majorBidi" w:hAnsiTheme="majorBidi"/>
          <w:sz w:val="32"/>
          <w:szCs w:val="32"/>
          <w:cs/>
        </w:rPr>
      </w:pPr>
      <w:r w:rsidRPr="0055523E">
        <w:rPr>
          <w:rFonts w:asciiTheme="majorBidi" w:hAnsiTheme="majorBidi"/>
          <w:sz w:val="32"/>
          <w:szCs w:val="32"/>
        </w:rPr>
        <w:t>3.</w:t>
      </w:r>
      <w:r w:rsidR="002E7713" w:rsidRPr="0055523E">
        <w:rPr>
          <w:rFonts w:asciiTheme="majorBidi" w:hAnsiTheme="majorBidi"/>
          <w:sz w:val="32"/>
          <w:szCs w:val="32"/>
        </w:rPr>
        <w:t>21</w:t>
      </w:r>
      <w:r w:rsidRPr="0055523E">
        <w:rPr>
          <w:rFonts w:asciiTheme="majorBidi" w:hAnsiTheme="majorBidi"/>
          <w:sz w:val="32"/>
          <w:szCs w:val="32"/>
        </w:rPr>
        <w:tab/>
      </w:r>
      <w:r w:rsidRPr="001C6A69">
        <w:rPr>
          <w:rFonts w:asciiTheme="majorBidi" w:hAnsiTheme="majorBidi"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464EDCC6" w14:textId="4941564F" w:rsidR="00FB59A7" w:rsidRPr="0055523E" w:rsidRDefault="00FB59A7" w:rsidP="00EA5E3E">
      <w:pPr>
        <w:tabs>
          <w:tab w:val="left" w:pos="1440"/>
        </w:tabs>
        <w:spacing w:line="360" w:lineRule="exact"/>
        <w:ind w:left="850" w:hanging="850"/>
        <w:jc w:val="thaiDistribute"/>
        <w:rPr>
          <w:rFonts w:ascii="Angsana New" w:hAnsi="Angsana New"/>
          <w:sz w:val="32"/>
          <w:szCs w:val="32"/>
        </w:rPr>
      </w:pPr>
      <w:r w:rsidRPr="0055523E">
        <w:rPr>
          <w:rFonts w:ascii="Angsana New" w:hAnsi="Angsana New"/>
          <w:sz w:val="32"/>
          <w:szCs w:val="32"/>
        </w:rPr>
        <w:tab/>
      </w:r>
      <w:r w:rsidRPr="0055523E">
        <w:rPr>
          <w:rFonts w:ascii="Angsana New" w:hAnsi="Angsana New" w:hint="cs"/>
          <w:sz w:val="32"/>
          <w:szCs w:val="32"/>
        </w:rPr>
        <w:tab/>
      </w:r>
      <w:r w:rsidRPr="001C6A69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440D7832" w14:textId="77777777" w:rsidR="00DE3728" w:rsidRPr="0055523E" w:rsidRDefault="00DE3728" w:rsidP="00DE3728">
      <w:pPr>
        <w:tabs>
          <w:tab w:val="left" w:pos="1440"/>
        </w:tabs>
        <w:spacing w:line="350" w:lineRule="exact"/>
        <w:ind w:left="850" w:hanging="850"/>
        <w:jc w:val="thaiDistribute"/>
        <w:rPr>
          <w:rFonts w:ascii="Angsana New" w:hAnsi="Angsana New"/>
          <w:sz w:val="32"/>
          <w:szCs w:val="32"/>
        </w:rPr>
      </w:pPr>
    </w:p>
    <w:p w14:paraId="53C8F685" w14:textId="77777777" w:rsidR="00DE3728" w:rsidRPr="0055523E" w:rsidRDefault="00DE3728" w:rsidP="00785397">
      <w:pPr>
        <w:tabs>
          <w:tab w:val="left" w:pos="1440"/>
        </w:tabs>
        <w:spacing w:line="380" w:lineRule="exact"/>
        <w:ind w:left="850" w:hanging="850"/>
        <w:jc w:val="thaiDistribute"/>
        <w:rPr>
          <w:rFonts w:ascii="Angsana New" w:hAnsi="Angsana New"/>
          <w:sz w:val="32"/>
          <w:szCs w:val="32"/>
        </w:rPr>
      </w:pPr>
      <w:r w:rsidRPr="0055523E">
        <w:rPr>
          <w:rFonts w:ascii="Angsana New" w:hAnsi="Angsana New"/>
          <w:sz w:val="32"/>
          <w:szCs w:val="32"/>
        </w:rPr>
        <w:tab/>
      </w:r>
      <w:r w:rsidRPr="001C6A69">
        <w:rPr>
          <w:rFonts w:ascii="Angsana New" w:hAnsi="Angsana New"/>
          <w:sz w:val="32"/>
          <w:szCs w:val="32"/>
          <w:cs/>
        </w:rPr>
        <w:t>ค่าเผื่อผลขาดทุนด้านเครดิตที่คาดว่าจะเกิดขึ้นของลูกหนี้</w:t>
      </w:r>
    </w:p>
    <w:p w14:paraId="5FA63CC8" w14:textId="36D0C281" w:rsidR="00DE3728" w:rsidRPr="0055523E" w:rsidRDefault="00DE3728" w:rsidP="00785397">
      <w:pPr>
        <w:tabs>
          <w:tab w:val="left" w:pos="1440"/>
        </w:tabs>
        <w:spacing w:line="380" w:lineRule="exact"/>
        <w:ind w:left="850" w:hanging="850"/>
        <w:jc w:val="thaiDistribute"/>
        <w:rPr>
          <w:rFonts w:ascii="Angsana New" w:hAnsi="Angsana New"/>
          <w:spacing w:val="-2"/>
          <w:sz w:val="32"/>
          <w:szCs w:val="32"/>
        </w:rPr>
      </w:pPr>
      <w:r w:rsidRPr="0055523E">
        <w:rPr>
          <w:rFonts w:ascii="Angsana New" w:hAnsi="Angsana New"/>
          <w:spacing w:val="-4"/>
          <w:sz w:val="32"/>
          <w:szCs w:val="32"/>
        </w:rPr>
        <w:tab/>
      </w:r>
      <w:r w:rsidRPr="0055523E">
        <w:rPr>
          <w:rFonts w:ascii="Angsana New" w:hAnsi="Angsana New" w:hint="cs"/>
          <w:spacing w:val="-4"/>
          <w:sz w:val="32"/>
          <w:szCs w:val="32"/>
        </w:rPr>
        <w:tab/>
      </w:r>
      <w:r w:rsidRPr="001C6A69">
        <w:rPr>
          <w:rFonts w:ascii="Angsana New" w:hAnsi="Angsana New"/>
          <w:spacing w:val="-2"/>
          <w:sz w:val="32"/>
          <w:szCs w:val="32"/>
          <w:cs/>
        </w:rPr>
        <w:t xml:space="preserve">ในการประมาณค่าเผื่อผลขาดทุนด้านเครดิตที่คาดว่าจะเกิดขึ้นของลูกหนี้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 โดยคำนึงถึงประสบการณ์การเก็บเงินในอดีต </w:t>
      </w:r>
      <w:r w:rsidRPr="001C6A69">
        <w:rPr>
          <w:rFonts w:ascii="Angsana New" w:hAnsi="Angsana New"/>
          <w:spacing w:val="-4"/>
          <w:sz w:val="32"/>
          <w:szCs w:val="32"/>
          <w:cs/>
        </w:rPr>
        <w:t>อายุของหนี้ที่คงค้างและสภาวะเศรษฐกิจที่เป็นอยู่ในขณะนั้น</w:t>
      </w:r>
      <w:r w:rsidRPr="001C6A69">
        <w:rPr>
          <w:rFonts w:ascii="Angsana New" w:hAnsi="Angsana New"/>
          <w:spacing w:val="-2"/>
          <w:sz w:val="32"/>
          <w:szCs w:val="32"/>
          <w:cs/>
        </w:rPr>
        <w:t xml:space="preserve"> เป็นต้น</w:t>
      </w:r>
    </w:p>
    <w:p w14:paraId="01C2A3B0" w14:textId="77777777" w:rsidR="00574770" w:rsidRPr="0055523E" w:rsidRDefault="00574770" w:rsidP="00785397">
      <w:pPr>
        <w:tabs>
          <w:tab w:val="left" w:pos="1440"/>
        </w:tabs>
        <w:spacing w:line="380" w:lineRule="exact"/>
        <w:ind w:left="850" w:hanging="850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14C4A230" w14:textId="6FB8C7DB" w:rsidR="0034525C" w:rsidRPr="0055523E" w:rsidRDefault="0034525C" w:rsidP="00785397">
      <w:pPr>
        <w:tabs>
          <w:tab w:val="left" w:pos="1440"/>
        </w:tabs>
        <w:spacing w:line="380" w:lineRule="exact"/>
        <w:ind w:left="851" w:firstLine="1"/>
        <w:jc w:val="thaiDistribute"/>
        <w:rPr>
          <w:rFonts w:ascii="Angsana New" w:hAnsi="Angsana New"/>
          <w:sz w:val="32"/>
          <w:szCs w:val="32"/>
        </w:rPr>
      </w:pPr>
      <w:r w:rsidRPr="001C6A69">
        <w:rPr>
          <w:rFonts w:ascii="Angsana New" w:hAnsi="Angsana New" w:hint="cs"/>
          <w:sz w:val="32"/>
          <w:szCs w:val="32"/>
          <w:cs/>
        </w:rPr>
        <w:t>ค่</w:t>
      </w:r>
      <w:r w:rsidRPr="001C6A69">
        <w:rPr>
          <w:rFonts w:ascii="Angsana New" w:hAnsi="Angsana New"/>
          <w:sz w:val="32"/>
          <w:szCs w:val="32"/>
          <w:cs/>
        </w:rPr>
        <w:t>าเผื่อการลดลงของมูลค่าสินค้าคงเหลือ</w:t>
      </w:r>
      <w:r w:rsidRPr="0055523E">
        <w:rPr>
          <w:rFonts w:ascii="Angsana New" w:hAnsi="Angsana New"/>
          <w:sz w:val="32"/>
          <w:szCs w:val="32"/>
        </w:rPr>
        <w:t xml:space="preserve"> </w:t>
      </w:r>
    </w:p>
    <w:p w14:paraId="568EC1E9" w14:textId="30118861" w:rsidR="0034525C" w:rsidRPr="0055523E" w:rsidRDefault="0034525C" w:rsidP="00785397">
      <w:pPr>
        <w:tabs>
          <w:tab w:val="left" w:pos="1440"/>
        </w:tabs>
        <w:spacing w:line="380" w:lineRule="exact"/>
        <w:ind w:left="851" w:hanging="850"/>
        <w:jc w:val="thaiDistribute"/>
        <w:rPr>
          <w:rFonts w:ascii="Angsana New" w:hAnsi="Angsana New"/>
          <w:sz w:val="32"/>
          <w:szCs w:val="32"/>
        </w:rPr>
      </w:pPr>
      <w:r w:rsidRPr="0055523E">
        <w:rPr>
          <w:rFonts w:ascii="Angsana New" w:hAnsi="Angsana New"/>
          <w:sz w:val="32"/>
          <w:szCs w:val="32"/>
        </w:rPr>
        <w:tab/>
      </w:r>
      <w:r w:rsidRPr="0055523E">
        <w:rPr>
          <w:rFonts w:ascii="Angsana New" w:hAnsi="Angsana New"/>
          <w:sz w:val="32"/>
          <w:szCs w:val="32"/>
        </w:rPr>
        <w:tab/>
      </w:r>
      <w:r w:rsidRPr="001C6A69">
        <w:rPr>
          <w:rFonts w:ascii="Angsana New" w:hAnsi="Angsana New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</w:t>
      </w:r>
      <w:r w:rsidRPr="0055523E">
        <w:rPr>
          <w:rFonts w:ascii="Angsana New" w:hAnsi="Angsana New"/>
          <w:sz w:val="32"/>
          <w:szCs w:val="32"/>
        </w:rPr>
        <w:t xml:space="preserve"> </w:t>
      </w:r>
      <w:r w:rsidRPr="001C6A69">
        <w:rPr>
          <w:rFonts w:ascii="Angsana New" w:hAnsi="Angsana New"/>
          <w:sz w:val="32"/>
          <w:szCs w:val="32"/>
          <w:cs/>
        </w:rPr>
        <w:t>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นั้น</w:t>
      </w:r>
      <w:r w:rsidRPr="0055523E">
        <w:rPr>
          <w:rFonts w:ascii="Angsana New" w:hAnsi="Angsana New"/>
          <w:sz w:val="32"/>
          <w:szCs w:val="32"/>
        </w:rPr>
        <w:t xml:space="preserve"> </w:t>
      </w:r>
      <w:r w:rsidRPr="001C6A69">
        <w:rPr>
          <w:rFonts w:ascii="Angsana New" w:hAnsi="Angsana New"/>
          <w:sz w:val="32"/>
          <w:szCs w:val="32"/>
          <w:cs/>
        </w:rPr>
        <w:t>และค่าเผื่อสำหรับสินค้าเก่าล้าสมัย</w:t>
      </w:r>
      <w:r w:rsidRPr="0055523E">
        <w:rPr>
          <w:rFonts w:ascii="Angsana New" w:hAnsi="Angsana New"/>
          <w:sz w:val="32"/>
          <w:szCs w:val="32"/>
        </w:rPr>
        <w:t xml:space="preserve"> </w:t>
      </w:r>
      <w:r w:rsidRPr="001C6A69">
        <w:rPr>
          <w:rFonts w:ascii="Angsana New" w:hAnsi="Angsana New"/>
          <w:sz w:val="32"/>
          <w:szCs w:val="32"/>
          <w:cs/>
        </w:rPr>
        <w:t>เคลื่อนไหวช้าหรือเสื่อมคุณภาพพิจารณาจากอายุโดยประมาณของสินค้าแต่ละชนิด</w:t>
      </w:r>
      <w:r w:rsidRPr="0055523E">
        <w:rPr>
          <w:rFonts w:ascii="Angsana New" w:hAnsi="Angsana New"/>
          <w:sz w:val="32"/>
          <w:szCs w:val="32"/>
        </w:rPr>
        <w:t xml:space="preserve"> </w:t>
      </w:r>
      <w:r w:rsidRPr="001C6A69">
        <w:rPr>
          <w:rFonts w:ascii="Angsana New" w:hAnsi="Angsana New"/>
          <w:sz w:val="32"/>
          <w:szCs w:val="32"/>
          <w:cs/>
        </w:rPr>
        <w:t>จำนวนค่าเผื่อการลดลงของมูลค่าสินค้าคงเหลือที่ประมาณได้</w:t>
      </w:r>
      <w:r w:rsidRPr="0055523E">
        <w:rPr>
          <w:rFonts w:ascii="Angsana New" w:hAnsi="Angsana New"/>
          <w:sz w:val="32"/>
          <w:szCs w:val="32"/>
        </w:rPr>
        <w:t xml:space="preserve"> </w:t>
      </w:r>
      <w:r w:rsidRPr="001C6A69">
        <w:rPr>
          <w:rFonts w:ascii="Angsana New" w:hAnsi="Angsana New"/>
          <w:sz w:val="32"/>
          <w:szCs w:val="32"/>
          <w:cs/>
        </w:rPr>
        <w:t>เมื่อนำมาเปรียบเทียบกับจำนวนเดิมที่มีในบัญชี</w:t>
      </w:r>
      <w:r w:rsidRPr="0055523E">
        <w:rPr>
          <w:rFonts w:ascii="Angsana New" w:hAnsi="Angsana New"/>
          <w:sz w:val="32"/>
          <w:szCs w:val="32"/>
        </w:rPr>
        <w:t xml:space="preserve"> </w:t>
      </w:r>
      <w:r w:rsidRPr="001C6A69">
        <w:rPr>
          <w:rFonts w:ascii="Angsana New" w:hAnsi="Angsana New"/>
          <w:sz w:val="32"/>
          <w:szCs w:val="32"/>
          <w:cs/>
        </w:rPr>
        <w:t>ค่าเผื่อการลดลงของมูลค่าสินค้าคงเหลือทั้งที่ลดลงและเพิ่มขึ้นจะแสดงเป็นค่าใช้จ่ายภายใต้หัวข้อต้นทุนขายและบริการในส่วนของกำไรหรือขาดทุน</w:t>
      </w:r>
    </w:p>
    <w:p w14:paraId="2BA9CB61" w14:textId="77777777" w:rsidR="004D32F2" w:rsidRPr="0055523E" w:rsidRDefault="004D32F2" w:rsidP="00785397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14:paraId="408FE280" w14:textId="77777777" w:rsidR="002E7713" w:rsidRPr="0055523E" w:rsidRDefault="002E7713" w:rsidP="00785397">
      <w:pPr>
        <w:tabs>
          <w:tab w:val="left" w:pos="1440"/>
        </w:tabs>
        <w:spacing w:line="380" w:lineRule="exact"/>
        <w:ind w:firstLine="851"/>
        <w:jc w:val="thaiDistribute"/>
        <w:rPr>
          <w:rFonts w:asciiTheme="majorBidi" w:hAnsiTheme="majorBidi" w:cstheme="majorBidi"/>
          <w:sz w:val="32"/>
          <w:szCs w:val="32"/>
        </w:rPr>
      </w:pPr>
      <w:r w:rsidRPr="001C6A69">
        <w:rPr>
          <w:rFonts w:asciiTheme="majorBidi" w:hAnsiTheme="majorBidi" w:cstheme="majorBidi"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</w:p>
    <w:p w14:paraId="6AF1118E" w14:textId="54A73FC3" w:rsidR="002E7713" w:rsidRPr="0055523E" w:rsidRDefault="002E7713" w:rsidP="00785397">
      <w:pPr>
        <w:tabs>
          <w:tab w:val="left" w:pos="851"/>
          <w:tab w:val="left" w:pos="144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5523E">
        <w:rPr>
          <w:rFonts w:asciiTheme="majorBidi" w:hAnsiTheme="majorBidi" w:cstheme="majorBidi"/>
          <w:sz w:val="32"/>
          <w:szCs w:val="32"/>
        </w:rPr>
        <w:tab/>
      </w:r>
      <w:r w:rsidRPr="001C6A69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บริษัทและบริษัทย่อยกำหนดอายุสัญญาเช่าตามระยะเวลาที่บอกเลิกไม่ได้ของสัญญาเช่า โดยรวมระยะเวลาตามสิทธิเลือกในการขยายอายุสัญญาเช่า หากมีความแน่นอนอย่างสมเหตุสมผลที่จะใช้สิทธิเลือกนั้น 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ฝ่ายบริหารจำเป็นต้องใช้ดุลยพินิจในการประเมินว่าบริษัทและบริษัทย่อยมีความแน่นอนอย่างสมเหตุสมผลหรือไม่ที่จะใช้สิทธิเลือกในการขยายอายุสัญญาเช่าหรือที่จะไม่ใช้สิทธิเลือกในการยกเลิกสัญญาเช่า โดยพิจารณาข้อเท็จจริงและสภาพแวดล้อมที่เกี่ยวข้องทั้งหมดที่ทำให้เกิดสิ่งจูงใจในทางเศรษฐกิจสำหรับบริษัทและบริษัทย่อยในการใช้สิทธิเลือกนั้น ภายหลังจากวันที่สัญญาเช่ามีผล บริษัทและบริษัทย่อย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250D19DC" w14:textId="02A5E51E" w:rsidR="00574770" w:rsidRPr="0055523E" w:rsidRDefault="00574770" w:rsidP="00785397">
      <w:pPr>
        <w:tabs>
          <w:tab w:val="left" w:pos="851"/>
          <w:tab w:val="left" w:pos="144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CC419F0" w14:textId="7D342745" w:rsidR="005D59A0" w:rsidRPr="001C6A69" w:rsidRDefault="005D59A0" w:rsidP="00785397">
      <w:pPr>
        <w:spacing w:line="380" w:lineRule="exact"/>
        <w:ind w:left="455" w:firstLine="39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C6A69">
        <w:rPr>
          <w:rFonts w:asciiTheme="majorBidi" w:hAnsiTheme="majorBidi" w:cstheme="majorBidi"/>
          <w:sz w:val="32"/>
          <w:szCs w:val="32"/>
          <w:cs/>
        </w:rPr>
        <w:t>อัตราดอกเบี้ยเงินกู้ยืมส่วนเพิ่ม</w:t>
      </w:r>
      <w:r w:rsidR="0004261E">
        <w:rPr>
          <w:rFonts w:asciiTheme="majorBidi" w:hAnsiTheme="majorBidi" w:cstheme="majorBidi"/>
          <w:sz w:val="32"/>
          <w:szCs w:val="32"/>
        </w:rPr>
        <w:t xml:space="preserve"> - </w:t>
      </w:r>
      <w:r w:rsidR="0004261E" w:rsidRPr="001C6A69">
        <w:rPr>
          <w:rFonts w:asciiTheme="majorBidi" w:hAnsiTheme="majorBidi" w:cstheme="majorBidi" w:hint="cs"/>
          <w:sz w:val="32"/>
          <w:szCs w:val="32"/>
          <w:cs/>
        </w:rPr>
        <w:t>ผู้เช่า</w:t>
      </w:r>
    </w:p>
    <w:p w14:paraId="0A23FF22" w14:textId="77777777" w:rsidR="005D59A0" w:rsidRPr="0055523E" w:rsidRDefault="005D59A0" w:rsidP="00785397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C6A69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1C6A69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1C6A69">
        <w:rPr>
          <w:rFonts w:asciiTheme="majorBidi" w:hAnsiTheme="majorBidi" w:cstheme="majorBidi"/>
          <w:sz w:val="32"/>
          <w:szCs w:val="32"/>
          <w:cs/>
        </w:rPr>
        <w:t>ไม่สามารถกำหนดอัตราดอกเบี้ยตามนัยของสัญญาเช่า ดังนั้นจึงใช้อัตราดอกเบี้ยเงินกู้ยืมส่วนเพิ่มของบริษัท</w:t>
      </w:r>
      <w:r w:rsidRPr="001C6A69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1C6A69">
        <w:rPr>
          <w:rFonts w:asciiTheme="majorBidi" w:hAnsiTheme="majorBidi" w:cstheme="majorBidi"/>
          <w:sz w:val="32"/>
          <w:szCs w:val="32"/>
          <w:cs/>
        </w:rPr>
        <w:t>ในการคิดลดหนี้สินตามสัญญาเช่า โดยอัตราเงินกู้ยืมส่วนเพิ่มเป็นอัตราดอกเบี้ยที่บริษัท</w:t>
      </w:r>
      <w:r w:rsidRPr="001C6A69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1C6A69">
        <w:rPr>
          <w:rFonts w:asciiTheme="majorBidi" w:hAnsiTheme="majorBidi" w:cstheme="majorBidi"/>
          <w:sz w:val="32"/>
          <w:szCs w:val="32"/>
          <w:cs/>
        </w:rPr>
        <w:t>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55523E">
        <w:rPr>
          <w:rFonts w:asciiTheme="majorBidi" w:hAnsiTheme="majorBidi" w:cstheme="majorBidi"/>
          <w:sz w:val="32"/>
          <w:szCs w:val="32"/>
        </w:rPr>
        <w:t xml:space="preserve"> </w:t>
      </w:r>
    </w:p>
    <w:p w14:paraId="56DF765D" w14:textId="7C6B8B5A" w:rsidR="007D15C3" w:rsidRDefault="007D15C3" w:rsidP="0078539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44CDF90D" w14:textId="2CD848C2" w:rsidR="00785397" w:rsidRDefault="00785397" w:rsidP="0078539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006BF693" w14:textId="77777777" w:rsidR="00785397" w:rsidRPr="0055523E" w:rsidRDefault="00785397" w:rsidP="0078539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2DC4103B" w14:textId="62B206E7" w:rsidR="00654FE8" w:rsidRPr="001C6A69" w:rsidRDefault="00654FE8" w:rsidP="00785397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cs/>
        </w:rPr>
      </w:pPr>
      <w:r w:rsidRPr="0055523E">
        <w:rPr>
          <w:rFonts w:ascii="Angsana New" w:hAnsi="Angsana New" w:hint="cs"/>
          <w:sz w:val="32"/>
          <w:szCs w:val="32"/>
        </w:rPr>
        <w:tab/>
      </w:r>
      <w:r w:rsidRPr="001C6A69">
        <w:rPr>
          <w:rFonts w:ascii="Angsana New" w:hAnsi="Angsana New"/>
          <w:sz w:val="32"/>
          <w:szCs w:val="32"/>
          <w:cs/>
        </w:rPr>
        <w:t>อสังหาริมทรัพย์เพื่อการลงทุนและค่าเสื่อมราคา</w:t>
      </w:r>
    </w:p>
    <w:p w14:paraId="55AF68B2" w14:textId="77777777" w:rsidR="00654FE8" w:rsidRPr="001C6A69" w:rsidRDefault="00654FE8" w:rsidP="00785397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cs/>
        </w:rPr>
      </w:pPr>
      <w:r w:rsidRPr="0055523E">
        <w:rPr>
          <w:rFonts w:ascii="Angsana New" w:hAnsi="Angsana New"/>
          <w:sz w:val="32"/>
          <w:szCs w:val="32"/>
        </w:rPr>
        <w:tab/>
      </w:r>
      <w:r w:rsidRPr="0055523E">
        <w:rPr>
          <w:rFonts w:ascii="Angsana New" w:hAnsi="Angsana New" w:hint="cs"/>
          <w:sz w:val="32"/>
          <w:szCs w:val="32"/>
        </w:rPr>
        <w:tab/>
      </w:r>
      <w:r w:rsidRPr="001C6A69">
        <w:rPr>
          <w:rFonts w:ascii="Angsana New" w:hAnsi="Angsana New"/>
          <w:sz w:val="32"/>
          <w:szCs w:val="32"/>
          <w:cs/>
        </w:rPr>
        <w:t>ในการคำนวณค่าเสื่อมราคาของอสังหาริมทรัพย์เพื่อการลงทุน ฝ่ายบริหารจำเป็นต้องทำการประมาณอายุการให้ประโยชน์และมูลค่าคงเหลือเมื่อเลิกใช้งานของอสังหาริมทรัพย์เพื่อการลงทุน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45505685" w14:textId="77777777" w:rsidR="00654FE8" w:rsidRPr="0055523E" w:rsidRDefault="00654FE8" w:rsidP="00785397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55523E">
        <w:rPr>
          <w:rFonts w:ascii="Angsana New" w:hAnsi="Angsana New"/>
          <w:sz w:val="32"/>
          <w:szCs w:val="32"/>
        </w:rPr>
        <w:tab/>
      </w:r>
      <w:r w:rsidRPr="0055523E">
        <w:rPr>
          <w:rFonts w:ascii="Angsana New" w:hAnsi="Angsana New"/>
          <w:sz w:val="32"/>
          <w:szCs w:val="32"/>
        </w:rPr>
        <w:tab/>
      </w:r>
      <w:r w:rsidRPr="001C6A69">
        <w:rPr>
          <w:rFonts w:ascii="Angsana New" w:hAnsi="Angsana New"/>
          <w:sz w:val="32"/>
          <w:szCs w:val="32"/>
          <w:cs/>
        </w:rPr>
        <w:t>นอกจากนี้ฝ่ายบริหารจำเป็นต้องสอบทานการด้อยค่าของอสังหาริมทรัพย์เพื่อการลงทุน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36140EB3" w14:textId="77777777" w:rsidR="00654FE8" w:rsidRPr="0055523E" w:rsidRDefault="00654FE8" w:rsidP="00785397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/>
          <w:spacing w:val="-4"/>
          <w:sz w:val="32"/>
          <w:szCs w:val="32"/>
        </w:rPr>
      </w:pPr>
      <w:r w:rsidRPr="0055523E">
        <w:rPr>
          <w:rFonts w:ascii="Angsana New" w:hAnsi="Angsana New"/>
          <w:sz w:val="32"/>
          <w:szCs w:val="32"/>
        </w:rPr>
        <w:tab/>
      </w:r>
      <w:r w:rsidRPr="0055523E">
        <w:rPr>
          <w:rFonts w:ascii="Angsana New" w:hAnsi="Angsana New" w:hint="cs"/>
          <w:sz w:val="32"/>
          <w:szCs w:val="32"/>
        </w:rPr>
        <w:tab/>
      </w:r>
      <w:r w:rsidRPr="001C6A69">
        <w:rPr>
          <w:rFonts w:ascii="Angsana New" w:hAnsi="Angsana New"/>
          <w:spacing w:val="-4"/>
          <w:sz w:val="32"/>
          <w:szCs w:val="32"/>
          <w:cs/>
        </w:rPr>
        <w:t xml:space="preserve">ในการเปิดเผยมูลค่ายุติธรรมของอสังหาริมทรัพย์เพื่อการลงทุน ฝ่ายบริหารใช้วิธีพิจารณาจากรายได้โดยอ้างอิงจากการประเมินมูลค่ายุติธรรมในงวดปัจจุบันและงวดก่อนโดยผู้ประเมินราคาอิสระ </w:t>
      </w:r>
    </w:p>
    <w:p w14:paraId="3A84AF76" w14:textId="77777777" w:rsidR="005922C8" w:rsidRPr="0055523E" w:rsidRDefault="005922C8" w:rsidP="00785397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F4C11D2" w14:textId="5648117A" w:rsidR="00654FE8" w:rsidRPr="0055523E" w:rsidRDefault="00654FE8" w:rsidP="00785397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55523E">
        <w:rPr>
          <w:rFonts w:ascii="Angsana New" w:hAnsi="Angsana New" w:hint="cs"/>
          <w:sz w:val="32"/>
          <w:szCs w:val="32"/>
        </w:rPr>
        <w:tab/>
      </w:r>
      <w:r w:rsidR="00452EE3" w:rsidRPr="001C6A69">
        <w:rPr>
          <w:rFonts w:ascii="Angsana New" w:hAnsi="Angsana New" w:hint="cs"/>
          <w:sz w:val="32"/>
          <w:szCs w:val="32"/>
          <w:cs/>
        </w:rPr>
        <w:t>ค่าเสื่อมราคาของ</w:t>
      </w:r>
      <w:r w:rsidRPr="001C6A69">
        <w:rPr>
          <w:rFonts w:ascii="Angsana New" w:hAnsi="Angsana New"/>
          <w:sz w:val="32"/>
          <w:szCs w:val="32"/>
          <w:cs/>
        </w:rPr>
        <w:t>ที่ดิน อาคารและอุปกรณ์และ</w:t>
      </w:r>
      <w:r w:rsidR="00283EC1" w:rsidRPr="001C6A69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="00DF72B3" w:rsidRPr="0055523E">
        <w:rPr>
          <w:rFonts w:ascii="Angsana New" w:hAnsi="Angsana New"/>
          <w:sz w:val="32"/>
          <w:szCs w:val="32"/>
        </w:rPr>
        <w:t xml:space="preserve"> </w:t>
      </w:r>
      <w:r w:rsidR="00923C78" w:rsidRPr="001C6A69">
        <w:rPr>
          <w:rFonts w:ascii="Angsana New" w:hAnsi="Angsana New" w:hint="cs"/>
          <w:sz w:val="32"/>
          <w:szCs w:val="32"/>
          <w:cs/>
        </w:rPr>
        <w:t>และ</w:t>
      </w:r>
      <w:r w:rsidR="00452EE3" w:rsidRPr="001C6A69">
        <w:rPr>
          <w:rFonts w:ascii="Angsana New" w:hAnsi="Angsana New" w:hint="cs"/>
          <w:sz w:val="32"/>
          <w:szCs w:val="32"/>
          <w:cs/>
        </w:rPr>
        <w:t>ค่าตัดจำหน่ายของ</w:t>
      </w:r>
      <w:r w:rsidR="00DF72B3" w:rsidRPr="001C6A69">
        <w:rPr>
          <w:rFonts w:ascii="Angsana New" w:hAnsi="Angsana New"/>
          <w:sz w:val="32"/>
          <w:szCs w:val="32"/>
          <w:cs/>
        </w:rPr>
        <w:t>สินทรัพย์ไม่มีตัวตน</w:t>
      </w:r>
    </w:p>
    <w:p w14:paraId="7454517E" w14:textId="6D06F105" w:rsidR="00654FE8" w:rsidRPr="0055523E" w:rsidRDefault="00654FE8" w:rsidP="00785397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55523E">
        <w:rPr>
          <w:rFonts w:ascii="Angsana New" w:hAnsi="Angsana New"/>
          <w:sz w:val="32"/>
          <w:szCs w:val="32"/>
        </w:rPr>
        <w:tab/>
      </w:r>
      <w:r w:rsidRPr="0055523E">
        <w:rPr>
          <w:rFonts w:ascii="Angsana New" w:hAnsi="Angsana New" w:hint="cs"/>
          <w:sz w:val="32"/>
          <w:szCs w:val="32"/>
        </w:rPr>
        <w:tab/>
      </w:r>
      <w:r w:rsidRPr="001C6A69">
        <w:rPr>
          <w:rFonts w:ascii="Angsana New" w:hAnsi="Angsana New"/>
          <w:sz w:val="32"/>
          <w:szCs w:val="32"/>
          <w:cs/>
        </w:rPr>
        <w:t xml:space="preserve">ในการคำนวณค่าเสื่อมราคาของอาคารและอุปกรณ์ </w:t>
      </w:r>
      <w:r w:rsidR="00010BB3" w:rsidRPr="001C6A69">
        <w:rPr>
          <w:rFonts w:ascii="Angsana New" w:hAnsi="Angsana New" w:hint="cs"/>
          <w:sz w:val="32"/>
          <w:szCs w:val="32"/>
          <w:cs/>
        </w:rPr>
        <w:t>ตลอดจนสินทรัพย์สิทธิการใช้</w:t>
      </w:r>
      <w:r w:rsidR="00923C78" w:rsidRPr="001C6A69">
        <w:rPr>
          <w:rFonts w:ascii="Angsana New" w:hAnsi="Angsana New" w:hint="cs"/>
          <w:sz w:val="32"/>
          <w:szCs w:val="32"/>
          <w:cs/>
        </w:rPr>
        <w:t xml:space="preserve">และค่าตัดจำหน่ายของสินทรัพย์ไม่มีตัวตน </w:t>
      </w:r>
      <w:r w:rsidRPr="001C6A69">
        <w:rPr>
          <w:rFonts w:ascii="Angsana New" w:hAnsi="Angsana New"/>
          <w:sz w:val="32"/>
          <w:szCs w:val="32"/>
          <w:cs/>
        </w:rPr>
        <w:t>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61C7556B" w14:textId="42C98DDF" w:rsidR="00654FE8" w:rsidRPr="0055523E" w:rsidRDefault="00654FE8" w:rsidP="00785397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55523E">
        <w:rPr>
          <w:rFonts w:ascii="Angsana New" w:hAnsi="Angsana New"/>
          <w:sz w:val="32"/>
          <w:szCs w:val="32"/>
        </w:rPr>
        <w:tab/>
      </w:r>
      <w:r w:rsidRPr="0055523E">
        <w:rPr>
          <w:rFonts w:ascii="Angsana New" w:hAnsi="Angsana New"/>
          <w:sz w:val="32"/>
          <w:szCs w:val="32"/>
        </w:rPr>
        <w:tab/>
      </w:r>
      <w:r w:rsidRPr="001C6A69">
        <w:rPr>
          <w:rFonts w:ascii="Angsana New" w:hAnsi="Angsana New"/>
          <w:sz w:val="32"/>
          <w:szCs w:val="32"/>
          <w:cs/>
        </w:rPr>
        <w:t>นอกจากนี้ฝ่ายบริหารจำเป็นต้องสอบทานการด้อยค่าของที่ดิน อาคารและอุปกรณ์</w:t>
      </w:r>
      <w:r w:rsidR="00B03A8D" w:rsidRPr="001C6A69">
        <w:rPr>
          <w:rFonts w:ascii="Angsana New" w:hAnsi="Angsana New" w:hint="cs"/>
          <w:sz w:val="32"/>
          <w:szCs w:val="32"/>
          <w:cs/>
        </w:rPr>
        <w:t xml:space="preserve"> สินทรัพย์สิทธิการใช้ </w:t>
      </w:r>
      <w:r w:rsidR="00923C78" w:rsidRPr="001C6A69">
        <w:rPr>
          <w:rFonts w:ascii="Angsana New" w:hAnsi="Angsana New" w:hint="cs"/>
          <w:sz w:val="32"/>
          <w:szCs w:val="32"/>
          <w:cs/>
        </w:rPr>
        <w:t xml:space="preserve">และสินทรัพย์ไม่มีตัวตน </w:t>
      </w:r>
      <w:r w:rsidRPr="001C6A69">
        <w:rPr>
          <w:rFonts w:ascii="Angsana New" w:hAnsi="Angsana New"/>
          <w:sz w:val="32"/>
          <w:szCs w:val="32"/>
          <w:cs/>
        </w:rPr>
        <w:t>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5C2C2301" w14:textId="77777777" w:rsidR="0093333E" w:rsidRPr="0055523E" w:rsidRDefault="00654FE8" w:rsidP="00785397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55523E">
        <w:rPr>
          <w:rFonts w:ascii="Angsana New" w:hAnsi="Angsana New"/>
          <w:sz w:val="32"/>
          <w:szCs w:val="32"/>
        </w:rPr>
        <w:tab/>
      </w:r>
    </w:p>
    <w:p w14:paraId="1AD093A2" w14:textId="2447C1B2" w:rsidR="00654FE8" w:rsidRPr="0055523E" w:rsidRDefault="0093333E" w:rsidP="00785397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55523E">
        <w:rPr>
          <w:rFonts w:ascii="Angsana New" w:hAnsi="Angsana New"/>
          <w:sz w:val="32"/>
          <w:szCs w:val="32"/>
        </w:rPr>
        <w:tab/>
      </w:r>
      <w:r w:rsidR="00654FE8" w:rsidRPr="001C6A69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</w:t>
      </w:r>
      <w:r w:rsidR="00654FE8" w:rsidRPr="0055523E">
        <w:rPr>
          <w:rFonts w:ascii="Angsana New" w:hAnsi="Angsana New"/>
          <w:sz w:val="32"/>
          <w:szCs w:val="32"/>
        </w:rPr>
        <w:t xml:space="preserve">  </w:t>
      </w:r>
    </w:p>
    <w:p w14:paraId="4EBC71D0" w14:textId="77777777" w:rsidR="00654FE8" w:rsidRPr="0055523E" w:rsidRDefault="00654FE8" w:rsidP="00785397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55523E">
        <w:rPr>
          <w:rFonts w:ascii="Angsana New" w:hAnsi="Angsana New"/>
          <w:sz w:val="32"/>
          <w:szCs w:val="32"/>
        </w:rPr>
        <w:tab/>
      </w:r>
      <w:r w:rsidRPr="0055523E">
        <w:rPr>
          <w:rFonts w:ascii="Angsana New" w:hAnsi="Angsana New" w:hint="cs"/>
          <w:sz w:val="32"/>
          <w:szCs w:val="32"/>
        </w:rPr>
        <w:tab/>
      </w:r>
      <w:r w:rsidRPr="001C6A69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</w:t>
      </w:r>
      <w:r w:rsidR="00673923" w:rsidRPr="001C6A69">
        <w:rPr>
          <w:rFonts w:ascii="Angsana New" w:hAnsi="Angsana New" w:hint="cs"/>
          <w:sz w:val="32"/>
          <w:szCs w:val="32"/>
          <w:cs/>
        </w:rPr>
        <w:t>รับรู้</w:t>
      </w:r>
      <w:r w:rsidRPr="001C6A69">
        <w:rPr>
          <w:rFonts w:ascii="Angsana New" w:hAnsi="Angsana New"/>
          <w:sz w:val="32"/>
          <w:szCs w:val="32"/>
          <w:cs/>
        </w:rPr>
        <w:t>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2E6708BD" w14:textId="1192EF07" w:rsidR="00921B31" w:rsidRPr="0055523E" w:rsidRDefault="00921B31" w:rsidP="00785397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14:paraId="41C6FBC6" w14:textId="77777777" w:rsidR="00654FE8" w:rsidRPr="0055523E" w:rsidRDefault="00654FE8" w:rsidP="00785397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55523E">
        <w:rPr>
          <w:rFonts w:ascii="Angsana New" w:hAnsi="Angsana New" w:hint="cs"/>
          <w:sz w:val="32"/>
          <w:szCs w:val="32"/>
        </w:rPr>
        <w:tab/>
      </w:r>
      <w:r w:rsidRPr="001C6A69">
        <w:rPr>
          <w:rFonts w:ascii="Angsana New" w:hAnsi="Angsana New"/>
          <w:sz w:val="32"/>
          <w:szCs w:val="32"/>
          <w:cs/>
        </w:rPr>
        <w:t>ผลประโยชน์หลังออกจากงานของพนักงาน</w:t>
      </w:r>
      <w:r w:rsidR="00673923" w:rsidRPr="001C6A69">
        <w:rPr>
          <w:rFonts w:ascii="Angsana New" w:hAnsi="Angsana New" w:hint="cs"/>
          <w:sz w:val="32"/>
          <w:szCs w:val="32"/>
          <w:cs/>
        </w:rPr>
        <w:t xml:space="preserve"> (</w:t>
      </w:r>
      <w:r w:rsidRPr="001C6A69">
        <w:rPr>
          <w:rFonts w:ascii="Angsana New" w:hAnsi="Angsana New"/>
          <w:sz w:val="32"/>
          <w:szCs w:val="32"/>
          <w:cs/>
        </w:rPr>
        <w:t>โครงการผลประโยชน์</w:t>
      </w:r>
      <w:r w:rsidR="00673923" w:rsidRPr="001C6A69">
        <w:rPr>
          <w:rFonts w:ascii="Angsana New" w:hAnsi="Angsana New" w:hint="cs"/>
          <w:sz w:val="32"/>
          <w:szCs w:val="32"/>
          <w:cs/>
        </w:rPr>
        <w:t>)</w:t>
      </w:r>
    </w:p>
    <w:p w14:paraId="09B5AEDA" w14:textId="77777777" w:rsidR="00654FE8" w:rsidRPr="0055523E" w:rsidRDefault="00654FE8" w:rsidP="00785397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55523E">
        <w:rPr>
          <w:rFonts w:ascii="Angsana New" w:hAnsi="Angsana New"/>
          <w:sz w:val="32"/>
          <w:szCs w:val="32"/>
        </w:rPr>
        <w:tab/>
      </w:r>
      <w:r w:rsidRPr="0055523E">
        <w:rPr>
          <w:rFonts w:ascii="Angsana New" w:hAnsi="Angsana New" w:hint="cs"/>
          <w:sz w:val="32"/>
          <w:szCs w:val="32"/>
        </w:rPr>
        <w:tab/>
      </w:r>
      <w:r w:rsidRPr="001C6A69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397EE7D0" w14:textId="48DF0C71" w:rsidR="00452EE3" w:rsidRDefault="00452EE3" w:rsidP="00785397">
      <w:pPr>
        <w:tabs>
          <w:tab w:val="left" w:pos="1440"/>
          <w:tab w:val="left" w:pos="2880"/>
          <w:tab w:val="left" w:pos="9781"/>
        </w:tabs>
        <w:spacing w:line="380" w:lineRule="exact"/>
        <w:ind w:left="547" w:firstLine="304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2FED16E1" w14:textId="77777777" w:rsidR="00785397" w:rsidRPr="0055523E" w:rsidRDefault="00785397" w:rsidP="00785397">
      <w:pPr>
        <w:tabs>
          <w:tab w:val="left" w:pos="1440"/>
          <w:tab w:val="left" w:pos="2880"/>
          <w:tab w:val="left" w:pos="9781"/>
        </w:tabs>
        <w:spacing w:line="380" w:lineRule="exact"/>
        <w:ind w:left="547" w:firstLine="304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390AA87F" w14:textId="264A0512" w:rsidR="001F0478" w:rsidRPr="001C6A69" w:rsidRDefault="001F0478" w:rsidP="00785397">
      <w:pPr>
        <w:tabs>
          <w:tab w:val="left" w:pos="1440"/>
          <w:tab w:val="left" w:pos="2880"/>
          <w:tab w:val="left" w:pos="9781"/>
        </w:tabs>
        <w:spacing w:line="380" w:lineRule="exact"/>
        <w:ind w:left="547" w:firstLine="304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1C6A69">
        <w:rPr>
          <w:rFonts w:asciiTheme="majorBidi" w:eastAsia="SimSun" w:hAnsiTheme="majorBidi" w:cstheme="majorBidi" w:hint="cs"/>
          <w:sz w:val="32"/>
          <w:szCs w:val="32"/>
          <w:cs/>
        </w:rPr>
        <w:t>มูลค่ายุติธรรมของสินทรัพย์</w:t>
      </w:r>
      <w:r w:rsidR="00785397" w:rsidRPr="001C6A69">
        <w:rPr>
          <w:rFonts w:asciiTheme="majorBidi" w:eastAsia="SimSun" w:hAnsiTheme="majorBidi" w:cstheme="majorBidi" w:hint="cs"/>
          <w:sz w:val="32"/>
          <w:szCs w:val="32"/>
          <w:cs/>
        </w:rPr>
        <w:t>ทางการเงิน</w:t>
      </w:r>
      <w:r w:rsidRPr="001C6A69">
        <w:rPr>
          <w:rFonts w:asciiTheme="majorBidi" w:eastAsia="SimSun" w:hAnsiTheme="majorBidi" w:cstheme="majorBidi" w:hint="cs"/>
          <w:sz w:val="32"/>
          <w:szCs w:val="32"/>
          <w:cs/>
        </w:rPr>
        <w:t>และตราสารอนุพันธ์</w:t>
      </w:r>
    </w:p>
    <w:p w14:paraId="68EED8E4" w14:textId="00B14B66" w:rsidR="001F0478" w:rsidRPr="0055523E" w:rsidRDefault="001F0478" w:rsidP="00785397">
      <w:pPr>
        <w:tabs>
          <w:tab w:val="left" w:pos="851"/>
          <w:tab w:val="left" w:pos="900"/>
          <w:tab w:val="left" w:pos="1418"/>
          <w:tab w:val="left" w:pos="2880"/>
          <w:tab w:val="left" w:pos="9781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C6A69">
        <w:rPr>
          <w:rFonts w:asciiTheme="majorBidi" w:hAnsiTheme="majorBidi" w:cstheme="majorBidi" w:hint="cs"/>
          <w:sz w:val="32"/>
          <w:szCs w:val="32"/>
          <w:cs/>
        </w:rPr>
        <w:t>มูลค่ายุติธรรมของเครื่องมือทางการเงิน ซึ่งไม่มีการซื้อขายในตลาดซื้อขายคล</w:t>
      </w:r>
      <w:r w:rsidR="002D2301" w:rsidRPr="001C6A69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1C6A69">
        <w:rPr>
          <w:rFonts w:asciiTheme="majorBidi" w:hAnsiTheme="majorBidi" w:cstheme="majorBidi" w:hint="cs"/>
          <w:sz w:val="32"/>
          <w:szCs w:val="32"/>
          <w:cs/>
        </w:rPr>
        <w:t xml:space="preserve">องวัดมูลค่าโดยใช้เทคนิคการประเมินมูลค่า บริษัท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</w:t>
      </w:r>
    </w:p>
    <w:p w14:paraId="01633548" w14:textId="77777777" w:rsidR="00785397" w:rsidRPr="0055523E" w:rsidRDefault="00785397" w:rsidP="00785397">
      <w:pPr>
        <w:tabs>
          <w:tab w:val="left" w:pos="851"/>
          <w:tab w:val="left" w:pos="900"/>
          <w:tab w:val="left" w:pos="1418"/>
          <w:tab w:val="left" w:pos="2880"/>
          <w:tab w:val="left" w:pos="9781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6AC55C6" w14:textId="6EC6E6E7" w:rsidR="00442DE0" w:rsidRPr="0055523E" w:rsidRDefault="007B0844" w:rsidP="00785397">
      <w:pPr>
        <w:tabs>
          <w:tab w:val="left" w:pos="284"/>
          <w:tab w:val="left" w:pos="851"/>
        </w:tabs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55523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42DE0" w:rsidRPr="0055523E">
        <w:rPr>
          <w:rFonts w:asciiTheme="majorBidi" w:hAnsiTheme="majorBidi"/>
          <w:b/>
          <w:bCs/>
          <w:sz w:val="32"/>
          <w:szCs w:val="32"/>
        </w:rPr>
        <w:t>.</w:t>
      </w:r>
      <w:r w:rsidR="00442DE0" w:rsidRPr="0055523E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7AB4" w:rsidRPr="001C6A69">
        <w:rPr>
          <w:rFonts w:asciiTheme="majorBidi" w:hAnsiTheme="majorBidi" w:cstheme="majorBidi"/>
          <w:b/>
          <w:bCs/>
          <w:sz w:val="32"/>
          <w:szCs w:val="32"/>
          <w:cs/>
        </w:rPr>
        <w:t>รายการบัญชีและยอดคงเหลือกับบุคคลหรือกิจการที่เกี่ยวข้องกัน</w:t>
      </w:r>
    </w:p>
    <w:p w14:paraId="117C466E" w14:textId="33E8217D" w:rsidR="008E260C" w:rsidRPr="0055523E" w:rsidRDefault="00F23566" w:rsidP="00785397">
      <w:pPr>
        <w:spacing w:line="38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  <w:r w:rsidRPr="001C6A69">
        <w:rPr>
          <w:rFonts w:asciiTheme="majorBidi" w:hAnsiTheme="majorBidi"/>
          <w:sz w:val="32"/>
          <w:szCs w:val="32"/>
          <w:cs/>
        </w:rPr>
        <w:t>บุคคลหรือกิจการที่เกี่ยวข้องกัน หมายถึง บุคคลหรือกิจการที่อยู่ภายใต้การควบคุมของบริษัท หรือ</w:t>
      </w:r>
      <w:r w:rsidR="002D4D15" w:rsidRPr="001C6A69">
        <w:rPr>
          <w:rFonts w:asciiTheme="majorBidi" w:hAnsiTheme="majorBidi" w:hint="cs"/>
          <w:sz w:val="32"/>
          <w:szCs w:val="32"/>
          <w:cs/>
        </w:rPr>
        <w:t>ถูกบริษัท</w:t>
      </w:r>
      <w:r w:rsidRPr="001C6A69">
        <w:rPr>
          <w:rFonts w:asciiTheme="majorBidi" w:hAnsiTheme="majorBidi"/>
          <w:sz w:val="32"/>
          <w:szCs w:val="32"/>
          <w:cs/>
        </w:rPr>
        <w:t>ควบคุม</w:t>
      </w:r>
      <w:r w:rsidR="002D4D15" w:rsidRPr="001C6A69">
        <w:rPr>
          <w:rFonts w:asciiTheme="majorBidi" w:hAnsiTheme="majorBidi" w:hint="cs"/>
          <w:sz w:val="32"/>
          <w:szCs w:val="32"/>
          <w:cs/>
        </w:rPr>
        <w:t>ไม่ว่าจะเป็นโดย</w:t>
      </w:r>
      <w:r w:rsidRPr="001C6A69">
        <w:rPr>
          <w:rFonts w:asciiTheme="majorBidi" w:hAnsiTheme="majorBidi"/>
          <w:sz w:val="32"/>
          <w:szCs w:val="32"/>
          <w:cs/>
        </w:rPr>
        <w:t>ทางตรงและทางอ้อม หรือมีอิทธิพลอย่างเป็นสาระสำคัญในการตัดสินใจด้านการเงินหรือการดำเนินงานของบริษัท</w:t>
      </w:r>
    </w:p>
    <w:p w14:paraId="7E4A6FA3" w14:textId="7FAA6F99" w:rsidR="00F23566" w:rsidRPr="0055523E" w:rsidRDefault="00F23566" w:rsidP="00785397">
      <w:pPr>
        <w:spacing w:line="38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  <w:r w:rsidRPr="001C6A69">
        <w:rPr>
          <w:rFonts w:asciiTheme="majorBidi" w:hAnsiTheme="majorBidi"/>
          <w:sz w:val="32"/>
          <w:szCs w:val="32"/>
          <w:cs/>
        </w:rPr>
        <w:t>บุคคลหรือกิจการที่เกี่ยวข้องกัน</w:t>
      </w:r>
      <w:r w:rsidR="002D4D15" w:rsidRPr="001C6A69">
        <w:rPr>
          <w:rFonts w:asciiTheme="majorBidi" w:hAnsiTheme="majorBidi" w:hint="cs"/>
          <w:sz w:val="32"/>
          <w:szCs w:val="32"/>
          <w:cs/>
        </w:rPr>
        <w:t xml:space="preserve"> </w:t>
      </w:r>
      <w:r w:rsidRPr="001C6A69">
        <w:rPr>
          <w:rFonts w:asciiTheme="majorBidi" w:hAnsiTheme="majorBidi"/>
          <w:sz w:val="32"/>
          <w:szCs w:val="32"/>
          <w:cs/>
        </w:rPr>
        <w:t>ประกอบด้วย</w:t>
      </w:r>
    </w:p>
    <w:tbl>
      <w:tblPr>
        <w:tblW w:w="8391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05"/>
        <w:gridCol w:w="142"/>
        <w:gridCol w:w="3118"/>
        <w:gridCol w:w="134"/>
        <w:gridCol w:w="1992"/>
      </w:tblGrid>
      <w:tr w:rsidR="00CD274A" w:rsidRPr="0055523E" w14:paraId="1D825F31" w14:textId="77777777" w:rsidTr="002218D6">
        <w:tc>
          <w:tcPr>
            <w:tcW w:w="3005" w:type="dxa"/>
            <w:tcBorders>
              <w:bottom w:val="single" w:sz="6" w:space="0" w:color="auto"/>
            </w:tcBorders>
          </w:tcPr>
          <w:p w14:paraId="1AF44922" w14:textId="77777777" w:rsidR="00CD274A" w:rsidRPr="0055523E" w:rsidRDefault="00CD274A" w:rsidP="002218D6">
            <w:pPr>
              <w:tabs>
                <w:tab w:val="left" w:pos="600"/>
              </w:tabs>
              <w:spacing w:line="34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6A69">
              <w:rPr>
                <w:rFonts w:ascii="Angsana New" w:hAnsi="Angsana New"/>
                <w:sz w:val="26"/>
                <w:szCs w:val="26"/>
                <w:cs/>
              </w:rPr>
              <w:t>ชื่อ</w:t>
            </w:r>
            <w:r w:rsidRPr="001C6A69">
              <w:rPr>
                <w:rFonts w:ascii="Angsana New" w:hAnsi="Angsana New" w:hint="cs"/>
                <w:sz w:val="26"/>
                <w:szCs w:val="26"/>
                <w:cs/>
              </w:rPr>
              <w:t>บุคคลหรือ</w:t>
            </w:r>
            <w:r w:rsidRPr="001C6A69">
              <w:rPr>
                <w:rFonts w:ascii="Angsana New" w:hAnsi="Angsana New"/>
                <w:sz w:val="26"/>
                <w:szCs w:val="26"/>
                <w:cs/>
              </w:rPr>
              <w:t>กิจการ</w:t>
            </w:r>
            <w:r w:rsidRPr="001C6A69">
              <w:rPr>
                <w:rFonts w:ascii="Angsana New" w:hAnsi="Angsana New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42" w:type="dxa"/>
          </w:tcPr>
          <w:p w14:paraId="28A65699" w14:textId="77777777" w:rsidR="00CD274A" w:rsidRPr="0055523E" w:rsidRDefault="00CD274A" w:rsidP="002218D6">
            <w:pPr>
              <w:tabs>
                <w:tab w:val="left" w:pos="600"/>
              </w:tabs>
              <w:spacing w:line="340" w:lineRule="exact"/>
              <w:ind w:left="-108" w:right="-10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18" w:type="dxa"/>
            <w:tcBorders>
              <w:bottom w:val="single" w:sz="6" w:space="0" w:color="auto"/>
            </w:tcBorders>
          </w:tcPr>
          <w:p w14:paraId="1054FCBC" w14:textId="77777777" w:rsidR="00CD274A" w:rsidRPr="001C6A69" w:rsidRDefault="00CD274A" w:rsidP="002218D6">
            <w:pPr>
              <w:tabs>
                <w:tab w:val="left" w:pos="600"/>
              </w:tabs>
              <w:spacing w:line="34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6A69">
              <w:rPr>
                <w:rFonts w:ascii="Angsana New" w:hAnsi="Angsana New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34" w:type="dxa"/>
          </w:tcPr>
          <w:p w14:paraId="277060E9" w14:textId="77777777" w:rsidR="00CD274A" w:rsidRPr="0055523E" w:rsidRDefault="00CD274A" w:rsidP="002218D6">
            <w:pPr>
              <w:spacing w:line="340" w:lineRule="exact"/>
              <w:ind w:right="1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  <w:tcBorders>
              <w:bottom w:val="single" w:sz="6" w:space="0" w:color="auto"/>
            </w:tcBorders>
          </w:tcPr>
          <w:p w14:paraId="1D428F5B" w14:textId="77777777" w:rsidR="00CD274A" w:rsidRPr="0055523E" w:rsidRDefault="00CD274A" w:rsidP="002218D6">
            <w:pPr>
              <w:tabs>
                <w:tab w:val="left" w:pos="600"/>
              </w:tabs>
              <w:spacing w:line="34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6A69">
              <w:rPr>
                <w:rFonts w:ascii="Angsana New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CD274A" w:rsidRPr="0055523E" w14:paraId="3BE57357" w14:textId="77777777" w:rsidTr="002218D6">
        <w:tc>
          <w:tcPr>
            <w:tcW w:w="3005" w:type="dxa"/>
            <w:tcBorders>
              <w:top w:val="single" w:sz="6" w:space="0" w:color="auto"/>
            </w:tcBorders>
            <w:vAlign w:val="center"/>
          </w:tcPr>
          <w:p w14:paraId="2D8A9911" w14:textId="77777777" w:rsidR="00CD274A" w:rsidRPr="001C6A69" w:rsidRDefault="00CD274A" w:rsidP="002218D6">
            <w:pPr>
              <w:tabs>
                <w:tab w:val="left" w:pos="600"/>
              </w:tabs>
              <w:spacing w:line="340" w:lineRule="exact"/>
              <w:ind w:right="-107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1C6A69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142" w:type="dxa"/>
            <w:vAlign w:val="center"/>
          </w:tcPr>
          <w:p w14:paraId="391EF8D8" w14:textId="77777777" w:rsidR="00CD274A" w:rsidRPr="0055523E" w:rsidRDefault="00CD274A" w:rsidP="002218D6">
            <w:pPr>
              <w:tabs>
                <w:tab w:val="left" w:pos="600"/>
              </w:tabs>
              <w:spacing w:line="34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18" w:type="dxa"/>
            <w:tcBorders>
              <w:top w:val="single" w:sz="6" w:space="0" w:color="auto"/>
            </w:tcBorders>
            <w:vAlign w:val="center"/>
          </w:tcPr>
          <w:p w14:paraId="743D3DDF" w14:textId="77777777" w:rsidR="00CD274A" w:rsidRPr="001C6A69" w:rsidRDefault="00CD274A" w:rsidP="002218D6">
            <w:pPr>
              <w:tabs>
                <w:tab w:val="left" w:pos="600"/>
              </w:tabs>
              <w:spacing w:line="34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1C6A69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ผลิตและจำหน่ายบรรจุภัณฑ์ชนิดอ่อนตัว</w:t>
            </w:r>
          </w:p>
        </w:tc>
        <w:tc>
          <w:tcPr>
            <w:tcW w:w="134" w:type="dxa"/>
            <w:vAlign w:val="center"/>
          </w:tcPr>
          <w:p w14:paraId="6C7B982F" w14:textId="77777777" w:rsidR="00CD274A" w:rsidRPr="0055523E" w:rsidRDefault="00CD274A" w:rsidP="002218D6">
            <w:pPr>
              <w:spacing w:line="34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  <w:tcBorders>
              <w:top w:val="single" w:sz="6" w:space="0" w:color="auto"/>
            </w:tcBorders>
          </w:tcPr>
          <w:p w14:paraId="5C8A2CCC" w14:textId="77777777" w:rsidR="00CD274A" w:rsidRPr="001C6A69" w:rsidRDefault="00CD274A" w:rsidP="002218D6">
            <w:pPr>
              <w:tabs>
                <w:tab w:val="left" w:pos="600"/>
              </w:tabs>
              <w:spacing w:line="340" w:lineRule="exact"/>
              <w:ind w:left="57"/>
              <w:rPr>
                <w:rFonts w:ascii="Angsana New" w:hAnsi="Angsana New"/>
                <w:sz w:val="26"/>
                <w:szCs w:val="26"/>
                <w:cs/>
              </w:rPr>
            </w:pPr>
            <w:r w:rsidRPr="001C6A69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CD274A" w:rsidRPr="0055523E" w14:paraId="49B64875" w14:textId="77777777" w:rsidTr="002218D6">
        <w:tc>
          <w:tcPr>
            <w:tcW w:w="3005" w:type="dxa"/>
          </w:tcPr>
          <w:p w14:paraId="6C86934A" w14:textId="77777777" w:rsidR="00CD274A" w:rsidRPr="001C6A69" w:rsidRDefault="00CD274A" w:rsidP="002218D6">
            <w:pPr>
              <w:tabs>
                <w:tab w:val="left" w:pos="600"/>
              </w:tabs>
              <w:spacing w:line="340" w:lineRule="exact"/>
              <w:ind w:right="-107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1C6A69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บริษัท </w:t>
            </w:r>
            <w:r w:rsidRPr="001C6A69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โซลาร์ พีพีเอ็ม</w:t>
            </w:r>
            <w:r w:rsidRPr="001C6A69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2" w:type="dxa"/>
            <w:vAlign w:val="center"/>
          </w:tcPr>
          <w:p w14:paraId="01CD710D" w14:textId="77777777" w:rsidR="00CD274A" w:rsidRPr="0055523E" w:rsidRDefault="00CD274A" w:rsidP="002218D6">
            <w:pPr>
              <w:tabs>
                <w:tab w:val="left" w:pos="600"/>
              </w:tabs>
              <w:spacing w:line="34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18" w:type="dxa"/>
            <w:vAlign w:val="center"/>
          </w:tcPr>
          <w:p w14:paraId="4176BA3E" w14:textId="77777777" w:rsidR="00CD274A" w:rsidRPr="0055523E" w:rsidRDefault="00CD274A" w:rsidP="002218D6">
            <w:pPr>
              <w:tabs>
                <w:tab w:val="left" w:pos="600"/>
              </w:tabs>
              <w:spacing w:line="340" w:lineRule="exact"/>
              <w:ind w:right="-57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1C6A69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เป็นตัวแทนจำหน่ายและให้บริการ ออกแบบจัดหา และติดตั้งอุปกรณ์ผลิตกระแสไฟฟ้าโดยใช้พลังงานทางเลือก และประกอบ</w:t>
            </w:r>
          </w:p>
          <w:p w14:paraId="02D3B10D" w14:textId="77777777" w:rsidR="00CD274A" w:rsidRPr="001C6A69" w:rsidRDefault="00CD274A" w:rsidP="002218D6">
            <w:pPr>
              <w:tabs>
                <w:tab w:val="left" w:pos="600"/>
              </w:tabs>
              <w:spacing w:line="340" w:lineRule="exact"/>
              <w:ind w:right="-57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1C6A69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แผงโซลาร์เซลล์เพื่อการส่งออก</w:t>
            </w:r>
          </w:p>
        </w:tc>
        <w:tc>
          <w:tcPr>
            <w:tcW w:w="134" w:type="dxa"/>
            <w:vAlign w:val="bottom"/>
          </w:tcPr>
          <w:p w14:paraId="0E3BDFA5" w14:textId="77777777" w:rsidR="00CD274A" w:rsidRPr="0055523E" w:rsidRDefault="00CD274A" w:rsidP="002218D6">
            <w:pPr>
              <w:spacing w:line="34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</w:tcPr>
          <w:p w14:paraId="29FF7EF5" w14:textId="77777777" w:rsidR="00CD274A" w:rsidRPr="001C6A69" w:rsidRDefault="00CD274A" w:rsidP="002218D6">
            <w:pPr>
              <w:tabs>
                <w:tab w:val="left" w:pos="600"/>
              </w:tabs>
              <w:spacing w:line="340" w:lineRule="exact"/>
              <w:ind w:left="57"/>
              <w:rPr>
                <w:rFonts w:ascii="Angsana New" w:hAnsi="Angsana New"/>
                <w:sz w:val="26"/>
                <w:szCs w:val="26"/>
                <w:cs/>
              </w:rPr>
            </w:pPr>
            <w:r w:rsidRPr="001C6A69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CD274A" w:rsidRPr="0055523E" w14:paraId="772535E2" w14:textId="77777777" w:rsidTr="002218D6">
        <w:tc>
          <w:tcPr>
            <w:tcW w:w="3005" w:type="dxa"/>
            <w:vAlign w:val="bottom"/>
          </w:tcPr>
          <w:p w14:paraId="710686F8" w14:textId="77777777" w:rsidR="00CD274A" w:rsidRPr="001C6A69" w:rsidRDefault="00CD274A" w:rsidP="002218D6">
            <w:pPr>
              <w:tabs>
                <w:tab w:val="left" w:pos="600"/>
              </w:tabs>
              <w:spacing w:line="340" w:lineRule="exact"/>
              <w:ind w:right="-107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55523E">
              <w:rPr>
                <w:rFonts w:ascii="Angsana New" w:hAnsi="Angsana New"/>
                <w:spacing w:val="-4"/>
                <w:sz w:val="26"/>
                <w:szCs w:val="26"/>
              </w:rPr>
              <w:t>Vina Solar Technology. Co., Ltd. (Vietnam)</w:t>
            </w:r>
          </w:p>
        </w:tc>
        <w:tc>
          <w:tcPr>
            <w:tcW w:w="142" w:type="dxa"/>
            <w:vAlign w:val="bottom"/>
          </w:tcPr>
          <w:p w14:paraId="2274C976" w14:textId="77777777" w:rsidR="00CD274A" w:rsidRPr="0055523E" w:rsidRDefault="00CD274A" w:rsidP="002218D6">
            <w:pPr>
              <w:tabs>
                <w:tab w:val="left" w:pos="600"/>
              </w:tabs>
              <w:spacing w:line="34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18" w:type="dxa"/>
            <w:vAlign w:val="bottom"/>
          </w:tcPr>
          <w:p w14:paraId="756186F6" w14:textId="77777777" w:rsidR="00CD274A" w:rsidRPr="001C6A69" w:rsidRDefault="00CD274A" w:rsidP="002218D6">
            <w:pPr>
              <w:tabs>
                <w:tab w:val="left" w:pos="600"/>
              </w:tabs>
              <w:spacing w:line="34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1C6A69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ผลิตและจำหน่ายโซลาร์เซลล์</w:t>
            </w:r>
          </w:p>
        </w:tc>
        <w:tc>
          <w:tcPr>
            <w:tcW w:w="134" w:type="dxa"/>
            <w:vAlign w:val="bottom"/>
          </w:tcPr>
          <w:p w14:paraId="39837611" w14:textId="77777777" w:rsidR="00CD274A" w:rsidRPr="0055523E" w:rsidRDefault="00CD274A" w:rsidP="002218D6">
            <w:pPr>
              <w:spacing w:line="34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</w:tcPr>
          <w:p w14:paraId="035536D5" w14:textId="77777777" w:rsidR="00CD274A" w:rsidRPr="001C6A69" w:rsidRDefault="00CD274A" w:rsidP="002218D6">
            <w:pPr>
              <w:tabs>
                <w:tab w:val="left" w:pos="600"/>
              </w:tabs>
              <w:spacing w:line="340" w:lineRule="exact"/>
              <w:ind w:left="57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1C6A69">
              <w:rPr>
                <w:rFonts w:ascii="Angsana New" w:hAnsi="Angsana New"/>
                <w:spacing w:val="-4"/>
                <w:sz w:val="26"/>
                <w:szCs w:val="26"/>
                <w:cs/>
              </w:rPr>
              <w:t>ผู้ถือหุ้นร่วมในบริษัทย่อย</w:t>
            </w:r>
          </w:p>
        </w:tc>
      </w:tr>
      <w:tr w:rsidR="00CD274A" w:rsidRPr="0055523E" w14:paraId="4A971533" w14:textId="77777777" w:rsidTr="002218D6">
        <w:tc>
          <w:tcPr>
            <w:tcW w:w="3005" w:type="dxa"/>
          </w:tcPr>
          <w:p w14:paraId="69911B42" w14:textId="77777777" w:rsidR="00CD274A" w:rsidRPr="0055523E" w:rsidRDefault="00CD274A" w:rsidP="002218D6">
            <w:pPr>
              <w:tabs>
                <w:tab w:val="left" w:pos="600"/>
              </w:tabs>
              <w:spacing w:line="340" w:lineRule="exact"/>
              <w:ind w:right="-107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C6A69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บริษัท พรพรหม</w:t>
            </w:r>
            <w:r w:rsidRPr="0055523E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Pr="001C6A69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ดิสทริบิวชั่น จำกัด</w:t>
            </w:r>
          </w:p>
        </w:tc>
        <w:tc>
          <w:tcPr>
            <w:tcW w:w="142" w:type="dxa"/>
            <w:vAlign w:val="bottom"/>
          </w:tcPr>
          <w:p w14:paraId="7ECFA2FE" w14:textId="77777777" w:rsidR="00CD274A" w:rsidRPr="0055523E" w:rsidRDefault="00CD274A" w:rsidP="002218D6">
            <w:pPr>
              <w:tabs>
                <w:tab w:val="left" w:pos="600"/>
              </w:tabs>
              <w:spacing w:line="34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18" w:type="dxa"/>
            <w:vAlign w:val="center"/>
          </w:tcPr>
          <w:p w14:paraId="7EACD950" w14:textId="77777777" w:rsidR="00CD274A" w:rsidRPr="001C6A69" w:rsidRDefault="00CD274A" w:rsidP="002218D6">
            <w:pPr>
              <w:tabs>
                <w:tab w:val="left" w:pos="600"/>
              </w:tabs>
              <w:spacing w:line="34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1C6A69">
              <w:rPr>
                <w:rFonts w:ascii="Angsana New" w:hAnsi="Angsana New" w:hint="cs"/>
                <w:sz w:val="26"/>
                <w:szCs w:val="26"/>
                <w:cs/>
              </w:rPr>
              <w:t>นำเข้าและจัดจำหน่ายอะไหล่สำหรับเครื่องปรับอากาศ</w:t>
            </w:r>
          </w:p>
        </w:tc>
        <w:tc>
          <w:tcPr>
            <w:tcW w:w="134" w:type="dxa"/>
            <w:vAlign w:val="center"/>
          </w:tcPr>
          <w:p w14:paraId="4819D9C2" w14:textId="77777777" w:rsidR="00CD274A" w:rsidRPr="0055523E" w:rsidRDefault="00CD274A" w:rsidP="002218D6">
            <w:pPr>
              <w:spacing w:line="34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</w:tcPr>
          <w:p w14:paraId="22C3BF85" w14:textId="77777777" w:rsidR="00CD274A" w:rsidRPr="001C6A69" w:rsidRDefault="00CD274A" w:rsidP="002218D6">
            <w:pPr>
              <w:tabs>
                <w:tab w:val="left" w:pos="600"/>
              </w:tabs>
              <w:spacing w:line="340" w:lineRule="exact"/>
              <w:ind w:left="57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1C6A69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กรรมการและผู้ถือหุ้นเป็นเครือญาติกัน</w:t>
            </w:r>
          </w:p>
        </w:tc>
      </w:tr>
      <w:tr w:rsidR="00CD274A" w:rsidRPr="0055523E" w14:paraId="34AED1F9" w14:textId="77777777" w:rsidTr="002218D6">
        <w:tc>
          <w:tcPr>
            <w:tcW w:w="3005" w:type="dxa"/>
            <w:vAlign w:val="center"/>
          </w:tcPr>
          <w:p w14:paraId="21153519" w14:textId="77777777" w:rsidR="00CD274A" w:rsidRPr="001C6A69" w:rsidRDefault="00CD274A" w:rsidP="002218D6">
            <w:pPr>
              <w:tabs>
                <w:tab w:val="left" w:pos="600"/>
              </w:tabs>
              <w:spacing w:line="340" w:lineRule="exact"/>
              <w:ind w:right="-107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1C6A69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บริษัท บึงกาฬรับเบอร์ เทคโนโลยี จำกัด</w:t>
            </w:r>
          </w:p>
        </w:tc>
        <w:tc>
          <w:tcPr>
            <w:tcW w:w="142" w:type="dxa"/>
            <w:vAlign w:val="center"/>
          </w:tcPr>
          <w:p w14:paraId="45A2C551" w14:textId="77777777" w:rsidR="00CD274A" w:rsidRPr="0055523E" w:rsidRDefault="00CD274A" w:rsidP="002218D6">
            <w:pPr>
              <w:tabs>
                <w:tab w:val="left" w:pos="600"/>
              </w:tabs>
              <w:spacing w:line="34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18" w:type="dxa"/>
            <w:vAlign w:val="center"/>
          </w:tcPr>
          <w:p w14:paraId="107887F9" w14:textId="77777777" w:rsidR="00CD274A" w:rsidRPr="0055523E" w:rsidRDefault="00CD274A" w:rsidP="002218D6">
            <w:pPr>
              <w:tabs>
                <w:tab w:val="left" w:pos="600"/>
              </w:tabs>
              <w:spacing w:line="340" w:lineRule="exac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1C6A69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รับจ้างบริหาร จัดการกระบวนการผลิตสินค้า</w:t>
            </w:r>
          </w:p>
        </w:tc>
        <w:tc>
          <w:tcPr>
            <w:tcW w:w="134" w:type="dxa"/>
            <w:vAlign w:val="center"/>
          </w:tcPr>
          <w:p w14:paraId="7B05233C" w14:textId="77777777" w:rsidR="00CD274A" w:rsidRPr="0055523E" w:rsidRDefault="00CD274A" w:rsidP="002218D6">
            <w:pPr>
              <w:spacing w:line="34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</w:tcPr>
          <w:p w14:paraId="0F25B574" w14:textId="77777777" w:rsidR="00CD274A" w:rsidRPr="001C6A69" w:rsidRDefault="00CD274A" w:rsidP="002218D6">
            <w:pPr>
              <w:tabs>
                <w:tab w:val="left" w:pos="600"/>
              </w:tabs>
              <w:spacing w:line="340" w:lineRule="exact"/>
              <w:ind w:left="57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1C6A69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กรรมการร่วมกัน</w:t>
            </w:r>
          </w:p>
        </w:tc>
      </w:tr>
      <w:tr w:rsidR="00CD274A" w:rsidRPr="0055523E" w14:paraId="7858B3F7" w14:textId="77777777" w:rsidTr="002218D6">
        <w:tc>
          <w:tcPr>
            <w:tcW w:w="3005" w:type="dxa"/>
            <w:vAlign w:val="center"/>
          </w:tcPr>
          <w:p w14:paraId="31BA0517" w14:textId="77777777" w:rsidR="00CD274A" w:rsidRPr="001C6A69" w:rsidRDefault="00CD274A" w:rsidP="002218D6">
            <w:pPr>
              <w:tabs>
                <w:tab w:val="left" w:pos="600"/>
              </w:tabs>
              <w:spacing w:line="340" w:lineRule="exact"/>
              <w:ind w:right="-107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1C6A69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คุณชำนาญ พรพิไลลักษณ์</w:t>
            </w:r>
          </w:p>
        </w:tc>
        <w:tc>
          <w:tcPr>
            <w:tcW w:w="142" w:type="dxa"/>
            <w:vAlign w:val="center"/>
          </w:tcPr>
          <w:p w14:paraId="48620FB5" w14:textId="77777777" w:rsidR="00CD274A" w:rsidRPr="0055523E" w:rsidRDefault="00CD274A" w:rsidP="002218D6">
            <w:pPr>
              <w:tabs>
                <w:tab w:val="left" w:pos="600"/>
              </w:tabs>
              <w:spacing w:line="34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18" w:type="dxa"/>
            <w:vAlign w:val="center"/>
          </w:tcPr>
          <w:p w14:paraId="7501701D" w14:textId="77777777" w:rsidR="00CD274A" w:rsidRPr="001C6A69" w:rsidRDefault="00CD274A" w:rsidP="002218D6">
            <w:pPr>
              <w:tabs>
                <w:tab w:val="left" w:pos="6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523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center"/>
          </w:tcPr>
          <w:p w14:paraId="5336EED0" w14:textId="77777777" w:rsidR="00CD274A" w:rsidRPr="0055523E" w:rsidRDefault="00CD274A" w:rsidP="002218D6">
            <w:pPr>
              <w:spacing w:line="34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</w:tcPr>
          <w:p w14:paraId="7D747926" w14:textId="77777777" w:rsidR="00CD274A" w:rsidRPr="001C6A69" w:rsidRDefault="00CD274A" w:rsidP="002218D6">
            <w:pPr>
              <w:tabs>
                <w:tab w:val="left" w:pos="600"/>
              </w:tabs>
              <w:spacing w:line="340" w:lineRule="exact"/>
              <w:ind w:left="57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1C6A69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กรรมการ</w:t>
            </w:r>
          </w:p>
        </w:tc>
      </w:tr>
      <w:tr w:rsidR="00CD274A" w:rsidRPr="0055523E" w14:paraId="7573437E" w14:textId="77777777" w:rsidTr="002218D6">
        <w:tc>
          <w:tcPr>
            <w:tcW w:w="3005" w:type="dxa"/>
            <w:vAlign w:val="center"/>
          </w:tcPr>
          <w:p w14:paraId="7DFD1306" w14:textId="77777777" w:rsidR="00CD274A" w:rsidRPr="001C6A69" w:rsidRDefault="00CD274A" w:rsidP="002218D6">
            <w:pPr>
              <w:tabs>
                <w:tab w:val="left" w:pos="600"/>
              </w:tabs>
              <w:spacing w:line="340" w:lineRule="exact"/>
              <w:ind w:right="-107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1C6A69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นางเตือนใจ พรพิไลลักษณ์</w:t>
            </w:r>
          </w:p>
        </w:tc>
        <w:tc>
          <w:tcPr>
            <w:tcW w:w="142" w:type="dxa"/>
            <w:vAlign w:val="center"/>
          </w:tcPr>
          <w:p w14:paraId="70CFB69A" w14:textId="77777777" w:rsidR="00CD274A" w:rsidRPr="0055523E" w:rsidRDefault="00CD274A" w:rsidP="002218D6">
            <w:pPr>
              <w:tabs>
                <w:tab w:val="left" w:pos="600"/>
              </w:tabs>
              <w:spacing w:line="34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18" w:type="dxa"/>
            <w:vAlign w:val="center"/>
          </w:tcPr>
          <w:p w14:paraId="6B9D21A9" w14:textId="77777777" w:rsidR="00CD274A" w:rsidRPr="001C6A69" w:rsidRDefault="00CD274A" w:rsidP="002218D6">
            <w:pPr>
              <w:tabs>
                <w:tab w:val="left" w:pos="6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523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center"/>
          </w:tcPr>
          <w:p w14:paraId="06214A02" w14:textId="77777777" w:rsidR="00CD274A" w:rsidRPr="0055523E" w:rsidRDefault="00CD274A" w:rsidP="002218D6">
            <w:pPr>
              <w:spacing w:line="34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</w:tcPr>
          <w:p w14:paraId="4620DAB6" w14:textId="77777777" w:rsidR="00CD274A" w:rsidRPr="0055523E" w:rsidRDefault="00CD274A" w:rsidP="002218D6">
            <w:pPr>
              <w:tabs>
                <w:tab w:val="left" w:pos="600"/>
              </w:tabs>
              <w:spacing w:line="340" w:lineRule="exact"/>
              <w:ind w:left="57"/>
              <w:rPr>
                <w:rFonts w:ascii="Angsana New" w:hAnsi="Angsana New"/>
                <w:sz w:val="26"/>
                <w:szCs w:val="26"/>
              </w:rPr>
            </w:pPr>
            <w:r w:rsidRPr="001C6A69">
              <w:rPr>
                <w:rFonts w:ascii="Angsana New" w:hAnsi="Angsana New" w:hint="cs"/>
                <w:sz w:val="26"/>
                <w:szCs w:val="26"/>
                <w:cs/>
              </w:rPr>
              <w:t>มารดากรรมการ</w:t>
            </w:r>
          </w:p>
        </w:tc>
      </w:tr>
    </w:tbl>
    <w:p w14:paraId="4C68C99E" w14:textId="77777777" w:rsidR="00595388" w:rsidRPr="0055523E" w:rsidRDefault="00595388" w:rsidP="00C4788A">
      <w:pPr>
        <w:spacing w:line="380" w:lineRule="exact"/>
        <w:jc w:val="thaiDistribute"/>
        <w:rPr>
          <w:rFonts w:asciiTheme="majorBidi" w:hAnsiTheme="majorBidi"/>
          <w:color w:val="FF0000"/>
          <w:sz w:val="32"/>
          <w:szCs w:val="32"/>
        </w:rPr>
      </w:pPr>
    </w:p>
    <w:p w14:paraId="6B0B9F58" w14:textId="77777777" w:rsidR="00F23566" w:rsidRPr="0055523E" w:rsidRDefault="00874A7D" w:rsidP="00A15A8A">
      <w:pPr>
        <w:spacing w:line="380" w:lineRule="exact"/>
        <w:ind w:left="851"/>
        <w:jc w:val="thaiDistribute"/>
        <w:rPr>
          <w:rFonts w:asciiTheme="majorBidi" w:hAnsiTheme="majorBidi"/>
          <w:sz w:val="32"/>
          <w:szCs w:val="32"/>
        </w:rPr>
      </w:pPr>
      <w:r w:rsidRPr="001C6A69">
        <w:rPr>
          <w:rFonts w:asciiTheme="majorBidi" w:hAnsiTheme="majorBidi"/>
          <w:sz w:val="32"/>
          <w:szCs w:val="32"/>
          <w:cs/>
        </w:rPr>
        <w:t>นโยบายการกำหนดราคาสำหรับแต่ละประเภทรายการมีดังนี้</w:t>
      </w:r>
    </w:p>
    <w:tbl>
      <w:tblPr>
        <w:tblW w:w="8420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309"/>
        <w:gridCol w:w="142"/>
        <w:gridCol w:w="3969"/>
      </w:tblGrid>
      <w:tr w:rsidR="00C4788A" w:rsidRPr="0055523E" w14:paraId="10CB487D" w14:textId="77777777" w:rsidTr="00785397">
        <w:tc>
          <w:tcPr>
            <w:tcW w:w="4309" w:type="dxa"/>
            <w:tcBorders>
              <w:bottom w:val="single" w:sz="6" w:space="0" w:color="auto"/>
            </w:tcBorders>
          </w:tcPr>
          <w:p w14:paraId="37ECD0DB" w14:textId="77777777" w:rsidR="00874A7D" w:rsidRPr="0055523E" w:rsidRDefault="00874A7D" w:rsidP="00930EE3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6A69">
              <w:rPr>
                <w:rFonts w:ascii="Angsana New" w:hAnsi="Angsana New"/>
                <w:sz w:val="28"/>
                <w:szCs w:val="28"/>
                <w:cs/>
              </w:rPr>
              <w:t>ประเภทรายการ</w:t>
            </w:r>
          </w:p>
        </w:tc>
        <w:tc>
          <w:tcPr>
            <w:tcW w:w="142" w:type="dxa"/>
          </w:tcPr>
          <w:p w14:paraId="13152BF7" w14:textId="77777777" w:rsidR="00874A7D" w:rsidRPr="0055523E" w:rsidRDefault="00874A7D" w:rsidP="00930EE3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tcBorders>
              <w:bottom w:val="single" w:sz="6" w:space="0" w:color="auto"/>
            </w:tcBorders>
          </w:tcPr>
          <w:p w14:paraId="2E44645E" w14:textId="77777777" w:rsidR="00874A7D" w:rsidRPr="0055523E" w:rsidRDefault="00874A7D" w:rsidP="00930EE3">
            <w:pPr>
              <w:tabs>
                <w:tab w:val="left" w:pos="540"/>
                <w:tab w:val="left" w:pos="38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6A69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CD274A" w:rsidRPr="0055523E" w14:paraId="62741563" w14:textId="77777777" w:rsidTr="00785397">
        <w:tc>
          <w:tcPr>
            <w:tcW w:w="4309" w:type="dxa"/>
            <w:tcBorders>
              <w:top w:val="single" w:sz="6" w:space="0" w:color="auto"/>
            </w:tcBorders>
          </w:tcPr>
          <w:p w14:paraId="61A88AD2" w14:textId="77777777" w:rsidR="00CD274A" w:rsidRPr="001C6A69" w:rsidRDefault="00CD274A" w:rsidP="00A15A8A">
            <w:pPr>
              <w:tabs>
                <w:tab w:val="left" w:pos="600"/>
              </w:tabs>
              <w:spacing w:line="340" w:lineRule="exact"/>
              <w:ind w:right="-107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C6A6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รายได้จากการขาย</w:t>
            </w:r>
            <w:r w:rsidRPr="001C6A69">
              <w:rPr>
                <w:rFonts w:ascii="Angsana New" w:hAnsi="Angsana New"/>
                <w:spacing w:val="-4"/>
                <w:sz w:val="28"/>
                <w:szCs w:val="28"/>
                <w:cs/>
              </w:rPr>
              <w:t>/</w:t>
            </w:r>
            <w:r w:rsidRPr="001C6A6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ซื้อสินค้า </w:t>
            </w:r>
          </w:p>
        </w:tc>
        <w:tc>
          <w:tcPr>
            <w:tcW w:w="142" w:type="dxa"/>
          </w:tcPr>
          <w:p w14:paraId="19E288F6" w14:textId="77777777" w:rsidR="00CD274A" w:rsidRPr="0055523E" w:rsidRDefault="00CD274A" w:rsidP="00A15A8A">
            <w:pPr>
              <w:tabs>
                <w:tab w:val="left" w:pos="600"/>
              </w:tabs>
              <w:spacing w:line="340" w:lineRule="exact"/>
              <w:ind w:right="-107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22AD03B6" w14:textId="599E7144" w:rsidR="00CD274A" w:rsidRPr="0055523E" w:rsidRDefault="00CD274A" w:rsidP="00A15A8A">
            <w:pPr>
              <w:tabs>
                <w:tab w:val="left" w:pos="600"/>
              </w:tabs>
              <w:spacing w:line="340" w:lineRule="exact"/>
              <w:ind w:right="-107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C6A69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CD274A" w:rsidRPr="0055523E" w14:paraId="7AF8DA67" w14:textId="77777777" w:rsidTr="00785397">
        <w:tc>
          <w:tcPr>
            <w:tcW w:w="4309" w:type="dxa"/>
          </w:tcPr>
          <w:p w14:paraId="1A65609E" w14:textId="77777777" w:rsidR="00CD274A" w:rsidRPr="0055523E" w:rsidRDefault="00CD274A" w:rsidP="00CD274A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C6A69"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  <w:r w:rsidRPr="001C6A69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1C6A69">
              <w:rPr>
                <w:rFonts w:ascii="Angsana New" w:hAnsi="Angsana New" w:hint="cs"/>
                <w:sz w:val="28"/>
                <w:szCs w:val="28"/>
                <w:cs/>
              </w:rPr>
              <w:t>ซื้อทรัพย์สิน</w:t>
            </w:r>
          </w:p>
        </w:tc>
        <w:tc>
          <w:tcPr>
            <w:tcW w:w="142" w:type="dxa"/>
          </w:tcPr>
          <w:p w14:paraId="3E384538" w14:textId="77777777" w:rsidR="00CD274A" w:rsidRPr="0055523E" w:rsidRDefault="00CD274A" w:rsidP="00CD274A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0FC45B8D" w14:textId="0479998B" w:rsidR="00CD274A" w:rsidRPr="001C6A69" w:rsidRDefault="00CD274A" w:rsidP="00CD274A">
            <w:pPr>
              <w:tabs>
                <w:tab w:val="left" w:pos="540"/>
                <w:tab w:val="left" w:pos="38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C6A69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</w:tr>
      <w:tr w:rsidR="00CD274A" w:rsidRPr="0055523E" w14:paraId="44163160" w14:textId="77777777" w:rsidTr="00785397">
        <w:tc>
          <w:tcPr>
            <w:tcW w:w="4309" w:type="dxa"/>
          </w:tcPr>
          <w:p w14:paraId="28B86DBA" w14:textId="77777777" w:rsidR="00CD274A" w:rsidRPr="001C6A69" w:rsidRDefault="00CD274A" w:rsidP="00CD274A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C6A69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 (รายได้อื่น)</w:t>
            </w:r>
            <w:r w:rsidRPr="001C6A69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1C6A69">
              <w:rPr>
                <w:rFonts w:ascii="Angsana New" w:hAnsi="Angsana New" w:hint="cs"/>
                <w:sz w:val="28"/>
                <w:szCs w:val="28"/>
                <w:cs/>
              </w:rPr>
              <w:t>ค่าเช่ารับ</w:t>
            </w:r>
            <w:r w:rsidRPr="001C6A69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1C6A69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42" w:type="dxa"/>
          </w:tcPr>
          <w:p w14:paraId="46565050" w14:textId="77777777" w:rsidR="00CD274A" w:rsidRPr="0055523E" w:rsidRDefault="00CD274A" w:rsidP="00CD274A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7853DB6F" w14:textId="5ED5C547" w:rsidR="00CD274A" w:rsidRPr="001C6A69" w:rsidRDefault="00CD274A" w:rsidP="00CD274A">
            <w:pPr>
              <w:tabs>
                <w:tab w:val="left" w:pos="540"/>
                <w:tab w:val="left" w:pos="38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C6A69">
              <w:rPr>
                <w:rFonts w:ascii="Angsana New" w:hAnsi="Angsana New" w:hint="cs"/>
                <w:sz w:val="28"/>
                <w:szCs w:val="28"/>
                <w:cs/>
              </w:rPr>
              <w:t>จำนวนตามที่ตกลงร่วมกัน</w:t>
            </w:r>
          </w:p>
        </w:tc>
      </w:tr>
      <w:tr w:rsidR="00CD274A" w:rsidRPr="0055523E" w14:paraId="45795D5E" w14:textId="77777777" w:rsidTr="00785397">
        <w:tc>
          <w:tcPr>
            <w:tcW w:w="4309" w:type="dxa"/>
          </w:tcPr>
          <w:p w14:paraId="32A0B2B7" w14:textId="290F82C0" w:rsidR="00CD274A" w:rsidRPr="001C6A69" w:rsidRDefault="00CD274A" w:rsidP="00A15A8A">
            <w:pPr>
              <w:tabs>
                <w:tab w:val="left" w:pos="540"/>
              </w:tabs>
              <w:spacing w:line="340" w:lineRule="exact"/>
              <w:ind w:left="-119" w:firstLine="11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C6A69">
              <w:rPr>
                <w:rFonts w:ascii="Angsana New" w:hAnsi="Angsana New" w:hint="cs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42" w:type="dxa"/>
          </w:tcPr>
          <w:p w14:paraId="59F4F03E" w14:textId="77777777" w:rsidR="00CD274A" w:rsidRPr="0055523E" w:rsidRDefault="00CD274A" w:rsidP="00CD274A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24B16B98" w14:textId="33C3402B" w:rsidR="00CD274A" w:rsidRPr="001C6A69" w:rsidRDefault="00CD274A" w:rsidP="00CD274A">
            <w:pPr>
              <w:tabs>
                <w:tab w:val="left" w:pos="540"/>
                <w:tab w:val="left" w:pos="38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C6A69">
              <w:rPr>
                <w:rFonts w:ascii="Angsana New" w:hAnsi="Angsana New" w:hint="cs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CD274A" w:rsidRPr="0055523E" w14:paraId="36CAB061" w14:textId="77777777" w:rsidTr="00785397">
        <w:tc>
          <w:tcPr>
            <w:tcW w:w="4309" w:type="dxa"/>
          </w:tcPr>
          <w:p w14:paraId="22711A0D" w14:textId="77777777" w:rsidR="00CD274A" w:rsidRPr="001C6A69" w:rsidRDefault="00CD274A" w:rsidP="00CD274A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C6A69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42" w:type="dxa"/>
          </w:tcPr>
          <w:p w14:paraId="680126F5" w14:textId="77777777" w:rsidR="00CD274A" w:rsidRPr="0055523E" w:rsidRDefault="00CD274A" w:rsidP="00CD274A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0F4074BA" w14:textId="592EDB45" w:rsidR="00CD274A" w:rsidRPr="001C6A69" w:rsidRDefault="00CD274A" w:rsidP="00CD274A">
            <w:pPr>
              <w:tabs>
                <w:tab w:val="left" w:pos="540"/>
                <w:tab w:val="left" w:pos="38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C6A69">
              <w:rPr>
                <w:rFonts w:ascii="Angsana New" w:hAnsi="Angsana New" w:hint="cs"/>
                <w:sz w:val="28"/>
                <w:szCs w:val="28"/>
                <w:cs/>
              </w:rPr>
              <w:t>อ้างอิงอัตราดอกเบี้ยเงินกู้ยืมระยะสั้นของธนาคาร</w:t>
            </w:r>
          </w:p>
        </w:tc>
      </w:tr>
      <w:tr w:rsidR="00CD274A" w:rsidRPr="0055523E" w14:paraId="250EB3BB" w14:textId="77777777" w:rsidTr="00785397">
        <w:tc>
          <w:tcPr>
            <w:tcW w:w="4309" w:type="dxa"/>
          </w:tcPr>
          <w:p w14:paraId="18DD448B" w14:textId="77777777" w:rsidR="00CD274A" w:rsidRPr="001C6A69" w:rsidRDefault="00CD274A" w:rsidP="00CD274A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C6A69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2" w:type="dxa"/>
          </w:tcPr>
          <w:p w14:paraId="7B9B5106" w14:textId="77777777" w:rsidR="00CD274A" w:rsidRPr="0055523E" w:rsidRDefault="00CD274A" w:rsidP="00CD274A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10804CCB" w14:textId="68C17B98" w:rsidR="00CD274A" w:rsidRPr="001C6A69" w:rsidRDefault="00CD274A" w:rsidP="00CD274A">
            <w:pPr>
              <w:tabs>
                <w:tab w:val="left" w:pos="540"/>
                <w:tab w:val="left" w:pos="38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C6A69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อัตราดอกเบี้ยตามที่ตกลงร่วมกัน</w:t>
            </w:r>
          </w:p>
        </w:tc>
      </w:tr>
      <w:tr w:rsidR="00CD274A" w:rsidRPr="0055523E" w14:paraId="137AF656" w14:textId="77777777" w:rsidTr="00785397">
        <w:tc>
          <w:tcPr>
            <w:tcW w:w="4309" w:type="dxa"/>
          </w:tcPr>
          <w:p w14:paraId="4011D850" w14:textId="77777777" w:rsidR="00CD274A" w:rsidRPr="001C6A69" w:rsidRDefault="00CD274A" w:rsidP="00CD274A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C6A69">
              <w:rPr>
                <w:rFonts w:ascii="Angsana New" w:hAnsi="Angsana New" w:hint="cs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42" w:type="dxa"/>
          </w:tcPr>
          <w:p w14:paraId="07A44491" w14:textId="77777777" w:rsidR="00CD274A" w:rsidRPr="0055523E" w:rsidRDefault="00CD274A" w:rsidP="00CD274A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43E71770" w14:textId="211A3908" w:rsidR="00CD274A" w:rsidRPr="001C6A69" w:rsidRDefault="00CD274A" w:rsidP="00CD274A">
            <w:pPr>
              <w:tabs>
                <w:tab w:val="left" w:pos="540"/>
                <w:tab w:val="left" w:pos="38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C6A69">
              <w:rPr>
                <w:rFonts w:ascii="Angsana New" w:hAnsi="Angsana New" w:hint="cs"/>
                <w:sz w:val="28"/>
                <w:szCs w:val="28"/>
                <w:cs/>
              </w:rPr>
              <w:t>จำนวนตามที่ตกลงร่วมกัน</w:t>
            </w:r>
          </w:p>
        </w:tc>
      </w:tr>
      <w:tr w:rsidR="00CD274A" w:rsidRPr="0055523E" w14:paraId="23D0B75D" w14:textId="77777777" w:rsidTr="00785397">
        <w:tc>
          <w:tcPr>
            <w:tcW w:w="4309" w:type="dxa"/>
          </w:tcPr>
          <w:p w14:paraId="6F490221" w14:textId="77777777" w:rsidR="00CD274A" w:rsidRPr="001C6A69" w:rsidRDefault="00CD274A" w:rsidP="00CD274A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C6A69">
              <w:rPr>
                <w:rFonts w:ascii="Angsana New" w:hAnsi="Angsana New" w:hint="cs"/>
                <w:sz w:val="28"/>
                <w:szCs w:val="28"/>
                <w:cs/>
              </w:rPr>
              <w:t>การค้ำประกันหนี้สิน</w:t>
            </w:r>
          </w:p>
        </w:tc>
        <w:tc>
          <w:tcPr>
            <w:tcW w:w="142" w:type="dxa"/>
          </w:tcPr>
          <w:p w14:paraId="5EE3915D" w14:textId="77777777" w:rsidR="00CD274A" w:rsidRPr="0055523E" w:rsidRDefault="00CD274A" w:rsidP="00CD274A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5B4C93D8" w14:textId="63EBA2C0" w:rsidR="00CD274A" w:rsidRPr="001C6A69" w:rsidRDefault="00CD274A" w:rsidP="00CD274A">
            <w:pPr>
              <w:tabs>
                <w:tab w:val="left" w:pos="540"/>
                <w:tab w:val="left" w:pos="38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C6A69">
              <w:rPr>
                <w:rFonts w:ascii="Angsana New" w:hAnsi="Angsana New" w:hint="cs"/>
                <w:sz w:val="28"/>
                <w:szCs w:val="28"/>
                <w:cs/>
              </w:rPr>
              <w:t>ไม่มีการคิดค่าธรรมเนียม</w:t>
            </w:r>
          </w:p>
        </w:tc>
      </w:tr>
    </w:tbl>
    <w:p w14:paraId="4D42E57B" w14:textId="35939426" w:rsidR="00785397" w:rsidRDefault="00785397" w:rsidP="00650A38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9A74A8C" w14:textId="21E3C769" w:rsidR="00785397" w:rsidRDefault="00785397" w:rsidP="00650A38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A65C603" w14:textId="77777777" w:rsidR="00785397" w:rsidRDefault="00785397" w:rsidP="00650A38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77ABBCE" w14:textId="55FFB155" w:rsidR="007C0BF1" w:rsidRPr="0055523E" w:rsidRDefault="007C0BF1" w:rsidP="00650A38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5523E">
        <w:rPr>
          <w:rFonts w:asciiTheme="majorBidi" w:hAnsiTheme="majorBidi" w:cstheme="majorBidi"/>
          <w:sz w:val="32"/>
          <w:szCs w:val="32"/>
          <w:cs/>
        </w:rPr>
        <w:t>รายการบัญชีกับบุคคลและกิจการที่เกี่ยวข้องกันที่มีสาระสำคัญ</w:t>
      </w:r>
      <w:r w:rsidR="00E81762" w:rsidRPr="0055523E">
        <w:rPr>
          <w:rFonts w:asciiTheme="majorBidi" w:hAnsiTheme="majorBidi" w:cstheme="majorBidi"/>
          <w:sz w:val="32"/>
          <w:szCs w:val="32"/>
          <w:cs/>
        </w:rPr>
        <w:t>สำหรับปีสิ้นสุดวันที่</w:t>
      </w:r>
      <w:r w:rsidR="00E81762" w:rsidRPr="0055523E">
        <w:rPr>
          <w:rFonts w:asciiTheme="majorBidi" w:hAnsiTheme="majorBidi"/>
          <w:sz w:val="32"/>
          <w:szCs w:val="32"/>
        </w:rPr>
        <w:t xml:space="preserve"> 31</w:t>
      </w:r>
      <w:r w:rsidR="00E81762" w:rsidRPr="001C6A69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="00701F57" w:rsidRPr="0055523E">
        <w:rPr>
          <w:rFonts w:asciiTheme="majorBidi" w:hAnsiTheme="majorBidi"/>
          <w:sz w:val="32"/>
          <w:szCs w:val="32"/>
        </w:rPr>
        <w:t>256</w:t>
      </w:r>
      <w:r w:rsidR="00C4788A" w:rsidRPr="0055523E">
        <w:rPr>
          <w:rFonts w:asciiTheme="majorBidi" w:hAnsiTheme="majorBidi"/>
          <w:sz w:val="32"/>
          <w:szCs w:val="32"/>
        </w:rPr>
        <w:t>4</w:t>
      </w:r>
      <w:r w:rsidR="00E81762" w:rsidRPr="0055523E">
        <w:rPr>
          <w:rFonts w:asciiTheme="majorBidi" w:hAnsiTheme="majorBidi"/>
          <w:sz w:val="32"/>
          <w:szCs w:val="32"/>
        </w:rPr>
        <w:t xml:space="preserve"> </w:t>
      </w:r>
      <w:r w:rsidRPr="001C6A6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1398E" w:rsidRPr="0055523E">
        <w:rPr>
          <w:rFonts w:asciiTheme="majorBidi" w:hAnsiTheme="majorBidi" w:cstheme="majorBidi"/>
          <w:sz w:val="32"/>
          <w:szCs w:val="32"/>
        </w:rPr>
        <w:t>256</w:t>
      </w:r>
      <w:r w:rsidR="00C4788A" w:rsidRPr="0055523E">
        <w:rPr>
          <w:rFonts w:asciiTheme="majorBidi" w:hAnsiTheme="majorBidi" w:cstheme="majorBidi"/>
          <w:sz w:val="32"/>
          <w:szCs w:val="32"/>
        </w:rPr>
        <w:t>3</w:t>
      </w:r>
      <w:r w:rsidRPr="001C6A69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397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05"/>
        <w:gridCol w:w="1247"/>
        <w:gridCol w:w="134"/>
        <w:gridCol w:w="1247"/>
        <w:gridCol w:w="140"/>
        <w:gridCol w:w="1247"/>
        <w:gridCol w:w="134"/>
        <w:gridCol w:w="1243"/>
      </w:tblGrid>
      <w:tr w:rsidR="00964FC6" w:rsidRPr="0055523E" w14:paraId="59695A1C" w14:textId="77777777" w:rsidTr="001B16EE">
        <w:tc>
          <w:tcPr>
            <w:tcW w:w="3005" w:type="dxa"/>
          </w:tcPr>
          <w:p w14:paraId="2A83A13C" w14:textId="77777777" w:rsidR="00AC7BBD" w:rsidRPr="0055523E" w:rsidRDefault="00AC7BBD" w:rsidP="006358C1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92" w:type="dxa"/>
            <w:gridSpan w:val="7"/>
            <w:tcBorders>
              <w:left w:val="nil"/>
              <w:bottom w:val="single" w:sz="6" w:space="0" w:color="auto"/>
            </w:tcBorders>
            <w:vAlign w:val="bottom"/>
          </w:tcPr>
          <w:p w14:paraId="16CD34A5" w14:textId="77777777" w:rsidR="00AC7BBD" w:rsidRPr="0055523E" w:rsidRDefault="00AC7BBD" w:rsidP="006358C1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1C6A6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964FC6" w:rsidRPr="0055523E" w14:paraId="4BB73A49" w14:textId="77777777" w:rsidTr="001B16EE">
        <w:tc>
          <w:tcPr>
            <w:tcW w:w="3005" w:type="dxa"/>
          </w:tcPr>
          <w:p w14:paraId="39B2B88B" w14:textId="77777777" w:rsidR="00AC7BBD" w:rsidRPr="0055523E" w:rsidRDefault="00AC7BBD" w:rsidP="006358C1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185E7435" w14:textId="77777777" w:rsidR="00AC7BBD" w:rsidRPr="0055523E" w:rsidRDefault="00AC7BBD" w:rsidP="006358C1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1C6A6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7A9CC235" w14:textId="77777777" w:rsidR="00AC7BBD" w:rsidRPr="0055523E" w:rsidRDefault="00AC7BBD" w:rsidP="006358C1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62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AD36ADB" w14:textId="77777777" w:rsidR="00AC7BBD" w:rsidRPr="001C6A69" w:rsidRDefault="00AC7BBD" w:rsidP="006358C1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1C6A6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64FC6" w:rsidRPr="0055523E" w14:paraId="17D699F5" w14:textId="77777777" w:rsidTr="001B16EE">
        <w:tc>
          <w:tcPr>
            <w:tcW w:w="3005" w:type="dxa"/>
          </w:tcPr>
          <w:p w14:paraId="4F43DD8F" w14:textId="77777777" w:rsidR="00964FC6" w:rsidRPr="001C6A69" w:rsidRDefault="00964FC6" w:rsidP="006358C1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79978505" w14:textId="656E26B8" w:rsidR="00964FC6" w:rsidRPr="0055523E" w:rsidRDefault="00964FC6" w:rsidP="006358C1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eastAsia="MS Mincho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44D71B5C" w14:textId="77777777" w:rsidR="00964FC6" w:rsidRPr="001C6A69" w:rsidRDefault="00964FC6" w:rsidP="006358C1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  <w:right w:val="nil"/>
            </w:tcBorders>
            <w:vAlign w:val="bottom"/>
          </w:tcPr>
          <w:p w14:paraId="0B416CB8" w14:textId="3F974A75" w:rsidR="00964FC6" w:rsidRPr="0055523E" w:rsidRDefault="00964FC6" w:rsidP="006358C1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eastAsia="MS Mincho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67F48F94" w14:textId="77777777" w:rsidR="00964FC6" w:rsidRPr="0055523E" w:rsidRDefault="00964FC6" w:rsidP="006358C1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C351E92" w14:textId="4A2E48D0" w:rsidR="00964FC6" w:rsidRPr="0055523E" w:rsidRDefault="00964FC6" w:rsidP="006358C1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eastAsia="MS Mincho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0CE29FE8" w14:textId="77777777" w:rsidR="00964FC6" w:rsidRPr="001C6A69" w:rsidRDefault="00964FC6" w:rsidP="006358C1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D1D4B17" w14:textId="2050B69E" w:rsidR="00964FC6" w:rsidRPr="0055523E" w:rsidRDefault="00964FC6" w:rsidP="006358C1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eastAsia="MS Mincho" w:hAnsiTheme="majorBidi" w:cstheme="majorBidi"/>
                <w:sz w:val="24"/>
                <w:szCs w:val="24"/>
              </w:rPr>
              <w:t>2563</w:t>
            </w:r>
          </w:p>
        </w:tc>
      </w:tr>
      <w:tr w:rsidR="00964FC6" w:rsidRPr="0055523E" w14:paraId="52C2CE0B" w14:textId="77777777" w:rsidTr="001B16EE">
        <w:tc>
          <w:tcPr>
            <w:tcW w:w="3005" w:type="dxa"/>
          </w:tcPr>
          <w:p w14:paraId="1EDD155C" w14:textId="77777777" w:rsidR="00964FC6" w:rsidRPr="001C6A69" w:rsidRDefault="00964FC6" w:rsidP="006358C1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C6A6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47" w:type="dxa"/>
            <w:tcBorders>
              <w:left w:val="nil"/>
            </w:tcBorders>
            <w:vAlign w:val="bottom"/>
          </w:tcPr>
          <w:p w14:paraId="22893D98" w14:textId="77777777" w:rsidR="00964FC6" w:rsidRPr="0055523E" w:rsidRDefault="00964FC6" w:rsidP="006358C1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060CBB87" w14:textId="77777777" w:rsidR="00964FC6" w:rsidRPr="001C6A69" w:rsidRDefault="00964FC6" w:rsidP="006358C1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right w:val="nil"/>
            </w:tcBorders>
            <w:vAlign w:val="bottom"/>
          </w:tcPr>
          <w:p w14:paraId="3182CC36" w14:textId="77777777" w:rsidR="00964FC6" w:rsidRPr="0055523E" w:rsidRDefault="00964FC6" w:rsidP="006358C1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01E106DE" w14:textId="77777777" w:rsidR="00964FC6" w:rsidRPr="0055523E" w:rsidRDefault="00964FC6" w:rsidP="006358C1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30D11E8F" w14:textId="77777777" w:rsidR="00964FC6" w:rsidRPr="0055523E" w:rsidRDefault="00964FC6" w:rsidP="006358C1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618E185C" w14:textId="77777777" w:rsidR="00964FC6" w:rsidRPr="001C6A69" w:rsidRDefault="00964FC6" w:rsidP="006358C1">
            <w:pPr>
              <w:spacing w:line="280" w:lineRule="exac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3" w:type="dxa"/>
            <w:vAlign w:val="bottom"/>
          </w:tcPr>
          <w:p w14:paraId="23496C0C" w14:textId="77777777" w:rsidR="00964FC6" w:rsidRPr="0055523E" w:rsidRDefault="00964FC6" w:rsidP="006358C1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D274A" w:rsidRPr="0055523E" w14:paraId="59131390" w14:textId="77777777" w:rsidTr="001B16EE">
        <w:tc>
          <w:tcPr>
            <w:tcW w:w="3005" w:type="dxa"/>
          </w:tcPr>
          <w:p w14:paraId="166752FE" w14:textId="1A761961" w:rsidR="00CD274A" w:rsidRPr="001C6A69" w:rsidRDefault="00CD274A" w:rsidP="006358C1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6A69">
              <w:rPr>
                <w:rFonts w:asciiTheme="majorBidi" w:hAnsiTheme="majorBidi" w:cstheme="majorBidi"/>
                <w:sz w:val="24"/>
                <w:szCs w:val="24"/>
                <w:cs/>
              </w:rPr>
              <w:t>ขายสุทธิ</w:t>
            </w:r>
          </w:p>
        </w:tc>
        <w:tc>
          <w:tcPr>
            <w:tcW w:w="1247" w:type="dxa"/>
            <w:vAlign w:val="bottom"/>
          </w:tcPr>
          <w:p w14:paraId="14E78955" w14:textId="3C3B0A7F" w:rsidR="00CD274A" w:rsidRPr="0055523E" w:rsidRDefault="00CD274A" w:rsidP="006358C1">
            <w:pPr>
              <w:spacing w:line="280" w:lineRule="exact"/>
              <w:ind w:left="-567" w:right="4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118C380E" w14:textId="77777777" w:rsidR="00CD274A" w:rsidRPr="001C6A69" w:rsidRDefault="00CD274A" w:rsidP="006358C1">
            <w:pPr>
              <w:spacing w:line="28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  <w:vAlign w:val="bottom"/>
          </w:tcPr>
          <w:p w14:paraId="4B4F3113" w14:textId="49F2F9FB" w:rsidR="00CD274A" w:rsidRPr="0055523E" w:rsidRDefault="00CD274A" w:rsidP="006358C1">
            <w:pPr>
              <w:spacing w:line="280" w:lineRule="exact"/>
              <w:ind w:left="-567" w:right="4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381A8463" w14:textId="77777777" w:rsidR="00CD274A" w:rsidRPr="0055523E" w:rsidRDefault="00CD274A" w:rsidP="006358C1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6C55A5AD" w14:textId="1D1B1399" w:rsidR="00CD274A" w:rsidRPr="0055523E" w:rsidRDefault="00CD274A" w:rsidP="006358C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252,418,309.77</w:t>
            </w:r>
          </w:p>
        </w:tc>
        <w:tc>
          <w:tcPr>
            <w:tcW w:w="134" w:type="dxa"/>
            <w:vAlign w:val="bottom"/>
          </w:tcPr>
          <w:p w14:paraId="2CC1C447" w14:textId="77777777" w:rsidR="00CD274A" w:rsidRPr="001C6A69" w:rsidRDefault="00CD274A" w:rsidP="006358C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3" w:type="dxa"/>
            <w:vAlign w:val="bottom"/>
          </w:tcPr>
          <w:p w14:paraId="209396F6" w14:textId="22083382" w:rsidR="00CD274A" w:rsidRPr="0055523E" w:rsidRDefault="00CD274A" w:rsidP="006358C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30,146,941.53</w:t>
            </w:r>
          </w:p>
        </w:tc>
      </w:tr>
      <w:tr w:rsidR="00CD274A" w:rsidRPr="0055523E" w14:paraId="2D9F05F8" w14:textId="77777777" w:rsidTr="001B16EE">
        <w:tc>
          <w:tcPr>
            <w:tcW w:w="3005" w:type="dxa"/>
          </w:tcPr>
          <w:p w14:paraId="4BE25DFE" w14:textId="77777777" w:rsidR="00CD274A" w:rsidRPr="001C6A69" w:rsidRDefault="00CD274A" w:rsidP="006358C1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6A69">
              <w:rPr>
                <w:rFonts w:asciiTheme="majorBidi" w:hAnsiTheme="majorBidi" w:cstheme="majorBidi"/>
                <w:sz w:val="24"/>
                <w:szCs w:val="24"/>
                <w:cs/>
              </w:rPr>
              <w:t>ขายทรัพย์สิน</w:t>
            </w:r>
          </w:p>
        </w:tc>
        <w:tc>
          <w:tcPr>
            <w:tcW w:w="1247" w:type="dxa"/>
            <w:vAlign w:val="bottom"/>
          </w:tcPr>
          <w:p w14:paraId="463CBB94" w14:textId="22505CDC" w:rsidR="00CD274A" w:rsidRPr="0055523E" w:rsidRDefault="00B815AB" w:rsidP="00B815A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417,900.00</w:t>
            </w:r>
          </w:p>
        </w:tc>
        <w:tc>
          <w:tcPr>
            <w:tcW w:w="134" w:type="dxa"/>
            <w:vAlign w:val="bottom"/>
          </w:tcPr>
          <w:p w14:paraId="22F50298" w14:textId="77777777" w:rsidR="00CD274A" w:rsidRPr="001C6A69" w:rsidRDefault="00CD274A" w:rsidP="006358C1">
            <w:pPr>
              <w:spacing w:line="28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  <w:vAlign w:val="bottom"/>
          </w:tcPr>
          <w:p w14:paraId="2C71554A" w14:textId="33A74858" w:rsidR="00CD274A" w:rsidRPr="0055523E" w:rsidRDefault="00CD274A" w:rsidP="006358C1">
            <w:pPr>
              <w:spacing w:line="280" w:lineRule="exact"/>
              <w:ind w:left="-567" w:right="4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12E1CA15" w14:textId="77777777" w:rsidR="00CD274A" w:rsidRPr="0055523E" w:rsidRDefault="00CD274A" w:rsidP="006358C1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7B124511" w14:textId="11E3ABE9" w:rsidR="00CD274A" w:rsidRPr="0055523E" w:rsidRDefault="00CD274A" w:rsidP="006358C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8,000.00</w:t>
            </w:r>
          </w:p>
        </w:tc>
        <w:tc>
          <w:tcPr>
            <w:tcW w:w="134" w:type="dxa"/>
            <w:vAlign w:val="bottom"/>
          </w:tcPr>
          <w:p w14:paraId="06F09B49" w14:textId="77777777" w:rsidR="00CD274A" w:rsidRPr="001C6A69" w:rsidRDefault="00CD274A" w:rsidP="006358C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3" w:type="dxa"/>
            <w:vAlign w:val="bottom"/>
          </w:tcPr>
          <w:p w14:paraId="5781E79B" w14:textId="12BA69EC" w:rsidR="00CD274A" w:rsidRPr="0055523E" w:rsidRDefault="00CD274A" w:rsidP="006358C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370,000.00</w:t>
            </w:r>
          </w:p>
        </w:tc>
      </w:tr>
      <w:tr w:rsidR="00215854" w:rsidRPr="0055523E" w14:paraId="2B874439" w14:textId="77777777" w:rsidTr="00215854">
        <w:tc>
          <w:tcPr>
            <w:tcW w:w="3005" w:type="dxa"/>
          </w:tcPr>
          <w:p w14:paraId="114E694D" w14:textId="6D5FD8E9" w:rsidR="00215854" w:rsidRPr="001C6A69" w:rsidRDefault="00215854" w:rsidP="006358C1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6A69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รายได้ทางการเงิน - ดอกเบี้ยรับ</w:t>
            </w:r>
          </w:p>
        </w:tc>
        <w:tc>
          <w:tcPr>
            <w:tcW w:w="1247" w:type="dxa"/>
            <w:tcBorders>
              <w:left w:val="nil"/>
            </w:tcBorders>
            <w:vAlign w:val="bottom"/>
          </w:tcPr>
          <w:p w14:paraId="082A71E3" w14:textId="11114DCC" w:rsidR="00215854" w:rsidRPr="0055523E" w:rsidRDefault="00215854" w:rsidP="006358C1">
            <w:pPr>
              <w:spacing w:line="280" w:lineRule="exact"/>
              <w:ind w:left="-567" w:right="4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5F5FCCCE" w14:textId="77777777" w:rsidR="00215854" w:rsidRPr="001C6A69" w:rsidRDefault="00215854" w:rsidP="006358C1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right w:val="nil"/>
            </w:tcBorders>
            <w:vAlign w:val="bottom"/>
          </w:tcPr>
          <w:p w14:paraId="7940F5A4" w14:textId="5FE234FE" w:rsidR="00215854" w:rsidRPr="0055523E" w:rsidRDefault="00215854" w:rsidP="006358C1">
            <w:pPr>
              <w:spacing w:line="280" w:lineRule="exact"/>
              <w:ind w:left="-567" w:right="4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4C1C899E" w14:textId="77777777" w:rsidR="00215854" w:rsidRPr="0055523E" w:rsidRDefault="00215854" w:rsidP="006358C1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7DD841BE" w14:textId="0417E2B9" w:rsidR="00215854" w:rsidRPr="0055523E" w:rsidRDefault="00215854" w:rsidP="006358C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10,797,102.72</w:t>
            </w:r>
          </w:p>
        </w:tc>
        <w:tc>
          <w:tcPr>
            <w:tcW w:w="134" w:type="dxa"/>
            <w:vAlign w:val="bottom"/>
          </w:tcPr>
          <w:p w14:paraId="6C5F23EF" w14:textId="77777777" w:rsidR="00215854" w:rsidRPr="001C6A69" w:rsidRDefault="00215854" w:rsidP="006358C1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3" w:type="dxa"/>
            <w:vAlign w:val="bottom"/>
          </w:tcPr>
          <w:p w14:paraId="18F2893A" w14:textId="23617CA5" w:rsidR="00215854" w:rsidRPr="0055523E" w:rsidRDefault="00215854" w:rsidP="006358C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10,172,650.69</w:t>
            </w:r>
          </w:p>
        </w:tc>
      </w:tr>
      <w:tr w:rsidR="00215854" w:rsidRPr="0055523E" w14:paraId="466E120F" w14:textId="77777777" w:rsidTr="00215854">
        <w:tc>
          <w:tcPr>
            <w:tcW w:w="3005" w:type="dxa"/>
          </w:tcPr>
          <w:p w14:paraId="43A0B479" w14:textId="6DF78A93" w:rsidR="00215854" w:rsidRPr="001C6A69" w:rsidRDefault="00215854" w:rsidP="006358C1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6A69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47" w:type="dxa"/>
            <w:tcBorders>
              <w:left w:val="nil"/>
            </w:tcBorders>
            <w:vAlign w:val="bottom"/>
          </w:tcPr>
          <w:p w14:paraId="07385529" w14:textId="4C8C11ED" w:rsidR="00215854" w:rsidRPr="0055523E" w:rsidRDefault="00215854" w:rsidP="006358C1">
            <w:pPr>
              <w:spacing w:line="280" w:lineRule="exact"/>
              <w:ind w:left="-567" w:right="4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1727B926" w14:textId="77777777" w:rsidR="00215854" w:rsidRPr="001C6A69" w:rsidRDefault="00215854" w:rsidP="006358C1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right w:val="nil"/>
            </w:tcBorders>
            <w:vAlign w:val="bottom"/>
          </w:tcPr>
          <w:p w14:paraId="69F6A392" w14:textId="349899EC" w:rsidR="00215854" w:rsidRPr="0055523E" w:rsidRDefault="00215854" w:rsidP="006358C1">
            <w:pPr>
              <w:spacing w:line="280" w:lineRule="exact"/>
              <w:ind w:left="-567" w:right="4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35EDFDCB" w14:textId="77777777" w:rsidR="00215854" w:rsidRPr="0055523E" w:rsidRDefault="00215854" w:rsidP="006358C1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062E21DA" w14:textId="5D55D0FE" w:rsidR="00215854" w:rsidRPr="0055523E" w:rsidRDefault="00215854" w:rsidP="006358C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6,725,800.00</w:t>
            </w:r>
          </w:p>
        </w:tc>
        <w:tc>
          <w:tcPr>
            <w:tcW w:w="134" w:type="dxa"/>
            <w:vAlign w:val="bottom"/>
          </w:tcPr>
          <w:p w14:paraId="32D55827" w14:textId="77777777" w:rsidR="00215854" w:rsidRPr="001C6A69" w:rsidRDefault="00215854" w:rsidP="006358C1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3" w:type="dxa"/>
            <w:vAlign w:val="bottom"/>
          </w:tcPr>
          <w:p w14:paraId="3DA38D3C" w14:textId="403F8D72" w:rsidR="00215854" w:rsidRPr="0055523E" w:rsidRDefault="00215854" w:rsidP="006358C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3,160,400.00</w:t>
            </w:r>
          </w:p>
        </w:tc>
      </w:tr>
      <w:tr w:rsidR="00215854" w:rsidRPr="0055523E" w14:paraId="75D48838" w14:textId="77777777" w:rsidTr="00215854">
        <w:tc>
          <w:tcPr>
            <w:tcW w:w="3005" w:type="dxa"/>
          </w:tcPr>
          <w:p w14:paraId="435851CA" w14:textId="61221AD7" w:rsidR="00215854" w:rsidRPr="001C6A69" w:rsidRDefault="00215854" w:rsidP="006358C1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6A69">
              <w:rPr>
                <w:rFonts w:asciiTheme="majorBidi" w:hAnsiTheme="majorBidi" w:cstheme="majorBidi"/>
                <w:sz w:val="24"/>
                <w:szCs w:val="24"/>
                <w:cs/>
              </w:rPr>
              <w:t>ซื้อทรัพย์สิน</w:t>
            </w:r>
          </w:p>
        </w:tc>
        <w:tc>
          <w:tcPr>
            <w:tcW w:w="1247" w:type="dxa"/>
            <w:tcBorders>
              <w:left w:val="nil"/>
            </w:tcBorders>
            <w:vAlign w:val="bottom"/>
          </w:tcPr>
          <w:p w14:paraId="2E467D5A" w14:textId="746C8E6E" w:rsidR="00215854" w:rsidRPr="0055523E" w:rsidRDefault="00215854" w:rsidP="006358C1">
            <w:pPr>
              <w:spacing w:line="280" w:lineRule="exact"/>
              <w:ind w:left="-567" w:right="4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6143A216" w14:textId="77777777" w:rsidR="00215854" w:rsidRPr="001C6A69" w:rsidRDefault="00215854" w:rsidP="006358C1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right w:val="nil"/>
            </w:tcBorders>
            <w:vAlign w:val="bottom"/>
          </w:tcPr>
          <w:p w14:paraId="7AAE0F43" w14:textId="03A11A7C" w:rsidR="00215854" w:rsidRPr="0055523E" w:rsidRDefault="00215854" w:rsidP="006358C1">
            <w:pPr>
              <w:spacing w:line="280" w:lineRule="exact"/>
              <w:ind w:left="-567" w:right="4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028C856A" w14:textId="77777777" w:rsidR="00215854" w:rsidRPr="0055523E" w:rsidRDefault="00215854" w:rsidP="006358C1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63E6E196" w14:textId="5681B8B9" w:rsidR="00215854" w:rsidRPr="0055523E" w:rsidRDefault="00215854" w:rsidP="006358C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222,771.03</w:t>
            </w:r>
          </w:p>
        </w:tc>
        <w:tc>
          <w:tcPr>
            <w:tcW w:w="134" w:type="dxa"/>
            <w:vAlign w:val="bottom"/>
          </w:tcPr>
          <w:p w14:paraId="2B692C89" w14:textId="77777777" w:rsidR="00215854" w:rsidRPr="001C6A69" w:rsidRDefault="00215854" w:rsidP="006358C1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3" w:type="dxa"/>
            <w:vAlign w:val="bottom"/>
          </w:tcPr>
          <w:p w14:paraId="7CDE439B" w14:textId="49987B75" w:rsidR="00215854" w:rsidRPr="0055523E" w:rsidRDefault="00215854" w:rsidP="006358C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417,080.37</w:t>
            </w:r>
          </w:p>
        </w:tc>
      </w:tr>
      <w:tr w:rsidR="00215854" w:rsidRPr="0055523E" w14:paraId="64EF433C" w14:textId="77777777" w:rsidTr="00215854">
        <w:tc>
          <w:tcPr>
            <w:tcW w:w="3005" w:type="dxa"/>
          </w:tcPr>
          <w:p w14:paraId="116C87CB" w14:textId="79C500B5" w:rsidR="00215854" w:rsidRPr="001C6A69" w:rsidRDefault="00215854" w:rsidP="006358C1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6A69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247" w:type="dxa"/>
            <w:tcBorders>
              <w:left w:val="nil"/>
            </w:tcBorders>
            <w:vAlign w:val="bottom"/>
          </w:tcPr>
          <w:p w14:paraId="0BA232FE" w14:textId="15B90B5B" w:rsidR="00215854" w:rsidRPr="0055523E" w:rsidRDefault="00215854" w:rsidP="006358C1">
            <w:pPr>
              <w:spacing w:line="280" w:lineRule="exact"/>
              <w:ind w:left="-567" w:right="4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688AEF3F" w14:textId="77777777" w:rsidR="00215854" w:rsidRPr="001C6A69" w:rsidRDefault="00215854" w:rsidP="006358C1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right w:val="nil"/>
            </w:tcBorders>
            <w:vAlign w:val="bottom"/>
          </w:tcPr>
          <w:p w14:paraId="35092DD6" w14:textId="76F54F3D" w:rsidR="00215854" w:rsidRPr="0055523E" w:rsidRDefault="00215854" w:rsidP="006358C1">
            <w:pPr>
              <w:spacing w:line="280" w:lineRule="exact"/>
              <w:ind w:left="-567" w:right="4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3C303E70" w14:textId="77777777" w:rsidR="00215854" w:rsidRPr="0055523E" w:rsidRDefault="00215854" w:rsidP="006358C1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21D82468" w14:textId="3BEDC54E" w:rsidR="00215854" w:rsidRPr="0055523E" w:rsidRDefault="00215854" w:rsidP="006358C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4,760.00</w:t>
            </w:r>
          </w:p>
        </w:tc>
        <w:tc>
          <w:tcPr>
            <w:tcW w:w="134" w:type="dxa"/>
            <w:vAlign w:val="bottom"/>
          </w:tcPr>
          <w:p w14:paraId="7BF97BD3" w14:textId="77777777" w:rsidR="00215854" w:rsidRPr="001C6A69" w:rsidRDefault="00215854" w:rsidP="006358C1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3" w:type="dxa"/>
            <w:vAlign w:val="bottom"/>
          </w:tcPr>
          <w:p w14:paraId="2D1049E3" w14:textId="2BB71BC7" w:rsidR="00215854" w:rsidRPr="0055523E" w:rsidRDefault="00215854" w:rsidP="006358C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30,040.00</w:t>
            </w:r>
          </w:p>
        </w:tc>
      </w:tr>
      <w:tr w:rsidR="000E413A" w:rsidRPr="0055523E" w14:paraId="3BDC2A61" w14:textId="77777777" w:rsidTr="00215854">
        <w:tc>
          <w:tcPr>
            <w:tcW w:w="3005" w:type="dxa"/>
          </w:tcPr>
          <w:p w14:paraId="6C2E8257" w14:textId="77777777" w:rsidR="000E413A" w:rsidRPr="001C6A69" w:rsidRDefault="000E413A" w:rsidP="006358C1">
            <w:pPr>
              <w:tabs>
                <w:tab w:val="left" w:pos="0"/>
                <w:tab w:val="left" w:pos="507"/>
              </w:tabs>
              <w:spacing w:line="280" w:lineRule="exact"/>
              <w:ind w:right="-108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1C6A69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บุคคลและกิจการที่เกี่ยวข้องกัน</w:t>
            </w:r>
          </w:p>
        </w:tc>
        <w:tc>
          <w:tcPr>
            <w:tcW w:w="1247" w:type="dxa"/>
            <w:vAlign w:val="bottom"/>
          </w:tcPr>
          <w:p w14:paraId="4F4B27DC" w14:textId="77777777" w:rsidR="000E413A" w:rsidRPr="0055523E" w:rsidRDefault="000E413A" w:rsidP="006358C1">
            <w:pPr>
              <w:spacing w:line="280" w:lineRule="exact"/>
              <w:ind w:left="-567" w:right="4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1144FE43" w14:textId="77777777" w:rsidR="000E413A" w:rsidRPr="001C6A69" w:rsidRDefault="000E413A" w:rsidP="006358C1">
            <w:pPr>
              <w:spacing w:line="280" w:lineRule="exact"/>
              <w:ind w:left="-108" w:firstLine="10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  <w:vAlign w:val="bottom"/>
          </w:tcPr>
          <w:p w14:paraId="1EDB13ED" w14:textId="77777777" w:rsidR="000E413A" w:rsidRPr="0055523E" w:rsidRDefault="000E413A" w:rsidP="006358C1">
            <w:pPr>
              <w:spacing w:line="280" w:lineRule="exact"/>
              <w:ind w:left="-108" w:firstLine="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55983ECB" w14:textId="77777777" w:rsidR="000E413A" w:rsidRPr="0055523E" w:rsidRDefault="000E413A" w:rsidP="006358C1">
            <w:pPr>
              <w:spacing w:line="280" w:lineRule="exact"/>
              <w:ind w:left="-108" w:firstLine="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4CADC777" w14:textId="77777777" w:rsidR="000E413A" w:rsidRPr="0055523E" w:rsidRDefault="000E413A" w:rsidP="006358C1">
            <w:pPr>
              <w:spacing w:line="28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41C9F247" w14:textId="77777777" w:rsidR="000E413A" w:rsidRPr="001C6A69" w:rsidRDefault="000E413A" w:rsidP="006358C1">
            <w:pPr>
              <w:spacing w:line="280" w:lineRule="exact"/>
              <w:ind w:right="57" w:firstLine="51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3" w:type="dxa"/>
            <w:vAlign w:val="bottom"/>
          </w:tcPr>
          <w:p w14:paraId="7B6063A8" w14:textId="77777777" w:rsidR="000E413A" w:rsidRPr="0055523E" w:rsidRDefault="000E413A" w:rsidP="006358C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E413A" w:rsidRPr="0055523E" w14:paraId="262648FC" w14:textId="77777777" w:rsidTr="002218D6">
        <w:tc>
          <w:tcPr>
            <w:tcW w:w="3005" w:type="dxa"/>
          </w:tcPr>
          <w:p w14:paraId="00E521AB" w14:textId="77777777" w:rsidR="000E413A" w:rsidRPr="001C6A69" w:rsidRDefault="000E413A" w:rsidP="006358C1">
            <w:pPr>
              <w:tabs>
                <w:tab w:val="left" w:pos="0"/>
                <w:tab w:val="left" w:pos="507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1C6A69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247" w:type="dxa"/>
            <w:vAlign w:val="bottom"/>
          </w:tcPr>
          <w:p w14:paraId="714955D7" w14:textId="70FE8EEA" w:rsidR="000E413A" w:rsidRPr="0055523E" w:rsidRDefault="00BB7BB3" w:rsidP="006358C1">
            <w:pPr>
              <w:spacing w:line="280" w:lineRule="exact"/>
              <w:ind w:left="-567" w:right="4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256F0634" w14:textId="77777777" w:rsidR="000E413A" w:rsidRPr="001C6A69" w:rsidRDefault="000E413A" w:rsidP="006358C1">
            <w:pPr>
              <w:spacing w:line="280" w:lineRule="exact"/>
              <w:ind w:left="-108" w:right="57" w:firstLine="10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  <w:vAlign w:val="bottom"/>
          </w:tcPr>
          <w:p w14:paraId="2F4DC9E4" w14:textId="77777777" w:rsidR="000E413A" w:rsidRPr="0055523E" w:rsidRDefault="000E413A" w:rsidP="006358C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14,754.10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5646F0DD" w14:textId="77777777" w:rsidR="000E413A" w:rsidRPr="0055523E" w:rsidRDefault="000E413A" w:rsidP="006358C1">
            <w:pPr>
              <w:spacing w:line="28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7A934199" w14:textId="77777777" w:rsidR="000E413A" w:rsidRPr="0055523E" w:rsidRDefault="000E413A" w:rsidP="006358C1">
            <w:pPr>
              <w:spacing w:line="280" w:lineRule="exact"/>
              <w:ind w:left="-567" w:right="4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7E487953" w14:textId="77777777" w:rsidR="000E413A" w:rsidRPr="001C6A69" w:rsidRDefault="000E413A" w:rsidP="006358C1">
            <w:pPr>
              <w:spacing w:line="280" w:lineRule="exact"/>
              <w:ind w:right="57" w:firstLine="51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3" w:type="dxa"/>
            <w:vAlign w:val="bottom"/>
          </w:tcPr>
          <w:p w14:paraId="3D6350FA" w14:textId="77777777" w:rsidR="000E413A" w:rsidRPr="0055523E" w:rsidRDefault="000E413A" w:rsidP="006358C1">
            <w:pPr>
              <w:spacing w:line="280" w:lineRule="exact"/>
              <w:ind w:left="-567" w:right="4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E413A" w:rsidRPr="0055523E" w14:paraId="1BF278F8" w14:textId="77777777" w:rsidTr="002218D6">
        <w:tc>
          <w:tcPr>
            <w:tcW w:w="3005" w:type="dxa"/>
          </w:tcPr>
          <w:p w14:paraId="25CAADEF" w14:textId="77777777" w:rsidR="000E413A" w:rsidRPr="001C6A69" w:rsidRDefault="000E413A" w:rsidP="006358C1">
            <w:pPr>
              <w:tabs>
                <w:tab w:val="left" w:pos="0"/>
                <w:tab w:val="left" w:pos="507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1C6A69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ค่าเช่าจ่าย</w:t>
            </w:r>
          </w:p>
        </w:tc>
        <w:tc>
          <w:tcPr>
            <w:tcW w:w="1247" w:type="dxa"/>
            <w:vAlign w:val="bottom"/>
          </w:tcPr>
          <w:p w14:paraId="6B7F811D" w14:textId="02F43F89" w:rsidR="000E413A" w:rsidRPr="0055523E" w:rsidRDefault="00BB7BB3" w:rsidP="006358C1">
            <w:pPr>
              <w:spacing w:line="28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A7F7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552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A7F7A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Pr="005552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A7F7A">
              <w:rPr>
                <w:rFonts w:asciiTheme="majorBidi" w:hAnsiTheme="majorBidi" w:cstheme="majorBidi"/>
                <w:sz w:val="24"/>
                <w:szCs w:val="24"/>
              </w:rPr>
              <w:t>000.00</w:t>
            </w:r>
          </w:p>
        </w:tc>
        <w:tc>
          <w:tcPr>
            <w:tcW w:w="134" w:type="dxa"/>
            <w:vAlign w:val="bottom"/>
          </w:tcPr>
          <w:p w14:paraId="158926D4" w14:textId="77777777" w:rsidR="000E413A" w:rsidRPr="001C6A69" w:rsidRDefault="000E413A" w:rsidP="006358C1">
            <w:pPr>
              <w:spacing w:line="280" w:lineRule="exact"/>
              <w:ind w:left="-108" w:right="57" w:firstLine="10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  <w:vAlign w:val="bottom"/>
          </w:tcPr>
          <w:p w14:paraId="49A35F11" w14:textId="77777777" w:rsidR="000E413A" w:rsidRPr="0055523E" w:rsidRDefault="000E413A" w:rsidP="006358C1">
            <w:pPr>
              <w:spacing w:line="28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1,140,000.00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1B82F707" w14:textId="77777777" w:rsidR="000E413A" w:rsidRPr="0055523E" w:rsidRDefault="000E413A" w:rsidP="006358C1">
            <w:pPr>
              <w:spacing w:line="28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0A4B97F2" w14:textId="77777777" w:rsidR="000E413A" w:rsidRPr="0055523E" w:rsidRDefault="000E413A" w:rsidP="006358C1">
            <w:pPr>
              <w:spacing w:line="28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1,140,000.00</w:t>
            </w:r>
          </w:p>
        </w:tc>
        <w:tc>
          <w:tcPr>
            <w:tcW w:w="134" w:type="dxa"/>
            <w:vAlign w:val="bottom"/>
          </w:tcPr>
          <w:p w14:paraId="1110CE92" w14:textId="77777777" w:rsidR="000E413A" w:rsidRPr="001C6A69" w:rsidRDefault="000E413A" w:rsidP="006358C1">
            <w:pPr>
              <w:spacing w:line="280" w:lineRule="exact"/>
              <w:ind w:right="57" w:firstLine="51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3" w:type="dxa"/>
            <w:vAlign w:val="bottom"/>
          </w:tcPr>
          <w:p w14:paraId="4CD17E98" w14:textId="77777777" w:rsidR="000E413A" w:rsidRPr="0055523E" w:rsidRDefault="000E413A" w:rsidP="006358C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1,140,000.00</w:t>
            </w:r>
          </w:p>
        </w:tc>
      </w:tr>
      <w:tr w:rsidR="009C26C9" w:rsidRPr="0055523E" w14:paraId="45E4703F" w14:textId="77777777" w:rsidTr="002218D6">
        <w:tc>
          <w:tcPr>
            <w:tcW w:w="3005" w:type="dxa"/>
          </w:tcPr>
          <w:p w14:paraId="48FBCE56" w14:textId="77777777" w:rsidR="009C26C9" w:rsidRPr="001C6A69" w:rsidRDefault="009C26C9" w:rsidP="002218D6">
            <w:pPr>
              <w:tabs>
                <w:tab w:val="left" w:pos="0"/>
                <w:tab w:val="left" w:pos="507"/>
              </w:tabs>
              <w:spacing w:line="280" w:lineRule="exact"/>
              <w:ind w:right="-108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1C6A69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ค่าตอบแทนผู้บริหารสำคัญ</w:t>
            </w:r>
          </w:p>
        </w:tc>
        <w:tc>
          <w:tcPr>
            <w:tcW w:w="1247" w:type="dxa"/>
            <w:vAlign w:val="bottom"/>
          </w:tcPr>
          <w:p w14:paraId="7F2791E1" w14:textId="77777777" w:rsidR="009C26C9" w:rsidRPr="0055523E" w:rsidRDefault="009C26C9" w:rsidP="002218D6">
            <w:pPr>
              <w:spacing w:line="28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2C14605F" w14:textId="77777777" w:rsidR="009C26C9" w:rsidRPr="001C6A69" w:rsidRDefault="009C26C9" w:rsidP="002218D6">
            <w:pPr>
              <w:spacing w:line="280" w:lineRule="exact"/>
              <w:ind w:left="-108" w:right="57" w:firstLine="10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  <w:vAlign w:val="bottom"/>
          </w:tcPr>
          <w:p w14:paraId="24C1EB43" w14:textId="77777777" w:rsidR="009C26C9" w:rsidRPr="0055523E" w:rsidRDefault="009C26C9" w:rsidP="002218D6">
            <w:pPr>
              <w:spacing w:line="28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3E6B3F82" w14:textId="77777777" w:rsidR="009C26C9" w:rsidRPr="0055523E" w:rsidRDefault="009C26C9" w:rsidP="002218D6">
            <w:pPr>
              <w:spacing w:line="28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337033B9" w14:textId="77777777" w:rsidR="009C26C9" w:rsidRPr="0055523E" w:rsidRDefault="009C26C9" w:rsidP="002218D6">
            <w:pPr>
              <w:spacing w:line="28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727CFD59" w14:textId="77777777" w:rsidR="009C26C9" w:rsidRPr="001C6A69" w:rsidRDefault="009C26C9" w:rsidP="002218D6">
            <w:pPr>
              <w:spacing w:line="280" w:lineRule="exact"/>
              <w:ind w:right="57" w:firstLine="51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3" w:type="dxa"/>
            <w:vAlign w:val="bottom"/>
          </w:tcPr>
          <w:p w14:paraId="40102190" w14:textId="77777777" w:rsidR="009C26C9" w:rsidRPr="0055523E" w:rsidRDefault="009C26C9" w:rsidP="002218D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31C68" w:rsidRPr="0055523E" w14:paraId="222DBF74" w14:textId="77777777" w:rsidTr="0012421C">
        <w:tc>
          <w:tcPr>
            <w:tcW w:w="3005" w:type="dxa"/>
          </w:tcPr>
          <w:p w14:paraId="67B3000B" w14:textId="77777777" w:rsidR="00431C68" w:rsidRPr="001C6A69" w:rsidRDefault="00431C68" w:rsidP="00431C68">
            <w:pPr>
              <w:tabs>
                <w:tab w:val="left" w:pos="0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1C6A69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247" w:type="dxa"/>
          </w:tcPr>
          <w:p w14:paraId="59159A0F" w14:textId="6E55EE46" w:rsidR="00431C68" w:rsidRPr="0055523E" w:rsidRDefault="00431C68" w:rsidP="00431C6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 xml:space="preserve"> 13,571,699.00 </w:t>
            </w:r>
          </w:p>
        </w:tc>
        <w:tc>
          <w:tcPr>
            <w:tcW w:w="134" w:type="dxa"/>
            <w:vAlign w:val="bottom"/>
          </w:tcPr>
          <w:p w14:paraId="2CC41927" w14:textId="77777777" w:rsidR="00431C68" w:rsidRPr="001C6A69" w:rsidRDefault="00431C68" w:rsidP="00431C68">
            <w:pPr>
              <w:spacing w:line="280" w:lineRule="exact"/>
              <w:ind w:left="-108" w:right="57" w:firstLine="10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  <w:vAlign w:val="bottom"/>
          </w:tcPr>
          <w:p w14:paraId="7A05AFA0" w14:textId="77777777" w:rsidR="00431C68" w:rsidRPr="0055523E" w:rsidRDefault="00431C68" w:rsidP="00431C68">
            <w:pPr>
              <w:spacing w:line="28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12,469,706.00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472F91BF" w14:textId="77777777" w:rsidR="00431C68" w:rsidRPr="0055523E" w:rsidRDefault="00431C68" w:rsidP="00431C68">
            <w:pPr>
              <w:spacing w:line="28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06F739B6" w14:textId="77777777" w:rsidR="00431C68" w:rsidRPr="0055523E" w:rsidRDefault="00431C68" w:rsidP="00431C6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 xml:space="preserve"> 10,449,026.00 </w:t>
            </w:r>
          </w:p>
        </w:tc>
        <w:tc>
          <w:tcPr>
            <w:tcW w:w="134" w:type="dxa"/>
            <w:vAlign w:val="bottom"/>
          </w:tcPr>
          <w:p w14:paraId="556DAF1E" w14:textId="77777777" w:rsidR="00431C68" w:rsidRPr="001C6A69" w:rsidRDefault="00431C68" w:rsidP="00431C68">
            <w:pPr>
              <w:spacing w:line="280" w:lineRule="exact"/>
              <w:ind w:right="57" w:firstLine="51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3" w:type="dxa"/>
            <w:vAlign w:val="bottom"/>
          </w:tcPr>
          <w:p w14:paraId="6BE3EDFC" w14:textId="77777777" w:rsidR="00431C68" w:rsidRPr="0055523E" w:rsidRDefault="00431C68" w:rsidP="00431C6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10,044,231.00</w:t>
            </w:r>
          </w:p>
        </w:tc>
      </w:tr>
      <w:tr w:rsidR="00431C68" w:rsidRPr="0055523E" w14:paraId="2122B06A" w14:textId="77777777" w:rsidTr="002218D6">
        <w:tc>
          <w:tcPr>
            <w:tcW w:w="3005" w:type="dxa"/>
          </w:tcPr>
          <w:p w14:paraId="501695FD" w14:textId="77777777" w:rsidR="00431C68" w:rsidRPr="001C6A69" w:rsidRDefault="00431C68" w:rsidP="00431C68">
            <w:pPr>
              <w:tabs>
                <w:tab w:val="left" w:pos="0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1C6A69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0D84E461" w14:textId="71A2D762" w:rsidR="00431C68" w:rsidRPr="0055523E" w:rsidRDefault="00431C68" w:rsidP="00431C6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 xml:space="preserve"> 717,606.00 </w:t>
            </w:r>
          </w:p>
        </w:tc>
        <w:tc>
          <w:tcPr>
            <w:tcW w:w="134" w:type="dxa"/>
            <w:vAlign w:val="bottom"/>
          </w:tcPr>
          <w:p w14:paraId="3E3A0C12" w14:textId="77777777" w:rsidR="00431C68" w:rsidRPr="001C6A69" w:rsidRDefault="00431C68" w:rsidP="00431C68">
            <w:pPr>
              <w:spacing w:line="280" w:lineRule="exact"/>
              <w:ind w:left="-108" w:right="57" w:firstLine="10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53EDD62B" w14:textId="77777777" w:rsidR="00431C68" w:rsidRPr="0055523E" w:rsidRDefault="00431C68" w:rsidP="00431C68">
            <w:pPr>
              <w:spacing w:line="28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611,914.00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663E2256" w14:textId="77777777" w:rsidR="00431C68" w:rsidRPr="0055523E" w:rsidRDefault="00431C68" w:rsidP="00431C68">
            <w:pPr>
              <w:spacing w:line="28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78B81A9A" w14:textId="77777777" w:rsidR="00431C68" w:rsidRPr="0055523E" w:rsidRDefault="00431C68" w:rsidP="00431C6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 xml:space="preserve"> 661,341.00 </w:t>
            </w:r>
          </w:p>
        </w:tc>
        <w:tc>
          <w:tcPr>
            <w:tcW w:w="134" w:type="dxa"/>
            <w:vAlign w:val="bottom"/>
          </w:tcPr>
          <w:p w14:paraId="49E16C39" w14:textId="77777777" w:rsidR="00431C68" w:rsidRPr="001C6A69" w:rsidRDefault="00431C68" w:rsidP="00431C68">
            <w:pPr>
              <w:spacing w:line="280" w:lineRule="exact"/>
              <w:ind w:right="57" w:firstLine="51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3" w:type="dxa"/>
            <w:tcBorders>
              <w:bottom w:val="single" w:sz="6" w:space="0" w:color="auto"/>
            </w:tcBorders>
            <w:vAlign w:val="bottom"/>
          </w:tcPr>
          <w:p w14:paraId="68019E4C" w14:textId="77777777" w:rsidR="00431C68" w:rsidRPr="0055523E" w:rsidRDefault="00431C68" w:rsidP="00431C6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593,236.00</w:t>
            </w:r>
          </w:p>
        </w:tc>
      </w:tr>
      <w:tr w:rsidR="00431C68" w:rsidRPr="0055523E" w14:paraId="5FCE9A13" w14:textId="77777777" w:rsidTr="002218D6">
        <w:tc>
          <w:tcPr>
            <w:tcW w:w="3005" w:type="dxa"/>
          </w:tcPr>
          <w:p w14:paraId="4AD68E13" w14:textId="77777777" w:rsidR="00431C68" w:rsidRPr="001C6A69" w:rsidRDefault="00431C68" w:rsidP="00431C68">
            <w:pPr>
              <w:tabs>
                <w:tab w:val="left" w:pos="0"/>
                <w:tab w:val="left" w:pos="507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55523E">
              <w:rPr>
                <w:rFonts w:asciiTheme="majorBidi" w:hAnsiTheme="majorBidi" w:cstheme="majorBidi"/>
                <w:b/>
                <w:sz w:val="24"/>
                <w:szCs w:val="24"/>
              </w:rPr>
              <w:tab/>
            </w:r>
            <w:r w:rsidRPr="001C6A69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24155841" w14:textId="0F2DB06F" w:rsidR="00431C68" w:rsidRPr="0055523E" w:rsidRDefault="00431C68" w:rsidP="00431C6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 xml:space="preserve"> 14,289,305.00 </w:t>
            </w:r>
          </w:p>
        </w:tc>
        <w:tc>
          <w:tcPr>
            <w:tcW w:w="134" w:type="dxa"/>
            <w:vAlign w:val="bottom"/>
          </w:tcPr>
          <w:p w14:paraId="61E777EC" w14:textId="77777777" w:rsidR="00431C68" w:rsidRPr="001C6A69" w:rsidRDefault="00431C68" w:rsidP="00431C68">
            <w:pPr>
              <w:spacing w:line="280" w:lineRule="exact"/>
              <w:ind w:left="-108" w:right="57" w:firstLine="10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07F08F6D" w14:textId="77777777" w:rsidR="00431C68" w:rsidRPr="0055523E" w:rsidRDefault="00431C68" w:rsidP="00431C68">
            <w:pPr>
              <w:spacing w:line="28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13,081,620.00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32BAF149" w14:textId="77777777" w:rsidR="00431C68" w:rsidRPr="0055523E" w:rsidRDefault="00431C68" w:rsidP="00431C68">
            <w:pPr>
              <w:spacing w:line="28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48C74932" w14:textId="77777777" w:rsidR="00431C68" w:rsidRPr="0055523E" w:rsidRDefault="00431C68" w:rsidP="00431C6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 xml:space="preserve"> 11,110,367.00 </w:t>
            </w:r>
          </w:p>
        </w:tc>
        <w:tc>
          <w:tcPr>
            <w:tcW w:w="134" w:type="dxa"/>
            <w:vAlign w:val="bottom"/>
          </w:tcPr>
          <w:p w14:paraId="204FEE8A" w14:textId="77777777" w:rsidR="00431C68" w:rsidRPr="001C6A69" w:rsidRDefault="00431C68" w:rsidP="00431C68">
            <w:pPr>
              <w:spacing w:line="280" w:lineRule="exact"/>
              <w:ind w:right="57" w:firstLine="51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57EE2C6" w14:textId="77777777" w:rsidR="00431C68" w:rsidRPr="0055523E" w:rsidRDefault="00431C68" w:rsidP="00431C6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10,637,467.00</w:t>
            </w:r>
          </w:p>
        </w:tc>
      </w:tr>
    </w:tbl>
    <w:p w14:paraId="1BE12C59" w14:textId="77777777" w:rsidR="009C26C9" w:rsidRPr="0055523E" w:rsidRDefault="009C26C9" w:rsidP="00750E7F">
      <w:pPr>
        <w:spacing w:line="360" w:lineRule="exact"/>
        <w:ind w:firstLine="567"/>
        <w:rPr>
          <w:rFonts w:asciiTheme="majorBidi" w:hAnsiTheme="majorBidi"/>
          <w:sz w:val="32"/>
          <w:szCs w:val="32"/>
        </w:rPr>
      </w:pPr>
    </w:p>
    <w:p w14:paraId="2B4910A8" w14:textId="0E914457" w:rsidR="008E737B" w:rsidRPr="0055523E" w:rsidRDefault="008E737B" w:rsidP="00452EE3">
      <w:pPr>
        <w:spacing w:line="350" w:lineRule="exact"/>
        <w:ind w:left="284" w:firstLine="567"/>
        <w:rPr>
          <w:rFonts w:asciiTheme="majorBidi" w:hAnsiTheme="majorBidi" w:cstheme="majorBidi"/>
          <w:b/>
          <w:bCs/>
          <w:sz w:val="32"/>
          <w:szCs w:val="32"/>
        </w:rPr>
      </w:pPr>
      <w:r w:rsidRPr="001C6A69">
        <w:rPr>
          <w:rFonts w:asciiTheme="majorBidi" w:hAnsiTheme="majorBidi" w:cstheme="majorBidi"/>
          <w:sz w:val="32"/>
          <w:szCs w:val="32"/>
          <w:cs/>
        </w:rPr>
        <w:t>ยอดคงเหลือกับบุคคลและกิจการที่เกี่ยวข้องกัน ณ วันที่</w:t>
      </w:r>
      <w:r w:rsidRPr="0055523E">
        <w:rPr>
          <w:rFonts w:asciiTheme="majorBidi" w:hAnsiTheme="majorBidi"/>
          <w:sz w:val="32"/>
          <w:szCs w:val="32"/>
        </w:rPr>
        <w:t xml:space="preserve"> </w:t>
      </w:r>
      <w:r w:rsidR="005F63C9" w:rsidRPr="0055523E">
        <w:rPr>
          <w:rFonts w:asciiTheme="majorBidi" w:hAnsiTheme="majorBidi" w:cstheme="majorBidi"/>
          <w:sz w:val="32"/>
          <w:szCs w:val="32"/>
        </w:rPr>
        <w:t xml:space="preserve">31 </w:t>
      </w:r>
      <w:r w:rsidR="005F63C9" w:rsidRPr="001C6A69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5F63C9" w:rsidRPr="0055523E">
        <w:rPr>
          <w:rFonts w:asciiTheme="majorBidi" w:hAnsiTheme="majorBidi"/>
          <w:sz w:val="32"/>
          <w:szCs w:val="32"/>
        </w:rPr>
        <w:t xml:space="preserve"> </w:t>
      </w:r>
      <w:r w:rsidRPr="0055523E">
        <w:rPr>
          <w:rFonts w:asciiTheme="majorBidi" w:hAnsiTheme="majorBidi" w:cstheme="majorBidi"/>
          <w:sz w:val="32"/>
          <w:szCs w:val="32"/>
        </w:rPr>
        <w:t>256</w:t>
      </w:r>
      <w:r w:rsidR="00964FC6" w:rsidRPr="0055523E">
        <w:rPr>
          <w:rFonts w:asciiTheme="majorBidi" w:hAnsiTheme="majorBidi" w:cstheme="majorBidi"/>
          <w:sz w:val="32"/>
          <w:szCs w:val="32"/>
        </w:rPr>
        <w:t>4</w:t>
      </w:r>
      <w:r w:rsidRPr="0055523E">
        <w:rPr>
          <w:rFonts w:asciiTheme="majorBidi" w:hAnsiTheme="majorBidi"/>
          <w:sz w:val="32"/>
          <w:szCs w:val="32"/>
        </w:rPr>
        <w:t xml:space="preserve"> </w:t>
      </w:r>
      <w:r w:rsidRPr="001C6A69">
        <w:rPr>
          <w:rFonts w:asciiTheme="majorBidi" w:hAnsiTheme="majorBidi" w:cstheme="majorBidi"/>
          <w:sz w:val="32"/>
          <w:szCs w:val="32"/>
          <w:cs/>
        </w:rPr>
        <w:t>และ</w:t>
      </w:r>
      <w:r w:rsidRPr="0055523E">
        <w:rPr>
          <w:rFonts w:asciiTheme="majorBidi" w:hAnsiTheme="majorBidi" w:cstheme="majorBidi"/>
          <w:sz w:val="32"/>
          <w:szCs w:val="32"/>
        </w:rPr>
        <w:t xml:space="preserve"> 25</w:t>
      </w:r>
      <w:r w:rsidR="0081398E" w:rsidRPr="0055523E">
        <w:rPr>
          <w:rFonts w:asciiTheme="majorBidi" w:hAnsiTheme="majorBidi" w:cstheme="majorBidi"/>
          <w:sz w:val="32"/>
          <w:szCs w:val="32"/>
        </w:rPr>
        <w:t>6</w:t>
      </w:r>
      <w:r w:rsidR="00964FC6" w:rsidRPr="0055523E">
        <w:rPr>
          <w:rFonts w:asciiTheme="majorBidi" w:hAnsiTheme="majorBidi" w:cstheme="majorBidi"/>
          <w:sz w:val="32"/>
          <w:szCs w:val="32"/>
        </w:rPr>
        <w:t>3</w:t>
      </w:r>
      <w:r w:rsidR="00C61095" w:rsidRPr="0055523E">
        <w:rPr>
          <w:rFonts w:asciiTheme="majorBidi" w:hAnsiTheme="majorBidi"/>
          <w:sz w:val="32"/>
          <w:szCs w:val="32"/>
          <w:cs/>
        </w:rPr>
        <w:t xml:space="preserve"> </w:t>
      </w:r>
      <w:r w:rsidRPr="0055523E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363" w:type="dxa"/>
        <w:tblInd w:w="908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946"/>
        <w:gridCol w:w="454"/>
        <w:gridCol w:w="793"/>
        <w:gridCol w:w="142"/>
        <w:gridCol w:w="1249"/>
        <w:gridCol w:w="142"/>
        <w:gridCol w:w="1247"/>
        <w:gridCol w:w="143"/>
        <w:gridCol w:w="1247"/>
      </w:tblGrid>
      <w:tr w:rsidR="00964FC6" w:rsidRPr="0055523E" w14:paraId="763EBFD2" w14:textId="77777777" w:rsidTr="00215854">
        <w:trPr>
          <w:trHeight w:val="62"/>
        </w:trPr>
        <w:tc>
          <w:tcPr>
            <w:tcW w:w="2946" w:type="dxa"/>
          </w:tcPr>
          <w:p w14:paraId="2D10B980" w14:textId="77777777" w:rsidR="00A62F9B" w:rsidRPr="0055523E" w:rsidRDefault="00A62F9B" w:rsidP="00574770">
            <w:pPr>
              <w:tabs>
                <w:tab w:val="left" w:pos="540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17" w:type="dxa"/>
            <w:gridSpan w:val="8"/>
            <w:tcBorders>
              <w:bottom w:val="single" w:sz="6" w:space="0" w:color="auto"/>
            </w:tcBorders>
          </w:tcPr>
          <w:p w14:paraId="75A92D60" w14:textId="77777777" w:rsidR="00A62F9B" w:rsidRPr="0055523E" w:rsidRDefault="00A62F9B" w:rsidP="00574770">
            <w:pPr>
              <w:spacing w:line="300" w:lineRule="exact"/>
              <w:ind w:left="-14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C6A69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964FC6" w:rsidRPr="0055523E" w14:paraId="7F0CFC69" w14:textId="77777777" w:rsidTr="00215854">
        <w:trPr>
          <w:trHeight w:val="62"/>
        </w:trPr>
        <w:tc>
          <w:tcPr>
            <w:tcW w:w="2946" w:type="dxa"/>
          </w:tcPr>
          <w:p w14:paraId="6051D68B" w14:textId="77777777" w:rsidR="00A62F9B" w:rsidRPr="0055523E" w:rsidRDefault="00A62F9B" w:rsidP="00574770">
            <w:pPr>
              <w:tabs>
                <w:tab w:val="left" w:pos="540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3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EA08B0E" w14:textId="77777777" w:rsidR="00A62F9B" w:rsidRPr="0055523E" w:rsidRDefault="00A62F9B" w:rsidP="00574770">
            <w:pPr>
              <w:tabs>
                <w:tab w:val="left" w:pos="1152"/>
              </w:tabs>
              <w:spacing w:line="300" w:lineRule="exact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6A6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0037BE4" w14:textId="77777777" w:rsidR="00A62F9B" w:rsidRPr="0055523E" w:rsidRDefault="00A62F9B" w:rsidP="00574770">
            <w:pPr>
              <w:tabs>
                <w:tab w:val="left" w:pos="1152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3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0B4B193" w14:textId="77777777" w:rsidR="00A62F9B" w:rsidRPr="0055523E" w:rsidRDefault="00A62F9B" w:rsidP="00574770">
            <w:pPr>
              <w:tabs>
                <w:tab w:val="left" w:pos="1152"/>
              </w:tabs>
              <w:spacing w:line="300" w:lineRule="exact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C6A6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64FC6" w:rsidRPr="0055523E" w14:paraId="29463DBA" w14:textId="77777777" w:rsidTr="00215854">
        <w:trPr>
          <w:trHeight w:val="62"/>
        </w:trPr>
        <w:tc>
          <w:tcPr>
            <w:tcW w:w="2946" w:type="dxa"/>
          </w:tcPr>
          <w:p w14:paraId="303C4833" w14:textId="77777777" w:rsidR="00964FC6" w:rsidRPr="001C6A69" w:rsidRDefault="00964FC6" w:rsidP="00574770">
            <w:pPr>
              <w:tabs>
                <w:tab w:val="left" w:pos="540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3AA9057" w14:textId="18D34B7F" w:rsidR="00964FC6" w:rsidRPr="0055523E" w:rsidRDefault="00964FC6" w:rsidP="00574770">
            <w:pPr>
              <w:spacing w:line="300" w:lineRule="exact"/>
              <w:ind w:left="-14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523E">
              <w:rPr>
                <w:rFonts w:asciiTheme="majorBidi" w:eastAsia="MS Mincho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11701BD8" w14:textId="77777777" w:rsidR="00964FC6" w:rsidRPr="001C6A69" w:rsidRDefault="00964FC6" w:rsidP="00574770">
            <w:pPr>
              <w:spacing w:line="300" w:lineRule="exact"/>
              <w:ind w:left="-14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4E8F6D4" w14:textId="20B17CAB" w:rsidR="00964FC6" w:rsidRPr="0055523E" w:rsidRDefault="00964FC6" w:rsidP="00574770">
            <w:pPr>
              <w:spacing w:line="300" w:lineRule="exact"/>
              <w:ind w:left="-14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eastAsia="MS Mincho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2" w:type="dxa"/>
            <w:vAlign w:val="bottom"/>
          </w:tcPr>
          <w:p w14:paraId="4851CFD3" w14:textId="77777777" w:rsidR="00964FC6" w:rsidRPr="0055523E" w:rsidRDefault="00964FC6" w:rsidP="00574770">
            <w:pPr>
              <w:tabs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59E9CF6" w14:textId="64981097" w:rsidR="00964FC6" w:rsidRPr="0055523E" w:rsidRDefault="00964FC6" w:rsidP="00574770">
            <w:pPr>
              <w:spacing w:line="300" w:lineRule="exact"/>
              <w:ind w:left="-14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eastAsia="MS Mincho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3" w:type="dxa"/>
            <w:tcBorders>
              <w:top w:val="single" w:sz="6" w:space="0" w:color="auto"/>
            </w:tcBorders>
            <w:vAlign w:val="bottom"/>
          </w:tcPr>
          <w:p w14:paraId="30F82B89" w14:textId="77777777" w:rsidR="00964FC6" w:rsidRPr="001C6A69" w:rsidRDefault="00964FC6" w:rsidP="00574770">
            <w:pPr>
              <w:spacing w:line="300" w:lineRule="exact"/>
              <w:ind w:left="-14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AAFA04" w14:textId="6E99EF73" w:rsidR="00964FC6" w:rsidRPr="0055523E" w:rsidRDefault="00964FC6" w:rsidP="00574770">
            <w:pPr>
              <w:spacing w:line="300" w:lineRule="exact"/>
              <w:ind w:left="-14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eastAsia="MS Mincho" w:hAnsiTheme="majorBidi" w:cstheme="majorBidi"/>
                <w:sz w:val="24"/>
                <w:szCs w:val="24"/>
              </w:rPr>
              <w:t>2563</w:t>
            </w:r>
          </w:p>
        </w:tc>
      </w:tr>
      <w:tr w:rsidR="00964FC6" w:rsidRPr="0055523E" w14:paraId="0E5411D3" w14:textId="77777777" w:rsidTr="00215854">
        <w:trPr>
          <w:trHeight w:val="62"/>
        </w:trPr>
        <w:tc>
          <w:tcPr>
            <w:tcW w:w="2946" w:type="dxa"/>
          </w:tcPr>
          <w:p w14:paraId="06BACCFC" w14:textId="499852C4" w:rsidR="00774521" w:rsidRPr="001C6A69" w:rsidRDefault="003226E4" w:rsidP="00574770">
            <w:pPr>
              <w:tabs>
                <w:tab w:val="left" w:pos="540"/>
              </w:tabs>
              <w:spacing w:line="300" w:lineRule="exact"/>
              <w:ind w:left="-57" w:right="-4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C6A6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47" w:type="dxa"/>
            <w:gridSpan w:val="2"/>
            <w:tcBorders>
              <w:top w:val="single" w:sz="6" w:space="0" w:color="auto"/>
            </w:tcBorders>
          </w:tcPr>
          <w:p w14:paraId="47568CCE" w14:textId="77777777" w:rsidR="00774521" w:rsidRPr="0055523E" w:rsidRDefault="00774521" w:rsidP="00574770">
            <w:pPr>
              <w:tabs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5E648996" w14:textId="77777777" w:rsidR="00774521" w:rsidRPr="0055523E" w:rsidRDefault="00774521" w:rsidP="00574770">
            <w:pPr>
              <w:tabs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6" w:space="0" w:color="auto"/>
            </w:tcBorders>
          </w:tcPr>
          <w:p w14:paraId="51FF15A9" w14:textId="77777777" w:rsidR="00774521" w:rsidRPr="0055523E" w:rsidRDefault="00774521" w:rsidP="00574770">
            <w:pPr>
              <w:tabs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41EEC9E3" w14:textId="77777777" w:rsidR="00774521" w:rsidRPr="0055523E" w:rsidRDefault="00774521" w:rsidP="00574770">
            <w:pPr>
              <w:tabs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00C3ECF9" w14:textId="77777777" w:rsidR="00774521" w:rsidRPr="0055523E" w:rsidRDefault="00774521" w:rsidP="00574770">
            <w:pPr>
              <w:tabs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3" w:type="dxa"/>
          </w:tcPr>
          <w:p w14:paraId="7766C852" w14:textId="77777777" w:rsidR="00774521" w:rsidRPr="0055523E" w:rsidRDefault="00774521" w:rsidP="00574770">
            <w:pPr>
              <w:tabs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3D1FF703" w14:textId="77777777" w:rsidR="00774521" w:rsidRPr="0055523E" w:rsidRDefault="00774521" w:rsidP="00574770">
            <w:pPr>
              <w:spacing w:line="300" w:lineRule="exact"/>
              <w:ind w:left="-14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64FC6" w:rsidRPr="0055523E" w14:paraId="45315C88" w14:textId="77777777" w:rsidTr="00215854">
        <w:trPr>
          <w:trHeight w:val="62"/>
        </w:trPr>
        <w:tc>
          <w:tcPr>
            <w:tcW w:w="2946" w:type="dxa"/>
          </w:tcPr>
          <w:p w14:paraId="4A3C7610" w14:textId="77777777" w:rsidR="00774521" w:rsidRPr="0055523E" w:rsidRDefault="00774521" w:rsidP="00574770">
            <w:pPr>
              <w:tabs>
                <w:tab w:val="left" w:pos="540"/>
              </w:tabs>
              <w:spacing w:line="300" w:lineRule="exact"/>
              <w:ind w:left="-57" w:right="-45"/>
              <w:rPr>
                <w:rFonts w:asciiTheme="majorBidi" w:hAnsiTheme="majorBidi" w:cstheme="majorBidi"/>
                <w:sz w:val="24"/>
                <w:szCs w:val="24"/>
              </w:rPr>
            </w:pPr>
            <w:r w:rsidRPr="001C6A69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47" w:type="dxa"/>
            <w:gridSpan w:val="2"/>
          </w:tcPr>
          <w:p w14:paraId="0C8A1650" w14:textId="77777777" w:rsidR="00774521" w:rsidRPr="0055523E" w:rsidRDefault="00774521" w:rsidP="00574770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2886AE04" w14:textId="77777777" w:rsidR="00774521" w:rsidRPr="0055523E" w:rsidRDefault="00774521" w:rsidP="00574770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14:paraId="51CE96B6" w14:textId="77777777" w:rsidR="00774521" w:rsidRPr="0055523E" w:rsidRDefault="00774521" w:rsidP="00574770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7D7893FD" w14:textId="77777777" w:rsidR="00774521" w:rsidRPr="0055523E" w:rsidRDefault="00774521" w:rsidP="00574770">
            <w:pPr>
              <w:tabs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15D242E1" w14:textId="77777777" w:rsidR="00774521" w:rsidRPr="0055523E" w:rsidRDefault="00774521" w:rsidP="00574770">
            <w:pPr>
              <w:tabs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3" w:type="dxa"/>
          </w:tcPr>
          <w:p w14:paraId="3E5C6FDB" w14:textId="77777777" w:rsidR="00774521" w:rsidRPr="0055523E" w:rsidRDefault="00774521" w:rsidP="00574770">
            <w:pPr>
              <w:tabs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7B3BEE49" w14:textId="77777777" w:rsidR="00774521" w:rsidRPr="0055523E" w:rsidRDefault="00774521" w:rsidP="00574770">
            <w:pPr>
              <w:spacing w:line="300" w:lineRule="exact"/>
              <w:ind w:left="-14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D274A" w:rsidRPr="0055523E" w14:paraId="7D869A25" w14:textId="77777777" w:rsidTr="00215854">
        <w:trPr>
          <w:trHeight w:val="62"/>
        </w:trPr>
        <w:tc>
          <w:tcPr>
            <w:tcW w:w="3400" w:type="dxa"/>
            <w:gridSpan w:val="2"/>
          </w:tcPr>
          <w:p w14:paraId="11B7AA8C" w14:textId="77777777" w:rsidR="00CD274A" w:rsidRPr="001C6A69" w:rsidRDefault="00CD274A" w:rsidP="00574770">
            <w:pPr>
              <w:tabs>
                <w:tab w:val="left" w:pos="0"/>
                <w:tab w:val="left" w:pos="507"/>
              </w:tabs>
              <w:spacing w:line="300" w:lineRule="exact"/>
              <w:ind w:left="113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1C6A6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793" w:type="dxa"/>
          </w:tcPr>
          <w:p w14:paraId="4E1667DE" w14:textId="5D2B273C" w:rsidR="00CD274A" w:rsidRPr="0055523E" w:rsidRDefault="008C391C" w:rsidP="00574770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C9B9387" w14:textId="77777777" w:rsidR="00CD274A" w:rsidRPr="0055523E" w:rsidRDefault="00CD274A" w:rsidP="00574770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14:paraId="077780C2" w14:textId="77777777" w:rsidR="00CD274A" w:rsidRPr="0055523E" w:rsidRDefault="00CD274A" w:rsidP="00574770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E93365F" w14:textId="77777777" w:rsidR="00CD274A" w:rsidRPr="0055523E" w:rsidRDefault="00CD274A" w:rsidP="00574770">
            <w:pPr>
              <w:tabs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40998E36" w14:textId="0E0817FB" w:rsidR="00CD274A" w:rsidRPr="0055523E" w:rsidRDefault="00CD274A" w:rsidP="00574770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 xml:space="preserve"> 14,</w:t>
            </w:r>
            <w:r w:rsidR="00877366" w:rsidRPr="003A7F7A">
              <w:rPr>
                <w:rFonts w:asciiTheme="majorBidi" w:hAnsiTheme="majorBidi" w:cstheme="majorBidi" w:hint="cs"/>
                <w:sz w:val="24"/>
                <w:szCs w:val="24"/>
              </w:rPr>
              <w:t>732</w:t>
            </w:r>
            <w:r w:rsidRPr="005552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77366" w:rsidRPr="003A7F7A">
              <w:rPr>
                <w:rFonts w:asciiTheme="majorBidi" w:hAnsiTheme="majorBidi" w:cstheme="majorBidi" w:hint="cs"/>
                <w:sz w:val="24"/>
                <w:szCs w:val="24"/>
              </w:rPr>
              <w:t>797.32</w:t>
            </w:r>
            <w:r w:rsidRPr="0055523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3" w:type="dxa"/>
          </w:tcPr>
          <w:p w14:paraId="5DF19431" w14:textId="77777777" w:rsidR="00CD274A" w:rsidRPr="0055523E" w:rsidRDefault="00CD274A" w:rsidP="00574770">
            <w:pPr>
              <w:tabs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7" w:type="dxa"/>
          </w:tcPr>
          <w:p w14:paraId="17CF0F31" w14:textId="246BFE97" w:rsidR="00CD274A" w:rsidRPr="0055523E" w:rsidRDefault="00CD274A" w:rsidP="00574770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8,</w:t>
            </w:r>
            <w:r w:rsidR="00877366" w:rsidRPr="003A7F7A">
              <w:rPr>
                <w:rFonts w:asciiTheme="majorBidi" w:hAnsiTheme="majorBidi" w:cstheme="majorBidi" w:hint="cs"/>
                <w:sz w:val="24"/>
                <w:szCs w:val="24"/>
              </w:rPr>
              <w:t>711</w:t>
            </w:r>
            <w:r w:rsidRPr="005552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77366" w:rsidRPr="003A7F7A">
              <w:rPr>
                <w:rFonts w:asciiTheme="majorBidi" w:hAnsiTheme="majorBidi" w:cstheme="majorBidi" w:hint="cs"/>
                <w:sz w:val="24"/>
                <w:szCs w:val="24"/>
              </w:rPr>
              <w:t>249.92</w:t>
            </w:r>
          </w:p>
        </w:tc>
      </w:tr>
      <w:tr w:rsidR="00CD274A" w:rsidRPr="0055523E" w14:paraId="64DC09EE" w14:textId="77777777" w:rsidTr="00215854">
        <w:trPr>
          <w:trHeight w:val="62"/>
        </w:trPr>
        <w:tc>
          <w:tcPr>
            <w:tcW w:w="2946" w:type="dxa"/>
          </w:tcPr>
          <w:p w14:paraId="2FD48B5B" w14:textId="77777777" w:rsidR="00CD274A" w:rsidRPr="001C6A69" w:rsidRDefault="00CD274A" w:rsidP="00574770">
            <w:pPr>
              <w:tabs>
                <w:tab w:val="left" w:pos="0"/>
                <w:tab w:val="left" w:pos="507"/>
              </w:tabs>
              <w:spacing w:line="300" w:lineRule="exact"/>
              <w:ind w:left="113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1C6A6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โซลาร์ พีพีเอ็ม จำกัด</w:t>
            </w:r>
          </w:p>
        </w:tc>
        <w:tc>
          <w:tcPr>
            <w:tcW w:w="1247" w:type="dxa"/>
            <w:gridSpan w:val="2"/>
            <w:tcBorders>
              <w:bottom w:val="single" w:sz="6" w:space="0" w:color="auto"/>
            </w:tcBorders>
          </w:tcPr>
          <w:p w14:paraId="07F2FD1A" w14:textId="5B8D136B" w:rsidR="00CD274A" w:rsidRPr="0055523E" w:rsidRDefault="008C391C" w:rsidP="00574770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FE47629" w14:textId="77777777" w:rsidR="00CD274A" w:rsidRPr="0055523E" w:rsidRDefault="00CD274A" w:rsidP="00574770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420" w:right="45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</w:tcPr>
          <w:p w14:paraId="4A95C0B6" w14:textId="77777777" w:rsidR="00CD274A" w:rsidRPr="0055523E" w:rsidRDefault="00CD274A" w:rsidP="00574770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E0EDA56" w14:textId="77777777" w:rsidR="00CD274A" w:rsidRPr="0055523E" w:rsidRDefault="00CD274A" w:rsidP="00574770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4ADAF560" w14:textId="25DFEC6A" w:rsidR="00CD274A" w:rsidRPr="0055523E" w:rsidRDefault="00CD274A" w:rsidP="00574770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 xml:space="preserve"> 199,</w:t>
            </w:r>
            <w:r w:rsidR="00877366" w:rsidRPr="003A7F7A">
              <w:rPr>
                <w:rFonts w:asciiTheme="majorBidi" w:hAnsiTheme="majorBidi" w:cstheme="majorBidi" w:hint="cs"/>
                <w:sz w:val="24"/>
                <w:szCs w:val="24"/>
              </w:rPr>
              <w:t>311</w:t>
            </w:r>
            <w:r w:rsidRPr="005552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77366" w:rsidRPr="003A7F7A">
              <w:rPr>
                <w:rFonts w:asciiTheme="majorBidi" w:hAnsiTheme="majorBidi" w:cstheme="majorBidi" w:hint="cs"/>
                <w:sz w:val="24"/>
                <w:szCs w:val="24"/>
              </w:rPr>
              <w:t>447.36</w:t>
            </w:r>
            <w:r w:rsidRPr="0055523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3" w:type="dxa"/>
          </w:tcPr>
          <w:p w14:paraId="4D043F83" w14:textId="77777777" w:rsidR="00CD274A" w:rsidRPr="0055523E" w:rsidRDefault="00CD274A" w:rsidP="00574770">
            <w:pPr>
              <w:tabs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3705640D" w14:textId="6A80451F" w:rsidR="00CD274A" w:rsidRPr="0055523E" w:rsidRDefault="00CD274A" w:rsidP="00574770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77366" w:rsidRPr="003A7F7A">
              <w:rPr>
                <w:rFonts w:asciiTheme="majorBidi" w:hAnsiTheme="majorBidi" w:cstheme="majorBidi" w:hint="cs"/>
                <w:sz w:val="24"/>
                <w:szCs w:val="24"/>
              </w:rPr>
              <w:t>4</w:t>
            </w:r>
            <w:r w:rsidRPr="005552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77366" w:rsidRPr="003A7F7A">
              <w:rPr>
                <w:rFonts w:asciiTheme="majorBidi" w:hAnsiTheme="majorBidi" w:cstheme="majorBidi" w:hint="cs"/>
                <w:sz w:val="24"/>
                <w:szCs w:val="24"/>
              </w:rPr>
              <w:t>049</w:t>
            </w:r>
            <w:r w:rsidRPr="005552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77366" w:rsidRPr="003A7F7A">
              <w:rPr>
                <w:rFonts w:asciiTheme="majorBidi" w:hAnsiTheme="majorBidi" w:cstheme="majorBidi" w:hint="cs"/>
                <w:sz w:val="24"/>
                <w:szCs w:val="24"/>
              </w:rPr>
              <w:t>925.29</w:t>
            </w:r>
          </w:p>
        </w:tc>
      </w:tr>
      <w:tr w:rsidR="00CD274A" w:rsidRPr="0055523E" w14:paraId="3C755AC9" w14:textId="77777777" w:rsidTr="00215854">
        <w:trPr>
          <w:trHeight w:val="62"/>
        </w:trPr>
        <w:tc>
          <w:tcPr>
            <w:tcW w:w="2946" w:type="dxa"/>
          </w:tcPr>
          <w:p w14:paraId="6875ED0A" w14:textId="77777777" w:rsidR="00CD274A" w:rsidRPr="001C6A69" w:rsidRDefault="00CD274A" w:rsidP="00574770">
            <w:pPr>
              <w:tabs>
                <w:tab w:val="left" w:pos="540"/>
              </w:tabs>
              <w:spacing w:line="300" w:lineRule="exact"/>
              <w:ind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C6A69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4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F1382F6" w14:textId="4E2EDBEB" w:rsidR="00CD274A" w:rsidRPr="0055523E" w:rsidRDefault="008C391C" w:rsidP="00574770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A93C12D" w14:textId="77777777" w:rsidR="00CD274A" w:rsidRPr="0055523E" w:rsidRDefault="00CD274A" w:rsidP="00574770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6" w:space="0" w:color="auto"/>
              <w:bottom w:val="double" w:sz="6" w:space="0" w:color="auto"/>
            </w:tcBorders>
          </w:tcPr>
          <w:p w14:paraId="1166C2D4" w14:textId="77777777" w:rsidR="00CD274A" w:rsidRPr="0055523E" w:rsidRDefault="00CD274A" w:rsidP="00574770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E4CECA6" w14:textId="77777777" w:rsidR="00CD274A" w:rsidRPr="0055523E" w:rsidRDefault="00CD274A" w:rsidP="00574770">
            <w:pPr>
              <w:tabs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1F6788" w14:textId="44AD1837" w:rsidR="00CD274A" w:rsidRPr="0055523E" w:rsidRDefault="00CD274A" w:rsidP="00574770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 xml:space="preserve"> 21</w:t>
            </w:r>
            <w:r w:rsidR="00877366" w:rsidRPr="003A7F7A">
              <w:rPr>
                <w:rFonts w:asciiTheme="majorBidi" w:hAnsiTheme="majorBidi" w:cstheme="majorBidi" w:hint="cs"/>
                <w:sz w:val="24"/>
                <w:szCs w:val="24"/>
              </w:rPr>
              <w:t>4</w:t>
            </w:r>
            <w:r w:rsidRPr="005552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77366" w:rsidRPr="003A7F7A">
              <w:rPr>
                <w:rFonts w:asciiTheme="majorBidi" w:hAnsiTheme="majorBidi" w:cstheme="majorBidi" w:hint="cs"/>
                <w:sz w:val="24"/>
                <w:szCs w:val="24"/>
              </w:rPr>
              <w:t>044</w:t>
            </w:r>
            <w:r w:rsidRPr="005552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77366" w:rsidRPr="003A7F7A">
              <w:rPr>
                <w:rFonts w:asciiTheme="majorBidi" w:hAnsiTheme="majorBidi" w:cstheme="majorBidi" w:hint="cs"/>
                <w:sz w:val="24"/>
                <w:szCs w:val="24"/>
              </w:rPr>
              <w:t>244.68</w:t>
            </w:r>
            <w:r w:rsidRPr="0055523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3" w:type="dxa"/>
          </w:tcPr>
          <w:p w14:paraId="47D3B455" w14:textId="77777777" w:rsidR="00CD274A" w:rsidRPr="0055523E" w:rsidRDefault="00CD274A" w:rsidP="00574770">
            <w:pPr>
              <w:tabs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1FB9F83F" w14:textId="45AD8C43" w:rsidR="00CD274A" w:rsidRPr="001C6A69" w:rsidRDefault="00CD274A" w:rsidP="00574770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22,</w:t>
            </w:r>
            <w:r w:rsidR="00877366" w:rsidRPr="003A7F7A">
              <w:rPr>
                <w:rFonts w:asciiTheme="majorBidi" w:hAnsiTheme="majorBidi" w:cstheme="majorBidi" w:hint="cs"/>
                <w:sz w:val="24"/>
                <w:szCs w:val="24"/>
              </w:rPr>
              <w:t>761</w:t>
            </w:r>
            <w:r w:rsidRPr="005552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77366" w:rsidRPr="003A7F7A">
              <w:rPr>
                <w:rFonts w:asciiTheme="majorBidi" w:hAnsiTheme="majorBidi" w:cstheme="majorBidi" w:hint="cs"/>
                <w:sz w:val="24"/>
                <w:szCs w:val="24"/>
              </w:rPr>
              <w:t>175.21</w:t>
            </w:r>
          </w:p>
        </w:tc>
      </w:tr>
      <w:tr w:rsidR="00964FC6" w:rsidRPr="0055523E" w14:paraId="33EC67B5" w14:textId="77777777" w:rsidTr="00215854">
        <w:tc>
          <w:tcPr>
            <w:tcW w:w="2946" w:type="dxa"/>
          </w:tcPr>
          <w:p w14:paraId="226B50BC" w14:textId="5A1AF751" w:rsidR="00964FC6" w:rsidRPr="001C6A69" w:rsidRDefault="002649A5" w:rsidP="00574770">
            <w:pPr>
              <w:tabs>
                <w:tab w:val="left" w:pos="540"/>
              </w:tabs>
              <w:spacing w:line="300" w:lineRule="exact"/>
              <w:ind w:left="-57" w:right="-4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C6A6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เงินให้กู้ยืมระยะสั้นและระยะยาว</w:t>
            </w:r>
            <w:r w:rsidR="0093333E" w:rsidRPr="0055523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  <w:r w:rsidR="0093333E" w:rsidRPr="001C6A6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247" w:type="dxa"/>
            <w:gridSpan w:val="2"/>
          </w:tcPr>
          <w:p w14:paraId="0A04F22D" w14:textId="77777777" w:rsidR="00964FC6" w:rsidRPr="0055523E" w:rsidRDefault="00964FC6" w:rsidP="00574770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41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ACB4C76" w14:textId="77777777" w:rsidR="00964FC6" w:rsidRPr="0055523E" w:rsidRDefault="00964FC6" w:rsidP="00574770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</w:tcPr>
          <w:p w14:paraId="644139D6" w14:textId="77777777" w:rsidR="00964FC6" w:rsidRPr="0055523E" w:rsidRDefault="00964FC6" w:rsidP="00574770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41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554A108" w14:textId="77777777" w:rsidR="00964FC6" w:rsidRPr="0055523E" w:rsidRDefault="00964FC6" w:rsidP="00574770">
            <w:pPr>
              <w:tabs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0AB28507" w14:textId="77777777" w:rsidR="00964FC6" w:rsidRPr="0055523E" w:rsidRDefault="00964FC6" w:rsidP="00574770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dxa"/>
          </w:tcPr>
          <w:p w14:paraId="7DA61E34" w14:textId="77777777" w:rsidR="00964FC6" w:rsidRPr="0055523E" w:rsidRDefault="00964FC6" w:rsidP="00574770">
            <w:pPr>
              <w:tabs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68E1A7BA" w14:textId="77777777" w:rsidR="00964FC6" w:rsidRPr="0055523E" w:rsidRDefault="00964FC6" w:rsidP="00574770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64FC6" w:rsidRPr="0055523E" w14:paraId="0E33D8F1" w14:textId="77777777" w:rsidTr="00215854">
        <w:tc>
          <w:tcPr>
            <w:tcW w:w="2946" w:type="dxa"/>
          </w:tcPr>
          <w:p w14:paraId="0F535C21" w14:textId="77777777" w:rsidR="00964FC6" w:rsidRPr="001C6A69" w:rsidRDefault="00964FC6" w:rsidP="00574770">
            <w:pPr>
              <w:tabs>
                <w:tab w:val="left" w:pos="540"/>
              </w:tabs>
              <w:spacing w:line="300" w:lineRule="exact"/>
              <w:ind w:left="-57" w:right="-4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6A6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47" w:type="dxa"/>
            <w:gridSpan w:val="2"/>
          </w:tcPr>
          <w:p w14:paraId="0C021B82" w14:textId="77777777" w:rsidR="00964FC6" w:rsidRPr="0055523E" w:rsidRDefault="00964FC6" w:rsidP="00574770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41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7E60293" w14:textId="77777777" w:rsidR="00964FC6" w:rsidRPr="0055523E" w:rsidRDefault="00964FC6" w:rsidP="00574770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</w:tcPr>
          <w:p w14:paraId="5DFD8BA8" w14:textId="77777777" w:rsidR="00964FC6" w:rsidRPr="0055523E" w:rsidRDefault="00964FC6" w:rsidP="00574770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41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2E38618" w14:textId="77777777" w:rsidR="00964FC6" w:rsidRPr="0055523E" w:rsidRDefault="00964FC6" w:rsidP="00574770">
            <w:pPr>
              <w:tabs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4D9C2D4C" w14:textId="77777777" w:rsidR="00964FC6" w:rsidRPr="0055523E" w:rsidRDefault="00964FC6" w:rsidP="00574770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dxa"/>
          </w:tcPr>
          <w:p w14:paraId="7B8289A2" w14:textId="77777777" w:rsidR="00964FC6" w:rsidRPr="0055523E" w:rsidRDefault="00964FC6" w:rsidP="00574770">
            <w:pPr>
              <w:tabs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59E70190" w14:textId="77777777" w:rsidR="00964FC6" w:rsidRPr="0055523E" w:rsidRDefault="00964FC6" w:rsidP="00574770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5462C" w:rsidRPr="0055523E" w14:paraId="57972071" w14:textId="77777777" w:rsidTr="00215854">
        <w:tc>
          <w:tcPr>
            <w:tcW w:w="3400" w:type="dxa"/>
            <w:gridSpan w:val="2"/>
          </w:tcPr>
          <w:p w14:paraId="7616510A" w14:textId="77777777" w:rsidR="0075462C" w:rsidRPr="001C6A69" w:rsidRDefault="0075462C" w:rsidP="00574770">
            <w:pPr>
              <w:tabs>
                <w:tab w:val="left" w:pos="0"/>
                <w:tab w:val="left" w:pos="507"/>
              </w:tabs>
              <w:spacing w:line="300" w:lineRule="exact"/>
              <w:ind w:left="113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1C6A6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793" w:type="dxa"/>
          </w:tcPr>
          <w:p w14:paraId="512FF560" w14:textId="4456B78E" w:rsidR="0075462C" w:rsidRPr="0055523E" w:rsidRDefault="0075462C" w:rsidP="00574770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7E550BF" w14:textId="77777777" w:rsidR="0075462C" w:rsidRPr="0055523E" w:rsidRDefault="0075462C" w:rsidP="00574770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14:paraId="7357864D" w14:textId="77777777" w:rsidR="0075462C" w:rsidRPr="0055523E" w:rsidRDefault="0075462C" w:rsidP="00574770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FC82CC8" w14:textId="77777777" w:rsidR="0075462C" w:rsidRPr="0055523E" w:rsidRDefault="0075462C" w:rsidP="00574770">
            <w:pPr>
              <w:tabs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3D6AFBC1" w14:textId="49528131" w:rsidR="0075462C" w:rsidRPr="0055523E" w:rsidRDefault="0093333E" w:rsidP="00574770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89,837,694.99</w:t>
            </w:r>
            <w:r w:rsidR="0075462C" w:rsidRPr="0055523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3" w:type="dxa"/>
          </w:tcPr>
          <w:p w14:paraId="4C48E1C5" w14:textId="77777777" w:rsidR="0075462C" w:rsidRPr="0055523E" w:rsidRDefault="0075462C" w:rsidP="00574770">
            <w:pPr>
              <w:spacing w:line="300" w:lineRule="exact"/>
              <w:ind w:left="-14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230A276C" w14:textId="2526D2EE" w:rsidR="0075462C" w:rsidRPr="0055523E" w:rsidRDefault="0075462C" w:rsidP="00574770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86,500,000.00</w:t>
            </w:r>
          </w:p>
        </w:tc>
      </w:tr>
      <w:tr w:rsidR="0075462C" w:rsidRPr="0055523E" w14:paraId="0CFBC579" w14:textId="77777777" w:rsidTr="00215854">
        <w:tc>
          <w:tcPr>
            <w:tcW w:w="2946" w:type="dxa"/>
          </w:tcPr>
          <w:p w14:paraId="5BC47075" w14:textId="77777777" w:rsidR="0075462C" w:rsidRPr="001C6A69" w:rsidRDefault="0075462C" w:rsidP="00574770">
            <w:pPr>
              <w:tabs>
                <w:tab w:val="left" w:pos="0"/>
                <w:tab w:val="left" w:pos="507"/>
              </w:tabs>
              <w:spacing w:line="300" w:lineRule="exact"/>
              <w:ind w:left="113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1C6A6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โซลาร์ พีพีเอ็ม จำกัด</w:t>
            </w:r>
          </w:p>
        </w:tc>
        <w:tc>
          <w:tcPr>
            <w:tcW w:w="1247" w:type="dxa"/>
            <w:gridSpan w:val="2"/>
            <w:tcBorders>
              <w:bottom w:val="single" w:sz="6" w:space="0" w:color="auto"/>
            </w:tcBorders>
          </w:tcPr>
          <w:p w14:paraId="1A1B1771" w14:textId="4DCCA976" w:rsidR="0075462C" w:rsidRPr="0055523E" w:rsidRDefault="0075462C" w:rsidP="00574770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C5F02D9" w14:textId="77777777" w:rsidR="0075462C" w:rsidRPr="0055523E" w:rsidRDefault="0075462C" w:rsidP="00574770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420" w:right="45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</w:tcPr>
          <w:p w14:paraId="03FD0C89" w14:textId="77777777" w:rsidR="0075462C" w:rsidRPr="0055523E" w:rsidRDefault="0075462C" w:rsidP="00574770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DD6A51C" w14:textId="77777777" w:rsidR="0075462C" w:rsidRPr="0055523E" w:rsidRDefault="0075462C" w:rsidP="00574770">
            <w:pPr>
              <w:tabs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4E88E5A2" w14:textId="2387D51B" w:rsidR="0075462C" w:rsidRPr="0055523E" w:rsidRDefault="0075462C" w:rsidP="00574770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3333E" w:rsidRPr="0055523E">
              <w:rPr>
                <w:rFonts w:asciiTheme="majorBidi" w:hAnsiTheme="majorBidi" w:cstheme="majorBidi"/>
                <w:sz w:val="24"/>
                <w:szCs w:val="24"/>
              </w:rPr>
              <w:t>161,414,338.20</w:t>
            </w:r>
            <w:r w:rsidRPr="0055523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3" w:type="dxa"/>
          </w:tcPr>
          <w:p w14:paraId="74DE561C" w14:textId="77777777" w:rsidR="0075462C" w:rsidRPr="0055523E" w:rsidRDefault="0075462C" w:rsidP="00574770">
            <w:pPr>
              <w:tabs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109A5D58" w14:textId="2E00FDBF" w:rsidR="0075462C" w:rsidRPr="0055523E" w:rsidRDefault="0075462C" w:rsidP="00574770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145,000,000.00</w:t>
            </w:r>
          </w:p>
        </w:tc>
      </w:tr>
      <w:tr w:rsidR="0075462C" w:rsidRPr="0055523E" w14:paraId="5838E542" w14:textId="77777777" w:rsidTr="00215854">
        <w:trPr>
          <w:trHeight w:val="57"/>
        </w:trPr>
        <w:tc>
          <w:tcPr>
            <w:tcW w:w="2946" w:type="dxa"/>
          </w:tcPr>
          <w:p w14:paraId="063DE612" w14:textId="77777777" w:rsidR="0075462C" w:rsidRPr="001C6A69" w:rsidRDefault="0075462C" w:rsidP="00574770">
            <w:pPr>
              <w:tabs>
                <w:tab w:val="left" w:pos="540"/>
              </w:tabs>
              <w:spacing w:line="300" w:lineRule="exact"/>
              <w:ind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C6A69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bottom w:val="double" w:sz="6" w:space="0" w:color="auto"/>
            </w:tcBorders>
          </w:tcPr>
          <w:p w14:paraId="0FB00780" w14:textId="32F74718" w:rsidR="0075462C" w:rsidRPr="0055523E" w:rsidRDefault="0075462C" w:rsidP="00574770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F1C6D7F" w14:textId="77777777" w:rsidR="0075462C" w:rsidRPr="0055523E" w:rsidRDefault="0075462C" w:rsidP="00574770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6" w:space="0" w:color="auto"/>
            </w:tcBorders>
          </w:tcPr>
          <w:p w14:paraId="30A1A397" w14:textId="77777777" w:rsidR="0075462C" w:rsidRPr="0055523E" w:rsidRDefault="0075462C" w:rsidP="00574770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40D9479" w14:textId="77777777" w:rsidR="0075462C" w:rsidRPr="0055523E" w:rsidRDefault="0075462C" w:rsidP="00574770">
            <w:pPr>
              <w:tabs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5805BDC6" w14:textId="7E4BE528" w:rsidR="0075462C" w:rsidRPr="0055523E" w:rsidRDefault="002649A5" w:rsidP="00574770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251,252,033.19</w:t>
            </w:r>
          </w:p>
        </w:tc>
        <w:tc>
          <w:tcPr>
            <w:tcW w:w="143" w:type="dxa"/>
          </w:tcPr>
          <w:p w14:paraId="6F4E2A45" w14:textId="77777777" w:rsidR="0075462C" w:rsidRPr="0055523E" w:rsidRDefault="0075462C" w:rsidP="00574770">
            <w:pPr>
              <w:tabs>
                <w:tab w:val="left" w:pos="0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24B89500" w14:textId="3B7B95F6" w:rsidR="0075462C" w:rsidRPr="0055523E" w:rsidRDefault="0075462C" w:rsidP="00574770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231,500,000.00</w:t>
            </w:r>
          </w:p>
        </w:tc>
      </w:tr>
      <w:tr w:rsidR="00750E7F" w:rsidRPr="0055523E" w14:paraId="1F73FFF8" w14:textId="77777777" w:rsidTr="002218D6">
        <w:tc>
          <w:tcPr>
            <w:tcW w:w="2946" w:type="dxa"/>
          </w:tcPr>
          <w:p w14:paraId="6F03A4DF" w14:textId="77777777" w:rsidR="00750E7F" w:rsidRPr="001C6A69" w:rsidRDefault="00750E7F" w:rsidP="00574770">
            <w:pPr>
              <w:tabs>
                <w:tab w:val="left" w:pos="540"/>
              </w:tabs>
              <w:spacing w:line="300" w:lineRule="exact"/>
              <w:ind w:left="-57" w:right="-4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C6A6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47" w:type="dxa"/>
            <w:gridSpan w:val="2"/>
          </w:tcPr>
          <w:p w14:paraId="79D8E429" w14:textId="77777777" w:rsidR="00750E7F" w:rsidRPr="0055523E" w:rsidRDefault="00750E7F" w:rsidP="00574770">
            <w:pPr>
              <w:tabs>
                <w:tab w:val="left" w:pos="0"/>
                <w:tab w:val="decimal" w:pos="833"/>
              </w:tabs>
              <w:spacing w:line="300" w:lineRule="exact"/>
              <w:ind w:left="-108" w:right="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0B6017E" w14:textId="77777777" w:rsidR="00750E7F" w:rsidRPr="0055523E" w:rsidRDefault="00750E7F" w:rsidP="00574770">
            <w:pPr>
              <w:tabs>
                <w:tab w:val="left" w:pos="0"/>
                <w:tab w:val="decimal" w:pos="833"/>
              </w:tabs>
              <w:spacing w:line="300" w:lineRule="exact"/>
              <w:ind w:left="-108" w:right="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</w:tcPr>
          <w:p w14:paraId="3163F758" w14:textId="77777777" w:rsidR="00750E7F" w:rsidRPr="0055523E" w:rsidRDefault="00750E7F" w:rsidP="00574770">
            <w:pPr>
              <w:tabs>
                <w:tab w:val="left" w:pos="0"/>
                <w:tab w:val="decimal" w:pos="833"/>
              </w:tabs>
              <w:spacing w:line="300" w:lineRule="exact"/>
              <w:ind w:left="-108" w:right="85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42" w:type="dxa"/>
          </w:tcPr>
          <w:p w14:paraId="6314CA20" w14:textId="77777777" w:rsidR="00750E7F" w:rsidRPr="001C6A69" w:rsidRDefault="00750E7F" w:rsidP="00574770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47" w:type="dxa"/>
            <w:shd w:val="clear" w:color="auto" w:fill="auto"/>
          </w:tcPr>
          <w:p w14:paraId="2F9B21B1" w14:textId="77777777" w:rsidR="00750E7F" w:rsidRPr="0055523E" w:rsidRDefault="00750E7F" w:rsidP="00574770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dxa"/>
          </w:tcPr>
          <w:p w14:paraId="6D6844A3" w14:textId="77777777" w:rsidR="00750E7F" w:rsidRPr="0055523E" w:rsidRDefault="00750E7F" w:rsidP="00574770">
            <w:pPr>
              <w:tabs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541E0A0A" w14:textId="77777777" w:rsidR="00750E7F" w:rsidRPr="0055523E" w:rsidRDefault="00750E7F" w:rsidP="00574770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50E7F" w:rsidRPr="0055523E" w14:paraId="2886E35C" w14:textId="77777777" w:rsidTr="002218D6">
        <w:tc>
          <w:tcPr>
            <w:tcW w:w="2946" w:type="dxa"/>
          </w:tcPr>
          <w:p w14:paraId="402F9ADF" w14:textId="77777777" w:rsidR="00750E7F" w:rsidRPr="001C6A69" w:rsidRDefault="00750E7F" w:rsidP="00574770">
            <w:pPr>
              <w:tabs>
                <w:tab w:val="left" w:pos="540"/>
              </w:tabs>
              <w:spacing w:line="300" w:lineRule="exact"/>
              <w:ind w:left="-57" w:right="-4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6A6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47" w:type="dxa"/>
            <w:gridSpan w:val="2"/>
            <w:shd w:val="clear" w:color="auto" w:fill="auto"/>
          </w:tcPr>
          <w:p w14:paraId="7D552550" w14:textId="77777777" w:rsidR="00750E7F" w:rsidRPr="0055523E" w:rsidRDefault="00750E7F" w:rsidP="00574770">
            <w:pPr>
              <w:tabs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6857921" w14:textId="77777777" w:rsidR="00750E7F" w:rsidRPr="0055523E" w:rsidRDefault="00750E7F" w:rsidP="00574770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</w:tcPr>
          <w:p w14:paraId="0984C5A0" w14:textId="77777777" w:rsidR="00750E7F" w:rsidRPr="0055523E" w:rsidRDefault="00750E7F" w:rsidP="00574770">
            <w:pPr>
              <w:tabs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42" w:type="dxa"/>
          </w:tcPr>
          <w:p w14:paraId="459E4E69" w14:textId="77777777" w:rsidR="00750E7F" w:rsidRPr="0055523E" w:rsidRDefault="00750E7F" w:rsidP="00574770">
            <w:pPr>
              <w:tabs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6532F054" w14:textId="77777777" w:rsidR="00750E7F" w:rsidRPr="0055523E" w:rsidRDefault="00750E7F" w:rsidP="00574770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43" w:type="dxa"/>
          </w:tcPr>
          <w:p w14:paraId="6E3AACB7" w14:textId="77777777" w:rsidR="00750E7F" w:rsidRPr="0055523E" w:rsidRDefault="00750E7F" w:rsidP="00574770">
            <w:pPr>
              <w:tabs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5C00DF64" w14:textId="77777777" w:rsidR="00750E7F" w:rsidRPr="0055523E" w:rsidRDefault="00750E7F" w:rsidP="00574770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50E7F" w:rsidRPr="0055523E" w14:paraId="5DC58754" w14:textId="77777777" w:rsidTr="002218D6">
        <w:tc>
          <w:tcPr>
            <w:tcW w:w="3400" w:type="dxa"/>
            <w:gridSpan w:val="2"/>
          </w:tcPr>
          <w:p w14:paraId="59CD06B4" w14:textId="77777777" w:rsidR="00750E7F" w:rsidRPr="001C6A69" w:rsidRDefault="00750E7F" w:rsidP="00574770">
            <w:pPr>
              <w:tabs>
                <w:tab w:val="left" w:pos="0"/>
                <w:tab w:val="left" w:pos="507"/>
              </w:tabs>
              <w:spacing w:line="300" w:lineRule="exact"/>
              <w:ind w:left="113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1C6A6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793" w:type="dxa"/>
            <w:shd w:val="clear" w:color="auto" w:fill="auto"/>
          </w:tcPr>
          <w:p w14:paraId="29870FC4" w14:textId="77777777" w:rsidR="00750E7F" w:rsidRPr="0055523E" w:rsidRDefault="00750E7F" w:rsidP="00574770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D74AD04" w14:textId="77777777" w:rsidR="00750E7F" w:rsidRPr="0055523E" w:rsidRDefault="00750E7F" w:rsidP="00574770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14:paraId="401E51FD" w14:textId="77777777" w:rsidR="00750E7F" w:rsidRPr="0055523E" w:rsidRDefault="00750E7F" w:rsidP="00574770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63C2116" w14:textId="77777777" w:rsidR="00750E7F" w:rsidRPr="0055523E" w:rsidRDefault="00750E7F" w:rsidP="00574770">
            <w:pPr>
              <w:tabs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2BCE4274" w14:textId="77777777" w:rsidR="00750E7F" w:rsidRPr="0055523E" w:rsidRDefault="00750E7F" w:rsidP="00574770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14:paraId="22D8207A" w14:textId="77777777" w:rsidR="00750E7F" w:rsidRPr="0055523E" w:rsidRDefault="00750E7F" w:rsidP="00574770">
            <w:pPr>
              <w:tabs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5862B4F9" w14:textId="77777777" w:rsidR="00750E7F" w:rsidRPr="0055523E" w:rsidRDefault="00750E7F" w:rsidP="00574770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94,995.00</w:t>
            </w:r>
          </w:p>
        </w:tc>
      </w:tr>
      <w:tr w:rsidR="00750E7F" w:rsidRPr="0055523E" w14:paraId="7F7CA792" w14:textId="77777777" w:rsidTr="002218D6">
        <w:tc>
          <w:tcPr>
            <w:tcW w:w="2946" w:type="dxa"/>
          </w:tcPr>
          <w:p w14:paraId="7DE5774E" w14:textId="77777777" w:rsidR="00750E7F" w:rsidRPr="001C6A69" w:rsidRDefault="00750E7F" w:rsidP="00574770">
            <w:pPr>
              <w:tabs>
                <w:tab w:val="left" w:pos="0"/>
                <w:tab w:val="left" w:pos="507"/>
              </w:tabs>
              <w:spacing w:line="300" w:lineRule="exact"/>
              <w:ind w:left="113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1C6A6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โซลาร์ พีพีเอ็ม จำกัด</w:t>
            </w:r>
          </w:p>
        </w:tc>
        <w:tc>
          <w:tcPr>
            <w:tcW w:w="1247" w:type="dxa"/>
            <w:gridSpan w:val="2"/>
            <w:shd w:val="clear" w:color="auto" w:fill="auto"/>
          </w:tcPr>
          <w:p w14:paraId="671EEAB6" w14:textId="77777777" w:rsidR="00750E7F" w:rsidRPr="0055523E" w:rsidRDefault="00750E7F" w:rsidP="00574770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81F403B" w14:textId="77777777" w:rsidR="00750E7F" w:rsidRPr="0055523E" w:rsidRDefault="00750E7F" w:rsidP="00574770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14:paraId="51EFD16D" w14:textId="77777777" w:rsidR="00750E7F" w:rsidRPr="0055523E" w:rsidRDefault="00750E7F" w:rsidP="00574770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8423310" w14:textId="77777777" w:rsidR="00750E7F" w:rsidRPr="0055523E" w:rsidRDefault="00750E7F" w:rsidP="00574770">
            <w:pPr>
              <w:tabs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1EADDF4E" w14:textId="77777777" w:rsidR="00750E7F" w:rsidRPr="0055523E" w:rsidRDefault="00750E7F" w:rsidP="00574770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4,066.00</w:t>
            </w:r>
          </w:p>
        </w:tc>
        <w:tc>
          <w:tcPr>
            <w:tcW w:w="143" w:type="dxa"/>
          </w:tcPr>
          <w:p w14:paraId="0F5C7BCB" w14:textId="77777777" w:rsidR="00750E7F" w:rsidRPr="0055523E" w:rsidRDefault="00750E7F" w:rsidP="00574770">
            <w:pPr>
              <w:tabs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6A05E705" w14:textId="77777777" w:rsidR="00750E7F" w:rsidRPr="0055523E" w:rsidRDefault="00750E7F" w:rsidP="00574770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3,145.80</w:t>
            </w:r>
          </w:p>
        </w:tc>
      </w:tr>
      <w:tr w:rsidR="00750E7F" w:rsidRPr="0055523E" w14:paraId="3715D067" w14:textId="77777777" w:rsidTr="002218D6">
        <w:tc>
          <w:tcPr>
            <w:tcW w:w="2946" w:type="dxa"/>
            <w:shd w:val="clear" w:color="auto" w:fill="auto"/>
          </w:tcPr>
          <w:p w14:paraId="6C35766F" w14:textId="77777777" w:rsidR="00750E7F" w:rsidRPr="0055523E" w:rsidRDefault="00750E7F" w:rsidP="00574770">
            <w:pPr>
              <w:tabs>
                <w:tab w:val="left" w:pos="0"/>
                <w:tab w:val="left" w:pos="507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C6A69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47" w:type="dxa"/>
            <w:gridSpan w:val="2"/>
            <w:shd w:val="clear" w:color="auto" w:fill="auto"/>
          </w:tcPr>
          <w:p w14:paraId="5A0D7DD4" w14:textId="77777777" w:rsidR="00750E7F" w:rsidRPr="0055523E" w:rsidRDefault="00750E7F" w:rsidP="00574770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2A11172" w14:textId="77777777" w:rsidR="00750E7F" w:rsidRPr="0055523E" w:rsidRDefault="00750E7F" w:rsidP="00574770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</w:tcPr>
          <w:p w14:paraId="08271DAE" w14:textId="77777777" w:rsidR="00750E7F" w:rsidRPr="0055523E" w:rsidRDefault="00750E7F" w:rsidP="00574770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FAA58D4" w14:textId="77777777" w:rsidR="00750E7F" w:rsidRPr="0055523E" w:rsidRDefault="00750E7F" w:rsidP="00574770">
            <w:pPr>
              <w:tabs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251E94D5" w14:textId="77777777" w:rsidR="00750E7F" w:rsidRPr="0055523E" w:rsidRDefault="00750E7F" w:rsidP="00574770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3" w:type="dxa"/>
            <w:shd w:val="clear" w:color="auto" w:fill="auto"/>
          </w:tcPr>
          <w:p w14:paraId="214084B9" w14:textId="77777777" w:rsidR="00750E7F" w:rsidRPr="0055523E" w:rsidRDefault="00750E7F" w:rsidP="00574770">
            <w:pPr>
              <w:tabs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433082C6" w14:textId="77777777" w:rsidR="00750E7F" w:rsidRPr="0055523E" w:rsidRDefault="00750E7F" w:rsidP="00574770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50E7F" w:rsidRPr="0055523E" w14:paraId="72B2AB4C" w14:textId="77777777" w:rsidTr="002218D6">
        <w:tc>
          <w:tcPr>
            <w:tcW w:w="2946" w:type="dxa"/>
            <w:shd w:val="clear" w:color="auto" w:fill="auto"/>
          </w:tcPr>
          <w:p w14:paraId="5AE8DD87" w14:textId="77777777" w:rsidR="00750E7F" w:rsidRPr="0055523E" w:rsidRDefault="00750E7F" w:rsidP="00574770">
            <w:pPr>
              <w:tabs>
                <w:tab w:val="left" w:pos="0"/>
                <w:tab w:val="left" w:pos="507"/>
              </w:tabs>
              <w:spacing w:line="300" w:lineRule="exact"/>
              <w:ind w:left="113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- Vina Solar Technology Co., Ltd.</w:t>
            </w:r>
          </w:p>
        </w:tc>
        <w:tc>
          <w:tcPr>
            <w:tcW w:w="1247" w:type="dxa"/>
            <w:gridSpan w:val="2"/>
            <w:shd w:val="clear" w:color="auto" w:fill="auto"/>
          </w:tcPr>
          <w:p w14:paraId="32876347" w14:textId="77777777" w:rsidR="00750E7F" w:rsidRPr="0055523E" w:rsidRDefault="00750E7F" w:rsidP="00574770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505,485.66</w:t>
            </w:r>
          </w:p>
        </w:tc>
        <w:tc>
          <w:tcPr>
            <w:tcW w:w="142" w:type="dxa"/>
            <w:shd w:val="clear" w:color="auto" w:fill="auto"/>
          </w:tcPr>
          <w:p w14:paraId="0EF86F77" w14:textId="77777777" w:rsidR="00750E7F" w:rsidRPr="0055523E" w:rsidRDefault="00750E7F" w:rsidP="00574770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</w:tcPr>
          <w:p w14:paraId="6BD8E572" w14:textId="77777777" w:rsidR="00750E7F" w:rsidRPr="0055523E" w:rsidRDefault="00750E7F" w:rsidP="00574770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471,756.36</w:t>
            </w:r>
          </w:p>
        </w:tc>
        <w:tc>
          <w:tcPr>
            <w:tcW w:w="142" w:type="dxa"/>
            <w:shd w:val="clear" w:color="auto" w:fill="auto"/>
          </w:tcPr>
          <w:p w14:paraId="7AE72F9C" w14:textId="77777777" w:rsidR="00750E7F" w:rsidRPr="0055523E" w:rsidRDefault="00750E7F" w:rsidP="00574770">
            <w:pPr>
              <w:tabs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121A74C7" w14:textId="77777777" w:rsidR="00750E7F" w:rsidRPr="0055523E" w:rsidRDefault="00750E7F" w:rsidP="00574770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  <w:shd w:val="clear" w:color="auto" w:fill="auto"/>
          </w:tcPr>
          <w:p w14:paraId="1BFEA893" w14:textId="77777777" w:rsidR="00750E7F" w:rsidRPr="0055523E" w:rsidRDefault="00750E7F" w:rsidP="00574770">
            <w:pPr>
              <w:tabs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1395BE4F" w14:textId="77777777" w:rsidR="00750E7F" w:rsidRPr="0055523E" w:rsidRDefault="00750E7F" w:rsidP="00574770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</w:tr>
      <w:tr w:rsidR="00750E7F" w:rsidRPr="0055523E" w14:paraId="30AE00A4" w14:textId="77777777" w:rsidTr="002218D6">
        <w:tc>
          <w:tcPr>
            <w:tcW w:w="2946" w:type="dxa"/>
          </w:tcPr>
          <w:p w14:paraId="4B627134" w14:textId="77777777" w:rsidR="00750E7F" w:rsidRPr="001C6A69" w:rsidRDefault="00750E7F" w:rsidP="00574770">
            <w:pPr>
              <w:tabs>
                <w:tab w:val="left" w:pos="540"/>
              </w:tabs>
              <w:spacing w:line="300" w:lineRule="exact"/>
              <w:ind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A9DB5A1" w14:textId="77777777" w:rsidR="00750E7F" w:rsidRPr="0055523E" w:rsidRDefault="00750E7F" w:rsidP="00574770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505,485.66</w:t>
            </w:r>
          </w:p>
        </w:tc>
        <w:tc>
          <w:tcPr>
            <w:tcW w:w="142" w:type="dxa"/>
          </w:tcPr>
          <w:p w14:paraId="2F4D9DE2" w14:textId="77777777" w:rsidR="00750E7F" w:rsidRPr="0055523E" w:rsidRDefault="00750E7F" w:rsidP="00574770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6" w:space="0" w:color="auto"/>
              <w:bottom w:val="single" w:sz="6" w:space="0" w:color="auto"/>
            </w:tcBorders>
          </w:tcPr>
          <w:p w14:paraId="4FAEAA03" w14:textId="77777777" w:rsidR="00750E7F" w:rsidRPr="0055523E" w:rsidRDefault="00750E7F" w:rsidP="00574770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471,756.36</w:t>
            </w:r>
          </w:p>
        </w:tc>
        <w:tc>
          <w:tcPr>
            <w:tcW w:w="142" w:type="dxa"/>
          </w:tcPr>
          <w:p w14:paraId="7ABD16CB" w14:textId="77777777" w:rsidR="00750E7F" w:rsidRPr="0055523E" w:rsidRDefault="00750E7F" w:rsidP="00574770">
            <w:pPr>
              <w:tabs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320648E" w14:textId="77777777" w:rsidR="00750E7F" w:rsidRPr="0055523E" w:rsidRDefault="00750E7F" w:rsidP="00574770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4,066.00</w:t>
            </w:r>
          </w:p>
        </w:tc>
        <w:tc>
          <w:tcPr>
            <w:tcW w:w="143" w:type="dxa"/>
          </w:tcPr>
          <w:p w14:paraId="4CBE6A56" w14:textId="77777777" w:rsidR="00750E7F" w:rsidRPr="0055523E" w:rsidRDefault="00750E7F" w:rsidP="00574770">
            <w:pPr>
              <w:tabs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40023B69" w14:textId="77777777" w:rsidR="00750E7F" w:rsidRPr="0055523E" w:rsidRDefault="00750E7F" w:rsidP="00574770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98,140.80</w:t>
            </w:r>
          </w:p>
        </w:tc>
      </w:tr>
    </w:tbl>
    <w:p w14:paraId="09550E53" w14:textId="63DBB97E" w:rsidR="00574770" w:rsidRPr="0055523E" w:rsidRDefault="00574770"/>
    <w:p w14:paraId="7F67F5DB" w14:textId="524FBFA7" w:rsidR="00574770" w:rsidRPr="0055523E" w:rsidRDefault="00574770"/>
    <w:p w14:paraId="5878557D" w14:textId="4D4E0281" w:rsidR="00574770" w:rsidRPr="0055523E" w:rsidRDefault="00574770"/>
    <w:tbl>
      <w:tblPr>
        <w:tblW w:w="8363" w:type="dxa"/>
        <w:tblInd w:w="908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946"/>
        <w:gridCol w:w="1247"/>
        <w:gridCol w:w="142"/>
        <w:gridCol w:w="1249"/>
        <w:gridCol w:w="142"/>
        <w:gridCol w:w="1247"/>
        <w:gridCol w:w="143"/>
        <w:gridCol w:w="1247"/>
      </w:tblGrid>
      <w:tr w:rsidR="00574770" w:rsidRPr="0055523E" w14:paraId="76AEC537" w14:textId="77777777" w:rsidTr="00F82B34">
        <w:trPr>
          <w:trHeight w:val="62"/>
        </w:trPr>
        <w:tc>
          <w:tcPr>
            <w:tcW w:w="2946" w:type="dxa"/>
          </w:tcPr>
          <w:p w14:paraId="41B070D2" w14:textId="77777777" w:rsidR="00574770" w:rsidRPr="0055523E" w:rsidRDefault="00574770" w:rsidP="00F82B34">
            <w:pPr>
              <w:tabs>
                <w:tab w:val="left" w:pos="540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17" w:type="dxa"/>
            <w:gridSpan w:val="7"/>
            <w:tcBorders>
              <w:bottom w:val="single" w:sz="6" w:space="0" w:color="auto"/>
            </w:tcBorders>
          </w:tcPr>
          <w:p w14:paraId="28E5104B" w14:textId="77777777" w:rsidR="00574770" w:rsidRPr="0055523E" w:rsidRDefault="00574770" w:rsidP="00F82B34">
            <w:pPr>
              <w:spacing w:line="300" w:lineRule="exact"/>
              <w:ind w:left="-14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C6A69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574770" w:rsidRPr="0055523E" w14:paraId="07FA8B25" w14:textId="77777777" w:rsidTr="00F82B34">
        <w:trPr>
          <w:trHeight w:val="62"/>
        </w:trPr>
        <w:tc>
          <w:tcPr>
            <w:tcW w:w="2946" w:type="dxa"/>
          </w:tcPr>
          <w:p w14:paraId="29D0C31F" w14:textId="77777777" w:rsidR="00574770" w:rsidRPr="0055523E" w:rsidRDefault="00574770" w:rsidP="00F82B34">
            <w:pPr>
              <w:tabs>
                <w:tab w:val="left" w:pos="540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8DA44B8" w14:textId="77777777" w:rsidR="00574770" w:rsidRPr="0055523E" w:rsidRDefault="00574770" w:rsidP="00F82B34">
            <w:pPr>
              <w:tabs>
                <w:tab w:val="left" w:pos="1152"/>
              </w:tabs>
              <w:spacing w:line="300" w:lineRule="exact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6A6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88B131E" w14:textId="77777777" w:rsidR="00574770" w:rsidRPr="0055523E" w:rsidRDefault="00574770" w:rsidP="00F82B34">
            <w:pPr>
              <w:tabs>
                <w:tab w:val="left" w:pos="1152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3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6962A8" w14:textId="77777777" w:rsidR="00574770" w:rsidRPr="0055523E" w:rsidRDefault="00574770" w:rsidP="00F82B34">
            <w:pPr>
              <w:tabs>
                <w:tab w:val="left" w:pos="1152"/>
              </w:tabs>
              <w:spacing w:line="300" w:lineRule="exact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C6A6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74770" w:rsidRPr="0055523E" w14:paraId="7BE06782" w14:textId="77777777" w:rsidTr="00F82B34">
        <w:trPr>
          <w:trHeight w:val="62"/>
        </w:trPr>
        <w:tc>
          <w:tcPr>
            <w:tcW w:w="2946" w:type="dxa"/>
          </w:tcPr>
          <w:p w14:paraId="31B8C230" w14:textId="77777777" w:rsidR="00574770" w:rsidRPr="001C6A69" w:rsidRDefault="00574770" w:rsidP="00F82B34">
            <w:pPr>
              <w:tabs>
                <w:tab w:val="left" w:pos="540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7FE8AAD" w14:textId="77777777" w:rsidR="00574770" w:rsidRPr="0055523E" w:rsidRDefault="00574770" w:rsidP="00F82B34">
            <w:pPr>
              <w:spacing w:line="300" w:lineRule="exact"/>
              <w:ind w:left="-14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523E">
              <w:rPr>
                <w:rFonts w:asciiTheme="majorBidi" w:eastAsia="MS Mincho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1B1ABD28" w14:textId="77777777" w:rsidR="00574770" w:rsidRPr="001C6A69" w:rsidRDefault="00574770" w:rsidP="00F82B34">
            <w:pPr>
              <w:spacing w:line="300" w:lineRule="exact"/>
              <w:ind w:left="-14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BD764BF" w14:textId="77777777" w:rsidR="00574770" w:rsidRPr="0055523E" w:rsidRDefault="00574770" w:rsidP="00F82B34">
            <w:pPr>
              <w:spacing w:line="300" w:lineRule="exact"/>
              <w:ind w:left="-14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eastAsia="MS Mincho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2" w:type="dxa"/>
            <w:vAlign w:val="bottom"/>
          </w:tcPr>
          <w:p w14:paraId="4140DC96" w14:textId="77777777" w:rsidR="00574770" w:rsidRPr="0055523E" w:rsidRDefault="00574770" w:rsidP="00F82B34">
            <w:pPr>
              <w:tabs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05B413A" w14:textId="77777777" w:rsidR="00574770" w:rsidRPr="0055523E" w:rsidRDefault="00574770" w:rsidP="00F82B34">
            <w:pPr>
              <w:spacing w:line="300" w:lineRule="exact"/>
              <w:ind w:left="-14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eastAsia="MS Mincho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3" w:type="dxa"/>
            <w:tcBorders>
              <w:top w:val="single" w:sz="6" w:space="0" w:color="auto"/>
            </w:tcBorders>
            <w:vAlign w:val="bottom"/>
          </w:tcPr>
          <w:p w14:paraId="77E24CFF" w14:textId="77777777" w:rsidR="00574770" w:rsidRPr="001C6A69" w:rsidRDefault="00574770" w:rsidP="00F82B34">
            <w:pPr>
              <w:spacing w:line="300" w:lineRule="exact"/>
              <w:ind w:left="-14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FB0C773" w14:textId="77777777" w:rsidR="00574770" w:rsidRPr="0055523E" w:rsidRDefault="00574770" w:rsidP="00F82B34">
            <w:pPr>
              <w:spacing w:line="300" w:lineRule="exact"/>
              <w:ind w:left="-14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eastAsia="MS Mincho" w:hAnsiTheme="majorBidi" w:cstheme="majorBidi"/>
                <w:sz w:val="24"/>
                <w:szCs w:val="24"/>
              </w:rPr>
              <w:t>2563</w:t>
            </w:r>
          </w:p>
        </w:tc>
      </w:tr>
      <w:tr w:rsidR="00750E7F" w:rsidRPr="0055523E" w14:paraId="36141026" w14:textId="77777777" w:rsidTr="002218D6">
        <w:tc>
          <w:tcPr>
            <w:tcW w:w="2946" w:type="dxa"/>
          </w:tcPr>
          <w:p w14:paraId="1E5B50B9" w14:textId="77777777" w:rsidR="00750E7F" w:rsidRPr="001C6A69" w:rsidRDefault="00750E7F" w:rsidP="00574770">
            <w:pPr>
              <w:tabs>
                <w:tab w:val="left" w:pos="540"/>
              </w:tabs>
              <w:spacing w:line="300" w:lineRule="exact"/>
              <w:ind w:left="-57"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6A69">
              <w:rPr>
                <w:rFonts w:asciiTheme="majorBidi" w:hAnsiTheme="majorBidi" w:cstheme="majorBidi"/>
                <w:sz w:val="24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1247" w:type="dxa"/>
            <w:shd w:val="clear" w:color="auto" w:fill="auto"/>
          </w:tcPr>
          <w:p w14:paraId="30348513" w14:textId="77777777" w:rsidR="00750E7F" w:rsidRPr="0055523E" w:rsidRDefault="00750E7F" w:rsidP="00574770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69E208C2" w14:textId="77777777" w:rsidR="00750E7F" w:rsidRPr="0055523E" w:rsidRDefault="00750E7F" w:rsidP="00574770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</w:tcPr>
          <w:p w14:paraId="1F76F908" w14:textId="77777777" w:rsidR="00750E7F" w:rsidRPr="0055523E" w:rsidRDefault="00750E7F" w:rsidP="00574770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23C79BB" w14:textId="77777777" w:rsidR="00750E7F" w:rsidRPr="0055523E" w:rsidRDefault="00750E7F" w:rsidP="00574770">
            <w:pPr>
              <w:tabs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5516BBE5" w14:textId="77777777" w:rsidR="00750E7F" w:rsidRPr="0055523E" w:rsidRDefault="00750E7F" w:rsidP="00574770">
            <w:pPr>
              <w:tabs>
                <w:tab w:val="left" w:pos="0"/>
                <w:tab w:val="left" w:pos="558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43" w:type="dxa"/>
          </w:tcPr>
          <w:p w14:paraId="64332C89" w14:textId="77777777" w:rsidR="00750E7F" w:rsidRPr="0055523E" w:rsidRDefault="00750E7F" w:rsidP="00574770">
            <w:pPr>
              <w:tabs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1A4076A3" w14:textId="77777777" w:rsidR="00750E7F" w:rsidRPr="0055523E" w:rsidRDefault="00750E7F" w:rsidP="00574770">
            <w:pPr>
              <w:tabs>
                <w:tab w:val="left" w:pos="0"/>
                <w:tab w:val="left" w:pos="558"/>
              </w:tabs>
              <w:spacing w:line="300" w:lineRule="exact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750E7F" w:rsidRPr="0055523E" w14:paraId="7782E3DF" w14:textId="77777777" w:rsidTr="002218D6">
        <w:tc>
          <w:tcPr>
            <w:tcW w:w="2946" w:type="dxa"/>
          </w:tcPr>
          <w:p w14:paraId="3ABC5FD7" w14:textId="77777777" w:rsidR="00750E7F" w:rsidRPr="001C6A69" w:rsidRDefault="00750E7F" w:rsidP="00574770">
            <w:pPr>
              <w:tabs>
                <w:tab w:val="left" w:pos="0"/>
                <w:tab w:val="left" w:pos="507"/>
              </w:tabs>
              <w:spacing w:line="300" w:lineRule="exact"/>
              <w:ind w:left="113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1C6A69">
              <w:rPr>
                <w:rFonts w:asciiTheme="majorBidi" w:hAnsiTheme="majorBidi" w:cstheme="majorBidi"/>
                <w:sz w:val="24"/>
                <w:szCs w:val="24"/>
                <w:cs/>
              </w:rPr>
              <w:t>คุณชำนาญ พรพิไลลักษณ์</w:t>
            </w:r>
          </w:p>
        </w:tc>
        <w:tc>
          <w:tcPr>
            <w:tcW w:w="1247" w:type="dxa"/>
            <w:shd w:val="clear" w:color="auto" w:fill="auto"/>
          </w:tcPr>
          <w:p w14:paraId="67B5935E" w14:textId="2E52B79A" w:rsidR="00750E7F" w:rsidRPr="00785397" w:rsidRDefault="00785397" w:rsidP="00785397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BE37C4D" w14:textId="77777777" w:rsidR="00750E7F" w:rsidRPr="0055523E" w:rsidRDefault="00750E7F" w:rsidP="00574770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</w:tcPr>
          <w:p w14:paraId="2124792E" w14:textId="77777777" w:rsidR="00750E7F" w:rsidRPr="0055523E" w:rsidRDefault="00750E7F" w:rsidP="00574770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31,152.41</w:t>
            </w:r>
          </w:p>
        </w:tc>
        <w:tc>
          <w:tcPr>
            <w:tcW w:w="142" w:type="dxa"/>
            <w:shd w:val="clear" w:color="auto" w:fill="auto"/>
          </w:tcPr>
          <w:p w14:paraId="0F49A012" w14:textId="77777777" w:rsidR="00750E7F" w:rsidRPr="0055523E" w:rsidRDefault="00750E7F" w:rsidP="00574770">
            <w:pPr>
              <w:tabs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168E9B86" w14:textId="77777777" w:rsidR="00750E7F" w:rsidRPr="0055523E" w:rsidRDefault="00750E7F" w:rsidP="00574770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14:paraId="77F11401" w14:textId="77777777" w:rsidR="00750E7F" w:rsidRPr="0055523E" w:rsidRDefault="00750E7F" w:rsidP="00574770">
            <w:pPr>
              <w:tabs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769970A2" w14:textId="77777777" w:rsidR="00750E7F" w:rsidRPr="0055523E" w:rsidRDefault="00750E7F" w:rsidP="00574770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</w:tr>
      <w:tr w:rsidR="00750E7F" w:rsidRPr="0055523E" w14:paraId="57DC7E40" w14:textId="77777777" w:rsidTr="002218D6">
        <w:tc>
          <w:tcPr>
            <w:tcW w:w="2946" w:type="dxa"/>
          </w:tcPr>
          <w:p w14:paraId="736CC6F0" w14:textId="77777777" w:rsidR="00750E7F" w:rsidRPr="001C6A69" w:rsidRDefault="00750E7F" w:rsidP="00574770">
            <w:pPr>
              <w:tabs>
                <w:tab w:val="left" w:pos="0"/>
                <w:tab w:val="left" w:pos="507"/>
              </w:tabs>
              <w:spacing w:line="300" w:lineRule="exact"/>
              <w:ind w:left="113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1C6A69">
              <w:rPr>
                <w:rFonts w:asciiTheme="majorBidi" w:hAnsiTheme="majorBidi" w:cstheme="majorBidi"/>
                <w:sz w:val="24"/>
                <w:szCs w:val="24"/>
                <w:cs/>
              </w:rPr>
              <w:t>คุณกานต์ พรพิไลลักษณ์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2F18D8CE" w14:textId="77777777" w:rsidR="00750E7F" w:rsidRPr="0055523E" w:rsidRDefault="00750E7F" w:rsidP="00574770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A7F7A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5552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A7F7A">
              <w:rPr>
                <w:rFonts w:asciiTheme="majorBidi" w:hAnsiTheme="majorBidi" w:cstheme="majorBidi"/>
                <w:sz w:val="24"/>
                <w:szCs w:val="24"/>
              </w:rPr>
              <w:t>899.00</w:t>
            </w:r>
          </w:p>
        </w:tc>
        <w:tc>
          <w:tcPr>
            <w:tcW w:w="142" w:type="dxa"/>
            <w:shd w:val="clear" w:color="auto" w:fill="auto"/>
          </w:tcPr>
          <w:p w14:paraId="674214CD" w14:textId="77777777" w:rsidR="00750E7F" w:rsidRPr="0055523E" w:rsidRDefault="00750E7F" w:rsidP="00574770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  <w:shd w:val="clear" w:color="auto" w:fill="auto"/>
          </w:tcPr>
          <w:p w14:paraId="6D24DEA0" w14:textId="77777777" w:rsidR="00750E7F" w:rsidRPr="0055523E" w:rsidRDefault="00750E7F" w:rsidP="00574770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A7D9E61" w14:textId="77777777" w:rsidR="00750E7F" w:rsidRPr="0055523E" w:rsidRDefault="00750E7F" w:rsidP="00574770">
            <w:pPr>
              <w:tabs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0031CBA1" w14:textId="77777777" w:rsidR="00750E7F" w:rsidRPr="0055523E" w:rsidRDefault="00750E7F" w:rsidP="00574770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14:paraId="115D918B" w14:textId="77777777" w:rsidR="00750E7F" w:rsidRPr="0055523E" w:rsidRDefault="00750E7F" w:rsidP="00574770">
            <w:pPr>
              <w:tabs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4DA541DC" w14:textId="77777777" w:rsidR="00750E7F" w:rsidRPr="0055523E" w:rsidRDefault="00750E7F" w:rsidP="00574770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</w:tr>
      <w:tr w:rsidR="00750E7F" w:rsidRPr="0055523E" w14:paraId="11FFE5A3" w14:textId="77777777" w:rsidTr="002218D6">
        <w:tc>
          <w:tcPr>
            <w:tcW w:w="2946" w:type="dxa"/>
          </w:tcPr>
          <w:p w14:paraId="40E44DCB" w14:textId="77777777" w:rsidR="00750E7F" w:rsidRPr="001C6A69" w:rsidRDefault="00750E7F" w:rsidP="00574770">
            <w:pPr>
              <w:tabs>
                <w:tab w:val="left" w:pos="540"/>
              </w:tabs>
              <w:spacing w:line="300" w:lineRule="exact"/>
              <w:ind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18937D8" w14:textId="77777777" w:rsidR="00750E7F" w:rsidRPr="0055523E" w:rsidRDefault="00750E7F" w:rsidP="00574770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15,899.00</w:t>
            </w:r>
          </w:p>
        </w:tc>
        <w:tc>
          <w:tcPr>
            <w:tcW w:w="142" w:type="dxa"/>
            <w:shd w:val="clear" w:color="auto" w:fill="auto"/>
          </w:tcPr>
          <w:p w14:paraId="58301DCD" w14:textId="77777777" w:rsidR="00750E7F" w:rsidRPr="0055523E" w:rsidRDefault="00750E7F" w:rsidP="00574770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8F4347D" w14:textId="77777777" w:rsidR="00750E7F" w:rsidRPr="0055523E" w:rsidRDefault="00750E7F" w:rsidP="00574770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31,152.41</w:t>
            </w:r>
          </w:p>
        </w:tc>
        <w:tc>
          <w:tcPr>
            <w:tcW w:w="142" w:type="dxa"/>
            <w:shd w:val="clear" w:color="auto" w:fill="auto"/>
          </w:tcPr>
          <w:p w14:paraId="5B8E7248" w14:textId="77777777" w:rsidR="00750E7F" w:rsidRPr="0055523E" w:rsidRDefault="00750E7F" w:rsidP="00574770">
            <w:pPr>
              <w:tabs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2C309F4" w14:textId="77777777" w:rsidR="00750E7F" w:rsidRPr="0055523E" w:rsidRDefault="00750E7F" w:rsidP="00574770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14:paraId="0F61884C" w14:textId="77777777" w:rsidR="00750E7F" w:rsidRPr="0055523E" w:rsidRDefault="00750E7F" w:rsidP="00574770">
            <w:pPr>
              <w:tabs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BB676FF" w14:textId="77777777" w:rsidR="00750E7F" w:rsidRPr="0055523E" w:rsidRDefault="00750E7F" w:rsidP="00574770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</w:tr>
      <w:tr w:rsidR="00750E7F" w:rsidRPr="0055523E" w14:paraId="2B1BF639" w14:textId="77777777" w:rsidTr="002218D6">
        <w:tc>
          <w:tcPr>
            <w:tcW w:w="2946" w:type="dxa"/>
          </w:tcPr>
          <w:p w14:paraId="21195F41" w14:textId="77777777" w:rsidR="00750E7F" w:rsidRPr="001C6A69" w:rsidRDefault="00750E7F" w:rsidP="00574770">
            <w:pPr>
              <w:tabs>
                <w:tab w:val="left" w:pos="540"/>
              </w:tabs>
              <w:spacing w:line="300" w:lineRule="exact"/>
              <w:ind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C6A69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5680D90" w14:textId="77777777" w:rsidR="00750E7F" w:rsidRPr="0055523E" w:rsidRDefault="00750E7F" w:rsidP="00574770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521,384.66</w:t>
            </w:r>
          </w:p>
        </w:tc>
        <w:tc>
          <w:tcPr>
            <w:tcW w:w="142" w:type="dxa"/>
          </w:tcPr>
          <w:p w14:paraId="63DD3C0E" w14:textId="77777777" w:rsidR="00750E7F" w:rsidRPr="0055523E" w:rsidRDefault="00750E7F" w:rsidP="00574770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955D0C2" w14:textId="77777777" w:rsidR="00750E7F" w:rsidRPr="0055523E" w:rsidRDefault="00750E7F" w:rsidP="00574770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502,908.77</w:t>
            </w:r>
          </w:p>
        </w:tc>
        <w:tc>
          <w:tcPr>
            <w:tcW w:w="142" w:type="dxa"/>
          </w:tcPr>
          <w:p w14:paraId="2C367CFE" w14:textId="77777777" w:rsidR="00750E7F" w:rsidRPr="0055523E" w:rsidRDefault="00750E7F" w:rsidP="00574770">
            <w:pPr>
              <w:tabs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65DFEF" w14:textId="77777777" w:rsidR="00750E7F" w:rsidRPr="0055523E" w:rsidRDefault="00750E7F" w:rsidP="00574770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4,066.00</w:t>
            </w:r>
          </w:p>
        </w:tc>
        <w:tc>
          <w:tcPr>
            <w:tcW w:w="143" w:type="dxa"/>
          </w:tcPr>
          <w:p w14:paraId="7C4CAE7C" w14:textId="77777777" w:rsidR="00750E7F" w:rsidRPr="0055523E" w:rsidRDefault="00750E7F" w:rsidP="00574770">
            <w:pPr>
              <w:tabs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CEC302" w14:textId="77777777" w:rsidR="00750E7F" w:rsidRPr="0055523E" w:rsidRDefault="00750E7F" w:rsidP="00574770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bCs/>
                <w:sz w:val="24"/>
                <w:szCs w:val="24"/>
              </w:rPr>
              <w:t>98,140.80</w:t>
            </w:r>
          </w:p>
        </w:tc>
      </w:tr>
      <w:tr w:rsidR="00750E7F" w:rsidRPr="0055523E" w14:paraId="2110D177" w14:textId="77777777" w:rsidTr="002218D6">
        <w:tc>
          <w:tcPr>
            <w:tcW w:w="2946" w:type="dxa"/>
          </w:tcPr>
          <w:p w14:paraId="3FC19B2E" w14:textId="77777777" w:rsidR="00750E7F" w:rsidRPr="001C6A69" w:rsidRDefault="00750E7F" w:rsidP="00574770">
            <w:pPr>
              <w:tabs>
                <w:tab w:val="left" w:pos="540"/>
              </w:tabs>
              <w:spacing w:line="300" w:lineRule="exact"/>
              <w:ind w:left="-57" w:right="-4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C6A6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247" w:type="dxa"/>
            <w:tcBorders>
              <w:top w:val="double" w:sz="6" w:space="0" w:color="auto"/>
            </w:tcBorders>
            <w:shd w:val="clear" w:color="auto" w:fill="auto"/>
          </w:tcPr>
          <w:p w14:paraId="016B1C9D" w14:textId="77777777" w:rsidR="00750E7F" w:rsidRPr="0055523E" w:rsidRDefault="00750E7F" w:rsidP="00574770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53571E7" w14:textId="77777777" w:rsidR="00750E7F" w:rsidRPr="0055523E" w:rsidRDefault="00750E7F" w:rsidP="00574770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double" w:sz="6" w:space="0" w:color="auto"/>
            </w:tcBorders>
            <w:shd w:val="clear" w:color="auto" w:fill="auto"/>
          </w:tcPr>
          <w:p w14:paraId="6E5F6D9A" w14:textId="77777777" w:rsidR="00750E7F" w:rsidRPr="0055523E" w:rsidRDefault="00750E7F" w:rsidP="00574770">
            <w:pPr>
              <w:tabs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DFCAB9B" w14:textId="77777777" w:rsidR="00750E7F" w:rsidRPr="0055523E" w:rsidRDefault="00750E7F" w:rsidP="00574770">
            <w:pPr>
              <w:tabs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double" w:sz="6" w:space="0" w:color="auto"/>
            </w:tcBorders>
            <w:shd w:val="clear" w:color="auto" w:fill="auto"/>
          </w:tcPr>
          <w:p w14:paraId="4150413C" w14:textId="77777777" w:rsidR="00750E7F" w:rsidRPr="0055523E" w:rsidRDefault="00750E7F" w:rsidP="00574770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3" w:type="dxa"/>
          </w:tcPr>
          <w:p w14:paraId="3EE3722A" w14:textId="77777777" w:rsidR="00750E7F" w:rsidRPr="0055523E" w:rsidRDefault="00750E7F" w:rsidP="00574770">
            <w:pPr>
              <w:tabs>
                <w:tab w:val="decimal" w:pos="882"/>
              </w:tabs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double" w:sz="6" w:space="0" w:color="auto"/>
            </w:tcBorders>
            <w:shd w:val="clear" w:color="auto" w:fill="auto"/>
          </w:tcPr>
          <w:p w14:paraId="369F8728" w14:textId="77777777" w:rsidR="00750E7F" w:rsidRPr="0055523E" w:rsidRDefault="00750E7F" w:rsidP="00574770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750E7F" w:rsidRPr="0055523E" w14:paraId="300BB039" w14:textId="77777777" w:rsidTr="002218D6">
        <w:tc>
          <w:tcPr>
            <w:tcW w:w="2946" w:type="dxa"/>
          </w:tcPr>
          <w:p w14:paraId="1D408418" w14:textId="77777777" w:rsidR="00750E7F" w:rsidRPr="001C6A69" w:rsidRDefault="00750E7F" w:rsidP="00574770">
            <w:pPr>
              <w:tabs>
                <w:tab w:val="left" w:pos="540"/>
              </w:tabs>
              <w:spacing w:line="300" w:lineRule="exact"/>
              <w:ind w:left="-57"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6A69">
              <w:rPr>
                <w:rFonts w:asciiTheme="majorBidi" w:hAnsiTheme="majorBidi" w:cstheme="majorBidi"/>
                <w:sz w:val="24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1247" w:type="dxa"/>
            <w:shd w:val="clear" w:color="auto" w:fill="auto"/>
          </w:tcPr>
          <w:p w14:paraId="4F185998" w14:textId="77777777" w:rsidR="00750E7F" w:rsidRPr="0055523E" w:rsidRDefault="00750E7F" w:rsidP="00574770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743203FE" w14:textId="77777777" w:rsidR="00750E7F" w:rsidRPr="0055523E" w:rsidRDefault="00750E7F" w:rsidP="00574770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</w:tcPr>
          <w:p w14:paraId="3DD01711" w14:textId="77777777" w:rsidR="00750E7F" w:rsidRPr="0055523E" w:rsidRDefault="00750E7F" w:rsidP="00574770">
            <w:pPr>
              <w:tabs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7311C150" w14:textId="77777777" w:rsidR="00750E7F" w:rsidRPr="0055523E" w:rsidRDefault="00750E7F" w:rsidP="00574770">
            <w:pPr>
              <w:tabs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0B32079C" w14:textId="77777777" w:rsidR="00750E7F" w:rsidRPr="0055523E" w:rsidRDefault="00750E7F" w:rsidP="00574770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3" w:type="dxa"/>
          </w:tcPr>
          <w:p w14:paraId="195AB4BB" w14:textId="77777777" w:rsidR="00750E7F" w:rsidRPr="0055523E" w:rsidRDefault="00750E7F" w:rsidP="00574770">
            <w:pPr>
              <w:tabs>
                <w:tab w:val="decimal" w:pos="882"/>
              </w:tabs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7" w:type="dxa"/>
          </w:tcPr>
          <w:p w14:paraId="47D4213B" w14:textId="77777777" w:rsidR="00750E7F" w:rsidRPr="0055523E" w:rsidRDefault="00750E7F" w:rsidP="00574770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750E7F" w:rsidRPr="0055523E" w14:paraId="0148A864" w14:textId="77777777" w:rsidTr="002218D6">
        <w:tc>
          <w:tcPr>
            <w:tcW w:w="2946" w:type="dxa"/>
          </w:tcPr>
          <w:p w14:paraId="4B7441BD" w14:textId="77777777" w:rsidR="00750E7F" w:rsidRPr="001C6A69" w:rsidRDefault="00750E7F" w:rsidP="00574770">
            <w:pPr>
              <w:tabs>
                <w:tab w:val="left" w:pos="0"/>
                <w:tab w:val="left" w:pos="507"/>
              </w:tabs>
              <w:spacing w:line="300" w:lineRule="exact"/>
              <w:ind w:left="113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1C6A69">
              <w:rPr>
                <w:rFonts w:asciiTheme="majorBidi" w:hAnsiTheme="majorBidi" w:cstheme="majorBidi"/>
                <w:sz w:val="24"/>
                <w:szCs w:val="24"/>
                <w:cs/>
              </w:rPr>
              <w:t>คุณชำนาญ พรพิไลลักษณ์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460AD0FE" w14:textId="77777777" w:rsidR="00750E7F" w:rsidRPr="0055523E" w:rsidRDefault="00750E7F" w:rsidP="00574770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2,500,000.00</w:t>
            </w:r>
          </w:p>
        </w:tc>
        <w:tc>
          <w:tcPr>
            <w:tcW w:w="142" w:type="dxa"/>
            <w:shd w:val="clear" w:color="auto" w:fill="auto"/>
          </w:tcPr>
          <w:p w14:paraId="2800783E" w14:textId="77777777" w:rsidR="00750E7F" w:rsidRPr="0055523E" w:rsidRDefault="00750E7F" w:rsidP="00574770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  <w:shd w:val="clear" w:color="auto" w:fill="auto"/>
          </w:tcPr>
          <w:p w14:paraId="35119F71" w14:textId="77777777" w:rsidR="00750E7F" w:rsidRPr="0055523E" w:rsidRDefault="00750E7F" w:rsidP="00574770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01E7F62" w14:textId="77777777" w:rsidR="00750E7F" w:rsidRPr="0055523E" w:rsidRDefault="00750E7F" w:rsidP="00574770">
            <w:pPr>
              <w:tabs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2D097119" w14:textId="77777777" w:rsidR="00750E7F" w:rsidRPr="0055523E" w:rsidRDefault="00750E7F" w:rsidP="00574770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14:paraId="5E44A326" w14:textId="77777777" w:rsidR="00750E7F" w:rsidRPr="0055523E" w:rsidRDefault="00750E7F" w:rsidP="00574770">
            <w:pPr>
              <w:tabs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7" w:type="dxa"/>
          </w:tcPr>
          <w:p w14:paraId="0A33D395" w14:textId="77777777" w:rsidR="00750E7F" w:rsidRPr="0055523E" w:rsidRDefault="00750E7F" w:rsidP="00574770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</w:tr>
      <w:tr w:rsidR="00750E7F" w:rsidRPr="0055523E" w14:paraId="5D542A88" w14:textId="77777777" w:rsidTr="002218D6">
        <w:tc>
          <w:tcPr>
            <w:tcW w:w="2946" w:type="dxa"/>
          </w:tcPr>
          <w:p w14:paraId="5B70ACB7" w14:textId="77777777" w:rsidR="00750E7F" w:rsidRPr="001C6A69" w:rsidRDefault="00750E7F" w:rsidP="00574770">
            <w:pPr>
              <w:tabs>
                <w:tab w:val="left" w:pos="540"/>
              </w:tabs>
              <w:spacing w:line="300" w:lineRule="exact"/>
              <w:ind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C6A69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9EBEA7" w14:textId="77777777" w:rsidR="00750E7F" w:rsidRPr="0055523E" w:rsidRDefault="00750E7F" w:rsidP="00574770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bCs/>
                <w:sz w:val="24"/>
                <w:szCs w:val="24"/>
              </w:rPr>
              <w:t>2,500,000.00</w:t>
            </w:r>
          </w:p>
        </w:tc>
        <w:tc>
          <w:tcPr>
            <w:tcW w:w="142" w:type="dxa"/>
            <w:shd w:val="clear" w:color="auto" w:fill="auto"/>
          </w:tcPr>
          <w:p w14:paraId="4104C743" w14:textId="77777777" w:rsidR="00750E7F" w:rsidRPr="0055523E" w:rsidRDefault="00750E7F" w:rsidP="00574770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F5D30D3" w14:textId="77777777" w:rsidR="00750E7F" w:rsidRPr="0055523E" w:rsidRDefault="00750E7F" w:rsidP="00574770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5270689" w14:textId="77777777" w:rsidR="00750E7F" w:rsidRPr="0055523E" w:rsidRDefault="00750E7F" w:rsidP="00574770">
            <w:pPr>
              <w:tabs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2532A796" w14:textId="77777777" w:rsidR="00750E7F" w:rsidRPr="0055523E" w:rsidRDefault="00750E7F" w:rsidP="00574770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14:paraId="2353FBF6" w14:textId="77777777" w:rsidR="00750E7F" w:rsidRPr="0055523E" w:rsidRDefault="00750E7F" w:rsidP="00574770">
            <w:pPr>
              <w:tabs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67F5D75E" w14:textId="77777777" w:rsidR="00750E7F" w:rsidRPr="0055523E" w:rsidRDefault="00750E7F" w:rsidP="00574770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</w:tr>
    </w:tbl>
    <w:p w14:paraId="0D851D06" w14:textId="77777777" w:rsidR="00574770" w:rsidRPr="0055523E" w:rsidRDefault="00574770" w:rsidP="00452EE3">
      <w:pPr>
        <w:tabs>
          <w:tab w:val="left" w:pos="567"/>
          <w:tab w:val="left" w:pos="7560"/>
          <w:tab w:val="left" w:pos="8364"/>
        </w:tabs>
        <w:spacing w:line="350" w:lineRule="exact"/>
        <w:ind w:left="284" w:right="-11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3F18EE48" w14:textId="6AEFD32C" w:rsidR="006B5631" w:rsidRPr="0055523E" w:rsidRDefault="0006012D" w:rsidP="00452EE3">
      <w:pPr>
        <w:tabs>
          <w:tab w:val="left" w:pos="567"/>
          <w:tab w:val="left" w:pos="7560"/>
          <w:tab w:val="left" w:pos="8364"/>
        </w:tabs>
        <w:spacing w:line="350" w:lineRule="exact"/>
        <w:ind w:left="284" w:right="-11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55523E">
        <w:rPr>
          <w:rFonts w:asciiTheme="majorBidi" w:hAnsiTheme="majorBidi" w:cstheme="majorBidi"/>
          <w:sz w:val="32"/>
          <w:szCs w:val="32"/>
          <w:cs/>
        </w:rPr>
        <w:t>รายการเคลื่อนไหว</w:t>
      </w:r>
      <w:r w:rsidR="0030730F" w:rsidRPr="0055523E"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 w:rsidR="00350533" w:rsidRPr="0055523E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B86EBD" w:rsidRPr="0055523E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B86EBD" w:rsidRPr="0055523E">
        <w:rPr>
          <w:rFonts w:asciiTheme="majorBidi" w:hAnsiTheme="majorBidi"/>
          <w:sz w:val="32"/>
          <w:szCs w:val="32"/>
        </w:rPr>
        <w:t xml:space="preserve"> </w:t>
      </w:r>
      <w:r w:rsidR="00350533" w:rsidRPr="0055523E">
        <w:rPr>
          <w:rFonts w:asciiTheme="majorBidi" w:hAnsiTheme="majorBidi" w:cstheme="majorBidi"/>
          <w:sz w:val="32"/>
          <w:szCs w:val="32"/>
        </w:rPr>
        <w:t xml:space="preserve">31 </w:t>
      </w:r>
      <w:r w:rsidR="00350533" w:rsidRPr="001C6A69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350533" w:rsidRPr="0055523E">
        <w:rPr>
          <w:rFonts w:asciiTheme="majorBidi" w:hAnsiTheme="majorBidi"/>
          <w:sz w:val="32"/>
          <w:szCs w:val="32"/>
        </w:rPr>
        <w:t xml:space="preserve"> </w:t>
      </w:r>
      <w:r w:rsidR="00B86EBD" w:rsidRPr="0055523E">
        <w:rPr>
          <w:rFonts w:asciiTheme="majorBidi" w:hAnsiTheme="majorBidi" w:cstheme="majorBidi"/>
          <w:sz w:val="32"/>
          <w:szCs w:val="32"/>
        </w:rPr>
        <w:t>256</w:t>
      </w:r>
      <w:r w:rsidR="00F708CD" w:rsidRPr="0055523E">
        <w:rPr>
          <w:rFonts w:asciiTheme="majorBidi" w:hAnsiTheme="majorBidi" w:cstheme="majorBidi"/>
          <w:sz w:val="32"/>
          <w:szCs w:val="32"/>
        </w:rPr>
        <w:t>4</w:t>
      </w:r>
      <w:r w:rsidR="00B86EBD" w:rsidRPr="0055523E">
        <w:rPr>
          <w:rFonts w:asciiTheme="majorBidi" w:hAnsiTheme="majorBidi" w:cstheme="majorBidi"/>
          <w:sz w:val="32"/>
          <w:szCs w:val="32"/>
        </w:rPr>
        <w:t xml:space="preserve"> </w:t>
      </w:r>
      <w:r w:rsidR="00B86EBD" w:rsidRPr="001C6A6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86EBD" w:rsidRPr="0055523E">
        <w:rPr>
          <w:rFonts w:asciiTheme="majorBidi" w:hAnsiTheme="majorBidi" w:cstheme="majorBidi"/>
          <w:sz w:val="32"/>
          <w:szCs w:val="32"/>
        </w:rPr>
        <w:t>256</w:t>
      </w:r>
      <w:r w:rsidR="00F708CD" w:rsidRPr="0055523E">
        <w:rPr>
          <w:rFonts w:asciiTheme="majorBidi" w:hAnsiTheme="majorBidi" w:cstheme="majorBidi"/>
          <w:sz w:val="32"/>
          <w:szCs w:val="32"/>
        </w:rPr>
        <w:t>3</w:t>
      </w:r>
      <w:r w:rsidR="00B86EBD" w:rsidRPr="0055523E">
        <w:rPr>
          <w:rFonts w:asciiTheme="majorBidi" w:hAnsiTheme="majorBidi" w:cstheme="majorBidi"/>
          <w:sz w:val="32"/>
          <w:szCs w:val="32"/>
        </w:rPr>
        <w:t xml:space="preserve"> </w:t>
      </w:r>
      <w:r w:rsidR="0030730F" w:rsidRPr="0055523E">
        <w:rPr>
          <w:rFonts w:asciiTheme="majorBidi" w:hAnsiTheme="majorBidi" w:cstheme="majorBidi" w:hint="cs"/>
          <w:sz w:val="32"/>
          <w:szCs w:val="32"/>
          <w:cs/>
        </w:rPr>
        <w:t>ของบัญชี</w:t>
      </w:r>
      <w:r w:rsidR="00B86EBD" w:rsidRPr="0055523E">
        <w:rPr>
          <w:rFonts w:asciiTheme="majorBidi" w:hAnsiTheme="majorBidi" w:cstheme="majorBidi"/>
          <w:sz w:val="32"/>
          <w:szCs w:val="32"/>
          <w:cs/>
        </w:rPr>
        <w:t>เงินให้กู้ยืมและ</w:t>
      </w:r>
      <w:r w:rsidR="0030730F" w:rsidRPr="0055523E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="00B86EBD" w:rsidRPr="0055523E">
        <w:rPr>
          <w:rFonts w:asciiTheme="majorBidi" w:hAnsiTheme="majorBidi" w:cstheme="majorBidi"/>
          <w:sz w:val="32"/>
          <w:szCs w:val="32"/>
          <w:cs/>
        </w:rPr>
        <w:t>เงินกู้ยืมจากบุคคลและกิจการที่เกี่ยวข้องกัน</w:t>
      </w:r>
      <w:r w:rsidR="008153ED" w:rsidRPr="0055523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86EBD" w:rsidRPr="0055523E">
        <w:rPr>
          <w:rFonts w:asciiTheme="majorBidi" w:hAnsiTheme="majorBidi" w:cstheme="majorBidi"/>
          <w:sz w:val="32"/>
          <w:szCs w:val="32"/>
          <w:cs/>
        </w:rPr>
        <w:t>มีดังนี</w:t>
      </w:r>
      <w:r w:rsidR="00B86EBD" w:rsidRPr="0055523E">
        <w:rPr>
          <w:rFonts w:asciiTheme="majorBidi" w:hAnsiTheme="majorBidi" w:cstheme="majorBidi" w:hint="cs"/>
          <w:sz w:val="32"/>
          <w:szCs w:val="32"/>
          <w:cs/>
        </w:rPr>
        <w:t>้</w:t>
      </w:r>
    </w:p>
    <w:tbl>
      <w:tblPr>
        <w:tblW w:w="8342" w:type="dxa"/>
        <w:tblInd w:w="908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947"/>
        <w:gridCol w:w="256"/>
        <w:gridCol w:w="991"/>
        <w:gridCol w:w="134"/>
        <w:gridCol w:w="1247"/>
        <w:gridCol w:w="134"/>
        <w:gridCol w:w="1247"/>
        <w:gridCol w:w="134"/>
        <w:gridCol w:w="1252"/>
      </w:tblGrid>
      <w:tr w:rsidR="00A03D34" w:rsidRPr="0055523E" w14:paraId="64D3A799" w14:textId="77777777" w:rsidTr="00DA2891">
        <w:tc>
          <w:tcPr>
            <w:tcW w:w="2947" w:type="dxa"/>
          </w:tcPr>
          <w:p w14:paraId="40C76B65" w14:textId="77777777" w:rsidR="00892A30" w:rsidRPr="0055523E" w:rsidRDefault="00892A30" w:rsidP="009C26C9">
            <w:pPr>
              <w:tabs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5395" w:type="dxa"/>
            <w:gridSpan w:val="8"/>
            <w:tcBorders>
              <w:bottom w:val="single" w:sz="6" w:space="0" w:color="auto"/>
            </w:tcBorders>
            <w:vAlign w:val="bottom"/>
          </w:tcPr>
          <w:p w14:paraId="362281A0" w14:textId="07D43BA0" w:rsidR="00892A30" w:rsidRPr="0055523E" w:rsidRDefault="00892A30" w:rsidP="009C26C9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6A69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A03D34" w:rsidRPr="0055523E" w14:paraId="3A3D9CD3" w14:textId="77777777" w:rsidTr="00DA2891">
        <w:tc>
          <w:tcPr>
            <w:tcW w:w="2947" w:type="dxa"/>
          </w:tcPr>
          <w:p w14:paraId="1629037F" w14:textId="77777777" w:rsidR="00892A30" w:rsidRPr="0055523E" w:rsidRDefault="00892A30" w:rsidP="009C26C9">
            <w:pPr>
              <w:tabs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2628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5762CC0" w14:textId="40388168" w:rsidR="00892A30" w:rsidRPr="0055523E" w:rsidRDefault="00892A30" w:rsidP="009C26C9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6A6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319FA9FA" w14:textId="77777777" w:rsidR="00892A30" w:rsidRPr="0055523E" w:rsidRDefault="00892A30" w:rsidP="009C26C9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right="0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633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4A8A647B" w14:textId="52C94D5E" w:rsidR="00892A30" w:rsidRPr="0055523E" w:rsidRDefault="00892A30" w:rsidP="009C26C9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6A6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03D34" w:rsidRPr="0055523E" w14:paraId="53DA6DEE" w14:textId="77777777" w:rsidTr="00DA2891">
        <w:tc>
          <w:tcPr>
            <w:tcW w:w="2947" w:type="dxa"/>
          </w:tcPr>
          <w:p w14:paraId="04A3B95F" w14:textId="77777777" w:rsidR="00F708CD" w:rsidRPr="001C6A69" w:rsidRDefault="00F708CD" w:rsidP="009C26C9">
            <w:pPr>
              <w:tabs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</w:tcBorders>
            <w:vAlign w:val="bottom"/>
          </w:tcPr>
          <w:p w14:paraId="180B11F5" w14:textId="09BB504F" w:rsidR="00F708CD" w:rsidRPr="0055523E" w:rsidRDefault="00F708CD" w:rsidP="009C26C9">
            <w:pPr>
              <w:tabs>
                <w:tab w:val="left" w:pos="342"/>
                <w:tab w:val="left" w:pos="774"/>
                <w:tab w:val="left" w:pos="972"/>
              </w:tabs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7BBCB06D" w14:textId="77777777" w:rsidR="00F708CD" w:rsidRPr="0055523E" w:rsidRDefault="00F708CD" w:rsidP="009C26C9">
            <w:pPr>
              <w:tabs>
                <w:tab w:val="left" w:pos="342"/>
                <w:tab w:val="left" w:pos="774"/>
                <w:tab w:val="left" w:pos="972"/>
              </w:tabs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10C9504B" w14:textId="7579165A" w:rsidR="00F708CD" w:rsidRPr="0055523E" w:rsidRDefault="00F708CD" w:rsidP="009C26C9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55523E">
              <w:rPr>
                <w:rFonts w:asciiTheme="majorBidi" w:hAnsiTheme="majorBidi" w:cstheme="majorBidi" w:hint="cs"/>
                <w:sz w:val="24"/>
                <w:szCs w:val="24"/>
              </w:rPr>
              <w:t>3</w:t>
            </w:r>
          </w:p>
        </w:tc>
        <w:tc>
          <w:tcPr>
            <w:tcW w:w="134" w:type="dxa"/>
            <w:vAlign w:val="bottom"/>
          </w:tcPr>
          <w:p w14:paraId="161A091E" w14:textId="77777777" w:rsidR="00F708CD" w:rsidRPr="001C6A69" w:rsidRDefault="00F708CD" w:rsidP="009C26C9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right="0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</w:tcBorders>
            <w:vAlign w:val="bottom"/>
          </w:tcPr>
          <w:p w14:paraId="7FDC7C64" w14:textId="33317DD3" w:rsidR="00F708CD" w:rsidRPr="0055523E" w:rsidRDefault="00F708CD" w:rsidP="009C26C9">
            <w:pPr>
              <w:tabs>
                <w:tab w:val="left" w:pos="342"/>
                <w:tab w:val="left" w:pos="774"/>
                <w:tab w:val="left" w:pos="972"/>
              </w:tabs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34" w:type="dxa"/>
            <w:vAlign w:val="bottom"/>
          </w:tcPr>
          <w:p w14:paraId="489D06E2" w14:textId="77777777" w:rsidR="00F708CD" w:rsidRPr="0055523E" w:rsidRDefault="00F708CD" w:rsidP="009C26C9">
            <w:pPr>
              <w:tabs>
                <w:tab w:val="left" w:pos="0"/>
                <w:tab w:val="decimal" w:pos="882"/>
              </w:tabs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nil"/>
            </w:tcBorders>
            <w:vAlign w:val="bottom"/>
          </w:tcPr>
          <w:p w14:paraId="4B1DDDFF" w14:textId="1F3F55A1" w:rsidR="00F708CD" w:rsidRPr="0055523E" w:rsidRDefault="00F708CD" w:rsidP="009C26C9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03D34" w:rsidRPr="0055523E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A03D34" w:rsidRPr="0055523E" w14:paraId="3B917FE2" w14:textId="77777777" w:rsidTr="00892A30">
        <w:tc>
          <w:tcPr>
            <w:tcW w:w="2947" w:type="dxa"/>
          </w:tcPr>
          <w:p w14:paraId="2EF5DE83" w14:textId="77777777" w:rsidR="00F708CD" w:rsidRPr="001C6A69" w:rsidRDefault="00F708CD" w:rsidP="009C26C9">
            <w:pPr>
              <w:tabs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1C6A69">
              <w:rPr>
                <w:rFonts w:ascii="Angsana New" w:hAnsi="Angsana New"/>
                <w:bCs/>
                <w:sz w:val="24"/>
                <w:szCs w:val="24"/>
                <w:cs/>
              </w:rPr>
              <w:t>เงินให้กู้ยืมระยะสั้นและระยะยาว</w:t>
            </w:r>
          </w:p>
        </w:tc>
        <w:tc>
          <w:tcPr>
            <w:tcW w:w="1247" w:type="dxa"/>
            <w:gridSpan w:val="2"/>
            <w:tcBorders>
              <w:top w:val="single" w:sz="6" w:space="0" w:color="auto"/>
            </w:tcBorders>
          </w:tcPr>
          <w:p w14:paraId="296607A8" w14:textId="77777777" w:rsidR="00F708CD" w:rsidRPr="0055523E" w:rsidRDefault="00F708CD" w:rsidP="009C26C9">
            <w:pPr>
              <w:tabs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A40771F" w14:textId="77777777" w:rsidR="00F708CD" w:rsidRPr="0055523E" w:rsidRDefault="00F708CD" w:rsidP="009C26C9">
            <w:pPr>
              <w:tabs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2626B7DB" w14:textId="77777777" w:rsidR="00F708CD" w:rsidRPr="0055523E" w:rsidRDefault="00F708CD" w:rsidP="009C26C9">
            <w:pPr>
              <w:spacing w:line="30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6680CFF" w14:textId="77777777" w:rsidR="00F708CD" w:rsidRPr="001C6A69" w:rsidRDefault="00F708CD" w:rsidP="009C26C9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</w:tcBorders>
          </w:tcPr>
          <w:p w14:paraId="50C77491" w14:textId="77777777" w:rsidR="00F708CD" w:rsidRPr="0055523E" w:rsidRDefault="00F708CD" w:rsidP="009C26C9">
            <w:pPr>
              <w:tabs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ECFC807" w14:textId="77777777" w:rsidR="00F708CD" w:rsidRPr="0055523E" w:rsidRDefault="00F708CD" w:rsidP="009C26C9">
            <w:pPr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nil"/>
            </w:tcBorders>
          </w:tcPr>
          <w:p w14:paraId="543976DB" w14:textId="77777777" w:rsidR="00F708CD" w:rsidRPr="0055523E" w:rsidRDefault="00F708CD" w:rsidP="009C26C9">
            <w:pPr>
              <w:spacing w:line="30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03D34" w:rsidRPr="0055523E" w14:paraId="10E6DB62" w14:textId="77777777" w:rsidTr="00892A30">
        <w:tc>
          <w:tcPr>
            <w:tcW w:w="2947" w:type="dxa"/>
          </w:tcPr>
          <w:p w14:paraId="57E3D026" w14:textId="0245C766" w:rsidR="00A03D34" w:rsidRPr="001C6A69" w:rsidRDefault="009908A2" w:rsidP="009C26C9">
            <w:pPr>
              <w:tabs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1C6A69">
              <w:rPr>
                <w:rFonts w:ascii="Angsana New" w:hAnsi="Angsana New" w:hint="cs"/>
                <w:b/>
                <w:sz w:val="24"/>
                <w:szCs w:val="24"/>
                <w:cs/>
              </w:rPr>
              <w:t>ยอดยกมาต้นปี</w:t>
            </w:r>
          </w:p>
        </w:tc>
        <w:tc>
          <w:tcPr>
            <w:tcW w:w="1247" w:type="dxa"/>
            <w:gridSpan w:val="2"/>
          </w:tcPr>
          <w:p w14:paraId="59B533D8" w14:textId="023FCA39" w:rsidR="00A03D34" w:rsidRPr="0055523E" w:rsidRDefault="00A03D34" w:rsidP="009C26C9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792D0D8" w14:textId="77777777" w:rsidR="00A03D34" w:rsidRPr="0055523E" w:rsidRDefault="00A03D34" w:rsidP="009C26C9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7" w:type="dxa"/>
          </w:tcPr>
          <w:p w14:paraId="7662AD1B" w14:textId="69538BAB" w:rsidR="00A03D34" w:rsidRPr="0055523E" w:rsidRDefault="00A03D34" w:rsidP="009C26C9">
            <w:pPr>
              <w:spacing w:line="30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297DF51" w14:textId="77777777" w:rsidR="00A03D34" w:rsidRPr="001C6A69" w:rsidRDefault="00A03D34" w:rsidP="009C26C9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7" w:type="dxa"/>
            <w:shd w:val="clear" w:color="auto" w:fill="auto"/>
          </w:tcPr>
          <w:p w14:paraId="575EFFAA" w14:textId="5525EB8F" w:rsidR="00A03D34" w:rsidRPr="0055523E" w:rsidRDefault="00A03D34" w:rsidP="009C26C9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55523E">
              <w:rPr>
                <w:rFonts w:ascii="Angsana New" w:hAnsi="Angsana New"/>
                <w:bCs/>
                <w:sz w:val="24"/>
                <w:szCs w:val="24"/>
              </w:rPr>
              <w:t>231,500,000.00</w:t>
            </w:r>
          </w:p>
        </w:tc>
        <w:tc>
          <w:tcPr>
            <w:tcW w:w="134" w:type="dxa"/>
          </w:tcPr>
          <w:p w14:paraId="72830368" w14:textId="77777777" w:rsidR="00A03D34" w:rsidRPr="0055523E" w:rsidRDefault="00A03D34" w:rsidP="009C26C9">
            <w:pPr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2" w:type="dxa"/>
            <w:shd w:val="clear" w:color="auto" w:fill="auto"/>
          </w:tcPr>
          <w:p w14:paraId="2726A724" w14:textId="3B3C0F0F" w:rsidR="00A03D34" w:rsidRPr="0055523E" w:rsidRDefault="00A03D34" w:rsidP="009C26C9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214,250,000.00</w:t>
            </w:r>
          </w:p>
        </w:tc>
      </w:tr>
      <w:tr w:rsidR="00A03D34" w:rsidRPr="0055523E" w14:paraId="3C69C17B" w14:textId="77777777" w:rsidTr="00A03D34">
        <w:tc>
          <w:tcPr>
            <w:tcW w:w="2947" w:type="dxa"/>
          </w:tcPr>
          <w:p w14:paraId="64175E04" w14:textId="3D78BCFC" w:rsidR="00A03D34" w:rsidRPr="001C6A69" w:rsidRDefault="00A03D34" w:rsidP="009C26C9">
            <w:pPr>
              <w:tabs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1C6A69">
              <w:rPr>
                <w:rFonts w:ascii="Angsana New" w:hAnsi="Angsana New" w:hint="cs"/>
                <w:b/>
                <w:sz w:val="24"/>
                <w:szCs w:val="24"/>
                <w:u w:val="single"/>
                <w:cs/>
              </w:rPr>
              <w:t>หัก</w:t>
            </w:r>
            <w:r w:rsidRPr="001C6A69">
              <w:rPr>
                <w:rFonts w:ascii="Angsana New" w:hAnsi="Angsana New" w:hint="cs"/>
                <w:b/>
                <w:sz w:val="24"/>
                <w:szCs w:val="24"/>
                <w:cs/>
              </w:rPr>
              <w:t xml:space="preserve">   ดอกเบี้ยรับรอตัดบัญชี</w:t>
            </w:r>
            <w:r w:rsidRPr="0055523E">
              <w:rPr>
                <w:rFonts w:ascii="Angsana New" w:hAnsi="Angsana New"/>
                <w:b/>
                <w:sz w:val="24"/>
                <w:szCs w:val="24"/>
              </w:rPr>
              <w:t xml:space="preserve"> </w:t>
            </w:r>
            <w:r w:rsidRPr="0055523E">
              <w:rPr>
                <w:rFonts w:ascii="Angsana New" w:hAnsi="Angsana New"/>
                <w:bCs/>
                <w:sz w:val="24"/>
                <w:szCs w:val="24"/>
                <w:vertAlign w:val="superscript"/>
              </w:rPr>
              <w:t>(*)</w:t>
            </w:r>
          </w:p>
        </w:tc>
        <w:tc>
          <w:tcPr>
            <w:tcW w:w="1247" w:type="dxa"/>
            <w:gridSpan w:val="2"/>
          </w:tcPr>
          <w:p w14:paraId="6F7EB503" w14:textId="643DAA72" w:rsidR="00A03D34" w:rsidRPr="0055523E" w:rsidRDefault="00A03D34" w:rsidP="009C26C9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AF33411" w14:textId="77777777" w:rsidR="00A03D34" w:rsidRPr="0055523E" w:rsidRDefault="00A03D34" w:rsidP="009C26C9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7" w:type="dxa"/>
          </w:tcPr>
          <w:p w14:paraId="0F21534F" w14:textId="3F3AA30B" w:rsidR="00A03D34" w:rsidRPr="0055523E" w:rsidRDefault="00A03D34" w:rsidP="009C26C9">
            <w:pPr>
              <w:spacing w:line="30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C85BD2B" w14:textId="77777777" w:rsidR="00A03D34" w:rsidRPr="001C6A69" w:rsidRDefault="00A03D34" w:rsidP="009C26C9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7" w:type="dxa"/>
            <w:shd w:val="clear" w:color="auto" w:fill="auto"/>
          </w:tcPr>
          <w:p w14:paraId="01B6C855" w14:textId="6DC9A10C" w:rsidR="00A03D34" w:rsidRPr="009908A2" w:rsidRDefault="00484AD1" w:rsidP="009C26C9">
            <w:pPr>
              <w:spacing w:line="300" w:lineRule="exact"/>
              <w:ind w:left="-420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9908A2">
              <w:rPr>
                <w:rFonts w:ascii="Angsana New" w:hAnsi="Angsana New" w:hint="cs"/>
                <w:bCs/>
                <w:sz w:val="24"/>
                <w:szCs w:val="24"/>
              </w:rPr>
              <w:t>(</w:t>
            </w:r>
            <w:r w:rsidR="002649A5" w:rsidRPr="009908A2">
              <w:rPr>
                <w:rFonts w:ascii="Angsana New" w:hAnsi="Angsana New"/>
                <w:bCs/>
                <w:sz w:val="24"/>
                <w:szCs w:val="24"/>
              </w:rPr>
              <w:t>1,330,885.04</w:t>
            </w:r>
            <w:r w:rsidRPr="009908A2">
              <w:rPr>
                <w:rFonts w:ascii="Angsana New" w:hAnsi="Angsana New" w:hint="cs"/>
                <w:bCs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5C3010B6" w14:textId="77777777" w:rsidR="00A03D34" w:rsidRPr="009908A2" w:rsidRDefault="00A03D34" w:rsidP="009C26C9">
            <w:pPr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52" w:type="dxa"/>
            <w:shd w:val="clear" w:color="auto" w:fill="auto"/>
          </w:tcPr>
          <w:p w14:paraId="3AFDF9ED" w14:textId="7A630DA2" w:rsidR="00A03D34" w:rsidRPr="0055523E" w:rsidRDefault="00A03D34" w:rsidP="009C26C9">
            <w:pPr>
              <w:spacing w:line="30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03D34" w:rsidRPr="0055523E" w14:paraId="16D69BF9" w14:textId="77777777" w:rsidTr="00A03D34">
        <w:tc>
          <w:tcPr>
            <w:tcW w:w="2947" w:type="dxa"/>
          </w:tcPr>
          <w:p w14:paraId="7408B9A5" w14:textId="5BF6F2AD" w:rsidR="00A03D34" w:rsidRPr="001C6A69" w:rsidRDefault="00A03D34" w:rsidP="009C26C9">
            <w:pPr>
              <w:tabs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1C6A69">
              <w:rPr>
                <w:rFonts w:ascii="Angsana New" w:hAnsi="Angsana New" w:hint="cs"/>
                <w:b/>
                <w:sz w:val="24"/>
                <w:szCs w:val="24"/>
                <w:u w:val="single"/>
                <w:cs/>
              </w:rPr>
              <w:t>บวก</w:t>
            </w:r>
            <w:r w:rsidRPr="001C6A69">
              <w:rPr>
                <w:rFonts w:ascii="Angsana New" w:hAnsi="Angsana New" w:hint="cs"/>
                <w:b/>
                <w:sz w:val="24"/>
                <w:szCs w:val="24"/>
                <w:cs/>
              </w:rPr>
              <w:t xml:space="preserve"> ดอกเบี้ยค้างรับ</w:t>
            </w:r>
          </w:p>
        </w:tc>
        <w:tc>
          <w:tcPr>
            <w:tcW w:w="1247" w:type="dxa"/>
            <w:gridSpan w:val="2"/>
            <w:tcBorders>
              <w:bottom w:val="single" w:sz="6" w:space="0" w:color="auto"/>
            </w:tcBorders>
          </w:tcPr>
          <w:p w14:paraId="0DC6D359" w14:textId="2CC0CB08" w:rsidR="00A03D34" w:rsidRPr="0055523E" w:rsidRDefault="00A03D34" w:rsidP="009C26C9">
            <w:pPr>
              <w:spacing w:line="30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FA6C018" w14:textId="77777777" w:rsidR="00A03D34" w:rsidRPr="0055523E" w:rsidRDefault="00A03D34" w:rsidP="009C26C9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5B242C7D" w14:textId="478DC406" w:rsidR="00A03D34" w:rsidRPr="0055523E" w:rsidRDefault="00A03D34" w:rsidP="009C26C9">
            <w:pPr>
              <w:spacing w:line="30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5CB9419" w14:textId="77777777" w:rsidR="00A03D34" w:rsidRPr="001C6A69" w:rsidRDefault="00A03D34" w:rsidP="009C26C9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3DFD5102" w14:textId="4DB804ED" w:rsidR="00A03D34" w:rsidRPr="0055523E" w:rsidRDefault="002649A5" w:rsidP="009C26C9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55523E">
              <w:rPr>
                <w:rFonts w:ascii="Angsana New" w:hAnsi="Angsana New"/>
                <w:bCs/>
                <w:sz w:val="24"/>
                <w:szCs w:val="24"/>
              </w:rPr>
              <w:t>939,526.72</w:t>
            </w:r>
          </w:p>
        </w:tc>
        <w:tc>
          <w:tcPr>
            <w:tcW w:w="134" w:type="dxa"/>
          </w:tcPr>
          <w:p w14:paraId="3A198FF8" w14:textId="77777777" w:rsidR="00A03D34" w:rsidRPr="0055523E" w:rsidRDefault="00A03D34" w:rsidP="009C26C9">
            <w:pPr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2" w:type="dxa"/>
            <w:tcBorders>
              <w:bottom w:val="single" w:sz="6" w:space="0" w:color="auto"/>
            </w:tcBorders>
            <w:shd w:val="clear" w:color="auto" w:fill="auto"/>
          </w:tcPr>
          <w:p w14:paraId="01B4F98F" w14:textId="38FD0A88" w:rsidR="00A03D34" w:rsidRPr="0055523E" w:rsidRDefault="00A03D34" w:rsidP="009C26C9">
            <w:pPr>
              <w:spacing w:line="30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03D34" w:rsidRPr="0055523E" w14:paraId="7ADBEA1A" w14:textId="77777777" w:rsidTr="00A03D34">
        <w:tc>
          <w:tcPr>
            <w:tcW w:w="2947" w:type="dxa"/>
          </w:tcPr>
          <w:p w14:paraId="37911301" w14:textId="31C120DA" w:rsidR="00A03D34" w:rsidRPr="001C6A69" w:rsidRDefault="00A03D34" w:rsidP="009C26C9">
            <w:pPr>
              <w:tabs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1C6A69">
              <w:rPr>
                <w:rFonts w:ascii="Angsana New" w:hAnsi="Angsana New" w:hint="cs"/>
                <w:b/>
                <w:sz w:val="24"/>
                <w:szCs w:val="24"/>
                <w:cs/>
              </w:rPr>
              <w:t xml:space="preserve">   รวม</w:t>
            </w:r>
          </w:p>
        </w:tc>
        <w:tc>
          <w:tcPr>
            <w:tcW w:w="1247" w:type="dxa"/>
            <w:gridSpan w:val="2"/>
            <w:tcBorders>
              <w:top w:val="single" w:sz="6" w:space="0" w:color="auto"/>
            </w:tcBorders>
          </w:tcPr>
          <w:p w14:paraId="5392E507" w14:textId="7B39C6CC" w:rsidR="00A03D34" w:rsidRPr="0055523E" w:rsidRDefault="00A03D34" w:rsidP="009C26C9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5692B50" w14:textId="77777777" w:rsidR="00A03D34" w:rsidRPr="0055523E" w:rsidRDefault="00A03D34" w:rsidP="009C26C9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EAF79DF" w14:textId="24A5EAA8" w:rsidR="00A03D34" w:rsidRPr="0055523E" w:rsidRDefault="00A03D34" w:rsidP="009C26C9">
            <w:pPr>
              <w:spacing w:line="30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CE349BC" w14:textId="77777777" w:rsidR="00A03D34" w:rsidRPr="001C6A69" w:rsidRDefault="00A03D34" w:rsidP="009C26C9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16909687" w14:textId="6149127B" w:rsidR="00A03D34" w:rsidRPr="0055523E" w:rsidRDefault="00484AD1" w:rsidP="009C26C9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55523E">
              <w:rPr>
                <w:rFonts w:ascii="Angsana New" w:hAnsi="Angsana New"/>
                <w:bCs/>
                <w:sz w:val="24"/>
                <w:szCs w:val="24"/>
              </w:rPr>
              <w:t>231,108,641.68</w:t>
            </w:r>
          </w:p>
        </w:tc>
        <w:tc>
          <w:tcPr>
            <w:tcW w:w="134" w:type="dxa"/>
          </w:tcPr>
          <w:p w14:paraId="43EB7BBB" w14:textId="77777777" w:rsidR="00A03D34" w:rsidRPr="0055523E" w:rsidRDefault="00A03D34" w:rsidP="009C26C9">
            <w:pPr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6" w:space="0" w:color="auto"/>
            </w:tcBorders>
            <w:shd w:val="clear" w:color="auto" w:fill="auto"/>
          </w:tcPr>
          <w:p w14:paraId="3BF681BC" w14:textId="59FCD502" w:rsidR="00A03D34" w:rsidRPr="0055523E" w:rsidRDefault="00A03D34" w:rsidP="009C26C9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214,</w:t>
            </w:r>
            <w:r w:rsidRPr="0055523E">
              <w:rPr>
                <w:rFonts w:ascii="Angsana New" w:hAnsi="Angsana New"/>
                <w:bCs/>
                <w:sz w:val="24"/>
                <w:szCs w:val="24"/>
              </w:rPr>
              <w:t>250</w:t>
            </w:r>
            <w:r w:rsidRPr="0055523E">
              <w:rPr>
                <w:rFonts w:ascii="Angsana New" w:hAnsi="Angsana New"/>
                <w:sz w:val="24"/>
                <w:szCs w:val="24"/>
              </w:rPr>
              <w:t>,000.00</w:t>
            </w:r>
          </w:p>
        </w:tc>
      </w:tr>
      <w:tr w:rsidR="00484AD1" w:rsidRPr="0055523E" w14:paraId="2D8FDFEF" w14:textId="77777777" w:rsidTr="0093333E">
        <w:tc>
          <w:tcPr>
            <w:tcW w:w="2947" w:type="dxa"/>
          </w:tcPr>
          <w:p w14:paraId="037B0723" w14:textId="0176964D" w:rsidR="00484AD1" w:rsidRPr="001C6A69" w:rsidRDefault="00484AD1" w:rsidP="009C26C9">
            <w:pPr>
              <w:tabs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1C6A69">
              <w:rPr>
                <w:rFonts w:ascii="Angsana New" w:hAnsi="Angsana New"/>
                <w:b/>
                <w:sz w:val="24"/>
                <w:szCs w:val="24"/>
                <w:cs/>
              </w:rPr>
              <w:t>เพิ่มขึ้น</w:t>
            </w:r>
            <w:r w:rsidR="0093333E" w:rsidRPr="001C6A69">
              <w:rPr>
                <w:rFonts w:ascii="Angsana New" w:hAnsi="Angsana New" w:hint="cs"/>
                <w:b/>
                <w:sz w:val="24"/>
                <w:szCs w:val="24"/>
                <w:cs/>
              </w:rPr>
              <w:t>ระหว่างปี</w:t>
            </w:r>
          </w:p>
        </w:tc>
        <w:tc>
          <w:tcPr>
            <w:tcW w:w="1247" w:type="dxa"/>
            <w:gridSpan w:val="2"/>
          </w:tcPr>
          <w:p w14:paraId="21CD7699" w14:textId="728C7897" w:rsidR="00484AD1" w:rsidRPr="0055523E" w:rsidRDefault="00484AD1" w:rsidP="009C26C9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24B9DDA" w14:textId="77777777" w:rsidR="00484AD1" w:rsidRPr="0055523E" w:rsidRDefault="00484AD1" w:rsidP="009C26C9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7" w:type="dxa"/>
          </w:tcPr>
          <w:p w14:paraId="09F39EF9" w14:textId="45559026" w:rsidR="00484AD1" w:rsidRPr="0055523E" w:rsidRDefault="00484AD1" w:rsidP="009C26C9">
            <w:pPr>
              <w:spacing w:line="30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22663B6" w14:textId="77777777" w:rsidR="00484AD1" w:rsidRPr="001C6A69" w:rsidRDefault="00484AD1" w:rsidP="009C26C9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7" w:type="dxa"/>
            <w:shd w:val="clear" w:color="auto" w:fill="auto"/>
          </w:tcPr>
          <w:p w14:paraId="75CC323A" w14:textId="7BD4984B" w:rsidR="00484AD1" w:rsidRPr="0055523E" w:rsidRDefault="00484AD1" w:rsidP="009C26C9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55523E">
              <w:rPr>
                <w:rFonts w:ascii="Angsana New" w:hAnsi="Angsana New"/>
                <w:bCs/>
                <w:sz w:val="24"/>
                <w:szCs w:val="24"/>
              </w:rPr>
              <w:t xml:space="preserve"> 34,000,000.00 </w:t>
            </w:r>
          </w:p>
        </w:tc>
        <w:tc>
          <w:tcPr>
            <w:tcW w:w="134" w:type="dxa"/>
          </w:tcPr>
          <w:p w14:paraId="35AFD79A" w14:textId="77777777" w:rsidR="00484AD1" w:rsidRPr="0055523E" w:rsidRDefault="00484AD1" w:rsidP="009C26C9">
            <w:pPr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2" w:type="dxa"/>
            <w:shd w:val="clear" w:color="auto" w:fill="auto"/>
          </w:tcPr>
          <w:p w14:paraId="35EF0497" w14:textId="05A62A7C" w:rsidR="00484AD1" w:rsidRPr="0055523E" w:rsidRDefault="00484AD1" w:rsidP="009C26C9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23,500,000.00</w:t>
            </w:r>
          </w:p>
        </w:tc>
      </w:tr>
      <w:tr w:rsidR="00484AD1" w:rsidRPr="0055523E" w14:paraId="0A7CEB1A" w14:textId="77777777" w:rsidTr="0093333E">
        <w:tc>
          <w:tcPr>
            <w:tcW w:w="2947" w:type="dxa"/>
          </w:tcPr>
          <w:p w14:paraId="038EADD1" w14:textId="55CA1794" w:rsidR="00484AD1" w:rsidRPr="001C6A69" w:rsidRDefault="00484AD1" w:rsidP="009C26C9">
            <w:pPr>
              <w:tabs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1C6A69">
              <w:rPr>
                <w:rFonts w:ascii="Angsana New" w:hAnsi="Angsana New"/>
                <w:b/>
                <w:sz w:val="24"/>
                <w:szCs w:val="24"/>
                <w:cs/>
              </w:rPr>
              <w:t>ลดลง</w:t>
            </w:r>
            <w:r w:rsidR="0093333E" w:rsidRPr="001C6A69">
              <w:rPr>
                <w:rFonts w:ascii="Angsana New" w:hAnsi="Angsana New" w:hint="cs"/>
                <w:b/>
                <w:sz w:val="24"/>
                <w:szCs w:val="24"/>
                <w:cs/>
              </w:rPr>
              <w:t>ระหว่างปี</w:t>
            </w:r>
          </w:p>
        </w:tc>
        <w:tc>
          <w:tcPr>
            <w:tcW w:w="1247" w:type="dxa"/>
            <w:gridSpan w:val="2"/>
            <w:tcBorders>
              <w:bottom w:val="single" w:sz="6" w:space="0" w:color="auto"/>
            </w:tcBorders>
          </w:tcPr>
          <w:p w14:paraId="13AEE42D" w14:textId="11FB3C0F" w:rsidR="00484AD1" w:rsidRPr="0055523E" w:rsidRDefault="00484AD1" w:rsidP="009C26C9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7743D22" w14:textId="77777777" w:rsidR="00484AD1" w:rsidRPr="0055523E" w:rsidRDefault="00484AD1" w:rsidP="009C26C9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015A1055" w14:textId="3CDCBC4C" w:rsidR="00484AD1" w:rsidRPr="0055523E" w:rsidRDefault="00484AD1" w:rsidP="009C26C9">
            <w:pPr>
              <w:spacing w:line="30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7312B39" w14:textId="77777777" w:rsidR="00484AD1" w:rsidRPr="001C6A69" w:rsidRDefault="00484AD1" w:rsidP="009C26C9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34541934" w14:textId="25E36351" w:rsidR="00484AD1" w:rsidRPr="0055523E" w:rsidRDefault="00484AD1" w:rsidP="009C26C9">
            <w:pPr>
              <w:spacing w:line="300" w:lineRule="exact"/>
              <w:ind w:left="-4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(11,</w:t>
            </w:r>
            <w:r w:rsidRPr="0055523E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55523E">
              <w:rPr>
                <w:rFonts w:ascii="Angsana New" w:hAnsi="Angsana New"/>
                <w:sz w:val="24"/>
                <w:szCs w:val="24"/>
              </w:rPr>
              <w:t>,000.00)</w:t>
            </w:r>
          </w:p>
        </w:tc>
        <w:tc>
          <w:tcPr>
            <w:tcW w:w="134" w:type="dxa"/>
          </w:tcPr>
          <w:p w14:paraId="1957A9B3" w14:textId="77777777" w:rsidR="00484AD1" w:rsidRPr="0055523E" w:rsidRDefault="00484AD1" w:rsidP="009C26C9">
            <w:pPr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52" w:type="dxa"/>
            <w:tcBorders>
              <w:bottom w:val="single" w:sz="6" w:space="0" w:color="auto"/>
            </w:tcBorders>
          </w:tcPr>
          <w:p w14:paraId="5315E848" w14:textId="1322F662" w:rsidR="00484AD1" w:rsidRPr="0055523E" w:rsidRDefault="00484AD1" w:rsidP="009C26C9">
            <w:pPr>
              <w:spacing w:line="300" w:lineRule="exact"/>
              <w:ind w:left="-4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(6,250,000.00)</w:t>
            </w:r>
          </w:p>
        </w:tc>
      </w:tr>
      <w:tr w:rsidR="00484AD1" w:rsidRPr="0055523E" w14:paraId="7664249C" w14:textId="77777777" w:rsidTr="00026B37">
        <w:tc>
          <w:tcPr>
            <w:tcW w:w="2947" w:type="dxa"/>
          </w:tcPr>
          <w:p w14:paraId="033796CB" w14:textId="77777777" w:rsidR="00484AD1" w:rsidRPr="001C6A69" w:rsidRDefault="00484AD1" w:rsidP="009C26C9">
            <w:pPr>
              <w:tabs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</w:tcBorders>
          </w:tcPr>
          <w:p w14:paraId="06A08C4B" w14:textId="5AD33CDC" w:rsidR="00484AD1" w:rsidRPr="0055523E" w:rsidRDefault="00484AD1" w:rsidP="009C26C9">
            <w:pPr>
              <w:spacing w:line="300" w:lineRule="exact"/>
              <w:ind w:left="-420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832C29C" w14:textId="77777777" w:rsidR="00484AD1" w:rsidRPr="0055523E" w:rsidRDefault="00484AD1" w:rsidP="009C26C9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2E60AF55" w14:textId="74D2AB2C" w:rsidR="00484AD1" w:rsidRPr="0055523E" w:rsidRDefault="00484AD1" w:rsidP="009C26C9">
            <w:pPr>
              <w:spacing w:line="30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E33242C" w14:textId="77777777" w:rsidR="00484AD1" w:rsidRPr="001C6A69" w:rsidRDefault="00484AD1" w:rsidP="009C26C9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1AFF9317" w14:textId="24FF0962" w:rsidR="00484AD1" w:rsidRPr="0055523E" w:rsidRDefault="00484AD1" w:rsidP="009C26C9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bCs/>
                <w:sz w:val="24"/>
                <w:szCs w:val="24"/>
              </w:rPr>
              <w:t>254,108,641.68</w:t>
            </w:r>
          </w:p>
        </w:tc>
        <w:tc>
          <w:tcPr>
            <w:tcW w:w="134" w:type="dxa"/>
          </w:tcPr>
          <w:p w14:paraId="59BA8A6F" w14:textId="77777777" w:rsidR="00484AD1" w:rsidRPr="0055523E" w:rsidRDefault="00484AD1" w:rsidP="009C26C9">
            <w:pPr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6" w:space="0" w:color="auto"/>
            </w:tcBorders>
          </w:tcPr>
          <w:p w14:paraId="645D9D30" w14:textId="1A84D0C3" w:rsidR="00484AD1" w:rsidRPr="0055523E" w:rsidRDefault="00484AD1" w:rsidP="009C26C9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55523E">
              <w:rPr>
                <w:rFonts w:ascii="Angsana New" w:hAnsi="Angsana New"/>
                <w:bCs/>
                <w:sz w:val="24"/>
                <w:szCs w:val="24"/>
              </w:rPr>
              <w:t>231,500,000.00</w:t>
            </w:r>
          </w:p>
        </w:tc>
      </w:tr>
      <w:tr w:rsidR="00484AD1" w:rsidRPr="0055523E" w14:paraId="78CDFE1B" w14:textId="77777777" w:rsidTr="00785397">
        <w:tc>
          <w:tcPr>
            <w:tcW w:w="3203" w:type="dxa"/>
            <w:gridSpan w:val="2"/>
          </w:tcPr>
          <w:p w14:paraId="7FF6DF32" w14:textId="02692F7F" w:rsidR="00484AD1" w:rsidRPr="001C6A69" w:rsidRDefault="00484AD1" w:rsidP="009C26C9">
            <w:pPr>
              <w:tabs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1C6A69">
              <w:rPr>
                <w:rFonts w:asciiTheme="majorBidi" w:hAnsiTheme="majorBidi" w:hint="cs"/>
                <w:sz w:val="24"/>
                <w:szCs w:val="24"/>
                <w:u w:val="single"/>
                <w:cs/>
              </w:rPr>
              <w:t>หัก</w:t>
            </w:r>
            <w:r w:rsidRPr="001C6A69"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Pr="001C6A69">
              <w:rPr>
                <w:rFonts w:asciiTheme="majorBidi" w:hAnsi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1" w:type="dxa"/>
            <w:tcBorders>
              <w:bottom w:val="single" w:sz="6" w:space="0" w:color="auto"/>
            </w:tcBorders>
          </w:tcPr>
          <w:p w14:paraId="3CDD74DB" w14:textId="00204512" w:rsidR="00484AD1" w:rsidRPr="0055523E" w:rsidRDefault="00484AD1" w:rsidP="009C26C9">
            <w:pPr>
              <w:spacing w:line="300" w:lineRule="exact"/>
              <w:ind w:left="-420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6D8BA6C" w14:textId="77777777" w:rsidR="00484AD1" w:rsidRPr="0055523E" w:rsidRDefault="00484AD1" w:rsidP="009C26C9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137471F1" w14:textId="1E289FA7" w:rsidR="00484AD1" w:rsidRPr="0055523E" w:rsidRDefault="00484AD1" w:rsidP="009C26C9">
            <w:pPr>
              <w:spacing w:line="30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543E092" w14:textId="77777777" w:rsidR="00484AD1" w:rsidRPr="001C6A69" w:rsidRDefault="00484AD1" w:rsidP="009C26C9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480B3FD1" w14:textId="1D10ED95" w:rsidR="00484AD1" w:rsidRPr="0055523E" w:rsidRDefault="00484AD1" w:rsidP="009C26C9">
            <w:pPr>
              <w:spacing w:line="300" w:lineRule="exact"/>
              <w:ind w:left="-420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bCs/>
                <w:sz w:val="24"/>
                <w:szCs w:val="24"/>
              </w:rPr>
              <w:t>(2,</w:t>
            </w:r>
            <w:r w:rsidRPr="0055523E">
              <w:rPr>
                <w:rFonts w:ascii="Angsana New" w:hAnsi="Angsana New"/>
                <w:sz w:val="24"/>
                <w:szCs w:val="24"/>
              </w:rPr>
              <w:t>856</w:t>
            </w:r>
            <w:r w:rsidRPr="0055523E">
              <w:rPr>
                <w:rFonts w:asciiTheme="majorBidi" w:hAnsiTheme="majorBidi" w:cstheme="majorBidi"/>
                <w:bCs/>
                <w:sz w:val="24"/>
                <w:szCs w:val="24"/>
              </w:rPr>
              <w:t>,608.</w:t>
            </w:r>
            <w:r w:rsidRPr="0055523E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Pr="0055523E">
              <w:rPr>
                <w:rFonts w:asciiTheme="majorBidi" w:hAnsiTheme="majorBidi" w:cstheme="majorBidi"/>
                <w:bCs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729C1BA6" w14:textId="77777777" w:rsidR="00484AD1" w:rsidRPr="0055523E" w:rsidRDefault="00484AD1" w:rsidP="009C26C9">
            <w:pPr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52" w:type="dxa"/>
            <w:tcBorders>
              <w:bottom w:val="single" w:sz="6" w:space="0" w:color="auto"/>
            </w:tcBorders>
          </w:tcPr>
          <w:p w14:paraId="69DDB0A1" w14:textId="22352622" w:rsidR="00484AD1" w:rsidRPr="0055523E" w:rsidRDefault="00484AD1" w:rsidP="009C26C9">
            <w:pPr>
              <w:spacing w:line="30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26B37" w:rsidRPr="0055523E" w14:paraId="7997BF7F" w14:textId="77777777" w:rsidTr="00785397">
        <w:tc>
          <w:tcPr>
            <w:tcW w:w="2947" w:type="dxa"/>
          </w:tcPr>
          <w:p w14:paraId="5E7CBC50" w14:textId="77777777" w:rsidR="00026B37" w:rsidRPr="001C6A69" w:rsidRDefault="00026B37" w:rsidP="009C26C9">
            <w:pPr>
              <w:tabs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Theme="majorBidi" w:hAnsi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</w:tcBorders>
          </w:tcPr>
          <w:p w14:paraId="7251381A" w14:textId="0B624BBF" w:rsidR="00026B37" w:rsidRPr="0055523E" w:rsidRDefault="00026B37" w:rsidP="009C26C9">
            <w:pPr>
              <w:spacing w:line="300" w:lineRule="exact"/>
              <w:ind w:left="-420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0E244FE" w14:textId="77777777" w:rsidR="00026B37" w:rsidRPr="0055523E" w:rsidRDefault="00026B37" w:rsidP="009C26C9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737D8E60" w14:textId="55008D97" w:rsidR="00026B37" w:rsidRPr="0055523E" w:rsidRDefault="00026B37" w:rsidP="009C26C9">
            <w:pPr>
              <w:spacing w:line="30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2CBEB5E" w14:textId="77777777" w:rsidR="00026B37" w:rsidRPr="001C6A69" w:rsidRDefault="00026B37" w:rsidP="009C26C9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54113D9A" w14:textId="1B73220D" w:rsidR="00026B37" w:rsidRPr="0055523E" w:rsidRDefault="00026B37" w:rsidP="00026B37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bCs/>
                <w:sz w:val="24"/>
                <w:szCs w:val="24"/>
              </w:rPr>
              <w:t>251,252,033.19</w:t>
            </w:r>
          </w:p>
        </w:tc>
        <w:tc>
          <w:tcPr>
            <w:tcW w:w="134" w:type="dxa"/>
          </w:tcPr>
          <w:p w14:paraId="34752F96" w14:textId="77777777" w:rsidR="00026B37" w:rsidRPr="0055523E" w:rsidRDefault="00026B37" w:rsidP="009C26C9">
            <w:pPr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6" w:space="0" w:color="auto"/>
            </w:tcBorders>
          </w:tcPr>
          <w:p w14:paraId="0EAF63E3" w14:textId="7C1451CA" w:rsidR="00026B37" w:rsidRPr="0055523E" w:rsidRDefault="00026B37" w:rsidP="00026B37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231,500,000.00</w:t>
            </w:r>
          </w:p>
        </w:tc>
      </w:tr>
      <w:tr w:rsidR="00026B37" w:rsidRPr="0055523E" w14:paraId="14A3408B" w14:textId="77777777" w:rsidTr="00785397">
        <w:tc>
          <w:tcPr>
            <w:tcW w:w="2947" w:type="dxa"/>
          </w:tcPr>
          <w:p w14:paraId="3219F2BB" w14:textId="6DA6878F" w:rsidR="00026B37" w:rsidRPr="001C6A69" w:rsidRDefault="00026B37" w:rsidP="00026B37">
            <w:pPr>
              <w:tabs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Theme="majorBidi" w:hAnsiTheme="majorBidi"/>
                <w:sz w:val="24"/>
                <w:szCs w:val="24"/>
                <w:u w:val="single"/>
                <w:cs/>
              </w:rPr>
            </w:pPr>
            <w:r w:rsidRPr="001C6A69">
              <w:rPr>
                <w:rFonts w:asciiTheme="majorBidi" w:hAnsiTheme="majorBidi" w:hint="cs"/>
                <w:sz w:val="24"/>
                <w:szCs w:val="24"/>
                <w:u w:val="single"/>
                <w:cs/>
              </w:rPr>
              <w:t>หัก</w:t>
            </w:r>
            <w:r w:rsidRPr="001C6A69">
              <w:rPr>
                <w:rFonts w:asciiTheme="majorBidi" w:hAnsiTheme="majorBidi" w:hint="cs"/>
                <w:sz w:val="24"/>
                <w:szCs w:val="24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47" w:type="dxa"/>
            <w:gridSpan w:val="2"/>
          </w:tcPr>
          <w:p w14:paraId="2881BF5C" w14:textId="7D884CAF" w:rsidR="00026B37" w:rsidRPr="0055523E" w:rsidRDefault="00026B37" w:rsidP="009C26C9">
            <w:pPr>
              <w:spacing w:line="300" w:lineRule="exact"/>
              <w:ind w:left="-420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496F495" w14:textId="77777777" w:rsidR="00026B37" w:rsidRPr="0055523E" w:rsidRDefault="00026B37" w:rsidP="009C26C9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7" w:type="dxa"/>
          </w:tcPr>
          <w:p w14:paraId="7E31A887" w14:textId="70F2C6B7" w:rsidR="00026B37" w:rsidRPr="0055523E" w:rsidRDefault="00026B37" w:rsidP="009C26C9">
            <w:pPr>
              <w:spacing w:line="30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21B5048" w14:textId="77777777" w:rsidR="00026B37" w:rsidRPr="001C6A69" w:rsidRDefault="00026B37" w:rsidP="009C26C9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7" w:type="dxa"/>
          </w:tcPr>
          <w:p w14:paraId="7CE3C321" w14:textId="3268AF8C" w:rsidR="00026B37" w:rsidRPr="0055523E" w:rsidRDefault="00026B37" w:rsidP="009C26C9">
            <w:pPr>
              <w:spacing w:line="300" w:lineRule="exact"/>
              <w:ind w:left="-420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bCs/>
                <w:sz w:val="24"/>
                <w:szCs w:val="24"/>
              </w:rPr>
              <w:t>(56,000,000.00)</w:t>
            </w:r>
          </w:p>
        </w:tc>
        <w:tc>
          <w:tcPr>
            <w:tcW w:w="134" w:type="dxa"/>
          </w:tcPr>
          <w:p w14:paraId="48C1B52F" w14:textId="77777777" w:rsidR="00026B37" w:rsidRPr="0055523E" w:rsidRDefault="00026B37" w:rsidP="009C26C9">
            <w:pPr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52" w:type="dxa"/>
          </w:tcPr>
          <w:p w14:paraId="4A50B101" w14:textId="75234DD8" w:rsidR="00026B37" w:rsidRPr="0055523E" w:rsidRDefault="00026B37" w:rsidP="009C26C9">
            <w:pPr>
              <w:spacing w:line="30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84AD1" w:rsidRPr="0055523E" w14:paraId="326109CF" w14:textId="77777777" w:rsidTr="00892A30">
        <w:tc>
          <w:tcPr>
            <w:tcW w:w="2947" w:type="dxa"/>
          </w:tcPr>
          <w:p w14:paraId="7553E8DC" w14:textId="72AE2FA5" w:rsidR="00484AD1" w:rsidRPr="001C6A69" w:rsidRDefault="00484AD1" w:rsidP="009C26C9">
            <w:pPr>
              <w:tabs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1C6A69">
              <w:rPr>
                <w:rFonts w:ascii="Angsana New" w:hAnsi="Angsana New"/>
                <w:b/>
                <w:sz w:val="24"/>
                <w:szCs w:val="24"/>
                <w:cs/>
              </w:rPr>
              <w:t>ยอดคงเหลือ</w:t>
            </w:r>
            <w:r w:rsidR="009908A2" w:rsidRPr="001C6A69">
              <w:rPr>
                <w:rFonts w:ascii="Angsana New" w:hAnsi="Angsana New" w:hint="cs"/>
                <w:b/>
                <w:sz w:val="24"/>
                <w:szCs w:val="24"/>
                <w:cs/>
              </w:rPr>
              <w:t>สิ้นปี</w:t>
            </w:r>
          </w:p>
        </w:tc>
        <w:tc>
          <w:tcPr>
            <w:tcW w:w="124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F192467" w14:textId="6E3BC105" w:rsidR="00484AD1" w:rsidRPr="0055523E" w:rsidRDefault="00484AD1" w:rsidP="009C26C9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2964D38" w14:textId="77777777" w:rsidR="00484AD1" w:rsidRPr="0055523E" w:rsidRDefault="00484AD1" w:rsidP="009C26C9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0B1D5A54" w14:textId="0C8F3B10" w:rsidR="00484AD1" w:rsidRPr="0055523E" w:rsidRDefault="00484AD1" w:rsidP="009C26C9">
            <w:pPr>
              <w:spacing w:line="30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01EFB19" w14:textId="77777777" w:rsidR="00484AD1" w:rsidRPr="001C6A69" w:rsidRDefault="00484AD1" w:rsidP="009C26C9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F93927F" w14:textId="1668FAD9" w:rsidR="00484AD1" w:rsidRPr="0055523E" w:rsidRDefault="00026B37" w:rsidP="009C26C9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bCs/>
                <w:sz w:val="24"/>
                <w:szCs w:val="24"/>
              </w:rPr>
              <w:t>195,252,033.19</w:t>
            </w:r>
          </w:p>
        </w:tc>
        <w:tc>
          <w:tcPr>
            <w:tcW w:w="134" w:type="dxa"/>
          </w:tcPr>
          <w:p w14:paraId="1B67F69F" w14:textId="77777777" w:rsidR="00484AD1" w:rsidRPr="0055523E" w:rsidRDefault="00484AD1" w:rsidP="009C26C9">
            <w:pPr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E6CE383" w14:textId="5F8AC7F6" w:rsidR="00484AD1" w:rsidRPr="0055523E" w:rsidRDefault="00484AD1" w:rsidP="009C26C9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231,500,000.00</w:t>
            </w:r>
          </w:p>
        </w:tc>
      </w:tr>
    </w:tbl>
    <w:p w14:paraId="34644FE1" w14:textId="77777777" w:rsidR="00A03D34" w:rsidRPr="0055523E" w:rsidRDefault="00A03D34" w:rsidP="00B51372">
      <w:pPr>
        <w:spacing w:line="280" w:lineRule="exact"/>
        <w:jc w:val="thaiDistribute"/>
        <w:rPr>
          <w:rFonts w:ascii="Angsana New" w:hAnsi="Angsana New"/>
          <w:bCs/>
          <w:sz w:val="26"/>
          <w:szCs w:val="26"/>
        </w:rPr>
      </w:pPr>
    </w:p>
    <w:p w14:paraId="485A1143" w14:textId="0BB6BCFC" w:rsidR="00CE40E1" w:rsidRPr="0055523E" w:rsidRDefault="00A03D34" w:rsidP="009C26C9">
      <w:pPr>
        <w:spacing w:line="360" w:lineRule="exact"/>
        <w:ind w:left="851" w:firstLine="425"/>
        <w:jc w:val="thaiDistribute"/>
        <w:rPr>
          <w:sz w:val="32"/>
          <w:szCs w:val="32"/>
        </w:rPr>
      </w:pPr>
      <w:r w:rsidRPr="0055523E">
        <w:rPr>
          <w:rFonts w:ascii="Angsana New" w:hAnsi="Angsana New"/>
          <w:bCs/>
          <w:sz w:val="32"/>
          <w:szCs w:val="32"/>
          <w:vertAlign w:val="superscript"/>
        </w:rPr>
        <w:t>(</w:t>
      </w:r>
      <w:proofErr w:type="gramStart"/>
      <w:r w:rsidRPr="0055523E">
        <w:rPr>
          <w:rFonts w:ascii="Angsana New" w:hAnsi="Angsana New"/>
          <w:bCs/>
          <w:sz w:val="32"/>
          <w:szCs w:val="32"/>
          <w:vertAlign w:val="superscript"/>
        </w:rPr>
        <w:t>*)</w:t>
      </w:r>
      <w:r w:rsidRPr="001C6A69">
        <w:rPr>
          <w:rFonts w:ascii="Angsana New" w:hAnsi="Angsana New"/>
          <w:b/>
          <w:sz w:val="32"/>
          <w:szCs w:val="32"/>
          <w:cs/>
        </w:rPr>
        <w:t>บริษัทมีเงินให้กู้ยืมแก่บริษัทย่อย</w:t>
      </w:r>
      <w:proofErr w:type="gramEnd"/>
      <w:r w:rsidRPr="001C6A69">
        <w:rPr>
          <w:rFonts w:ascii="Angsana New" w:hAnsi="Angsana New"/>
          <w:b/>
          <w:sz w:val="32"/>
          <w:szCs w:val="32"/>
          <w:cs/>
        </w:rPr>
        <w:t xml:space="preserve"> ซึ่งคิดอัตราดอกเบี้ยต่ำกว่าราคาตลาด บริษัทจึงได้รับรู้ผลต่างระหว่างจำนวนเงินที่ให้กู้ยืมกับมูลค่ายุติธรรมของเงินให้กู้ยืมดังกล่าว</w:t>
      </w:r>
    </w:p>
    <w:p w14:paraId="2BD6F27C" w14:textId="77777777" w:rsidR="00103F9D" w:rsidRPr="0055523E" w:rsidRDefault="00103F9D" w:rsidP="009C26C9">
      <w:pPr>
        <w:pStyle w:val="Heading2"/>
        <w:spacing w:line="360" w:lineRule="exact"/>
        <w:ind w:left="284"/>
        <w:contextualSpacing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6C4360FC" w14:textId="3EFDDB68" w:rsidR="0096024C" w:rsidRPr="0055523E" w:rsidRDefault="0096024C" w:rsidP="000B443B">
      <w:pPr>
        <w:pStyle w:val="Heading2"/>
        <w:spacing w:line="360" w:lineRule="exact"/>
        <w:ind w:left="284"/>
        <w:contextualSpacing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C6A6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สัญญาสำคัญกับบุคคลที่เกี่ยวข้องกัน</w:t>
      </w:r>
    </w:p>
    <w:p w14:paraId="1B0F8732" w14:textId="49A46BE5" w:rsidR="0014788B" w:rsidRPr="0055523E" w:rsidRDefault="0014788B" w:rsidP="000B443B">
      <w:pPr>
        <w:tabs>
          <w:tab w:val="left" w:pos="567"/>
          <w:tab w:val="left" w:pos="7560"/>
          <w:tab w:val="left" w:pos="8364"/>
        </w:tabs>
        <w:spacing w:line="360" w:lineRule="exact"/>
        <w:ind w:left="284" w:right="-14" w:firstLine="567"/>
        <w:contextualSpacing/>
        <w:jc w:val="thaiDistribute"/>
        <w:rPr>
          <w:rFonts w:asciiTheme="majorBidi" w:hAnsiTheme="majorBidi"/>
          <w:sz w:val="32"/>
          <w:szCs w:val="32"/>
        </w:rPr>
      </w:pPr>
      <w:bookmarkStart w:id="0" w:name="_Hlk32508467"/>
      <w:r w:rsidRPr="001C6A69">
        <w:rPr>
          <w:rFonts w:asciiTheme="majorBidi" w:hAnsiTheme="majorBidi"/>
          <w:sz w:val="32"/>
          <w:szCs w:val="32"/>
          <w:cs/>
        </w:rPr>
        <w:t xml:space="preserve">บริษัททำสัญญาเช่าอาคารสำนักงานกับนางเตือนใจ พรพิไลลักษณ์ มีกำหนดระยะเวลา </w:t>
      </w:r>
      <w:r w:rsidRPr="0055523E">
        <w:rPr>
          <w:rFonts w:asciiTheme="majorBidi" w:hAnsiTheme="majorBidi"/>
          <w:sz w:val="32"/>
          <w:szCs w:val="32"/>
        </w:rPr>
        <w:t xml:space="preserve">3 </w:t>
      </w:r>
      <w:r w:rsidRPr="001C6A69">
        <w:rPr>
          <w:rFonts w:asciiTheme="majorBidi" w:hAnsiTheme="majorBidi"/>
          <w:sz w:val="32"/>
          <w:szCs w:val="32"/>
          <w:cs/>
        </w:rPr>
        <w:t xml:space="preserve">ปี สิ้นสุดวันที่ </w:t>
      </w:r>
      <w:r w:rsidRPr="0055523E">
        <w:rPr>
          <w:rFonts w:asciiTheme="majorBidi" w:hAnsiTheme="majorBidi"/>
          <w:sz w:val="32"/>
          <w:szCs w:val="32"/>
        </w:rPr>
        <w:t>1</w:t>
      </w:r>
      <w:r w:rsidRPr="001C6A69">
        <w:rPr>
          <w:rFonts w:asciiTheme="majorBidi" w:hAnsiTheme="majorBidi"/>
          <w:sz w:val="32"/>
          <w:szCs w:val="32"/>
          <w:cs/>
        </w:rPr>
        <w:t xml:space="preserve"> สิงหาคม </w:t>
      </w:r>
      <w:r w:rsidRPr="0055523E">
        <w:rPr>
          <w:rFonts w:asciiTheme="majorBidi" w:hAnsiTheme="majorBidi"/>
          <w:sz w:val="32"/>
          <w:szCs w:val="32"/>
        </w:rPr>
        <w:t>2566</w:t>
      </w:r>
      <w:r w:rsidRPr="001C6A69">
        <w:rPr>
          <w:rFonts w:asciiTheme="majorBidi" w:hAnsiTheme="majorBidi"/>
          <w:sz w:val="32"/>
          <w:szCs w:val="32"/>
          <w:cs/>
        </w:rPr>
        <w:t xml:space="preserve"> โดยมีค่าเช่าในอัตราเดือนละ </w:t>
      </w:r>
      <w:r w:rsidRPr="0055523E">
        <w:rPr>
          <w:rFonts w:asciiTheme="majorBidi" w:hAnsiTheme="majorBidi"/>
          <w:sz w:val="32"/>
          <w:szCs w:val="32"/>
        </w:rPr>
        <w:t>95,000.00</w:t>
      </w:r>
      <w:r w:rsidRPr="001C6A69">
        <w:rPr>
          <w:rFonts w:asciiTheme="majorBidi" w:hAnsiTheme="majorBidi"/>
          <w:sz w:val="32"/>
          <w:szCs w:val="32"/>
          <w:cs/>
        </w:rPr>
        <w:t xml:space="preserve"> บาท </w:t>
      </w:r>
    </w:p>
    <w:bookmarkEnd w:id="0"/>
    <w:p w14:paraId="6056ED36" w14:textId="46B72128" w:rsidR="00215854" w:rsidRPr="0055523E" w:rsidRDefault="00215854" w:rsidP="000B443B">
      <w:pPr>
        <w:spacing w:line="360" w:lineRule="exact"/>
        <w:ind w:right="108"/>
        <w:rPr>
          <w:rFonts w:asciiTheme="majorBidi" w:hAnsiTheme="majorBidi" w:cstheme="majorBidi"/>
          <w:b/>
          <w:bCs/>
          <w:sz w:val="32"/>
          <w:szCs w:val="32"/>
        </w:rPr>
      </w:pPr>
    </w:p>
    <w:p w14:paraId="7A7FDB49" w14:textId="160C84F8" w:rsidR="00574770" w:rsidRPr="0055523E" w:rsidRDefault="00574770" w:rsidP="000B443B">
      <w:pPr>
        <w:spacing w:line="360" w:lineRule="exact"/>
        <w:ind w:right="108"/>
        <w:rPr>
          <w:rFonts w:asciiTheme="majorBidi" w:hAnsiTheme="majorBidi" w:cstheme="majorBidi"/>
          <w:b/>
          <w:bCs/>
          <w:sz w:val="32"/>
          <w:szCs w:val="32"/>
        </w:rPr>
      </w:pPr>
    </w:p>
    <w:p w14:paraId="7955E4E6" w14:textId="6F3B3E58" w:rsidR="00574770" w:rsidRPr="0055523E" w:rsidRDefault="00574770" w:rsidP="000B443B">
      <w:pPr>
        <w:spacing w:line="360" w:lineRule="exact"/>
        <w:ind w:right="108"/>
        <w:rPr>
          <w:rFonts w:asciiTheme="majorBidi" w:hAnsiTheme="majorBidi" w:cstheme="majorBidi"/>
          <w:b/>
          <w:bCs/>
          <w:sz w:val="32"/>
          <w:szCs w:val="32"/>
        </w:rPr>
      </w:pPr>
    </w:p>
    <w:p w14:paraId="27981312" w14:textId="65B09BA1" w:rsidR="000358BC" w:rsidRPr="0055523E" w:rsidRDefault="0002045C" w:rsidP="000B443B">
      <w:pPr>
        <w:tabs>
          <w:tab w:val="left" w:pos="284"/>
        </w:tabs>
        <w:spacing w:line="360" w:lineRule="exact"/>
        <w:ind w:right="108"/>
        <w:rPr>
          <w:rFonts w:asciiTheme="majorBidi" w:hAnsiTheme="majorBidi" w:cstheme="majorBidi"/>
          <w:b/>
          <w:bCs/>
          <w:sz w:val="32"/>
          <w:szCs w:val="32"/>
        </w:rPr>
      </w:pPr>
      <w:r w:rsidRPr="0055523E">
        <w:rPr>
          <w:rFonts w:asciiTheme="majorBidi" w:hAnsiTheme="majorBidi"/>
          <w:b/>
          <w:bCs/>
          <w:sz w:val="32"/>
          <w:szCs w:val="32"/>
        </w:rPr>
        <w:t>5</w:t>
      </w:r>
      <w:r w:rsidR="00A37A35" w:rsidRPr="0055523E">
        <w:rPr>
          <w:rFonts w:asciiTheme="majorBidi" w:hAnsiTheme="majorBidi"/>
          <w:b/>
          <w:bCs/>
          <w:sz w:val="32"/>
          <w:szCs w:val="32"/>
        </w:rPr>
        <w:t>.</w:t>
      </w:r>
      <w:r w:rsidR="00A37A35" w:rsidRPr="0055523E">
        <w:rPr>
          <w:rFonts w:asciiTheme="majorBidi" w:hAnsiTheme="majorBidi" w:cstheme="majorBidi"/>
          <w:b/>
          <w:bCs/>
          <w:sz w:val="32"/>
          <w:szCs w:val="32"/>
        </w:rPr>
        <w:tab/>
      </w:r>
      <w:r w:rsidR="00A37A35" w:rsidRPr="001C6A69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1020630C" w14:textId="77777777" w:rsidR="00A37A35" w:rsidRPr="0055523E" w:rsidRDefault="00A37A35" w:rsidP="000B443B">
      <w:pPr>
        <w:tabs>
          <w:tab w:val="left" w:pos="284"/>
          <w:tab w:val="left" w:pos="851"/>
        </w:tabs>
        <w:spacing w:line="360" w:lineRule="exact"/>
        <w:ind w:firstLine="709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55523E">
        <w:rPr>
          <w:rFonts w:asciiTheme="majorBidi" w:hAnsiTheme="majorBidi" w:cstheme="majorBidi"/>
          <w:sz w:val="32"/>
          <w:szCs w:val="32"/>
        </w:rPr>
        <w:tab/>
      </w:r>
      <w:r w:rsidRPr="001C6A69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409" w:type="dxa"/>
        <w:tblInd w:w="851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891"/>
        <w:gridCol w:w="1276"/>
        <w:gridCol w:w="141"/>
        <w:gridCol w:w="1273"/>
        <w:gridCol w:w="139"/>
        <w:gridCol w:w="1279"/>
        <w:gridCol w:w="134"/>
        <w:gridCol w:w="1276"/>
      </w:tblGrid>
      <w:tr w:rsidR="0002045C" w:rsidRPr="0055523E" w14:paraId="56E9F84A" w14:textId="77777777" w:rsidTr="00F40FA1">
        <w:tc>
          <w:tcPr>
            <w:tcW w:w="2891" w:type="dxa"/>
          </w:tcPr>
          <w:p w14:paraId="45847E1A" w14:textId="77777777" w:rsidR="00D31A4E" w:rsidRPr="0055523E" w:rsidRDefault="00D31A4E" w:rsidP="00CE40E1">
            <w:pPr>
              <w:tabs>
                <w:tab w:val="left" w:pos="540"/>
              </w:tabs>
              <w:spacing w:line="320" w:lineRule="exact"/>
              <w:ind w:right="-43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18" w:type="dxa"/>
            <w:gridSpan w:val="7"/>
            <w:tcBorders>
              <w:bottom w:val="single" w:sz="6" w:space="0" w:color="auto"/>
            </w:tcBorders>
          </w:tcPr>
          <w:p w14:paraId="06E694E0" w14:textId="77777777" w:rsidR="00D31A4E" w:rsidRPr="001C6A69" w:rsidRDefault="00D31A4E" w:rsidP="00CE40E1">
            <w:pPr>
              <w:tabs>
                <w:tab w:val="left" w:pos="1152"/>
              </w:tabs>
              <w:spacing w:line="320" w:lineRule="exact"/>
              <w:ind w:right="-10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6A69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02045C" w:rsidRPr="0055523E" w14:paraId="106A7C81" w14:textId="77777777" w:rsidTr="00F40FA1">
        <w:tc>
          <w:tcPr>
            <w:tcW w:w="2891" w:type="dxa"/>
          </w:tcPr>
          <w:p w14:paraId="68E72172" w14:textId="77777777" w:rsidR="00D31A4E" w:rsidRPr="0055523E" w:rsidRDefault="00D31A4E" w:rsidP="00CE40E1">
            <w:pPr>
              <w:tabs>
                <w:tab w:val="left" w:pos="540"/>
              </w:tabs>
              <w:spacing w:line="320" w:lineRule="exact"/>
              <w:ind w:right="-4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5FB0835" w14:textId="77777777" w:rsidR="00D31A4E" w:rsidRPr="0055523E" w:rsidRDefault="00D31A4E" w:rsidP="00CE40E1">
            <w:pPr>
              <w:tabs>
                <w:tab w:val="left" w:pos="1152"/>
              </w:tabs>
              <w:spacing w:line="320" w:lineRule="exact"/>
              <w:ind w:right="-10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6A6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0A767B0D" w14:textId="77777777" w:rsidR="00D31A4E" w:rsidRPr="0055523E" w:rsidRDefault="00D31A4E" w:rsidP="00CE40E1">
            <w:pPr>
              <w:tabs>
                <w:tab w:val="left" w:pos="1152"/>
              </w:tabs>
              <w:spacing w:line="320" w:lineRule="exact"/>
              <w:ind w:right="-10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5B521F" w14:textId="77777777" w:rsidR="00D31A4E" w:rsidRPr="0055523E" w:rsidRDefault="00D31A4E" w:rsidP="00CE40E1">
            <w:pPr>
              <w:tabs>
                <w:tab w:val="left" w:pos="1152"/>
              </w:tabs>
              <w:spacing w:line="320" w:lineRule="exact"/>
              <w:ind w:right="-108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6A6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2045C" w:rsidRPr="0055523E" w14:paraId="2835ACB1" w14:textId="77777777" w:rsidTr="005F7C88">
        <w:tc>
          <w:tcPr>
            <w:tcW w:w="2891" w:type="dxa"/>
          </w:tcPr>
          <w:p w14:paraId="60372379" w14:textId="77777777" w:rsidR="0002045C" w:rsidRPr="0055523E" w:rsidRDefault="0002045C" w:rsidP="00CE40E1">
            <w:pPr>
              <w:tabs>
                <w:tab w:val="left" w:pos="540"/>
              </w:tabs>
              <w:spacing w:line="320" w:lineRule="exact"/>
              <w:ind w:right="-43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E58C527" w14:textId="12DEF7AC" w:rsidR="0002045C" w:rsidRPr="0055523E" w:rsidRDefault="0002045C" w:rsidP="00CE40E1">
            <w:pPr>
              <w:spacing w:line="32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E904E18" w14:textId="77777777" w:rsidR="0002045C" w:rsidRPr="0055523E" w:rsidRDefault="0002045C" w:rsidP="00CE40E1">
            <w:pPr>
              <w:spacing w:line="32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</w:tcPr>
          <w:p w14:paraId="3110E242" w14:textId="7FA7DF0B" w:rsidR="0002045C" w:rsidRPr="0055523E" w:rsidRDefault="0002045C" w:rsidP="00CE40E1">
            <w:pPr>
              <w:spacing w:line="32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9" w:type="dxa"/>
          </w:tcPr>
          <w:p w14:paraId="6FC4DB69" w14:textId="77777777" w:rsidR="0002045C" w:rsidRPr="0055523E" w:rsidRDefault="0002045C" w:rsidP="00CE40E1">
            <w:pPr>
              <w:spacing w:line="32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6" w:space="0" w:color="auto"/>
            </w:tcBorders>
          </w:tcPr>
          <w:p w14:paraId="6E223863" w14:textId="7199FE3A" w:rsidR="0002045C" w:rsidRPr="0055523E" w:rsidRDefault="0002045C" w:rsidP="00CE40E1">
            <w:pPr>
              <w:spacing w:line="32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31DA27E0" w14:textId="77777777" w:rsidR="0002045C" w:rsidRPr="0055523E" w:rsidRDefault="0002045C" w:rsidP="00CE40E1">
            <w:pPr>
              <w:spacing w:line="32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6" w:space="0" w:color="auto"/>
            </w:tcBorders>
          </w:tcPr>
          <w:p w14:paraId="1938843C" w14:textId="0C26475A" w:rsidR="0002045C" w:rsidRPr="0055523E" w:rsidRDefault="0002045C" w:rsidP="00CE40E1">
            <w:pPr>
              <w:spacing w:line="32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7D4680" w:rsidRPr="0055523E" w14:paraId="303FFB20" w14:textId="77777777" w:rsidTr="005F7C88">
        <w:tc>
          <w:tcPr>
            <w:tcW w:w="2891" w:type="dxa"/>
          </w:tcPr>
          <w:p w14:paraId="2E2ED34D" w14:textId="77777777" w:rsidR="007D4680" w:rsidRPr="001C6A69" w:rsidRDefault="007D4680" w:rsidP="00CE40E1">
            <w:pPr>
              <w:spacing w:line="320" w:lineRule="exact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6A69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เงินสด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56CF202" w14:textId="3FBBD69D" w:rsidR="007D4680" w:rsidRPr="0055523E" w:rsidRDefault="009E4CC9" w:rsidP="00CE40E1">
            <w:pPr>
              <w:tabs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7F7A">
              <w:rPr>
                <w:rFonts w:ascii="Angsana New" w:hAnsi="Angsana New"/>
                <w:sz w:val="26"/>
                <w:szCs w:val="26"/>
              </w:rPr>
              <w:t>443</w:t>
            </w:r>
            <w:r w:rsidRPr="0055523E">
              <w:rPr>
                <w:rFonts w:ascii="Angsana New" w:hAnsi="Angsana New"/>
                <w:sz w:val="26"/>
                <w:szCs w:val="26"/>
              </w:rPr>
              <w:t>,</w:t>
            </w:r>
            <w:r w:rsidRPr="003A7F7A">
              <w:rPr>
                <w:rFonts w:ascii="Angsana New" w:hAnsi="Angsana New"/>
                <w:sz w:val="26"/>
                <w:szCs w:val="26"/>
              </w:rPr>
              <w:t>538.42</w:t>
            </w:r>
          </w:p>
        </w:tc>
        <w:tc>
          <w:tcPr>
            <w:tcW w:w="141" w:type="dxa"/>
          </w:tcPr>
          <w:p w14:paraId="4F8D2A0A" w14:textId="77777777" w:rsidR="007D4680" w:rsidRPr="0055523E" w:rsidRDefault="007D4680" w:rsidP="00CE40E1">
            <w:pPr>
              <w:tabs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</w:tcPr>
          <w:p w14:paraId="7592B060" w14:textId="27E9165D" w:rsidR="007D4680" w:rsidRPr="0055523E" w:rsidRDefault="007D4680" w:rsidP="00CE40E1">
            <w:pPr>
              <w:tabs>
                <w:tab w:val="left" w:pos="342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523E">
              <w:rPr>
                <w:rFonts w:ascii="Angsana New" w:hAnsi="Angsana New"/>
                <w:sz w:val="26"/>
                <w:szCs w:val="26"/>
              </w:rPr>
              <w:t>402,046.75</w:t>
            </w:r>
          </w:p>
        </w:tc>
        <w:tc>
          <w:tcPr>
            <w:tcW w:w="139" w:type="dxa"/>
          </w:tcPr>
          <w:p w14:paraId="17853E8D" w14:textId="77777777" w:rsidR="007D4680" w:rsidRPr="001C6A69" w:rsidRDefault="007D4680" w:rsidP="00CE40E1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</w:tcBorders>
          </w:tcPr>
          <w:p w14:paraId="6DBD5B72" w14:textId="28B93178" w:rsidR="007D4680" w:rsidRPr="0055523E" w:rsidRDefault="007D4680" w:rsidP="00CE40E1">
            <w:pPr>
              <w:tabs>
                <w:tab w:val="left" w:pos="342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523E">
              <w:rPr>
                <w:rFonts w:asciiTheme="majorBidi" w:hAnsiTheme="majorBidi" w:cstheme="majorBidi"/>
                <w:sz w:val="26"/>
                <w:szCs w:val="26"/>
              </w:rPr>
              <w:t xml:space="preserve"> 328,421.25 </w:t>
            </w:r>
          </w:p>
        </w:tc>
        <w:tc>
          <w:tcPr>
            <w:tcW w:w="134" w:type="dxa"/>
          </w:tcPr>
          <w:p w14:paraId="146A1569" w14:textId="77777777" w:rsidR="007D4680" w:rsidRPr="0055523E" w:rsidRDefault="007D4680" w:rsidP="00CE40E1">
            <w:pPr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</w:tcBorders>
          </w:tcPr>
          <w:p w14:paraId="44C40D53" w14:textId="6C022DB7" w:rsidR="007D4680" w:rsidRPr="0055523E" w:rsidRDefault="007D4680" w:rsidP="00CE40E1">
            <w:pPr>
              <w:tabs>
                <w:tab w:val="left" w:pos="342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523E">
              <w:rPr>
                <w:rFonts w:asciiTheme="majorBidi" w:hAnsiTheme="majorBidi" w:cstheme="majorBidi"/>
                <w:sz w:val="26"/>
                <w:szCs w:val="26"/>
              </w:rPr>
              <w:t>348,213.75</w:t>
            </w:r>
          </w:p>
        </w:tc>
      </w:tr>
      <w:tr w:rsidR="009E4CC9" w:rsidRPr="0055523E" w14:paraId="3FCFFFC3" w14:textId="77777777" w:rsidTr="00F40FA1">
        <w:tc>
          <w:tcPr>
            <w:tcW w:w="2891" w:type="dxa"/>
          </w:tcPr>
          <w:p w14:paraId="2191C987" w14:textId="77777777" w:rsidR="009E4CC9" w:rsidRPr="0055523E" w:rsidRDefault="009E4CC9" w:rsidP="00CE40E1">
            <w:pPr>
              <w:spacing w:line="320" w:lineRule="exact"/>
              <w:ind w:right="-194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1C6A69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เงินฝากธนาคาร - บัญชีกระแสรายวัน</w:t>
            </w:r>
          </w:p>
        </w:tc>
        <w:tc>
          <w:tcPr>
            <w:tcW w:w="1276" w:type="dxa"/>
          </w:tcPr>
          <w:p w14:paraId="70ECFDC8" w14:textId="038B5804" w:rsidR="009E4CC9" w:rsidRPr="0055523E" w:rsidRDefault="009E4CC9" w:rsidP="00CE40E1">
            <w:pPr>
              <w:tabs>
                <w:tab w:val="left" w:pos="342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/>
                <w:sz w:val="26"/>
                <w:szCs w:val="26"/>
              </w:rPr>
              <w:t xml:space="preserve"> 21,957,111.72 </w:t>
            </w:r>
          </w:p>
        </w:tc>
        <w:tc>
          <w:tcPr>
            <w:tcW w:w="141" w:type="dxa"/>
          </w:tcPr>
          <w:p w14:paraId="4ED0D545" w14:textId="77777777" w:rsidR="009E4CC9" w:rsidRPr="0055523E" w:rsidRDefault="009E4CC9" w:rsidP="00CE40E1">
            <w:pPr>
              <w:tabs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73" w:type="dxa"/>
          </w:tcPr>
          <w:p w14:paraId="3C929C65" w14:textId="3DB7B331" w:rsidR="009E4CC9" w:rsidRPr="0055523E" w:rsidRDefault="009E4CC9" w:rsidP="00CE40E1">
            <w:pPr>
              <w:tabs>
                <w:tab w:val="left" w:pos="342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523E">
              <w:rPr>
                <w:rFonts w:ascii="Angsana New" w:hAnsi="Angsana New"/>
                <w:sz w:val="26"/>
                <w:szCs w:val="26"/>
              </w:rPr>
              <w:t>34,973,334.48</w:t>
            </w:r>
          </w:p>
        </w:tc>
        <w:tc>
          <w:tcPr>
            <w:tcW w:w="139" w:type="dxa"/>
          </w:tcPr>
          <w:p w14:paraId="5F86B0D9" w14:textId="77777777" w:rsidR="009E4CC9" w:rsidRPr="001C6A69" w:rsidRDefault="009E4CC9" w:rsidP="00CE40E1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79" w:type="dxa"/>
            <w:shd w:val="clear" w:color="auto" w:fill="auto"/>
          </w:tcPr>
          <w:p w14:paraId="4D3B4CB9" w14:textId="63AB87AE" w:rsidR="009E4CC9" w:rsidRPr="0055523E" w:rsidRDefault="009E4CC9" w:rsidP="00CE40E1">
            <w:pPr>
              <w:tabs>
                <w:tab w:val="left" w:pos="342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523E">
              <w:rPr>
                <w:rFonts w:asciiTheme="majorBidi" w:hAnsiTheme="majorBidi" w:cstheme="majorBidi"/>
                <w:sz w:val="26"/>
                <w:szCs w:val="26"/>
              </w:rPr>
              <w:t xml:space="preserve"> 17,438,264.60 </w:t>
            </w:r>
          </w:p>
        </w:tc>
        <w:tc>
          <w:tcPr>
            <w:tcW w:w="134" w:type="dxa"/>
          </w:tcPr>
          <w:p w14:paraId="76FB3184" w14:textId="77777777" w:rsidR="009E4CC9" w:rsidRPr="0055523E" w:rsidRDefault="009E4CC9" w:rsidP="00CE40E1">
            <w:pPr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1DA78CC4" w14:textId="741A6456" w:rsidR="009E4CC9" w:rsidRPr="0055523E" w:rsidRDefault="009E4CC9" w:rsidP="00CE40E1">
            <w:pPr>
              <w:tabs>
                <w:tab w:val="left" w:pos="342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523E">
              <w:rPr>
                <w:rFonts w:asciiTheme="majorBidi" w:hAnsiTheme="majorBidi" w:cstheme="majorBidi"/>
                <w:sz w:val="26"/>
                <w:szCs w:val="26"/>
              </w:rPr>
              <w:t>26,314,374.83</w:t>
            </w:r>
          </w:p>
        </w:tc>
      </w:tr>
      <w:tr w:rsidR="009E4CC9" w:rsidRPr="0055523E" w14:paraId="3E194C08" w14:textId="77777777" w:rsidTr="00F40FA1">
        <w:tc>
          <w:tcPr>
            <w:tcW w:w="2891" w:type="dxa"/>
          </w:tcPr>
          <w:p w14:paraId="2993BD66" w14:textId="77777777" w:rsidR="009E4CC9" w:rsidRPr="0055523E" w:rsidRDefault="009E4CC9" w:rsidP="00CE40E1">
            <w:pPr>
              <w:spacing w:line="320" w:lineRule="exact"/>
              <w:ind w:right="-194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1C6A69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เงินฝากธนาคาร - บัญชีออมทรัพย์</w:t>
            </w:r>
          </w:p>
        </w:tc>
        <w:tc>
          <w:tcPr>
            <w:tcW w:w="1276" w:type="dxa"/>
          </w:tcPr>
          <w:p w14:paraId="23D5B890" w14:textId="13BC3D70" w:rsidR="009E4CC9" w:rsidRPr="0055523E" w:rsidRDefault="009E4CC9" w:rsidP="00CE40E1">
            <w:pPr>
              <w:tabs>
                <w:tab w:val="left" w:pos="342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/>
                <w:sz w:val="26"/>
                <w:szCs w:val="26"/>
              </w:rPr>
              <w:t xml:space="preserve"> 17,846,188.35 </w:t>
            </w:r>
          </w:p>
        </w:tc>
        <w:tc>
          <w:tcPr>
            <w:tcW w:w="141" w:type="dxa"/>
          </w:tcPr>
          <w:p w14:paraId="5916433A" w14:textId="77777777" w:rsidR="009E4CC9" w:rsidRPr="0055523E" w:rsidRDefault="009E4CC9" w:rsidP="00CE40E1">
            <w:pPr>
              <w:tabs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73" w:type="dxa"/>
          </w:tcPr>
          <w:p w14:paraId="461DFCE2" w14:textId="1306D309" w:rsidR="009E4CC9" w:rsidRPr="0055523E" w:rsidRDefault="009E4CC9" w:rsidP="00CE40E1">
            <w:pPr>
              <w:tabs>
                <w:tab w:val="left" w:pos="342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523E">
              <w:rPr>
                <w:rFonts w:asciiTheme="majorBidi" w:hAnsiTheme="majorBidi" w:cstheme="majorBidi"/>
                <w:sz w:val="26"/>
                <w:szCs w:val="26"/>
              </w:rPr>
              <w:t>28,812,983.23</w:t>
            </w:r>
          </w:p>
        </w:tc>
        <w:tc>
          <w:tcPr>
            <w:tcW w:w="139" w:type="dxa"/>
          </w:tcPr>
          <w:p w14:paraId="077B4AC3" w14:textId="77777777" w:rsidR="009E4CC9" w:rsidRPr="001C6A69" w:rsidRDefault="009E4CC9" w:rsidP="00CE40E1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79" w:type="dxa"/>
            <w:shd w:val="clear" w:color="auto" w:fill="auto"/>
          </w:tcPr>
          <w:p w14:paraId="1FEFDA75" w14:textId="46811C2A" w:rsidR="009E4CC9" w:rsidRPr="0055523E" w:rsidRDefault="009E4CC9" w:rsidP="00CE40E1">
            <w:pPr>
              <w:tabs>
                <w:tab w:val="left" w:pos="342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523E">
              <w:rPr>
                <w:rFonts w:asciiTheme="majorBidi" w:hAnsiTheme="majorBidi" w:cstheme="majorBidi"/>
                <w:sz w:val="26"/>
                <w:szCs w:val="26"/>
              </w:rPr>
              <w:t xml:space="preserve"> 3,019,719.78 </w:t>
            </w:r>
          </w:p>
        </w:tc>
        <w:tc>
          <w:tcPr>
            <w:tcW w:w="134" w:type="dxa"/>
          </w:tcPr>
          <w:p w14:paraId="4F9C7625" w14:textId="77777777" w:rsidR="009E4CC9" w:rsidRPr="0055523E" w:rsidRDefault="009E4CC9" w:rsidP="00CE40E1">
            <w:pPr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406D59C2" w14:textId="0AC9CD57" w:rsidR="009E4CC9" w:rsidRPr="0055523E" w:rsidRDefault="009E4CC9" w:rsidP="00CE40E1">
            <w:pPr>
              <w:tabs>
                <w:tab w:val="left" w:pos="342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523E">
              <w:rPr>
                <w:rFonts w:asciiTheme="majorBidi" w:hAnsiTheme="majorBidi" w:cstheme="majorBidi"/>
                <w:sz w:val="26"/>
                <w:szCs w:val="26"/>
              </w:rPr>
              <w:t>9,462,187.41</w:t>
            </w:r>
          </w:p>
        </w:tc>
      </w:tr>
      <w:tr w:rsidR="009E4CC9" w:rsidRPr="0055523E" w14:paraId="5B406914" w14:textId="77777777" w:rsidTr="00F40FA1">
        <w:tc>
          <w:tcPr>
            <w:tcW w:w="2891" w:type="dxa"/>
          </w:tcPr>
          <w:p w14:paraId="6B869F9A" w14:textId="77777777" w:rsidR="009E4CC9" w:rsidRPr="001C6A69" w:rsidRDefault="009E4CC9" w:rsidP="00CE40E1">
            <w:pPr>
              <w:tabs>
                <w:tab w:val="left" w:pos="568"/>
              </w:tabs>
              <w:spacing w:line="320" w:lineRule="exact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6A69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เช็คในมือ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6A5C8D7" w14:textId="378DBD11" w:rsidR="009E4CC9" w:rsidRPr="0055523E" w:rsidRDefault="009E4CC9" w:rsidP="00CE40E1">
            <w:pPr>
              <w:tabs>
                <w:tab w:val="left" w:pos="342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/>
                <w:sz w:val="26"/>
                <w:szCs w:val="26"/>
              </w:rPr>
              <w:t xml:space="preserve"> 5,250,371.10 </w:t>
            </w:r>
          </w:p>
        </w:tc>
        <w:tc>
          <w:tcPr>
            <w:tcW w:w="141" w:type="dxa"/>
          </w:tcPr>
          <w:p w14:paraId="4116972E" w14:textId="77777777" w:rsidR="009E4CC9" w:rsidRPr="0055523E" w:rsidRDefault="009E4CC9" w:rsidP="00CE40E1">
            <w:pPr>
              <w:tabs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1AB28699" w14:textId="6F1136D2" w:rsidR="009E4CC9" w:rsidRPr="0055523E" w:rsidRDefault="009E4CC9" w:rsidP="00CE40E1">
            <w:pPr>
              <w:tabs>
                <w:tab w:val="left" w:pos="342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523E">
              <w:rPr>
                <w:rFonts w:asciiTheme="majorBidi" w:hAnsiTheme="majorBidi" w:cstheme="majorBidi"/>
                <w:sz w:val="26"/>
                <w:szCs w:val="26"/>
              </w:rPr>
              <w:t>1,446,164.52</w:t>
            </w:r>
          </w:p>
        </w:tc>
        <w:tc>
          <w:tcPr>
            <w:tcW w:w="139" w:type="dxa"/>
          </w:tcPr>
          <w:p w14:paraId="4DE2489D" w14:textId="77777777" w:rsidR="009E4CC9" w:rsidRPr="001C6A69" w:rsidRDefault="009E4CC9" w:rsidP="00CE40E1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rPr>
                <w:rFonts w:asciiTheme="majorBidi" w:hAnsiTheme="majorBidi" w:cstheme="majorBidi"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  <w:shd w:val="clear" w:color="auto" w:fill="auto"/>
          </w:tcPr>
          <w:p w14:paraId="7D088F3D" w14:textId="62225E0F" w:rsidR="009E4CC9" w:rsidRPr="0055523E" w:rsidRDefault="009E4CC9" w:rsidP="00CE40E1">
            <w:pPr>
              <w:tabs>
                <w:tab w:val="left" w:pos="342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523E">
              <w:rPr>
                <w:rFonts w:asciiTheme="majorBidi" w:hAnsiTheme="majorBidi" w:cstheme="majorBidi"/>
                <w:sz w:val="26"/>
                <w:szCs w:val="26"/>
              </w:rPr>
              <w:t xml:space="preserve"> 4,556,758.95 </w:t>
            </w:r>
          </w:p>
        </w:tc>
        <w:tc>
          <w:tcPr>
            <w:tcW w:w="134" w:type="dxa"/>
          </w:tcPr>
          <w:p w14:paraId="4C6C200E" w14:textId="77777777" w:rsidR="009E4CC9" w:rsidRPr="0055523E" w:rsidRDefault="009E4CC9" w:rsidP="00CE40E1">
            <w:pPr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6B168D87" w14:textId="2F2E1F30" w:rsidR="009E4CC9" w:rsidRPr="0055523E" w:rsidRDefault="009E4CC9" w:rsidP="00CE40E1">
            <w:pPr>
              <w:tabs>
                <w:tab w:val="left" w:pos="342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55523E">
              <w:rPr>
                <w:rFonts w:ascii="Angsana New" w:hAnsi="Angsana New"/>
                <w:bCs/>
                <w:sz w:val="26"/>
                <w:szCs w:val="26"/>
              </w:rPr>
              <w:t>957,728.83</w:t>
            </w:r>
          </w:p>
        </w:tc>
      </w:tr>
      <w:tr w:rsidR="009E4CC9" w:rsidRPr="0055523E" w14:paraId="08602812" w14:textId="77777777" w:rsidTr="00F40FA1">
        <w:tc>
          <w:tcPr>
            <w:tcW w:w="2891" w:type="dxa"/>
          </w:tcPr>
          <w:p w14:paraId="510C19FA" w14:textId="77777777" w:rsidR="009E4CC9" w:rsidRPr="001C6A69" w:rsidRDefault="009E4CC9" w:rsidP="00CE40E1">
            <w:pPr>
              <w:tabs>
                <w:tab w:val="left" w:pos="568"/>
              </w:tabs>
              <w:spacing w:line="320" w:lineRule="exact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6A69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  <w:r w:rsidRPr="001C6A69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84D735F" w14:textId="539B04AD" w:rsidR="009E4CC9" w:rsidRPr="0055523E" w:rsidRDefault="009E4CC9" w:rsidP="00CE40E1">
            <w:pPr>
              <w:tabs>
                <w:tab w:val="left" w:pos="342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/>
                <w:sz w:val="26"/>
                <w:szCs w:val="26"/>
              </w:rPr>
              <w:t xml:space="preserve"> 45,497,209.59 </w:t>
            </w:r>
          </w:p>
        </w:tc>
        <w:tc>
          <w:tcPr>
            <w:tcW w:w="141" w:type="dxa"/>
          </w:tcPr>
          <w:p w14:paraId="2E4FDE67" w14:textId="77777777" w:rsidR="009E4CC9" w:rsidRPr="0055523E" w:rsidRDefault="009E4CC9" w:rsidP="00CE40E1">
            <w:pPr>
              <w:tabs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</w:tcPr>
          <w:p w14:paraId="4913D58E" w14:textId="43E97A97" w:rsidR="009E4CC9" w:rsidRPr="0055523E" w:rsidRDefault="009E4CC9" w:rsidP="00CE40E1">
            <w:pPr>
              <w:tabs>
                <w:tab w:val="left" w:pos="342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523E">
              <w:rPr>
                <w:rFonts w:asciiTheme="majorBidi" w:hAnsiTheme="majorBidi" w:cstheme="majorBidi"/>
                <w:sz w:val="26"/>
                <w:szCs w:val="26"/>
              </w:rPr>
              <w:t>65,634,528.98</w:t>
            </w:r>
          </w:p>
        </w:tc>
        <w:tc>
          <w:tcPr>
            <w:tcW w:w="139" w:type="dxa"/>
          </w:tcPr>
          <w:p w14:paraId="18F49503" w14:textId="77777777" w:rsidR="009E4CC9" w:rsidRPr="001C6A69" w:rsidRDefault="009E4CC9" w:rsidP="00CE40E1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054132" w14:textId="5B7F4761" w:rsidR="009E4CC9" w:rsidRPr="0055523E" w:rsidRDefault="009E4CC9" w:rsidP="00CE40E1">
            <w:pPr>
              <w:tabs>
                <w:tab w:val="left" w:pos="342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523E">
              <w:rPr>
                <w:rFonts w:asciiTheme="majorBidi" w:hAnsiTheme="majorBidi" w:cstheme="majorBidi"/>
                <w:sz w:val="26"/>
                <w:szCs w:val="26"/>
              </w:rPr>
              <w:t xml:space="preserve"> 25,343,164.58 </w:t>
            </w:r>
          </w:p>
        </w:tc>
        <w:tc>
          <w:tcPr>
            <w:tcW w:w="134" w:type="dxa"/>
          </w:tcPr>
          <w:p w14:paraId="36A30257" w14:textId="77777777" w:rsidR="009E4CC9" w:rsidRPr="0055523E" w:rsidRDefault="009E4CC9" w:rsidP="00CE40E1">
            <w:pPr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69DA218" w14:textId="21ED248E" w:rsidR="009E4CC9" w:rsidRPr="0055523E" w:rsidRDefault="009E4CC9" w:rsidP="00CE40E1">
            <w:pPr>
              <w:tabs>
                <w:tab w:val="left" w:pos="342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55523E">
              <w:rPr>
                <w:rFonts w:ascii="Angsana New" w:hAnsi="Angsana New"/>
                <w:bCs/>
                <w:sz w:val="26"/>
                <w:szCs w:val="26"/>
              </w:rPr>
              <w:t>37,082,504.82</w:t>
            </w:r>
          </w:p>
        </w:tc>
      </w:tr>
    </w:tbl>
    <w:p w14:paraId="12582E22" w14:textId="77777777" w:rsidR="005D06B1" w:rsidRPr="0055523E" w:rsidRDefault="005D06B1" w:rsidP="00574770">
      <w:pPr>
        <w:spacing w:line="360" w:lineRule="exact"/>
        <w:ind w:left="284" w:firstLine="567"/>
        <w:rPr>
          <w:rFonts w:ascii="Angsana New" w:hAnsi="Angsana New"/>
          <w:sz w:val="32"/>
          <w:szCs w:val="32"/>
        </w:rPr>
      </w:pPr>
    </w:p>
    <w:p w14:paraId="41F887B0" w14:textId="6078B8D8" w:rsidR="00215854" w:rsidRPr="0055523E" w:rsidRDefault="00356AA5" w:rsidP="00574770">
      <w:pPr>
        <w:spacing w:line="360" w:lineRule="exact"/>
        <w:ind w:left="284" w:firstLine="567"/>
        <w:rPr>
          <w:rFonts w:ascii="Angsana New" w:hAnsi="Angsana New"/>
          <w:sz w:val="32"/>
          <w:szCs w:val="32"/>
        </w:rPr>
      </w:pPr>
      <w:r w:rsidRPr="001C6A6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5523E">
        <w:rPr>
          <w:rFonts w:ascii="Angsana New" w:hAnsi="Angsana New"/>
          <w:sz w:val="32"/>
          <w:szCs w:val="32"/>
        </w:rPr>
        <w:t>31</w:t>
      </w:r>
      <w:r w:rsidRPr="001C6A6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55523E">
        <w:rPr>
          <w:rFonts w:ascii="Angsana New" w:hAnsi="Angsana New"/>
          <w:sz w:val="32"/>
          <w:szCs w:val="32"/>
        </w:rPr>
        <w:t>256</w:t>
      </w:r>
      <w:r w:rsidR="0002045C" w:rsidRPr="0055523E">
        <w:rPr>
          <w:rFonts w:ascii="Angsana New" w:hAnsi="Angsana New"/>
          <w:sz w:val="32"/>
          <w:szCs w:val="32"/>
        </w:rPr>
        <w:t>4</w:t>
      </w:r>
      <w:r w:rsidRPr="001C6A69">
        <w:rPr>
          <w:rFonts w:ascii="Angsana New" w:hAnsi="Angsana New"/>
          <w:sz w:val="32"/>
          <w:szCs w:val="32"/>
          <w:cs/>
        </w:rPr>
        <w:t xml:space="preserve"> และ </w:t>
      </w:r>
      <w:r w:rsidRPr="0055523E">
        <w:rPr>
          <w:rFonts w:ascii="Angsana New" w:hAnsi="Angsana New"/>
          <w:sz w:val="32"/>
          <w:szCs w:val="32"/>
        </w:rPr>
        <w:t>256</w:t>
      </w:r>
      <w:r w:rsidR="0002045C" w:rsidRPr="0055523E">
        <w:rPr>
          <w:rFonts w:ascii="Angsana New" w:hAnsi="Angsana New"/>
          <w:sz w:val="32"/>
          <w:szCs w:val="32"/>
        </w:rPr>
        <w:t>3</w:t>
      </w:r>
      <w:r w:rsidRPr="0055523E">
        <w:rPr>
          <w:rFonts w:ascii="Angsana New" w:hAnsi="Angsana New"/>
          <w:sz w:val="32"/>
          <w:szCs w:val="32"/>
        </w:rPr>
        <w:t xml:space="preserve"> </w:t>
      </w:r>
      <w:r w:rsidRPr="001C6A69">
        <w:rPr>
          <w:rFonts w:ascii="Angsana New" w:hAnsi="Angsana New"/>
          <w:sz w:val="32"/>
          <w:szCs w:val="32"/>
          <w:cs/>
        </w:rPr>
        <w:t>เงินฝากธนาคารมีอัตราดอกเบี้ยร้อยล</w:t>
      </w:r>
      <w:r w:rsidR="00C457F0" w:rsidRPr="001C6A69">
        <w:rPr>
          <w:rFonts w:ascii="Angsana New" w:hAnsi="Angsana New" w:hint="cs"/>
          <w:sz w:val="32"/>
          <w:szCs w:val="32"/>
          <w:cs/>
        </w:rPr>
        <w:t xml:space="preserve">ะ </w:t>
      </w:r>
      <w:r w:rsidR="00C457F0" w:rsidRPr="0055523E">
        <w:rPr>
          <w:rFonts w:ascii="Angsana New" w:hAnsi="Angsana New"/>
          <w:sz w:val="32"/>
          <w:szCs w:val="32"/>
        </w:rPr>
        <w:t>0.05</w:t>
      </w:r>
      <w:r w:rsidR="00C457F0" w:rsidRPr="003A7F7A">
        <w:rPr>
          <w:rFonts w:ascii="Angsana New" w:hAnsi="Angsana New"/>
          <w:sz w:val="32"/>
          <w:szCs w:val="32"/>
        </w:rPr>
        <w:t xml:space="preserve"> </w:t>
      </w:r>
      <w:r w:rsidR="00C457F0" w:rsidRPr="003A7F7A">
        <w:rPr>
          <w:rFonts w:ascii="Angsana New" w:hAnsi="Angsana New" w:hint="cs"/>
          <w:sz w:val="32"/>
          <w:szCs w:val="32"/>
        </w:rPr>
        <w:t>-</w:t>
      </w:r>
      <w:r w:rsidR="00C457F0" w:rsidRPr="003A7F7A">
        <w:rPr>
          <w:rFonts w:ascii="Angsana New" w:hAnsi="Angsana New"/>
          <w:sz w:val="32"/>
          <w:szCs w:val="32"/>
        </w:rPr>
        <w:t xml:space="preserve"> </w:t>
      </w:r>
      <w:r w:rsidR="00C457F0" w:rsidRPr="0055523E">
        <w:rPr>
          <w:rFonts w:ascii="Angsana New" w:hAnsi="Angsana New"/>
          <w:sz w:val="32"/>
          <w:szCs w:val="32"/>
        </w:rPr>
        <w:t>0.15</w:t>
      </w:r>
      <w:r w:rsidR="00C457F0" w:rsidRPr="001C6A69">
        <w:rPr>
          <w:rFonts w:ascii="Angsana New" w:hAnsi="Angsana New"/>
          <w:sz w:val="32"/>
          <w:szCs w:val="32"/>
          <w:cs/>
        </w:rPr>
        <w:t xml:space="preserve"> </w:t>
      </w:r>
      <w:r w:rsidRPr="001C6A69">
        <w:rPr>
          <w:rFonts w:ascii="Angsana New" w:hAnsi="Angsana New"/>
          <w:sz w:val="32"/>
          <w:szCs w:val="32"/>
          <w:cs/>
        </w:rPr>
        <w:t xml:space="preserve"> ต่อปี และร้อยละ </w:t>
      </w:r>
      <w:r w:rsidR="0002045C" w:rsidRPr="0055523E">
        <w:rPr>
          <w:rFonts w:ascii="Angsana New" w:hAnsi="Angsana New"/>
          <w:sz w:val="32"/>
          <w:szCs w:val="32"/>
        </w:rPr>
        <w:t>0.05</w:t>
      </w:r>
      <w:r w:rsidR="0002045C" w:rsidRPr="003A7F7A">
        <w:rPr>
          <w:rFonts w:ascii="Angsana New" w:hAnsi="Angsana New"/>
          <w:sz w:val="32"/>
          <w:szCs w:val="32"/>
        </w:rPr>
        <w:t xml:space="preserve"> </w:t>
      </w:r>
      <w:r w:rsidR="0002045C" w:rsidRPr="003A7F7A">
        <w:rPr>
          <w:rFonts w:ascii="Angsana New" w:hAnsi="Angsana New" w:hint="cs"/>
          <w:sz w:val="32"/>
          <w:szCs w:val="32"/>
        </w:rPr>
        <w:t>-</w:t>
      </w:r>
      <w:r w:rsidR="0002045C" w:rsidRPr="003A7F7A">
        <w:rPr>
          <w:rFonts w:ascii="Angsana New" w:hAnsi="Angsana New"/>
          <w:sz w:val="32"/>
          <w:szCs w:val="32"/>
        </w:rPr>
        <w:t xml:space="preserve"> </w:t>
      </w:r>
      <w:r w:rsidR="0002045C" w:rsidRPr="0055523E">
        <w:rPr>
          <w:rFonts w:ascii="Angsana New" w:hAnsi="Angsana New"/>
          <w:sz w:val="32"/>
          <w:szCs w:val="32"/>
        </w:rPr>
        <w:t>0.125</w:t>
      </w:r>
      <w:r w:rsidR="0002045C" w:rsidRPr="001C6A69">
        <w:rPr>
          <w:rFonts w:ascii="Angsana New" w:hAnsi="Angsana New"/>
          <w:sz w:val="32"/>
          <w:szCs w:val="32"/>
          <w:cs/>
        </w:rPr>
        <w:t xml:space="preserve"> </w:t>
      </w:r>
      <w:r w:rsidRPr="001C6A69">
        <w:rPr>
          <w:rFonts w:ascii="Angsana New" w:hAnsi="Angsana New"/>
          <w:sz w:val="32"/>
          <w:szCs w:val="32"/>
          <w:cs/>
        </w:rPr>
        <w:t>ต่อปี</w:t>
      </w:r>
      <w:r w:rsidR="00600A84" w:rsidRPr="001C6A69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="00CF619E" w:rsidRPr="0055523E">
        <w:rPr>
          <w:rFonts w:ascii="Angsana New" w:hAnsi="Angsana New"/>
          <w:sz w:val="32"/>
          <w:szCs w:val="32"/>
        </w:rPr>
        <w:tab/>
      </w:r>
    </w:p>
    <w:p w14:paraId="686D4E62" w14:textId="77777777" w:rsidR="005D06B1" w:rsidRPr="0055523E" w:rsidRDefault="005D06B1" w:rsidP="00574770">
      <w:pPr>
        <w:spacing w:line="360" w:lineRule="exact"/>
        <w:ind w:left="284" w:firstLine="567"/>
        <w:rPr>
          <w:rFonts w:ascii="Angsana New" w:hAnsi="Angsana New"/>
          <w:sz w:val="32"/>
          <w:szCs w:val="32"/>
        </w:rPr>
      </w:pPr>
    </w:p>
    <w:p w14:paraId="23B3CB66" w14:textId="75EDE1B3" w:rsidR="00B43E5F" w:rsidRPr="0055523E" w:rsidRDefault="0002045C" w:rsidP="00574770">
      <w:pPr>
        <w:tabs>
          <w:tab w:val="left" w:pos="284"/>
        </w:tabs>
        <w:spacing w:line="360" w:lineRule="exact"/>
        <w:ind w:right="108"/>
        <w:rPr>
          <w:rFonts w:asciiTheme="majorBidi" w:hAnsiTheme="majorBidi"/>
          <w:b/>
          <w:bCs/>
          <w:sz w:val="32"/>
          <w:szCs w:val="32"/>
        </w:rPr>
      </w:pPr>
      <w:r w:rsidRPr="0055523E">
        <w:rPr>
          <w:rFonts w:asciiTheme="majorBidi" w:hAnsiTheme="majorBidi"/>
          <w:b/>
          <w:bCs/>
          <w:sz w:val="32"/>
          <w:szCs w:val="32"/>
        </w:rPr>
        <w:t>6</w:t>
      </w:r>
      <w:r w:rsidR="00B43E5F" w:rsidRPr="0055523E">
        <w:rPr>
          <w:rFonts w:asciiTheme="majorBidi" w:hAnsiTheme="majorBidi"/>
          <w:b/>
          <w:bCs/>
          <w:sz w:val="32"/>
          <w:szCs w:val="32"/>
        </w:rPr>
        <w:t>.</w:t>
      </w:r>
      <w:r w:rsidR="00762712" w:rsidRPr="0055523E">
        <w:rPr>
          <w:rFonts w:asciiTheme="majorBidi" w:hAnsiTheme="majorBidi"/>
          <w:b/>
          <w:bCs/>
          <w:sz w:val="32"/>
          <w:szCs w:val="32"/>
        </w:rPr>
        <w:tab/>
      </w:r>
      <w:r w:rsidR="0014788B" w:rsidRPr="001C6A69">
        <w:rPr>
          <w:rFonts w:asciiTheme="majorBidi" w:hAnsiTheme="majorBidi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p w14:paraId="438EDFCC" w14:textId="77777777" w:rsidR="00B43E5F" w:rsidRPr="0055523E" w:rsidRDefault="00BE4DC8" w:rsidP="00574770">
      <w:pPr>
        <w:tabs>
          <w:tab w:val="left" w:pos="284"/>
          <w:tab w:val="left" w:pos="567"/>
          <w:tab w:val="left" w:pos="851"/>
          <w:tab w:val="left" w:pos="1418"/>
          <w:tab w:val="left" w:pos="1985"/>
        </w:tabs>
        <w:spacing w:line="360" w:lineRule="exact"/>
        <w:ind w:firstLine="851"/>
        <w:jc w:val="both"/>
        <w:rPr>
          <w:rFonts w:ascii="Angsana New" w:hAnsi="Angsana New"/>
          <w:sz w:val="32"/>
          <w:szCs w:val="32"/>
        </w:rPr>
      </w:pPr>
      <w:r w:rsidRPr="001C6A69">
        <w:rPr>
          <w:rFonts w:ascii="Angsana New" w:hAnsi="Angsana New" w:hint="cs"/>
          <w:sz w:val="32"/>
          <w:szCs w:val="32"/>
          <w:cs/>
        </w:rPr>
        <w:t>บัญชีนี้ประกอบด้วย</w:t>
      </w:r>
    </w:p>
    <w:tbl>
      <w:tblPr>
        <w:tblW w:w="8353" w:type="dxa"/>
        <w:tblInd w:w="90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45"/>
        <w:gridCol w:w="118"/>
        <w:gridCol w:w="1128"/>
        <w:gridCol w:w="141"/>
        <w:gridCol w:w="1246"/>
        <w:gridCol w:w="138"/>
        <w:gridCol w:w="1246"/>
        <w:gridCol w:w="138"/>
        <w:gridCol w:w="1253"/>
      </w:tblGrid>
      <w:tr w:rsidR="001060DC" w:rsidRPr="0055523E" w14:paraId="57D8C765" w14:textId="77777777" w:rsidTr="006B4EF3">
        <w:tc>
          <w:tcPr>
            <w:tcW w:w="2945" w:type="dxa"/>
          </w:tcPr>
          <w:p w14:paraId="5B2C637C" w14:textId="77777777" w:rsidR="006B4EF3" w:rsidRPr="0055523E" w:rsidRDefault="006B4EF3" w:rsidP="0057477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hanging="5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408" w:type="dxa"/>
            <w:gridSpan w:val="8"/>
            <w:tcBorders>
              <w:bottom w:val="single" w:sz="6" w:space="0" w:color="auto"/>
            </w:tcBorders>
          </w:tcPr>
          <w:p w14:paraId="50F165BC" w14:textId="77777777" w:rsidR="006B4EF3" w:rsidRPr="0055523E" w:rsidRDefault="006B4EF3" w:rsidP="00574770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1060DC" w:rsidRPr="0055523E" w14:paraId="12F3EB1C" w14:textId="77777777" w:rsidTr="006B4EF3">
        <w:tc>
          <w:tcPr>
            <w:tcW w:w="2945" w:type="dxa"/>
          </w:tcPr>
          <w:p w14:paraId="32664F53" w14:textId="77777777" w:rsidR="006B4EF3" w:rsidRPr="0055523E" w:rsidRDefault="006B4EF3" w:rsidP="0057477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hanging="5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3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9FDF0A1" w14:textId="77777777" w:rsidR="006B4EF3" w:rsidRPr="0055523E" w:rsidRDefault="006B4EF3" w:rsidP="00574770">
            <w:pPr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3E052349" w14:textId="77777777" w:rsidR="006B4EF3" w:rsidRPr="0055523E" w:rsidRDefault="006B4EF3" w:rsidP="00574770">
            <w:pPr>
              <w:tabs>
                <w:tab w:val="left" w:pos="284"/>
                <w:tab w:val="left" w:pos="567"/>
              </w:tabs>
              <w:spacing w:line="280" w:lineRule="exact"/>
              <w:ind w:right="-9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277658" w14:textId="77777777" w:rsidR="006B4EF3" w:rsidRPr="0055523E" w:rsidRDefault="006B4EF3" w:rsidP="00574770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060DC" w:rsidRPr="0055523E" w14:paraId="52C591AB" w14:textId="77777777" w:rsidTr="006B4EF3">
        <w:tc>
          <w:tcPr>
            <w:tcW w:w="2945" w:type="dxa"/>
          </w:tcPr>
          <w:p w14:paraId="328F3C2F" w14:textId="77777777" w:rsidR="0002045C" w:rsidRPr="001C6A69" w:rsidRDefault="0002045C" w:rsidP="0057477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hanging="5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6" w:type="dxa"/>
            <w:gridSpan w:val="2"/>
            <w:tcBorders>
              <w:top w:val="single" w:sz="6" w:space="0" w:color="auto"/>
            </w:tcBorders>
          </w:tcPr>
          <w:p w14:paraId="3C049497" w14:textId="71D932BF" w:rsidR="0002045C" w:rsidRPr="0055523E" w:rsidRDefault="0002045C" w:rsidP="00574770">
            <w:pPr>
              <w:spacing w:line="280" w:lineRule="exact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6C54391" w14:textId="77777777" w:rsidR="0002045C" w:rsidRPr="0055523E" w:rsidRDefault="0002045C" w:rsidP="00574770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28BDDBEE" w14:textId="19E1D737" w:rsidR="0002045C" w:rsidRPr="001C6A69" w:rsidRDefault="0002045C" w:rsidP="00574770">
            <w:pPr>
              <w:spacing w:line="280" w:lineRule="exact"/>
              <w:ind w:lef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38" w:type="dxa"/>
          </w:tcPr>
          <w:p w14:paraId="16AB1387" w14:textId="77777777" w:rsidR="0002045C" w:rsidRPr="0055523E" w:rsidRDefault="0002045C" w:rsidP="00574770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3C18E242" w14:textId="1334FC1E" w:rsidR="0002045C" w:rsidRPr="0055523E" w:rsidRDefault="0002045C" w:rsidP="00574770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38" w:type="dxa"/>
          </w:tcPr>
          <w:p w14:paraId="21ACCB01" w14:textId="77777777" w:rsidR="0002045C" w:rsidRPr="0055523E" w:rsidRDefault="0002045C" w:rsidP="00574770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6" w:space="0" w:color="auto"/>
            </w:tcBorders>
          </w:tcPr>
          <w:p w14:paraId="7CF4B4B5" w14:textId="77CA98C1" w:rsidR="0002045C" w:rsidRPr="0055523E" w:rsidRDefault="0002045C" w:rsidP="00574770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1060DC" w:rsidRPr="0055523E" w14:paraId="272CEE54" w14:textId="77777777" w:rsidTr="006B4EF3">
        <w:tc>
          <w:tcPr>
            <w:tcW w:w="2945" w:type="dxa"/>
          </w:tcPr>
          <w:p w14:paraId="0072282A" w14:textId="77777777" w:rsidR="0002045C" w:rsidRPr="001C6A69" w:rsidRDefault="0002045C" w:rsidP="0057477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hanging="52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</w:tcBorders>
          </w:tcPr>
          <w:p w14:paraId="367B7AF9" w14:textId="77777777" w:rsidR="0002045C" w:rsidRPr="0055523E" w:rsidRDefault="0002045C" w:rsidP="00574770">
            <w:pPr>
              <w:spacing w:line="28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A296046" w14:textId="77777777" w:rsidR="0002045C" w:rsidRPr="0055523E" w:rsidRDefault="0002045C" w:rsidP="00574770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605F3D1D" w14:textId="77777777" w:rsidR="0002045C" w:rsidRPr="001C6A69" w:rsidRDefault="0002045C" w:rsidP="00574770">
            <w:pPr>
              <w:spacing w:line="28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" w:type="dxa"/>
          </w:tcPr>
          <w:p w14:paraId="40B859A7" w14:textId="77777777" w:rsidR="0002045C" w:rsidRPr="0055523E" w:rsidRDefault="0002045C" w:rsidP="00574770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7B542685" w14:textId="77777777" w:rsidR="0002045C" w:rsidRPr="0055523E" w:rsidRDefault="0002045C" w:rsidP="0057477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6656A7C3" w14:textId="77777777" w:rsidR="0002045C" w:rsidRPr="0055523E" w:rsidRDefault="0002045C" w:rsidP="0057477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6" w:space="0" w:color="auto"/>
            </w:tcBorders>
          </w:tcPr>
          <w:p w14:paraId="256ECFF7" w14:textId="77777777" w:rsidR="0002045C" w:rsidRPr="0055523E" w:rsidRDefault="0002045C" w:rsidP="00574770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B65EB" w:rsidRPr="0055523E" w14:paraId="0FEB7A8E" w14:textId="77777777" w:rsidTr="005F7C88">
        <w:tc>
          <w:tcPr>
            <w:tcW w:w="2945" w:type="dxa"/>
          </w:tcPr>
          <w:p w14:paraId="01BFDDD1" w14:textId="77777777" w:rsidR="008B65EB" w:rsidRPr="0055523E" w:rsidRDefault="008B65EB" w:rsidP="00A24F4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ab/>
            </w:r>
            <w:r w:rsidRPr="001C6A69">
              <w:rPr>
                <w:rFonts w:ascii="Angsana New" w:hAnsi="Angsana New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246" w:type="dxa"/>
            <w:gridSpan w:val="2"/>
            <w:shd w:val="clear" w:color="auto" w:fill="auto"/>
          </w:tcPr>
          <w:p w14:paraId="38AD5179" w14:textId="46606452" w:rsidR="008B65EB" w:rsidRPr="0055523E" w:rsidRDefault="009F7FF7" w:rsidP="00574770">
            <w:pPr>
              <w:spacing w:line="28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270,420,141.34</w:t>
            </w:r>
          </w:p>
        </w:tc>
        <w:tc>
          <w:tcPr>
            <w:tcW w:w="141" w:type="dxa"/>
          </w:tcPr>
          <w:p w14:paraId="6C1B71CA" w14:textId="77777777" w:rsidR="008B65EB" w:rsidRPr="0055523E" w:rsidRDefault="008B65EB" w:rsidP="00574770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auto"/>
          </w:tcPr>
          <w:p w14:paraId="73E93343" w14:textId="050B307D" w:rsidR="008B65EB" w:rsidRPr="0055523E" w:rsidRDefault="008B65EB" w:rsidP="00574770">
            <w:pPr>
              <w:spacing w:line="28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233,551,538.97</w:t>
            </w:r>
          </w:p>
        </w:tc>
        <w:tc>
          <w:tcPr>
            <w:tcW w:w="138" w:type="dxa"/>
          </w:tcPr>
          <w:p w14:paraId="54608C4C" w14:textId="77777777" w:rsidR="008B65EB" w:rsidRPr="0055523E" w:rsidRDefault="008B65EB" w:rsidP="00574770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auto"/>
          </w:tcPr>
          <w:p w14:paraId="16F31C4C" w14:textId="389B0CB7" w:rsidR="008B65EB" w:rsidRPr="0055523E" w:rsidRDefault="008B65EB" w:rsidP="00574770">
            <w:pPr>
              <w:spacing w:line="28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7F7A">
              <w:rPr>
                <w:rFonts w:ascii="Angsana New" w:hAnsi="Angsana New"/>
                <w:sz w:val="24"/>
                <w:szCs w:val="24"/>
              </w:rPr>
              <w:t>439</w:t>
            </w:r>
            <w:r w:rsidRPr="0055523E">
              <w:rPr>
                <w:rFonts w:ascii="Angsana New" w:hAnsi="Angsana New"/>
                <w:sz w:val="24"/>
                <w:szCs w:val="24"/>
              </w:rPr>
              <w:t>,</w:t>
            </w:r>
            <w:r w:rsidRPr="003A7F7A">
              <w:rPr>
                <w:rFonts w:ascii="Angsana New" w:hAnsi="Angsana New"/>
                <w:sz w:val="24"/>
                <w:szCs w:val="24"/>
              </w:rPr>
              <w:t>427</w:t>
            </w:r>
            <w:r w:rsidRPr="0055523E">
              <w:rPr>
                <w:rFonts w:ascii="Angsana New" w:hAnsi="Angsana New"/>
                <w:sz w:val="24"/>
                <w:szCs w:val="24"/>
              </w:rPr>
              <w:t>,</w:t>
            </w:r>
            <w:r w:rsidRPr="003A7F7A">
              <w:rPr>
                <w:rFonts w:ascii="Angsana New" w:hAnsi="Angsana New"/>
                <w:sz w:val="24"/>
                <w:szCs w:val="24"/>
              </w:rPr>
              <w:t>545.00</w:t>
            </w:r>
          </w:p>
        </w:tc>
        <w:tc>
          <w:tcPr>
            <w:tcW w:w="138" w:type="dxa"/>
          </w:tcPr>
          <w:p w14:paraId="07915D8A" w14:textId="77777777" w:rsidR="008B65EB" w:rsidRPr="0055523E" w:rsidRDefault="008B65EB" w:rsidP="0057477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shd w:val="clear" w:color="auto" w:fill="auto"/>
          </w:tcPr>
          <w:p w14:paraId="6EBE2702" w14:textId="3A3D8DD4" w:rsidR="008B65EB" w:rsidRPr="0055523E" w:rsidRDefault="008B65EB" w:rsidP="00574770">
            <w:pPr>
              <w:spacing w:line="28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235,662,876.24</w:t>
            </w:r>
          </w:p>
        </w:tc>
      </w:tr>
      <w:tr w:rsidR="008B65EB" w:rsidRPr="0055523E" w14:paraId="4F5AC7E7" w14:textId="77777777" w:rsidTr="005F7C88">
        <w:trPr>
          <w:trHeight w:val="70"/>
        </w:trPr>
        <w:tc>
          <w:tcPr>
            <w:tcW w:w="2945" w:type="dxa"/>
          </w:tcPr>
          <w:p w14:paraId="57C952C1" w14:textId="77777777" w:rsidR="008B65EB" w:rsidRPr="0055523E" w:rsidRDefault="008B65EB" w:rsidP="00A24F44">
            <w:pPr>
              <w:tabs>
                <w:tab w:val="left" w:pos="290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ab/>
            </w:r>
            <w:r w:rsidRPr="001C6A69">
              <w:rPr>
                <w:rFonts w:ascii="Angsana New" w:hAnsi="Angsana New" w:hint="cs"/>
                <w:sz w:val="24"/>
                <w:szCs w:val="24"/>
                <w:cs/>
              </w:rPr>
              <w:t>เกินกำหนดชำระ</w:t>
            </w:r>
          </w:p>
        </w:tc>
        <w:tc>
          <w:tcPr>
            <w:tcW w:w="1246" w:type="dxa"/>
            <w:gridSpan w:val="2"/>
            <w:shd w:val="clear" w:color="auto" w:fill="auto"/>
          </w:tcPr>
          <w:p w14:paraId="6178A6A7" w14:textId="123F7396" w:rsidR="008B65EB" w:rsidRPr="0055523E" w:rsidRDefault="008B65EB" w:rsidP="00574770">
            <w:pPr>
              <w:spacing w:line="28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41" w:type="dxa"/>
          </w:tcPr>
          <w:p w14:paraId="6C9E4E20" w14:textId="77777777" w:rsidR="008B65EB" w:rsidRPr="0055523E" w:rsidRDefault="008B65EB" w:rsidP="00574770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auto"/>
          </w:tcPr>
          <w:p w14:paraId="10280C53" w14:textId="77777777" w:rsidR="008B65EB" w:rsidRPr="0055523E" w:rsidRDefault="008B65EB" w:rsidP="00574770">
            <w:pPr>
              <w:spacing w:line="28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6B6D98CD" w14:textId="77777777" w:rsidR="008B65EB" w:rsidRPr="0055523E" w:rsidRDefault="008B65EB" w:rsidP="00574770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auto"/>
          </w:tcPr>
          <w:p w14:paraId="668BE9B4" w14:textId="77777777" w:rsidR="008B65EB" w:rsidRPr="0055523E" w:rsidRDefault="008B65EB" w:rsidP="00574770">
            <w:pPr>
              <w:spacing w:line="28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20919AB3" w14:textId="77777777" w:rsidR="008B65EB" w:rsidRPr="0055523E" w:rsidRDefault="008B65EB" w:rsidP="0057477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shd w:val="clear" w:color="auto" w:fill="auto"/>
          </w:tcPr>
          <w:p w14:paraId="0CE8859E" w14:textId="77777777" w:rsidR="008B65EB" w:rsidRPr="0055523E" w:rsidRDefault="008B65EB" w:rsidP="00574770">
            <w:pPr>
              <w:spacing w:line="28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218D6" w:rsidRPr="0055523E" w14:paraId="621102D2" w14:textId="77777777" w:rsidTr="005F7C88">
        <w:tc>
          <w:tcPr>
            <w:tcW w:w="2945" w:type="dxa"/>
          </w:tcPr>
          <w:p w14:paraId="68B3CA06" w14:textId="77777777" w:rsidR="002218D6" w:rsidRPr="0055523E" w:rsidRDefault="002218D6" w:rsidP="00574770">
            <w:pPr>
              <w:tabs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left="397"/>
              <w:rPr>
                <w:rFonts w:ascii="Angsana New" w:hAnsi="Angsana New"/>
                <w:sz w:val="24"/>
                <w:szCs w:val="24"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 xml:space="preserve">มากกว่า   </w:t>
            </w:r>
            <w:r w:rsidRPr="0055523E">
              <w:rPr>
                <w:rFonts w:ascii="Angsana New" w:hAnsi="Angsana New"/>
                <w:sz w:val="24"/>
                <w:szCs w:val="24"/>
              </w:rPr>
              <w:t xml:space="preserve">0 </w:t>
            </w:r>
            <w:r w:rsidRPr="001C6A69">
              <w:rPr>
                <w:rFonts w:ascii="Angsana New" w:hAnsi="Angsana New"/>
                <w:sz w:val="24"/>
                <w:szCs w:val="24"/>
                <w:cs/>
              </w:rPr>
              <w:t xml:space="preserve">เดือน ถึง </w:t>
            </w:r>
            <w:r w:rsidRPr="0055523E">
              <w:rPr>
                <w:rFonts w:ascii="Angsana New" w:hAnsi="Angsana New"/>
                <w:sz w:val="24"/>
                <w:szCs w:val="24"/>
              </w:rPr>
              <w:t xml:space="preserve">3 </w:t>
            </w:r>
            <w:r w:rsidRPr="001C6A69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246" w:type="dxa"/>
            <w:gridSpan w:val="2"/>
            <w:shd w:val="clear" w:color="auto" w:fill="auto"/>
          </w:tcPr>
          <w:p w14:paraId="545A319A" w14:textId="6C07859F" w:rsidR="002218D6" w:rsidRPr="0055523E" w:rsidRDefault="002218D6" w:rsidP="00574770">
            <w:pPr>
              <w:spacing w:line="28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103,046,538.76 </w:t>
            </w:r>
          </w:p>
        </w:tc>
        <w:tc>
          <w:tcPr>
            <w:tcW w:w="141" w:type="dxa"/>
          </w:tcPr>
          <w:p w14:paraId="232DD097" w14:textId="77777777" w:rsidR="002218D6" w:rsidRPr="0055523E" w:rsidRDefault="002218D6" w:rsidP="00574770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auto"/>
          </w:tcPr>
          <w:p w14:paraId="2FA7FD0F" w14:textId="29A7AACF" w:rsidR="002218D6" w:rsidRPr="0055523E" w:rsidRDefault="002218D6" w:rsidP="00574770">
            <w:pPr>
              <w:spacing w:line="28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54,642,132.34</w:t>
            </w:r>
          </w:p>
        </w:tc>
        <w:tc>
          <w:tcPr>
            <w:tcW w:w="138" w:type="dxa"/>
          </w:tcPr>
          <w:p w14:paraId="5AA3F7DF" w14:textId="77777777" w:rsidR="002218D6" w:rsidRPr="0055523E" w:rsidRDefault="002218D6" w:rsidP="00574770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auto"/>
          </w:tcPr>
          <w:p w14:paraId="5F691488" w14:textId="237D569D" w:rsidR="002218D6" w:rsidRPr="0055523E" w:rsidRDefault="002218D6" w:rsidP="00574770">
            <w:pPr>
              <w:spacing w:line="28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84,032,978.79 </w:t>
            </w:r>
          </w:p>
        </w:tc>
        <w:tc>
          <w:tcPr>
            <w:tcW w:w="138" w:type="dxa"/>
          </w:tcPr>
          <w:p w14:paraId="5D457C2C" w14:textId="77777777" w:rsidR="002218D6" w:rsidRPr="0055523E" w:rsidRDefault="002218D6" w:rsidP="0057477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shd w:val="clear" w:color="auto" w:fill="auto"/>
          </w:tcPr>
          <w:p w14:paraId="4DB98ADC" w14:textId="787A5BC5" w:rsidR="002218D6" w:rsidRPr="0055523E" w:rsidRDefault="002218D6" w:rsidP="00574770">
            <w:pPr>
              <w:spacing w:line="28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46,091,690.09</w:t>
            </w:r>
          </w:p>
        </w:tc>
      </w:tr>
      <w:tr w:rsidR="002218D6" w:rsidRPr="0055523E" w14:paraId="7F55AE72" w14:textId="77777777" w:rsidTr="005F7C88">
        <w:tc>
          <w:tcPr>
            <w:tcW w:w="2945" w:type="dxa"/>
          </w:tcPr>
          <w:p w14:paraId="41A61784" w14:textId="77777777" w:rsidR="002218D6" w:rsidRPr="0055523E" w:rsidRDefault="002218D6" w:rsidP="00574770">
            <w:pPr>
              <w:tabs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left="397"/>
              <w:rPr>
                <w:rFonts w:ascii="Angsana New" w:hAnsi="Angsana New"/>
                <w:sz w:val="24"/>
                <w:szCs w:val="24"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 xml:space="preserve">มากกว่า   </w:t>
            </w:r>
            <w:r w:rsidRPr="0055523E">
              <w:rPr>
                <w:rFonts w:ascii="Angsana New" w:hAnsi="Angsana New"/>
                <w:sz w:val="24"/>
                <w:szCs w:val="24"/>
              </w:rPr>
              <w:t xml:space="preserve">3 </w:t>
            </w:r>
            <w:r w:rsidRPr="001C6A69">
              <w:rPr>
                <w:rFonts w:ascii="Angsana New" w:hAnsi="Angsana New"/>
                <w:sz w:val="24"/>
                <w:szCs w:val="24"/>
                <w:cs/>
              </w:rPr>
              <w:t xml:space="preserve">เดือน ถึง </w:t>
            </w:r>
            <w:r w:rsidRPr="0055523E">
              <w:rPr>
                <w:rFonts w:ascii="Angsana New" w:hAnsi="Angsana New"/>
                <w:sz w:val="24"/>
                <w:szCs w:val="24"/>
              </w:rPr>
              <w:t xml:space="preserve">6 </w:t>
            </w:r>
            <w:r w:rsidRPr="001C6A69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246" w:type="dxa"/>
            <w:gridSpan w:val="2"/>
            <w:shd w:val="clear" w:color="auto" w:fill="auto"/>
          </w:tcPr>
          <w:p w14:paraId="1BE10C01" w14:textId="0958E558" w:rsidR="002218D6" w:rsidRPr="0055523E" w:rsidRDefault="002218D6" w:rsidP="00574770">
            <w:pPr>
              <w:spacing w:line="28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2,067,813.63 </w:t>
            </w:r>
          </w:p>
        </w:tc>
        <w:tc>
          <w:tcPr>
            <w:tcW w:w="141" w:type="dxa"/>
          </w:tcPr>
          <w:p w14:paraId="23964F2B" w14:textId="77777777" w:rsidR="002218D6" w:rsidRPr="0055523E" w:rsidRDefault="002218D6" w:rsidP="00574770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auto"/>
          </w:tcPr>
          <w:p w14:paraId="5867DF10" w14:textId="4DE8E934" w:rsidR="002218D6" w:rsidRPr="0055523E" w:rsidRDefault="002218D6" w:rsidP="00574770">
            <w:pPr>
              <w:spacing w:line="28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4,472,167.30</w:t>
            </w:r>
          </w:p>
        </w:tc>
        <w:tc>
          <w:tcPr>
            <w:tcW w:w="138" w:type="dxa"/>
          </w:tcPr>
          <w:p w14:paraId="23E55CBB" w14:textId="77777777" w:rsidR="002218D6" w:rsidRPr="0055523E" w:rsidRDefault="002218D6" w:rsidP="00574770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auto"/>
          </w:tcPr>
          <w:p w14:paraId="31232556" w14:textId="1A7087B9" w:rsidR="002218D6" w:rsidRPr="0055523E" w:rsidRDefault="002218D6" w:rsidP="00574770">
            <w:pPr>
              <w:spacing w:line="28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3,269,052.88 </w:t>
            </w:r>
          </w:p>
        </w:tc>
        <w:tc>
          <w:tcPr>
            <w:tcW w:w="138" w:type="dxa"/>
          </w:tcPr>
          <w:p w14:paraId="2C5C1EF2" w14:textId="77777777" w:rsidR="002218D6" w:rsidRPr="0055523E" w:rsidRDefault="002218D6" w:rsidP="0057477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shd w:val="clear" w:color="auto" w:fill="auto"/>
          </w:tcPr>
          <w:p w14:paraId="651C076C" w14:textId="1B4D7EBC" w:rsidR="002218D6" w:rsidRPr="0055523E" w:rsidRDefault="002218D6" w:rsidP="00574770">
            <w:pPr>
              <w:spacing w:line="28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554,017.15</w:t>
            </w:r>
          </w:p>
        </w:tc>
      </w:tr>
      <w:tr w:rsidR="002218D6" w:rsidRPr="0055523E" w14:paraId="4608F0F5" w14:textId="77777777" w:rsidTr="005F7C88">
        <w:tc>
          <w:tcPr>
            <w:tcW w:w="2945" w:type="dxa"/>
          </w:tcPr>
          <w:p w14:paraId="1512410E" w14:textId="77777777" w:rsidR="002218D6" w:rsidRPr="001C6A69" w:rsidRDefault="002218D6" w:rsidP="00574770">
            <w:pPr>
              <w:tabs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left="397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มากกว่า</w:t>
            </w:r>
            <w:r w:rsidRPr="0055523E">
              <w:rPr>
                <w:rFonts w:ascii="Angsana New" w:hAnsi="Angsana New"/>
                <w:sz w:val="24"/>
                <w:szCs w:val="24"/>
              </w:rPr>
              <w:t xml:space="preserve">   6 </w:t>
            </w:r>
            <w:r w:rsidRPr="001C6A69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  <w:r w:rsidRPr="0055523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C6A69">
              <w:rPr>
                <w:rFonts w:ascii="Angsana New" w:hAnsi="Angsana New"/>
                <w:sz w:val="24"/>
                <w:szCs w:val="24"/>
                <w:cs/>
              </w:rPr>
              <w:t xml:space="preserve">ถึง </w:t>
            </w:r>
            <w:r w:rsidRPr="0055523E">
              <w:rPr>
                <w:rFonts w:ascii="Angsana New" w:hAnsi="Angsana New"/>
                <w:sz w:val="24"/>
                <w:szCs w:val="24"/>
              </w:rPr>
              <w:t xml:space="preserve">12 </w:t>
            </w:r>
            <w:r w:rsidRPr="001C6A69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246" w:type="dxa"/>
            <w:gridSpan w:val="2"/>
            <w:shd w:val="clear" w:color="auto" w:fill="auto"/>
          </w:tcPr>
          <w:p w14:paraId="78567074" w14:textId="1C8D3CAD" w:rsidR="002218D6" w:rsidRPr="0055523E" w:rsidRDefault="002218D6" w:rsidP="00574770">
            <w:pPr>
              <w:spacing w:line="28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425,846.67 </w:t>
            </w:r>
          </w:p>
        </w:tc>
        <w:tc>
          <w:tcPr>
            <w:tcW w:w="141" w:type="dxa"/>
          </w:tcPr>
          <w:p w14:paraId="2724FF17" w14:textId="77777777" w:rsidR="002218D6" w:rsidRPr="0055523E" w:rsidRDefault="002218D6" w:rsidP="00574770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auto"/>
          </w:tcPr>
          <w:p w14:paraId="515ACD07" w14:textId="7ACD069E" w:rsidR="002218D6" w:rsidRPr="001C6A69" w:rsidRDefault="002218D6" w:rsidP="00574770">
            <w:pPr>
              <w:spacing w:line="28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1,139,385.79</w:t>
            </w:r>
          </w:p>
        </w:tc>
        <w:tc>
          <w:tcPr>
            <w:tcW w:w="138" w:type="dxa"/>
          </w:tcPr>
          <w:p w14:paraId="23785DD0" w14:textId="77777777" w:rsidR="002218D6" w:rsidRPr="0055523E" w:rsidRDefault="002218D6" w:rsidP="00574770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auto"/>
          </w:tcPr>
          <w:p w14:paraId="5BB3A6FD" w14:textId="6A139102" w:rsidR="002218D6" w:rsidRPr="0055523E" w:rsidRDefault="002218D6" w:rsidP="00574770">
            <w:pPr>
              <w:spacing w:line="28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425,846.67 </w:t>
            </w:r>
          </w:p>
        </w:tc>
        <w:tc>
          <w:tcPr>
            <w:tcW w:w="138" w:type="dxa"/>
          </w:tcPr>
          <w:p w14:paraId="161A1B1E" w14:textId="77777777" w:rsidR="002218D6" w:rsidRPr="0055523E" w:rsidRDefault="002218D6" w:rsidP="0057477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shd w:val="clear" w:color="auto" w:fill="auto"/>
          </w:tcPr>
          <w:p w14:paraId="028F1443" w14:textId="315795F9" w:rsidR="002218D6" w:rsidRPr="0055523E" w:rsidRDefault="002218D6" w:rsidP="00574770">
            <w:pPr>
              <w:spacing w:line="28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1,010,511.89</w:t>
            </w:r>
          </w:p>
        </w:tc>
      </w:tr>
      <w:tr w:rsidR="002218D6" w:rsidRPr="0055523E" w14:paraId="3206C7BA" w14:textId="77777777" w:rsidTr="009C26C9">
        <w:tc>
          <w:tcPr>
            <w:tcW w:w="2945" w:type="dxa"/>
          </w:tcPr>
          <w:p w14:paraId="6010BDB2" w14:textId="77777777" w:rsidR="002218D6" w:rsidRPr="001C6A69" w:rsidRDefault="002218D6" w:rsidP="00574770">
            <w:pPr>
              <w:tabs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left="397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 xml:space="preserve">มากกว่า </w:t>
            </w:r>
            <w:r w:rsidRPr="0055523E">
              <w:rPr>
                <w:rFonts w:ascii="Angsana New" w:hAnsi="Angsana New"/>
                <w:sz w:val="24"/>
                <w:szCs w:val="24"/>
              </w:rPr>
              <w:t>12</w:t>
            </w:r>
            <w:r w:rsidRPr="001C6A69">
              <w:rPr>
                <w:rFonts w:ascii="Angsana New" w:hAnsi="Angsana New"/>
                <w:sz w:val="24"/>
                <w:szCs w:val="24"/>
                <w:cs/>
              </w:rPr>
              <w:t xml:space="preserve"> เดือนขึ้นไป</w:t>
            </w:r>
          </w:p>
        </w:tc>
        <w:tc>
          <w:tcPr>
            <w:tcW w:w="124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7D4A4C92" w14:textId="2B811641" w:rsidR="002218D6" w:rsidRPr="0055523E" w:rsidRDefault="002218D6" w:rsidP="00574770">
            <w:pPr>
              <w:spacing w:line="28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12,111,287.76 </w:t>
            </w:r>
          </w:p>
        </w:tc>
        <w:tc>
          <w:tcPr>
            <w:tcW w:w="141" w:type="dxa"/>
          </w:tcPr>
          <w:p w14:paraId="2668875C" w14:textId="77777777" w:rsidR="002218D6" w:rsidRPr="0055523E" w:rsidRDefault="002218D6" w:rsidP="00574770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  <w:shd w:val="clear" w:color="auto" w:fill="auto"/>
          </w:tcPr>
          <w:p w14:paraId="131D93E4" w14:textId="29FA06CD" w:rsidR="002218D6" w:rsidRPr="0055523E" w:rsidRDefault="002218D6" w:rsidP="00574770">
            <w:pPr>
              <w:spacing w:line="28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10,765,016.04</w:t>
            </w:r>
          </w:p>
        </w:tc>
        <w:tc>
          <w:tcPr>
            <w:tcW w:w="138" w:type="dxa"/>
          </w:tcPr>
          <w:p w14:paraId="70BF3F88" w14:textId="77777777" w:rsidR="002218D6" w:rsidRPr="0055523E" w:rsidRDefault="002218D6" w:rsidP="00574770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  <w:shd w:val="clear" w:color="auto" w:fill="auto"/>
          </w:tcPr>
          <w:p w14:paraId="73F53CF7" w14:textId="0BAEDA8A" w:rsidR="002218D6" w:rsidRPr="0055523E" w:rsidRDefault="002218D6" w:rsidP="00574770">
            <w:pPr>
              <w:spacing w:line="28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9,560,704.77 </w:t>
            </w:r>
          </w:p>
        </w:tc>
        <w:tc>
          <w:tcPr>
            <w:tcW w:w="138" w:type="dxa"/>
          </w:tcPr>
          <w:p w14:paraId="2230B39D" w14:textId="77777777" w:rsidR="002218D6" w:rsidRPr="0055523E" w:rsidRDefault="002218D6" w:rsidP="0057477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bottom w:val="single" w:sz="6" w:space="0" w:color="auto"/>
            </w:tcBorders>
            <w:shd w:val="clear" w:color="auto" w:fill="auto"/>
          </w:tcPr>
          <w:p w14:paraId="41674675" w14:textId="00F64CEA" w:rsidR="002218D6" w:rsidRPr="0055523E" w:rsidRDefault="002218D6" w:rsidP="00574770">
            <w:pPr>
              <w:spacing w:line="28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9,034,180.63</w:t>
            </w:r>
          </w:p>
        </w:tc>
      </w:tr>
      <w:tr w:rsidR="002218D6" w:rsidRPr="0055523E" w14:paraId="526D9BE7" w14:textId="77777777" w:rsidTr="002F6C85">
        <w:tc>
          <w:tcPr>
            <w:tcW w:w="2945" w:type="dxa"/>
          </w:tcPr>
          <w:p w14:paraId="49290083" w14:textId="5D84FA9E" w:rsidR="002218D6" w:rsidRPr="0055523E" w:rsidRDefault="002218D6" w:rsidP="00574770">
            <w:pPr>
              <w:tabs>
                <w:tab w:val="left" w:pos="284"/>
                <w:tab w:val="left" w:pos="556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1C6A69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  <w:r w:rsidRPr="001C6A69">
              <w:rPr>
                <w:rFonts w:ascii="Angsana New" w:hAnsi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</w:tcBorders>
          </w:tcPr>
          <w:p w14:paraId="4505888B" w14:textId="71EC4728" w:rsidR="002218D6" w:rsidRPr="0055523E" w:rsidRDefault="009F7FF7" w:rsidP="00574770">
            <w:pPr>
              <w:spacing w:line="28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388,071,628.16</w:t>
            </w:r>
          </w:p>
        </w:tc>
        <w:tc>
          <w:tcPr>
            <w:tcW w:w="141" w:type="dxa"/>
          </w:tcPr>
          <w:p w14:paraId="00540601" w14:textId="77777777" w:rsidR="002218D6" w:rsidRPr="0055523E" w:rsidRDefault="002218D6" w:rsidP="00574770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32770F1C" w14:textId="72C9631C" w:rsidR="002218D6" w:rsidRPr="0055523E" w:rsidRDefault="002218D6" w:rsidP="00574770">
            <w:pPr>
              <w:spacing w:line="28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304,570,240.44</w:t>
            </w:r>
          </w:p>
        </w:tc>
        <w:tc>
          <w:tcPr>
            <w:tcW w:w="138" w:type="dxa"/>
          </w:tcPr>
          <w:p w14:paraId="1C8B683D" w14:textId="77777777" w:rsidR="002218D6" w:rsidRPr="0055523E" w:rsidRDefault="002218D6" w:rsidP="00574770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2B2A9D77" w14:textId="513DA8D8" w:rsidR="002218D6" w:rsidRPr="0055523E" w:rsidRDefault="002218D6" w:rsidP="00574770">
            <w:pPr>
              <w:spacing w:line="28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536,716,128.11</w:t>
            </w:r>
          </w:p>
        </w:tc>
        <w:tc>
          <w:tcPr>
            <w:tcW w:w="138" w:type="dxa"/>
          </w:tcPr>
          <w:p w14:paraId="1CE7A5A4" w14:textId="77777777" w:rsidR="002218D6" w:rsidRPr="0055523E" w:rsidRDefault="002218D6" w:rsidP="0057477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6" w:space="0" w:color="auto"/>
            </w:tcBorders>
          </w:tcPr>
          <w:p w14:paraId="7DCA3C06" w14:textId="5D48EFA4" w:rsidR="002218D6" w:rsidRPr="0055523E" w:rsidRDefault="002218D6" w:rsidP="00574770">
            <w:pPr>
              <w:spacing w:line="28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292,353,276.00</w:t>
            </w:r>
          </w:p>
        </w:tc>
      </w:tr>
      <w:tr w:rsidR="002218D6" w:rsidRPr="0055523E" w14:paraId="54668BAA" w14:textId="77777777" w:rsidTr="002F6C85">
        <w:tc>
          <w:tcPr>
            <w:tcW w:w="2945" w:type="dxa"/>
          </w:tcPr>
          <w:p w14:paraId="53B052B1" w14:textId="14E7784D" w:rsidR="002218D6" w:rsidRPr="0055523E" w:rsidRDefault="002218D6" w:rsidP="00574770">
            <w:pPr>
              <w:tabs>
                <w:tab w:val="left" w:pos="284"/>
                <w:tab w:val="left" w:pos="556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1C6A69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55523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C6A69">
              <w:rPr>
                <w:rFonts w:ascii="Angsana New" w:hAnsi="Angsana New"/>
                <w:sz w:val="24"/>
                <w:szCs w:val="24"/>
                <w:cs/>
              </w:rPr>
              <w:t>ค่าเผื่อ</w:t>
            </w:r>
            <w:r w:rsidRPr="001C6A69">
              <w:rPr>
                <w:rFonts w:ascii="Angsana New" w:hAnsi="Angsana New" w:hint="cs"/>
                <w:sz w:val="24"/>
                <w:szCs w:val="24"/>
                <w:cs/>
              </w:rPr>
              <w:t>ผลขาดทุนด้านเครดิต</w:t>
            </w:r>
          </w:p>
          <w:p w14:paraId="2E612F89" w14:textId="4BFABD8B" w:rsidR="002218D6" w:rsidRPr="0055523E" w:rsidRDefault="002218D6" w:rsidP="00574770">
            <w:pPr>
              <w:tabs>
                <w:tab w:val="left" w:pos="284"/>
                <w:tab w:val="left" w:pos="556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1C6A69">
              <w:rPr>
                <w:rFonts w:ascii="Angsana New" w:hAnsi="Angsana New" w:hint="cs"/>
                <w:sz w:val="24"/>
                <w:szCs w:val="24"/>
                <w:cs/>
              </w:rPr>
              <w:t xml:space="preserve">         </w:t>
            </w:r>
            <w:r w:rsidR="006A5EC4" w:rsidRPr="001C6A69">
              <w:rPr>
                <w:rFonts w:ascii="Angsana New" w:hAnsi="Angsana New" w:hint="cs"/>
                <w:sz w:val="24"/>
                <w:szCs w:val="24"/>
                <w:cs/>
              </w:rPr>
              <w:t>ที่</w:t>
            </w:r>
            <w:r w:rsidRPr="001C6A69">
              <w:rPr>
                <w:rFonts w:ascii="Angsana New" w:hAnsi="Angsana New" w:hint="cs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1246" w:type="dxa"/>
            <w:gridSpan w:val="2"/>
            <w:tcBorders>
              <w:bottom w:val="single" w:sz="6" w:space="0" w:color="auto"/>
            </w:tcBorders>
          </w:tcPr>
          <w:p w14:paraId="61696F70" w14:textId="77777777" w:rsidR="002218D6" w:rsidRPr="0055523E" w:rsidRDefault="002218D6" w:rsidP="00574770">
            <w:pPr>
              <w:spacing w:line="28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4E4FF45" w14:textId="77777777" w:rsidR="002218D6" w:rsidRPr="0055523E" w:rsidRDefault="002218D6" w:rsidP="00574770">
            <w:pPr>
              <w:spacing w:line="28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(14,476,646.27)</w:t>
            </w:r>
          </w:p>
        </w:tc>
        <w:tc>
          <w:tcPr>
            <w:tcW w:w="141" w:type="dxa"/>
          </w:tcPr>
          <w:p w14:paraId="0021BCE8" w14:textId="77777777" w:rsidR="002218D6" w:rsidRPr="0055523E" w:rsidRDefault="002218D6" w:rsidP="00574770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2958C4A8" w14:textId="77777777" w:rsidR="002218D6" w:rsidRPr="0055523E" w:rsidRDefault="002218D6" w:rsidP="00574770">
            <w:pPr>
              <w:spacing w:line="28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D7D3999" w14:textId="77777777" w:rsidR="002218D6" w:rsidRPr="0055523E" w:rsidRDefault="002218D6" w:rsidP="00574770">
            <w:pPr>
              <w:spacing w:line="28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(11,961,214.75)</w:t>
            </w:r>
          </w:p>
        </w:tc>
        <w:tc>
          <w:tcPr>
            <w:tcW w:w="138" w:type="dxa"/>
          </w:tcPr>
          <w:p w14:paraId="58177F44" w14:textId="77777777" w:rsidR="002218D6" w:rsidRPr="0055523E" w:rsidRDefault="002218D6" w:rsidP="00574770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187A47FF" w14:textId="77777777" w:rsidR="002218D6" w:rsidRPr="0055523E" w:rsidRDefault="002218D6" w:rsidP="00574770">
            <w:pPr>
              <w:spacing w:line="28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628B185" w14:textId="77777777" w:rsidR="002218D6" w:rsidRPr="0055523E" w:rsidRDefault="002218D6" w:rsidP="00574770">
            <w:pPr>
              <w:spacing w:line="28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(11,091,109.91)</w:t>
            </w:r>
          </w:p>
        </w:tc>
        <w:tc>
          <w:tcPr>
            <w:tcW w:w="138" w:type="dxa"/>
          </w:tcPr>
          <w:p w14:paraId="022EF16B" w14:textId="77777777" w:rsidR="002218D6" w:rsidRPr="0055523E" w:rsidRDefault="002218D6" w:rsidP="0057477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bottom w:val="single" w:sz="6" w:space="0" w:color="auto"/>
            </w:tcBorders>
          </w:tcPr>
          <w:p w14:paraId="5DF04EE4" w14:textId="77777777" w:rsidR="002218D6" w:rsidRPr="0055523E" w:rsidRDefault="002218D6" w:rsidP="00574770">
            <w:pPr>
              <w:spacing w:line="28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70F636F" w14:textId="77777777" w:rsidR="002218D6" w:rsidRPr="0055523E" w:rsidRDefault="002218D6" w:rsidP="00574770">
            <w:pPr>
              <w:spacing w:line="28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(10,067,717.64)</w:t>
            </w:r>
          </w:p>
        </w:tc>
      </w:tr>
      <w:tr w:rsidR="002218D6" w:rsidRPr="0055523E" w14:paraId="3295AFA5" w14:textId="77777777" w:rsidTr="002F6C85">
        <w:tc>
          <w:tcPr>
            <w:tcW w:w="2945" w:type="dxa"/>
          </w:tcPr>
          <w:p w14:paraId="7D08D9A3" w14:textId="77777777" w:rsidR="002218D6" w:rsidRPr="0055523E" w:rsidRDefault="002218D6" w:rsidP="00574770">
            <w:pPr>
              <w:tabs>
                <w:tab w:val="left" w:pos="284"/>
                <w:tab w:val="left" w:pos="556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ลูกหนี้การค้า</w:t>
            </w:r>
            <w:r w:rsidRPr="0055523E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Pr="001C6A69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7923D19" w14:textId="5D5D2955" w:rsidR="002218D6" w:rsidRPr="0055523E" w:rsidRDefault="009F7FF7" w:rsidP="00574770">
            <w:pPr>
              <w:spacing w:line="28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373,594,981.89</w:t>
            </w:r>
          </w:p>
        </w:tc>
        <w:tc>
          <w:tcPr>
            <w:tcW w:w="141" w:type="dxa"/>
          </w:tcPr>
          <w:p w14:paraId="203EBDBA" w14:textId="77777777" w:rsidR="002218D6" w:rsidRPr="0055523E" w:rsidRDefault="002218D6" w:rsidP="00574770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</w:tcPr>
          <w:p w14:paraId="220153A7" w14:textId="77777777" w:rsidR="002218D6" w:rsidRPr="0055523E" w:rsidRDefault="002218D6" w:rsidP="00574770">
            <w:pPr>
              <w:spacing w:line="28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292,609,025.69</w:t>
            </w:r>
          </w:p>
        </w:tc>
        <w:tc>
          <w:tcPr>
            <w:tcW w:w="138" w:type="dxa"/>
          </w:tcPr>
          <w:p w14:paraId="27F2E14C" w14:textId="77777777" w:rsidR="002218D6" w:rsidRPr="0055523E" w:rsidRDefault="002218D6" w:rsidP="00574770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</w:tcPr>
          <w:p w14:paraId="2BB9D9DB" w14:textId="2D037499" w:rsidR="002218D6" w:rsidRPr="0055523E" w:rsidRDefault="002218D6" w:rsidP="00574770">
            <w:pPr>
              <w:spacing w:line="28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7F7A">
              <w:rPr>
                <w:rFonts w:ascii="Angsana New" w:hAnsi="Angsana New"/>
                <w:sz w:val="24"/>
                <w:szCs w:val="24"/>
              </w:rPr>
              <w:t>525</w:t>
            </w:r>
            <w:r w:rsidRPr="0055523E">
              <w:rPr>
                <w:rFonts w:ascii="Angsana New" w:hAnsi="Angsana New"/>
                <w:sz w:val="24"/>
                <w:szCs w:val="24"/>
              </w:rPr>
              <w:t>,</w:t>
            </w:r>
            <w:r w:rsidRPr="003A7F7A">
              <w:rPr>
                <w:rFonts w:ascii="Angsana New" w:hAnsi="Angsana New"/>
                <w:sz w:val="24"/>
                <w:szCs w:val="24"/>
              </w:rPr>
              <w:t>625</w:t>
            </w:r>
            <w:r w:rsidRPr="0055523E">
              <w:rPr>
                <w:rFonts w:ascii="Angsana New" w:hAnsi="Angsana New"/>
                <w:sz w:val="24"/>
                <w:szCs w:val="24"/>
              </w:rPr>
              <w:t>,</w:t>
            </w:r>
            <w:r w:rsidRPr="003A7F7A">
              <w:rPr>
                <w:rFonts w:ascii="Angsana New" w:hAnsi="Angsana New"/>
                <w:sz w:val="24"/>
                <w:szCs w:val="24"/>
              </w:rPr>
              <w:t>018.20</w:t>
            </w:r>
          </w:p>
        </w:tc>
        <w:tc>
          <w:tcPr>
            <w:tcW w:w="138" w:type="dxa"/>
          </w:tcPr>
          <w:p w14:paraId="13E777B5" w14:textId="77777777" w:rsidR="002218D6" w:rsidRPr="0055523E" w:rsidRDefault="002218D6" w:rsidP="0057477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6" w:space="0" w:color="auto"/>
              <w:bottom w:val="single" w:sz="6" w:space="0" w:color="auto"/>
            </w:tcBorders>
          </w:tcPr>
          <w:p w14:paraId="31E829BB" w14:textId="77777777" w:rsidR="002218D6" w:rsidRPr="0055523E" w:rsidRDefault="002218D6" w:rsidP="00574770">
            <w:pPr>
              <w:spacing w:line="28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282,285,558.36</w:t>
            </w:r>
          </w:p>
        </w:tc>
      </w:tr>
      <w:tr w:rsidR="002218D6" w:rsidRPr="0055523E" w14:paraId="5B3E252E" w14:textId="77777777" w:rsidTr="002218D6">
        <w:tc>
          <w:tcPr>
            <w:tcW w:w="2945" w:type="dxa"/>
          </w:tcPr>
          <w:p w14:paraId="33801613" w14:textId="77777777" w:rsidR="002218D6" w:rsidRPr="001C6A69" w:rsidRDefault="002218D6" w:rsidP="00574770">
            <w:pPr>
              <w:tabs>
                <w:tab w:val="left" w:pos="284"/>
                <w:tab w:val="left" w:pos="556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</w:tcBorders>
          </w:tcPr>
          <w:p w14:paraId="53DB952B" w14:textId="77777777" w:rsidR="002218D6" w:rsidRPr="0055523E" w:rsidRDefault="002218D6" w:rsidP="00574770">
            <w:pPr>
              <w:spacing w:line="28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29F66A4A" w14:textId="77777777" w:rsidR="002218D6" w:rsidRPr="0055523E" w:rsidRDefault="002218D6" w:rsidP="00574770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6D586049" w14:textId="77777777" w:rsidR="002218D6" w:rsidRPr="0055523E" w:rsidRDefault="002218D6" w:rsidP="00574770">
            <w:pPr>
              <w:spacing w:line="28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7272D4B1" w14:textId="77777777" w:rsidR="002218D6" w:rsidRPr="0055523E" w:rsidRDefault="002218D6" w:rsidP="00574770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3A567406" w14:textId="77777777" w:rsidR="002218D6" w:rsidRPr="0055523E" w:rsidRDefault="002218D6" w:rsidP="00574770">
            <w:pPr>
              <w:spacing w:line="28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21ADEF69" w14:textId="77777777" w:rsidR="002218D6" w:rsidRPr="0055523E" w:rsidRDefault="002218D6" w:rsidP="0057477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6" w:space="0" w:color="auto"/>
            </w:tcBorders>
          </w:tcPr>
          <w:p w14:paraId="28C651D5" w14:textId="77777777" w:rsidR="002218D6" w:rsidRPr="0055523E" w:rsidRDefault="002218D6" w:rsidP="0057477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218D6" w:rsidRPr="0055523E" w14:paraId="0C276E48" w14:textId="77777777" w:rsidTr="002218D6">
        <w:tc>
          <w:tcPr>
            <w:tcW w:w="2945" w:type="dxa"/>
          </w:tcPr>
          <w:p w14:paraId="7A253684" w14:textId="77777777" w:rsidR="002218D6" w:rsidRPr="0055523E" w:rsidRDefault="002218D6" w:rsidP="00574770">
            <w:pPr>
              <w:tabs>
                <w:tab w:val="left" w:pos="284"/>
                <w:tab w:val="left" w:pos="556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ab/>
            </w:r>
            <w:r w:rsidRPr="001C6A69">
              <w:rPr>
                <w:rFonts w:ascii="Angsana New" w:hAnsi="Angsana New"/>
                <w:sz w:val="24"/>
                <w:szCs w:val="24"/>
                <w:cs/>
              </w:rPr>
              <w:t>ค่าใช้จ่ายล่วงหน้า</w:t>
            </w:r>
          </w:p>
        </w:tc>
        <w:tc>
          <w:tcPr>
            <w:tcW w:w="1246" w:type="dxa"/>
            <w:gridSpan w:val="2"/>
          </w:tcPr>
          <w:p w14:paraId="00A959DF" w14:textId="77777777" w:rsidR="002218D6" w:rsidRPr="0055523E" w:rsidRDefault="002218D6" w:rsidP="00574770">
            <w:pPr>
              <w:spacing w:line="28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4,415,029.02</w:t>
            </w:r>
          </w:p>
        </w:tc>
        <w:tc>
          <w:tcPr>
            <w:tcW w:w="141" w:type="dxa"/>
          </w:tcPr>
          <w:p w14:paraId="7BE9737C" w14:textId="77777777" w:rsidR="002218D6" w:rsidRPr="0055523E" w:rsidRDefault="002218D6" w:rsidP="00574770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</w:tcPr>
          <w:p w14:paraId="46005415" w14:textId="77777777" w:rsidR="002218D6" w:rsidRPr="0055523E" w:rsidRDefault="002218D6" w:rsidP="00574770">
            <w:pPr>
              <w:spacing w:line="28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2,082,883.81</w:t>
            </w:r>
          </w:p>
        </w:tc>
        <w:tc>
          <w:tcPr>
            <w:tcW w:w="138" w:type="dxa"/>
          </w:tcPr>
          <w:p w14:paraId="15A68E8F" w14:textId="77777777" w:rsidR="002218D6" w:rsidRPr="0055523E" w:rsidRDefault="002218D6" w:rsidP="00574770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</w:tcPr>
          <w:p w14:paraId="31B7D120" w14:textId="77777777" w:rsidR="002218D6" w:rsidRPr="0055523E" w:rsidRDefault="002218D6" w:rsidP="00574770">
            <w:pPr>
              <w:spacing w:line="28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7F7A">
              <w:rPr>
                <w:rFonts w:ascii="Angsana New" w:hAnsi="Angsana New"/>
                <w:sz w:val="24"/>
                <w:szCs w:val="24"/>
              </w:rPr>
              <w:t>1</w:t>
            </w:r>
            <w:r w:rsidRPr="0055523E">
              <w:rPr>
                <w:rFonts w:ascii="Angsana New" w:hAnsi="Angsana New"/>
                <w:sz w:val="24"/>
                <w:szCs w:val="24"/>
              </w:rPr>
              <w:t>,</w:t>
            </w:r>
            <w:r w:rsidRPr="003A7F7A">
              <w:rPr>
                <w:rFonts w:ascii="Angsana New" w:hAnsi="Angsana New"/>
                <w:sz w:val="24"/>
                <w:szCs w:val="24"/>
              </w:rPr>
              <w:t>497</w:t>
            </w:r>
            <w:r w:rsidRPr="0055523E">
              <w:rPr>
                <w:rFonts w:ascii="Angsana New" w:hAnsi="Angsana New"/>
                <w:sz w:val="24"/>
                <w:szCs w:val="24"/>
              </w:rPr>
              <w:t>,</w:t>
            </w:r>
            <w:r w:rsidRPr="003A7F7A">
              <w:rPr>
                <w:rFonts w:ascii="Angsana New" w:hAnsi="Angsana New"/>
                <w:sz w:val="24"/>
                <w:szCs w:val="24"/>
              </w:rPr>
              <w:t>362.20</w:t>
            </w:r>
          </w:p>
        </w:tc>
        <w:tc>
          <w:tcPr>
            <w:tcW w:w="138" w:type="dxa"/>
          </w:tcPr>
          <w:p w14:paraId="73DE95E8" w14:textId="77777777" w:rsidR="002218D6" w:rsidRPr="0055523E" w:rsidRDefault="002218D6" w:rsidP="0057477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</w:tcPr>
          <w:p w14:paraId="3D29EAF4" w14:textId="77777777" w:rsidR="002218D6" w:rsidRPr="0055523E" w:rsidRDefault="002218D6" w:rsidP="00574770">
            <w:pPr>
              <w:spacing w:line="28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1,179,366.43</w:t>
            </w:r>
          </w:p>
        </w:tc>
      </w:tr>
      <w:tr w:rsidR="002218D6" w:rsidRPr="0055523E" w14:paraId="4AEB8038" w14:textId="77777777" w:rsidTr="002218D6">
        <w:tc>
          <w:tcPr>
            <w:tcW w:w="2945" w:type="dxa"/>
          </w:tcPr>
          <w:p w14:paraId="5FBE7940" w14:textId="7172E48F" w:rsidR="002218D6" w:rsidRPr="001C6A69" w:rsidRDefault="002218D6" w:rsidP="00574770">
            <w:pPr>
              <w:tabs>
                <w:tab w:val="left" w:pos="284"/>
                <w:tab w:val="left" w:pos="556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ab/>
            </w:r>
            <w:r w:rsidRPr="001C6A69">
              <w:rPr>
                <w:rFonts w:ascii="Angsana New" w:hAnsi="Angsana New" w:hint="cs"/>
                <w:sz w:val="24"/>
                <w:szCs w:val="24"/>
                <w:cs/>
              </w:rPr>
              <w:t>เงินมัดจำค่าสินค้า</w:t>
            </w:r>
          </w:p>
        </w:tc>
        <w:tc>
          <w:tcPr>
            <w:tcW w:w="1246" w:type="dxa"/>
            <w:gridSpan w:val="2"/>
          </w:tcPr>
          <w:p w14:paraId="293E75D3" w14:textId="77777777" w:rsidR="002218D6" w:rsidRPr="0055523E" w:rsidRDefault="002218D6" w:rsidP="00574770">
            <w:pPr>
              <w:spacing w:line="28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6,645,496.99  </w:t>
            </w:r>
          </w:p>
        </w:tc>
        <w:tc>
          <w:tcPr>
            <w:tcW w:w="141" w:type="dxa"/>
          </w:tcPr>
          <w:p w14:paraId="5C3AF6DE" w14:textId="77777777" w:rsidR="002218D6" w:rsidRPr="0055523E" w:rsidRDefault="002218D6" w:rsidP="00574770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</w:tcPr>
          <w:p w14:paraId="5D1D8CF8" w14:textId="77777777" w:rsidR="002218D6" w:rsidRPr="0055523E" w:rsidRDefault="002218D6" w:rsidP="00574770">
            <w:pPr>
              <w:spacing w:line="28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6,813,058.96</w:t>
            </w:r>
          </w:p>
        </w:tc>
        <w:tc>
          <w:tcPr>
            <w:tcW w:w="138" w:type="dxa"/>
          </w:tcPr>
          <w:p w14:paraId="51B5FCA1" w14:textId="77777777" w:rsidR="002218D6" w:rsidRPr="0055523E" w:rsidRDefault="002218D6" w:rsidP="00574770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</w:tcPr>
          <w:p w14:paraId="4DA993F7" w14:textId="77777777" w:rsidR="002218D6" w:rsidRPr="0055523E" w:rsidRDefault="002218D6" w:rsidP="00574770">
            <w:pPr>
              <w:spacing w:line="28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7F7A">
              <w:rPr>
                <w:rFonts w:ascii="Angsana New" w:hAnsi="Angsana New"/>
                <w:sz w:val="24"/>
                <w:szCs w:val="24"/>
              </w:rPr>
              <w:t>6</w:t>
            </w:r>
            <w:r w:rsidRPr="0055523E">
              <w:rPr>
                <w:rFonts w:ascii="Angsana New" w:hAnsi="Angsana New"/>
                <w:sz w:val="24"/>
                <w:szCs w:val="24"/>
              </w:rPr>
              <w:t>,</w:t>
            </w:r>
            <w:r w:rsidRPr="003A7F7A">
              <w:rPr>
                <w:rFonts w:ascii="Angsana New" w:hAnsi="Angsana New"/>
                <w:sz w:val="24"/>
                <w:szCs w:val="24"/>
              </w:rPr>
              <w:t>645</w:t>
            </w:r>
            <w:r w:rsidRPr="0055523E">
              <w:rPr>
                <w:rFonts w:ascii="Angsana New" w:hAnsi="Angsana New"/>
                <w:sz w:val="24"/>
                <w:szCs w:val="24"/>
              </w:rPr>
              <w:t>,</w:t>
            </w:r>
            <w:r w:rsidRPr="003A7F7A">
              <w:rPr>
                <w:rFonts w:ascii="Angsana New" w:hAnsi="Angsana New"/>
                <w:sz w:val="24"/>
                <w:szCs w:val="24"/>
              </w:rPr>
              <w:t>496.99</w:t>
            </w:r>
          </w:p>
        </w:tc>
        <w:tc>
          <w:tcPr>
            <w:tcW w:w="138" w:type="dxa"/>
          </w:tcPr>
          <w:p w14:paraId="7D9E3EA6" w14:textId="77777777" w:rsidR="002218D6" w:rsidRPr="0055523E" w:rsidRDefault="002218D6" w:rsidP="0057477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</w:tcPr>
          <w:p w14:paraId="3AD650EE" w14:textId="77777777" w:rsidR="002218D6" w:rsidRPr="0055523E" w:rsidRDefault="002218D6" w:rsidP="00574770">
            <w:pPr>
              <w:spacing w:line="28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6,732,505.96</w:t>
            </w:r>
          </w:p>
        </w:tc>
      </w:tr>
      <w:tr w:rsidR="002218D6" w:rsidRPr="0055523E" w14:paraId="572866DD" w14:textId="77777777" w:rsidTr="002218D6">
        <w:tc>
          <w:tcPr>
            <w:tcW w:w="2945" w:type="dxa"/>
          </w:tcPr>
          <w:p w14:paraId="47A2C24E" w14:textId="2B5306E0" w:rsidR="002218D6" w:rsidRPr="0055523E" w:rsidRDefault="002218D6" w:rsidP="00A24F44">
            <w:pPr>
              <w:tabs>
                <w:tab w:val="left" w:pos="284"/>
                <w:tab w:val="left" w:pos="310"/>
                <w:tab w:val="left" w:pos="680"/>
                <w:tab w:val="left" w:pos="900"/>
                <w:tab w:val="left" w:pos="126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600"/>
                <w:tab w:val="left" w:pos="3742"/>
                <w:tab w:val="left" w:pos="4451"/>
                <w:tab w:val="left" w:pos="4500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ab/>
            </w:r>
            <w:r w:rsidRPr="001C6A69">
              <w:rPr>
                <w:rFonts w:ascii="Angsana New" w:hAnsi="Angsana New" w:hint="cs"/>
                <w:sz w:val="24"/>
                <w:szCs w:val="24"/>
                <w:cs/>
              </w:rPr>
              <w:t>เงินชดเชยค้างรับ</w:t>
            </w:r>
            <w:r w:rsidRPr="001C6A69">
              <w:rPr>
                <w:rFonts w:ascii="Angsana New" w:hAnsi="Angsana New" w:hint="cs"/>
                <w:sz w:val="24"/>
                <w:szCs w:val="24"/>
                <w:vertAlign w:val="superscript"/>
                <w:cs/>
              </w:rPr>
              <w:t xml:space="preserve"> (*)</w:t>
            </w:r>
          </w:p>
        </w:tc>
        <w:tc>
          <w:tcPr>
            <w:tcW w:w="1246" w:type="dxa"/>
            <w:gridSpan w:val="2"/>
          </w:tcPr>
          <w:p w14:paraId="4A04FBA2" w14:textId="38206062" w:rsidR="002218D6" w:rsidRPr="0055523E" w:rsidRDefault="00B51372" w:rsidP="00574770">
            <w:pPr>
              <w:spacing w:line="28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19,260,000.00</w:t>
            </w:r>
          </w:p>
        </w:tc>
        <w:tc>
          <w:tcPr>
            <w:tcW w:w="141" w:type="dxa"/>
          </w:tcPr>
          <w:p w14:paraId="3C3652C3" w14:textId="77777777" w:rsidR="002218D6" w:rsidRPr="0055523E" w:rsidRDefault="002218D6" w:rsidP="00574770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</w:tcPr>
          <w:p w14:paraId="0B11E5AC" w14:textId="77777777" w:rsidR="002218D6" w:rsidRPr="0055523E" w:rsidRDefault="002218D6" w:rsidP="00574770">
            <w:pPr>
              <w:tabs>
                <w:tab w:val="left" w:pos="-88"/>
              </w:tabs>
              <w:spacing w:line="280" w:lineRule="exact"/>
              <w:ind w:left="-108" w:right="451" w:hanging="373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55523E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48A4C15D" w14:textId="77777777" w:rsidR="002218D6" w:rsidRPr="0055523E" w:rsidRDefault="002218D6" w:rsidP="00574770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</w:tcPr>
          <w:p w14:paraId="739AEA5E" w14:textId="5B260FCD" w:rsidR="002218D6" w:rsidRPr="0055523E" w:rsidRDefault="00B51372" w:rsidP="00574770">
            <w:pPr>
              <w:spacing w:line="28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19,260,000.00</w:t>
            </w:r>
          </w:p>
        </w:tc>
        <w:tc>
          <w:tcPr>
            <w:tcW w:w="138" w:type="dxa"/>
          </w:tcPr>
          <w:p w14:paraId="191E1355" w14:textId="77777777" w:rsidR="002218D6" w:rsidRPr="0055523E" w:rsidRDefault="002218D6" w:rsidP="0057477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</w:tcPr>
          <w:p w14:paraId="31D86F08" w14:textId="77777777" w:rsidR="002218D6" w:rsidRPr="0055523E" w:rsidRDefault="002218D6" w:rsidP="00574770">
            <w:pPr>
              <w:tabs>
                <w:tab w:val="left" w:pos="-88"/>
              </w:tabs>
              <w:spacing w:line="280" w:lineRule="exact"/>
              <w:ind w:left="-108" w:right="451" w:hanging="373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55523E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</w:tr>
      <w:tr w:rsidR="00B51372" w:rsidRPr="0055523E" w14:paraId="0820775A" w14:textId="77777777" w:rsidTr="002218D6">
        <w:tc>
          <w:tcPr>
            <w:tcW w:w="2945" w:type="dxa"/>
          </w:tcPr>
          <w:p w14:paraId="5BD5FBB0" w14:textId="5A1E5100" w:rsidR="00B51372" w:rsidRPr="001C6A69" w:rsidRDefault="00B51372" w:rsidP="00574770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900"/>
                <w:tab w:val="left" w:pos="126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600"/>
                <w:tab w:val="left" w:pos="3742"/>
                <w:tab w:val="left" w:pos="4451"/>
                <w:tab w:val="left" w:pos="4500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="00CF4634" w:rsidRPr="0055523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55523E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1C6A69">
              <w:rPr>
                <w:rFonts w:ascii="Angsana New" w:hAnsi="Angsana New" w:hint="cs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1246" w:type="dxa"/>
            <w:gridSpan w:val="2"/>
          </w:tcPr>
          <w:p w14:paraId="3B256E06" w14:textId="3E7AF897" w:rsidR="00B51372" w:rsidRPr="0055523E" w:rsidRDefault="00B51372" w:rsidP="00574770">
            <w:pPr>
              <w:spacing w:line="28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7F7A">
              <w:rPr>
                <w:rFonts w:ascii="Angsana New" w:hAnsi="Angsana New"/>
                <w:sz w:val="24"/>
                <w:szCs w:val="24"/>
              </w:rPr>
              <w:t>4</w:t>
            </w:r>
            <w:r w:rsidRPr="0055523E">
              <w:rPr>
                <w:rFonts w:ascii="Angsana New" w:hAnsi="Angsana New"/>
                <w:sz w:val="24"/>
                <w:szCs w:val="24"/>
              </w:rPr>
              <w:t>,</w:t>
            </w:r>
            <w:r w:rsidRPr="003A7F7A">
              <w:rPr>
                <w:rFonts w:ascii="Angsana New" w:hAnsi="Angsana New"/>
                <w:sz w:val="24"/>
                <w:szCs w:val="24"/>
              </w:rPr>
              <w:t>482</w:t>
            </w:r>
            <w:r w:rsidRPr="0055523E">
              <w:rPr>
                <w:rFonts w:ascii="Angsana New" w:hAnsi="Angsana New"/>
                <w:sz w:val="24"/>
                <w:szCs w:val="24"/>
              </w:rPr>
              <w:t>,</w:t>
            </w:r>
            <w:r w:rsidRPr="003A7F7A">
              <w:rPr>
                <w:rFonts w:ascii="Angsana New" w:hAnsi="Angsana New"/>
                <w:sz w:val="24"/>
                <w:szCs w:val="24"/>
              </w:rPr>
              <w:t>732.95</w:t>
            </w:r>
          </w:p>
        </w:tc>
        <w:tc>
          <w:tcPr>
            <w:tcW w:w="141" w:type="dxa"/>
          </w:tcPr>
          <w:p w14:paraId="25FAA2EA" w14:textId="77777777" w:rsidR="00B51372" w:rsidRPr="0055523E" w:rsidRDefault="00B51372" w:rsidP="00574770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</w:tcPr>
          <w:p w14:paraId="1B48B078" w14:textId="27ED6A9A" w:rsidR="00B51372" w:rsidRPr="0055523E" w:rsidRDefault="00A24F44" w:rsidP="00574770">
            <w:pPr>
              <w:tabs>
                <w:tab w:val="left" w:pos="-88"/>
              </w:tabs>
              <w:spacing w:line="280" w:lineRule="exact"/>
              <w:ind w:left="-108" w:right="451" w:hanging="373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4EA6ADAE" w14:textId="77777777" w:rsidR="00B51372" w:rsidRPr="0055523E" w:rsidRDefault="00B51372" w:rsidP="00574770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</w:tcPr>
          <w:p w14:paraId="6B61CDFD" w14:textId="6C496609" w:rsidR="00B51372" w:rsidRPr="0055523E" w:rsidRDefault="00B51372" w:rsidP="00574770">
            <w:pPr>
              <w:spacing w:line="28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7F7A">
              <w:rPr>
                <w:rFonts w:ascii="Angsana New" w:hAnsi="Angsana New"/>
                <w:sz w:val="24"/>
                <w:szCs w:val="24"/>
              </w:rPr>
              <w:t>2</w:t>
            </w:r>
            <w:r w:rsidRPr="0055523E">
              <w:rPr>
                <w:rFonts w:ascii="Angsana New" w:hAnsi="Angsana New"/>
                <w:sz w:val="24"/>
                <w:szCs w:val="24"/>
              </w:rPr>
              <w:t>,</w:t>
            </w:r>
            <w:r w:rsidRPr="003A7F7A">
              <w:rPr>
                <w:rFonts w:ascii="Angsana New" w:hAnsi="Angsana New"/>
                <w:sz w:val="24"/>
                <w:szCs w:val="24"/>
              </w:rPr>
              <w:t>090</w:t>
            </w:r>
            <w:r w:rsidRPr="0055523E">
              <w:rPr>
                <w:rFonts w:ascii="Angsana New" w:hAnsi="Angsana New"/>
                <w:sz w:val="24"/>
                <w:szCs w:val="24"/>
              </w:rPr>
              <w:t>,</w:t>
            </w:r>
            <w:r w:rsidRPr="003A7F7A">
              <w:rPr>
                <w:rFonts w:ascii="Angsana New" w:hAnsi="Angsana New"/>
                <w:sz w:val="24"/>
                <w:szCs w:val="24"/>
              </w:rPr>
              <w:t>874.34</w:t>
            </w:r>
          </w:p>
        </w:tc>
        <w:tc>
          <w:tcPr>
            <w:tcW w:w="138" w:type="dxa"/>
          </w:tcPr>
          <w:p w14:paraId="222864B0" w14:textId="77777777" w:rsidR="00B51372" w:rsidRPr="0055523E" w:rsidRDefault="00B51372" w:rsidP="0057477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</w:tcPr>
          <w:p w14:paraId="02AB7E7F" w14:textId="5A1F6D16" w:rsidR="00B51372" w:rsidRPr="0055523E" w:rsidRDefault="00A24F44" w:rsidP="00574770">
            <w:pPr>
              <w:tabs>
                <w:tab w:val="left" w:pos="-88"/>
              </w:tabs>
              <w:spacing w:line="280" w:lineRule="exact"/>
              <w:ind w:left="-108" w:right="451" w:hanging="373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</w:tr>
      <w:tr w:rsidR="002218D6" w:rsidRPr="0055523E" w14:paraId="77B45E19" w14:textId="77777777" w:rsidTr="002218D6">
        <w:tc>
          <w:tcPr>
            <w:tcW w:w="2945" w:type="dxa"/>
          </w:tcPr>
          <w:p w14:paraId="43FF07C6" w14:textId="2B3B95C5" w:rsidR="002218D6" w:rsidRPr="001C6A69" w:rsidRDefault="002218D6" w:rsidP="00A24F44">
            <w:pPr>
              <w:tabs>
                <w:tab w:val="left" w:pos="284"/>
                <w:tab w:val="left" w:pos="556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ab/>
            </w:r>
            <w:r w:rsidRPr="001C6A69">
              <w:rPr>
                <w:rFonts w:ascii="Angsana New" w:hAnsi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1246" w:type="dxa"/>
            <w:gridSpan w:val="2"/>
          </w:tcPr>
          <w:p w14:paraId="29DA0874" w14:textId="5D4861ED" w:rsidR="002218D6" w:rsidRPr="0055523E" w:rsidRDefault="00B51372" w:rsidP="00574770">
            <w:pPr>
              <w:spacing w:line="28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715,868.66</w:t>
            </w:r>
          </w:p>
        </w:tc>
        <w:tc>
          <w:tcPr>
            <w:tcW w:w="141" w:type="dxa"/>
          </w:tcPr>
          <w:p w14:paraId="2C831598" w14:textId="77777777" w:rsidR="002218D6" w:rsidRPr="0055523E" w:rsidRDefault="002218D6" w:rsidP="00574770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</w:tcPr>
          <w:p w14:paraId="3BE03EB0" w14:textId="77777777" w:rsidR="002218D6" w:rsidRPr="0055523E" w:rsidRDefault="002218D6" w:rsidP="00574770">
            <w:pPr>
              <w:spacing w:line="28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2,336,610.52</w:t>
            </w:r>
          </w:p>
        </w:tc>
        <w:tc>
          <w:tcPr>
            <w:tcW w:w="138" w:type="dxa"/>
          </w:tcPr>
          <w:p w14:paraId="24D1B0F1" w14:textId="77777777" w:rsidR="002218D6" w:rsidRPr="0055523E" w:rsidRDefault="002218D6" w:rsidP="00574770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</w:tcPr>
          <w:p w14:paraId="1B7DE093" w14:textId="754A7D7C" w:rsidR="002218D6" w:rsidRPr="0055523E" w:rsidRDefault="00B51372" w:rsidP="00574770">
            <w:pPr>
              <w:spacing w:line="28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127,746.86</w:t>
            </w:r>
          </w:p>
        </w:tc>
        <w:tc>
          <w:tcPr>
            <w:tcW w:w="138" w:type="dxa"/>
          </w:tcPr>
          <w:p w14:paraId="471D24C5" w14:textId="77777777" w:rsidR="002218D6" w:rsidRPr="0055523E" w:rsidRDefault="002218D6" w:rsidP="0057477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</w:tcPr>
          <w:p w14:paraId="44186A57" w14:textId="77777777" w:rsidR="002218D6" w:rsidRPr="0055523E" w:rsidRDefault="002218D6" w:rsidP="00574770">
            <w:pPr>
              <w:spacing w:line="28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761,914.68</w:t>
            </w:r>
          </w:p>
        </w:tc>
      </w:tr>
      <w:tr w:rsidR="002218D6" w:rsidRPr="0055523E" w14:paraId="56B146C0" w14:textId="77777777" w:rsidTr="002218D6">
        <w:trPr>
          <w:trHeight w:val="80"/>
        </w:trPr>
        <w:tc>
          <w:tcPr>
            <w:tcW w:w="2945" w:type="dxa"/>
          </w:tcPr>
          <w:p w14:paraId="5D8AE4C2" w14:textId="77777777" w:rsidR="002218D6" w:rsidRPr="0055523E" w:rsidRDefault="002218D6" w:rsidP="00574770">
            <w:pPr>
              <w:tabs>
                <w:tab w:val="left" w:pos="284"/>
                <w:tab w:val="left" w:pos="556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hanging="59"/>
              <w:rPr>
                <w:rFonts w:ascii="Angsana New" w:hAnsi="Angsana New"/>
                <w:sz w:val="24"/>
                <w:szCs w:val="24"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รวมลูกหนี้หมุนเวียนอื่น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476D419" w14:textId="4DAA107D" w:rsidR="002218D6" w:rsidRPr="001C6A69" w:rsidRDefault="002218D6" w:rsidP="00574770">
            <w:pPr>
              <w:spacing w:line="28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35,519,127.62</w:t>
            </w:r>
          </w:p>
        </w:tc>
        <w:tc>
          <w:tcPr>
            <w:tcW w:w="141" w:type="dxa"/>
          </w:tcPr>
          <w:p w14:paraId="4DB392F5" w14:textId="77777777" w:rsidR="002218D6" w:rsidRPr="0055523E" w:rsidRDefault="002218D6" w:rsidP="00574770">
            <w:pPr>
              <w:spacing w:line="28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  <w:shd w:val="clear" w:color="auto" w:fill="auto"/>
          </w:tcPr>
          <w:p w14:paraId="7D198C9A" w14:textId="77777777" w:rsidR="002218D6" w:rsidRPr="0055523E" w:rsidRDefault="002218D6" w:rsidP="00574770">
            <w:pPr>
              <w:spacing w:line="28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11,232,553.29</w:t>
            </w:r>
          </w:p>
        </w:tc>
        <w:tc>
          <w:tcPr>
            <w:tcW w:w="138" w:type="dxa"/>
          </w:tcPr>
          <w:p w14:paraId="5833FAB6" w14:textId="77777777" w:rsidR="002218D6" w:rsidRPr="0055523E" w:rsidRDefault="002218D6" w:rsidP="00574770">
            <w:pPr>
              <w:spacing w:line="28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5D26013D" w14:textId="5E121F2C" w:rsidR="002218D6" w:rsidRPr="0055523E" w:rsidRDefault="002218D6" w:rsidP="00574770">
            <w:pPr>
              <w:spacing w:line="28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29,621,480.39</w:t>
            </w:r>
          </w:p>
        </w:tc>
        <w:tc>
          <w:tcPr>
            <w:tcW w:w="138" w:type="dxa"/>
          </w:tcPr>
          <w:p w14:paraId="160A7B4C" w14:textId="77777777" w:rsidR="002218D6" w:rsidRPr="0055523E" w:rsidRDefault="002218D6" w:rsidP="0057477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6" w:space="0" w:color="auto"/>
            </w:tcBorders>
          </w:tcPr>
          <w:p w14:paraId="2B28C8EF" w14:textId="77777777" w:rsidR="002218D6" w:rsidRPr="001C6A69" w:rsidRDefault="002218D6" w:rsidP="0057477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8,673,787.07</w:t>
            </w:r>
          </w:p>
        </w:tc>
      </w:tr>
      <w:tr w:rsidR="002218D6" w:rsidRPr="0055523E" w14:paraId="3303CC2F" w14:textId="77777777" w:rsidTr="00A24F44">
        <w:trPr>
          <w:trHeight w:val="80"/>
        </w:trPr>
        <w:tc>
          <w:tcPr>
            <w:tcW w:w="3063" w:type="dxa"/>
            <w:gridSpan w:val="2"/>
          </w:tcPr>
          <w:p w14:paraId="523031BC" w14:textId="72202439" w:rsidR="002218D6" w:rsidRPr="00A24F44" w:rsidRDefault="002218D6" w:rsidP="006A5EC4">
            <w:pPr>
              <w:tabs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left="233" w:right="-198" w:hanging="284"/>
              <w:rPr>
                <w:rFonts w:ascii="Angsana New" w:hAnsi="Angsana New"/>
                <w:sz w:val="24"/>
                <w:szCs w:val="24"/>
              </w:rPr>
            </w:pPr>
            <w:r w:rsidRPr="001C6A69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A24F44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A24F44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C6A69">
              <w:rPr>
                <w:rFonts w:ascii="Angsana New" w:hAnsi="Angsana New"/>
                <w:sz w:val="24"/>
                <w:szCs w:val="24"/>
                <w:cs/>
              </w:rPr>
              <w:t>ค่าเผื่อ</w:t>
            </w:r>
            <w:r w:rsidRPr="001C6A69">
              <w:rPr>
                <w:rFonts w:ascii="Angsana New" w:hAnsi="Angsana New" w:hint="cs"/>
                <w:sz w:val="24"/>
                <w:szCs w:val="24"/>
                <w:cs/>
              </w:rPr>
              <w:t>ผลขาดทุนด้านเครดิต</w:t>
            </w:r>
            <w:r w:rsidR="00A24F44" w:rsidRPr="001C6A69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="006A5EC4" w:rsidRPr="001C6A69">
              <w:rPr>
                <w:rFonts w:ascii="Angsana New" w:hAnsi="Angsana New" w:hint="cs"/>
                <w:sz w:val="24"/>
                <w:szCs w:val="24"/>
                <w:cs/>
              </w:rPr>
              <w:t xml:space="preserve">  </w:t>
            </w:r>
            <w:r w:rsidRPr="001C6A69">
              <w:rPr>
                <w:rFonts w:ascii="Angsana New" w:hAnsi="Angsana New" w:hint="cs"/>
                <w:sz w:val="24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112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BB56DD1" w14:textId="77777777" w:rsidR="002218D6" w:rsidRPr="0055523E" w:rsidRDefault="002218D6" w:rsidP="00A24F44">
            <w:pPr>
              <w:spacing w:line="28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(365,194.92)</w:t>
            </w:r>
          </w:p>
        </w:tc>
        <w:tc>
          <w:tcPr>
            <w:tcW w:w="141" w:type="dxa"/>
            <w:vAlign w:val="bottom"/>
          </w:tcPr>
          <w:p w14:paraId="3A42C644" w14:textId="77777777" w:rsidR="002218D6" w:rsidRPr="0055523E" w:rsidRDefault="002218D6" w:rsidP="00A24F44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F420494" w14:textId="77777777" w:rsidR="002218D6" w:rsidRPr="0055523E" w:rsidRDefault="002218D6" w:rsidP="00A24F44">
            <w:pPr>
              <w:spacing w:line="28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(365,194.92)</w:t>
            </w:r>
          </w:p>
        </w:tc>
        <w:tc>
          <w:tcPr>
            <w:tcW w:w="138" w:type="dxa"/>
            <w:vAlign w:val="bottom"/>
          </w:tcPr>
          <w:p w14:paraId="42B6777C" w14:textId="77777777" w:rsidR="002218D6" w:rsidRPr="0055523E" w:rsidRDefault="002218D6" w:rsidP="00A24F44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  <w:vAlign w:val="bottom"/>
          </w:tcPr>
          <w:p w14:paraId="7EE14895" w14:textId="77777777" w:rsidR="002218D6" w:rsidRPr="0055523E" w:rsidRDefault="002218D6" w:rsidP="00A24F44">
            <w:pPr>
              <w:tabs>
                <w:tab w:val="left" w:pos="-108"/>
              </w:tabs>
              <w:spacing w:line="280" w:lineRule="exact"/>
              <w:ind w:left="-108" w:right="463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8" w:type="dxa"/>
            <w:vAlign w:val="bottom"/>
          </w:tcPr>
          <w:p w14:paraId="23AA82A1" w14:textId="77777777" w:rsidR="002218D6" w:rsidRPr="0055523E" w:rsidRDefault="002218D6" w:rsidP="00A24F4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bottom w:val="single" w:sz="6" w:space="0" w:color="auto"/>
            </w:tcBorders>
            <w:vAlign w:val="bottom"/>
          </w:tcPr>
          <w:p w14:paraId="50038B4C" w14:textId="77777777" w:rsidR="002218D6" w:rsidRPr="0055523E" w:rsidRDefault="002218D6" w:rsidP="00A24F44">
            <w:pPr>
              <w:tabs>
                <w:tab w:val="left" w:pos="504"/>
              </w:tabs>
              <w:spacing w:line="280" w:lineRule="exact"/>
              <w:ind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218D6" w:rsidRPr="0055523E" w14:paraId="57935AEC" w14:textId="77777777" w:rsidTr="002218D6">
        <w:trPr>
          <w:trHeight w:val="80"/>
        </w:trPr>
        <w:tc>
          <w:tcPr>
            <w:tcW w:w="2945" w:type="dxa"/>
          </w:tcPr>
          <w:p w14:paraId="33BCFE4B" w14:textId="77777777" w:rsidR="002218D6" w:rsidRPr="001C6A69" w:rsidRDefault="002218D6" w:rsidP="0057477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hanging="52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ลูกหนี้หมุนเวียนอื่น</w:t>
            </w:r>
            <w:r w:rsidRPr="0055523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55523E">
              <w:rPr>
                <w:rFonts w:ascii="Angsana New" w:hAnsi="Angsana New" w:hint="cs"/>
                <w:sz w:val="24"/>
                <w:szCs w:val="24"/>
              </w:rPr>
              <w:t xml:space="preserve">- </w:t>
            </w:r>
            <w:r w:rsidRPr="001C6A69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744734" w14:textId="483AAC9C" w:rsidR="002218D6" w:rsidRPr="0055523E" w:rsidRDefault="002218D6" w:rsidP="00574770">
            <w:pPr>
              <w:spacing w:line="28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35,153,932.70 </w:t>
            </w:r>
          </w:p>
        </w:tc>
        <w:tc>
          <w:tcPr>
            <w:tcW w:w="141" w:type="dxa"/>
          </w:tcPr>
          <w:p w14:paraId="2BDC8C6E" w14:textId="77777777" w:rsidR="002218D6" w:rsidRPr="0055523E" w:rsidRDefault="002218D6" w:rsidP="00574770">
            <w:pPr>
              <w:spacing w:line="28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7041939" w14:textId="77777777" w:rsidR="002218D6" w:rsidRPr="001C6A69" w:rsidRDefault="002218D6" w:rsidP="00574770">
            <w:pPr>
              <w:spacing w:line="28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10,867,358.37</w:t>
            </w:r>
          </w:p>
        </w:tc>
        <w:tc>
          <w:tcPr>
            <w:tcW w:w="138" w:type="dxa"/>
          </w:tcPr>
          <w:p w14:paraId="03488191" w14:textId="77777777" w:rsidR="002218D6" w:rsidRPr="0055523E" w:rsidRDefault="002218D6" w:rsidP="00574770">
            <w:pPr>
              <w:spacing w:line="28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</w:tcPr>
          <w:p w14:paraId="0F9F53B2" w14:textId="6CA2AE45" w:rsidR="002218D6" w:rsidRPr="0055523E" w:rsidRDefault="002218D6" w:rsidP="00574770">
            <w:pPr>
              <w:spacing w:line="28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29,621,480.39</w:t>
            </w:r>
          </w:p>
        </w:tc>
        <w:tc>
          <w:tcPr>
            <w:tcW w:w="138" w:type="dxa"/>
          </w:tcPr>
          <w:p w14:paraId="6E5A9A19" w14:textId="77777777" w:rsidR="002218D6" w:rsidRPr="0055523E" w:rsidRDefault="002218D6" w:rsidP="0057477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6" w:space="0" w:color="auto"/>
              <w:bottom w:val="single" w:sz="6" w:space="0" w:color="auto"/>
            </w:tcBorders>
          </w:tcPr>
          <w:p w14:paraId="24D69809" w14:textId="77777777" w:rsidR="002218D6" w:rsidRPr="0055523E" w:rsidRDefault="002218D6" w:rsidP="0057477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8,673,787.07</w:t>
            </w:r>
          </w:p>
        </w:tc>
      </w:tr>
      <w:tr w:rsidR="002218D6" w:rsidRPr="0055523E" w14:paraId="6271BAA8" w14:textId="77777777" w:rsidTr="002218D6">
        <w:trPr>
          <w:trHeight w:val="80"/>
        </w:trPr>
        <w:tc>
          <w:tcPr>
            <w:tcW w:w="2945" w:type="dxa"/>
          </w:tcPr>
          <w:p w14:paraId="4B13FEC7" w14:textId="77777777" w:rsidR="002218D6" w:rsidRPr="0055523E" w:rsidRDefault="002218D6" w:rsidP="00574770">
            <w:pPr>
              <w:tabs>
                <w:tab w:val="left" w:pos="175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right="-97" w:hanging="52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C6A69">
              <w:rPr>
                <w:rFonts w:ascii="Angsana New" w:hAnsi="Angsana New"/>
                <w:spacing w:val="-2"/>
                <w:sz w:val="24"/>
                <w:szCs w:val="24"/>
                <w:cs/>
              </w:rPr>
              <w:t>ลูกหนี้การค้า</w:t>
            </w:r>
            <w:r w:rsidRPr="001C6A69">
              <w:rPr>
                <w:rFonts w:ascii="Angsana New" w:hAnsi="Angsana New"/>
                <w:spacing w:val="-6"/>
                <w:sz w:val="24"/>
                <w:szCs w:val="24"/>
                <w:cs/>
              </w:rPr>
              <w:t>และลูกหนี้หมุนเวียนอื่น</w:t>
            </w:r>
            <w:r w:rsidRPr="0055523E">
              <w:rPr>
                <w:rFonts w:ascii="Angsana New" w:hAnsi="Angsana New"/>
                <w:spacing w:val="-6"/>
                <w:sz w:val="24"/>
                <w:szCs w:val="24"/>
              </w:rPr>
              <w:t xml:space="preserve"> </w:t>
            </w:r>
            <w:r w:rsidRPr="0055523E">
              <w:rPr>
                <w:rFonts w:ascii="Angsana New" w:hAnsi="Angsana New" w:hint="cs"/>
                <w:spacing w:val="-6"/>
                <w:sz w:val="24"/>
                <w:szCs w:val="24"/>
              </w:rPr>
              <w:t xml:space="preserve">- </w:t>
            </w:r>
            <w:r w:rsidRPr="001C6A69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สุทธิ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921F979" w14:textId="4C9B1624" w:rsidR="002218D6" w:rsidRPr="0055523E" w:rsidRDefault="009F7FF7" w:rsidP="00574770">
            <w:pPr>
              <w:spacing w:line="28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408,748,914.59</w:t>
            </w:r>
          </w:p>
        </w:tc>
        <w:tc>
          <w:tcPr>
            <w:tcW w:w="141" w:type="dxa"/>
            <w:vAlign w:val="bottom"/>
          </w:tcPr>
          <w:p w14:paraId="076C875A" w14:textId="77777777" w:rsidR="002218D6" w:rsidRPr="0055523E" w:rsidRDefault="002218D6" w:rsidP="00574770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9914CDA" w14:textId="77777777" w:rsidR="002218D6" w:rsidRPr="001C6A69" w:rsidRDefault="002218D6" w:rsidP="00574770">
            <w:pPr>
              <w:spacing w:line="28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303,476,384.06</w:t>
            </w:r>
          </w:p>
        </w:tc>
        <w:tc>
          <w:tcPr>
            <w:tcW w:w="138" w:type="dxa"/>
            <w:vAlign w:val="bottom"/>
          </w:tcPr>
          <w:p w14:paraId="063E3A24" w14:textId="77777777" w:rsidR="002218D6" w:rsidRPr="0055523E" w:rsidRDefault="002218D6" w:rsidP="00574770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C491C9F" w14:textId="77777777" w:rsidR="002218D6" w:rsidRPr="0055523E" w:rsidRDefault="002218D6" w:rsidP="00574770">
            <w:pPr>
              <w:spacing w:line="28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555,246,498.59</w:t>
            </w:r>
          </w:p>
        </w:tc>
        <w:tc>
          <w:tcPr>
            <w:tcW w:w="138" w:type="dxa"/>
            <w:vAlign w:val="bottom"/>
          </w:tcPr>
          <w:p w14:paraId="3BDBB350" w14:textId="77777777" w:rsidR="002218D6" w:rsidRPr="0055523E" w:rsidRDefault="002218D6" w:rsidP="0057477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67ADCB3" w14:textId="77777777" w:rsidR="002218D6" w:rsidRPr="0055523E" w:rsidRDefault="002218D6" w:rsidP="0057477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290,959,345.43</w:t>
            </w:r>
          </w:p>
        </w:tc>
      </w:tr>
    </w:tbl>
    <w:p w14:paraId="653B4EE9" w14:textId="77777777" w:rsidR="00CE40E1" w:rsidRPr="0055523E" w:rsidRDefault="00CE40E1" w:rsidP="00F426B7">
      <w:pPr>
        <w:tabs>
          <w:tab w:val="left" w:pos="284"/>
          <w:tab w:val="left" w:pos="993"/>
          <w:tab w:val="left" w:pos="1260"/>
          <w:tab w:val="left" w:pos="3600"/>
          <w:tab w:val="left" w:pos="4500"/>
        </w:tabs>
        <w:spacing w:line="320" w:lineRule="exact"/>
        <w:jc w:val="thaiDistribute"/>
        <w:rPr>
          <w:rFonts w:ascii="Angsana New" w:hAnsi="Angsana New"/>
          <w:sz w:val="32"/>
          <w:szCs w:val="32"/>
        </w:rPr>
      </w:pPr>
    </w:p>
    <w:p w14:paraId="25EF7CAF" w14:textId="78FE4C53" w:rsidR="00015772" w:rsidRPr="0055523E" w:rsidRDefault="00B43E5F" w:rsidP="007D0424">
      <w:pPr>
        <w:tabs>
          <w:tab w:val="left" w:pos="284"/>
          <w:tab w:val="left" w:pos="993"/>
          <w:tab w:val="left" w:pos="1260"/>
          <w:tab w:val="left" w:pos="3600"/>
          <w:tab w:val="left" w:pos="450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1C6A69">
        <w:rPr>
          <w:rFonts w:ascii="Angsana New" w:hAnsi="Angsana New"/>
          <w:sz w:val="32"/>
          <w:szCs w:val="32"/>
          <w:cs/>
        </w:rPr>
        <w:t>รายการเคลื่อนไหวของบัญชี</w:t>
      </w:r>
      <w:r w:rsidR="00B132C5" w:rsidRPr="001C6A69">
        <w:rPr>
          <w:rFonts w:ascii="Angsana New" w:hAnsi="Angsana New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5224FC" w:rsidRPr="001C6A69">
        <w:rPr>
          <w:rFonts w:ascii="Angsana New" w:hAnsi="Angsana New" w:hint="cs"/>
          <w:sz w:val="32"/>
          <w:szCs w:val="32"/>
          <w:cs/>
        </w:rPr>
        <w:t>ของลูกหนี้การค้าและ</w:t>
      </w:r>
      <w:r w:rsidR="0014788B" w:rsidRPr="001C6A69">
        <w:rPr>
          <w:rFonts w:ascii="Angsana New" w:hAnsi="Angsana New"/>
          <w:sz w:val="32"/>
          <w:szCs w:val="32"/>
          <w:cs/>
        </w:rPr>
        <w:t>ลูกหนี้หมุนเวียนอื่น</w:t>
      </w:r>
      <w:r w:rsidR="0014788B" w:rsidRPr="0055523E">
        <w:rPr>
          <w:rFonts w:ascii="Angsana New" w:hAnsi="Angsana New"/>
          <w:sz w:val="32"/>
          <w:szCs w:val="32"/>
        </w:rPr>
        <w:t xml:space="preserve"> </w:t>
      </w:r>
      <w:r w:rsidRPr="001C6A69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338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48"/>
        <w:gridCol w:w="1247"/>
        <w:gridCol w:w="134"/>
        <w:gridCol w:w="1247"/>
        <w:gridCol w:w="134"/>
        <w:gridCol w:w="1247"/>
        <w:gridCol w:w="134"/>
        <w:gridCol w:w="1247"/>
      </w:tblGrid>
      <w:tr w:rsidR="001060DC" w:rsidRPr="0055523E" w14:paraId="4B18AD97" w14:textId="77777777" w:rsidTr="00287001">
        <w:tc>
          <w:tcPr>
            <w:tcW w:w="2948" w:type="dxa"/>
          </w:tcPr>
          <w:p w14:paraId="6F8F100D" w14:textId="77777777" w:rsidR="00287001" w:rsidRPr="0055523E" w:rsidRDefault="00287001" w:rsidP="009777FC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90" w:type="dxa"/>
            <w:gridSpan w:val="7"/>
            <w:tcBorders>
              <w:bottom w:val="single" w:sz="6" w:space="0" w:color="auto"/>
            </w:tcBorders>
          </w:tcPr>
          <w:p w14:paraId="5E67B1B1" w14:textId="77777777" w:rsidR="00287001" w:rsidRPr="0055523E" w:rsidRDefault="00287001" w:rsidP="009777FC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6A69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1060DC" w:rsidRPr="0055523E" w14:paraId="073E0084" w14:textId="77777777" w:rsidTr="00287001">
        <w:tc>
          <w:tcPr>
            <w:tcW w:w="2948" w:type="dxa"/>
          </w:tcPr>
          <w:p w14:paraId="0CC84EFA" w14:textId="77777777" w:rsidR="00287001" w:rsidRPr="0055523E" w:rsidRDefault="00287001" w:rsidP="009777FC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B8A8D7B" w14:textId="77777777" w:rsidR="00287001" w:rsidRPr="0055523E" w:rsidRDefault="00287001" w:rsidP="009777FC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6A6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D629E86" w14:textId="77777777" w:rsidR="00287001" w:rsidRPr="0055523E" w:rsidRDefault="00287001" w:rsidP="009777FC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683174" w14:textId="77777777" w:rsidR="00287001" w:rsidRPr="0055523E" w:rsidRDefault="00287001" w:rsidP="009777FC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6A6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060DC" w:rsidRPr="0055523E" w14:paraId="3C7AB9A9" w14:textId="77777777" w:rsidTr="00287001">
        <w:tc>
          <w:tcPr>
            <w:tcW w:w="2948" w:type="dxa"/>
          </w:tcPr>
          <w:p w14:paraId="70A68577" w14:textId="77777777" w:rsidR="001060DC" w:rsidRPr="0055523E" w:rsidRDefault="001060DC" w:rsidP="001060DC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3F5B2B4E" w14:textId="20DF7876" w:rsidR="001060DC" w:rsidRPr="0055523E" w:rsidRDefault="001060DC" w:rsidP="001060DC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7991997" w14:textId="77777777" w:rsidR="001060DC" w:rsidRPr="0055523E" w:rsidRDefault="001060DC" w:rsidP="001060DC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37778FEC" w14:textId="4CF1602A" w:rsidR="001060DC" w:rsidRPr="0055523E" w:rsidRDefault="001060DC" w:rsidP="001060DC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4" w:type="dxa"/>
          </w:tcPr>
          <w:p w14:paraId="00D910F4" w14:textId="77777777" w:rsidR="001060DC" w:rsidRPr="001C6A69" w:rsidRDefault="001060DC" w:rsidP="001060DC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226C074E" w14:textId="4C1E63BC" w:rsidR="001060DC" w:rsidRPr="0055523E" w:rsidRDefault="001060DC" w:rsidP="001060DC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</w:tcPr>
          <w:p w14:paraId="25610AB0" w14:textId="77777777" w:rsidR="001060DC" w:rsidRPr="0055523E" w:rsidRDefault="001060DC" w:rsidP="001060DC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16E3CEA1" w14:textId="1F23E788" w:rsidR="001060DC" w:rsidRPr="0055523E" w:rsidRDefault="001060DC" w:rsidP="001060DC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1060DC" w:rsidRPr="0055523E" w14:paraId="4A1C27DA" w14:textId="77777777" w:rsidTr="007F1826">
        <w:tc>
          <w:tcPr>
            <w:tcW w:w="2948" w:type="dxa"/>
          </w:tcPr>
          <w:p w14:paraId="11F03626" w14:textId="7FA45901" w:rsidR="001060DC" w:rsidRPr="001C6A69" w:rsidRDefault="001060DC" w:rsidP="001060DC">
            <w:pPr>
              <w:spacing w:line="300" w:lineRule="exact"/>
              <w:ind w:left="108" w:hanging="170"/>
              <w:rPr>
                <w:rFonts w:ascii="Angsana New" w:hAnsi="Angsana New"/>
                <w:sz w:val="26"/>
                <w:szCs w:val="26"/>
                <w:cs/>
              </w:rPr>
            </w:pPr>
            <w:r w:rsidRPr="001C6A69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Pr="001C6A69">
              <w:rPr>
                <w:rFonts w:ascii="Angsana New" w:hAnsi="Angsana New" w:hint="cs"/>
                <w:sz w:val="26"/>
                <w:szCs w:val="26"/>
                <w:cs/>
              </w:rPr>
              <w:t>ต้นปี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475A01C8" w14:textId="206AE3B2" w:rsidR="001060DC" w:rsidRPr="0055523E" w:rsidRDefault="001060DC" w:rsidP="001060D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/>
                <w:sz w:val="26"/>
                <w:szCs w:val="26"/>
              </w:rPr>
              <w:t>12,326,409.67</w:t>
            </w:r>
          </w:p>
        </w:tc>
        <w:tc>
          <w:tcPr>
            <w:tcW w:w="134" w:type="dxa"/>
          </w:tcPr>
          <w:p w14:paraId="6303356A" w14:textId="77777777" w:rsidR="001060DC" w:rsidRPr="0055523E" w:rsidRDefault="001060DC" w:rsidP="001060DC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0D250298" w14:textId="03DF192A" w:rsidR="001060DC" w:rsidRPr="0055523E" w:rsidRDefault="001060DC" w:rsidP="001060D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/>
                <w:sz w:val="26"/>
                <w:szCs w:val="26"/>
              </w:rPr>
              <w:t>22,824,433.96</w:t>
            </w:r>
          </w:p>
        </w:tc>
        <w:tc>
          <w:tcPr>
            <w:tcW w:w="134" w:type="dxa"/>
          </w:tcPr>
          <w:p w14:paraId="5FE147F3" w14:textId="77777777" w:rsidR="001060DC" w:rsidRPr="0055523E" w:rsidRDefault="001060DC" w:rsidP="001060DC">
            <w:pPr>
              <w:spacing w:line="300" w:lineRule="exact"/>
              <w:ind w:left="-57"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60922119" w14:textId="42E2A803" w:rsidR="001060DC" w:rsidRPr="001C6A69" w:rsidRDefault="001060DC" w:rsidP="001060D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5523E">
              <w:rPr>
                <w:rFonts w:ascii="Angsana New" w:hAnsi="Angsana New"/>
                <w:sz w:val="26"/>
                <w:szCs w:val="26"/>
              </w:rPr>
              <w:t>10,067,717.64</w:t>
            </w:r>
          </w:p>
        </w:tc>
        <w:tc>
          <w:tcPr>
            <w:tcW w:w="134" w:type="dxa"/>
          </w:tcPr>
          <w:p w14:paraId="610CA488" w14:textId="77777777" w:rsidR="001060DC" w:rsidRPr="0055523E" w:rsidRDefault="001060DC" w:rsidP="001060D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3D10D730" w14:textId="2E33C3C6" w:rsidR="001060DC" w:rsidRPr="0055523E" w:rsidRDefault="001060DC" w:rsidP="001060D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/>
                <w:sz w:val="26"/>
                <w:szCs w:val="26"/>
              </w:rPr>
              <w:t>11,918,111.54</w:t>
            </w:r>
          </w:p>
        </w:tc>
      </w:tr>
      <w:tr w:rsidR="001060DC" w:rsidRPr="0055523E" w14:paraId="0EEC2D29" w14:textId="77777777" w:rsidTr="00287001">
        <w:tc>
          <w:tcPr>
            <w:tcW w:w="2948" w:type="dxa"/>
          </w:tcPr>
          <w:p w14:paraId="24E83167" w14:textId="77777777" w:rsidR="001060DC" w:rsidRPr="0055523E" w:rsidRDefault="001060DC" w:rsidP="001060DC">
            <w:pPr>
              <w:spacing w:line="300" w:lineRule="exact"/>
              <w:ind w:hanging="63"/>
              <w:rPr>
                <w:rFonts w:ascii="Angsana New" w:hAnsi="Angsana New"/>
                <w:sz w:val="26"/>
                <w:szCs w:val="26"/>
              </w:rPr>
            </w:pPr>
            <w:r w:rsidRPr="001C6A6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บวก</w:t>
            </w:r>
            <w:r w:rsidRPr="001C6A69"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ค่าเผื่อเพิ่มขึ้นในระหว่างปี</w:t>
            </w:r>
          </w:p>
        </w:tc>
        <w:tc>
          <w:tcPr>
            <w:tcW w:w="1247" w:type="dxa"/>
          </w:tcPr>
          <w:p w14:paraId="7ABC11AF" w14:textId="79D28335" w:rsidR="001060DC" w:rsidRPr="0055523E" w:rsidRDefault="004C5420" w:rsidP="001060D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/>
                <w:sz w:val="26"/>
                <w:szCs w:val="26"/>
              </w:rPr>
              <w:t>2,515,431.52</w:t>
            </w:r>
          </w:p>
        </w:tc>
        <w:tc>
          <w:tcPr>
            <w:tcW w:w="134" w:type="dxa"/>
          </w:tcPr>
          <w:p w14:paraId="1BFF5B8A" w14:textId="77777777" w:rsidR="001060DC" w:rsidRPr="0055523E" w:rsidRDefault="001060DC" w:rsidP="001060DC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2E678571" w14:textId="2BDE2864" w:rsidR="001060DC" w:rsidRPr="0055523E" w:rsidRDefault="001060DC" w:rsidP="001060D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/>
                <w:sz w:val="26"/>
                <w:szCs w:val="26"/>
              </w:rPr>
              <w:t>1,931,211.86</w:t>
            </w:r>
          </w:p>
        </w:tc>
        <w:tc>
          <w:tcPr>
            <w:tcW w:w="134" w:type="dxa"/>
          </w:tcPr>
          <w:p w14:paraId="5476FE64" w14:textId="77777777" w:rsidR="001060DC" w:rsidRPr="0055523E" w:rsidRDefault="001060DC" w:rsidP="001060DC">
            <w:pPr>
              <w:spacing w:line="300" w:lineRule="exact"/>
              <w:ind w:left="-57"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740A20F6" w14:textId="55FB1A89" w:rsidR="001060DC" w:rsidRPr="0055523E" w:rsidRDefault="00337B85" w:rsidP="001060D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/>
                <w:sz w:val="26"/>
                <w:szCs w:val="26"/>
              </w:rPr>
              <w:t>1,023,392.27</w:t>
            </w:r>
          </w:p>
        </w:tc>
        <w:tc>
          <w:tcPr>
            <w:tcW w:w="134" w:type="dxa"/>
          </w:tcPr>
          <w:p w14:paraId="439F6704" w14:textId="77777777" w:rsidR="001060DC" w:rsidRPr="0055523E" w:rsidRDefault="001060DC" w:rsidP="001060D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53FE2C9" w14:textId="413E2289" w:rsidR="001060DC" w:rsidRPr="0055523E" w:rsidRDefault="001060DC" w:rsidP="001060D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/>
                <w:sz w:val="26"/>
                <w:szCs w:val="26"/>
              </w:rPr>
              <w:t>994,393.16</w:t>
            </w:r>
          </w:p>
        </w:tc>
      </w:tr>
      <w:tr w:rsidR="001060DC" w:rsidRPr="0055523E" w14:paraId="2736077D" w14:textId="77777777" w:rsidTr="00287001">
        <w:tc>
          <w:tcPr>
            <w:tcW w:w="2948" w:type="dxa"/>
          </w:tcPr>
          <w:p w14:paraId="158D4634" w14:textId="77777777" w:rsidR="001060DC" w:rsidRPr="0055523E" w:rsidRDefault="001060DC" w:rsidP="001060DC">
            <w:pPr>
              <w:spacing w:line="300" w:lineRule="exact"/>
              <w:ind w:hanging="63"/>
              <w:rPr>
                <w:rFonts w:ascii="Angsana New" w:hAnsi="Angsana New"/>
                <w:sz w:val="26"/>
                <w:szCs w:val="26"/>
              </w:rPr>
            </w:pPr>
            <w:r w:rsidRPr="001C6A6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1C6A69">
              <w:rPr>
                <w:rFonts w:ascii="Angsana New" w:hAnsi="Angsana New" w:hint="cs"/>
                <w:sz w:val="26"/>
                <w:szCs w:val="26"/>
                <w:cs/>
              </w:rPr>
              <w:t xml:space="preserve">  ค่าเผื่อโอนกลับในระหว่างปี</w:t>
            </w:r>
          </w:p>
        </w:tc>
        <w:tc>
          <w:tcPr>
            <w:tcW w:w="1247" w:type="dxa"/>
          </w:tcPr>
          <w:p w14:paraId="67CAF73B" w14:textId="5327F219" w:rsidR="001060DC" w:rsidRPr="0055523E" w:rsidRDefault="004C5420" w:rsidP="001C626C">
            <w:pPr>
              <w:tabs>
                <w:tab w:val="left" w:pos="227"/>
                <w:tab w:val="left" w:pos="454"/>
                <w:tab w:val="left" w:pos="680"/>
                <w:tab w:val="left" w:pos="759"/>
              </w:tabs>
              <w:spacing w:line="300" w:lineRule="exact"/>
              <w:ind w:left="-57" w:right="4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07B7111" w14:textId="77777777" w:rsidR="001060DC" w:rsidRPr="0055523E" w:rsidRDefault="001060DC" w:rsidP="001060DC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AAD82D3" w14:textId="5E96BB15" w:rsidR="001060DC" w:rsidRPr="0055523E" w:rsidRDefault="001060DC" w:rsidP="001060DC">
            <w:pPr>
              <w:spacing w:line="30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/>
                <w:sz w:val="26"/>
                <w:szCs w:val="26"/>
              </w:rPr>
              <w:t>(9,584,449.09)</w:t>
            </w:r>
          </w:p>
        </w:tc>
        <w:tc>
          <w:tcPr>
            <w:tcW w:w="134" w:type="dxa"/>
          </w:tcPr>
          <w:p w14:paraId="7D80B6FC" w14:textId="77777777" w:rsidR="001060DC" w:rsidRPr="0055523E" w:rsidRDefault="001060DC" w:rsidP="001060DC">
            <w:pPr>
              <w:spacing w:line="30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DF8D5AF" w14:textId="1D35DE8D" w:rsidR="001060DC" w:rsidRPr="0055523E" w:rsidRDefault="00337B85" w:rsidP="001060DC">
            <w:pPr>
              <w:tabs>
                <w:tab w:val="left" w:pos="227"/>
                <w:tab w:val="left" w:pos="454"/>
                <w:tab w:val="left" w:pos="680"/>
                <w:tab w:val="left" w:pos="759"/>
              </w:tabs>
              <w:spacing w:line="300" w:lineRule="exact"/>
              <w:ind w:left="-57" w:right="4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E2A8964" w14:textId="77777777" w:rsidR="001060DC" w:rsidRPr="0055523E" w:rsidRDefault="001060DC" w:rsidP="001060DC">
            <w:pPr>
              <w:spacing w:line="30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20E5B3F8" w14:textId="61762260" w:rsidR="001060DC" w:rsidRPr="0055523E" w:rsidRDefault="001060DC" w:rsidP="00B132C5">
            <w:pPr>
              <w:tabs>
                <w:tab w:val="left" w:pos="504"/>
              </w:tabs>
              <w:spacing w:line="320" w:lineRule="exact"/>
              <w:ind w:right="4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060DC" w:rsidRPr="0055523E" w14:paraId="533C46EA" w14:textId="77777777" w:rsidTr="00287001">
        <w:tc>
          <w:tcPr>
            <w:tcW w:w="2948" w:type="dxa"/>
          </w:tcPr>
          <w:p w14:paraId="5ECA0A72" w14:textId="77777777" w:rsidR="001060DC" w:rsidRPr="0055523E" w:rsidRDefault="001060DC" w:rsidP="001060DC">
            <w:pPr>
              <w:spacing w:line="300" w:lineRule="exact"/>
              <w:ind w:hanging="63"/>
              <w:rPr>
                <w:rFonts w:ascii="Angsana New" w:hAnsi="Angsana New"/>
                <w:sz w:val="26"/>
                <w:szCs w:val="26"/>
              </w:rPr>
            </w:pPr>
            <w:r w:rsidRPr="001C6A6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1C6A69">
              <w:rPr>
                <w:rFonts w:ascii="Angsana New" w:hAnsi="Angsana New" w:hint="cs"/>
                <w:sz w:val="26"/>
                <w:szCs w:val="26"/>
                <w:cs/>
              </w:rPr>
              <w:t xml:space="preserve">  ตัดหนี้สูญระหว่างปี</w:t>
            </w: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07FF8E8F" w14:textId="3E7F8B17" w:rsidR="001060DC" w:rsidRPr="0055523E" w:rsidRDefault="004C5420" w:rsidP="001C626C">
            <w:pPr>
              <w:tabs>
                <w:tab w:val="left" w:pos="227"/>
                <w:tab w:val="left" w:pos="454"/>
                <w:tab w:val="left" w:pos="680"/>
                <w:tab w:val="left" w:pos="759"/>
              </w:tabs>
              <w:spacing w:line="300" w:lineRule="exact"/>
              <w:ind w:left="-57" w:right="4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20CC0F0" w14:textId="77777777" w:rsidR="001060DC" w:rsidRPr="0055523E" w:rsidRDefault="001060DC" w:rsidP="001060DC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6E52B1D8" w14:textId="632D0C60" w:rsidR="001060DC" w:rsidRPr="0055523E" w:rsidRDefault="001060DC" w:rsidP="001060DC">
            <w:pPr>
              <w:spacing w:line="30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/>
                <w:sz w:val="26"/>
                <w:szCs w:val="26"/>
              </w:rPr>
              <w:t>(2,844,787.06)</w:t>
            </w:r>
          </w:p>
        </w:tc>
        <w:tc>
          <w:tcPr>
            <w:tcW w:w="134" w:type="dxa"/>
          </w:tcPr>
          <w:p w14:paraId="757D92A4" w14:textId="77777777" w:rsidR="001060DC" w:rsidRPr="0055523E" w:rsidRDefault="001060DC" w:rsidP="001060DC">
            <w:pPr>
              <w:spacing w:line="30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6D6FA26C" w14:textId="36A78677" w:rsidR="001060DC" w:rsidRPr="0055523E" w:rsidRDefault="00337B85" w:rsidP="00337B85">
            <w:pPr>
              <w:tabs>
                <w:tab w:val="left" w:pos="227"/>
                <w:tab w:val="left" w:pos="454"/>
                <w:tab w:val="left" w:pos="680"/>
                <w:tab w:val="left" w:pos="759"/>
              </w:tabs>
              <w:spacing w:line="300" w:lineRule="exact"/>
              <w:ind w:left="-57" w:right="4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6EB70B62" w14:textId="77777777" w:rsidR="001060DC" w:rsidRPr="0055523E" w:rsidRDefault="001060DC" w:rsidP="001060DC">
            <w:pPr>
              <w:spacing w:line="30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7F3C9C11" w14:textId="1EAF4407" w:rsidR="001060DC" w:rsidRPr="0055523E" w:rsidRDefault="001060DC" w:rsidP="001060DC">
            <w:pPr>
              <w:spacing w:line="30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/>
                <w:sz w:val="26"/>
                <w:szCs w:val="26"/>
              </w:rPr>
              <w:t>(2,844,787.06)</w:t>
            </w:r>
          </w:p>
        </w:tc>
      </w:tr>
      <w:tr w:rsidR="001060DC" w:rsidRPr="0055523E" w14:paraId="10A6D097" w14:textId="77777777" w:rsidTr="00287001">
        <w:tc>
          <w:tcPr>
            <w:tcW w:w="2948" w:type="dxa"/>
          </w:tcPr>
          <w:p w14:paraId="4A7959E5" w14:textId="77777777" w:rsidR="001060DC" w:rsidRPr="0055523E" w:rsidRDefault="001060DC" w:rsidP="001060DC">
            <w:pPr>
              <w:spacing w:line="300" w:lineRule="exact"/>
              <w:ind w:hanging="63"/>
              <w:rPr>
                <w:rFonts w:ascii="Angsana New" w:hAnsi="Angsana New"/>
                <w:sz w:val="26"/>
                <w:szCs w:val="26"/>
              </w:rPr>
            </w:pPr>
            <w:r w:rsidRPr="001C6A69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Pr="001C6A69">
              <w:rPr>
                <w:rFonts w:ascii="Angsana New" w:hAnsi="Angsana New" w:hint="cs"/>
                <w:sz w:val="26"/>
                <w:szCs w:val="26"/>
                <w:cs/>
              </w:rPr>
              <w:t>สิ้นปี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2C7A8CB2" w14:textId="09D771BC" w:rsidR="001060DC" w:rsidRPr="0055523E" w:rsidRDefault="004C5420" w:rsidP="001060D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/>
                <w:sz w:val="26"/>
                <w:szCs w:val="26"/>
              </w:rPr>
              <w:t>14,841,841.19</w:t>
            </w:r>
          </w:p>
        </w:tc>
        <w:tc>
          <w:tcPr>
            <w:tcW w:w="134" w:type="dxa"/>
          </w:tcPr>
          <w:p w14:paraId="74744EB8" w14:textId="77777777" w:rsidR="001060DC" w:rsidRPr="0055523E" w:rsidRDefault="001060DC" w:rsidP="001060DC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2CFCE2AE" w14:textId="130A17D6" w:rsidR="001060DC" w:rsidRPr="0055523E" w:rsidRDefault="001060DC" w:rsidP="001060D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/>
                <w:sz w:val="26"/>
                <w:szCs w:val="26"/>
              </w:rPr>
              <w:t>12,326,409.67</w:t>
            </w:r>
          </w:p>
        </w:tc>
        <w:tc>
          <w:tcPr>
            <w:tcW w:w="134" w:type="dxa"/>
          </w:tcPr>
          <w:p w14:paraId="7C90EE2C" w14:textId="77777777" w:rsidR="001060DC" w:rsidRPr="0055523E" w:rsidRDefault="001060DC" w:rsidP="001060DC">
            <w:pPr>
              <w:spacing w:line="300" w:lineRule="exact"/>
              <w:ind w:left="-57"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5F0DFA54" w14:textId="082FA011" w:rsidR="001060DC" w:rsidRPr="0055523E" w:rsidRDefault="004C5420" w:rsidP="001060D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/>
                <w:sz w:val="26"/>
                <w:szCs w:val="26"/>
              </w:rPr>
              <w:t>11,091,109.91</w:t>
            </w:r>
          </w:p>
        </w:tc>
        <w:tc>
          <w:tcPr>
            <w:tcW w:w="134" w:type="dxa"/>
          </w:tcPr>
          <w:p w14:paraId="36495B88" w14:textId="77777777" w:rsidR="001060DC" w:rsidRPr="0055523E" w:rsidRDefault="001060DC" w:rsidP="001060D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37494347" w14:textId="34791D2D" w:rsidR="001060DC" w:rsidRPr="0055523E" w:rsidRDefault="001060DC" w:rsidP="001060DC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/>
                <w:sz w:val="26"/>
                <w:szCs w:val="26"/>
              </w:rPr>
              <w:t>10,067,717.64</w:t>
            </w:r>
          </w:p>
        </w:tc>
      </w:tr>
    </w:tbl>
    <w:p w14:paraId="40B893A3" w14:textId="77777777" w:rsidR="003A15A5" w:rsidRPr="0055523E" w:rsidRDefault="003A15A5" w:rsidP="00A575B5">
      <w:pPr>
        <w:tabs>
          <w:tab w:val="left" w:pos="284"/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vertAlign w:val="superscript"/>
        </w:rPr>
      </w:pPr>
    </w:p>
    <w:p w14:paraId="752E57FE" w14:textId="0317BCF4" w:rsidR="00A575B5" w:rsidRPr="0055523E" w:rsidRDefault="00A575B5" w:rsidP="00A575B5">
      <w:pPr>
        <w:tabs>
          <w:tab w:val="left" w:pos="284"/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5523E">
        <w:rPr>
          <w:rFonts w:asciiTheme="majorBidi" w:hAnsiTheme="majorBidi" w:cstheme="majorBidi" w:hint="cs"/>
          <w:sz w:val="32"/>
          <w:szCs w:val="32"/>
          <w:vertAlign w:val="superscript"/>
        </w:rPr>
        <w:t>(</w:t>
      </w:r>
      <w:proofErr w:type="gramStart"/>
      <w:r w:rsidRPr="0055523E">
        <w:rPr>
          <w:rFonts w:asciiTheme="majorBidi" w:hAnsiTheme="majorBidi" w:cstheme="majorBidi" w:hint="cs"/>
          <w:sz w:val="32"/>
          <w:szCs w:val="32"/>
          <w:vertAlign w:val="superscript"/>
        </w:rPr>
        <w:t>*)</w:t>
      </w:r>
      <w:r w:rsidRPr="001C6A69">
        <w:rPr>
          <w:rFonts w:asciiTheme="majorBidi" w:hAnsiTheme="majorBidi" w:cstheme="majorBidi" w:hint="cs"/>
          <w:sz w:val="32"/>
          <w:szCs w:val="32"/>
          <w:cs/>
        </w:rPr>
        <w:t>บริษัทได้มีการเจรจาทำข้อตกลงกับบริษัท</w:t>
      </w:r>
      <w:proofErr w:type="gramEnd"/>
      <w:r w:rsidRPr="001C6A69">
        <w:rPr>
          <w:rFonts w:asciiTheme="majorBidi" w:hAnsiTheme="majorBidi" w:cstheme="majorBidi" w:hint="cs"/>
          <w:sz w:val="32"/>
          <w:szCs w:val="32"/>
          <w:cs/>
        </w:rPr>
        <w:t xml:space="preserve"> โลตัสลิงคส์ จำกัด สำหรับเงินชดเชยพิเศษจากการใช้ประโยชน์ในพื้นที่โครงการเดอะศาลายาตั้งแต่เดือนมิถุนายน </w:t>
      </w:r>
      <w:r w:rsidRPr="0055523E">
        <w:rPr>
          <w:rFonts w:asciiTheme="majorBidi" w:hAnsiTheme="majorBidi" w:cstheme="majorBidi"/>
          <w:sz w:val="32"/>
          <w:szCs w:val="32"/>
        </w:rPr>
        <w:t xml:space="preserve">2561 </w:t>
      </w:r>
      <w:r w:rsidRPr="001C6A69">
        <w:rPr>
          <w:rFonts w:asciiTheme="majorBidi" w:hAnsiTheme="majorBidi" w:cstheme="majorBidi" w:hint="cs"/>
          <w:sz w:val="32"/>
          <w:szCs w:val="32"/>
          <w:cs/>
        </w:rPr>
        <w:t xml:space="preserve">จนถึงวันที่ </w:t>
      </w:r>
      <w:r w:rsidRPr="0055523E">
        <w:rPr>
          <w:rFonts w:asciiTheme="majorBidi" w:hAnsiTheme="majorBidi" w:cstheme="majorBidi"/>
          <w:sz w:val="32"/>
          <w:szCs w:val="32"/>
        </w:rPr>
        <w:t xml:space="preserve">30 </w:t>
      </w:r>
      <w:r w:rsidRPr="001C6A69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Pr="0055523E">
        <w:rPr>
          <w:rFonts w:asciiTheme="majorBidi" w:hAnsiTheme="majorBidi" w:cstheme="majorBidi"/>
          <w:sz w:val="32"/>
          <w:szCs w:val="32"/>
        </w:rPr>
        <w:t xml:space="preserve">2564 </w:t>
      </w:r>
      <w:r w:rsidRPr="001C6A69">
        <w:rPr>
          <w:rFonts w:asciiTheme="majorBidi" w:hAnsiTheme="majorBidi" w:cstheme="majorBidi" w:hint="cs"/>
          <w:sz w:val="32"/>
          <w:szCs w:val="32"/>
          <w:cs/>
        </w:rPr>
        <w:t xml:space="preserve">เงินชดเชยกรณีพิเศษคิดเป็นจำนวนเงิน </w:t>
      </w:r>
      <w:r w:rsidRPr="0055523E">
        <w:rPr>
          <w:rFonts w:asciiTheme="majorBidi" w:hAnsiTheme="majorBidi" w:cstheme="majorBidi"/>
          <w:sz w:val="32"/>
          <w:szCs w:val="32"/>
        </w:rPr>
        <w:t xml:space="preserve">25.68 </w:t>
      </w:r>
      <w:r w:rsidRPr="001C6A69">
        <w:rPr>
          <w:rFonts w:asciiTheme="majorBidi" w:hAnsiTheme="majorBidi" w:cstheme="majorBidi" w:hint="cs"/>
          <w:sz w:val="32"/>
          <w:szCs w:val="32"/>
          <w:cs/>
        </w:rPr>
        <w:t xml:space="preserve">ล้านบาท (รวมภาษีมูลค่าเพิ่ม) โดยผ่อนชำระภายใน </w:t>
      </w:r>
      <w:r w:rsidRPr="0055523E">
        <w:rPr>
          <w:rFonts w:asciiTheme="majorBidi" w:hAnsiTheme="majorBidi" w:cstheme="majorBidi"/>
          <w:sz w:val="32"/>
          <w:szCs w:val="32"/>
        </w:rPr>
        <w:t xml:space="preserve">9 </w:t>
      </w:r>
      <w:r w:rsidRPr="001C6A69">
        <w:rPr>
          <w:rFonts w:asciiTheme="majorBidi" w:hAnsiTheme="majorBidi" w:cstheme="majorBidi" w:hint="cs"/>
          <w:sz w:val="32"/>
          <w:szCs w:val="32"/>
          <w:cs/>
        </w:rPr>
        <w:t xml:space="preserve">งวดเดือนสิ้นสุดวันที่ </w:t>
      </w:r>
      <w:r w:rsidRPr="0055523E">
        <w:rPr>
          <w:rFonts w:asciiTheme="majorBidi" w:hAnsiTheme="majorBidi" w:cstheme="majorBidi"/>
          <w:sz w:val="32"/>
          <w:szCs w:val="32"/>
        </w:rPr>
        <w:t xml:space="preserve">30 </w:t>
      </w:r>
      <w:r w:rsidRPr="001C6A69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Pr="0055523E">
        <w:rPr>
          <w:rFonts w:asciiTheme="majorBidi" w:hAnsiTheme="majorBidi" w:cstheme="majorBidi"/>
          <w:sz w:val="32"/>
          <w:szCs w:val="32"/>
        </w:rPr>
        <w:t>2565</w:t>
      </w:r>
      <w:r w:rsidRPr="001C6A69">
        <w:rPr>
          <w:rFonts w:asciiTheme="majorBidi" w:hAnsiTheme="majorBidi" w:cstheme="majorBidi" w:hint="cs"/>
          <w:sz w:val="32"/>
          <w:szCs w:val="32"/>
          <w:cs/>
        </w:rPr>
        <w:t xml:space="preserve"> จำนวนเงินผ่อนชำระตามตารางการชำระที่ตกลงกัน </w:t>
      </w:r>
    </w:p>
    <w:p w14:paraId="0DF2AF9A" w14:textId="1B618E4E" w:rsidR="00A575B5" w:rsidRPr="0055523E" w:rsidRDefault="003A15A5" w:rsidP="003A15A5">
      <w:pPr>
        <w:tabs>
          <w:tab w:val="left" w:pos="284"/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3A7F7A">
        <w:rPr>
          <w:rFonts w:asciiTheme="majorBidi" w:hAnsiTheme="majorBidi" w:cstheme="majorBidi"/>
          <w:sz w:val="32"/>
          <w:szCs w:val="32"/>
        </w:rPr>
        <w:tab/>
      </w:r>
      <w:r w:rsidRPr="001C6A69">
        <w:rPr>
          <w:rFonts w:asciiTheme="majorBidi" w:hAnsiTheme="majorBidi" w:cstheme="majorBidi" w:hint="cs"/>
          <w:sz w:val="32"/>
          <w:szCs w:val="32"/>
          <w:cs/>
        </w:rPr>
        <w:t>ในระหว่างปี</w:t>
      </w:r>
      <w:r w:rsidR="00A575B5" w:rsidRPr="001C6A6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575B5" w:rsidRPr="0055523E">
        <w:rPr>
          <w:rFonts w:asciiTheme="majorBidi" w:hAnsiTheme="majorBidi" w:cstheme="majorBidi"/>
          <w:sz w:val="32"/>
          <w:szCs w:val="32"/>
        </w:rPr>
        <w:t xml:space="preserve">2564 </w:t>
      </w:r>
      <w:r w:rsidR="00A575B5" w:rsidRPr="001C6A69">
        <w:rPr>
          <w:rFonts w:asciiTheme="majorBidi" w:hAnsiTheme="majorBidi" w:cstheme="majorBidi" w:hint="cs"/>
          <w:sz w:val="32"/>
          <w:szCs w:val="32"/>
          <w:cs/>
        </w:rPr>
        <w:t>บริษัทได้รับชำระ</w:t>
      </w:r>
      <w:r w:rsidRPr="001C6A69">
        <w:rPr>
          <w:rFonts w:asciiTheme="majorBidi" w:hAnsiTheme="majorBidi" w:cstheme="majorBidi" w:hint="cs"/>
          <w:sz w:val="32"/>
          <w:szCs w:val="32"/>
          <w:cs/>
        </w:rPr>
        <w:t xml:space="preserve">เงินชดเชยจำนวน </w:t>
      </w:r>
      <w:r w:rsidRPr="0055523E">
        <w:rPr>
          <w:rFonts w:asciiTheme="majorBidi" w:hAnsiTheme="majorBidi" w:cstheme="majorBidi"/>
          <w:sz w:val="32"/>
          <w:szCs w:val="32"/>
        </w:rPr>
        <w:t xml:space="preserve">2 </w:t>
      </w:r>
      <w:r w:rsidRPr="001C6A69">
        <w:rPr>
          <w:rFonts w:asciiTheme="majorBidi" w:hAnsiTheme="majorBidi" w:cstheme="majorBidi" w:hint="cs"/>
          <w:sz w:val="32"/>
          <w:szCs w:val="32"/>
          <w:cs/>
        </w:rPr>
        <w:t xml:space="preserve">งวด </w:t>
      </w:r>
      <w:r w:rsidR="00A575B5" w:rsidRPr="001C6A69">
        <w:rPr>
          <w:rFonts w:asciiTheme="majorBidi" w:hAnsiTheme="majorBidi" w:cstheme="majorBidi" w:hint="cs"/>
          <w:sz w:val="32"/>
          <w:szCs w:val="32"/>
          <w:cs/>
        </w:rPr>
        <w:t>เป็นจำนวนเงิ</w:t>
      </w:r>
      <w:r w:rsidRPr="001C6A69">
        <w:rPr>
          <w:rFonts w:asciiTheme="majorBidi" w:hAnsiTheme="majorBidi" w:cstheme="majorBidi" w:hint="cs"/>
          <w:sz w:val="32"/>
          <w:szCs w:val="32"/>
          <w:cs/>
        </w:rPr>
        <w:t xml:space="preserve">น </w:t>
      </w:r>
      <w:r w:rsidRPr="0055523E">
        <w:rPr>
          <w:rFonts w:asciiTheme="majorBidi" w:hAnsiTheme="majorBidi" w:cstheme="majorBidi"/>
          <w:sz w:val="32"/>
          <w:szCs w:val="32"/>
        </w:rPr>
        <w:t>6.42</w:t>
      </w:r>
      <w:r w:rsidR="00A575B5" w:rsidRPr="0055523E">
        <w:rPr>
          <w:rFonts w:asciiTheme="majorBidi" w:hAnsiTheme="majorBidi" w:cstheme="majorBidi"/>
          <w:sz w:val="32"/>
          <w:szCs w:val="32"/>
        </w:rPr>
        <w:t xml:space="preserve"> </w:t>
      </w:r>
      <w:r w:rsidR="00A575B5" w:rsidRPr="001C6A69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A575B5" w:rsidRPr="001C6A69">
        <w:rPr>
          <w:rFonts w:asciiTheme="majorBidi" w:hAnsiTheme="majorBidi" w:cstheme="majorBidi"/>
          <w:sz w:val="32"/>
          <w:szCs w:val="32"/>
          <w:cs/>
        </w:rPr>
        <w:br/>
      </w:r>
      <w:r w:rsidR="00A575B5" w:rsidRPr="001C6A69">
        <w:rPr>
          <w:rFonts w:asciiTheme="majorBidi" w:hAnsiTheme="majorBidi" w:cstheme="majorBidi" w:hint="cs"/>
          <w:sz w:val="32"/>
          <w:szCs w:val="32"/>
          <w:cs/>
        </w:rPr>
        <w:t>(รวมภาษีมูลค่าเพิ่ม) ซึ่งเป็นตามที่ตกลงกัน</w:t>
      </w:r>
    </w:p>
    <w:p w14:paraId="4FAC61CC" w14:textId="77777777" w:rsidR="00CE40E1" w:rsidRPr="001C6A69" w:rsidRDefault="00CE40E1" w:rsidP="00F426B7">
      <w:pPr>
        <w:spacing w:line="380" w:lineRule="exact"/>
        <w:jc w:val="thaiDistribute"/>
        <w:rPr>
          <w:rFonts w:ascii="Angsana New" w:eastAsia="Arial Unicode MS" w:hAnsi="Angsana New"/>
          <w:b/>
          <w:bCs/>
          <w:sz w:val="32"/>
          <w:szCs w:val="32"/>
          <w:cs/>
        </w:rPr>
      </w:pPr>
    </w:p>
    <w:p w14:paraId="5AEE6B56" w14:textId="561D4F9D" w:rsidR="00780DF0" w:rsidRPr="001C6A69" w:rsidRDefault="00A575B5" w:rsidP="00780DF0">
      <w:pPr>
        <w:tabs>
          <w:tab w:val="left" w:pos="284"/>
          <w:tab w:val="left" w:pos="851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5523E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780DF0" w:rsidRPr="0055523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80DF0" w:rsidRPr="0055523E">
        <w:rPr>
          <w:rFonts w:asciiTheme="majorBidi" w:hAnsiTheme="majorBidi" w:cstheme="majorBidi"/>
          <w:b/>
          <w:bCs/>
          <w:sz w:val="32"/>
          <w:szCs w:val="32"/>
        </w:rPr>
        <w:tab/>
      </w:r>
      <w:r w:rsidR="00780DF0" w:rsidRPr="001C6A69">
        <w:rPr>
          <w:rFonts w:asciiTheme="majorBidi" w:hAnsiTheme="majorBidi" w:cstheme="majorBidi" w:hint="cs"/>
          <w:b/>
          <w:bCs/>
          <w:sz w:val="32"/>
          <w:szCs w:val="32"/>
          <w:cs/>
        </w:rPr>
        <w:t>ลูกหนี้ตามสัญญาเช่าเงินทุน</w:t>
      </w:r>
    </w:p>
    <w:p w14:paraId="0FD0007B" w14:textId="10B47EB2" w:rsidR="00A575B5" w:rsidRPr="0055523E" w:rsidRDefault="00780DF0" w:rsidP="00780DF0">
      <w:pPr>
        <w:tabs>
          <w:tab w:val="left" w:pos="284"/>
          <w:tab w:val="left" w:pos="851"/>
        </w:tabs>
        <w:spacing w:line="380" w:lineRule="exact"/>
        <w:rPr>
          <w:rFonts w:asciiTheme="majorBidi" w:hAnsiTheme="majorBidi"/>
          <w:sz w:val="32"/>
          <w:szCs w:val="32"/>
        </w:rPr>
      </w:pPr>
      <w:r w:rsidRPr="003A7F7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A7F7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C6A69">
        <w:rPr>
          <w:rFonts w:asciiTheme="majorBidi" w:hAnsiTheme="majorBidi" w:cstheme="majorBidi"/>
          <w:sz w:val="32"/>
          <w:szCs w:val="32"/>
          <w:cs/>
        </w:rPr>
        <w:t>บัญชีนี้ประกอบด้ว</w:t>
      </w:r>
      <w:r w:rsidRPr="001C6A69">
        <w:rPr>
          <w:rFonts w:asciiTheme="majorBidi" w:hAnsiTheme="majorBidi"/>
          <w:sz w:val="32"/>
          <w:szCs w:val="32"/>
          <w:cs/>
        </w:rPr>
        <w:t>ย</w:t>
      </w:r>
    </w:p>
    <w:tbl>
      <w:tblPr>
        <w:tblW w:w="8414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103"/>
        <w:gridCol w:w="1587"/>
        <w:gridCol w:w="134"/>
        <w:gridCol w:w="1590"/>
      </w:tblGrid>
      <w:tr w:rsidR="00A575B5" w:rsidRPr="0055523E" w14:paraId="50DC8E77" w14:textId="77777777" w:rsidTr="002218D6">
        <w:tc>
          <w:tcPr>
            <w:tcW w:w="5103" w:type="dxa"/>
            <w:vAlign w:val="center"/>
          </w:tcPr>
          <w:p w14:paraId="2794F054" w14:textId="77777777" w:rsidR="00A575B5" w:rsidRPr="0055523E" w:rsidRDefault="00A575B5" w:rsidP="002218D6">
            <w:pPr>
              <w:tabs>
                <w:tab w:val="left" w:pos="600"/>
              </w:tabs>
              <w:spacing w:line="380" w:lineRule="exact"/>
              <w:ind w:right="-107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  <w:vAlign w:val="center"/>
          </w:tcPr>
          <w:p w14:paraId="17D49172" w14:textId="4B318B8C" w:rsidR="00A575B5" w:rsidRPr="001C6A69" w:rsidRDefault="00A575B5" w:rsidP="002218D6">
            <w:pPr>
              <w:tabs>
                <w:tab w:val="left" w:pos="60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C6A69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A575B5" w:rsidRPr="0055523E" w14:paraId="3B486B90" w14:textId="77777777" w:rsidTr="002218D6">
        <w:tc>
          <w:tcPr>
            <w:tcW w:w="5103" w:type="dxa"/>
          </w:tcPr>
          <w:p w14:paraId="38525315" w14:textId="77777777" w:rsidR="00A575B5" w:rsidRPr="0055523E" w:rsidRDefault="00A575B5" w:rsidP="002218D6">
            <w:pPr>
              <w:tabs>
                <w:tab w:val="left" w:pos="600"/>
              </w:tabs>
              <w:spacing w:line="380" w:lineRule="exact"/>
              <w:ind w:right="-107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331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4A1D07" w14:textId="77777777" w:rsidR="00A575B5" w:rsidRPr="001C6A69" w:rsidRDefault="00A575B5" w:rsidP="002218D6">
            <w:pPr>
              <w:tabs>
                <w:tab w:val="left" w:pos="60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C6A6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A575B5" w:rsidRPr="0055523E" w14:paraId="412D40F0" w14:textId="77777777" w:rsidTr="002218D6">
        <w:tc>
          <w:tcPr>
            <w:tcW w:w="5103" w:type="dxa"/>
          </w:tcPr>
          <w:p w14:paraId="64533ADE" w14:textId="77777777" w:rsidR="00A575B5" w:rsidRPr="001C6A69" w:rsidRDefault="00A575B5" w:rsidP="002218D6">
            <w:pPr>
              <w:tabs>
                <w:tab w:val="left" w:pos="600"/>
              </w:tabs>
              <w:spacing w:line="380" w:lineRule="exact"/>
              <w:ind w:right="-107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532DFE2C" w14:textId="46C36395" w:rsidR="00A575B5" w:rsidRPr="0055523E" w:rsidRDefault="00A575B5" w:rsidP="00221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6" w:right="-5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5523E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67CC3E4" w14:textId="77777777" w:rsidR="00A575B5" w:rsidRPr="0055523E" w:rsidRDefault="00A575B5" w:rsidP="002218D6">
            <w:pPr>
              <w:spacing w:line="38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</w:tcPr>
          <w:p w14:paraId="1B73B681" w14:textId="1854059F" w:rsidR="00A575B5" w:rsidRPr="0055523E" w:rsidRDefault="00A575B5" w:rsidP="00221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6" w:right="-5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5523E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A575B5" w:rsidRPr="0055523E" w14:paraId="6A684E8D" w14:textId="77777777" w:rsidTr="002218D6">
        <w:tc>
          <w:tcPr>
            <w:tcW w:w="5103" w:type="dxa"/>
          </w:tcPr>
          <w:p w14:paraId="00211B5F" w14:textId="77777777" w:rsidR="00A575B5" w:rsidRPr="001C6A69" w:rsidRDefault="00A575B5" w:rsidP="002218D6">
            <w:pPr>
              <w:tabs>
                <w:tab w:val="left" w:pos="600"/>
              </w:tabs>
              <w:spacing w:line="380" w:lineRule="exact"/>
              <w:ind w:left="-57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C6A69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ลูกหนี้ตามสัญญาเช่าเงินทุน</w:t>
            </w:r>
          </w:p>
        </w:tc>
        <w:tc>
          <w:tcPr>
            <w:tcW w:w="1587" w:type="dxa"/>
            <w:tcBorders>
              <w:top w:val="single" w:sz="6" w:space="0" w:color="auto"/>
            </w:tcBorders>
            <w:vAlign w:val="center"/>
          </w:tcPr>
          <w:p w14:paraId="1123B95F" w14:textId="4F56DF47" w:rsidR="00A575B5" w:rsidRPr="0055523E" w:rsidRDefault="00EA5D3C" w:rsidP="002218D6">
            <w:pPr>
              <w:spacing w:line="380" w:lineRule="exact"/>
              <w:ind w:left="-57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A7F7A">
              <w:rPr>
                <w:rFonts w:asciiTheme="majorBidi" w:hAnsiTheme="majorBidi"/>
                <w:sz w:val="32"/>
                <w:szCs w:val="32"/>
              </w:rPr>
              <w:t>244</w:t>
            </w:r>
            <w:r w:rsidRPr="0055523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A7F7A">
              <w:rPr>
                <w:rFonts w:asciiTheme="majorBidi" w:hAnsiTheme="majorBidi"/>
                <w:sz w:val="32"/>
                <w:szCs w:val="32"/>
              </w:rPr>
              <w:t>050</w:t>
            </w:r>
            <w:r w:rsidRPr="0055523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A7F7A">
              <w:rPr>
                <w:rFonts w:asciiTheme="majorBidi" w:hAnsiTheme="majorBidi"/>
                <w:sz w:val="32"/>
                <w:szCs w:val="32"/>
              </w:rPr>
              <w:t>902.86</w:t>
            </w:r>
          </w:p>
        </w:tc>
        <w:tc>
          <w:tcPr>
            <w:tcW w:w="134" w:type="dxa"/>
            <w:vAlign w:val="bottom"/>
          </w:tcPr>
          <w:p w14:paraId="228B2B49" w14:textId="77777777" w:rsidR="00A575B5" w:rsidRPr="0055523E" w:rsidRDefault="00A575B5" w:rsidP="002218D6">
            <w:pPr>
              <w:spacing w:line="380" w:lineRule="exact"/>
              <w:ind w:right="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</w:tcPr>
          <w:p w14:paraId="50085316" w14:textId="418B34CA" w:rsidR="00A575B5" w:rsidRPr="0055523E" w:rsidRDefault="008721BD" w:rsidP="002218D6">
            <w:pPr>
              <w:spacing w:line="380" w:lineRule="exact"/>
              <w:ind w:left="-57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A7F7A">
              <w:rPr>
                <w:rFonts w:asciiTheme="majorBidi" w:hAnsiTheme="majorBidi"/>
                <w:sz w:val="32"/>
                <w:szCs w:val="32"/>
              </w:rPr>
              <w:t>36</w:t>
            </w:r>
            <w:r w:rsidRPr="0055523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A7F7A">
              <w:rPr>
                <w:rFonts w:asciiTheme="majorBidi" w:hAnsiTheme="majorBidi"/>
                <w:sz w:val="32"/>
                <w:szCs w:val="32"/>
              </w:rPr>
              <w:t>634</w:t>
            </w:r>
            <w:r w:rsidRPr="0055523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A7F7A">
              <w:rPr>
                <w:rFonts w:asciiTheme="majorBidi" w:hAnsiTheme="majorBidi"/>
                <w:sz w:val="32"/>
                <w:szCs w:val="32"/>
              </w:rPr>
              <w:t>186.11</w:t>
            </w:r>
          </w:p>
        </w:tc>
      </w:tr>
      <w:tr w:rsidR="0056511A" w:rsidRPr="0055523E" w14:paraId="474D850C" w14:textId="77777777" w:rsidTr="00A24F44">
        <w:tc>
          <w:tcPr>
            <w:tcW w:w="5103" w:type="dxa"/>
          </w:tcPr>
          <w:p w14:paraId="3E9A7614" w14:textId="77777777" w:rsidR="0056511A" w:rsidRPr="001C6A69" w:rsidRDefault="0056511A" w:rsidP="0056511A">
            <w:pPr>
              <w:tabs>
                <w:tab w:val="left" w:pos="600"/>
              </w:tabs>
              <w:spacing w:line="380" w:lineRule="exact"/>
              <w:ind w:left="170" w:hanging="22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C6A6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1C6A6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ดอกเบี้ยรับรอรับรู้</w:t>
            </w:r>
          </w:p>
        </w:tc>
        <w:tc>
          <w:tcPr>
            <w:tcW w:w="1587" w:type="dxa"/>
          </w:tcPr>
          <w:p w14:paraId="46B0A499" w14:textId="53389A3B" w:rsidR="0056511A" w:rsidRPr="0055523E" w:rsidRDefault="0056511A" w:rsidP="0056511A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5523E">
              <w:rPr>
                <w:rFonts w:asciiTheme="majorBidi" w:hAnsiTheme="majorBidi" w:cstheme="majorBidi"/>
                <w:sz w:val="32"/>
                <w:szCs w:val="32"/>
              </w:rPr>
              <w:t xml:space="preserve"> (56,401,018.29)</w:t>
            </w:r>
          </w:p>
        </w:tc>
        <w:tc>
          <w:tcPr>
            <w:tcW w:w="134" w:type="dxa"/>
            <w:vAlign w:val="bottom"/>
          </w:tcPr>
          <w:p w14:paraId="01A7586E" w14:textId="77777777" w:rsidR="0056511A" w:rsidRPr="0055523E" w:rsidRDefault="0056511A" w:rsidP="0056511A">
            <w:pPr>
              <w:spacing w:line="380" w:lineRule="exact"/>
              <w:ind w:right="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</w:tcPr>
          <w:p w14:paraId="0BF81515" w14:textId="0C19CDA1" w:rsidR="0056511A" w:rsidRPr="0055523E" w:rsidRDefault="0056511A" w:rsidP="003966F4">
            <w:pPr>
              <w:spacing w:line="380" w:lineRule="exact"/>
              <w:ind w:right="56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5523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6511A" w:rsidRPr="0055523E" w14:paraId="2138F762" w14:textId="77777777" w:rsidTr="00A24F44">
        <w:tc>
          <w:tcPr>
            <w:tcW w:w="5103" w:type="dxa"/>
          </w:tcPr>
          <w:p w14:paraId="03F5E81B" w14:textId="7B59FB2C" w:rsidR="0056511A" w:rsidRPr="001C6A69" w:rsidRDefault="0056511A" w:rsidP="00A24F44">
            <w:pPr>
              <w:tabs>
                <w:tab w:val="left" w:pos="600"/>
              </w:tabs>
              <w:spacing w:line="380" w:lineRule="exact"/>
              <w:ind w:left="284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1C6A69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ภาษีมูลค่าเพิ่มยังไม่ถึงกำหนด</w:t>
            </w:r>
          </w:p>
        </w:tc>
        <w:tc>
          <w:tcPr>
            <w:tcW w:w="1587" w:type="dxa"/>
          </w:tcPr>
          <w:p w14:paraId="0BD5FB39" w14:textId="30255454" w:rsidR="0056511A" w:rsidRPr="0055523E" w:rsidRDefault="0056511A" w:rsidP="0056511A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5523E">
              <w:rPr>
                <w:rFonts w:asciiTheme="majorBidi" w:hAnsiTheme="majorBidi" w:cstheme="majorBidi"/>
                <w:sz w:val="32"/>
                <w:szCs w:val="32"/>
              </w:rPr>
              <w:t xml:space="preserve"> (13,601,560.57)</w:t>
            </w:r>
          </w:p>
        </w:tc>
        <w:tc>
          <w:tcPr>
            <w:tcW w:w="134" w:type="dxa"/>
            <w:vAlign w:val="bottom"/>
          </w:tcPr>
          <w:p w14:paraId="2B138204" w14:textId="77777777" w:rsidR="0056511A" w:rsidRPr="0055523E" w:rsidRDefault="0056511A" w:rsidP="0056511A">
            <w:pPr>
              <w:spacing w:line="380" w:lineRule="exact"/>
              <w:ind w:right="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</w:tcPr>
          <w:p w14:paraId="266F91CC" w14:textId="54F2605F" w:rsidR="0056511A" w:rsidRPr="001C6A69" w:rsidRDefault="0056511A" w:rsidP="003966F4">
            <w:pPr>
              <w:spacing w:line="380" w:lineRule="exact"/>
              <w:ind w:right="567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5523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24F44" w:rsidRPr="0055523E" w14:paraId="71EE6347" w14:textId="77777777" w:rsidTr="00A24F44">
        <w:tc>
          <w:tcPr>
            <w:tcW w:w="5103" w:type="dxa"/>
          </w:tcPr>
          <w:p w14:paraId="3B58C32B" w14:textId="5925A75D" w:rsidR="00A24F44" w:rsidRPr="001C6A69" w:rsidRDefault="00A24F44" w:rsidP="00A24F44">
            <w:pPr>
              <w:tabs>
                <w:tab w:val="left" w:pos="600"/>
              </w:tabs>
              <w:spacing w:line="380" w:lineRule="exact"/>
              <w:ind w:left="28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C6A69">
              <w:rPr>
                <w:rFonts w:asciiTheme="majorBidi" w:hAnsiTheme="majorBidi" w:cstheme="majorBidi"/>
                <w:sz w:val="32"/>
                <w:szCs w:val="32"/>
                <w:cs/>
              </w:rPr>
              <w:t>ผล</w:t>
            </w:r>
            <w:r w:rsidRPr="001C6A69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ขาดทุนสะสม</w:t>
            </w:r>
            <w:r w:rsidRPr="001C6A69">
              <w:rPr>
                <w:rFonts w:asciiTheme="majorBidi" w:hAnsiTheme="majorBidi" w:cstheme="majorBidi"/>
                <w:sz w:val="32"/>
                <w:szCs w:val="32"/>
                <w:cs/>
              </w:rPr>
              <w:t>จากการรับชำระตามสัญญาเช่าเงินทุน</w:t>
            </w:r>
          </w:p>
        </w:tc>
        <w:tc>
          <w:tcPr>
            <w:tcW w:w="1587" w:type="dxa"/>
          </w:tcPr>
          <w:p w14:paraId="57442C93" w14:textId="77777777" w:rsidR="00A24F44" w:rsidRPr="001C6A69" w:rsidRDefault="00A24F44" w:rsidP="00E11E7E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7F7A">
              <w:rPr>
                <w:rFonts w:asciiTheme="majorBidi" w:hAnsiTheme="majorBidi"/>
                <w:sz w:val="32"/>
                <w:szCs w:val="32"/>
              </w:rPr>
              <w:t>(1</w:t>
            </w:r>
            <w:r w:rsidRPr="0055523E">
              <w:rPr>
                <w:rFonts w:asciiTheme="majorBidi" w:hAnsiTheme="majorBidi"/>
                <w:sz w:val="32"/>
                <w:szCs w:val="32"/>
              </w:rPr>
              <w:t>,</w:t>
            </w:r>
            <w:r w:rsidRPr="003A7F7A">
              <w:rPr>
                <w:rFonts w:asciiTheme="majorBidi" w:hAnsiTheme="majorBidi"/>
                <w:sz w:val="32"/>
                <w:szCs w:val="32"/>
              </w:rPr>
              <w:t>385</w:t>
            </w:r>
            <w:r w:rsidRPr="0055523E">
              <w:rPr>
                <w:rFonts w:asciiTheme="majorBidi" w:hAnsiTheme="majorBidi"/>
                <w:sz w:val="32"/>
                <w:szCs w:val="32"/>
              </w:rPr>
              <w:t>,</w:t>
            </w:r>
            <w:r w:rsidRPr="003A7F7A">
              <w:rPr>
                <w:rFonts w:asciiTheme="majorBidi" w:hAnsiTheme="majorBidi"/>
                <w:sz w:val="32"/>
                <w:szCs w:val="32"/>
              </w:rPr>
              <w:t>892.76)</w:t>
            </w:r>
          </w:p>
        </w:tc>
        <w:tc>
          <w:tcPr>
            <w:tcW w:w="134" w:type="dxa"/>
            <w:vAlign w:val="bottom"/>
          </w:tcPr>
          <w:p w14:paraId="6D6EE914" w14:textId="77777777" w:rsidR="00A24F44" w:rsidRPr="0055523E" w:rsidRDefault="00A24F44" w:rsidP="00E11E7E">
            <w:pPr>
              <w:spacing w:line="380" w:lineRule="exact"/>
              <w:ind w:right="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</w:tcPr>
          <w:p w14:paraId="52F090C3" w14:textId="77777777" w:rsidR="00A24F44" w:rsidRPr="0055523E" w:rsidRDefault="00A24F44" w:rsidP="003966F4">
            <w:pPr>
              <w:spacing w:line="380" w:lineRule="exact"/>
              <w:ind w:right="56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5523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575B5" w:rsidRPr="0055523E" w14:paraId="02BF6BE3" w14:textId="77777777" w:rsidTr="003A15A5">
        <w:tc>
          <w:tcPr>
            <w:tcW w:w="5103" w:type="dxa"/>
          </w:tcPr>
          <w:p w14:paraId="21772DE4" w14:textId="77777777" w:rsidR="00A575B5" w:rsidRPr="001C6A69" w:rsidRDefault="00A575B5" w:rsidP="002218D6">
            <w:pPr>
              <w:tabs>
                <w:tab w:val="left" w:pos="600"/>
              </w:tabs>
              <w:spacing w:line="380" w:lineRule="exact"/>
              <w:ind w:left="170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</w:tcBorders>
            <w:vAlign w:val="center"/>
          </w:tcPr>
          <w:p w14:paraId="74283BA6" w14:textId="2254D748" w:rsidR="00A575B5" w:rsidRPr="0055523E" w:rsidRDefault="00A24F44" w:rsidP="002218D6">
            <w:pPr>
              <w:spacing w:line="380" w:lineRule="exact"/>
              <w:ind w:left="-57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172,662,431.24</w:t>
            </w:r>
          </w:p>
        </w:tc>
        <w:tc>
          <w:tcPr>
            <w:tcW w:w="134" w:type="dxa"/>
            <w:vAlign w:val="bottom"/>
          </w:tcPr>
          <w:p w14:paraId="46853582" w14:textId="77777777" w:rsidR="00A575B5" w:rsidRPr="0055523E" w:rsidRDefault="00A575B5" w:rsidP="002218D6">
            <w:pPr>
              <w:spacing w:line="380" w:lineRule="exact"/>
              <w:ind w:right="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</w:tcPr>
          <w:p w14:paraId="7F628CC5" w14:textId="18CF2CBE" w:rsidR="00A575B5" w:rsidRPr="0055523E" w:rsidRDefault="008721BD" w:rsidP="002218D6">
            <w:pPr>
              <w:spacing w:line="380" w:lineRule="exact"/>
              <w:ind w:left="-57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5523E">
              <w:rPr>
                <w:rFonts w:asciiTheme="majorBidi" w:hAnsiTheme="majorBidi" w:cstheme="majorBidi"/>
                <w:sz w:val="32"/>
                <w:szCs w:val="32"/>
              </w:rPr>
              <w:t>36,634,186.11</w:t>
            </w:r>
          </w:p>
        </w:tc>
      </w:tr>
      <w:tr w:rsidR="003A15A5" w:rsidRPr="0055523E" w14:paraId="72E89ACA" w14:textId="77777777" w:rsidTr="003A15A5">
        <w:tc>
          <w:tcPr>
            <w:tcW w:w="5103" w:type="dxa"/>
          </w:tcPr>
          <w:p w14:paraId="486C3F86" w14:textId="7A466BB9" w:rsidR="003A15A5" w:rsidRPr="001C6A69" w:rsidRDefault="003A15A5" w:rsidP="003A15A5">
            <w:pPr>
              <w:tabs>
                <w:tab w:val="left" w:pos="600"/>
              </w:tabs>
              <w:spacing w:line="380" w:lineRule="exact"/>
              <w:ind w:left="-61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1C6A6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1C6A6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7BCDD15E" w14:textId="3B3C4FB6" w:rsidR="003A15A5" w:rsidRPr="0055523E" w:rsidRDefault="003A15A5" w:rsidP="00A24F44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A7F7A">
              <w:rPr>
                <w:rFonts w:asciiTheme="majorBidi" w:hAnsiTheme="majorBidi"/>
                <w:sz w:val="32"/>
                <w:szCs w:val="32"/>
              </w:rPr>
              <w:t>(3</w:t>
            </w:r>
            <w:r w:rsidRPr="0055523E">
              <w:rPr>
                <w:rFonts w:asciiTheme="majorBidi" w:hAnsiTheme="majorBidi"/>
                <w:sz w:val="32"/>
                <w:szCs w:val="32"/>
              </w:rPr>
              <w:t>,</w:t>
            </w:r>
            <w:r w:rsidRPr="003A7F7A">
              <w:rPr>
                <w:rFonts w:asciiTheme="majorBidi" w:hAnsiTheme="majorBidi"/>
                <w:sz w:val="32"/>
                <w:szCs w:val="32"/>
              </w:rPr>
              <w:t>300</w:t>
            </w:r>
            <w:r w:rsidRPr="0055523E">
              <w:rPr>
                <w:rFonts w:asciiTheme="majorBidi" w:hAnsiTheme="majorBidi"/>
                <w:sz w:val="32"/>
                <w:szCs w:val="32"/>
              </w:rPr>
              <w:t>,</w:t>
            </w:r>
            <w:r w:rsidRPr="003A7F7A">
              <w:rPr>
                <w:rFonts w:asciiTheme="majorBidi" w:hAnsiTheme="majorBidi" w:cstheme="majorBidi"/>
                <w:sz w:val="32"/>
                <w:szCs w:val="32"/>
              </w:rPr>
              <w:t>059</w:t>
            </w:r>
            <w:r w:rsidRPr="003A7F7A">
              <w:rPr>
                <w:rFonts w:asciiTheme="majorBidi" w:hAnsiTheme="majorBidi"/>
                <w:sz w:val="32"/>
                <w:szCs w:val="32"/>
              </w:rPr>
              <w:t>.34)</w:t>
            </w:r>
          </w:p>
        </w:tc>
        <w:tc>
          <w:tcPr>
            <w:tcW w:w="134" w:type="dxa"/>
            <w:vAlign w:val="bottom"/>
          </w:tcPr>
          <w:p w14:paraId="21E5ED40" w14:textId="77777777" w:rsidR="003A15A5" w:rsidRPr="0055523E" w:rsidRDefault="003A15A5" w:rsidP="003A15A5">
            <w:pPr>
              <w:spacing w:line="380" w:lineRule="exact"/>
              <w:ind w:right="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</w:tcPr>
          <w:p w14:paraId="0CCB6B86" w14:textId="13CACACB" w:rsidR="003A15A5" w:rsidRPr="0055523E" w:rsidRDefault="003A15A5" w:rsidP="003966F4">
            <w:pPr>
              <w:spacing w:line="380" w:lineRule="exact"/>
              <w:ind w:right="56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5523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A15A5" w:rsidRPr="0055523E" w14:paraId="7C259C98" w14:textId="77777777" w:rsidTr="003A15A5">
        <w:tc>
          <w:tcPr>
            <w:tcW w:w="5103" w:type="dxa"/>
          </w:tcPr>
          <w:p w14:paraId="7C7981CC" w14:textId="77777777" w:rsidR="003A15A5" w:rsidRPr="001C6A69" w:rsidRDefault="003A15A5" w:rsidP="003A15A5">
            <w:pPr>
              <w:tabs>
                <w:tab w:val="left" w:pos="600"/>
              </w:tabs>
              <w:spacing w:line="380" w:lineRule="exact"/>
              <w:ind w:left="-61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5C757335" w14:textId="28C688B1" w:rsidR="003A15A5" w:rsidRPr="001C6A69" w:rsidRDefault="00A24F44" w:rsidP="003A15A5">
            <w:pPr>
              <w:spacing w:line="380" w:lineRule="exact"/>
              <w:ind w:left="-57" w:right="57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/>
                <w:sz w:val="32"/>
                <w:szCs w:val="32"/>
              </w:rPr>
              <w:t>169,362,371.90</w:t>
            </w:r>
          </w:p>
        </w:tc>
        <w:tc>
          <w:tcPr>
            <w:tcW w:w="134" w:type="dxa"/>
            <w:vAlign w:val="bottom"/>
          </w:tcPr>
          <w:p w14:paraId="20D19B16" w14:textId="77777777" w:rsidR="003A15A5" w:rsidRPr="0055523E" w:rsidRDefault="003A15A5" w:rsidP="003A15A5">
            <w:pPr>
              <w:spacing w:line="380" w:lineRule="exact"/>
              <w:ind w:right="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</w:tcPr>
          <w:p w14:paraId="243764E0" w14:textId="7B256C6F" w:rsidR="003A15A5" w:rsidRPr="0055523E" w:rsidRDefault="003A15A5" w:rsidP="003A15A5">
            <w:pPr>
              <w:spacing w:line="380" w:lineRule="exact"/>
              <w:ind w:left="-57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5523E">
              <w:rPr>
                <w:rFonts w:asciiTheme="majorBidi" w:hAnsiTheme="majorBidi" w:cstheme="majorBidi"/>
                <w:sz w:val="32"/>
                <w:szCs w:val="32"/>
              </w:rPr>
              <w:t>36,634,186.11</w:t>
            </w:r>
          </w:p>
        </w:tc>
      </w:tr>
      <w:tr w:rsidR="003A15A5" w:rsidRPr="0055523E" w14:paraId="591236BC" w14:textId="77777777" w:rsidTr="002218D6">
        <w:tc>
          <w:tcPr>
            <w:tcW w:w="5103" w:type="dxa"/>
          </w:tcPr>
          <w:p w14:paraId="049AA2EF" w14:textId="77777777" w:rsidR="003A15A5" w:rsidRPr="001C6A69" w:rsidRDefault="003A15A5" w:rsidP="003A15A5">
            <w:pPr>
              <w:tabs>
                <w:tab w:val="left" w:pos="600"/>
              </w:tabs>
              <w:spacing w:line="380" w:lineRule="exact"/>
              <w:ind w:left="170" w:hanging="22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C6A6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หัก </w:t>
            </w:r>
            <w:r w:rsidRPr="001C6A69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87" w:type="dxa"/>
            <w:tcBorders>
              <w:bottom w:val="single" w:sz="6" w:space="0" w:color="auto"/>
            </w:tcBorders>
            <w:vAlign w:val="center"/>
          </w:tcPr>
          <w:p w14:paraId="3B695889" w14:textId="52845E13" w:rsidR="003A15A5" w:rsidRPr="001C6A69" w:rsidRDefault="003A15A5" w:rsidP="003A15A5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5523E">
              <w:rPr>
                <w:rFonts w:asciiTheme="majorBidi" w:hAnsiTheme="majorBidi" w:cstheme="majorBidi"/>
                <w:sz w:val="32"/>
                <w:szCs w:val="32"/>
              </w:rPr>
              <w:t>(16,306,900.64)</w:t>
            </w:r>
          </w:p>
        </w:tc>
        <w:tc>
          <w:tcPr>
            <w:tcW w:w="134" w:type="dxa"/>
            <w:vAlign w:val="bottom"/>
          </w:tcPr>
          <w:p w14:paraId="53764298" w14:textId="77777777" w:rsidR="003A15A5" w:rsidRPr="0055523E" w:rsidRDefault="003A15A5" w:rsidP="003A15A5">
            <w:pPr>
              <w:spacing w:line="380" w:lineRule="exact"/>
              <w:ind w:right="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</w:tcPr>
          <w:p w14:paraId="7AE5B308" w14:textId="0031716A" w:rsidR="003A15A5" w:rsidRPr="001C6A69" w:rsidRDefault="003A15A5" w:rsidP="003A15A5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7F7A">
              <w:rPr>
                <w:rFonts w:asciiTheme="majorBidi" w:hAnsiTheme="majorBidi"/>
                <w:sz w:val="32"/>
                <w:szCs w:val="32"/>
              </w:rPr>
              <w:t>(5</w:t>
            </w:r>
            <w:r w:rsidRPr="0055523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A7F7A">
              <w:rPr>
                <w:rFonts w:asciiTheme="majorBidi" w:hAnsiTheme="majorBidi"/>
                <w:sz w:val="32"/>
                <w:szCs w:val="32"/>
              </w:rPr>
              <w:t>655</w:t>
            </w:r>
            <w:r w:rsidRPr="0055523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A7F7A">
              <w:rPr>
                <w:rFonts w:asciiTheme="majorBidi" w:hAnsiTheme="majorBidi"/>
                <w:sz w:val="32"/>
                <w:szCs w:val="32"/>
              </w:rPr>
              <w:t>867.33)</w:t>
            </w:r>
          </w:p>
        </w:tc>
      </w:tr>
      <w:tr w:rsidR="003A15A5" w:rsidRPr="0055523E" w14:paraId="2E1BEA38" w14:textId="77777777" w:rsidTr="002218D6">
        <w:tc>
          <w:tcPr>
            <w:tcW w:w="5103" w:type="dxa"/>
          </w:tcPr>
          <w:p w14:paraId="6C1BE4A0" w14:textId="77777777" w:rsidR="003A15A5" w:rsidRPr="001C6A69" w:rsidRDefault="003A15A5" w:rsidP="003A15A5">
            <w:pPr>
              <w:tabs>
                <w:tab w:val="left" w:pos="600"/>
              </w:tabs>
              <w:spacing w:line="380" w:lineRule="exact"/>
              <w:ind w:left="-57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C6A69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ลูกหนี้ตามสัญญาเช่าเงินทุน-สุทธิ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051EB59B" w14:textId="6C22674F" w:rsidR="003A15A5" w:rsidRPr="001C6A69" w:rsidRDefault="003A15A5" w:rsidP="003A15A5">
            <w:pPr>
              <w:spacing w:line="380" w:lineRule="exact"/>
              <w:ind w:left="-57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7F7A">
              <w:rPr>
                <w:rFonts w:asciiTheme="majorBidi" w:hAnsiTheme="majorBidi"/>
                <w:sz w:val="32"/>
                <w:szCs w:val="32"/>
              </w:rPr>
              <w:t>153</w:t>
            </w:r>
            <w:r w:rsidRPr="0055523E">
              <w:rPr>
                <w:rFonts w:asciiTheme="majorBidi" w:hAnsiTheme="majorBidi"/>
                <w:sz w:val="32"/>
                <w:szCs w:val="32"/>
              </w:rPr>
              <w:t>,</w:t>
            </w:r>
            <w:r w:rsidRPr="003A7F7A">
              <w:rPr>
                <w:rFonts w:asciiTheme="majorBidi" w:hAnsiTheme="majorBidi"/>
                <w:sz w:val="32"/>
                <w:szCs w:val="32"/>
              </w:rPr>
              <w:t>055</w:t>
            </w:r>
            <w:r w:rsidRPr="0055523E">
              <w:rPr>
                <w:rFonts w:asciiTheme="majorBidi" w:hAnsiTheme="majorBidi"/>
                <w:sz w:val="32"/>
                <w:szCs w:val="32"/>
              </w:rPr>
              <w:t>,</w:t>
            </w:r>
            <w:r w:rsidRPr="003A7F7A">
              <w:rPr>
                <w:rFonts w:asciiTheme="majorBidi" w:hAnsiTheme="majorBidi"/>
                <w:sz w:val="32"/>
                <w:szCs w:val="32"/>
              </w:rPr>
              <w:t>471.26</w:t>
            </w:r>
          </w:p>
        </w:tc>
        <w:tc>
          <w:tcPr>
            <w:tcW w:w="134" w:type="dxa"/>
            <w:vAlign w:val="bottom"/>
          </w:tcPr>
          <w:p w14:paraId="0629A8F2" w14:textId="77777777" w:rsidR="003A15A5" w:rsidRPr="0055523E" w:rsidRDefault="003A15A5" w:rsidP="003A15A5">
            <w:pPr>
              <w:spacing w:line="380" w:lineRule="exact"/>
              <w:ind w:right="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</w:tcPr>
          <w:p w14:paraId="0742F0C8" w14:textId="3E1A3D9F" w:rsidR="003A15A5" w:rsidRPr="0055523E" w:rsidRDefault="003A15A5" w:rsidP="003A15A5">
            <w:pPr>
              <w:spacing w:line="380" w:lineRule="exact"/>
              <w:ind w:left="-57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A7F7A">
              <w:rPr>
                <w:rFonts w:asciiTheme="majorBidi" w:hAnsiTheme="majorBidi"/>
                <w:sz w:val="32"/>
                <w:szCs w:val="32"/>
              </w:rPr>
              <w:t>30</w:t>
            </w:r>
            <w:r w:rsidRPr="0055523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A7F7A">
              <w:rPr>
                <w:rFonts w:asciiTheme="majorBidi" w:hAnsiTheme="majorBidi"/>
                <w:sz w:val="32"/>
                <w:szCs w:val="32"/>
              </w:rPr>
              <w:t>978</w:t>
            </w:r>
            <w:r w:rsidRPr="0055523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A7F7A">
              <w:rPr>
                <w:rFonts w:asciiTheme="majorBidi" w:hAnsiTheme="majorBidi"/>
                <w:sz w:val="32"/>
                <w:szCs w:val="32"/>
              </w:rPr>
              <w:t>318.78</w:t>
            </w:r>
          </w:p>
        </w:tc>
      </w:tr>
    </w:tbl>
    <w:p w14:paraId="4EDAF72B" w14:textId="42FA9300" w:rsidR="00FE7AF2" w:rsidRPr="0055523E" w:rsidRDefault="00FE7AF2" w:rsidP="00FE7AF2">
      <w:pPr>
        <w:spacing w:line="380" w:lineRule="exact"/>
        <w:ind w:left="284" w:firstLine="567"/>
        <w:jc w:val="thaiDistribute"/>
        <w:rPr>
          <w:rFonts w:ascii="Angsana New" w:eastAsia="Arial Unicode MS" w:hAnsi="Angsana New"/>
          <w:spacing w:val="-4"/>
          <w:sz w:val="32"/>
          <w:szCs w:val="32"/>
        </w:rPr>
      </w:pPr>
    </w:p>
    <w:p w14:paraId="21E641E4" w14:textId="6157A237" w:rsidR="00574770" w:rsidRDefault="00574770" w:rsidP="00FE7AF2">
      <w:pPr>
        <w:spacing w:line="380" w:lineRule="exact"/>
        <w:ind w:left="284" w:firstLine="567"/>
        <w:jc w:val="thaiDistribute"/>
        <w:rPr>
          <w:rFonts w:ascii="Angsana New" w:eastAsia="Arial Unicode MS" w:hAnsi="Angsana New"/>
          <w:spacing w:val="-4"/>
          <w:sz w:val="32"/>
          <w:szCs w:val="32"/>
        </w:rPr>
      </w:pPr>
    </w:p>
    <w:p w14:paraId="79F713AF" w14:textId="77777777" w:rsidR="003966F4" w:rsidRPr="0055523E" w:rsidRDefault="003966F4" w:rsidP="00FE7AF2">
      <w:pPr>
        <w:spacing w:line="380" w:lineRule="exact"/>
        <w:ind w:left="284" w:firstLine="567"/>
        <w:jc w:val="thaiDistribute"/>
        <w:rPr>
          <w:rFonts w:ascii="Angsana New" w:eastAsia="Arial Unicode MS" w:hAnsi="Angsana New"/>
          <w:spacing w:val="-4"/>
          <w:sz w:val="32"/>
          <w:szCs w:val="32"/>
        </w:rPr>
      </w:pPr>
    </w:p>
    <w:p w14:paraId="6D31FD32" w14:textId="220F0A76" w:rsidR="00FE7AF2" w:rsidRPr="003966F4" w:rsidRDefault="00FE7AF2" w:rsidP="00FE7AF2">
      <w:pPr>
        <w:spacing w:line="380" w:lineRule="exact"/>
        <w:ind w:left="284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3966F4">
        <w:rPr>
          <w:rFonts w:ascii="Angsana New" w:eastAsia="Arial Unicode MS" w:hAnsi="Angsana New"/>
          <w:sz w:val="32"/>
          <w:szCs w:val="32"/>
          <w:cs/>
        </w:rPr>
        <w:t>ลูกหนี้ตามสัญญาเช่าเงินทุน</w:t>
      </w:r>
      <w:r w:rsidRPr="003966F4">
        <w:rPr>
          <w:rFonts w:ascii="Angsana New" w:eastAsia="Arial Unicode MS" w:hAnsi="Angsana New" w:hint="cs"/>
          <w:sz w:val="32"/>
          <w:szCs w:val="32"/>
          <w:cs/>
        </w:rPr>
        <w:t>ถือ</w:t>
      </w:r>
      <w:r w:rsidRPr="003966F4">
        <w:rPr>
          <w:rFonts w:ascii="Angsana New" w:eastAsia="Arial Unicode MS" w:hAnsi="Angsana New"/>
          <w:sz w:val="32"/>
          <w:szCs w:val="32"/>
          <w:cs/>
        </w:rPr>
        <w:t>เป็นสัญญา</w:t>
      </w:r>
      <w:r w:rsidRPr="003966F4">
        <w:rPr>
          <w:rFonts w:ascii="Angsana New" w:eastAsia="Arial Unicode MS" w:hAnsi="Angsana New" w:hint="cs"/>
          <w:sz w:val="32"/>
          <w:szCs w:val="32"/>
          <w:cs/>
        </w:rPr>
        <w:t>เช่าระยะยาวจากสัญญา</w:t>
      </w:r>
      <w:r w:rsidRPr="003966F4">
        <w:rPr>
          <w:rFonts w:ascii="Angsana New" w:eastAsia="Arial Unicode MS" w:hAnsi="Angsana New"/>
          <w:sz w:val="32"/>
          <w:szCs w:val="32"/>
          <w:cs/>
        </w:rPr>
        <w:t xml:space="preserve">ซื้อขายไฟฟ้าจากพลังงานแสงอาทิตย์ </w:t>
      </w:r>
      <w:r w:rsidRPr="003966F4">
        <w:rPr>
          <w:rFonts w:ascii="Angsana New" w:eastAsia="Arial Unicode MS" w:hAnsi="Angsana New" w:hint="cs"/>
          <w:sz w:val="32"/>
          <w:szCs w:val="32"/>
          <w:cs/>
        </w:rPr>
        <w:t>(</w:t>
      </w:r>
      <w:r w:rsidRPr="003966F4">
        <w:rPr>
          <w:rFonts w:ascii="Angsana New" w:eastAsia="Arial Unicode MS" w:hAnsi="Angsana New"/>
          <w:sz w:val="32"/>
          <w:szCs w:val="32"/>
          <w:cs/>
        </w:rPr>
        <w:t>โซลา</w:t>
      </w:r>
      <w:r w:rsidRPr="003966F4">
        <w:rPr>
          <w:rFonts w:ascii="Angsana New" w:eastAsia="Arial Unicode MS" w:hAnsi="Angsana New" w:hint="cs"/>
          <w:sz w:val="32"/>
          <w:szCs w:val="32"/>
          <w:cs/>
        </w:rPr>
        <w:t>ร์</w:t>
      </w:r>
      <w:r w:rsidRPr="003966F4">
        <w:rPr>
          <w:rFonts w:ascii="Angsana New" w:eastAsia="Arial Unicode MS" w:hAnsi="Angsana New"/>
          <w:sz w:val="32"/>
          <w:szCs w:val="32"/>
          <w:cs/>
        </w:rPr>
        <w:t>เซลล์</w:t>
      </w:r>
      <w:r w:rsidRPr="003966F4">
        <w:rPr>
          <w:rFonts w:ascii="Angsana New" w:eastAsia="Arial Unicode MS" w:hAnsi="Angsana New" w:hint="cs"/>
          <w:sz w:val="32"/>
          <w:szCs w:val="32"/>
          <w:cs/>
        </w:rPr>
        <w:t xml:space="preserve">) โดยมีกำหนดการผ่อนชำระรายงวดเดือนตามค่าการใช้ไฟฟ้า </w:t>
      </w:r>
      <w:r w:rsidRPr="003966F4">
        <w:rPr>
          <w:rFonts w:ascii="Angsana New" w:eastAsia="Arial Unicode MS" w:hAnsi="Angsana New"/>
          <w:sz w:val="32"/>
          <w:szCs w:val="32"/>
          <w:cs/>
        </w:rPr>
        <w:t>มีรายละเอียดดังนี้</w:t>
      </w:r>
    </w:p>
    <w:tbl>
      <w:tblPr>
        <w:tblW w:w="7854" w:type="dxa"/>
        <w:tblInd w:w="1276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936"/>
        <w:gridCol w:w="141"/>
        <w:gridCol w:w="1333"/>
        <w:gridCol w:w="143"/>
        <w:gridCol w:w="1275"/>
        <w:gridCol w:w="145"/>
        <w:gridCol w:w="1871"/>
        <w:gridCol w:w="142"/>
        <w:gridCol w:w="1868"/>
      </w:tblGrid>
      <w:tr w:rsidR="00FE7AF2" w:rsidRPr="0055523E" w14:paraId="4107BB0A" w14:textId="77777777" w:rsidTr="003966F4">
        <w:tc>
          <w:tcPr>
            <w:tcW w:w="936" w:type="dxa"/>
            <w:vAlign w:val="bottom"/>
          </w:tcPr>
          <w:p w14:paraId="31CB5E00" w14:textId="77777777" w:rsidR="00FE7AF2" w:rsidRPr="0055523E" w:rsidRDefault="00FE7AF2" w:rsidP="002218D6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61E20322" w14:textId="77777777" w:rsidR="00FE7AF2" w:rsidRPr="0055523E" w:rsidRDefault="00FE7AF2" w:rsidP="002218D6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51" w:type="dxa"/>
            <w:gridSpan w:val="3"/>
            <w:tcBorders>
              <w:bottom w:val="single" w:sz="6" w:space="0" w:color="auto"/>
            </w:tcBorders>
            <w:vAlign w:val="bottom"/>
          </w:tcPr>
          <w:p w14:paraId="369F2716" w14:textId="77777777" w:rsidR="00FE7AF2" w:rsidRPr="0055523E" w:rsidRDefault="00FE7AF2" w:rsidP="002218D6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6A69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จำนวนเงินตามสัญญา</w:t>
            </w:r>
            <w:r w:rsidRPr="0055523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5523E">
              <w:rPr>
                <w:rFonts w:asciiTheme="majorBidi" w:hAnsiTheme="majorBidi" w:cstheme="majorBidi" w:hint="cs"/>
                <w:sz w:val="28"/>
                <w:szCs w:val="28"/>
              </w:rPr>
              <w:t>(</w:t>
            </w:r>
            <w:r w:rsidRPr="001C6A69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45" w:type="dxa"/>
            <w:vAlign w:val="bottom"/>
          </w:tcPr>
          <w:p w14:paraId="12AB5AE0" w14:textId="77777777" w:rsidR="00FE7AF2" w:rsidRPr="0055523E" w:rsidRDefault="00FE7AF2" w:rsidP="002218D6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1" w:type="dxa"/>
            <w:vAlign w:val="bottom"/>
          </w:tcPr>
          <w:p w14:paraId="52C9FBB8" w14:textId="5EB041F1" w:rsidR="00FE7AF2" w:rsidRPr="0055523E" w:rsidRDefault="003966F4" w:rsidP="003966F4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6A69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ระยะเวลา</w:t>
            </w:r>
          </w:p>
        </w:tc>
        <w:tc>
          <w:tcPr>
            <w:tcW w:w="142" w:type="dxa"/>
            <w:vAlign w:val="bottom"/>
          </w:tcPr>
          <w:p w14:paraId="29CAB276" w14:textId="77777777" w:rsidR="00FE7AF2" w:rsidRPr="0055523E" w:rsidRDefault="00FE7AF2" w:rsidP="002218D6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8" w:type="dxa"/>
            <w:vAlign w:val="bottom"/>
          </w:tcPr>
          <w:p w14:paraId="602D32EE" w14:textId="3A2C44E5" w:rsidR="00FE7AF2" w:rsidRPr="0055523E" w:rsidRDefault="003966F4" w:rsidP="003966F4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6A69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อัตราดอกเบี้ย</w:t>
            </w:r>
          </w:p>
        </w:tc>
      </w:tr>
      <w:tr w:rsidR="00FE7AF2" w:rsidRPr="0055523E" w14:paraId="503B465A" w14:textId="77777777" w:rsidTr="003966F4">
        <w:tc>
          <w:tcPr>
            <w:tcW w:w="936" w:type="dxa"/>
            <w:tcBorders>
              <w:bottom w:val="single" w:sz="6" w:space="0" w:color="auto"/>
            </w:tcBorders>
            <w:vAlign w:val="bottom"/>
          </w:tcPr>
          <w:p w14:paraId="609F3BA8" w14:textId="77777777" w:rsidR="00FE7AF2" w:rsidRPr="001C6A69" w:rsidRDefault="00FE7AF2" w:rsidP="002218D6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6A69">
              <w:rPr>
                <w:rFonts w:ascii="Angsana New" w:hAnsi="Angsana New" w:hint="cs"/>
                <w:sz w:val="28"/>
                <w:szCs w:val="28"/>
                <w:cs/>
              </w:rPr>
              <w:t>สัญญา</w:t>
            </w:r>
          </w:p>
        </w:tc>
        <w:tc>
          <w:tcPr>
            <w:tcW w:w="141" w:type="dxa"/>
            <w:vAlign w:val="bottom"/>
          </w:tcPr>
          <w:p w14:paraId="57C091BE" w14:textId="77777777" w:rsidR="00FE7AF2" w:rsidRPr="0055523E" w:rsidRDefault="00FE7AF2" w:rsidP="002218D6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DA99B4A" w14:textId="4FA7D7F4" w:rsidR="00FE7AF2" w:rsidRPr="0055523E" w:rsidRDefault="00FE7AF2" w:rsidP="00FE7AF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23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3" w:type="dxa"/>
            <w:tcBorders>
              <w:top w:val="single" w:sz="6" w:space="0" w:color="auto"/>
            </w:tcBorders>
            <w:vAlign w:val="bottom"/>
          </w:tcPr>
          <w:p w14:paraId="4EB74C62" w14:textId="77777777" w:rsidR="00FE7AF2" w:rsidRPr="0055523E" w:rsidRDefault="00FE7AF2" w:rsidP="002218D6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24411A6" w14:textId="75148793" w:rsidR="00FE7AF2" w:rsidRPr="0055523E" w:rsidRDefault="00FE7AF2" w:rsidP="002218D6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23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5" w:type="dxa"/>
            <w:vAlign w:val="bottom"/>
          </w:tcPr>
          <w:p w14:paraId="6865F47B" w14:textId="77777777" w:rsidR="00FE7AF2" w:rsidRPr="0055523E" w:rsidRDefault="00FE7AF2" w:rsidP="002218D6">
            <w:pPr>
              <w:tabs>
                <w:tab w:val="left" w:pos="0"/>
                <w:tab w:val="decimal" w:pos="88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40DFA76" w14:textId="77777777" w:rsidR="00FE7AF2" w:rsidRPr="0055523E" w:rsidRDefault="00FE7AF2" w:rsidP="002218D6">
            <w:pPr>
              <w:spacing w:line="32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6A69">
              <w:rPr>
                <w:rFonts w:asciiTheme="majorBidi" w:hAnsiTheme="majorBidi" w:cstheme="majorBidi" w:hint="cs"/>
                <w:sz w:val="28"/>
                <w:szCs w:val="28"/>
                <w:cs/>
              </w:rPr>
              <w:t>ผ่อนชำระ</w:t>
            </w:r>
            <w:r w:rsidRPr="0055523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5523E">
              <w:rPr>
                <w:rFonts w:asciiTheme="majorBidi" w:hAnsiTheme="majorBidi" w:cstheme="majorBidi" w:hint="cs"/>
                <w:sz w:val="28"/>
                <w:szCs w:val="28"/>
              </w:rPr>
              <w:t>(</w:t>
            </w:r>
            <w:r w:rsidRPr="001C6A6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เดือน)</w:t>
            </w:r>
          </w:p>
        </w:tc>
        <w:tc>
          <w:tcPr>
            <w:tcW w:w="142" w:type="dxa"/>
            <w:vAlign w:val="bottom"/>
          </w:tcPr>
          <w:p w14:paraId="074E6B6B" w14:textId="77777777" w:rsidR="00FE7AF2" w:rsidRPr="0055523E" w:rsidRDefault="00FE7AF2" w:rsidP="002218D6">
            <w:pPr>
              <w:tabs>
                <w:tab w:val="left" w:pos="0"/>
                <w:tab w:val="decimal" w:pos="88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0B2A39B" w14:textId="77777777" w:rsidR="00FE7AF2" w:rsidRPr="001C6A69" w:rsidRDefault="00FE7AF2" w:rsidP="002218D6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523E">
              <w:rPr>
                <w:rFonts w:asciiTheme="majorBidi" w:hAnsiTheme="majorBidi" w:cstheme="majorBidi" w:hint="cs"/>
                <w:sz w:val="28"/>
                <w:szCs w:val="28"/>
              </w:rPr>
              <w:t>(</w:t>
            </w:r>
            <w:r w:rsidRPr="001C6A69">
              <w:rPr>
                <w:rFonts w:asciiTheme="majorBidi" w:hAnsiTheme="majorBidi" w:cstheme="majorBidi" w:hint="cs"/>
                <w:sz w:val="28"/>
                <w:szCs w:val="28"/>
                <w:cs/>
              </w:rPr>
              <w:t>ร้อยละต่อปี</w:t>
            </w:r>
            <w:r w:rsidRPr="001C6A69">
              <w:rPr>
                <w:rFonts w:ascii="Angsana New" w:hAnsi="Angsana New" w:cstheme="majorBidi" w:hint="cs"/>
                <w:sz w:val="28"/>
                <w:szCs w:val="28"/>
                <w:cs/>
              </w:rPr>
              <w:t>)</w:t>
            </w:r>
          </w:p>
        </w:tc>
      </w:tr>
      <w:tr w:rsidR="00FE7AF2" w:rsidRPr="0055523E" w14:paraId="0903EF08" w14:textId="77777777" w:rsidTr="003966F4">
        <w:tc>
          <w:tcPr>
            <w:tcW w:w="936" w:type="dxa"/>
            <w:tcBorders>
              <w:top w:val="single" w:sz="6" w:space="0" w:color="auto"/>
            </w:tcBorders>
          </w:tcPr>
          <w:p w14:paraId="0D06CAC2" w14:textId="77777777" w:rsidR="00FE7AF2" w:rsidRPr="0055523E" w:rsidRDefault="00FE7AF2" w:rsidP="002218D6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23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1" w:type="dxa"/>
          </w:tcPr>
          <w:p w14:paraId="589D22B5" w14:textId="77777777" w:rsidR="00FE7AF2" w:rsidRPr="0055523E" w:rsidRDefault="00FE7AF2" w:rsidP="002218D6">
            <w:pPr>
              <w:tabs>
                <w:tab w:val="left" w:pos="328"/>
                <w:tab w:val="left" w:pos="516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  <w:shd w:val="clear" w:color="auto" w:fill="auto"/>
          </w:tcPr>
          <w:p w14:paraId="1F49565E" w14:textId="77777777" w:rsidR="00FE7AF2" w:rsidRPr="0055523E" w:rsidRDefault="00FE7AF2" w:rsidP="002218D6">
            <w:pPr>
              <w:tabs>
                <w:tab w:val="left" w:pos="328"/>
                <w:tab w:val="left" w:pos="516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523E">
              <w:rPr>
                <w:rFonts w:ascii="Angsana New" w:hAnsi="Angsana New"/>
                <w:sz w:val="28"/>
                <w:szCs w:val="28"/>
              </w:rPr>
              <w:t>38.16</w:t>
            </w:r>
          </w:p>
        </w:tc>
        <w:tc>
          <w:tcPr>
            <w:tcW w:w="143" w:type="dxa"/>
          </w:tcPr>
          <w:p w14:paraId="5B831B1B" w14:textId="77777777" w:rsidR="00FE7AF2" w:rsidRPr="0055523E" w:rsidRDefault="00FE7AF2" w:rsidP="002218D6">
            <w:pPr>
              <w:tabs>
                <w:tab w:val="left" w:pos="328"/>
                <w:tab w:val="left" w:pos="516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4FB3B52C" w14:textId="77777777" w:rsidR="00FE7AF2" w:rsidRPr="0055523E" w:rsidRDefault="00FE7AF2" w:rsidP="002218D6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523E">
              <w:rPr>
                <w:rFonts w:ascii="Angsana New" w:hAnsi="Angsana New"/>
                <w:sz w:val="28"/>
                <w:szCs w:val="28"/>
              </w:rPr>
              <w:t>38.16</w:t>
            </w:r>
          </w:p>
        </w:tc>
        <w:tc>
          <w:tcPr>
            <w:tcW w:w="145" w:type="dxa"/>
          </w:tcPr>
          <w:p w14:paraId="3C3A3512" w14:textId="77777777" w:rsidR="00FE7AF2" w:rsidRPr="001C6A69" w:rsidRDefault="00FE7AF2" w:rsidP="002218D6">
            <w:pPr>
              <w:tabs>
                <w:tab w:val="left" w:pos="0"/>
                <w:tab w:val="decimal" w:pos="88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1" w:type="dxa"/>
            <w:tcBorders>
              <w:top w:val="single" w:sz="6" w:space="0" w:color="auto"/>
            </w:tcBorders>
            <w:shd w:val="clear" w:color="auto" w:fill="auto"/>
          </w:tcPr>
          <w:p w14:paraId="2012D672" w14:textId="77777777" w:rsidR="00FE7AF2" w:rsidRPr="0055523E" w:rsidRDefault="00FE7AF2" w:rsidP="002218D6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523E"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142" w:type="dxa"/>
          </w:tcPr>
          <w:p w14:paraId="0DB9A444" w14:textId="77777777" w:rsidR="00FE7AF2" w:rsidRPr="0055523E" w:rsidRDefault="00FE7AF2" w:rsidP="002218D6">
            <w:pPr>
              <w:tabs>
                <w:tab w:val="left" w:pos="0"/>
                <w:tab w:val="decimal" w:pos="882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8" w:type="dxa"/>
            <w:tcBorders>
              <w:top w:val="single" w:sz="6" w:space="0" w:color="auto"/>
            </w:tcBorders>
            <w:shd w:val="clear" w:color="auto" w:fill="auto"/>
          </w:tcPr>
          <w:p w14:paraId="25DF77CE" w14:textId="77777777" w:rsidR="00FE7AF2" w:rsidRPr="0055523E" w:rsidRDefault="00FE7AF2" w:rsidP="002218D6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523E">
              <w:rPr>
                <w:rFonts w:ascii="Angsana New" w:hAnsi="Angsana New"/>
                <w:sz w:val="28"/>
                <w:szCs w:val="28"/>
              </w:rPr>
              <w:t>4.50</w:t>
            </w:r>
          </w:p>
        </w:tc>
      </w:tr>
      <w:tr w:rsidR="00D94D0A" w:rsidRPr="0055523E" w14:paraId="7C8869B4" w14:textId="77777777" w:rsidTr="003966F4">
        <w:tc>
          <w:tcPr>
            <w:tcW w:w="936" w:type="dxa"/>
          </w:tcPr>
          <w:p w14:paraId="76F5CD89" w14:textId="77777777" w:rsidR="00D94D0A" w:rsidRPr="0055523E" w:rsidRDefault="00D94D0A" w:rsidP="00D94D0A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23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1" w:type="dxa"/>
          </w:tcPr>
          <w:p w14:paraId="4EDAF37C" w14:textId="77777777" w:rsidR="00D94D0A" w:rsidRPr="0055523E" w:rsidRDefault="00D94D0A" w:rsidP="00D94D0A">
            <w:pPr>
              <w:tabs>
                <w:tab w:val="left" w:pos="328"/>
                <w:tab w:val="left" w:pos="516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3" w:type="dxa"/>
            <w:shd w:val="clear" w:color="auto" w:fill="auto"/>
          </w:tcPr>
          <w:p w14:paraId="40BBB97C" w14:textId="77777777" w:rsidR="00D94D0A" w:rsidRPr="0055523E" w:rsidRDefault="00D94D0A" w:rsidP="00D94D0A">
            <w:pPr>
              <w:tabs>
                <w:tab w:val="left" w:pos="328"/>
                <w:tab w:val="left" w:pos="516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523E">
              <w:rPr>
                <w:rFonts w:ascii="Angsana New" w:hAnsi="Angsana New"/>
                <w:sz w:val="28"/>
                <w:szCs w:val="28"/>
              </w:rPr>
              <w:t>32.57</w:t>
            </w:r>
          </w:p>
        </w:tc>
        <w:tc>
          <w:tcPr>
            <w:tcW w:w="143" w:type="dxa"/>
          </w:tcPr>
          <w:p w14:paraId="7CC790ED" w14:textId="77777777" w:rsidR="00D94D0A" w:rsidRPr="0055523E" w:rsidRDefault="00D94D0A" w:rsidP="00D94D0A">
            <w:pPr>
              <w:tabs>
                <w:tab w:val="left" w:pos="328"/>
                <w:tab w:val="left" w:pos="516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0F0FCDDC" w14:textId="77777777" w:rsidR="00D94D0A" w:rsidRPr="0055523E" w:rsidRDefault="00D94D0A" w:rsidP="00D94D0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52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6C592AD7" w14:textId="77777777" w:rsidR="00D94D0A" w:rsidRPr="001C6A69" w:rsidRDefault="00D94D0A" w:rsidP="00D94D0A">
            <w:pPr>
              <w:tabs>
                <w:tab w:val="left" w:pos="0"/>
                <w:tab w:val="decimal" w:pos="88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1" w:type="dxa"/>
            <w:shd w:val="clear" w:color="auto" w:fill="auto"/>
          </w:tcPr>
          <w:p w14:paraId="33CD639B" w14:textId="77777777" w:rsidR="00D94D0A" w:rsidRPr="0055523E" w:rsidRDefault="00D94D0A" w:rsidP="00D94D0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523E">
              <w:rPr>
                <w:rFonts w:ascii="Angsana New" w:hAnsi="Angsana New"/>
                <w:sz w:val="28"/>
                <w:szCs w:val="28"/>
              </w:rPr>
              <w:t>180</w:t>
            </w:r>
          </w:p>
        </w:tc>
        <w:tc>
          <w:tcPr>
            <w:tcW w:w="142" w:type="dxa"/>
          </w:tcPr>
          <w:p w14:paraId="6973018E" w14:textId="77777777" w:rsidR="00D94D0A" w:rsidRPr="0055523E" w:rsidRDefault="00D94D0A" w:rsidP="00D94D0A">
            <w:pPr>
              <w:tabs>
                <w:tab w:val="left" w:pos="0"/>
                <w:tab w:val="decimal" w:pos="882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8" w:type="dxa"/>
            <w:shd w:val="clear" w:color="auto" w:fill="auto"/>
          </w:tcPr>
          <w:p w14:paraId="7C0F9307" w14:textId="010DD4D2" w:rsidR="00D94D0A" w:rsidRPr="0055523E" w:rsidRDefault="00D94D0A" w:rsidP="00D94D0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523E">
              <w:rPr>
                <w:rFonts w:ascii="Angsana New" w:hAnsi="Angsana New"/>
                <w:sz w:val="28"/>
                <w:szCs w:val="28"/>
              </w:rPr>
              <w:t>3.95</w:t>
            </w:r>
          </w:p>
        </w:tc>
      </w:tr>
      <w:tr w:rsidR="00D94D0A" w:rsidRPr="0055523E" w14:paraId="1BCD1AB0" w14:textId="77777777" w:rsidTr="003966F4">
        <w:tc>
          <w:tcPr>
            <w:tcW w:w="936" w:type="dxa"/>
          </w:tcPr>
          <w:p w14:paraId="184C0977" w14:textId="77777777" w:rsidR="00D94D0A" w:rsidRPr="0055523E" w:rsidRDefault="00D94D0A" w:rsidP="00D94D0A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23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1" w:type="dxa"/>
          </w:tcPr>
          <w:p w14:paraId="3813E370" w14:textId="77777777" w:rsidR="00D94D0A" w:rsidRPr="0055523E" w:rsidRDefault="00D94D0A" w:rsidP="00D94D0A">
            <w:pPr>
              <w:tabs>
                <w:tab w:val="left" w:pos="328"/>
                <w:tab w:val="left" w:pos="516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3" w:type="dxa"/>
            <w:shd w:val="clear" w:color="auto" w:fill="auto"/>
          </w:tcPr>
          <w:p w14:paraId="6E0904EB" w14:textId="77777777" w:rsidR="00D94D0A" w:rsidRPr="0055523E" w:rsidRDefault="00D94D0A" w:rsidP="00D94D0A">
            <w:pPr>
              <w:tabs>
                <w:tab w:val="left" w:pos="328"/>
                <w:tab w:val="left" w:pos="516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523E">
              <w:rPr>
                <w:rFonts w:ascii="Angsana New" w:hAnsi="Angsana New"/>
                <w:sz w:val="28"/>
                <w:szCs w:val="28"/>
              </w:rPr>
              <w:t>42.68</w:t>
            </w:r>
          </w:p>
        </w:tc>
        <w:tc>
          <w:tcPr>
            <w:tcW w:w="143" w:type="dxa"/>
          </w:tcPr>
          <w:p w14:paraId="6B0EA547" w14:textId="77777777" w:rsidR="00D94D0A" w:rsidRPr="0055523E" w:rsidRDefault="00D94D0A" w:rsidP="00D94D0A">
            <w:pPr>
              <w:tabs>
                <w:tab w:val="left" w:pos="328"/>
                <w:tab w:val="left" w:pos="516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2BE78304" w14:textId="77777777" w:rsidR="00D94D0A" w:rsidRPr="0055523E" w:rsidRDefault="00D94D0A" w:rsidP="00D94D0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52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6B99EB6B" w14:textId="77777777" w:rsidR="00D94D0A" w:rsidRPr="001C6A69" w:rsidRDefault="00D94D0A" w:rsidP="00D94D0A">
            <w:pPr>
              <w:tabs>
                <w:tab w:val="left" w:pos="0"/>
                <w:tab w:val="decimal" w:pos="88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1" w:type="dxa"/>
            <w:shd w:val="clear" w:color="auto" w:fill="auto"/>
          </w:tcPr>
          <w:p w14:paraId="0AE96634" w14:textId="77777777" w:rsidR="00D94D0A" w:rsidRPr="0055523E" w:rsidRDefault="00D94D0A" w:rsidP="00D94D0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523E">
              <w:rPr>
                <w:rFonts w:ascii="Angsana New" w:hAnsi="Angsana New"/>
                <w:sz w:val="28"/>
                <w:szCs w:val="28"/>
              </w:rPr>
              <w:t>180</w:t>
            </w:r>
          </w:p>
        </w:tc>
        <w:tc>
          <w:tcPr>
            <w:tcW w:w="142" w:type="dxa"/>
          </w:tcPr>
          <w:p w14:paraId="370295F5" w14:textId="77777777" w:rsidR="00D94D0A" w:rsidRPr="0055523E" w:rsidRDefault="00D94D0A" w:rsidP="00D94D0A">
            <w:pPr>
              <w:tabs>
                <w:tab w:val="left" w:pos="0"/>
                <w:tab w:val="decimal" w:pos="882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8" w:type="dxa"/>
            <w:shd w:val="clear" w:color="auto" w:fill="auto"/>
          </w:tcPr>
          <w:p w14:paraId="793FB343" w14:textId="406707D0" w:rsidR="00D94D0A" w:rsidRPr="0055523E" w:rsidRDefault="00D94D0A" w:rsidP="00D94D0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523E">
              <w:rPr>
                <w:rFonts w:ascii="Angsana New" w:hAnsi="Angsana New"/>
                <w:sz w:val="28"/>
                <w:szCs w:val="28"/>
              </w:rPr>
              <w:t>3.93</w:t>
            </w:r>
          </w:p>
        </w:tc>
      </w:tr>
      <w:tr w:rsidR="00D94D0A" w:rsidRPr="0055523E" w14:paraId="10E5642C" w14:textId="77777777" w:rsidTr="003966F4">
        <w:tc>
          <w:tcPr>
            <w:tcW w:w="936" w:type="dxa"/>
          </w:tcPr>
          <w:p w14:paraId="26858378" w14:textId="77777777" w:rsidR="00D94D0A" w:rsidRPr="0055523E" w:rsidRDefault="00D94D0A" w:rsidP="00D94D0A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23E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1" w:type="dxa"/>
          </w:tcPr>
          <w:p w14:paraId="6B11488A" w14:textId="77777777" w:rsidR="00D94D0A" w:rsidRPr="0055523E" w:rsidRDefault="00D94D0A" w:rsidP="00D94D0A">
            <w:pPr>
              <w:tabs>
                <w:tab w:val="left" w:pos="328"/>
                <w:tab w:val="left" w:pos="516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3" w:type="dxa"/>
            <w:shd w:val="clear" w:color="auto" w:fill="auto"/>
          </w:tcPr>
          <w:p w14:paraId="1118CDF2" w14:textId="77777777" w:rsidR="00D94D0A" w:rsidRPr="0055523E" w:rsidRDefault="00D94D0A" w:rsidP="00D94D0A">
            <w:pPr>
              <w:tabs>
                <w:tab w:val="left" w:pos="328"/>
                <w:tab w:val="left" w:pos="516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523E">
              <w:rPr>
                <w:rFonts w:ascii="Angsana New" w:hAnsi="Angsana New"/>
                <w:sz w:val="28"/>
                <w:szCs w:val="28"/>
              </w:rPr>
              <w:t>41.95</w:t>
            </w:r>
          </w:p>
        </w:tc>
        <w:tc>
          <w:tcPr>
            <w:tcW w:w="143" w:type="dxa"/>
          </w:tcPr>
          <w:p w14:paraId="7FA18178" w14:textId="77777777" w:rsidR="00D94D0A" w:rsidRPr="0055523E" w:rsidRDefault="00D94D0A" w:rsidP="00D94D0A">
            <w:pPr>
              <w:tabs>
                <w:tab w:val="left" w:pos="328"/>
                <w:tab w:val="left" w:pos="516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71F0E083" w14:textId="77777777" w:rsidR="00D94D0A" w:rsidRPr="0055523E" w:rsidRDefault="00D94D0A" w:rsidP="00D94D0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52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40E1EE9C" w14:textId="77777777" w:rsidR="00D94D0A" w:rsidRPr="001C6A69" w:rsidRDefault="00D94D0A" w:rsidP="00D94D0A">
            <w:pPr>
              <w:tabs>
                <w:tab w:val="left" w:pos="0"/>
                <w:tab w:val="decimal" w:pos="88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1" w:type="dxa"/>
            <w:shd w:val="clear" w:color="auto" w:fill="auto"/>
          </w:tcPr>
          <w:p w14:paraId="368BBB9A" w14:textId="77777777" w:rsidR="00D94D0A" w:rsidRPr="0055523E" w:rsidRDefault="00D94D0A" w:rsidP="00D94D0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523E">
              <w:rPr>
                <w:rFonts w:ascii="Angsana New" w:hAnsi="Angsana New"/>
                <w:sz w:val="28"/>
                <w:szCs w:val="28"/>
              </w:rPr>
              <w:t>180</w:t>
            </w:r>
          </w:p>
        </w:tc>
        <w:tc>
          <w:tcPr>
            <w:tcW w:w="142" w:type="dxa"/>
          </w:tcPr>
          <w:p w14:paraId="29A8D020" w14:textId="77777777" w:rsidR="00D94D0A" w:rsidRPr="0055523E" w:rsidRDefault="00D94D0A" w:rsidP="00D94D0A">
            <w:pPr>
              <w:tabs>
                <w:tab w:val="left" w:pos="0"/>
                <w:tab w:val="decimal" w:pos="882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8" w:type="dxa"/>
            <w:shd w:val="clear" w:color="auto" w:fill="auto"/>
          </w:tcPr>
          <w:p w14:paraId="4C45128C" w14:textId="5CC6828A" w:rsidR="00D94D0A" w:rsidRPr="0055523E" w:rsidRDefault="00D94D0A" w:rsidP="00D94D0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523E">
              <w:rPr>
                <w:rFonts w:ascii="Angsana New" w:hAnsi="Angsana New"/>
                <w:sz w:val="28"/>
                <w:szCs w:val="28"/>
              </w:rPr>
              <w:t>3.95</w:t>
            </w:r>
          </w:p>
        </w:tc>
      </w:tr>
      <w:tr w:rsidR="00D94D0A" w:rsidRPr="0055523E" w14:paraId="12D4FE6E" w14:textId="77777777" w:rsidTr="003966F4">
        <w:tc>
          <w:tcPr>
            <w:tcW w:w="936" w:type="dxa"/>
          </w:tcPr>
          <w:p w14:paraId="09135C1D" w14:textId="215BE5C8" w:rsidR="00D94D0A" w:rsidRPr="0055523E" w:rsidRDefault="00D94D0A" w:rsidP="00D94D0A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23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1" w:type="dxa"/>
          </w:tcPr>
          <w:p w14:paraId="46C17B02" w14:textId="77777777" w:rsidR="00D94D0A" w:rsidRPr="0055523E" w:rsidRDefault="00D94D0A" w:rsidP="00D94D0A">
            <w:pPr>
              <w:tabs>
                <w:tab w:val="left" w:pos="328"/>
                <w:tab w:val="left" w:pos="516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3" w:type="dxa"/>
            <w:shd w:val="clear" w:color="auto" w:fill="auto"/>
          </w:tcPr>
          <w:p w14:paraId="0798D798" w14:textId="1578FA0B" w:rsidR="00D94D0A" w:rsidRPr="0055523E" w:rsidRDefault="0056511A" w:rsidP="00D94D0A">
            <w:pPr>
              <w:tabs>
                <w:tab w:val="left" w:pos="328"/>
                <w:tab w:val="left" w:pos="516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523E">
              <w:rPr>
                <w:rFonts w:ascii="Angsana New" w:hAnsi="Angsana New"/>
                <w:sz w:val="28"/>
                <w:szCs w:val="28"/>
              </w:rPr>
              <w:t>80.88</w:t>
            </w:r>
          </w:p>
        </w:tc>
        <w:tc>
          <w:tcPr>
            <w:tcW w:w="143" w:type="dxa"/>
          </w:tcPr>
          <w:p w14:paraId="0D9389DC" w14:textId="77777777" w:rsidR="00D94D0A" w:rsidRPr="0055523E" w:rsidRDefault="00D94D0A" w:rsidP="00D94D0A">
            <w:pPr>
              <w:tabs>
                <w:tab w:val="left" w:pos="328"/>
                <w:tab w:val="left" w:pos="516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701C73C4" w14:textId="50B2B6A0" w:rsidR="00D94D0A" w:rsidRPr="0055523E" w:rsidRDefault="00D94D0A" w:rsidP="00D94D0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52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0E9224E9" w14:textId="77777777" w:rsidR="00D94D0A" w:rsidRPr="001C6A69" w:rsidRDefault="00D94D0A" w:rsidP="00D94D0A">
            <w:pPr>
              <w:tabs>
                <w:tab w:val="left" w:pos="0"/>
                <w:tab w:val="decimal" w:pos="88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1" w:type="dxa"/>
            <w:shd w:val="clear" w:color="auto" w:fill="auto"/>
          </w:tcPr>
          <w:p w14:paraId="179EB81E" w14:textId="6C4E2D66" w:rsidR="00D94D0A" w:rsidRPr="0055523E" w:rsidRDefault="00D94D0A" w:rsidP="00D94D0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523E">
              <w:rPr>
                <w:rFonts w:ascii="Angsana New" w:hAnsi="Angsana New"/>
                <w:sz w:val="28"/>
                <w:szCs w:val="28"/>
              </w:rPr>
              <w:t>240</w:t>
            </w:r>
          </w:p>
        </w:tc>
        <w:tc>
          <w:tcPr>
            <w:tcW w:w="142" w:type="dxa"/>
          </w:tcPr>
          <w:p w14:paraId="3F0A1696" w14:textId="77777777" w:rsidR="00D94D0A" w:rsidRPr="0055523E" w:rsidRDefault="00D94D0A" w:rsidP="00D94D0A">
            <w:pPr>
              <w:tabs>
                <w:tab w:val="left" w:pos="0"/>
                <w:tab w:val="decimal" w:pos="882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8" w:type="dxa"/>
            <w:shd w:val="clear" w:color="auto" w:fill="auto"/>
          </w:tcPr>
          <w:p w14:paraId="01116179" w14:textId="55A3F25F" w:rsidR="00D94D0A" w:rsidRPr="0055523E" w:rsidRDefault="0056511A" w:rsidP="00D94D0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523E">
              <w:rPr>
                <w:rFonts w:ascii="Angsana New" w:hAnsi="Angsana New"/>
                <w:sz w:val="28"/>
                <w:szCs w:val="28"/>
              </w:rPr>
              <w:t>4.69</w:t>
            </w:r>
          </w:p>
        </w:tc>
      </w:tr>
    </w:tbl>
    <w:p w14:paraId="1F0A3275" w14:textId="0B7700A3" w:rsidR="00A575B5" w:rsidRPr="0055523E" w:rsidRDefault="00A575B5" w:rsidP="00780DF0">
      <w:pPr>
        <w:tabs>
          <w:tab w:val="left" w:pos="284"/>
          <w:tab w:val="left" w:pos="851"/>
        </w:tabs>
        <w:spacing w:line="380" w:lineRule="exact"/>
        <w:rPr>
          <w:rFonts w:asciiTheme="majorBidi" w:hAnsiTheme="majorBidi"/>
          <w:color w:val="FF0000"/>
          <w:sz w:val="32"/>
          <w:szCs w:val="32"/>
        </w:rPr>
      </w:pPr>
    </w:p>
    <w:p w14:paraId="51D17FC6" w14:textId="7EA36F18" w:rsidR="00357899" w:rsidRPr="001C6A69" w:rsidRDefault="00FE7AF2" w:rsidP="009777FC">
      <w:pPr>
        <w:tabs>
          <w:tab w:val="left" w:pos="284"/>
          <w:tab w:val="left" w:pos="851"/>
        </w:tabs>
        <w:spacing w:line="360" w:lineRule="exac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5523E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357899" w:rsidRPr="0055523E">
        <w:rPr>
          <w:rFonts w:asciiTheme="majorBidi" w:hAnsiTheme="majorBidi"/>
          <w:b/>
          <w:bCs/>
          <w:sz w:val="32"/>
          <w:szCs w:val="32"/>
        </w:rPr>
        <w:t>.</w:t>
      </w:r>
      <w:r w:rsidR="00357899" w:rsidRPr="0055523E">
        <w:rPr>
          <w:rFonts w:asciiTheme="majorBidi" w:hAnsiTheme="majorBidi" w:cstheme="majorBidi"/>
          <w:b/>
          <w:bCs/>
          <w:sz w:val="32"/>
          <w:szCs w:val="32"/>
        </w:rPr>
        <w:tab/>
      </w:r>
      <w:r w:rsidR="00357899" w:rsidRPr="001C6A6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สินค้าคงเหลือ </w:t>
      </w:r>
    </w:p>
    <w:p w14:paraId="6D1FB475" w14:textId="77777777" w:rsidR="00357899" w:rsidRPr="001C6A69" w:rsidRDefault="00357899" w:rsidP="009777FC">
      <w:pPr>
        <w:tabs>
          <w:tab w:val="left" w:pos="284"/>
        </w:tabs>
        <w:spacing w:line="360" w:lineRule="exact"/>
        <w:ind w:firstLine="851"/>
        <w:contextualSpacing/>
        <w:jc w:val="both"/>
        <w:rPr>
          <w:rFonts w:asciiTheme="majorBidi" w:hAnsiTheme="majorBidi" w:cstheme="majorBidi"/>
          <w:sz w:val="32"/>
          <w:szCs w:val="32"/>
          <w:cs/>
        </w:rPr>
      </w:pPr>
      <w:r w:rsidRPr="001C6A69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366" w:type="dxa"/>
        <w:tblInd w:w="908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948"/>
        <w:gridCol w:w="1247"/>
        <w:gridCol w:w="143"/>
        <w:gridCol w:w="1247"/>
        <w:gridCol w:w="145"/>
        <w:gridCol w:w="1247"/>
        <w:gridCol w:w="142"/>
        <w:gridCol w:w="1247"/>
      </w:tblGrid>
      <w:tr w:rsidR="004972E1" w:rsidRPr="0055523E" w14:paraId="0C8B0EE6" w14:textId="77777777" w:rsidTr="004972E1">
        <w:tc>
          <w:tcPr>
            <w:tcW w:w="2948" w:type="dxa"/>
          </w:tcPr>
          <w:p w14:paraId="745ACB10" w14:textId="77777777" w:rsidR="00357899" w:rsidRPr="0055523E" w:rsidRDefault="00357899" w:rsidP="00F426B7">
            <w:pPr>
              <w:tabs>
                <w:tab w:val="left" w:pos="540"/>
              </w:tabs>
              <w:spacing w:line="320" w:lineRule="exact"/>
              <w:ind w:left="-57" w:right="-4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18" w:type="dxa"/>
            <w:gridSpan w:val="7"/>
            <w:tcBorders>
              <w:bottom w:val="single" w:sz="6" w:space="0" w:color="auto"/>
            </w:tcBorders>
          </w:tcPr>
          <w:p w14:paraId="5A2D07A4" w14:textId="77777777" w:rsidR="00357899" w:rsidRPr="001C6A69" w:rsidRDefault="00357899" w:rsidP="00F426B7">
            <w:pPr>
              <w:tabs>
                <w:tab w:val="left" w:pos="1152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 w:hint="cs"/>
                <w:sz w:val="24"/>
                <w:szCs w:val="24"/>
                <w:cs/>
              </w:rPr>
              <w:t>บาท</w:t>
            </w:r>
          </w:p>
        </w:tc>
      </w:tr>
      <w:tr w:rsidR="004972E1" w:rsidRPr="0055523E" w14:paraId="6402EBFE" w14:textId="77777777" w:rsidTr="004972E1">
        <w:trPr>
          <w:trHeight w:val="55"/>
        </w:trPr>
        <w:tc>
          <w:tcPr>
            <w:tcW w:w="2948" w:type="dxa"/>
          </w:tcPr>
          <w:p w14:paraId="4DC74BBF" w14:textId="77777777" w:rsidR="00357899" w:rsidRPr="0055523E" w:rsidRDefault="00357899" w:rsidP="00F426B7">
            <w:pPr>
              <w:tabs>
                <w:tab w:val="left" w:pos="540"/>
              </w:tabs>
              <w:spacing w:line="320" w:lineRule="exact"/>
              <w:ind w:left="-57" w:right="-4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B1AF15" w14:textId="77777777" w:rsidR="00357899" w:rsidRPr="0055523E" w:rsidRDefault="00357899" w:rsidP="00F426B7">
            <w:pPr>
              <w:tabs>
                <w:tab w:val="left" w:pos="1152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5" w:type="dxa"/>
          </w:tcPr>
          <w:p w14:paraId="4896AA85" w14:textId="77777777" w:rsidR="00357899" w:rsidRPr="0055523E" w:rsidRDefault="00357899" w:rsidP="00F426B7">
            <w:pPr>
              <w:tabs>
                <w:tab w:val="left" w:pos="1152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7188DC0" w14:textId="77777777" w:rsidR="00357899" w:rsidRPr="0055523E" w:rsidRDefault="00357899" w:rsidP="00F426B7">
            <w:pPr>
              <w:tabs>
                <w:tab w:val="left" w:pos="1152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6A69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972E1" w:rsidRPr="0055523E" w14:paraId="40396339" w14:textId="77777777" w:rsidTr="00C71198">
        <w:tc>
          <w:tcPr>
            <w:tcW w:w="2948" w:type="dxa"/>
          </w:tcPr>
          <w:p w14:paraId="76EB99DF" w14:textId="77777777" w:rsidR="004972E1" w:rsidRPr="001C6A69" w:rsidRDefault="004972E1" w:rsidP="00F426B7">
            <w:pPr>
              <w:spacing w:line="320" w:lineRule="exact"/>
              <w:ind w:left="-57" w:right="-4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477AEFA8" w14:textId="06526370" w:rsidR="004972E1" w:rsidRPr="0055523E" w:rsidRDefault="004972E1" w:rsidP="00F426B7">
            <w:pPr>
              <w:tabs>
                <w:tab w:val="left" w:pos="1152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43" w:type="dxa"/>
          </w:tcPr>
          <w:p w14:paraId="5248CC62" w14:textId="77777777" w:rsidR="004972E1" w:rsidRPr="0055523E" w:rsidRDefault="004972E1" w:rsidP="00F426B7">
            <w:pPr>
              <w:tabs>
                <w:tab w:val="left" w:pos="1152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4DD5A8F6" w14:textId="5F545115" w:rsidR="004972E1" w:rsidRPr="0055523E" w:rsidRDefault="004972E1" w:rsidP="00F426B7">
            <w:pPr>
              <w:tabs>
                <w:tab w:val="left" w:pos="1152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45" w:type="dxa"/>
          </w:tcPr>
          <w:p w14:paraId="18BFCBA6" w14:textId="77777777" w:rsidR="004972E1" w:rsidRPr="001C6A69" w:rsidRDefault="004972E1" w:rsidP="00F426B7">
            <w:pPr>
              <w:tabs>
                <w:tab w:val="left" w:pos="0"/>
                <w:tab w:val="decimal" w:pos="882"/>
                <w:tab w:val="left" w:pos="1152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10F45076" w14:textId="7D39D571" w:rsidR="004972E1" w:rsidRPr="0055523E" w:rsidRDefault="004972E1" w:rsidP="00F426B7">
            <w:pPr>
              <w:tabs>
                <w:tab w:val="left" w:pos="1152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42" w:type="dxa"/>
          </w:tcPr>
          <w:p w14:paraId="07BF7857" w14:textId="77777777" w:rsidR="004972E1" w:rsidRPr="0055523E" w:rsidRDefault="004972E1" w:rsidP="00F426B7">
            <w:pPr>
              <w:tabs>
                <w:tab w:val="left" w:pos="0"/>
                <w:tab w:val="decimal" w:pos="882"/>
                <w:tab w:val="left" w:pos="1152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5778614B" w14:textId="64D81112" w:rsidR="004972E1" w:rsidRPr="0055523E" w:rsidRDefault="004972E1" w:rsidP="00F426B7">
            <w:pPr>
              <w:tabs>
                <w:tab w:val="left" w:pos="1152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D66D43" w:rsidRPr="0055523E" w14:paraId="68CA5235" w14:textId="77777777" w:rsidTr="00C71198">
        <w:tc>
          <w:tcPr>
            <w:tcW w:w="2948" w:type="dxa"/>
          </w:tcPr>
          <w:p w14:paraId="59CD083F" w14:textId="77777777" w:rsidR="00D66D43" w:rsidRPr="001C6A69" w:rsidRDefault="00D66D43" w:rsidP="00F426B7">
            <w:pPr>
              <w:spacing w:line="320" w:lineRule="exact"/>
              <w:ind w:left="-57" w:right="-4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 w:hint="cs"/>
                <w:sz w:val="24"/>
                <w:szCs w:val="24"/>
                <w:cs/>
              </w:rPr>
              <w:t>สินค้าซื้อมาเพื่อขาย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29C24B87" w14:textId="60C47744" w:rsidR="00D66D43" w:rsidRPr="0055523E" w:rsidRDefault="00D66D43" w:rsidP="00F426B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467,393,443.94 </w:t>
            </w:r>
          </w:p>
        </w:tc>
        <w:tc>
          <w:tcPr>
            <w:tcW w:w="143" w:type="dxa"/>
          </w:tcPr>
          <w:p w14:paraId="1DD85070" w14:textId="77777777" w:rsidR="00D66D43" w:rsidRPr="0055523E" w:rsidRDefault="00D66D43" w:rsidP="00F426B7">
            <w:pPr>
              <w:spacing w:line="320" w:lineRule="exact"/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0E929CBA" w14:textId="5A0ACF45" w:rsidR="00D66D43" w:rsidRPr="0055523E" w:rsidRDefault="00D66D43" w:rsidP="00F426B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380,484,991.40</w:t>
            </w:r>
          </w:p>
        </w:tc>
        <w:tc>
          <w:tcPr>
            <w:tcW w:w="145" w:type="dxa"/>
          </w:tcPr>
          <w:p w14:paraId="29933C5A" w14:textId="77777777" w:rsidR="00D66D43" w:rsidRPr="001C6A69" w:rsidRDefault="00D66D43" w:rsidP="00F426B7">
            <w:pPr>
              <w:tabs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107F05B1" w14:textId="09F89A25" w:rsidR="00D66D43" w:rsidRPr="0055523E" w:rsidRDefault="00D66D43" w:rsidP="00F426B7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418,887,063.37 </w:t>
            </w:r>
          </w:p>
        </w:tc>
        <w:tc>
          <w:tcPr>
            <w:tcW w:w="142" w:type="dxa"/>
          </w:tcPr>
          <w:p w14:paraId="740A053B" w14:textId="77777777" w:rsidR="00D66D43" w:rsidRPr="0055523E" w:rsidRDefault="00D66D43" w:rsidP="00F426B7">
            <w:pPr>
              <w:tabs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3F778F89" w14:textId="221CF47F" w:rsidR="00D66D43" w:rsidRPr="0055523E" w:rsidRDefault="00D66D43" w:rsidP="00F426B7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369,199,289.78</w:t>
            </w:r>
          </w:p>
        </w:tc>
      </w:tr>
      <w:tr w:rsidR="00D66D43" w:rsidRPr="0055523E" w14:paraId="5360B5A2" w14:textId="77777777" w:rsidTr="00C71198">
        <w:tc>
          <w:tcPr>
            <w:tcW w:w="2948" w:type="dxa"/>
          </w:tcPr>
          <w:p w14:paraId="34C0BA7C" w14:textId="77777777" w:rsidR="00D66D43" w:rsidRPr="0055523E" w:rsidRDefault="00D66D43" w:rsidP="00F426B7">
            <w:pPr>
              <w:spacing w:line="320" w:lineRule="exact"/>
              <w:ind w:left="-57" w:right="-45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C6A69">
              <w:rPr>
                <w:rFonts w:ascii="Angsana New" w:hAnsi="Angsana New" w:hint="cs"/>
                <w:sz w:val="24"/>
                <w:szCs w:val="24"/>
                <w:cs/>
              </w:rPr>
              <w:t>สินค้าระหว่างทาง</w:t>
            </w:r>
          </w:p>
        </w:tc>
        <w:tc>
          <w:tcPr>
            <w:tcW w:w="1247" w:type="dxa"/>
            <w:shd w:val="clear" w:color="auto" w:fill="auto"/>
          </w:tcPr>
          <w:p w14:paraId="60BEEADB" w14:textId="6C205D11" w:rsidR="00D66D43" w:rsidRPr="0055523E" w:rsidRDefault="00D66D43" w:rsidP="00F426B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51,374,587.34 </w:t>
            </w:r>
          </w:p>
        </w:tc>
        <w:tc>
          <w:tcPr>
            <w:tcW w:w="143" w:type="dxa"/>
          </w:tcPr>
          <w:p w14:paraId="1744BC29" w14:textId="77777777" w:rsidR="00D66D43" w:rsidRPr="0055523E" w:rsidRDefault="00D66D43" w:rsidP="00F426B7">
            <w:pPr>
              <w:tabs>
                <w:tab w:val="left" w:pos="328"/>
                <w:tab w:val="left" w:pos="516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42F33A40" w14:textId="045312B4" w:rsidR="00D66D43" w:rsidRPr="0055523E" w:rsidRDefault="00D66D43" w:rsidP="00F426B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30,086,262.04</w:t>
            </w:r>
          </w:p>
        </w:tc>
        <w:tc>
          <w:tcPr>
            <w:tcW w:w="145" w:type="dxa"/>
          </w:tcPr>
          <w:p w14:paraId="080E7C6D" w14:textId="77777777" w:rsidR="00D66D43" w:rsidRPr="001C6A69" w:rsidRDefault="00D66D43" w:rsidP="00F426B7">
            <w:pPr>
              <w:tabs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shd w:val="clear" w:color="auto" w:fill="auto"/>
          </w:tcPr>
          <w:p w14:paraId="2EC8068A" w14:textId="213E229C" w:rsidR="00D66D43" w:rsidRPr="0055523E" w:rsidRDefault="00D66D43" w:rsidP="00F426B7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51,374,587.34 </w:t>
            </w:r>
          </w:p>
        </w:tc>
        <w:tc>
          <w:tcPr>
            <w:tcW w:w="142" w:type="dxa"/>
          </w:tcPr>
          <w:p w14:paraId="4AAFA4AA" w14:textId="77777777" w:rsidR="00D66D43" w:rsidRPr="0055523E" w:rsidRDefault="00D66D43" w:rsidP="00F426B7">
            <w:pPr>
              <w:tabs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4F4CE101" w14:textId="61890D7B" w:rsidR="00D66D43" w:rsidRPr="0055523E" w:rsidRDefault="00D66D43" w:rsidP="00F426B7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30,086,262.04</w:t>
            </w:r>
          </w:p>
        </w:tc>
      </w:tr>
      <w:tr w:rsidR="00D66D43" w:rsidRPr="0055523E" w14:paraId="4B35EB0D" w14:textId="77777777" w:rsidTr="00C71198">
        <w:tc>
          <w:tcPr>
            <w:tcW w:w="2948" w:type="dxa"/>
          </w:tcPr>
          <w:p w14:paraId="4024F2A0" w14:textId="77777777" w:rsidR="00D66D43" w:rsidRPr="001C6A69" w:rsidRDefault="00D66D43" w:rsidP="00F426B7">
            <w:pPr>
              <w:spacing w:line="320" w:lineRule="exact"/>
              <w:ind w:left="-57" w:right="-4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 w:hint="cs"/>
                <w:sz w:val="24"/>
                <w:szCs w:val="24"/>
                <w:cs/>
              </w:rPr>
              <w:t>สินค้าสำเร็จรูป</w:t>
            </w:r>
          </w:p>
        </w:tc>
        <w:tc>
          <w:tcPr>
            <w:tcW w:w="1247" w:type="dxa"/>
            <w:shd w:val="clear" w:color="auto" w:fill="auto"/>
          </w:tcPr>
          <w:p w14:paraId="647CB7BE" w14:textId="0A092B1B" w:rsidR="00D66D43" w:rsidRPr="0055523E" w:rsidRDefault="000C7B0E" w:rsidP="00F426B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9,927,573.33</w:t>
            </w:r>
          </w:p>
        </w:tc>
        <w:tc>
          <w:tcPr>
            <w:tcW w:w="143" w:type="dxa"/>
          </w:tcPr>
          <w:p w14:paraId="1FA1E923" w14:textId="77777777" w:rsidR="00D66D43" w:rsidRPr="0055523E" w:rsidRDefault="00D66D43" w:rsidP="00F426B7">
            <w:pPr>
              <w:spacing w:line="320" w:lineRule="exact"/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2179B9E2" w14:textId="04B0E82B" w:rsidR="00D66D43" w:rsidRPr="0055523E" w:rsidRDefault="00D66D43" w:rsidP="00F426B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26,149,306.93</w:t>
            </w:r>
          </w:p>
        </w:tc>
        <w:tc>
          <w:tcPr>
            <w:tcW w:w="145" w:type="dxa"/>
          </w:tcPr>
          <w:p w14:paraId="55DCE898" w14:textId="77777777" w:rsidR="00D66D43" w:rsidRPr="001C6A69" w:rsidRDefault="00D66D43" w:rsidP="00F426B7">
            <w:pPr>
              <w:tabs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shd w:val="clear" w:color="auto" w:fill="auto"/>
          </w:tcPr>
          <w:p w14:paraId="16D3F2BA" w14:textId="0E652366" w:rsidR="00D66D43" w:rsidRPr="0055523E" w:rsidRDefault="00D66D43" w:rsidP="00F426B7">
            <w:pPr>
              <w:tabs>
                <w:tab w:val="left" w:pos="-88"/>
              </w:tabs>
              <w:spacing w:line="320" w:lineRule="exact"/>
              <w:ind w:left="-108" w:right="451" w:hanging="373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55523E">
              <w:rPr>
                <w:rFonts w:ascii="Angsana New" w:hAnsi="Angsana New"/>
                <w:bCs/>
                <w:sz w:val="24"/>
                <w:szCs w:val="24"/>
              </w:rPr>
              <w:t xml:space="preserve">         -</w:t>
            </w:r>
          </w:p>
        </w:tc>
        <w:tc>
          <w:tcPr>
            <w:tcW w:w="142" w:type="dxa"/>
          </w:tcPr>
          <w:p w14:paraId="5C138570" w14:textId="77777777" w:rsidR="00D66D43" w:rsidRPr="0055523E" w:rsidRDefault="00D66D43" w:rsidP="00F426B7">
            <w:pPr>
              <w:tabs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73F2F88B" w14:textId="115F37F9" w:rsidR="00D66D43" w:rsidRPr="0055523E" w:rsidRDefault="00D66D43" w:rsidP="00F426B7">
            <w:pPr>
              <w:tabs>
                <w:tab w:val="left" w:pos="-88"/>
              </w:tabs>
              <w:spacing w:line="320" w:lineRule="exact"/>
              <w:ind w:left="-108" w:right="451" w:hanging="373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55523E">
              <w:rPr>
                <w:rFonts w:ascii="Angsana New" w:hAnsi="Angsana New"/>
                <w:bCs/>
                <w:sz w:val="24"/>
                <w:szCs w:val="24"/>
              </w:rPr>
              <w:t xml:space="preserve">         -</w:t>
            </w:r>
          </w:p>
        </w:tc>
      </w:tr>
      <w:tr w:rsidR="000C7B0E" w:rsidRPr="0055523E" w14:paraId="7C67836A" w14:textId="77777777" w:rsidTr="00C71198">
        <w:tc>
          <w:tcPr>
            <w:tcW w:w="2948" w:type="dxa"/>
          </w:tcPr>
          <w:p w14:paraId="6E87239E" w14:textId="77777777" w:rsidR="000C7B0E" w:rsidRPr="001C6A69" w:rsidRDefault="000C7B0E" w:rsidP="000C7B0E">
            <w:pPr>
              <w:spacing w:line="320" w:lineRule="exact"/>
              <w:ind w:left="-57" w:right="-4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 w:hint="cs"/>
                <w:sz w:val="24"/>
                <w:szCs w:val="24"/>
                <w:cs/>
              </w:rPr>
              <w:t>สินค้าระหว่างผลิต</w:t>
            </w:r>
          </w:p>
        </w:tc>
        <w:tc>
          <w:tcPr>
            <w:tcW w:w="1247" w:type="dxa"/>
            <w:shd w:val="clear" w:color="auto" w:fill="auto"/>
          </w:tcPr>
          <w:p w14:paraId="516E52B1" w14:textId="74D37092" w:rsidR="000C7B0E" w:rsidRPr="0055523E" w:rsidRDefault="000C7B0E" w:rsidP="000C7B0E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6,133,975.21 </w:t>
            </w:r>
          </w:p>
        </w:tc>
        <w:tc>
          <w:tcPr>
            <w:tcW w:w="143" w:type="dxa"/>
          </w:tcPr>
          <w:p w14:paraId="10673887" w14:textId="77777777" w:rsidR="000C7B0E" w:rsidRPr="0055523E" w:rsidRDefault="000C7B0E" w:rsidP="000C7B0E">
            <w:pPr>
              <w:tabs>
                <w:tab w:val="left" w:pos="328"/>
                <w:tab w:val="left" w:pos="516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62F05FEB" w14:textId="2A1047FE" w:rsidR="000C7B0E" w:rsidRPr="0055523E" w:rsidRDefault="000C7B0E" w:rsidP="000C7B0E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5,489,084.39</w:t>
            </w:r>
          </w:p>
        </w:tc>
        <w:tc>
          <w:tcPr>
            <w:tcW w:w="145" w:type="dxa"/>
          </w:tcPr>
          <w:p w14:paraId="3A9CA226" w14:textId="77777777" w:rsidR="000C7B0E" w:rsidRPr="001C6A69" w:rsidRDefault="000C7B0E" w:rsidP="000C7B0E">
            <w:pPr>
              <w:tabs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shd w:val="clear" w:color="auto" w:fill="auto"/>
          </w:tcPr>
          <w:p w14:paraId="2605553C" w14:textId="590BBA59" w:rsidR="000C7B0E" w:rsidRPr="0055523E" w:rsidRDefault="000C7B0E" w:rsidP="000C7B0E">
            <w:pPr>
              <w:tabs>
                <w:tab w:val="left" w:pos="-88"/>
              </w:tabs>
              <w:spacing w:line="320" w:lineRule="exact"/>
              <w:ind w:left="-108" w:right="451" w:hanging="373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55523E">
              <w:rPr>
                <w:rFonts w:ascii="Angsana New" w:hAnsi="Angsana New"/>
                <w:bCs/>
                <w:sz w:val="24"/>
                <w:szCs w:val="24"/>
              </w:rPr>
              <w:t xml:space="preserve">         -</w:t>
            </w:r>
          </w:p>
        </w:tc>
        <w:tc>
          <w:tcPr>
            <w:tcW w:w="142" w:type="dxa"/>
          </w:tcPr>
          <w:p w14:paraId="35A3B8F0" w14:textId="77777777" w:rsidR="000C7B0E" w:rsidRPr="0055523E" w:rsidRDefault="000C7B0E" w:rsidP="000C7B0E">
            <w:pPr>
              <w:tabs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64FA965E" w14:textId="643E850F" w:rsidR="000C7B0E" w:rsidRPr="0055523E" w:rsidRDefault="000C7B0E" w:rsidP="000C7B0E">
            <w:pPr>
              <w:tabs>
                <w:tab w:val="left" w:pos="-88"/>
              </w:tabs>
              <w:spacing w:line="320" w:lineRule="exact"/>
              <w:ind w:left="-108" w:right="451" w:hanging="373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55523E">
              <w:rPr>
                <w:rFonts w:ascii="Angsana New" w:hAnsi="Angsana New"/>
                <w:bCs/>
                <w:sz w:val="24"/>
                <w:szCs w:val="24"/>
              </w:rPr>
              <w:t xml:space="preserve">         -</w:t>
            </w:r>
          </w:p>
        </w:tc>
      </w:tr>
      <w:tr w:rsidR="000C7B0E" w:rsidRPr="0055523E" w14:paraId="721AB12D" w14:textId="77777777" w:rsidTr="00C71198">
        <w:tc>
          <w:tcPr>
            <w:tcW w:w="2948" w:type="dxa"/>
          </w:tcPr>
          <w:p w14:paraId="2A296F99" w14:textId="77777777" w:rsidR="000C7B0E" w:rsidRPr="001C6A69" w:rsidRDefault="000C7B0E" w:rsidP="000C7B0E">
            <w:pPr>
              <w:spacing w:line="320" w:lineRule="exact"/>
              <w:ind w:left="-57" w:right="-4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 w:hint="cs"/>
                <w:sz w:val="24"/>
                <w:szCs w:val="24"/>
                <w:cs/>
              </w:rPr>
              <w:t>วัตถุดิบ</w:t>
            </w:r>
          </w:p>
        </w:tc>
        <w:tc>
          <w:tcPr>
            <w:tcW w:w="1247" w:type="dxa"/>
            <w:shd w:val="clear" w:color="auto" w:fill="auto"/>
          </w:tcPr>
          <w:p w14:paraId="12AAFE40" w14:textId="07848D27" w:rsidR="000C7B0E" w:rsidRPr="0055523E" w:rsidRDefault="000C7B0E" w:rsidP="000C7B0E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36,070,269.03 </w:t>
            </w:r>
          </w:p>
        </w:tc>
        <w:tc>
          <w:tcPr>
            <w:tcW w:w="143" w:type="dxa"/>
          </w:tcPr>
          <w:p w14:paraId="44E8A388" w14:textId="77777777" w:rsidR="000C7B0E" w:rsidRPr="0055523E" w:rsidRDefault="000C7B0E" w:rsidP="000C7B0E">
            <w:pPr>
              <w:spacing w:line="320" w:lineRule="exact"/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2BD680C8" w14:textId="0BDFE4EB" w:rsidR="000C7B0E" w:rsidRPr="0055523E" w:rsidRDefault="000C7B0E" w:rsidP="000C7B0E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24,300,231.75</w:t>
            </w:r>
          </w:p>
        </w:tc>
        <w:tc>
          <w:tcPr>
            <w:tcW w:w="145" w:type="dxa"/>
          </w:tcPr>
          <w:p w14:paraId="5F175378" w14:textId="77777777" w:rsidR="000C7B0E" w:rsidRPr="001C6A69" w:rsidRDefault="000C7B0E" w:rsidP="000C7B0E">
            <w:pPr>
              <w:tabs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shd w:val="clear" w:color="auto" w:fill="auto"/>
          </w:tcPr>
          <w:p w14:paraId="1CEA0221" w14:textId="31F8CE50" w:rsidR="000C7B0E" w:rsidRPr="0055523E" w:rsidRDefault="000C7B0E" w:rsidP="000C7B0E">
            <w:pPr>
              <w:tabs>
                <w:tab w:val="left" w:pos="-88"/>
              </w:tabs>
              <w:spacing w:line="320" w:lineRule="exact"/>
              <w:ind w:left="-108" w:right="451" w:hanging="373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55523E">
              <w:rPr>
                <w:rFonts w:ascii="Angsana New" w:hAnsi="Angsana New"/>
                <w:bCs/>
                <w:sz w:val="24"/>
                <w:szCs w:val="24"/>
              </w:rPr>
              <w:t xml:space="preserve">         -</w:t>
            </w:r>
          </w:p>
        </w:tc>
        <w:tc>
          <w:tcPr>
            <w:tcW w:w="142" w:type="dxa"/>
          </w:tcPr>
          <w:p w14:paraId="5860762B" w14:textId="77777777" w:rsidR="000C7B0E" w:rsidRPr="0055523E" w:rsidRDefault="000C7B0E" w:rsidP="000C7B0E">
            <w:pPr>
              <w:tabs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07A222B8" w14:textId="48C1C5D3" w:rsidR="000C7B0E" w:rsidRPr="0055523E" w:rsidRDefault="000C7B0E" w:rsidP="000C7B0E">
            <w:pPr>
              <w:tabs>
                <w:tab w:val="left" w:pos="-88"/>
              </w:tabs>
              <w:spacing w:line="320" w:lineRule="exact"/>
              <w:ind w:left="-108" w:right="451" w:hanging="373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55523E">
              <w:rPr>
                <w:rFonts w:ascii="Angsana New" w:hAnsi="Angsana New"/>
                <w:bCs/>
                <w:sz w:val="24"/>
                <w:szCs w:val="24"/>
              </w:rPr>
              <w:t xml:space="preserve">         -</w:t>
            </w:r>
          </w:p>
        </w:tc>
      </w:tr>
      <w:tr w:rsidR="000C7B0E" w:rsidRPr="0055523E" w14:paraId="54DA1AA5" w14:textId="77777777" w:rsidTr="00C71198">
        <w:tc>
          <w:tcPr>
            <w:tcW w:w="2948" w:type="dxa"/>
          </w:tcPr>
          <w:p w14:paraId="050BFE5E" w14:textId="77777777" w:rsidR="000C7B0E" w:rsidRPr="001C6A69" w:rsidRDefault="000C7B0E" w:rsidP="000C7B0E">
            <w:pPr>
              <w:spacing w:line="320" w:lineRule="exact"/>
              <w:ind w:left="-57" w:right="-4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 w:hint="cs"/>
                <w:sz w:val="24"/>
                <w:szCs w:val="24"/>
                <w:cs/>
              </w:rPr>
              <w:t>อะไหล่และวัสดุสิ้นเปลือง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382A08BB" w14:textId="29F4657E" w:rsidR="000C7B0E" w:rsidRPr="0055523E" w:rsidRDefault="000C7B0E" w:rsidP="000C7B0E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1,770,245.46 </w:t>
            </w:r>
          </w:p>
        </w:tc>
        <w:tc>
          <w:tcPr>
            <w:tcW w:w="143" w:type="dxa"/>
          </w:tcPr>
          <w:p w14:paraId="3F9DCAB2" w14:textId="77777777" w:rsidR="000C7B0E" w:rsidRPr="0055523E" w:rsidRDefault="000C7B0E" w:rsidP="000C7B0E">
            <w:pPr>
              <w:spacing w:line="320" w:lineRule="exact"/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2375E38F" w14:textId="532FF3D7" w:rsidR="000C7B0E" w:rsidRPr="0055523E" w:rsidRDefault="000C7B0E" w:rsidP="000C7B0E">
            <w:pPr>
              <w:tabs>
                <w:tab w:val="left" w:pos="-88"/>
              </w:tabs>
              <w:spacing w:line="320" w:lineRule="exact"/>
              <w:ind w:left="-108" w:right="57" w:hanging="37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1,749,984.30</w:t>
            </w:r>
          </w:p>
        </w:tc>
        <w:tc>
          <w:tcPr>
            <w:tcW w:w="145" w:type="dxa"/>
          </w:tcPr>
          <w:p w14:paraId="7CA7B711" w14:textId="77777777" w:rsidR="000C7B0E" w:rsidRPr="001C6A69" w:rsidRDefault="000C7B0E" w:rsidP="000C7B0E">
            <w:pPr>
              <w:tabs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49270A60" w14:textId="310F8EB5" w:rsidR="000C7B0E" w:rsidRPr="0055523E" w:rsidRDefault="000C7B0E" w:rsidP="000C7B0E">
            <w:pPr>
              <w:tabs>
                <w:tab w:val="left" w:pos="-88"/>
              </w:tabs>
              <w:spacing w:line="320" w:lineRule="exact"/>
              <w:ind w:left="-108" w:right="451" w:hanging="373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55523E">
              <w:rPr>
                <w:rFonts w:ascii="Angsana New" w:hAnsi="Angsana New"/>
                <w:bCs/>
                <w:sz w:val="24"/>
                <w:szCs w:val="24"/>
              </w:rPr>
              <w:t xml:space="preserve">         -</w:t>
            </w:r>
          </w:p>
        </w:tc>
        <w:tc>
          <w:tcPr>
            <w:tcW w:w="142" w:type="dxa"/>
          </w:tcPr>
          <w:p w14:paraId="79C5E0CF" w14:textId="77777777" w:rsidR="000C7B0E" w:rsidRPr="0055523E" w:rsidRDefault="000C7B0E" w:rsidP="000C7B0E">
            <w:pPr>
              <w:tabs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374E6088" w14:textId="406F18A2" w:rsidR="000C7B0E" w:rsidRPr="0055523E" w:rsidRDefault="000C7B0E" w:rsidP="000C7B0E">
            <w:pPr>
              <w:tabs>
                <w:tab w:val="left" w:pos="-88"/>
              </w:tabs>
              <w:spacing w:line="320" w:lineRule="exact"/>
              <w:ind w:left="-108" w:right="451" w:hanging="373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55523E">
              <w:rPr>
                <w:rFonts w:ascii="Angsana New" w:hAnsi="Angsana New"/>
                <w:bCs/>
                <w:sz w:val="24"/>
                <w:szCs w:val="24"/>
              </w:rPr>
              <w:t xml:space="preserve">         -</w:t>
            </w:r>
          </w:p>
        </w:tc>
      </w:tr>
      <w:tr w:rsidR="001D5C9F" w:rsidRPr="0055523E" w14:paraId="1FE1A6B6" w14:textId="77777777" w:rsidTr="00C71198">
        <w:tc>
          <w:tcPr>
            <w:tcW w:w="2948" w:type="dxa"/>
          </w:tcPr>
          <w:p w14:paraId="4E3D1298" w14:textId="06BBF2DE" w:rsidR="001D5C9F" w:rsidRPr="0055523E" w:rsidRDefault="001D5C9F" w:rsidP="00F426B7">
            <w:pPr>
              <w:spacing w:line="320" w:lineRule="exact"/>
              <w:ind w:left="-57" w:right="-45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C6A69">
              <w:rPr>
                <w:rFonts w:ascii="Angsana New" w:hAnsi="Angsana New" w:hint="cs"/>
                <w:sz w:val="24"/>
                <w:szCs w:val="24"/>
                <w:cs/>
              </w:rPr>
              <w:t xml:space="preserve">         รวม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17FF2537" w14:textId="0B4A65DF" w:rsidR="001D5C9F" w:rsidRPr="001C6A69" w:rsidRDefault="00D969D9" w:rsidP="00F426B7">
            <w:pPr>
              <w:tabs>
                <w:tab w:val="left" w:pos="-88"/>
              </w:tabs>
              <w:spacing w:line="320" w:lineRule="exact"/>
              <w:ind w:left="-108" w:right="57" w:hanging="37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572,670,094.31</w:t>
            </w:r>
          </w:p>
        </w:tc>
        <w:tc>
          <w:tcPr>
            <w:tcW w:w="143" w:type="dxa"/>
          </w:tcPr>
          <w:p w14:paraId="32437A36" w14:textId="77777777" w:rsidR="001D5C9F" w:rsidRPr="0055523E" w:rsidRDefault="001D5C9F" w:rsidP="00F426B7">
            <w:pPr>
              <w:tabs>
                <w:tab w:val="left" w:pos="328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61B42B2D" w14:textId="2DEF7B6D" w:rsidR="001D5C9F" w:rsidRPr="0055523E" w:rsidRDefault="001D5C9F" w:rsidP="00F426B7">
            <w:pPr>
              <w:tabs>
                <w:tab w:val="left" w:pos="-88"/>
              </w:tabs>
              <w:spacing w:line="320" w:lineRule="exact"/>
              <w:ind w:left="-108" w:right="57" w:hanging="374"/>
              <w:jc w:val="right"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468,259,860.81</w:t>
            </w:r>
          </w:p>
        </w:tc>
        <w:tc>
          <w:tcPr>
            <w:tcW w:w="145" w:type="dxa"/>
          </w:tcPr>
          <w:p w14:paraId="57E95B14" w14:textId="77777777" w:rsidR="001D5C9F" w:rsidRPr="001C6A69" w:rsidRDefault="001D5C9F" w:rsidP="00F426B7">
            <w:pPr>
              <w:tabs>
                <w:tab w:val="left" w:pos="0"/>
                <w:tab w:val="decimal" w:pos="882"/>
              </w:tabs>
              <w:spacing w:line="320" w:lineRule="exact"/>
              <w:ind w:left="-108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2E57E02A" w14:textId="41AD6E24" w:rsidR="001D5C9F" w:rsidRPr="0055523E" w:rsidRDefault="001D5C9F" w:rsidP="00F426B7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470,261,650.71</w:t>
            </w:r>
          </w:p>
        </w:tc>
        <w:tc>
          <w:tcPr>
            <w:tcW w:w="142" w:type="dxa"/>
          </w:tcPr>
          <w:p w14:paraId="7C3F7330" w14:textId="77777777" w:rsidR="001D5C9F" w:rsidRPr="0055523E" w:rsidRDefault="001D5C9F" w:rsidP="00F426B7">
            <w:pPr>
              <w:tabs>
                <w:tab w:val="left" w:pos="0"/>
                <w:tab w:val="decimal" w:pos="882"/>
              </w:tabs>
              <w:spacing w:line="320" w:lineRule="exact"/>
              <w:ind w:left="-108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2932E0AA" w14:textId="7BD1ECF0" w:rsidR="001D5C9F" w:rsidRPr="0055523E" w:rsidRDefault="001D5C9F" w:rsidP="00F426B7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399,285,551.82</w:t>
            </w:r>
          </w:p>
        </w:tc>
      </w:tr>
      <w:tr w:rsidR="001D5C9F" w:rsidRPr="0055523E" w14:paraId="259B7CB0" w14:textId="77777777" w:rsidTr="002218D6">
        <w:tc>
          <w:tcPr>
            <w:tcW w:w="2948" w:type="dxa"/>
          </w:tcPr>
          <w:p w14:paraId="2EC55C80" w14:textId="77777777" w:rsidR="001D5C9F" w:rsidRPr="001C6A69" w:rsidRDefault="001D5C9F" w:rsidP="00F426B7">
            <w:pPr>
              <w:spacing w:line="320" w:lineRule="exact"/>
              <w:ind w:left="-57" w:right="-4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หัก</w:t>
            </w:r>
            <w:r w:rsidRPr="001C6A69">
              <w:rPr>
                <w:rFonts w:ascii="Angsana New" w:hAnsi="Angsana New" w:hint="cs"/>
                <w:sz w:val="24"/>
                <w:szCs w:val="24"/>
                <w:cs/>
              </w:rPr>
              <w:t xml:space="preserve"> ค่าเผื่อการลดลงของมูลค่าสินค้า      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647A5FCF" w14:textId="3D2431D4" w:rsidR="001D5C9F" w:rsidRPr="0055523E" w:rsidRDefault="001D5C9F" w:rsidP="00F426B7">
            <w:pPr>
              <w:tabs>
                <w:tab w:val="left" w:pos="162"/>
                <w:tab w:val="left" w:pos="374"/>
                <w:tab w:val="left" w:pos="626"/>
                <w:tab w:val="left" w:pos="753"/>
                <w:tab w:val="left" w:pos="88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(63,413,378.45)</w:t>
            </w:r>
          </w:p>
        </w:tc>
        <w:tc>
          <w:tcPr>
            <w:tcW w:w="143" w:type="dxa"/>
          </w:tcPr>
          <w:p w14:paraId="45BA62B6" w14:textId="77777777" w:rsidR="001D5C9F" w:rsidRPr="001C6A69" w:rsidRDefault="001D5C9F" w:rsidP="00F426B7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A69CA25" w14:textId="6A916280" w:rsidR="001D5C9F" w:rsidRPr="0055523E" w:rsidRDefault="001D5C9F" w:rsidP="00F426B7">
            <w:pPr>
              <w:tabs>
                <w:tab w:val="left" w:pos="162"/>
                <w:tab w:val="left" w:pos="374"/>
                <w:tab w:val="left" w:pos="626"/>
                <w:tab w:val="left" w:pos="753"/>
                <w:tab w:val="left" w:pos="88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(58,107,940.66)</w:t>
            </w:r>
          </w:p>
        </w:tc>
        <w:tc>
          <w:tcPr>
            <w:tcW w:w="145" w:type="dxa"/>
          </w:tcPr>
          <w:p w14:paraId="677CA1BD" w14:textId="77777777" w:rsidR="001D5C9F" w:rsidRPr="001C6A69" w:rsidRDefault="001D5C9F" w:rsidP="00F426B7">
            <w:pPr>
              <w:tabs>
                <w:tab w:val="left" w:pos="0"/>
                <w:tab w:val="decimal" w:pos="882"/>
              </w:tabs>
              <w:spacing w:line="320" w:lineRule="exact"/>
              <w:ind w:left="-108" w:right="-12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355C79F" w14:textId="2C877DA0" w:rsidR="001D5C9F" w:rsidRPr="001C6A69" w:rsidRDefault="001D5C9F" w:rsidP="00F426B7">
            <w:pPr>
              <w:tabs>
                <w:tab w:val="left" w:pos="162"/>
                <w:tab w:val="left" w:pos="374"/>
                <w:tab w:val="left" w:pos="626"/>
                <w:tab w:val="left" w:pos="753"/>
                <w:tab w:val="left" w:pos="88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(47,950,800.17)</w:t>
            </w:r>
          </w:p>
        </w:tc>
        <w:tc>
          <w:tcPr>
            <w:tcW w:w="142" w:type="dxa"/>
          </w:tcPr>
          <w:p w14:paraId="7CD7F12E" w14:textId="77777777" w:rsidR="001D5C9F" w:rsidRPr="0055523E" w:rsidRDefault="001D5C9F" w:rsidP="00F426B7">
            <w:pPr>
              <w:tabs>
                <w:tab w:val="left" w:pos="162"/>
                <w:tab w:val="left" w:pos="374"/>
                <w:tab w:val="left" w:pos="626"/>
                <w:tab w:val="left" w:pos="753"/>
                <w:tab w:val="left" w:pos="88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34C6A6D" w14:textId="07E89D41" w:rsidR="001D5C9F" w:rsidRPr="001C6A69" w:rsidRDefault="001D5C9F" w:rsidP="00F426B7">
            <w:pPr>
              <w:tabs>
                <w:tab w:val="left" w:pos="162"/>
                <w:tab w:val="left" w:pos="374"/>
                <w:tab w:val="left" w:pos="626"/>
                <w:tab w:val="left" w:pos="753"/>
                <w:tab w:val="left" w:pos="88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(40,710,503.17)</w:t>
            </w:r>
          </w:p>
        </w:tc>
      </w:tr>
      <w:tr w:rsidR="001D5C9F" w:rsidRPr="0055523E" w14:paraId="07A88912" w14:textId="77777777" w:rsidTr="002218D6">
        <w:tc>
          <w:tcPr>
            <w:tcW w:w="2948" w:type="dxa"/>
          </w:tcPr>
          <w:p w14:paraId="590B4268" w14:textId="7360E172" w:rsidR="001D5C9F" w:rsidRPr="001C6A69" w:rsidRDefault="001D5C9F" w:rsidP="00F426B7">
            <w:pPr>
              <w:spacing w:line="320" w:lineRule="exact"/>
              <w:ind w:left="-57" w:right="-4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1FFF71CA" w14:textId="1E3C56B9" w:rsidR="001D5C9F" w:rsidRPr="0055523E" w:rsidRDefault="00D969D9" w:rsidP="00F426B7">
            <w:pPr>
              <w:tabs>
                <w:tab w:val="left" w:pos="-88"/>
              </w:tabs>
              <w:spacing w:line="320" w:lineRule="exact"/>
              <w:ind w:left="-108" w:right="57" w:hanging="3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509,256,715.86</w:t>
            </w:r>
          </w:p>
        </w:tc>
        <w:tc>
          <w:tcPr>
            <w:tcW w:w="143" w:type="dxa"/>
          </w:tcPr>
          <w:p w14:paraId="25BD1C57" w14:textId="77777777" w:rsidR="001D5C9F" w:rsidRPr="0055523E" w:rsidRDefault="001D5C9F" w:rsidP="00F426B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2F4F3CB" w14:textId="586C5E42" w:rsidR="001D5C9F" w:rsidRPr="0055523E" w:rsidRDefault="001D5C9F" w:rsidP="00F426B7">
            <w:pPr>
              <w:tabs>
                <w:tab w:val="left" w:pos="-88"/>
              </w:tabs>
              <w:spacing w:line="320" w:lineRule="exact"/>
              <w:ind w:left="-108" w:right="57" w:hanging="37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410,151,920.15</w:t>
            </w:r>
          </w:p>
        </w:tc>
        <w:tc>
          <w:tcPr>
            <w:tcW w:w="145" w:type="dxa"/>
          </w:tcPr>
          <w:p w14:paraId="6A39A9CE" w14:textId="77777777" w:rsidR="001D5C9F" w:rsidRPr="001C6A69" w:rsidRDefault="001D5C9F" w:rsidP="00F426B7">
            <w:pPr>
              <w:tabs>
                <w:tab w:val="left" w:pos="0"/>
                <w:tab w:val="decimal" w:pos="882"/>
              </w:tabs>
              <w:spacing w:line="320" w:lineRule="exact"/>
              <w:ind w:left="-108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13435BA" w14:textId="22B9E57A" w:rsidR="001D5C9F" w:rsidRPr="0055523E" w:rsidRDefault="001D5C9F" w:rsidP="00F426B7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422,310,850.54</w:t>
            </w:r>
          </w:p>
        </w:tc>
        <w:tc>
          <w:tcPr>
            <w:tcW w:w="142" w:type="dxa"/>
          </w:tcPr>
          <w:p w14:paraId="0AFDFE02" w14:textId="77777777" w:rsidR="001D5C9F" w:rsidRPr="0055523E" w:rsidRDefault="001D5C9F" w:rsidP="00F426B7">
            <w:pPr>
              <w:tabs>
                <w:tab w:val="left" w:pos="0"/>
                <w:tab w:val="decimal" w:pos="882"/>
              </w:tabs>
              <w:spacing w:line="320" w:lineRule="exact"/>
              <w:ind w:left="-108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D06599C" w14:textId="5D8C1EE0" w:rsidR="001D5C9F" w:rsidRPr="0055523E" w:rsidRDefault="001D5C9F" w:rsidP="00F426B7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358,575,048.65</w:t>
            </w:r>
          </w:p>
        </w:tc>
      </w:tr>
      <w:tr w:rsidR="00D969D9" w:rsidRPr="0055523E" w14:paraId="1B84094E" w14:textId="77777777" w:rsidTr="002218D6">
        <w:tc>
          <w:tcPr>
            <w:tcW w:w="2948" w:type="dxa"/>
          </w:tcPr>
          <w:p w14:paraId="5FD66884" w14:textId="5FE2704F" w:rsidR="00D969D9" w:rsidRPr="001C6A69" w:rsidRDefault="00D969D9" w:rsidP="00D969D9">
            <w:pPr>
              <w:spacing w:line="320" w:lineRule="exact"/>
              <w:ind w:left="-57" w:right="-4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 w:hint="cs"/>
                <w:sz w:val="24"/>
                <w:szCs w:val="24"/>
                <w:cs/>
              </w:rPr>
              <w:t>ต้นทุนงานติดตั้งหลังคาโซลาร์เซลล์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3F748AB0" w14:textId="725AD5D7" w:rsidR="00D969D9" w:rsidRPr="0055523E" w:rsidRDefault="00D969D9" w:rsidP="00D969D9">
            <w:pPr>
              <w:tabs>
                <w:tab w:val="left" w:pos="-88"/>
              </w:tabs>
              <w:spacing w:line="320" w:lineRule="exact"/>
              <w:ind w:left="-108" w:right="57" w:hanging="3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13,908,242.36 </w:t>
            </w:r>
          </w:p>
        </w:tc>
        <w:tc>
          <w:tcPr>
            <w:tcW w:w="143" w:type="dxa"/>
          </w:tcPr>
          <w:p w14:paraId="74F949A4" w14:textId="77777777" w:rsidR="00D969D9" w:rsidRPr="0055523E" w:rsidRDefault="00D969D9" w:rsidP="00D969D9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A8B1244" w14:textId="62B25D72" w:rsidR="00D969D9" w:rsidRPr="0055523E" w:rsidRDefault="00D969D9" w:rsidP="00D969D9">
            <w:pPr>
              <w:tabs>
                <w:tab w:val="left" w:pos="-88"/>
              </w:tabs>
              <w:spacing w:line="320" w:lineRule="exact"/>
              <w:ind w:left="-108" w:right="57" w:hanging="37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26,803,531.10</w:t>
            </w:r>
          </w:p>
        </w:tc>
        <w:tc>
          <w:tcPr>
            <w:tcW w:w="145" w:type="dxa"/>
          </w:tcPr>
          <w:p w14:paraId="64486D94" w14:textId="77777777" w:rsidR="00D969D9" w:rsidRPr="001C6A69" w:rsidRDefault="00D969D9" w:rsidP="00D969D9">
            <w:pPr>
              <w:tabs>
                <w:tab w:val="left" w:pos="0"/>
                <w:tab w:val="decimal" w:pos="882"/>
              </w:tabs>
              <w:spacing w:line="320" w:lineRule="exact"/>
              <w:ind w:left="-108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49A0AD6B" w14:textId="1BB7485D" w:rsidR="00D969D9" w:rsidRPr="0055523E" w:rsidRDefault="00D969D9" w:rsidP="00D969D9">
            <w:pPr>
              <w:tabs>
                <w:tab w:val="left" w:pos="-88"/>
              </w:tabs>
              <w:spacing w:line="320" w:lineRule="exact"/>
              <w:ind w:left="-108" w:right="451" w:hanging="373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55523E">
              <w:rPr>
                <w:rFonts w:ascii="Angsana New" w:hAnsi="Angsana New"/>
                <w:bCs/>
                <w:sz w:val="24"/>
                <w:szCs w:val="24"/>
              </w:rPr>
              <w:t xml:space="preserve">         -</w:t>
            </w:r>
          </w:p>
        </w:tc>
        <w:tc>
          <w:tcPr>
            <w:tcW w:w="142" w:type="dxa"/>
          </w:tcPr>
          <w:p w14:paraId="3429B5DE" w14:textId="77777777" w:rsidR="00D969D9" w:rsidRPr="0055523E" w:rsidRDefault="00D969D9" w:rsidP="00D969D9">
            <w:pPr>
              <w:tabs>
                <w:tab w:val="left" w:pos="0"/>
                <w:tab w:val="decimal" w:pos="882"/>
              </w:tabs>
              <w:spacing w:line="320" w:lineRule="exact"/>
              <w:ind w:left="-108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3F32D0E0" w14:textId="7D7D5351" w:rsidR="00D969D9" w:rsidRPr="0055523E" w:rsidRDefault="00D969D9" w:rsidP="00D969D9">
            <w:pPr>
              <w:tabs>
                <w:tab w:val="left" w:pos="-88"/>
              </w:tabs>
              <w:spacing w:line="320" w:lineRule="exact"/>
              <w:ind w:left="-108" w:right="451" w:hanging="373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55523E">
              <w:rPr>
                <w:rFonts w:ascii="Angsana New" w:hAnsi="Angsana New"/>
                <w:bCs/>
                <w:sz w:val="24"/>
                <w:szCs w:val="24"/>
              </w:rPr>
              <w:t xml:space="preserve">         -</w:t>
            </w:r>
          </w:p>
        </w:tc>
      </w:tr>
      <w:tr w:rsidR="00D969D9" w:rsidRPr="0055523E" w14:paraId="4C49FD21" w14:textId="77777777" w:rsidTr="002218D6">
        <w:tc>
          <w:tcPr>
            <w:tcW w:w="2948" w:type="dxa"/>
          </w:tcPr>
          <w:p w14:paraId="4BB32955" w14:textId="27E8E9D7" w:rsidR="00D969D9" w:rsidRPr="001C6A69" w:rsidRDefault="00D969D9" w:rsidP="00D969D9">
            <w:pPr>
              <w:spacing w:line="320" w:lineRule="exact"/>
              <w:ind w:left="-57" w:right="-4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 w:hint="cs"/>
                <w:sz w:val="24"/>
                <w:szCs w:val="24"/>
                <w:cs/>
              </w:rPr>
              <w:t>สินค้าคงเหลือ-สุทธิ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3456CE2" w14:textId="7530BC5E" w:rsidR="00D969D9" w:rsidRPr="0055523E" w:rsidRDefault="00D969D9" w:rsidP="00D969D9">
            <w:pPr>
              <w:tabs>
                <w:tab w:val="left" w:pos="-88"/>
              </w:tabs>
              <w:spacing w:line="320" w:lineRule="exact"/>
              <w:ind w:left="-108" w:right="57" w:hanging="3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523,164,958.22 </w:t>
            </w:r>
          </w:p>
        </w:tc>
        <w:tc>
          <w:tcPr>
            <w:tcW w:w="143" w:type="dxa"/>
          </w:tcPr>
          <w:p w14:paraId="096EED20" w14:textId="77777777" w:rsidR="00D969D9" w:rsidRPr="0055523E" w:rsidRDefault="00D969D9" w:rsidP="00D969D9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F8BA1FD" w14:textId="41EAE895" w:rsidR="00D969D9" w:rsidRPr="0055523E" w:rsidRDefault="00D969D9" w:rsidP="00D969D9">
            <w:pPr>
              <w:tabs>
                <w:tab w:val="left" w:pos="-88"/>
              </w:tabs>
              <w:spacing w:line="320" w:lineRule="exact"/>
              <w:ind w:left="-108" w:right="57" w:hanging="3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436,955,451.25</w:t>
            </w:r>
          </w:p>
        </w:tc>
        <w:tc>
          <w:tcPr>
            <w:tcW w:w="145" w:type="dxa"/>
          </w:tcPr>
          <w:p w14:paraId="2AD25E0C" w14:textId="77777777" w:rsidR="00D969D9" w:rsidRPr="001C6A69" w:rsidRDefault="00D969D9" w:rsidP="00D969D9">
            <w:pPr>
              <w:tabs>
                <w:tab w:val="left" w:pos="0"/>
                <w:tab w:val="decimal" w:pos="882"/>
              </w:tabs>
              <w:spacing w:line="320" w:lineRule="exact"/>
              <w:ind w:left="-108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36EC501" w14:textId="005C12B3" w:rsidR="00D969D9" w:rsidRPr="0055523E" w:rsidRDefault="00D969D9" w:rsidP="00D969D9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422,310,850.54</w:t>
            </w:r>
          </w:p>
        </w:tc>
        <w:tc>
          <w:tcPr>
            <w:tcW w:w="142" w:type="dxa"/>
          </w:tcPr>
          <w:p w14:paraId="2B889E9E" w14:textId="77777777" w:rsidR="00D969D9" w:rsidRPr="0055523E" w:rsidRDefault="00D969D9" w:rsidP="00D969D9">
            <w:pPr>
              <w:tabs>
                <w:tab w:val="left" w:pos="0"/>
                <w:tab w:val="decimal" w:pos="882"/>
              </w:tabs>
              <w:spacing w:line="320" w:lineRule="exact"/>
              <w:ind w:left="-108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339D26A" w14:textId="1931711B" w:rsidR="00D969D9" w:rsidRPr="0055523E" w:rsidRDefault="00D969D9" w:rsidP="00D969D9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7F7A">
              <w:rPr>
                <w:rFonts w:ascii="Angsana New" w:hAnsi="Angsana New"/>
                <w:sz w:val="24"/>
                <w:szCs w:val="24"/>
              </w:rPr>
              <w:t>358</w:t>
            </w:r>
            <w:r w:rsidRPr="0055523E">
              <w:rPr>
                <w:rFonts w:ascii="Angsana New" w:hAnsi="Angsana New"/>
                <w:sz w:val="24"/>
                <w:szCs w:val="24"/>
              </w:rPr>
              <w:t>,</w:t>
            </w:r>
            <w:r w:rsidRPr="003A7F7A">
              <w:rPr>
                <w:rFonts w:ascii="Angsana New" w:hAnsi="Angsana New"/>
                <w:sz w:val="24"/>
                <w:szCs w:val="24"/>
              </w:rPr>
              <w:t>575</w:t>
            </w:r>
            <w:r w:rsidRPr="0055523E">
              <w:rPr>
                <w:rFonts w:ascii="Angsana New" w:hAnsi="Angsana New"/>
                <w:sz w:val="24"/>
                <w:szCs w:val="24"/>
              </w:rPr>
              <w:t>,</w:t>
            </w:r>
            <w:r w:rsidRPr="003A7F7A">
              <w:rPr>
                <w:rFonts w:ascii="Angsana New" w:hAnsi="Angsana New"/>
                <w:sz w:val="24"/>
                <w:szCs w:val="24"/>
              </w:rPr>
              <w:t>048.65</w:t>
            </w:r>
          </w:p>
        </w:tc>
      </w:tr>
    </w:tbl>
    <w:p w14:paraId="29A91777" w14:textId="77777777" w:rsidR="00774D20" w:rsidRPr="0055523E" w:rsidRDefault="00774D20" w:rsidP="00357899">
      <w:pPr>
        <w:tabs>
          <w:tab w:val="left" w:pos="284"/>
          <w:tab w:val="left" w:pos="993"/>
          <w:tab w:val="left" w:pos="1260"/>
          <w:tab w:val="left" w:pos="3600"/>
          <w:tab w:val="left" w:pos="4500"/>
        </w:tabs>
        <w:spacing w:line="380" w:lineRule="exact"/>
        <w:ind w:firstLine="851"/>
        <w:jc w:val="both"/>
        <w:rPr>
          <w:rFonts w:ascii="Angsana New" w:hAnsi="Angsana New"/>
          <w:sz w:val="32"/>
          <w:szCs w:val="32"/>
        </w:rPr>
      </w:pPr>
    </w:p>
    <w:p w14:paraId="734775C9" w14:textId="1508754A" w:rsidR="00774D20" w:rsidRPr="0055523E" w:rsidRDefault="00774D20" w:rsidP="004F6A55">
      <w:pPr>
        <w:tabs>
          <w:tab w:val="left" w:pos="56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284" w:firstLine="567"/>
        <w:contextualSpacing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C6A69">
        <w:rPr>
          <w:rFonts w:asciiTheme="majorBidi" w:hAnsiTheme="majorBidi"/>
          <w:sz w:val="32"/>
          <w:szCs w:val="32"/>
          <w:cs/>
        </w:rPr>
        <w:t>สำหรับ</w:t>
      </w:r>
      <w:r w:rsidRPr="001C6A69">
        <w:rPr>
          <w:rFonts w:asciiTheme="majorBidi" w:hAnsiTheme="majorBidi" w:hint="cs"/>
          <w:sz w:val="32"/>
          <w:szCs w:val="32"/>
          <w:cs/>
        </w:rPr>
        <w:t>ปี</w:t>
      </w:r>
      <w:r w:rsidRPr="001C6A69">
        <w:rPr>
          <w:rFonts w:asciiTheme="majorBidi" w:hAnsiTheme="majorBidi"/>
          <w:sz w:val="32"/>
          <w:szCs w:val="32"/>
          <w:cs/>
        </w:rPr>
        <w:t xml:space="preserve">สิ้นสุดวันที่ </w:t>
      </w:r>
      <w:r w:rsidRPr="0055523E">
        <w:rPr>
          <w:rFonts w:asciiTheme="majorBidi" w:hAnsiTheme="majorBidi"/>
          <w:sz w:val="32"/>
          <w:szCs w:val="32"/>
        </w:rPr>
        <w:t xml:space="preserve">31 </w:t>
      </w:r>
      <w:r w:rsidRPr="001C6A69">
        <w:rPr>
          <w:rFonts w:asciiTheme="majorBidi" w:hAnsiTheme="majorBidi" w:hint="cs"/>
          <w:sz w:val="32"/>
          <w:szCs w:val="32"/>
          <w:cs/>
        </w:rPr>
        <w:t>ธันวาคม</w:t>
      </w:r>
      <w:r w:rsidRPr="0055523E">
        <w:rPr>
          <w:rFonts w:asciiTheme="majorBidi" w:hAnsiTheme="majorBidi"/>
          <w:sz w:val="32"/>
          <w:szCs w:val="32"/>
        </w:rPr>
        <w:t xml:space="preserve"> 2564 </w:t>
      </w:r>
      <w:r w:rsidRPr="001C6A69">
        <w:rPr>
          <w:rFonts w:asciiTheme="majorBidi" w:hAnsiTheme="majorBidi" w:cstheme="majorBidi" w:hint="cs"/>
          <w:sz w:val="32"/>
          <w:szCs w:val="32"/>
          <w:cs/>
        </w:rPr>
        <w:t xml:space="preserve">บริษัทย่อยได้รวมต้นทุนการกู้ยืมเงินต้นทุนงานระหว่างติดตั้งหลังคาโซลาร์เซลล์ เป็นจำนวนเงิน </w:t>
      </w:r>
      <w:r w:rsidRPr="0055523E">
        <w:rPr>
          <w:rFonts w:asciiTheme="majorBidi" w:hAnsiTheme="majorBidi" w:cstheme="majorBidi"/>
          <w:sz w:val="32"/>
          <w:szCs w:val="32"/>
        </w:rPr>
        <w:t>0.12</w:t>
      </w:r>
      <w:r w:rsidRPr="001C6A69">
        <w:rPr>
          <w:rFonts w:asciiTheme="majorBidi" w:hAnsiTheme="majorBidi" w:cstheme="majorBidi" w:hint="cs"/>
          <w:sz w:val="32"/>
          <w:szCs w:val="32"/>
          <w:cs/>
        </w:rPr>
        <w:t xml:space="preserve"> ล้านบาท โดยมีอัตราการตั้งขึ้นเป็นราคาทุนของสินค้าในอัตราร้อยละ </w:t>
      </w:r>
      <w:r w:rsidRPr="0055523E">
        <w:rPr>
          <w:rFonts w:asciiTheme="majorBidi" w:hAnsiTheme="majorBidi" w:cstheme="majorBidi"/>
          <w:sz w:val="32"/>
          <w:szCs w:val="32"/>
        </w:rPr>
        <w:t>4.67</w:t>
      </w:r>
      <w:r w:rsidRPr="0055523E">
        <w:rPr>
          <w:rFonts w:asciiTheme="majorBidi" w:hAnsiTheme="majorBidi" w:cstheme="majorBidi" w:hint="cs"/>
          <w:sz w:val="32"/>
          <w:szCs w:val="32"/>
          <w:cs/>
        </w:rPr>
        <w:t xml:space="preserve"> ต่อปี</w:t>
      </w:r>
    </w:p>
    <w:p w14:paraId="61365F21" w14:textId="56F5EE1F" w:rsidR="00357899" w:rsidRPr="0055523E" w:rsidRDefault="00357899" w:rsidP="004F6A55">
      <w:pPr>
        <w:tabs>
          <w:tab w:val="left" w:pos="284"/>
          <w:tab w:val="left" w:pos="851"/>
          <w:tab w:val="left" w:pos="993"/>
          <w:tab w:val="left" w:pos="1260"/>
          <w:tab w:val="left" w:pos="1644"/>
          <w:tab w:val="left" w:pos="3600"/>
          <w:tab w:val="left" w:pos="4500"/>
        </w:tabs>
        <w:spacing w:line="380" w:lineRule="exact"/>
        <w:ind w:firstLine="851"/>
        <w:jc w:val="both"/>
        <w:rPr>
          <w:rFonts w:ascii="Angsana New" w:hAnsi="Angsana New"/>
          <w:sz w:val="32"/>
          <w:szCs w:val="32"/>
        </w:rPr>
      </w:pPr>
      <w:r w:rsidRPr="0055523E">
        <w:rPr>
          <w:rFonts w:ascii="Angsana New" w:hAnsi="Angsana New"/>
          <w:sz w:val="32"/>
          <w:szCs w:val="32"/>
          <w:cs/>
        </w:rPr>
        <w:t>รายการเคลื่อนไหวของบัญชีค่าเผื่อการลดลงของมูลค่าสินค้า</w:t>
      </w:r>
      <w:r w:rsidRPr="0055523E">
        <w:rPr>
          <w:rFonts w:ascii="Angsana New" w:hAnsi="Angsana New" w:hint="cs"/>
          <w:sz w:val="32"/>
          <w:szCs w:val="32"/>
          <w:cs/>
        </w:rPr>
        <w:t xml:space="preserve"> </w:t>
      </w:r>
      <w:r w:rsidRPr="0055523E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338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48"/>
        <w:gridCol w:w="1247"/>
        <w:gridCol w:w="134"/>
        <w:gridCol w:w="1247"/>
        <w:gridCol w:w="134"/>
        <w:gridCol w:w="1247"/>
        <w:gridCol w:w="134"/>
        <w:gridCol w:w="1247"/>
      </w:tblGrid>
      <w:tr w:rsidR="004972E1" w:rsidRPr="0055523E" w14:paraId="3A78FBF0" w14:textId="77777777" w:rsidTr="003203CE">
        <w:tc>
          <w:tcPr>
            <w:tcW w:w="2948" w:type="dxa"/>
          </w:tcPr>
          <w:p w14:paraId="4EAAD930" w14:textId="77777777" w:rsidR="003203CE" w:rsidRPr="0055523E" w:rsidRDefault="003203CE" w:rsidP="004F6A55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90" w:type="dxa"/>
            <w:gridSpan w:val="7"/>
            <w:tcBorders>
              <w:bottom w:val="single" w:sz="6" w:space="0" w:color="auto"/>
            </w:tcBorders>
            <w:vAlign w:val="bottom"/>
          </w:tcPr>
          <w:p w14:paraId="4C4627FD" w14:textId="15790646" w:rsidR="003203CE" w:rsidRPr="0055523E" w:rsidRDefault="003203CE" w:rsidP="004F6A5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6A69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</w:tr>
      <w:tr w:rsidR="004972E1" w:rsidRPr="0055523E" w14:paraId="2C7CC71B" w14:textId="77777777" w:rsidTr="003203CE">
        <w:tc>
          <w:tcPr>
            <w:tcW w:w="2948" w:type="dxa"/>
          </w:tcPr>
          <w:p w14:paraId="1BEF5EF4" w14:textId="77777777" w:rsidR="003203CE" w:rsidRPr="0055523E" w:rsidRDefault="003203CE" w:rsidP="004F6A55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FD6995" w14:textId="668C83BB" w:rsidR="003203CE" w:rsidRPr="0055523E" w:rsidRDefault="003203CE" w:rsidP="004F6A5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6A6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1CC85285" w14:textId="77777777" w:rsidR="003203CE" w:rsidRPr="0055523E" w:rsidRDefault="003203CE" w:rsidP="004F6A5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586B93A" w14:textId="37A68AA1" w:rsidR="003203CE" w:rsidRPr="0055523E" w:rsidRDefault="003203CE" w:rsidP="004F6A5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6A6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972E1" w:rsidRPr="0055523E" w14:paraId="4FB87779" w14:textId="77777777" w:rsidTr="003203CE">
        <w:tc>
          <w:tcPr>
            <w:tcW w:w="2948" w:type="dxa"/>
          </w:tcPr>
          <w:p w14:paraId="3417C9C2" w14:textId="77777777" w:rsidR="004972E1" w:rsidRPr="001C6A69" w:rsidRDefault="004972E1" w:rsidP="004F6A55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0FA3DB5B" w14:textId="4B372DF4" w:rsidR="004972E1" w:rsidRPr="0055523E" w:rsidRDefault="004972E1" w:rsidP="004F6A5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1C22EC05" w14:textId="77777777" w:rsidR="004972E1" w:rsidRPr="0055523E" w:rsidRDefault="004972E1" w:rsidP="004F6A55">
            <w:pPr>
              <w:tabs>
                <w:tab w:val="left" w:pos="162"/>
                <w:tab w:val="left" w:pos="516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02C52F42" w14:textId="27283A06" w:rsidR="004972E1" w:rsidRPr="0055523E" w:rsidRDefault="004972E1" w:rsidP="004F6A5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4" w:type="dxa"/>
            <w:vAlign w:val="bottom"/>
          </w:tcPr>
          <w:p w14:paraId="61B2B1FB" w14:textId="77777777" w:rsidR="004972E1" w:rsidRPr="0055523E" w:rsidRDefault="004972E1" w:rsidP="004F6A5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1F62D8D2" w14:textId="70C9D71A" w:rsidR="004972E1" w:rsidRPr="0055523E" w:rsidRDefault="004972E1" w:rsidP="004F6A5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  <w:vAlign w:val="bottom"/>
          </w:tcPr>
          <w:p w14:paraId="2E24AEEE" w14:textId="77777777" w:rsidR="004972E1" w:rsidRPr="0055523E" w:rsidRDefault="004972E1" w:rsidP="004F6A5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5057B49B" w14:textId="7605406A" w:rsidR="004972E1" w:rsidRPr="0055523E" w:rsidRDefault="004972E1" w:rsidP="004F6A5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1A364D" w:rsidRPr="0055523E" w14:paraId="018E0AF6" w14:textId="77777777" w:rsidTr="003203CE">
        <w:tc>
          <w:tcPr>
            <w:tcW w:w="2948" w:type="dxa"/>
          </w:tcPr>
          <w:p w14:paraId="7B53A4CD" w14:textId="77777777" w:rsidR="001A364D" w:rsidRPr="0055523E" w:rsidRDefault="001A364D" w:rsidP="004F6A55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C6A69">
              <w:rPr>
                <w:rFonts w:ascii="Angsana New" w:hAnsi="Angsana New"/>
                <w:sz w:val="26"/>
                <w:szCs w:val="26"/>
                <w:cs/>
              </w:rPr>
              <w:t>ยอดยกมาต้น</w:t>
            </w:r>
            <w:r w:rsidRPr="001C6A69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52E65092" w14:textId="439F59B6" w:rsidR="001A364D" w:rsidRPr="0055523E" w:rsidRDefault="001A364D" w:rsidP="004F6A5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/>
                <w:sz w:val="26"/>
                <w:szCs w:val="26"/>
              </w:rPr>
              <w:t xml:space="preserve"> 58,107,940.66 </w:t>
            </w:r>
          </w:p>
        </w:tc>
        <w:tc>
          <w:tcPr>
            <w:tcW w:w="134" w:type="dxa"/>
          </w:tcPr>
          <w:p w14:paraId="68ADD3DE" w14:textId="77777777" w:rsidR="001A364D" w:rsidRPr="0055523E" w:rsidRDefault="001A364D" w:rsidP="004F6A55">
            <w:pPr>
              <w:tabs>
                <w:tab w:val="left" w:pos="162"/>
                <w:tab w:val="left" w:pos="516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FA5DBE3" w14:textId="2BA9F867" w:rsidR="001A364D" w:rsidRPr="0055523E" w:rsidRDefault="001A364D" w:rsidP="004F6A5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/>
                <w:sz w:val="26"/>
                <w:szCs w:val="26"/>
              </w:rPr>
              <w:t>48,746,855.64</w:t>
            </w:r>
          </w:p>
        </w:tc>
        <w:tc>
          <w:tcPr>
            <w:tcW w:w="134" w:type="dxa"/>
          </w:tcPr>
          <w:p w14:paraId="48F1976A" w14:textId="77777777" w:rsidR="001A364D" w:rsidRPr="0055523E" w:rsidRDefault="001A364D" w:rsidP="004F6A5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774A9266" w14:textId="6B97DD7F" w:rsidR="001A364D" w:rsidRPr="0055523E" w:rsidRDefault="001A364D" w:rsidP="004F6A5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/>
                <w:sz w:val="26"/>
                <w:szCs w:val="26"/>
              </w:rPr>
              <w:t>40,710,503.17</w:t>
            </w:r>
          </w:p>
        </w:tc>
        <w:tc>
          <w:tcPr>
            <w:tcW w:w="134" w:type="dxa"/>
          </w:tcPr>
          <w:p w14:paraId="02DF4B8B" w14:textId="77777777" w:rsidR="001A364D" w:rsidRPr="0055523E" w:rsidRDefault="001A364D" w:rsidP="004F6A5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4B61C9F8" w14:textId="07388163" w:rsidR="001A364D" w:rsidRPr="0055523E" w:rsidRDefault="001A364D" w:rsidP="004F6A5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/>
                <w:sz w:val="26"/>
                <w:szCs w:val="26"/>
              </w:rPr>
              <w:t>33,833,587.41</w:t>
            </w:r>
          </w:p>
        </w:tc>
      </w:tr>
      <w:tr w:rsidR="001A364D" w:rsidRPr="0055523E" w14:paraId="2E8A4484" w14:textId="77777777" w:rsidTr="003203CE">
        <w:tc>
          <w:tcPr>
            <w:tcW w:w="2948" w:type="dxa"/>
          </w:tcPr>
          <w:p w14:paraId="41473E02" w14:textId="77777777" w:rsidR="001A364D" w:rsidRPr="001C6A69" w:rsidRDefault="001A364D" w:rsidP="004F6A55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C6A6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บวก</w:t>
            </w:r>
            <w:r w:rsidRPr="001C6A69">
              <w:rPr>
                <w:rFonts w:ascii="Angsana New" w:hAnsi="Angsana New" w:hint="cs"/>
                <w:sz w:val="26"/>
                <w:szCs w:val="26"/>
                <w:cs/>
              </w:rPr>
              <w:t xml:space="preserve">  ค่าเผื่อเพิ่มในระหว่างปี</w:t>
            </w:r>
          </w:p>
        </w:tc>
        <w:tc>
          <w:tcPr>
            <w:tcW w:w="1247" w:type="dxa"/>
          </w:tcPr>
          <w:p w14:paraId="6522A6DF" w14:textId="53416A8A" w:rsidR="001A364D" w:rsidRPr="0055523E" w:rsidRDefault="001A364D" w:rsidP="004F6A5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/>
                <w:sz w:val="26"/>
                <w:szCs w:val="26"/>
              </w:rPr>
              <w:t xml:space="preserve"> 15,266,930.15 </w:t>
            </w:r>
          </w:p>
        </w:tc>
        <w:tc>
          <w:tcPr>
            <w:tcW w:w="134" w:type="dxa"/>
          </w:tcPr>
          <w:p w14:paraId="7D689DA3" w14:textId="77777777" w:rsidR="001A364D" w:rsidRPr="0055523E" w:rsidRDefault="001A364D" w:rsidP="004F6A5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174743F" w14:textId="715AAE31" w:rsidR="001A364D" w:rsidRPr="0055523E" w:rsidRDefault="001A364D" w:rsidP="004F6A5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/>
                <w:sz w:val="26"/>
                <w:szCs w:val="26"/>
              </w:rPr>
              <w:t>13,814,312.64</w:t>
            </w:r>
          </w:p>
        </w:tc>
        <w:tc>
          <w:tcPr>
            <w:tcW w:w="134" w:type="dxa"/>
          </w:tcPr>
          <w:p w14:paraId="5B9C5C71" w14:textId="77777777" w:rsidR="001A364D" w:rsidRPr="0055523E" w:rsidRDefault="001A364D" w:rsidP="004F6A55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189346CD" w14:textId="0312F700" w:rsidR="001A364D" w:rsidRPr="0055523E" w:rsidRDefault="001A364D" w:rsidP="004F6A5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55523E">
              <w:rPr>
                <w:rFonts w:ascii="Angsana New" w:hAnsi="Angsana New"/>
                <w:bCs/>
                <w:sz w:val="26"/>
                <w:szCs w:val="26"/>
              </w:rPr>
              <w:t>8,248,</w:t>
            </w:r>
            <w:r w:rsidRPr="0055523E">
              <w:rPr>
                <w:rFonts w:ascii="Angsana New" w:hAnsi="Angsana New"/>
                <w:sz w:val="26"/>
                <w:szCs w:val="26"/>
              </w:rPr>
              <w:t>369</w:t>
            </w:r>
            <w:r w:rsidRPr="0055523E">
              <w:rPr>
                <w:rFonts w:ascii="Angsana New" w:hAnsi="Angsana New"/>
                <w:bCs/>
                <w:sz w:val="26"/>
                <w:szCs w:val="26"/>
              </w:rPr>
              <w:t>.48</w:t>
            </w:r>
          </w:p>
        </w:tc>
        <w:tc>
          <w:tcPr>
            <w:tcW w:w="134" w:type="dxa"/>
          </w:tcPr>
          <w:p w14:paraId="650FE197" w14:textId="77777777" w:rsidR="001A364D" w:rsidRPr="0055523E" w:rsidRDefault="001A364D" w:rsidP="004F6A5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2D4E43C2" w14:textId="2C67EAB7" w:rsidR="001A364D" w:rsidRPr="0055523E" w:rsidRDefault="001A364D" w:rsidP="004F6A5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55523E">
              <w:rPr>
                <w:rFonts w:ascii="Angsana New" w:hAnsi="Angsana New"/>
                <w:bCs/>
                <w:sz w:val="26"/>
                <w:szCs w:val="26"/>
              </w:rPr>
              <w:t>6,876,915.76</w:t>
            </w:r>
          </w:p>
        </w:tc>
      </w:tr>
      <w:tr w:rsidR="001A364D" w:rsidRPr="0055523E" w14:paraId="279112D6" w14:textId="77777777" w:rsidTr="003203CE">
        <w:tc>
          <w:tcPr>
            <w:tcW w:w="2948" w:type="dxa"/>
          </w:tcPr>
          <w:p w14:paraId="09734A08" w14:textId="77777777" w:rsidR="001A364D" w:rsidRPr="0055523E" w:rsidRDefault="001A364D" w:rsidP="004F6A55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C6A6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1C6A69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1C6A69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1C6A69">
              <w:rPr>
                <w:rFonts w:ascii="Angsana New" w:hAnsi="Angsana New" w:hint="cs"/>
                <w:sz w:val="26"/>
                <w:szCs w:val="26"/>
                <w:cs/>
              </w:rPr>
              <w:t>โอนกลับในระหว่างปี</w:t>
            </w: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26EBD2B9" w14:textId="0FA11EA8" w:rsidR="001A364D" w:rsidRPr="0055523E" w:rsidRDefault="001A364D" w:rsidP="004F6A55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/>
                <w:sz w:val="26"/>
                <w:szCs w:val="26"/>
              </w:rPr>
              <w:t xml:space="preserve"> (9,961,492.36)</w:t>
            </w:r>
          </w:p>
        </w:tc>
        <w:tc>
          <w:tcPr>
            <w:tcW w:w="134" w:type="dxa"/>
          </w:tcPr>
          <w:p w14:paraId="3FFFD76D" w14:textId="77777777" w:rsidR="001A364D" w:rsidRPr="0055523E" w:rsidRDefault="001A364D" w:rsidP="004F6A5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54F850BB" w14:textId="3A68F6B3" w:rsidR="001A364D" w:rsidRPr="0055523E" w:rsidRDefault="001A364D" w:rsidP="004F6A55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/>
                <w:sz w:val="26"/>
                <w:szCs w:val="26"/>
              </w:rPr>
              <w:t>(4,453,227.62)</w:t>
            </w:r>
          </w:p>
        </w:tc>
        <w:tc>
          <w:tcPr>
            <w:tcW w:w="134" w:type="dxa"/>
          </w:tcPr>
          <w:p w14:paraId="553DF17F" w14:textId="77777777" w:rsidR="001A364D" w:rsidRPr="0055523E" w:rsidRDefault="001A364D" w:rsidP="004F6A55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44666DA1" w14:textId="7AE3D680" w:rsidR="001A364D" w:rsidRPr="0055523E" w:rsidRDefault="001A364D" w:rsidP="004F6A55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/>
                <w:sz w:val="26"/>
                <w:szCs w:val="26"/>
              </w:rPr>
              <w:t>(1,008,072.48)</w:t>
            </w:r>
          </w:p>
        </w:tc>
        <w:tc>
          <w:tcPr>
            <w:tcW w:w="134" w:type="dxa"/>
          </w:tcPr>
          <w:p w14:paraId="288880D2" w14:textId="77777777" w:rsidR="001A364D" w:rsidRPr="0055523E" w:rsidRDefault="001A364D" w:rsidP="004F6A55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17C2CF22" w14:textId="1C803A18" w:rsidR="001A364D" w:rsidRPr="0055523E" w:rsidRDefault="001A364D" w:rsidP="004F6A55">
            <w:pPr>
              <w:tabs>
                <w:tab w:val="left" w:pos="-88"/>
              </w:tabs>
              <w:spacing w:line="300" w:lineRule="exact"/>
              <w:ind w:left="-108" w:right="451" w:hanging="373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55523E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</w:tr>
      <w:tr w:rsidR="001A364D" w:rsidRPr="0055523E" w14:paraId="4392E547" w14:textId="77777777" w:rsidTr="003203CE">
        <w:tc>
          <w:tcPr>
            <w:tcW w:w="2948" w:type="dxa"/>
          </w:tcPr>
          <w:p w14:paraId="038C5A29" w14:textId="77777777" w:rsidR="001A364D" w:rsidRPr="0055523E" w:rsidRDefault="001A364D" w:rsidP="004F6A55">
            <w:pPr>
              <w:spacing w:line="300" w:lineRule="exact"/>
              <w:ind w:firstLine="24"/>
              <w:rPr>
                <w:rFonts w:ascii="Angsana New" w:hAnsi="Angsana New"/>
                <w:sz w:val="26"/>
                <w:szCs w:val="26"/>
              </w:rPr>
            </w:pPr>
            <w:r w:rsidRPr="001C6A69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Pr="001C6A69">
              <w:rPr>
                <w:rFonts w:ascii="Angsana New" w:hAnsi="Angsana New" w:hint="cs"/>
                <w:sz w:val="26"/>
                <w:szCs w:val="26"/>
                <w:cs/>
              </w:rPr>
              <w:t>สิ้นปี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3A6B9622" w14:textId="3321C370" w:rsidR="001A364D" w:rsidRPr="0055523E" w:rsidRDefault="001A364D" w:rsidP="004F6A5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/>
                <w:sz w:val="26"/>
                <w:szCs w:val="26"/>
              </w:rPr>
              <w:t xml:space="preserve"> 63,413,378.45 </w:t>
            </w:r>
          </w:p>
        </w:tc>
        <w:tc>
          <w:tcPr>
            <w:tcW w:w="134" w:type="dxa"/>
          </w:tcPr>
          <w:p w14:paraId="4C6B7BE1" w14:textId="77777777" w:rsidR="001A364D" w:rsidRPr="0055523E" w:rsidRDefault="001A364D" w:rsidP="004F6A5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527C454C" w14:textId="4137CC09" w:rsidR="001A364D" w:rsidRPr="0055523E" w:rsidRDefault="001A364D" w:rsidP="004F6A5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/>
                <w:sz w:val="26"/>
                <w:szCs w:val="26"/>
              </w:rPr>
              <w:t>58,107,940.66</w:t>
            </w:r>
          </w:p>
        </w:tc>
        <w:tc>
          <w:tcPr>
            <w:tcW w:w="134" w:type="dxa"/>
          </w:tcPr>
          <w:p w14:paraId="047B574B" w14:textId="77777777" w:rsidR="001A364D" w:rsidRPr="0055523E" w:rsidRDefault="001A364D" w:rsidP="004F6A55">
            <w:pPr>
              <w:tabs>
                <w:tab w:val="left" w:pos="162"/>
                <w:tab w:val="left" w:pos="516"/>
              </w:tabs>
              <w:spacing w:line="30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0AD09431" w14:textId="799625EE" w:rsidR="001A364D" w:rsidRPr="0055523E" w:rsidRDefault="001A364D" w:rsidP="004F6A55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/>
                <w:sz w:val="26"/>
                <w:szCs w:val="26"/>
              </w:rPr>
              <w:t>47,950,800.17</w:t>
            </w:r>
          </w:p>
        </w:tc>
        <w:tc>
          <w:tcPr>
            <w:tcW w:w="134" w:type="dxa"/>
          </w:tcPr>
          <w:p w14:paraId="7ED1DB43" w14:textId="77777777" w:rsidR="001A364D" w:rsidRPr="0055523E" w:rsidRDefault="001A364D" w:rsidP="004F6A55">
            <w:pPr>
              <w:tabs>
                <w:tab w:val="left" w:pos="162"/>
                <w:tab w:val="left" w:pos="516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53D593C6" w14:textId="314DE1B8" w:rsidR="001A364D" w:rsidRPr="0055523E" w:rsidRDefault="001A364D" w:rsidP="004F6A55">
            <w:pPr>
              <w:tabs>
                <w:tab w:val="left" w:pos="162"/>
                <w:tab w:val="left" w:pos="516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/>
                <w:sz w:val="26"/>
                <w:szCs w:val="26"/>
              </w:rPr>
              <w:t>40,710,503.17</w:t>
            </w:r>
          </w:p>
        </w:tc>
      </w:tr>
    </w:tbl>
    <w:p w14:paraId="3B06C0B6" w14:textId="77777777" w:rsidR="005661EE" w:rsidRDefault="005661EE" w:rsidP="004F6A55">
      <w:pPr>
        <w:tabs>
          <w:tab w:val="left" w:pos="284"/>
        </w:tabs>
        <w:spacing w:line="360" w:lineRule="exact"/>
        <w:contextualSpacing/>
        <w:rPr>
          <w:rFonts w:asciiTheme="majorBidi" w:hAnsiTheme="majorBidi" w:cstheme="majorBidi"/>
          <w:b/>
          <w:bCs/>
          <w:sz w:val="32"/>
          <w:szCs w:val="32"/>
        </w:rPr>
      </w:pPr>
    </w:p>
    <w:p w14:paraId="3DAF8F4A" w14:textId="6FD0DEF8" w:rsidR="003B49A0" w:rsidRPr="0055523E" w:rsidRDefault="00BB1193" w:rsidP="004F6A55">
      <w:pPr>
        <w:tabs>
          <w:tab w:val="left" w:pos="284"/>
        </w:tabs>
        <w:spacing w:line="360" w:lineRule="exact"/>
        <w:contextualSpacing/>
        <w:rPr>
          <w:rFonts w:asciiTheme="majorBidi" w:hAnsiTheme="majorBidi" w:cstheme="majorBidi"/>
          <w:b/>
          <w:bCs/>
          <w:sz w:val="32"/>
          <w:szCs w:val="32"/>
        </w:rPr>
      </w:pPr>
      <w:r w:rsidRPr="0055523E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3B49A0" w:rsidRPr="0055523E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3B49A0" w:rsidRPr="0055523E">
        <w:rPr>
          <w:rFonts w:asciiTheme="majorBidi" w:hAnsiTheme="majorBidi" w:cstheme="majorBidi" w:hint="cs"/>
          <w:b/>
          <w:bCs/>
          <w:sz w:val="32"/>
          <w:szCs w:val="32"/>
        </w:rPr>
        <w:tab/>
      </w:r>
      <w:r w:rsidR="003B49A0" w:rsidRPr="001C6A69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เงินฝากสถาบันการเงินที่มีภาระค้ำประกัน</w:t>
      </w:r>
    </w:p>
    <w:p w14:paraId="2BF73896" w14:textId="2423D406" w:rsidR="00414FB4" w:rsidRPr="001C6A69" w:rsidRDefault="00BB1193" w:rsidP="009475F1">
      <w:pPr>
        <w:tabs>
          <w:tab w:val="left" w:pos="1276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C6A69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Pr="0055523E">
        <w:rPr>
          <w:rFonts w:asciiTheme="majorBidi" w:hAnsiTheme="majorBidi"/>
          <w:spacing w:val="-2"/>
          <w:sz w:val="32"/>
          <w:szCs w:val="32"/>
          <w:lang w:val="en-GB"/>
        </w:rPr>
        <w:t>31</w:t>
      </w:r>
      <w:r w:rsidRPr="001C6A69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1C6A69">
        <w:rPr>
          <w:rFonts w:asciiTheme="majorBidi" w:hAnsiTheme="majorBidi" w:hint="cs"/>
          <w:spacing w:val="-2"/>
          <w:sz w:val="32"/>
          <w:szCs w:val="32"/>
          <w:cs/>
        </w:rPr>
        <w:t>ธันวาคม</w:t>
      </w:r>
      <w:r w:rsidRPr="001C6A69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55523E">
        <w:rPr>
          <w:rFonts w:asciiTheme="majorBidi" w:hAnsiTheme="majorBidi" w:cstheme="majorBidi"/>
          <w:spacing w:val="-2"/>
          <w:sz w:val="32"/>
          <w:szCs w:val="32"/>
          <w:lang w:val="en-GB"/>
        </w:rPr>
        <w:t>256</w:t>
      </w:r>
      <w:r w:rsidRPr="0055523E">
        <w:rPr>
          <w:rFonts w:asciiTheme="majorBidi" w:hAnsiTheme="majorBidi" w:cstheme="majorBidi"/>
          <w:spacing w:val="-2"/>
          <w:sz w:val="32"/>
          <w:szCs w:val="32"/>
        </w:rPr>
        <w:t>4</w:t>
      </w:r>
      <w:r w:rsidRPr="0055523E">
        <w:rPr>
          <w:rFonts w:asciiTheme="majorBidi" w:hAnsiTheme="majorBidi" w:cstheme="majorBidi"/>
          <w:spacing w:val="-2"/>
          <w:sz w:val="32"/>
          <w:szCs w:val="32"/>
          <w:lang w:val="en-GB"/>
        </w:rPr>
        <w:t xml:space="preserve"> </w:t>
      </w:r>
      <w:r w:rsidRPr="001C6A69">
        <w:rPr>
          <w:rFonts w:asciiTheme="majorBidi" w:hAnsiTheme="majorBidi" w:cstheme="majorBidi"/>
          <w:spacing w:val="-2"/>
          <w:sz w:val="32"/>
          <w:szCs w:val="32"/>
          <w:cs/>
        </w:rPr>
        <w:t>และ</w:t>
      </w:r>
      <w:r w:rsidRPr="0055523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55523E">
        <w:rPr>
          <w:rFonts w:asciiTheme="majorBidi" w:hAnsiTheme="majorBidi" w:cstheme="majorBidi"/>
          <w:spacing w:val="-2"/>
          <w:sz w:val="32"/>
          <w:szCs w:val="32"/>
          <w:lang w:val="en-GB"/>
        </w:rPr>
        <w:t>256</w:t>
      </w:r>
      <w:r w:rsidRPr="0055523E">
        <w:rPr>
          <w:rFonts w:asciiTheme="majorBidi" w:hAnsiTheme="majorBidi" w:cstheme="majorBidi"/>
          <w:spacing w:val="-2"/>
          <w:sz w:val="32"/>
          <w:szCs w:val="32"/>
        </w:rPr>
        <w:t>3</w:t>
      </w:r>
      <w:r w:rsidRPr="0055523E">
        <w:rPr>
          <w:rFonts w:asciiTheme="majorBidi" w:hAnsiTheme="majorBidi" w:cstheme="majorBidi"/>
          <w:spacing w:val="-2"/>
          <w:sz w:val="32"/>
          <w:szCs w:val="32"/>
          <w:lang w:val="en-GB"/>
        </w:rPr>
        <w:t xml:space="preserve"> </w:t>
      </w:r>
      <w:r w:rsidRPr="001C6A69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บริษัทมีเงินฝากประจำกับธนาคารในประเทศหลายแห่งจำนวน</w:t>
      </w:r>
      <w:r w:rsidRPr="001C6A69">
        <w:rPr>
          <w:rFonts w:asciiTheme="majorBidi" w:hAnsiTheme="majorBidi" w:cstheme="majorBidi" w:hint="cs"/>
          <w:spacing w:val="-2"/>
          <w:sz w:val="32"/>
          <w:szCs w:val="32"/>
          <w:cs/>
        </w:rPr>
        <w:t>เงิน</w:t>
      </w:r>
      <w:r w:rsidRPr="001C6A6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5523E">
        <w:rPr>
          <w:rFonts w:asciiTheme="majorBidi" w:hAnsiTheme="majorBidi" w:cstheme="majorBidi"/>
          <w:sz w:val="32"/>
          <w:szCs w:val="32"/>
        </w:rPr>
        <w:t xml:space="preserve">76.12 </w:t>
      </w:r>
      <w:r w:rsidRPr="001C6A69">
        <w:rPr>
          <w:rFonts w:asciiTheme="majorBidi" w:hAnsiTheme="majorBidi" w:cstheme="majorBidi" w:hint="cs"/>
          <w:sz w:val="32"/>
          <w:szCs w:val="32"/>
          <w:cs/>
        </w:rPr>
        <w:t>ล้านบาท และ</w:t>
      </w:r>
      <w:r w:rsidRPr="0055523E">
        <w:rPr>
          <w:rFonts w:asciiTheme="majorBidi" w:hAnsiTheme="majorBidi" w:cstheme="majorBidi"/>
          <w:sz w:val="32"/>
          <w:szCs w:val="32"/>
        </w:rPr>
        <w:t xml:space="preserve"> 76.17 </w:t>
      </w:r>
      <w:r w:rsidRPr="001C6A6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1C6A69">
        <w:rPr>
          <w:rFonts w:asciiTheme="majorBidi" w:hAnsiTheme="majorBidi" w:cstheme="majorBidi" w:hint="cs"/>
          <w:sz w:val="32"/>
          <w:szCs w:val="32"/>
          <w:cs/>
        </w:rPr>
        <w:t xml:space="preserve"> ตามลำดับ </w:t>
      </w:r>
      <w:r w:rsidRPr="001C6A69">
        <w:rPr>
          <w:rFonts w:asciiTheme="majorBidi" w:hAnsiTheme="majorBidi" w:cstheme="majorBidi"/>
          <w:sz w:val="32"/>
          <w:szCs w:val="32"/>
          <w:cs/>
        </w:rPr>
        <w:t>อัตราดอกเบี้ยร้อยละ</w:t>
      </w:r>
      <w:r w:rsidRPr="001C6A6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5523E">
        <w:rPr>
          <w:rFonts w:asciiTheme="majorBidi" w:hAnsiTheme="majorBidi" w:cstheme="majorBidi"/>
          <w:sz w:val="32"/>
          <w:szCs w:val="32"/>
          <w:lang w:val="en-GB"/>
        </w:rPr>
        <w:t>0.1</w:t>
      </w:r>
      <w:r w:rsidRPr="0055523E">
        <w:rPr>
          <w:rFonts w:asciiTheme="majorBidi" w:hAnsiTheme="majorBidi" w:cstheme="majorBidi" w:hint="cs"/>
          <w:sz w:val="32"/>
          <w:szCs w:val="32"/>
        </w:rPr>
        <w:t>0</w:t>
      </w:r>
      <w:r w:rsidRPr="0055523E">
        <w:rPr>
          <w:rFonts w:asciiTheme="majorBidi" w:hAnsiTheme="majorBidi" w:cstheme="majorBidi"/>
          <w:sz w:val="32"/>
          <w:szCs w:val="32"/>
        </w:rPr>
        <w:t xml:space="preserve"> - </w:t>
      </w:r>
      <w:r w:rsidRPr="0055523E">
        <w:rPr>
          <w:rFonts w:asciiTheme="majorBidi" w:hAnsiTheme="majorBidi" w:cstheme="majorBidi"/>
          <w:sz w:val="32"/>
          <w:szCs w:val="32"/>
          <w:lang w:val="en-GB"/>
        </w:rPr>
        <w:t>0.</w:t>
      </w:r>
      <w:r w:rsidR="00414FB4" w:rsidRPr="0055523E">
        <w:rPr>
          <w:rFonts w:asciiTheme="majorBidi" w:hAnsiTheme="majorBidi" w:cstheme="majorBidi"/>
          <w:sz w:val="32"/>
          <w:szCs w:val="32"/>
          <w:lang w:val="en-GB"/>
        </w:rPr>
        <w:t>5</w:t>
      </w:r>
      <w:r w:rsidRPr="0055523E">
        <w:rPr>
          <w:rFonts w:asciiTheme="majorBidi" w:hAnsiTheme="majorBidi" w:cstheme="majorBidi"/>
          <w:sz w:val="32"/>
          <w:szCs w:val="32"/>
          <w:lang w:val="en-GB"/>
        </w:rPr>
        <w:t>5</w:t>
      </w:r>
      <w:r w:rsidRPr="001C6A69">
        <w:rPr>
          <w:rFonts w:asciiTheme="majorBidi" w:hAnsiTheme="majorBidi" w:cstheme="majorBidi" w:hint="cs"/>
          <w:sz w:val="32"/>
          <w:szCs w:val="32"/>
          <w:cs/>
        </w:rPr>
        <w:t xml:space="preserve"> ต่อปี</w:t>
      </w:r>
      <w:r w:rsidRPr="001C6A6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C6A69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1C6A69">
        <w:rPr>
          <w:rFonts w:asciiTheme="majorBidi" w:hAnsiTheme="majorBidi" w:cstheme="majorBidi"/>
          <w:sz w:val="32"/>
          <w:szCs w:val="32"/>
          <w:cs/>
        </w:rPr>
        <w:t>อัตราดอกเบี้ยร้อยละ</w:t>
      </w:r>
      <w:r w:rsidRPr="001C6A6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5523E">
        <w:rPr>
          <w:rFonts w:asciiTheme="majorBidi" w:hAnsiTheme="majorBidi" w:cstheme="majorBidi"/>
          <w:sz w:val="32"/>
          <w:szCs w:val="32"/>
          <w:lang w:val="en-GB"/>
        </w:rPr>
        <w:t>0.15</w:t>
      </w:r>
      <w:r w:rsidRPr="0055523E">
        <w:rPr>
          <w:rFonts w:asciiTheme="majorBidi" w:hAnsiTheme="majorBidi" w:cstheme="majorBidi"/>
          <w:sz w:val="32"/>
          <w:szCs w:val="32"/>
        </w:rPr>
        <w:t xml:space="preserve"> - </w:t>
      </w:r>
      <w:r w:rsidRPr="0055523E">
        <w:rPr>
          <w:rFonts w:asciiTheme="majorBidi" w:hAnsiTheme="majorBidi" w:cstheme="majorBidi"/>
          <w:sz w:val="32"/>
          <w:szCs w:val="32"/>
          <w:lang w:val="en-GB"/>
        </w:rPr>
        <w:t>0.75</w:t>
      </w:r>
      <w:r w:rsidRPr="001C6A69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  <w:r w:rsidRPr="001C6A69">
        <w:rPr>
          <w:rFonts w:asciiTheme="majorBidi" w:hAnsiTheme="majorBidi" w:cstheme="majorBidi" w:hint="cs"/>
          <w:sz w:val="32"/>
          <w:szCs w:val="32"/>
          <w:cs/>
        </w:rPr>
        <w:t xml:space="preserve"> ตามลำดับ </w:t>
      </w:r>
      <w:r w:rsidRPr="001C6A69">
        <w:rPr>
          <w:rFonts w:asciiTheme="majorBidi" w:hAnsiTheme="majorBidi" w:cstheme="majorBidi"/>
          <w:sz w:val="32"/>
          <w:szCs w:val="32"/>
          <w:cs/>
        </w:rPr>
        <w:t>ซึ่งใช้เป็นหลักประกันวงเงินสินเชื่อ</w:t>
      </w:r>
      <w:r w:rsidRPr="001C6A69">
        <w:rPr>
          <w:rFonts w:asciiTheme="majorBidi" w:hAnsiTheme="majorBidi" w:cstheme="majorBidi" w:hint="cs"/>
          <w:sz w:val="32"/>
          <w:szCs w:val="32"/>
          <w:cs/>
        </w:rPr>
        <w:t>กับ</w:t>
      </w:r>
      <w:r w:rsidRPr="001C6A69">
        <w:rPr>
          <w:rFonts w:asciiTheme="majorBidi" w:hAnsiTheme="majorBidi" w:cstheme="majorBidi"/>
          <w:sz w:val="32"/>
          <w:szCs w:val="32"/>
          <w:cs/>
        </w:rPr>
        <w:t xml:space="preserve">ธนาคารในประเทศดังกล่าว </w:t>
      </w:r>
      <w:r w:rsidR="004F6A55" w:rsidRPr="001C6A69">
        <w:rPr>
          <w:rFonts w:asciiTheme="majorBidi" w:hAnsiTheme="majorBidi" w:cstheme="majorBidi"/>
          <w:sz w:val="32"/>
          <w:szCs w:val="32"/>
          <w:cs/>
        </w:rPr>
        <w:br/>
      </w:r>
      <w:r w:rsidRPr="001C6A69">
        <w:rPr>
          <w:rFonts w:asciiTheme="majorBidi" w:hAnsiTheme="majorBidi" w:cstheme="majorBidi"/>
          <w:sz w:val="32"/>
          <w:szCs w:val="32"/>
          <w:cs/>
        </w:rPr>
        <w:t xml:space="preserve">(ดูหมายเหตุ </w:t>
      </w:r>
      <w:r w:rsidRPr="0055523E">
        <w:rPr>
          <w:rFonts w:asciiTheme="majorBidi" w:hAnsiTheme="majorBidi" w:cstheme="majorBidi"/>
          <w:sz w:val="32"/>
          <w:szCs w:val="32"/>
          <w:lang w:val="en-GB"/>
        </w:rPr>
        <w:t>16)</w:t>
      </w:r>
    </w:p>
    <w:p w14:paraId="4A0C7759" w14:textId="77777777" w:rsidR="00F426B7" w:rsidRPr="0055523E" w:rsidRDefault="00F426B7" w:rsidP="009475F1">
      <w:pPr>
        <w:tabs>
          <w:tab w:val="left" w:pos="1276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B24960E" w14:textId="77777777" w:rsidR="00D82471" w:rsidRPr="0055523E" w:rsidRDefault="000B443B" w:rsidP="000B70F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right="-34" w:hanging="142"/>
        <w:contextualSpacing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55523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475F1" w:rsidRPr="0055523E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D82471" w:rsidRPr="0055523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B39A4" w:rsidRPr="0055523E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2471" w:rsidRPr="001C6A69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059D6730" w14:textId="77777777" w:rsidR="00D82471" w:rsidRPr="0055523E" w:rsidRDefault="00D82471" w:rsidP="000B70F2">
      <w:pPr>
        <w:tabs>
          <w:tab w:val="left" w:pos="567"/>
        </w:tabs>
        <w:spacing w:line="380" w:lineRule="exact"/>
        <w:ind w:left="284" w:firstLine="567"/>
        <w:rPr>
          <w:rFonts w:asciiTheme="majorBidi" w:hAnsiTheme="majorBidi" w:cstheme="majorBidi"/>
          <w:sz w:val="32"/>
          <w:szCs w:val="32"/>
        </w:rPr>
      </w:pPr>
      <w:r w:rsidRPr="0055523E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  <w:r w:rsidR="009942D3" w:rsidRPr="0055523E">
        <w:rPr>
          <w:rFonts w:asciiTheme="majorBidi" w:hAnsiTheme="majorBidi" w:cstheme="majorBidi" w:hint="cs"/>
          <w:sz w:val="32"/>
          <w:szCs w:val="32"/>
          <w:cs/>
        </w:rPr>
        <w:t>ตามที่แสดง</w:t>
      </w:r>
      <w:r w:rsidRPr="0055523E">
        <w:rPr>
          <w:rFonts w:asciiTheme="majorBidi" w:hAnsiTheme="majorBidi" w:cstheme="majorBidi"/>
          <w:sz w:val="32"/>
          <w:szCs w:val="32"/>
          <w:cs/>
        </w:rPr>
        <w:t>ในงบการเงินเฉพาะกิจการ</w:t>
      </w:r>
      <w:r w:rsidRPr="0055523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5523E">
        <w:rPr>
          <w:rFonts w:asciiTheme="majorBidi" w:hAnsiTheme="majorBidi" w:cstheme="majorBidi"/>
          <w:sz w:val="32"/>
          <w:szCs w:val="32"/>
          <w:cs/>
        </w:rPr>
        <w:t>มีรายละเอียดดังต่อไปนี้</w:t>
      </w:r>
    </w:p>
    <w:tbl>
      <w:tblPr>
        <w:tblW w:w="8370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38"/>
        <w:gridCol w:w="76"/>
        <w:gridCol w:w="632"/>
        <w:gridCol w:w="76"/>
        <w:gridCol w:w="633"/>
        <w:gridCol w:w="76"/>
        <w:gridCol w:w="775"/>
        <w:gridCol w:w="76"/>
        <w:gridCol w:w="774"/>
        <w:gridCol w:w="76"/>
        <w:gridCol w:w="775"/>
        <w:gridCol w:w="76"/>
        <w:gridCol w:w="717"/>
        <w:gridCol w:w="76"/>
        <w:gridCol w:w="527"/>
        <w:gridCol w:w="76"/>
        <w:gridCol w:w="485"/>
        <w:gridCol w:w="6"/>
      </w:tblGrid>
      <w:tr w:rsidR="009475F1" w:rsidRPr="0055523E" w14:paraId="44B7BFEE" w14:textId="77777777" w:rsidTr="00AD7E22">
        <w:trPr>
          <w:gridAfter w:val="1"/>
          <w:wAfter w:w="6" w:type="dxa"/>
          <w:cantSplit/>
        </w:trPr>
        <w:tc>
          <w:tcPr>
            <w:tcW w:w="2438" w:type="dxa"/>
          </w:tcPr>
          <w:p w14:paraId="028C5696" w14:textId="77777777" w:rsidR="006E709B" w:rsidRPr="0055523E" w:rsidRDefault="006E709B" w:rsidP="000B70F2">
            <w:pPr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bookmarkStart w:id="1" w:name="_Hlk513644543"/>
          </w:p>
        </w:tc>
        <w:tc>
          <w:tcPr>
            <w:tcW w:w="76" w:type="dxa"/>
          </w:tcPr>
          <w:p w14:paraId="5CE26A2B" w14:textId="77777777" w:rsidR="006E709B" w:rsidRPr="0055523E" w:rsidRDefault="006E709B" w:rsidP="000B70F2">
            <w:pPr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1" w:type="dxa"/>
            <w:gridSpan w:val="3"/>
          </w:tcPr>
          <w:p w14:paraId="750FDDDE" w14:textId="77777777" w:rsidR="006E709B" w:rsidRPr="001C6A69" w:rsidRDefault="006E709B" w:rsidP="000B70F2">
            <w:pPr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7CBF9437" w14:textId="77777777" w:rsidR="006E709B" w:rsidRPr="0055523E" w:rsidRDefault="006E709B" w:rsidP="000B70F2">
            <w:pPr>
              <w:tabs>
                <w:tab w:val="left" w:pos="342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25" w:type="dxa"/>
            <w:gridSpan w:val="3"/>
          </w:tcPr>
          <w:p w14:paraId="5CA60ADF" w14:textId="77777777" w:rsidR="006E709B" w:rsidRPr="001C6A69" w:rsidRDefault="006E709B" w:rsidP="000B70F2">
            <w:pPr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68FC07D1" w14:textId="77777777" w:rsidR="006E709B" w:rsidRPr="0055523E" w:rsidRDefault="006E709B" w:rsidP="000B70F2">
            <w:pPr>
              <w:tabs>
                <w:tab w:val="left" w:pos="342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32" w:type="dxa"/>
            <w:gridSpan w:val="7"/>
            <w:tcBorders>
              <w:bottom w:val="single" w:sz="6" w:space="0" w:color="auto"/>
            </w:tcBorders>
          </w:tcPr>
          <w:p w14:paraId="27C4D1F7" w14:textId="77777777" w:rsidR="006E709B" w:rsidRPr="001C6A69" w:rsidRDefault="00E303AA" w:rsidP="000B70F2">
            <w:pPr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C6A69">
              <w:rPr>
                <w:rFonts w:asciiTheme="majorBidi" w:hAnsiTheme="majorBidi" w:cstheme="majorBidi" w:hint="cs"/>
                <w:sz w:val="20"/>
                <w:szCs w:val="20"/>
                <w:cs/>
              </w:rPr>
              <w:t>พัน</w:t>
            </w:r>
            <w:r w:rsidR="006E709B" w:rsidRPr="001C6A69">
              <w:rPr>
                <w:rFonts w:asciiTheme="majorBidi" w:hAnsiTheme="majorBidi" w:cstheme="majorBidi"/>
                <w:sz w:val="20"/>
                <w:szCs w:val="20"/>
                <w:cs/>
              </w:rPr>
              <w:t>บาท</w:t>
            </w:r>
          </w:p>
        </w:tc>
      </w:tr>
      <w:tr w:rsidR="009475F1" w:rsidRPr="0055523E" w14:paraId="678297D8" w14:textId="77777777" w:rsidTr="00F95FA2">
        <w:trPr>
          <w:cantSplit/>
        </w:trPr>
        <w:tc>
          <w:tcPr>
            <w:tcW w:w="2438" w:type="dxa"/>
          </w:tcPr>
          <w:p w14:paraId="584AE713" w14:textId="77777777" w:rsidR="006E709B" w:rsidRPr="0055523E" w:rsidRDefault="006E709B" w:rsidP="000B70F2">
            <w:pPr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4C8FA708" w14:textId="77777777" w:rsidR="006E709B" w:rsidRPr="0055523E" w:rsidRDefault="006E709B" w:rsidP="000B70F2">
            <w:pPr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1" w:type="dxa"/>
            <w:gridSpan w:val="3"/>
            <w:tcBorders>
              <w:bottom w:val="single" w:sz="6" w:space="0" w:color="auto"/>
            </w:tcBorders>
          </w:tcPr>
          <w:p w14:paraId="3E07C3A9" w14:textId="77777777" w:rsidR="006E709B" w:rsidRPr="001C6A69" w:rsidRDefault="006E709B" w:rsidP="000B70F2">
            <w:pPr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C6A69">
              <w:rPr>
                <w:rFonts w:asciiTheme="majorBidi" w:hAnsiTheme="majorBidi" w:cstheme="majorBidi"/>
                <w:sz w:val="20"/>
                <w:szCs w:val="20"/>
                <w:cs/>
              </w:rPr>
              <w:t>ทุนจดทะเบียน</w:t>
            </w:r>
          </w:p>
        </w:tc>
        <w:tc>
          <w:tcPr>
            <w:tcW w:w="76" w:type="dxa"/>
          </w:tcPr>
          <w:p w14:paraId="4AE9F77F" w14:textId="77777777" w:rsidR="006E709B" w:rsidRPr="0055523E" w:rsidRDefault="006E709B" w:rsidP="000B70F2">
            <w:pPr>
              <w:tabs>
                <w:tab w:val="left" w:pos="342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25" w:type="dxa"/>
            <w:gridSpan w:val="3"/>
            <w:tcBorders>
              <w:bottom w:val="single" w:sz="6" w:space="0" w:color="auto"/>
            </w:tcBorders>
          </w:tcPr>
          <w:p w14:paraId="0CC89975" w14:textId="77777777" w:rsidR="006E709B" w:rsidRPr="001C6A69" w:rsidRDefault="003E16B1" w:rsidP="000B70F2">
            <w:pPr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C6A69">
              <w:rPr>
                <w:rFonts w:asciiTheme="majorBidi" w:hAnsiTheme="majorBidi"/>
                <w:sz w:val="20"/>
                <w:szCs w:val="20"/>
                <w:cs/>
              </w:rPr>
              <w:t>สัดส่วนการถือหุ้น</w:t>
            </w:r>
            <w:r w:rsidR="0039208A" w:rsidRPr="001C6A69">
              <w:rPr>
                <w:rFonts w:asciiTheme="majorBidi" w:hAnsiTheme="majorBidi" w:hint="cs"/>
                <w:sz w:val="20"/>
                <w:szCs w:val="20"/>
                <w:cs/>
              </w:rPr>
              <w:t xml:space="preserve"> (ร้อยละ)</w:t>
            </w:r>
          </w:p>
        </w:tc>
        <w:tc>
          <w:tcPr>
            <w:tcW w:w="76" w:type="dxa"/>
          </w:tcPr>
          <w:p w14:paraId="06B3DA93" w14:textId="77777777" w:rsidR="006E709B" w:rsidRPr="0055523E" w:rsidRDefault="006E709B" w:rsidP="000B70F2">
            <w:pPr>
              <w:tabs>
                <w:tab w:val="left" w:pos="342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CD4EE4D" w14:textId="77777777" w:rsidR="006E709B" w:rsidRPr="001C6A69" w:rsidRDefault="006E709B" w:rsidP="000B70F2">
            <w:pPr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C6A69">
              <w:rPr>
                <w:rFonts w:asciiTheme="majorBidi" w:hAnsiTheme="majorBidi" w:cstheme="majorBidi"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76" w:type="dxa"/>
          </w:tcPr>
          <w:p w14:paraId="4FC6E2F4" w14:textId="77777777" w:rsidR="006E709B" w:rsidRPr="0055523E" w:rsidRDefault="006E709B" w:rsidP="000B70F2">
            <w:pPr>
              <w:tabs>
                <w:tab w:val="left" w:pos="342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9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BFD8276" w14:textId="77777777" w:rsidR="006E709B" w:rsidRPr="001C6A69" w:rsidRDefault="006E709B" w:rsidP="000B70F2">
            <w:pPr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C6A69">
              <w:rPr>
                <w:rFonts w:asciiTheme="majorBidi" w:hAnsiTheme="majorBidi" w:cstheme="majorBidi"/>
                <w:sz w:val="20"/>
                <w:szCs w:val="20"/>
                <w:cs/>
              </w:rPr>
              <w:t>เงินปันผล</w:t>
            </w:r>
            <w:r w:rsidRPr="001C6A69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รับ</w:t>
            </w:r>
          </w:p>
        </w:tc>
      </w:tr>
      <w:tr w:rsidR="009475F1" w:rsidRPr="0055523E" w14:paraId="39B800BA" w14:textId="77777777" w:rsidTr="00AD7E22">
        <w:trPr>
          <w:cantSplit/>
        </w:trPr>
        <w:tc>
          <w:tcPr>
            <w:tcW w:w="2438" w:type="dxa"/>
            <w:tcBorders>
              <w:bottom w:val="single" w:sz="6" w:space="0" w:color="auto"/>
            </w:tcBorders>
          </w:tcPr>
          <w:p w14:paraId="18083567" w14:textId="77777777" w:rsidR="009475F1" w:rsidRPr="0055523E" w:rsidRDefault="009475F1" w:rsidP="000B70F2">
            <w:pPr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C6A69">
              <w:rPr>
                <w:rFonts w:asciiTheme="majorBidi" w:hAnsiTheme="majorBidi" w:cstheme="majorBidi" w:hint="cs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0DF57488" w14:textId="77777777" w:rsidR="009475F1" w:rsidRPr="001C6A69" w:rsidRDefault="009475F1" w:rsidP="000B70F2">
            <w:pPr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2" w:type="dxa"/>
            <w:tcBorders>
              <w:top w:val="single" w:sz="6" w:space="0" w:color="auto"/>
              <w:bottom w:val="single" w:sz="6" w:space="0" w:color="auto"/>
            </w:tcBorders>
          </w:tcPr>
          <w:p w14:paraId="1C843D28" w14:textId="0FA6D302" w:rsidR="009475F1" w:rsidRPr="0055523E" w:rsidRDefault="009475F1" w:rsidP="000B70F2">
            <w:pPr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5523E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82AE068" w14:textId="77777777" w:rsidR="009475F1" w:rsidRPr="0055523E" w:rsidRDefault="009475F1" w:rsidP="000B70F2">
            <w:pPr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6" w:space="0" w:color="auto"/>
              <w:bottom w:val="single" w:sz="6" w:space="0" w:color="auto"/>
            </w:tcBorders>
          </w:tcPr>
          <w:p w14:paraId="3FEFA416" w14:textId="3D5F69C3" w:rsidR="009475F1" w:rsidRPr="0055523E" w:rsidRDefault="009475F1" w:rsidP="000B70F2">
            <w:pPr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5523E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76" w:type="dxa"/>
          </w:tcPr>
          <w:p w14:paraId="6776C392" w14:textId="77777777" w:rsidR="009475F1" w:rsidRPr="0055523E" w:rsidRDefault="009475F1" w:rsidP="000B70F2">
            <w:pPr>
              <w:tabs>
                <w:tab w:val="left" w:pos="342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6" w:space="0" w:color="auto"/>
              <w:bottom w:val="single" w:sz="6" w:space="0" w:color="auto"/>
            </w:tcBorders>
          </w:tcPr>
          <w:p w14:paraId="5239A13D" w14:textId="4C803219" w:rsidR="009475F1" w:rsidRPr="0055523E" w:rsidRDefault="009475F1" w:rsidP="000B70F2">
            <w:pPr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5523E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7EB7BE7" w14:textId="77777777" w:rsidR="009475F1" w:rsidRPr="0055523E" w:rsidRDefault="009475F1" w:rsidP="000B70F2">
            <w:pPr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</w:tcPr>
          <w:p w14:paraId="6FFCFF1E" w14:textId="6C38B3CE" w:rsidR="009475F1" w:rsidRPr="0055523E" w:rsidRDefault="009475F1" w:rsidP="000B70F2">
            <w:pPr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5523E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76" w:type="dxa"/>
          </w:tcPr>
          <w:p w14:paraId="57D41690" w14:textId="77777777" w:rsidR="009475F1" w:rsidRPr="0055523E" w:rsidRDefault="009475F1" w:rsidP="000B70F2">
            <w:pPr>
              <w:tabs>
                <w:tab w:val="left" w:pos="342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6" w:space="0" w:color="auto"/>
              <w:bottom w:val="single" w:sz="6" w:space="0" w:color="auto"/>
            </w:tcBorders>
          </w:tcPr>
          <w:p w14:paraId="7E72651B" w14:textId="628DE732" w:rsidR="009475F1" w:rsidRPr="0055523E" w:rsidRDefault="009475F1" w:rsidP="000B70F2">
            <w:pPr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5523E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59DB200" w14:textId="77777777" w:rsidR="009475F1" w:rsidRPr="0055523E" w:rsidRDefault="009475F1" w:rsidP="000B70F2">
            <w:pPr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</w:tcPr>
          <w:p w14:paraId="0DC260C7" w14:textId="79BD5240" w:rsidR="009475F1" w:rsidRPr="0055523E" w:rsidRDefault="009475F1" w:rsidP="000B70F2">
            <w:pPr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5523E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76" w:type="dxa"/>
          </w:tcPr>
          <w:p w14:paraId="75075D4D" w14:textId="77777777" w:rsidR="009475F1" w:rsidRPr="0055523E" w:rsidRDefault="009475F1" w:rsidP="000B70F2">
            <w:pPr>
              <w:tabs>
                <w:tab w:val="left" w:pos="342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27" w:type="dxa"/>
            <w:tcBorders>
              <w:top w:val="single" w:sz="6" w:space="0" w:color="auto"/>
              <w:bottom w:val="single" w:sz="6" w:space="0" w:color="auto"/>
            </w:tcBorders>
          </w:tcPr>
          <w:p w14:paraId="369336DA" w14:textId="611E9CEB" w:rsidR="009475F1" w:rsidRPr="0055523E" w:rsidRDefault="009475F1" w:rsidP="000B70F2">
            <w:pPr>
              <w:tabs>
                <w:tab w:val="left" w:pos="351"/>
              </w:tabs>
              <w:spacing w:line="28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5523E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76" w:type="dxa"/>
          </w:tcPr>
          <w:p w14:paraId="48AC27FB" w14:textId="77777777" w:rsidR="009475F1" w:rsidRPr="0055523E" w:rsidRDefault="009475F1" w:rsidP="000B70F2">
            <w:pPr>
              <w:tabs>
                <w:tab w:val="left" w:pos="351"/>
              </w:tabs>
              <w:spacing w:line="28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9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F869969" w14:textId="5C960EAB" w:rsidR="009475F1" w:rsidRPr="0055523E" w:rsidRDefault="009475F1" w:rsidP="000B70F2">
            <w:pPr>
              <w:tabs>
                <w:tab w:val="left" w:pos="351"/>
              </w:tabs>
              <w:spacing w:line="28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5523E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</w:tr>
      <w:tr w:rsidR="009475F1" w:rsidRPr="0055523E" w14:paraId="2E72C065" w14:textId="77777777" w:rsidTr="00AD7E22">
        <w:trPr>
          <w:cantSplit/>
        </w:trPr>
        <w:tc>
          <w:tcPr>
            <w:tcW w:w="2438" w:type="dxa"/>
            <w:tcBorders>
              <w:top w:val="single" w:sz="6" w:space="0" w:color="auto"/>
            </w:tcBorders>
          </w:tcPr>
          <w:p w14:paraId="6300A028" w14:textId="77777777" w:rsidR="00DB0BAD" w:rsidRPr="0055523E" w:rsidRDefault="00DB0BAD" w:rsidP="000B70F2">
            <w:pPr>
              <w:tabs>
                <w:tab w:val="left" w:pos="297"/>
              </w:tabs>
              <w:spacing w:line="28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6" w:type="dxa"/>
          </w:tcPr>
          <w:p w14:paraId="2A0D0E67" w14:textId="77777777" w:rsidR="00DB0BAD" w:rsidRPr="0055523E" w:rsidRDefault="00DB0BAD" w:rsidP="000B70F2">
            <w:pPr>
              <w:tabs>
                <w:tab w:val="left" w:pos="297"/>
              </w:tabs>
              <w:spacing w:line="28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6" w:space="0" w:color="auto"/>
            </w:tcBorders>
          </w:tcPr>
          <w:p w14:paraId="51EE4029" w14:textId="77777777" w:rsidR="00DB0BAD" w:rsidRPr="0055523E" w:rsidRDefault="00DB0BAD" w:rsidP="000B70F2">
            <w:pPr>
              <w:tabs>
                <w:tab w:val="left" w:pos="297"/>
              </w:tabs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C6A69">
              <w:rPr>
                <w:rFonts w:asciiTheme="majorBidi" w:hAnsiTheme="majorBidi" w:cstheme="majorBidi" w:hint="cs"/>
                <w:sz w:val="20"/>
                <w:szCs w:val="20"/>
                <w:cs/>
              </w:rPr>
              <w:t>พันบาท</w:t>
            </w:r>
          </w:p>
        </w:tc>
        <w:tc>
          <w:tcPr>
            <w:tcW w:w="76" w:type="dxa"/>
          </w:tcPr>
          <w:p w14:paraId="3C204E52" w14:textId="77777777" w:rsidR="00DB0BAD" w:rsidRPr="0055523E" w:rsidRDefault="00DB0BAD" w:rsidP="000B70F2">
            <w:pPr>
              <w:tabs>
                <w:tab w:val="left" w:pos="297"/>
              </w:tabs>
              <w:spacing w:line="28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6" w:space="0" w:color="auto"/>
            </w:tcBorders>
          </w:tcPr>
          <w:p w14:paraId="3E696912" w14:textId="77777777" w:rsidR="00DB0BAD" w:rsidRPr="0055523E" w:rsidRDefault="00DB0BAD" w:rsidP="000B70F2">
            <w:pPr>
              <w:tabs>
                <w:tab w:val="left" w:pos="297"/>
              </w:tabs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C6A69">
              <w:rPr>
                <w:rFonts w:asciiTheme="majorBidi" w:hAnsiTheme="majorBidi" w:cstheme="majorBidi" w:hint="cs"/>
                <w:sz w:val="20"/>
                <w:szCs w:val="20"/>
                <w:cs/>
              </w:rPr>
              <w:t>พันบาท</w:t>
            </w:r>
          </w:p>
        </w:tc>
        <w:tc>
          <w:tcPr>
            <w:tcW w:w="76" w:type="dxa"/>
          </w:tcPr>
          <w:p w14:paraId="6CF0A3BD" w14:textId="77777777" w:rsidR="00DB0BAD" w:rsidRPr="0055523E" w:rsidRDefault="00DB0BAD" w:rsidP="000B70F2">
            <w:pPr>
              <w:tabs>
                <w:tab w:val="left" w:pos="297"/>
              </w:tabs>
              <w:spacing w:line="28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6" w:space="0" w:color="auto"/>
            </w:tcBorders>
          </w:tcPr>
          <w:p w14:paraId="66C67F72" w14:textId="77777777" w:rsidR="00DB0BAD" w:rsidRPr="001C6A69" w:rsidRDefault="00DB0BAD" w:rsidP="000B70F2">
            <w:pPr>
              <w:tabs>
                <w:tab w:val="left" w:pos="297"/>
              </w:tabs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681426EE" w14:textId="77777777" w:rsidR="00DB0BAD" w:rsidRPr="0055523E" w:rsidRDefault="00DB0BAD" w:rsidP="000B70F2">
            <w:pPr>
              <w:tabs>
                <w:tab w:val="left" w:pos="297"/>
              </w:tabs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6" w:space="0" w:color="auto"/>
            </w:tcBorders>
          </w:tcPr>
          <w:p w14:paraId="68267597" w14:textId="77777777" w:rsidR="00DB0BAD" w:rsidRPr="001C6A69" w:rsidRDefault="00DB0BAD" w:rsidP="000B70F2">
            <w:pPr>
              <w:tabs>
                <w:tab w:val="left" w:pos="297"/>
              </w:tabs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267A08BC" w14:textId="77777777" w:rsidR="00DB0BAD" w:rsidRPr="0055523E" w:rsidRDefault="00DB0BAD" w:rsidP="000B70F2">
            <w:pPr>
              <w:tabs>
                <w:tab w:val="left" w:pos="342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6" w:space="0" w:color="auto"/>
            </w:tcBorders>
          </w:tcPr>
          <w:p w14:paraId="32ADD6D6" w14:textId="77777777" w:rsidR="00DB0BAD" w:rsidRPr="0055523E" w:rsidRDefault="00DB0BAD" w:rsidP="000B70F2">
            <w:pPr>
              <w:tabs>
                <w:tab w:val="left" w:pos="297"/>
              </w:tabs>
              <w:spacing w:line="28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6" w:type="dxa"/>
          </w:tcPr>
          <w:p w14:paraId="52178E9B" w14:textId="77777777" w:rsidR="00DB0BAD" w:rsidRPr="0055523E" w:rsidRDefault="00DB0BAD" w:rsidP="000B70F2">
            <w:pPr>
              <w:tabs>
                <w:tab w:val="left" w:pos="297"/>
              </w:tabs>
              <w:spacing w:line="28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6" w:space="0" w:color="auto"/>
            </w:tcBorders>
          </w:tcPr>
          <w:p w14:paraId="6CC6B95B" w14:textId="77777777" w:rsidR="00DB0BAD" w:rsidRPr="0055523E" w:rsidRDefault="00DB0BAD" w:rsidP="000B70F2">
            <w:pPr>
              <w:tabs>
                <w:tab w:val="left" w:pos="297"/>
              </w:tabs>
              <w:spacing w:line="28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6" w:type="dxa"/>
          </w:tcPr>
          <w:p w14:paraId="1EC1CB3A" w14:textId="77777777" w:rsidR="00DB0BAD" w:rsidRPr="0055523E" w:rsidRDefault="00DB0BAD" w:rsidP="000B70F2">
            <w:pPr>
              <w:tabs>
                <w:tab w:val="left" w:pos="342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27" w:type="dxa"/>
            <w:tcBorders>
              <w:top w:val="single" w:sz="6" w:space="0" w:color="auto"/>
            </w:tcBorders>
          </w:tcPr>
          <w:p w14:paraId="0B9E2A98" w14:textId="77777777" w:rsidR="00DB0BAD" w:rsidRPr="0055523E" w:rsidRDefault="00DB0BAD" w:rsidP="000B70F2">
            <w:pPr>
              <w:tabs>
                <w:tab w:val="left" w:pos="351"/>
              </w:tabs>
              <w:spacing w:line="28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4DD4B760" w14:textId="77777777" w:rsidR="00DB0BAD" w:rsidRPr="0055523E" w:rsidRDefault="00DB0BAD" w:rsidP="000B70F2">
            <w:pPr>
              <w:tabs>
                <w:tab w:val="left" w:pos="351"/>
              </w:tabs>
              <w:spacing w:line="28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91" w:type="dxa"/>
            <w:gridSpan w:val="2"/>
            <w:tcBorders>
              <w:top w:val="single" w:sz="6" w:space="0" w:color="auto"/>
            </w:tcBorders>
          </w:tcPr>
          <w:p w14:paraId="748BB384" w14:textId="77777777" w:rsidR="00DB0BAD" w:rsidRPr="0055523E" w:rsidRDefault="00DB0BAD" w:rsidP="000B70F2">
            <w:pPr>
              <w:tabs>
                <w:tab w:val="left" w:pos="351"/>
              </w:tabs>
              <w:spacing w:line="28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475F1" w:rsidRPr="0055523E" w14:paraId="54676403" w14:textId="77777777" w:rsidTr="00AD7E22">
        <w:trPr>
          <w:cantSplit/>
        </w:trPr>
        <w:tc>
          <w:tcPr>
            <w:tcW w:w="2438" w:type="dxa"/>
            <w:vAlign w:val="center"/>
          </w:tcPr>
          <w:p w14:paraId="0AC8BEAB" w14:textId="77777777" w:rsidR="00DB0BAD" w:rsidRPr="0055523E" w:rsidRDefault="00DB0BAD" w:rsidP="000B70F2">
            <w:pPr>
              <w:spacing w:line="280" w:lineRule="exact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1C6A69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76" w:type="dxa"/>
          </w:tcPr>
          <w:p w14:paraId="52476596" w14:textId="77777777" w:rsidR="00DB0BAD" w:rsidRPr="0055523E" w:rsidRDefault="00DB0BAD" w:rsidP="000B70F2">
            <w:pPr>
              <w:spacing w:line="28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2" w:type="dxa"/>
          </w:tcPr>
          <w:p w14:paraId="1810FF91" w14:textId="77777777" w:rsidR="00DB0BAD" w:rsidRPr="0055523E" w:rsidRDefault="00DB0BAD" w:rsidP="000B70F2">
            <w:pPr>
              <w:spacing w:line="28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5523E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76" w:type="dxa"/>
          </w:tcPr>
          <w:p w14:paraId="5F290982" w14:textId="77777777" w:rsidR="00DB0BAD" w:rsidRPr="0055523E" w:rsidRDefault="00DB0BAD" w:rsidP="000B70F2">
            <w:pPr>
              <w:spacing w:line="28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3" w:type="dxa"/>
          </w:tcPr>
          <w:p w14:paraId="445EA408" w14:textId="77777777" w:rsidR="00DB0BAD" w:rsidRPr="0055523E" w:rsidRDefault="00DB0BAD" w:rsidP="000B70F2">
            <w:pPr>
              <w:spacing w:line="28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5523E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76" w:type="dxa"/>
          </w:tcPr>
          <w:p w14:paraId="7DC79EA5" w14:textId="77777777" w:rsidR="00DB0BAD" w:rsidRPr="001C6A69" w:rsidRDefault="00DB0BAD" w:rsidP="000B70F2">
            <w:pPr>
              <w:spacing w:line="28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75" w:type="dxa"/>
          </w:tcPr>
          <w:p w14:paraId="6E1E14AD" w14:textId="77777777" w:rsidR="00DB0BAD" w:rsidRPr="0055523E" w:rsidRDefault="00DB0BAD" w:rsidP="000B70F2">
            <w:pPr>
              <w:spacing w:line="28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5523E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Pr="0055523E">
              <w:rPr>
                <w:rFonts w:asciiTheme="majorBidi" w:hAnsiTheme="majorBidi"/>
                <w:sz w:val="20"/>
                <w:szCs w:val="20"/>
              </w:rPr>
              <w:t>.</w:t>
            </w:r>
            <w:r w:rsidRPr="0055523E">
              <w:rPr>
                <w:rFonts w:asciiTheme="majorBidi" w:hAnsiTheme="majorBidi" w:cstheme="majorBidi"/>
                <w:sz w:val="20"/>
                <w:szCs w:val="20"/>
              </w:rPr>
              <w:t>50</w:t>
            </w:r>
          </w:p>
        </w:tc>
        <w:tc>
          <w:tcPr>
            <w:tcW w:w="76" w:type="dxa"/>
          </w:tcPr>
          <w:p w14:paraId="130C310E" w14:textId="77777777" w:rsidR="00DB0BAD" w:rsidRPr="0055523E" w:rsidRDefault="00DB0BAD" w:rsidP="000B70F2">
            <w:pPr>
              <w:spacing w:line="28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</w:tcPr>
          <w:p w14:paraId="55C29178" w14:textId="77777777" w:rsidR="00DB0BAD" w:rsidRPr="0055523E" w:rsidRDefault="00DB0BAD" w:rsidP="000B70F2">
            <w:pPr>
              <w:spacing w:line="28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5523E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Pr="0055523E">
              <w:rPr>
                <w:rFonts w:asciiTheme="majorBidi" w:hAnsiTheme="majorBidi"/>
                <w:sz w:val="20"/>
                <w:szCs w:val="20"/>
              </w:rPr>
              <w:t>.</w:t>
            </w:r>
            <w:r w:rsidRPr="0055523E">
              <w:rPr>
                <w:rFonts w:asciiTheme="majorBidi" w:hAnsiTheme="majorBidi" w:cstheme="majorBidi"/>
                <w:sz w:val="20"/>
                <w:szCs w:val="20"/>
              </w:rPr>
              <w:t>50</w:t>
            </w:r>
          </w:p>
        </w:tc>
        <w:tc>
          <w:tcPr>
            <w:tcW w:w="76" w:type="dxa"/>
          </w:tcPr>
          <w:p w14:paraId="245388F4" w14:textId="77777777" w:rsidR="00DB0BAD" w:rsidRPr="001C6A69" w:rsidRDefault="00DB0BAD" w:rsidP="000B70F2">
            <w:pPr>
              <w:spacing w:line="28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75" w:type="dxa"/>
            <w:shd w:val="clear" w:color="auto" w:fill="auto"/>
          </w:tcPr>
          <w:p w14:paraId="33B9C2BF" w14:textId="77777777" w:rsidR="00DB0BAD" w:rsidRPr="0055523E" w:rsidRDefault="00DB0BAD" w:rsidP="000B70F2">
            <w:pPr>
              <w:spacing w:line="28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5523E">
              <w:rPr>
                <w:rFonts w:asciiTheme="majorBidi" w:hAnsiTheme="majorBidi" w:cstheme="majorBidi"/>
                <w:sz w:val="20"/>
                <w:szCs w:val="20"/>
              </w:rPr>
              <w:t>59,700</w:t>
            </w:r>
          </w:p>
        </w:tc>
        <w:tc>
          <w:tcPr>
            <w:tcW w:w="76" w:type="dxa"/>
          </w:tcPr>
          <w:p w14:paraId="7870E583" w14:textId="77777777" w:rsidR="00DB0BAD" w:rsidRPr="0055523E" w:rsidRDefault="00DB0BAD" w:rsidP="000B70F2">
            <w:pPr>
              <w:spacing w:line="28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7" w:type="dxa"/>
          </w:tcPr>
          <w:p w14:paraId="1E21C169" w14:textId="77777777" w:rsidR="00DB0BAD" w:rsidRPr="0055523E" w:rsidRDefault="00DB0BAD" w:rsidP="000B70F2">
            <w:pPr>
              <w:spacing w:line="28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5523E">
              <w:rPr>
                <w:rFonts w:asciiTheme="majorBidi" w:hAnsiTheme="majorBidi" w:cstheme="majorBidi"/>
                <w:sz w:val="20"/>
                <w:szCs w:val="20"/>
              </w:rPr>
              <w:t>59,700</w:t>
            </w:r>
          </w:p>
        </w:tc>
        <w:tc>
          <w:tcPr>
            <w:tcW w:w="76" w:type="dxa"/>
          </w:tcPr>
          <w:p w14:paraId="1005A580" w14:textId="77777777" w:rsidR="00DB0BAD" w:rsidRPr="0055523E" w:rsidRDefault="00DB0BAD" w:rsidP="000B70F2">
            <w:pPr>
              <w:spacing w:line="28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27" w:type="dxa"/>
          </w:tcPr>
          <w:p w14:paraId="43AAD67F" w14:textId="77777777" w:rsidR="00DB0BAD" w:rsidRPr="0055523E" w:rsidRDefault="00DB0BAD" w:rsidP="000B70F2">
            <w:pPr>
              <w:tabs>
                <w:tab w:val="left" w:pos="351"/>
              </w:tabs>
              <w:spacing w:line="28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5523E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0BF3AC6B" w14:textId="77777777" w:rsidR="00DB0BAD" w:rsidRPr="0055523E" w:rsidRDefault="00DB0BAD" w:rsidP="000B70F2">
            <w:pPr>
              <w:tabs>
                <w:tab w:val="left" w:pos="351"/>
              </w:tabs>
              <w:spacing w:line="28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91" w:type="dxa"/>
            <w:gridSpan w:val="2"/>
          </w:tcPr>
          <w:p w14:paraId="1E2A3607" w14:textId="77777777" w:rsidR="00DB0BAD" w:rsidRPr="0055523E" w:rsidRDefault="00DB0BAD" w:rsidP="000B70F2">
            <w:pPr>
              <w:tabs>
                <w:tab w:val="left" w:pos="351"/>
              </w:tabs>
              <w:spacing w:line="28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5523E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</w:tr>
      <w:tr w:rsidR="009475F1" w:rsidRPr="0055523E" w14:paraId="6ED11F8E" w14:textId="77777777" w:rsidTr="00AD7E22">
        <w:trPr>
          <w:cantSplit/>
        </w:trPr>
        <w:tc>
          <w:tcPr>
            <w:tcW w:w="2438" w:type="dxa"/>
          </w:tcPr>
          <w:p w14:paraId="1D74AD25" w14:textId="77777777" w:rsidR="009475F1" w:rsidRPr="001C6A69" w:rsidRDefault="009475F1" w:rsidP="000B70F2">
            <w:pPr>
              <w:spacing w:line="28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C6A6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โซลาร์ พีพีเอ็ม จำกัด </w:t>
            </w:r>
          </w:p>
        </w:tc>
        <w:tc>
          <w:tcPr>
            <w:tcW w:w="76" w:type="dxa"/>
          </w:tcPr>
          <w:p w14:paraId="2023270E" w14:textId="77777777" w:rsidR="009475F1" w:rsidRPr="0055523E" w:rsidRDefault="009475F1" w:rsidP="000B70F2">
            <w:pPr>
              <w:spacing w:line="28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2" w:type="dxa"/>
          </w:tcPr>
          <w:p w14:paraId="7F9E09EA" w14:textId="77777777" w:rsidR="009475F1" w:rsidRPr="0055523E" w:rsidRDefault="009475F1" w:rsidP="000B70F2">
            <w:pPr>
              <w:spacing w:line="28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5523E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76" w:type="dxa"/>
          </w:tcPr>
          <w:p w14:paraId="6CEF614C" w14:textId="77777777" w:rsidR="009475F1" w:rsidRPr="0055523E" w:rsidRDefault="009475F1" w:rsidP="000B70F2">
            <w:pPr>
              <w:spacing w:line="28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3" w:type="dxa"/>
          </w:tcPr>
          <w:p w14:paraId="3674943A" w14:textId="77777777" w:rsidR="009475F1" w:rsidRPr="0055523E" w:rsidRDefault="009475F1" w:rsidP="000B70F2">
            <w:pPr>
              <w:spacing w:line="28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5523E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76" w:type="dxa"/>
          </w:tcPr>
          <w:p w14:paraId="3167330A" w14:textId="77777777" w:rsidR="009475F1" w:rsidRPr="001C6A69" w:rsidRDefault="009475F1" w:rsidP="000B70F2">
            <w:pPr>
              <w:spacing w:line="28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75" w:type="dxa"/>
            <w:shd w:val="clear" w:color="auto" w:fill="auto"/>
          </w:tcPr>
          <w:p w14:paraId="5F1DC26D" w14:textId="00709428" w:rsidR="009475F1" w:rsidRPr="0055523E" w:rsidRDefault="0035162C" w:rsidP="000B70F2">
            <w:pPr>
              <w:spacing w:line="28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5523E">
              <w:rPr>
                <w:rFonts w:asciiTheme="majorBidi" w:hAnsiTheme="majorBidi" w:cstheme="majorBidi"/>
                <w:sz w:val="20"/>
                <w:szCs w:val="20"/>
              </w:rPr>
              <w:t>99.96</w:t>
            </w:r>
          </w:p>
        </w:tc>
        <w:tc>
          <w:tcPr>
            <w:tcW w:w="76" w:type="dxa"/>
          </w:tcPr>
          <w:p w14:paraId="13B8A77E" w14:textId="77777777" w:rsidR="009475F1" w:rsidRPr="0055523E" w:rsidRDefault="009475F1" w:rsidP="000B70F2">
            <w:pPr>
              <w:spacing w:line="28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</w:tcPr>
          <w:p w14:paraId="2DFE42B9" w14:textId="77777777" w:rsidR="009475F1" w:rsidRPr="0055523E" w:rsidRDefault="009475F1" w:rsidP="000B70F2">
            <w:pPr>
              <w:spacing w:line="28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5523E">
              <w:rPr>
                <w:rFonts w:asciiTheme="majorBidi" w:hAnsiTheme="majorBidi" w:cstheme="majorBidi"/>
                <w:sz w:val="20"/>
                <w:szCs w:val="20"/>
              </w:rPr>
              <w:t>59</w:t>
            </w:r>
            <w:r w:rsidRPr="0055523E">
              <w:rPr>
                <w:rFonts w:asciiTheme="majorBidi" w:hAnsiTheme="majorBidi"/>
                <w:sz w:val="20"/>
                <w:szCs w:val="20"/>
              </w:rPr>
              <w:t>.</w:t>
            </w:r>
            <w:r w:rsidRPr="0055523E">
              <w:rPr>
                <w:rFonts w:asciiTheme="majorBidi" w:hAnsiTheme="majorBidi" w:cstheme="majorBidi"/>
                <w:sz w:val="20"/>
                <w:szCs w:val="20"/>
              </w:rPr>
              <w:t>96</w:t>
            </w:r>
          </w:p>
        </w:tc>
        <w:tc>
          <w:tcPr>
            <w:tcW w:w="76" w:type="dxa"/>
          </w:tcPr>
          <w:p w14:paraId="0E5284A8" w14:textId="77777777" w:rsidR="009475F1" w:rsidRPr="001C6A69" w:rsidRDefault="009475F1" w:rsidP="000B70F2">
            <w:pPr>
              <w:spacing w:line="28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75" w:type="dxa"/>
            <w:tcBorders>
              <w:bottom w:val="single" w:sz="6" w:space="0" w:color="auto"/>
            </w:tcBorders>
            <w:shd w:val="clear" w:color="auto" w:fill="auto"/>
          </w:tcPr>
          <w:p w14:paraId="0EB7E585" w14:textId="04344111" w:rsidR="009475F1" w:rsidRPr="0055523E" w:rsidRDefault="009475F1" w:rsidP="000B70F2">
            <w:pPr>
              <w:spacing w:line="28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5523E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(</w:t>
            </w:r>
            <w:r w:rsidRPr="0055523E">
              <w:rPr>
                <w:rFonts w:asciiTheme="majorBidi" w:hAnsiTheme="majorBidi" w:cstheme="majorBidi" w:hint="cs"/>
                <w:sz w:val="20"/>
                <w:szCs w:val="20"/>
                <w:vertAlign w:val="superscript"/>
              </w:rPr>
              <w:t>*</w:t>
            </w:r>
            <w:r w:rsidRPr="0055523E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 xml:space="preserve">) </w:t>
            </w:r>
            <w:r w:rsidR="005661EE">
              <w:rPr>
                <w:rFonts w:asciiTheme="majorBidi" w:hAnsiTheme="majorBidi" w:cstheme="majorBidi"/>
                <w:sz w:val="20"/>
                <w:szCs w:val="20"/>
              </w:rPr>
              <w:t>37,547</w:t>
            </w:r>
          </w:p>
        </w:tc>
        <w:tc>
          <w:tcPr>
            <w:tcW w:w="76" w:type="dxa"/>
          </w:tcPr>
          <w:p w14:paraId="3FECD38B" w14:textId="77777777" w:rsidR="009475F1" w:rsidRPr="0055523E" w:rsidRDefault="009475F1" w:rsidP="000B70F2">
            <w:pPr>
              <w:spacing w:line="28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7" w:type="dxa"/>
            <w:tcBorders>
              <w:bottom w:val="single" w:sz="6" w:space="0" w:color="auto"/>
            </w:tcBorders>
          </w:tcPr>
          <w:p w14:paraId="7B7C461F" w14:textId="77777777" w:rsidR="009475F1" w:rsidRPr="0055523E" w:rsidRDefault="009475F1" w:rsidP="000B70F2">
            <w:pPr>
              <w:spacing w:line="28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5523E">
              <w:rPr>
                <w:rFonts w:asciiTheme="majorBidi" w:hAnsiTheme="majorBidi" w:cstheme="majorBidi"/>
                <w:sz w:val="20"/>
                <w:szCs w:val="20"/>
              </w:rPr>
              <w:t>35,976</w:t>
            </w:r>
          </w:p>
        </w:tc>
        <w:tc>
          <w:tcPr>
            <w:tcW w:w="76" w:type="dxa"/>
          </w:tcPr>
          <w:p w14:paraId="699B102A" w14:textId="77777777" w:rsidR="009475F1" w:rsidRPr="0055523E" w:rsidRDefault="009475F1" w:rsidP="000B70F2">
            <w:pPr>
              <w:spacing w:line="28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27" w:type="dxa"/>
            <w:tcBorders>
              <w:bottom w:val="single" w:sz="6" w:space="0" w:color="auto"/>
            </w:tcBorders>
          </w:tcPr>
          <w:p w14:paraId="7CC813AA" w14:textId="77777777" w:rsidR="009475F1" w:rsidRPr="0055523E" w:rsidRDefault="009475F1" w:rsidP="000B70F2">
            <w:pPr>
              <w:tabs>
                <w:tab w:val="left" w:pos="351"/>
              </w:tabs>
              <w:spacing w:line="28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5523E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22A75CFE" w14:textId="77777777" w:rsidR="009475F1" w:rsidRPr="0055523E" w:rsidRDefault="009475F1" w:rsidP="000B70F2">
            <w:pPr>
              <w:tabs>
                <w:tab w:val="left" w:pos="351"/>
              </w:tabs>
              <w:spacing w:line="28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91" w:type="dxa"/>
            <w:gridSpan w:val="2"/>
            <w:tcBorders>
              <w:bottom w:val="single" w:sz="6" w:space="0" w:color="auto"/>
            </w:tcBorders>
          </w:tcPr>
          <w:p w14:paraId="09A7360C" w14:textId="77777777" w:rsidR="009475F1" w:rsidRPr="0055523E" w:rsidRDefault="009475F1" w:rsidP="000B70F2">
            <w:pPr>
              <w:tabs>
                <w:tab w:val="left" w:pos="351"/>
              </w:tabs>
              <w:spacing w:line="28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5523E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</w:tr>
      <w:tr w:rsidR="009475F1" w:rsidRPr="0055523E" w14:paraId="68DA5FF5" w14:textId="77777777" w:rsidTr="00AD7E22">
        <w:trPr>
          <w:cantSplit/>
        </w:trPr>
        <w:tc>
          <w:tcPr>
            <w:tcW w:w="2438" w:type="dxa"/>
            <w:vAlign w:val="center"/>
          </w:tcPr>
          <w:p w14:paraId="67B48970" w14:textId="77777777" w:rsidR="009475F1" w:rsidRPr="0055523E" w:rsidRDefault="009475F1" w:rsidP="000B70F2">
            <w:pPr>
              <w:spacing w:line="280" w:lineRule="exact"/>
              <w:ind w:left="567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1C6A69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76" w:type="dxa"/>
          </w:tcPr>
          <w:p w14:paraId="14097B76" w14:textId="77777777" w:rsidR="009475F1" w:rsidRPr="0055523E" w:rsidRDefault="009475F1" w:rsidP="000B70F2">
            <w:pPr>
              <w:spacing w:line="28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2" w:type="dxa"/>
          </w:tcPr>
          <w:p w14:paraId="4AD21550" w14:textId="77777777" w:rsidR="009475F1" w:rsidRPr="0055523E" w:rsidRDefault="009475F1" w:rsidP="000B70F2">
            <w:pPr>
              <w:spacing w:line="28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788887C8" w14:textId="77777777" w:rsidR="009475F1" w:rsidRPr="0055523E" w:rsidRDefault="009475F1" w:rsidP="000B70F2">
            <w:pPr>
              <w:spacing w:line="28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3" w:type="dxa"/>
          </w:tcPr>
          <w:p w14:paraId="28CE0F2D" w14:textId="77777777" w:rsidR="009475F1" w:rsidRPr="0055523E" w:rsidRDefault="009475F1" w:rsidP="000B70F2">
            <w:pPr>
              <w:spacing w:line="28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0428ED38" w14:textId="77777777" w:rsidR="009475F1" w:rsidRPr="001C6A69" w:rsidRDefault="009475F1" w:rsidP="000B70F2">
            <w:pPr>
              <w:spacing w:line="28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75" w:type="dxa"/>
          </w:tcPr>
          <w:p w14:paraId="312135D7" w14:textId="77777777" w:rsidR="009475F1" w:rsidRPr="0055523E" w:rsidRDefault="009475F1" w:rsidP="000B70F2">
            <w:pPr>
              <w:spacing w:line="28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621B514B" w14:textId="77777777" w:rsidR="009475F1" w:rsidRPr="0055523E" w:rsidRDefault="009475F1" w:rsidP="000B70F2">
            <w:pPr>
              <w:spacing w:line="28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</w:tcPr>
          <w:p w14:paraId="4D0AA26E" w14:textId="77777777" w:rsidR="009475F1" w:rsidRPr="0055523E" w:rsidRDefault="009475F1" w:rsidP="000B70F2">
            <w:pPr>
              <w:spacing w:line="28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2C063D4A" w14:textId="77777777" w:rsidR="009475F1" w:rsidRPr="001C6A69" w:rsidRDefault="009475F1" w:rsidP="000B70F2">
            <w:pPr>
              <w:spacing w:line="28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66A05DF" w14:textId="586094B3" w:rsidR="009475F1" w:rsidRPr="0055523E" w:rsidRDefault="009475F1" w:rsidP="000B70F2">
            <w:pPr>
              <w:spacing w:line="28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5523E">
              <w:rPr>
                <w:rFonts w:asciiTheme="majorBidi" w:hAnsiTheme="majorBidi" w:cstheme="majorBidi"/>
                <w:sz w:val="20"/>
                <w:szCs w:val="20"/>
              </w:rPr>
              <w:t>97,</w:t>
            </w:r>
            <w:r w:rsidR="005661EE">
              <w:rPr>
                <w:rFonts w:asciiTheme="majorBidi" w:hAnsiTheme="majorBidi" w:cstheme="majorBidi"/>
                <w:sz w:val="20"/>
                <w:szCs w:val="20"/>
              </w:rPr>
              <w:t>247</w:t>
            </w:r>
          </w:p>
        </w:tc>
        <w:tc>
          <w:tcPr>
            <w:tcW w:w="76" w:type="dxa"/>
          </w:tcPr>
          <w:p w14:paraId="2C6FE227" w14:textId="77777777" w:rsidR="009475F1" w:rsidRPr="0055523E" w:rsidRDefault="009475F1" w:rsidP="000B70F2">
            <w:pPr>
              <w:spacing w:line="28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double" w:sz="6" w:space="0" w:color="auto"/>
            </w:tcBorders>
          </w:tcPr>
          <w:p w14:paraId="5B43B71A" w14:textId="77777777" w:rsidR="009475F1" w:rsidRPr="0055523E" w:rsidRDefault="009475F1" w:rsidP="000B70F2">
            <w:pPr>
              <w:spacing w:line="28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5523E">
              <w:rPr>
                <w:rFonts w:asciiTheme="majorBidi" w:hAnsiTheme="majorBidi" w:cstheme="majorBidi"/>
                <w:sz w:val="20"/>
                <w:szCs w:val="20"/>
              </w:rPr>
              <w:t>95,676</w:t>
            </w:r>
          </w:p>
        </w:tc>
        <w:tc>
          <w:tcPr>
            <w:tcW w:w="76" w:type="dxa"/>
          </w:tcPr>
          <w:p w14:paraId="4FD43E7B" w14:textId="77777777" w:rsidR="009475F1" w:rsidRPr="0055523E" w:rsidRDefault="009475F1" w:rsidP="000B70F2">
            <w:pPr>
              <w:spacing w:line="28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27" w:type="dxa"/>
            <w:tcBorders>
              <w:top w:val="single" w:sz="6" w:space="0" w:color="auto"/>
              <w:bottom w:val="double" w:sz="6" w:space="0" w:color="auto"/>
            </w:tcBorders>
          </w:tcPr>
          <w:p w14:paraId="1C6DCCF4" w14:textId="77777777" w:rsidR="009475F1" w:rsidRPr="0055523E" w:rsidRDefault="009475F1" w:rsidP="000B70F2">
            <w:pPr>
              <w:tabs>
                <w:tab w:val="left" w:pos="351"/>
              </w:tabs>
              <w:spacing w:line="28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5523E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3B5C5F11" w14:textId="77777777" w:rsidR="009475F1" w:rsidRPr="0055523E" w:rsidRDefault="009475F1" w:rsidP="000B70F2">
            <w:pPr>
              <w:tabs>
                <w:tab w:val="left" w:pos="351"/>
              </w:tabs>
              <w:spacing w:line="28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91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1B7F261" w14:textId="77777777" w:rsidR="009475F1" w:rsidRPr="0055523E" w:rsidRDefault="009475F1" w:rsidP="000B70F2">
            <w:pPr>
              <w:tabs>
                <w:tab w:val="left" w:pos="351"/>
              </w:tabs>
              <w:spacing w:line="28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5523E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</w:tr>
    </w:tbl>
    <w:bookmarkEnd w:id="1"/>
    <w:p w14:paraId="0507DAFC" w14:textId="1C025D28" w:rsidR="000B443B" w:rsidRPr="0055523E" w:rsidRDefault="00A1233E" w:rsidP="000B70F2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55523E">
        <w:rPr>
          <w:rFonts w:ascii="Angsana New" w:hAnsi="Angsana New"/>
          <w:sz w:val="32"/>
          <w:szCs w:val="32"/>
        </w:rPr>
        <w:tab/>
      </w:r>
    </w:p>
    <w:p w14:paraId="5ABCF550" w14:textId="6E3D0C3C" w:rsidR="009475F1" w:rsidRPr="0055523E" w:rsidRDefault="009475F1" w:rsidP="000B70F2">
      <w:pPr>
        <w:tabs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left="284" w:right="-34" w:firstLine="567"/>
        <w:contextualSpacing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55523E">
        <w:rPr>
          <w:rFonts w:asciiTheme="majorBidi" w:hAnsiTheme="majorBidi" w:cstheme="majorBidi"/>
          <w:sz w:val="32"/>
          <w:szCs w:val="32"/>
          <w:vertAlign w:val="superscript"/>
        </w:rPr>
        <w:t>(*)</w:t>
      </w:r>
      <w:r w:rsidRPr="0055523E">
        <w:rPr>
          <w:rFonts w:asciiTheme="majorBidi" w:hAnsiTheme="majorBidi" w:cstheme="majorBidi"/>
          <w:sz w:val="32"/>
          <w:szCs w:val="32"/>
        </w:rPr>
        <w:t xml:space="preserve"> </w:t>
      </w:r>
      <w:r w:rsidRPr="001C6A69">
        <w:rPr>
          <w:rFonts w:asciiTheme="majorBidi" w:hAnsiTheme="majorBidi" w:cstheme="majorBidi"/>
          <w:sz w:val="32"/>
          <w:szCs w:val="32"/>
          <w:cs/>
        </w:rPr>
        <w:t>บริษัทมีเงินให้กู้ยืมแก่บริษัทย่อย ซึ่งคิดอัตราดอกเบี้ยต่ำกว่าราคาตลาด บริษัทจึงได้รับรู้ผลต่าง</w:t>
      </w:r>
      <w:r w:rsidRPr="001C6A69">
        <w:rPr>
          <w:rFonts w:asciiTheme="majorBidi" w:hAnsiTheme="majorBidi" w:cstheme="majorBidi"/>
          <w:spacing w:val="-6"/>
          <w:sz w:val="32"/>
          <w:szCs w:val="32"/>
          <w:cs/>
        </w:rPr>
        <w:t>ระหว่างจำนวนเงินที่ให้กู้ยืมกับมูลค่ายุติธรรมของเงินให้กู้ยืมดังกล่าว ณ วันเริ่มต้น เป็นเงินลงทุนในบริษัทย่อย</w:t>
      </w:r>
      <w:r w:rsidRPr="001C6A69">
        <w:rPr>
          <w:rFonts w:asciiTheme="majorBidi" w:hAnsiTheme="majorBidi" w:cstheme="majorBidi"/>
          <w:sz w:val="32"/>
          <w:szCs w:val="32"/>
          <w:cs/>
        </w:rPr>
        <w:t>ในงบการเงินเฉพาะกิจการ</w:t>
      </w:r>
    </w:p>
    <w:p w14:paraId="370B5235" w14:textId="22DCCB79" w:rsidR="004D7FC5" w:rsidRPr="0055523E" w:rsidRDefault="001B328C" w:rsidP="000B70F2">
      <w:pPr>
        <w:tabs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left="284" w:right="-34" w:firstLine="567"/>
        <w:contextualSpacing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bookmarkStart w:id="2" w:name="_Hlk96196187"/>
      <w:r w:rsidRPr="001C6A69">
        <w:rPr>
          <w:rFonts w:asciiTheme="majorBidi" w:hAnsiTheme="majorBidi"/>
          <w:sz w:val="32"/>
          <w:szCs w:val="32"/>
          <w:cs/>
        </w:rPr>
        <w:t>ตามรายงานการประชุมคณะกรรมการ</w:t>
      </w:r>
      <w:r w:rsidR="000D4400" w:rsidRPr="001C6A69">
        <w:rPr>
          <w:rFonts w:asciiTheme="majorBidi" w:hAnsiTheme="majorBidi" w:hint="cs"/>
          <w:sz w:val="32"/>
          <w:szCs w:val="32"/>
          <w:cs/>
        </w:rPr>
        <w:t>บริษัท</w:t>
      </w:r>
      <w:r w:rsidRPr="001C6A69">
        <w:rPr>
          <w:rFonts w:asciiTheme="majorBidi" w:hAnsiTheme="majorBidi"/>
          <w:sz w:val="32"/>
          <w:szCs w:val="32"/>
          <w:cs/>
        </w:rPr>
        <w:t xml:space="preserve"> ครั้งที่ </w:t>
      </w:r>
      <w:r w:rsidR="00AA3827" w:rsidRPr="0055523E">
        <w:rPr>
          <w:rFonts w:asciiTheme="majorBidi" w:hAnsiTheme="majorBidi" w:cstheme="majorBidi"/>
          <w:sz w:val="32"/>
          <w:szCs w:val="32"/>
        </w:rPr>
        <w:t>5/2564</w:t>
      </w:r>
      <w:r w:rsidRPr="0055523E">
        <w:rPr>
          <w:rFonts w:asciiTheme="majorBidi" w:hAnsiTheme="majorBidi" w:cstheme="majorBidi"/>
          <w:sz w:val="32"/>
          <w:szCs w:val="32"/>
        </w:rPr>
        <w:t xml:space="preserve"> </w:t>
      </w:r>
      <w:r w:rsidRPr="001C6A69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AA3827" w:rsidRPr="0055523E">
        <w:rPr>
          <w:rFonts w:asciiTheme="majorBidi" w:hAnsiTheme="majorBidi" w:cstheme="majorBidi"/>
          <w:sz w:val="32"/>
          <w:szCs w:val="32"/>
        </w:rPr>
        <w:t xml:space="preserve">29 </w:t>
      </w:r>
      <w:r w:rsidR="00AA3827" w:rsidRPr="001C6A69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AA3827" w:rsidRPr="0055523E">
        <w:rPr>
          <w:rFonts w:asciiTheme="majorBidi" w:hAnsiTheme="majorBidi" w:cstheme="majorBidi"/>
          <w:sz w:val="32"/>
          <w:szCs w:val="32"/>
        </w:rPr>
        <w:t>2564</w:t>
      </w:r>
      <w:r w:rsidRPr="0055523E">
        <w:rPr>
          <w:rFonts w:asciiTheme="majorBidi" w:hAnsiTheme="majorBidi" w:cstheme="majorBidi"/>
          <w:sz w:val="32"/>
          <w:szCs w:val="32"/>
        </w:rPr>
        <w:t xml:space="preserve"> </w:t>
      </w:r>
      <w:r w:rsidRPr="001C6A69">
        <w:rPr>
          <w:rFonts w:asciiTheme="majorBidi" w:hAnsiTheme="majorBidi"/>
          <w:sz w:val="32"/>
          <w:szCs w:val="32"/>
          <w:cs/>
        </w:rPr>
        <w:t>ได้อนุมัติ</w:t>
      </w:r>
      <w:r w:rsidR="000D4400" w:rsidRPr="001C6A69">
        <w:rPr>
          <w:rFonts w:asciiTheme="majorBidi" w:hAnsiTheme="majorBidi" w:hint="cs"/>
          <w:sz w:val="32"/>
          <w:szCs w:val="32"/>
          <w:cs/>
        </w:rPr>
        <w:t>การ</w:t>
      </w:r>
      <w:r w:rsidRPr="001C6A69">
        <w:rPr>
          <w:rFonts w:asciiTheme="majorBidi" w:hAnsiTheme="majorBidi"/>
          <w:sz w:val="32"/>
          <w:szCs w:val="32"/>
          <w:cs/>
        </w:rPr>
        <w:t>ซื้อหุ้นสามัญในบริษัท โซลาร์ พีพีเอ็ม จำกัด จาก</w:t>
      </w:r>
      <w:r w:rsidR="000D4400" w:rsidRPr="001C6A69">
        <w:rPr>
          <w:rFonts w:asciiTheme="majorBidi" w:hAnsiTheme="majorBidi" w:hint="cs"/>
          <w:sz w:val="32"/>
          <w:szCs w:val="32"/>
          <w:cs/>
        </w:rPr>
        <w:t xml:space="preserve"> </w:t>
      </w:r>
      <w:r w:rsidR="000D4400" w:rsidRPr="0055523E">
        <w:rPr>
          <w:rFonts w:asciiTheme="majorBidi" w:hAnsiTheme="majorBidi"/>
          <w:sz w:val="32"/>
          <w:szCs w:val="32"/>
        </w:rPr>
        <w:t>Vina Solar Technology Company Limited (</w:t>
      </w:r>
      <w:r w:rsidR="000D4400" w:rsidRPr="001C6A69">
        <w:rPr>
          <w:rFonts w:asciiTheme="majorBidi" w:hAnsiTheme="majorBidi" w:hint="cs"/>
          <w:sz w:val="32"/>
          <w:szCs w:val="32"/>
          <w:cs/>
        </w:rPr>
        <w:t>ประเทศเวียดนาม)</w:t>
      </w:r>
      <w:r w:rsidR="000D4400" w:rsidRPr="0055523E">
        <w:rPr>
          <w:rFonts w:asciiTheme="majorBidi" w:hAnsiTheme="majorBidi"/>
          <w:sz w:val="32"/>
          <w:szCs w:val="32"/>
        </w:rPr>
        <w:t xml:space="preserve"> </w:t>
      </w:r>
      <w:r w:rsidR="000B70F2" w:rsidRPr="001C6A69">
        <w:rPr>
          <w:rFonts w:asciiTheme="majorBidi" w:hAnsiTheme="majorBidi" w:hint="cs"/>
          <w:sz w:val="32"/>
          <w:szCs w:val="32"/>
          <w:cs/>
        </w:rPr>
        <w:t xml:space="preserve">จำนวน </w:t>
      </w:r>
      <w:r w:rsidR="000B70F2" w:rsidRPr="0055523E">
        <w:rPr>
          <w:rFonts w:asciiTheme="majorBidi" w:hAnsiTheme="majorBidi"/>
          <w:sz w:val="32"/>
          <w:szCs w:val="32"/>
        </w:rPr>
        <w:t xml:space="preserve">240,000 </w:t>
      </w:r>
      <w:r w:rsidR="000B70F2" w:rsidRPr="001C6A69">
        <w:rPr>
          <w:rFonts w:asciiTheme="majorBidi" w:hAnsiTheme="majorBidi" w:hint="cs"/>
          <w:sz w:val="32"/>
          <w:szCs w:val="32"/>
          <w:cs/>
        </w:rPr>
        <w:t xml:space="preserve">หุ้น ราคาซื้อหุ้นละ </w:t>
      </w:r>
      <w:r w:rsidR="000B70F2" w:rsidRPr="0055523E">
        <w:rPr>
          <w:rFonts w:asciiTheme="majorBidi" w:hAnsiTheme="majorBidi"/>
          <w:sz w:val="32"/>
          <w:szCs w:val="32"/>
        </w:rPr>
        <w:t xml:space="preserve">1 </w:t>
      </w:r>
      <w:r w:rsidR="000B70F2" w:rsidRPr="001C6A69">
        <w:rPr>
          <w:rFonts w:asciiTheme="majorBidi" w:hAnsiTheme="majorBidi" w:hint="cs"/>
          <w:sz w:val="32"/>
          <w:szCs w:val="32"/>
          <w:cs/>
        </w:rPr>
        <w:t xml:space="preserve">บาท รวมเป็นจำนวนเงิน </w:t>
      </w:r>
      <w:r w:rsidR="000B70F2" w:rsidRPr="0055523E">
        <w:rPr>
          <w:rFonts w:asciiTheme="majorBidi" w:hAnsiTheme="majorBidi"/>
          <w:sz w:val="32"/>
          <w:szCs w:val="32"/>
        </w:rPr>
        <w:t xml:space="preserve">240,000.00 </w:t>
      </w:r>
      <w:r w:rsidR="000B70F2" w:rsidRPr="001C6A69">
        <w:rPr>
          <w:rFonts w:asciiTheme="majorBidi" w:hAnsiTheme="majorBidi" w:hint="cs"/>
          <w:sz w:val="32"/>
          <w:szCs w:val="32"/>
          <w:cs/>
        </w:rPr>
        <w:t xml:space="preserve">บาท และได้ทำรายการดังกล่าวแล้วเสร็จในวันที่ </w:t>
      </w:r>
      <w:r w:rsidR="000B70F2" w:rsidRPr="0055523E">
        <w:rPr>
          <w:rFonts w:asciiTheme="majorBidi" w:hAnsiTheme="majorBidi"/>
          <w:sz w:val="32"/>
          <w:szCs w:val="32"/>
        </w:rPr>
        <w:t xml:space="preserve">29 </w:t>
      </w:r>
      <w:r w:rsidR="000B70F2" w:rsidRPr="001C6A69">
        <w:rPr>
          <w:rFonts w:asciiTheme="majorBidi" w:hAnsiTheme="majorBidi" w:hint="cs"/>
          <w:sz w:val="32"/>
          <w:szCs w:val="32"/>
          <w:cs/>
        </w:rPr>
        <w:t xml:space="preserve">ธันวาคม </w:t>
      </w:r>
      <w:r w:rsidR="000B70F2" w:rsidRPr="0055523E">
        <w:rPr>
          <w:rFonts w:asciiTheme="majorBidi" w:hAnsiTheme="majorBidi"/>
          <w:sz w:val="32"/>
          <w:szCs w:val="32"/>
        </w:rPr>
        <w:t>2564</w:t>
      </w:r>
      <w:r w:rsidRPr="001C6A69">
        <w:rPr>
          <w:rFonts w:asciiTheme="majorBidi" w:hAnsiTheme="majorBidi" w:hint="cs"/>
          <w:sz w:val="32"/>
          <w:szCs w:val="32"/>
          <w:cs/>
        </w:rPr>
        <w:t xml:space="preserve"> </w:t>
      </w:r>
      <w:r w:rsidRPr="001C6A69">
        <w:rPr>
          <w:rFonts w:asciiTheme="majorBidi" w:hAnsiTheme="majorBidi"/>
          <w:sz w:val="32"/>
          <w:szCs w:val="32"/>
          <w:cs/>
        </w:rPr>
        <w:t xml:space="preserve">ทำให้สัดส่วนความเป็นเจ้าของบริษัทเปลี่ยนจากร้อยละ </w:t>
      </w:r>
      <w:r w:rsidRPr="0055523E">
        <w:rPr>
          <w:rFonts w:asciiTheme="majorBidi" w:hAnsiTheme="majorBidi" w:cstheme="majorBidi"/>
          <w:sz w:val="32"/>
          <w:szCs w:val="32"/>
        </w:rPr>
        <w:t>59.96</w:t>
      </w:r>
      <w:r w:rsidRPr="001C6A69">
        <w:rPr>
          <w:rFonts w:asciiTheme="majorBidi" w:hAnsiTheme="majorBidi" w:hint="cs"/>
          <w:sz w:val="32"/>
          <w:szCs w:val="32"/>
          <w:cs/>
        </w:rPr>
        <w:t xml:space="preserve"> </w:t>
      </w:r>
      <w:r w:rsidRPr="001C6A69">
        <w:rPr>
          <w:rFonts w:asciiTheme="majorBidi" w:hAnsiTheme="majorBidi"/>
          <w:sz w:val="32"/>
          <w:szCs w:val="32"/>
          <w:cs/>
        </w:rPr>
        <w:t xml:space="preserve">เป็นร้อยละ </w:t>
      </w:r>
      <w:r w:rsidRPr="0055523E">
        <w:rPr>
          <w:rFonts w:asciiTheme="majorBidi" w:hAnsiTheme="majorBidi" w:cstheme="majorBidi"/>
          <w:sz w:val="32"/>
          <w:szCs w:val="32"/>
        </w:rPr>
        <w:t xml:space="preserve">99.96 </w:t>
      </w:r>
      <w:r w:rsidRPr="001C6A69">
        <w:rPr>
          <w:rFonts w:asciiTheme="majorBidi" w:hAnsiTheme="majorBidi"/>
          <w:sz w:val="32"/>
          <w:szCs w:val="32"/>
          <w:cs/>
        </w:rPr>
        <w:t xml:space="preserve">ซึ่งมีผลต่างจากการซื้อหุ้นสามัญในบริษัทย่อยจากส่วนได้เสียที่ไม่มีอำนาจควบคุม เป็นจำนวนเงิน </w:t>
      </w:r>
      <w:r w:rsidR="00F550CE" w:rsidRPr="0055523E">
        <w:rPr>
          <w:rFonts w:asciiTheme="majorBidi" w:hAnsiTheme="majorBidi" w:cstheme="majorBidi"/>
          <w:sz w:val="32"/>
          <w:szCs w:val="32"/>
        </w:rPr>
        <w:t>1</w:t>
      </w:r>
      <w:r w:rsidR="005661EE">
        <w:rPr>
          <w:rFonts w:asciiTheme="majorBidi" w:hAnsiTheme="majorBidi" w:cstheme="majorBidi"/>
          <w:sz w:val="32"/>
          <w:szCs w:val="32"/>
        </w:rPr>
        <w:t>5.85</w:t>
      </w:r>
      <w:r w:rsidRPr="0055523E">
        <w:rPr>
          <w:rFonts w:asciiTheme="majorBidi" w:hAnsiTheme="majorBidi" w:cstheme="majorBidi"/>
          <w:sz w:val="32"/>
          <w:szCs w:val="32"/>
        </w:rPr>
        <w:t xml:space="preserve"> </w:t>
      </w:r>
      <w:r w:rsidRPr="001C6A69">
        <w:rPr>
          <w:rFonts w:asciiTheme="majorBidi" w:hAnsiTheme="majorBidi"/>
          <w:sz w:val="32"/>
          <w:szCs w:val="32"/>
          <w:cs/>
        </w:rPr>
        <w:t>ล้านบาท</w:t>
      </w:r>
    </w:p>
    <w:bookmarkEnd w:id="2"/>
    <w:p w14:paraId="43D6F840" w14:textId="77777777" w:rsidR="001B328C" w:rsidRPr="0055523E" w:rsidRDefault="001B328C" w:rsidP="000B70F2">
      <w:pPr>
        <w:tabs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left="284" w:right="-34" w:firstLine="567"/>
        <w:contextualSpacing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14:paraId="3759E57E" w14:textId="7E2D303F" w:rsidR="00790835" w:rsidRPr="0055523E" w:rsidRDefault="00D30F25" w:rsidP="000B70F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right="-34" w:hanging="142"/>
        <w:contextualSpacing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55523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307B0" w:rsidRPr="0055523E">
        <w:rPr>
          <w:rFonts w:asciiTheme="majorBidi" w:hAnsiTheme="majorBidi"/>
          <w:b/>
          <w:bCs/>
          <w:sz w:val="32"/>
          <w:szCs w:val="32"/>
        </w:rPr>
        <w:t>1</w:t>
      </w:r>
      <w:r w:rsidR="00790835" w:rsidRPr="0055523E">
        <w:rPr>
          <w:rFonts w:asciiTheme="majorBidi" w:hAnsiTheme="majorBidi"/>
          <w:b/>
          <w:bCs/>
          <w:sz w:val="32"/>
          <w:szCs w:val="32"/>
        </w:rPr>
        <w:t>.</w:t>
      </w:r>
      <w:r w:rsidR="00790835" w:rsidRPr="0055523E">
        <w:rPr>
          <w:rFonts w:asciiTheme="majorBidi" w:hAnsiTheme="majorBidi" w:cstheme="majorBidi"/>
          <w:b/>
          <w:bCs/>
          <w:sz w:val="32"/>
          <w:szCs w:val="32"/>
        </w:rPr>
        <w:tab/>
      </w:r>
      <w:r w:rsidR="00790835" w:rsidRPr="001C6A6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อสังหาริมทรัพย์เพื่อการลงทุน </w:t>
      </w:r>
    </w:p>
    <w:p w14:paraId="5AD6D490" w14:textId="0442CEB3" w:rsidR="000F6287" w:rsidRPr="0055523E" w:rsidRDefault="00790835" w:rsidP="000B70F2">
      <w:pPr>
        <w:tabs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left="284" w:right="-34"/>
        <w:contextualSpacing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55523E">
        <w:rPr>
          <w:rFonts w:asciiTheme="majorBidi" w:hAnsiTheme="majorBidi" w:cstheme="majorBidi"/>
          <w:sz w:val="32"/>
          <w:szCs w:val="32"/>
        </w:rPr>
        <w:tab/>
      </w:r>
      <w:bookmarkStart w:id="3" w:name="_Hlk32508438"/>
      <w:r w:rsidR="00915880" w:rsidRPr="001C6A69">
        <w:rPr>
          <w:rFonts w:asciiTheme="majorBidi" w:hAnsiTheme="majorBidi" w:hint="cs"/>
          <w:sz w:val="32"/>
          <w:szCs w:val="32"/>
          <w:cs/>
        </w:rPr>
        <w:t xml:space="preserve">ณ วันที่ </w:t>
      </w:r>
      <w:r w:rsidR="00915880" w:rsidRPr="0055523E">
        <w:rPr>
          <w:rFonts w:asciiTheme="majorBidi" w:hAnsiTheme="majorBidi"/>
          <w:sz w:val="32"/>
          <w:szCs w:val="32"/>
        </w:rPr>
        <w:t xml:space="preserve">31 </w:t>
      </w:r>
      <w:r w:rsidR="00915880" w:rsidRPr="001C6A69">
        <w:rPr>
          <w:rFonts w:asciiTheme="majorBidi" w:hAnsiTheme="majorBidi" w:hint="cs"/>
          <w:sz w:val="32"/>
          <w:szCs w:val="32"/>
          <w:cs/>
        </w:rPr>
        <w:t xml:space="preserve">ธันวาคม </w:t>
      </w:r>
      <w:r w:rsidR="00915880" w:rsidRPr="0055523E">
        <w:rPr>
          <w:rFonts w:asciiTheme="majorBidi" w:hAnsiTheme="majorBidi"/>
          <w:sz w:val="32"/>
          <w:szCs w:val="32"/>
        </w:rPr>
        <w:t>256</w:t>
      </w:r>
      <w:r w:rsidR="004307B0" w:rsidRPr="0055523E">
        <w:rPr>
          <w:rFonts w:asciiTheme="majorBidi" w:hAnsiTheme="majorBidi"/>
          <w:sz w:val="32"/>
          <w:szCs w:val="32"/>
        </w:rPr>
        <w:t>4</w:t>
      </w:r>
      <w:r w:rsidR="00332F37" w:rsidRPr="0055523E">
        <w:rPr>
          <w:rFonts w:asciiTheme="majorBidi" w:hAnsiTheme="majorBidi"/>
          <w:sz w:val="32"/>
          <w:szCs w:val="32"/>
        </w:rPr>
        <w:t xml:space="preserve"> </w:t>
      </w:r>
      <w:r w:rsidR="00332F37" w:rsidRPr="001C6A69">
        <w:rPr>
          <w:rFonts w:asciiTheme="majorBidi" w:hAnsiTheme="majorBidi" w:hint="cs"/>
          <w:sz w:val="32"/>
          <w:szCs w:val="32"/>
          <w:cs/>
        </w:rPr>
        <w:t xml:space="preserve">และ </w:t>
      </w:r>
      <w:r w:rsidR="00332F37" w:rsidRPr="0055523E">
        <w:rPr>
          <w:rFonts w:asciiTheme="majorBidi" w:hAnsiTheme="majorBidi"/>
          <w:sz w:val="32"/>
          <w:szCs w:val="32"/>
        </w:rPr>
        <w:t>256</w:t>
      </w:r>
      <w:r w:rsidR="004307B0" w:rsidRPr="0055523E">
        <w:rPr>
          <w:rFonts w:asciiTheme="majorBidi" w:hAnsiTheme="majorBidi"/>
          <w:sz w:val="32"/>
          <w:szCs w:val="32"/>
        </w:rPr>
        <w:t>3</w:t>
      </w:r>
      <w:r w:rsidR="00915880" w:rsidRPr="001C6A69">
        <w:rPr>
          <w:rFonts w:asciiTheme="majorBidi" w:hAnsiTheme="majorBidi" w:hint="cs"/>
          <w:sz w:val="32"/>
          <w:szCs w:val="32"/>
          <w:cs/>
        </w:rPr>
        <w:t xml:space="preserve"> </w:t>
      </w:r>
      <w:r w:rsidR="00D874D1" w:rsidRPr="001C6A69">
        <w:rPr>
          <w:rFonts w:asciiTheme="majorBidi" w:hAnsiTheme="majorBidi"/>
          <w:sz w:val="32"/>
          <w:szCs w:val="32"/>
          <w:cs/>
        </w:rPr>
        <w:t>อสังหาริมทรัพย์เพื่อการลงทุนเป็นที่ดิน</w:t>
      </w:r>
      <w:r w:rsidR="00D874D1" w:rsidRPr="001C6A69">
        <w:rPr>
          <w:rFonts w:asciiTheme="majorBidi" w:hAnsiTheme="majorBidi" w:hint="cs"/>
          <w:sz w:val="32"/>
          <w:szCs w:val="32"/>
          <w:cs/>
        </w:rPr>
        <w:t>ที่ยังไม่ใช้ดำเนินงาน</w:t>
      </w:r>
      <w:r w:rsidR="00D874D1" w:rsidRPr="001C6A69">
        <w:rPr>
          <w:rFonts w:asciiTheme="majorBidi" w:hAnsiTheme="majorBidi"/>
          <w:sz w:val="32"/>
          <w:szCs w:val="32"/>
          <w:cs/>
        </w:rPr>
        <w:t>ของบริษัท</w:t>
      </w:r>
      <w:r w:rsidR="00915880" w:rsidRPr="001C6A69">
        <w:rPr>
          <w:rFonts w:asciiTheme="majorBidi" w:hAnsiTheme="majorBidi" w:hint="cs"/>
          <w:sz w:val="32"/>
          <w:szCs w:val="32"/>
          <w:cs/>
        </w:rPr>
        <w:t>จำนวน</w:t>
      </w:r>
      <w:r w:rsidR="00D874D1" w:rsidRPr="001C6A69">
        <w:rPr>
          <w:rFonts w:asciiTheme="majorBidi" w:hAnsiTheme="majorBidi"/>
          <w:sz w:val="32"/>
          <w:szCs w:val="32"/>
          <w:cs/>
        </w:rPr>
        <w:t xml:space="preserve"> </w:t>
      </w:r>
      <w:r w:rsidR="00195F60" w:rsidRPr="0055523E">
        <w:rPr>
          <w:rFonts w:asciiTheme="majorBidi" w:hAnsiTheme="majorBidi"/>
          <w:sz w:val="32"/>
          <w:szCs w:val="32"/>
        </w:rPr>
        <w:t xml:space="preserve">2 </w:t>
      </w:r>
      <w:r w:rsidR="00195F60" w:rsidRPr="001C6A69">
        <w:rPr>
          <w:rFonts w:asciiTheme="majorBidi" w:hAnsiTheme="majorBidi" w:hint="cs"/>
          <w:sz w:val="32"/>
          <w:szCs w:val="32"/>
          <w:cs/>
        </w:rPr>
        <w:t>แปลง</w:t>
      </w:r>
      <w:r w:rsidR="00283EBD" w:rsidRPr="001C6A69">
        <w:rPr>
          <w:rFonts w:asciiTheme="majorBidi" w:hAnsiTheme="majorBidi" w:hint="cs"/>
          <w:sz w:val="32"/>
          <w:szCs w:val="32"/>
          <w:cs/>
        </w:rPr>
        <w:t xml:space="preserve"> </w:t>
      </w:r>
      <w:r w:rsidR="00D330F7" w:rsidRPr="001C6A69">
        <w:rPr>
          <w:rFonts w:asciiTheme="majorBidi" w:hAnsiTheme="majorBidi" w:hint="cs"/>
          <w:sz w:val="32"/>
          <w:szCs w:val="32"/>
          <w:cs/>
        </w:rPr>
        <w:t xml:space="preserve">มูลค่าราคาทุน </w:t>
      </w:r>
      <w:r w:rsidR="00D330F7" w:rsidRPr="0055523E">
        <w:rPr>
          <w:rFonts w:asciiTheme="majorBidi" w:hAnsiTheme="majorBidi"/>
          <w:sz w:val="32"/>
          <w:szCs w:val="32"/>
        </w:rPr>
        <w:t xml:space="preserve">11.15 </w:t>
      </w:r>
      <w:r w:rsidR="00D330F7" w:rsidRPr="001C6A69">
        <w:rPr>
          <w:rFonts w:asciiTheme="majorBidi" w:hAnsiTheme="majorBidi" w:hint="cs"/>
          <w:sz w:val="32"/>
          <w:szCs w:val="32"/>
          <w:cs/>
        </w:rPr>
        <w:t xml:space="preserve">ล้านบาท </w:t>
      </w:r>
      <w:r w:rsidR="00915880" w:rsidRPr="001C6A69">
        <w:rPr>
          <w:rFonts w:asciiTheme="majorBidi" w:hAnsiTheme="majorBidi" w:hint="cs"/>
          <w:sz w:val="32"/>
          <w:szCs w:val="32"/>
          <w:cs/>
        </w:rPr>
        <w:t>โดย</w:t>
      </w:r>
      <w:r w:rsidR="00D874D1" w:rsidRPr="001C6A69">
        <w:rPr>
          <w:rFonts w:asciiTheme="majorBidi" w:hAnsiTheme="majorBidi"/>
          <w:sz w:val="32"/>
          <w:szCs w:val="32"/>
          <w:cs/>
        </w:rPr>
        <w:t>เมื่อ</w:t>
      </w:r>
      <w:r w:rsidR="00CE3CD1" w:rsidRPr="001C6A69">
        <w:rPr>
          <w:rFonts w:asciiTheme="majorBidi" w:hAnsiTheme="majorBidi"/>
          <w:sz w:val="32"/>
          <w:szCs w:val="32"/>
          <w:cs/>
        </w:rPr>
        <w:t xml:space="preserve">วันที่ </w:t>
      </w:r>
      <w:r w:rsidR="0013583E" w:rsidRPr="0055523E">
        <w:rPr>
          <w:rFonts w:asciiTheme="majorBidi" w:hAnsiTheme="majorBidi"/>
          <w:sz w:val="32"/>
          <w:szCs w:val="32"/>
        </w:rPr>
        <w:t>21</w:t>
      </w:r>
      <w:r w:rsidR="00915880" w:rsidRPr="001C6A69">
        <w:rPr>
          <w:rFonts w:asciiTheme="majorBidi" w:hAnsiTheme="majorBidi" w:hint="cs"/>
          <w:sz w:val="32"/>
          <w:szCs w:val="32"/>
          <w:cs/>
        </w:rPr>
        <w:t xml:space="preserve"> </w:t>
      </w:r>
      <w:r w:rsidR="00CE3CD1" w:rsidRPr="001C6A69">
        <w:rPr>
          <w:rFonts w:asciiTheme="majorBidi" w:hAnsiTheme="majorBidi"/>
          <w:sz w:val="32"/>
          <w:szCs w:val="32"/>
          <w:cs/>
        </w:rPr>
        <w:t xml:space="preserve">กุมภาพันธ์ </w:t>
      </w:r>
      <w:r w:rsidR="00CE3CD1" w:rsidRPr="0055523E">
        <w:rPr>
          <w:rFonts w:asciiTheme="majorBidi" w:hAnsiTheme="majorBidi"/>
          <w:sz w:val="32"/>
          <w:szCs w:val="32"/>
        </w:rPr>
        <w:t>2560</w:t>
      </w:r>
      <w:r w:rsidR="00D874D1" w:rsidRPr="001C6A69">
        <w:rPr>
          <w:rFonts w:asciiTheme="majorBidi" w:hAnsiTheme="majorBidi"/>
          <w:sz w:val="32"/>
          <w:szCs w:val="32"/>
          <w:cs/>
        </w:rPr>
        <w:t xml:space="preserve"> บริษัทได้ประเมินราคา</w:t>
      </w:r>
      <w:r w:rsidR="00283EBD" w:rsidRPr="001C6A69">
        <w:rPr>
          <w:rFonts w:asciiTheme="majorBidi" w:hAnsiTheme="majorBidi" w:hint="cs"/>
          <w:sz w:val="32"/>
          <w:szCs w:val="32"/>
          <w:cs/>
        </w:rPr>
        <w:t xml:space="preserve">ที่ดินแปลงที่ </w:t>
      </w:r>
      <w:r w:rsidR="00283EBD" w:rsidRPr="0055523E">
        <w:rPr>
          <w:rFonts w:asciiTheme="majorBidi" w:hAnsiTheme="majorBidi"/>
          <w:sz w:val="32"/>
          <w:szCs w:val="32"/>
        </w:rPr>
        <w:t xml:space="preserve">1 </w:t>
      </w:r>
      <w:r w:rsidR="00D874D1" w:rsidRPr="001C6A69">
        <w:rPr>
          <w:rFonts w:asciiTheme="majorBidi" w:hAnsiTheme="majorBidi"/>
          <w:sz w:val="32"/>
          <w:szCs w:val="32"/>
          <w:cs/>
        </w:rPr>
        <w:t>โดยผู้ประเมินราคาอิสระใช้วิธีเปรียบเทียบกับ</w:t>
      </w:r>
      <w:r w:rsidR="00CE3CD1" w:rsidRPr="001C6A69">
        <w:rPr>
          <w:rFonts w:asciiTheme="majorBidi" w:hAnsiTheme="majorBidi" w:hint="cs"/>
          <w:sz w:val="32"/>
          <w:szCs w:val="32"/>
          <w:cs/>
        </w:rPr>
        <w:t>ราคา</w:t>
      </w:r>
      <w:r w:rsidR="00D874D1" w:rsidRPr="001C6A69">
        <w:rPr>
          <w:rFonts w:asciiTheme="majorBidi" w:hAnsiTheme="majorBidi"/>
          <w:sz w:val="32"/>
          <w:szCs w:val="32"/>
          <w:cs/>
        </w:rPr>
        <w:t>ตลาด</w:t>
      </w:r>
      <w:r w:rsidR="00CE3CD1" w:rsidRPr="001C6A69">
        <w:rPr>
          <w:rFonts w:asciiTheme="majorBidi" w:hAnsiTheme="majorBidi" w:hint="cs"/>
          <w:sz w:val="32"/>
          <w:szCs w:val="32"/>
          <w:cs/>
        </w:rPr>
        <w:t xml:space="preserve"> </w:t>
      </w:r>
      <w:r w:rsidR="00915880" w:rsidRPr="001C6A69">
        <w:rPr>
          <w:rFonts w:asciiTheme="majorBidi" w:hAnsiTheme="majorBidi" w:hint="cs"/>
          <w:sz w:val="32"/>
          <w:szCs w:val="32"/>
          <w:cs/>
        </w:rPr>
        <w:t>มี</w:t>
      </w:r>
      <w:r w:rsidR="00D874D1" w:rsidRPr="001C6A69">
        <w:rPr>
          <w:rFonts w:asciiTheme="majorBidi" w:hAnsiTheme="majorBidi"/>
          <w:sz w:val="32"/>
          <w:szCs w:val="32"/>
          <w:cs/>
        </w:rPr>
        <w:t>มูลค่าประเมิน</w:t>
      </w:r>
      <w:r w:rsidR="00915880" w:rsidRPr="001C6A69">
        <w:rPr>
          <w:rFonts w:asciiTheme="majorBidi" w:hAnsiTheme="majorBidi" w:hint="cs"/>
          <w:sz w:val="32"/>
          <w:szCs w:val="32"/>
          <w:cs/>
        </w:rPr>
        <w:t>เป็น</w:t>
      </w:r>
      <w:r w:rsidR="00D874D1" w:rsidRPr="001C6A69">
        <w:rPr>
          <w:rFonts w:asciiTheme="majorBidi" w:hAnsiTheme="majorBidi"/>
          <w:sz w:val="32"/>
          <w:szCs w:val="32"/>
          <w:cs/>
        </w:rPr>
        <w:t>จำนวนเงิน</w:t>
      </w:r>
      <w:r w:rsidR="00CE3CD1" w:rsidRPr="0055523E">
        <w:rPr>
          <w:rFonts w:asciiTheme="majorBidi" w:hAnsiTheme="majorBidi"/>
          <w:sz w:val="32"/>
          <w:szCs w:val="32"/>
        </w:rPr>
        <w:t xml:space="preserve"> 4.80</w:t>
      </w:r>
      <w:r w:rsidR="00D874D1" w:rsidRPr="001C6A69">
        <w:rPr>
          <w:rFonts w:asciiTheme="majorBidi" w:hAnsiTheme="majorBidi"/>
          <w:sz w:val="32"/>
          <w:szCs w:val="32"/>
          <w:cs/>
        </w:rPr>
        <w:t xml:space="preserve"> ล้านบาท</w:t>
      </w:r>
      <w:r w:rsidR="00915880" w:rsidRPr="001C6A69">
        <w:rPr>
          <w:rFonts w:asciiTheme="majorBidi" w:hAnsiTheme="majorBidi" w:hint="cs"/>
          <w:sz w:val="32"/>
          <w:szCs w:val="32"/>
          <w:cs/>
        </w:rPr>
        <w:t xml:space="preserve"> </w:t>
      </w:r>
      <w:r w:rsidR="00283EBD" w:rsidRPr="001C6A69">
        <w:rPr>
          <w:rFonts w:asciiTheme="majorBidi" w:hAnsiTheme="majorBidi" w:hint="cs"/>
          <w:sz w:val="32"/>
          <w:szCs w:val="32"/>
          <w:cs/>
        </w:rPr>
        <w:t>และ</w:t>
      </w:r>
      <w:r w:rsidR="00CE3CD1" w:rsidRPr="001C6A69">
        <w:rPr>
          <w:rFonts w:asciiTheme="majorBidi" w:hAnsiTheme="majorBidi"/>
          <w:sz w:val="32"/>
          <w:szCs w:val="32"/>
          <w:cs/>
        </w:rPr>
        <w:t xml:space="preserve">วันที่ </w:t>
      </w:r>
      <w:r w:rsidR="00CE3CD1" w:rsidRPr="0055523E">
        <w:rPr>
          <w:rFonts w:asciiTheme="majorBidi" w:hAnsiTheme="majorBidi"/>
          <w:sz w:val="32"/>
          <w:szCs w:val="32"/>
        </w:rPr>
        <w:t>2</w:t>
      </w:r>
      <w:r w:rsidR="00CE3CD1" w:rsidRPr="001C6A69">
        <w:rPr>
          <w:rFonts w:asciiTheme="majorBidi" w:hAnsiTheme="majorBidi"/>
          <w:sz w:val="32"/>
          <w:szCs w:val="32"/>
          <w:cs/>
        </w:rPr>
        <w:t xml:space="preserve"> มีนาคม </w:t>
      </w:r>
      <w:r w:rsidR="00CE3CD1" w:rsidRPr="0055523E">
        <w:rPr>
          <w:rFonts w:asciiTheme="majorBidi" w:hAnsiTheme="majorBidi"/>
          <w:sz w:val="32"/>
          <w:szCs w:val="32"/>
        </w:rPr>
        <w:t>2561</w:t>
      </w:r>
      <w:r w:rsidR="00CE3CD1" w:rsidRPr="001C6A69">
        <w:rPr>
          <w:rFonts w:asciiTheme="majorBidi" w:hAnsiTheme="majorBidi"/>
          <w:sz w:val="32"/>
          <w:szCs w:val="32"/>
          <w:cs/>
        </w:rPr>
        <w:t xml:space="preserve"> </w:t>
      </w:r>
      <w:r w:rsidR="00283EBD" w:rsidRPr="001C6A69">
        <w:rPr>
          <w:rFonts w:asciiTheme="majorBidi" w:hAnsiTheme="majorBidi"/>
          <w:sz w:val="32"/>
          <w:szCs w:val="32"/>
          <w:cs/>
        </w:rPr>
        <w:t>บริษัทได้มีการประเมินราคา</w:t>
      </w:r>
      <w:r w:rsidR="00283EBD" w:rsidRPr="001C6A69">
        <w:rPr>
          <w:rFonts w:asciiTheme="majorBidi" w:hAnsiTheme="majorBidi" w:hint="cs"/>
          <w:sz w:val="32"/>
          <w:szCs w:val="32"/>
          <w:cs/>
        </w:rPr>
        <w:t xml:space="preserve">ที่ดินแปลงที่ </w:t>
      </w:r>
      <w:r w:rsidR="00283EBD" w:rsidRPr="0055523E">
        <w:rPr>
          <w:rFonts w:asciiTheme="majorBidi" w:hAnsiTheme="majorBidi"/>
          <w:sz w:val="32"/>
          <w:szCs w:val="32"/>
        </w:rPr>
        <w:t xml:space="preserve">2 </w:t>
      </w:r>
      <w:r w:rsidR="00283EBD" w:rsidRPr="001C6A69">
        <w:rPr>
          <w:rFonts w:asciiTheme="majorBidi" w:hAnsiTheme="majorBidi"/>
          <w:sz w:val="32"/>
          <w:szCs w:val="32"/>
          <w:cs/>
        </w:rPr>
        <w:t>โดยใช้วิธีเปรียบเทียบกับ</w:t>
      </w:r>
      <w:r w:rsidR="00CE3CD1" w:rsidRPr="001C6A69">
        <w:rPr>
          <w:rFonts w:asciiTheme="majorBidi" w:hAnsiTheme="majorBidi" w:hint="cs"/>
          <w:sz w:val="32"/>
          <w:szCs w:val="32"/>
          <w:cs/>
        </w:rPr>
        <w:t>ราคา</w:t>
      </w:r>
      <w:r w:rsidR="00283EBD" w:rsidRPr="001C6A69">
        <w:rPr>
          <w:rFonts w:asciiTheme="majorBidi" w:hAnsiTheme="majorBidi"/>
          <w:sz w:val="32"/>
          <w:szCs w:val="32"/>
          <w:cs/>
        </w:rPr>
        <w:t>ตลาด</w:t>
      </w:r>
      <w:r w:rsidR="00CE3CD1" w:rsidRPr="001C6A69">
        <w:rPr>
          <w:rFonts w:asciiTheme="majorBidi" w:hAnsiTheme="majorBidi" w:hint="cs"/>
          <w:sz w:val="32"/>
          <w:szCs w:val="32"/>
          <w:cs/>
        </w:rPr>
        <w:t xml:space="preserve"> </w:t>
      </w:r>
      <w:r w:rsidR="00915880" w:rsidRPr="001C6A69">
        <w:rPr>
          <w:rFonts w:asciiTheme="majorBidi" w:hAnsiTheme="majorBidi" w:hint="cs"/>
          <w:sz w:val="32"/>
          <w:szCs w:val="32"/>
          <w:cs/>
        </w:rPr>
        <w:t>มี</w:t>
      </w:r>
      <w:r w:rsidR="00283EBD" w:rsidRPr="001C6A69">
        <w:rPr>
          <w:rFonts w:asciiTheme="majorBidi" w:hAnsiTheme="majorBidi"/>
          <w:sz w:val="32"/>
          <w:szCs w:val="32"/>
          <w:cs/>
        </w:rPr>
        <w:t>มูลค่าประเมิน</w:t>
      </w:r>
      <w:r w:rsidR="00915880" w:rsidRPr="001C6A69">
        <w:rPr>
          <w:rFonts w:asciiTheme="majorBidi" w:hAnsiTheme="majorBidi" w:hint="cs"/>
          <w:sz w:val="32"/>
          <w:szCs w:val="32"/>
          <w:cs/>
        </w:rPr>
        <w:t>เป็น</w:t>
      </w:r>
      <w:r w:rsidR="00283EBD" w:rsidRPr="001C6A69">
        <w:rPr>
          <w:rFonts w:asciiTheme="majorBidi" w:hAnsiTheme="majorBidi"/>
          <w:sz w:val="32"/>
          <w:szCs w:val="32"/>
          <w:cs/>
        </w:rPr>
        <w:t xml:space="preserve">จำนวนเงิน </w:t>
      </w:r>
      <w:r w:rsidR="00CE3CD1" w:rsidRPr="0055523E">
        <w:rPr>
          <w:rFonts w:asciiTheme="majorBidi" w:hAnsiTheme="majorBidi"/>
          <w:sz w:val="32"/>
          <w:szCs w:val="32"/>
        </w:rPr>
        <w:t>48.20</w:t>
      </w:r>
      <w:r w:rsidR="00CE3CD1" w:rsidRPr="001C6A69">
        <w:rPr>
          <w:rFonts w:asciiTheme="majorBidi" w:hAnsiTheme="majorBidi"/>
          <w:sz w:val="32"/>
          <w:szCs w:val="32"/>
          <w:cs/>
        </w:rPr>
        <w:t xml:space="preserve"> </w:t>
      </w:r>
      <w:r w:rsidR="00283EBD" w:rsidRPr="001C6A69">
        <w:rPr>
          <w:rFonts w:asciiTheme="majorBidi" w:hAnsiTheme="majorBidi"/>
          <w:sz w:val="32"/>
          <w:szCs w:val="32"/>
          <w:cs/>
        </w:rPr>
        <w:t>ล้านบาท</w:t>
      </w:r>
      <w:r w:rsidR="00283EBD" w:rsidRPr="0055523E">
        <w:rPr>
          <w:rFonts w:asciiTheme="majorBidi" w:hAnsiTheme="majorBidi"/>
          <w:sz w:val="32"/>
          <w:szCs w:val="32"/>
        </w:rPr>
        <w:t xml:space="preserve"> </w:t>
      </w:r>
      <w:r w:rsidR="00D874D1" w:rsidRPr="001C6A69">
        <w:rPr>
          <w:rFonts w:asciiTheme="majorBidi" w:hAnsiTheme="majorBidi"/>
          <w:sz w:val="32"/>
          <w:szCs w:val="32"/>
          <w:cs/>
        </w:rPr>
        <w:t>รวมอสังหาริมทรัพย์เพื่อการลงทุนมีมูลค่าประเมินทั้งสิ้น</w:t>
      </w:r>
      <w:r w:rsidR="00915880" w:rsidRPr="001C6A69">
        <w:rPr>
          <w:rFonts w:asciiTheme="majorBidi" w:hAnsiTheme="majorBidi" w:hint="cs"/>
          <w:sz w:val="32"/>
          <w:szCs w:val="32"/>
          <w:cs/>
        </w:rPr>
        <w:t>เป็น</w:t>
      </w:r>
      <w:r w:rsidR="00D874D1" w:rsidRPr="001C6A69">
        <w:rPr>
          <w:rFonts w:asciiTheme="majorBidi" w:hAnsiTheme="majorBidi"/>
          <w:sz w:val="32"/>
          <w:szCs w:val="32"/>
          <w:cs/>
        </w:rPr>
        <w:t xml:space="preserve">จำนวนเงิน </w:t>
      </w:r>
      <w:r w:rsidR="00CE3CD1" w:rsidRPr="0055523E">
        <w:rPr>
          <w:rFonts w:asciiTheme="majorBidi" w:hAnsiTheme="majorBidi"/>
          <w:sz w:val="32"/>
          <w:szCs w:val="32"/>
        </w:rPr>
        <w:t>53</w:t>
      </w:r>
      <w:r w:rsidR="00D874D1" w:rsidRPr="001C6A69">
        <w:rPr>
          <w:rFonts w:asciiTheme="majorBidi" w:hAnsiTheme="majorBidi"/>
          <w:sz w:val="32"/>
          <w:szCs w:val="32"/>
          <w:cs/>
        </w:rPr>
        <w:t xml:space="preserve"> ล้านบาท</w:t>
      </w:r>
    </w:p>
    <w:bookmarkEnd w:id="3"/>
    <w:p w14:paraId="2F55B8F2" w14:textId="792DAD11" w:rsidR="00A62F9B" w:rsidRPr="0055523E" w:rsidRDefault="00A62F9B" w:rsidP="000B70F2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685559B0" w14:textId="1DC488C2" w:rsidR="007D3EEB" w:rsidRPr="0055523E" w:rsidRDefault="007D3EEB" w:rsidP="000B70F2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17BF2C88" w14:textId="1C1C1DC6" w:rsidR="007D3EEB" w:rsidRPr="0055523E" w:rsidRDefault="007D3EEB" w:rsidP="000B70F2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75DC0BE5" w14:textId="77777777" w:rsidR="004F6A55" w:rsidRPr="0055523E" w:rsidRDefault="004F6A55" w:rsidP="00103F9D">
      <w:pPr>
        <w:tabs>
          <w:tab w:val="left" w:pos="284"/>
        </w:tabs>
        <w:spacing w:line="360" w:lineRule="exact"/>
        <w:ind w:hanging="142"/>
        <w:rPr>
          <w:rFonts w:asciiTheme="majorBidi" w:hAnsiTheme="majorBidi"/>
          <w:b/>
          <w:bCs/>
          <w:sz w:val="32"/>
          <w:szCs w:val="32"/>
        </w:rPr>
      </w:pPr>
    </w:p>
    <w:p w14:paraId="06A4DD08" w14:textId="0D89ADC5" w:rsidR="00CE21F0" w:rsidRPr="0055523E" w:rsidRDefault="00D30F25" w:rsidP="00103F9D">
      <w:pPr>
        <w:tabs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55523E">
        <w:rPr>
          <w:rFonts w:asciiTheme="majorBidi" w:hAnsiTheme="majorBidi"/>
          <w:b/>
          <w:bCs/>
          <w:sz w:val="32"/>
          <w:szCs w:val="32"/>
        </w:rPr>
        <w:t>1</w:t>
      </w:r>
      <w:r w:rsidR="0035162C" w:rsidRPr="0055523E">
        <w:rPr>
          <w:rFonts w:asciiTheme="majorBidi" w:hAnsiTheme="majorBidi"/>
          <w:b/>
          <w:bCs/>
          <w:sz w:val="32"/>
          <w:szCs w:val="32"/>
        </w:rPr>
        <w:t>2</w:t>
      </w:r>
      <w:r w:rsidR="00CE21F0" w:rsidRPr="0055523E">
        <w:rPr>
          <w:rFonts w:asciiTheme="majorBidi" w:hAnsiTheme="majorBidi"/>
          <w:b/>
          <w:bCs/>
          <w:sz w:val="32"/>
          <w:szCs w:val="32"/>
        </w:rPr>
        <w:t>.</w:t>
      </w:r>
      <w:r w:rsidR="00CE21F0" w:rsidRPr="0055523E">
        <w:rPr>
          <w:rFonts w:asciiTheme="majorBidi" w:hAnsiTheme="majorBidi" w:cstheme="majorBidi"/>
          <w:b/>
          <w:bCs/>
          <w:sz w:val="32"/>
          <w:szCs w:val="32"/>
        </w:rPr>
        <w:tab/>
      </w:r>
      <w:r w:rsidR="00C640A3" w:rsidRPr="001C6A69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</w:t>
      </w:r>
      <w:r w:rsidR="00CE21F0" w:rsidRPr="001C6A6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และอุปกรณ์ </w:t>
      </w:r>
    </w:p>
    <w:p w14:paraId="3CCBB3F2" w14:textId="0C1C77E6" w:rsidR="00215854" w:rsidRPr="0055523E" w:rsidRDefault="00DC1E71" w:rsidP="00181B38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60" w:lineRule="exact"/>
        <w:ind w:left="284" w:right="-34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1C6A69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980" w:type="dxa"/>
        <w:tblInd w:w="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07"/>
        <w:gridCol w:w="1164"/>
        <w:gridCol w:w="143"/>
        <w:gridCol w:w="1133"/>
        <w:gridCol w:w="144"/>
        <w:gridCol w:w="1132"/>
        <w:gridCol w:w="143"/>
        <w:gridCol w:w="1132"/>
        <w:gridCol w:w="141"/>
        <w:gridCol w:w="1135"/>
        <w:gridCol w:w="6"/>
      </w:tblGrid>
      <w:tr w:rsidR="00C6143C" w:rsidRPr="0055523E" w14:paraId="6E37825E" w14:textId="77777777" w:rsidTr="00215854">
        <w:trPr>
          <w:trHeight w:val="74"/>
        </w:trPr>
        <w:tc>
          <w:tcPr>
            <w:tcW w:w="2707" w:type="dxa"/>
            <w:noWrap/>
          </w:tcPr>
          <w:p w14:paraId="258B7BEF" w14:textId="77777777" w:rsidR="00C6143C" w:rsidRPr="0055523E" w:rsidRDefault="00C6143C" w:rsidP="006E11BE">
            <w:pPr>
              <w:pStyle w:val="BodyTextIndent"/>
              <w:tabs>
                <w:tab w:val="left" w:pos="404"/>
              </w:tabs>
              <w:spacing w:after="0" w:line="26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6273" w:type="dxa"/>
            <w:gridSpan w:val="10"/>
            <w:tcBorders>
              <w:bottom w:val="single" w:sz="6" w:space="0" w:color="auto"/>
            </w:tcBorders>
            <w:noWrap/>
          </w:tcPr>
          <w:p w14:paraId="731E5889" w14:textId="77777777" w:rsidR="00C6143C" w:rsidRPr="0055523E" w:rsidRDefault="00C6143C" w:rsidP="006E11BE">
            <w:pPr>
              <w:pStyle w:val="BodyTextIndent"/>
              <w:spacing w:after="0" w:line="260" w:lineRule="exact"/>
              <w:ind w:left="-108" w:right="4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C6143C" w:rsidRPr="0055523E" w14:paraId="574B93B6" w14:textId="77777777" w:rsidTr="00215854">
        <w:trPr>
          <w:trHeight w:val="74"/>
        </w:trPr>
        <w:tc>
          <w:tcPr>
            <w:tcW w:w="2707" w:type="dxa"/>
            <w:noWrap/>
          </w:tcPr>
          <w:p w14:paraId="62914110" w14:textId="77777777" w:rsidR="00C6143C" w:rsidRPr="0055523E" w:rsidRDefault="00C6143C" w:rsidP="006E11BE">
            <w:pPr>
              <w:pStyle w:val="BodyTextIndent"/>
              <w:tabs>
                <w:tab w:val="left" w:pos="404"/>
              </w:tabs>
              <w:spacing w:after="0" w:line="26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6273" w:type="dxa"/>
            <w:gridSpan w:val="10"/>
            <w:tcBorders>
              <w:bottom w:val="single" w:sz="6" w:space="0" w:color="auto"/>
            </w:tcBorders>
            <w:noWrap/>
          </w:tcPr>
          <w:p w14:paraId="7979F8D2" w14:textId="77777777" w:rsidR="00C6143C" w:rsidRPr="001C6A69" w:rsidRDefault="00C6143C" w:rsidP="006E11BE">
            <w:pPr>
              <w:pStyle w:val="BodyTextIndent"/>
              <w:spacing w:after="0" w:line="260" w:lineRule="exact"/>
              <w:ind w:left="-108" w:right="4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C6143C" w:rsidRPr="0055523E" w14:paraId="45182FD6" w14:textId="77777777" w:rsidTr="00215854">
        <w:trPr>
          <w:gridAfter w:val="1"/>
          <w:wAfter w:w="6" w:type="dxa"/>
        </w:trPr>
        <w:tc>
          <w:tcPr>
            <w:tcW w:w="2707" w:type="dxa"/>
            <w:noWrap/>
          </w:tcPr>
          <w:p w14:paraId="096E9E0A" w14:textId="77777777" w:rsidR="00C6143C" w:rsidRPr="0055523E" w:rsidRDefault="00C6143C" w:rsidP="006E11BE">
            <w:pPr>
              <w:pStyle w:val="BodyTextIndent"/>
              <w:tabs>
                <w:tab w:val="left" w:pos="404"/>
              </w:tabs>
              <w:spacing w:after="0" w:line="26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64" w:type="dxa"/>
            <w:tcBorders>
              <w:top w:val="single" w:sz="6" w:space="0" w:color="auto"/>
            </w:tcBorders>
            <w:noWrap/>
          </w:tcPr>
          <w:p w14:paraId="73B18ED7" w14:textId="77777777" w:rsidR="00C6143C" w:rsidRPr="0055523E" w:rsidRDefault="00C6143C" w:rsidP="006E11BE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7DC1CA8F" w14:textId="77777777" w:rsidR="00C6143C" w:rsidRPr="0055523E" w:rsidRDefault="00C6143C" w:rsidP="006E11BE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684" w:type="dxa"/>
            <w:gridSpan w:val="5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E84C4EA" w14:textId="77777777" w:rsidR="00C6143C" w:rsidRPr="0055523E" w:rsidRDefault="00C6143C" w:rsidP="006E11BE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รายการในระหว่างปี</w:t>
            </w:r>
          </w:p>
        </w:tc>
        <w:tc>
          <w:tcPr>
            <w:tcW w:w="141" w:type="dxa"/>
          </w:tcPr>
          <w:p w14:paraId="16830D51" w14:textId="77777777" w:rsidR="00C6143C" w:rsidRPr="0055523E" w:rsidRDefault="00C6143C" w:rsidP="006E11BE">
            <w:pPr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</w:tcBorders>
            <w:noWrap/>
          </w:tcPr>
          <w:p w14:paraId="3CA29AC4" w14:textId="77777777" w:rsidR="00C6143C" w:rsidRPr="001C6A69" w:rsidRDefault="00C6143C" w:rsidP="006E11BE">
            <w:pPr>
              <w:spacing w:line="260" w:lineRule="exact"/>
              <w:ind w:hanging="3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C6143C" w:rsidRPr="0055523E" w14:paraId="4B84813F" w14:textId="77777777" w:rsidTr="00215854">
        <w:trPr>
          <w:gridAfter w:val="1"/>
          <w:wAfter w:w="6" w:type="dxa"/>
        </w:trPr>
        <w:tc>
          <w:tcPr>
            <w:tcW w:w="2707" w:type="dxa"/>
            <w:noWrap/>
          </w:tcPr>
          <w:p w14:paraId="4BF00E64" w14:textId="77777777" w:rsidR="00C6143C" w:rsidRPr="0055523E" w:rsidRDefault="00C6143C" w:rsidP="006E11BE">
            <w:pPr>
              <w:pStyle w:val="BodyTextIndent"/>
              <w:tabs>
                <w:tab w:val="left" w:pos="404"/>
              </w:tabs>
              <w:spacing w:after="0" w:line="26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64" w:type="dxa"/>
            <w:noWrap/>
          </w:tcPr>
          <w:p w14:paraId="5364F083" w14:textId="77777777" w:rsidR="00C6143C" w:rsidRPr="001C6A69" w:rsidRDefault="00C6143C" w:rsidP="006E11BE">
            <w:pPr>
              <w:tabs>
                <w:tab w:val="left" w:pos="1075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55523E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43" w:type="dxa"/>
          </w:tcPr>
          <w:p w14:paraId="626BB7CA" w14:textId="77777777" w:rsidR="00C6143C" w:rsidRPr="0055523E" w:rsidRDefault="00C6143C" w:rsidP="006E11BE">
            <w:pPr>
              <w:pStyle w:val="BodyTextIndent"/>
              <w:spacing w:after="0"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noWrap/>
          </w:tcPr>
          <w:p w14:paraId="5976B74B" w14:textId="77777777" w:rsidR="00C6143C" w:rsidRPr="0055523E" w:rsidRDefault="00C6143C" w:rsidP="006E11BE">
            <w:pPr>
              <w:pStyle w:val="BodyTextIndent"/>
              <w:spacing w:after="0" w:line="26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</w:tcBorders>
          </w:tcPr>
          <w:p w14:paraId="3A629C33" w14:textId="77777777" w:rsidR="00C6143C" w:rsidRPr="0055523E" w:rsidRDefault="00C6143C" w:rsidP="006E11BE">
            <w:pPr>
              <w:spacing w:line="26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14:paraId="740F3634" w14:textId="77777777" w:rsidR="00C6143C" w:rsidRPr="0055523E" w:rsidRDefault="00C6143C" w:rsidP="006E11BE">
            <w:pPr>
              <w:pStyle w:val="BodyTextIndent"/>
              <w:spacing w:after="0" w:line="26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3" w:type="dxa"/>
            <w:noWrap/>
          </w:tcPr>
          <w:p w14:paraId="069F5564" w14:textId="77777777" w:rsidR="00C6143C" w:rsidRPr="0055523E" w:rsidRDefault="00C6143C" w:rsidP="006E11BE">
            <w:pPr>
              <w:spacing w:line="26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</w:tcPr>
          <w:p w14:paraId="299B9168" w14:textId="77777777" w:rsidR="00C6143C" w:rsidRPr="0055523E" w:rsidRDefault="00C6143C" w:rsidP="006E11BE">
            <w:pPr>
              <w:spacing w:line="26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41" w:type="dxa"/>
          </w:tcPr>
          <w:p w14:paraId="5025FF79" w14:textId="77777777" w:rsidR="00C6143C" w:rsidRPr="0055523E" w:rsidRDefault="00C6143C" w:rsidP="006E11BE">
            <w:pPr>
              <w:spacing w:line="26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left w:val="nil"/>
            </w:tcBorders>
            <w:noWrap/>
          </w:tcPr>
          <w:p w14:paraId="5CC6A3BD" w14:textId="77777777" w:rsidR="00C6143C" w:rsidRPr="001C6A69" w:rsidRDefault="00C6143C" w:rsidP="006E11BE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55523E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C6143C" w:rsidRPr="0055523E" w14:paraId="1C446D18" w14:textId="77777777" w:rsidTr="00215854">
        <w:trPr>
          <w:gridAfter w:val="1"/>
          <w:wAfter w:w="6" w:type="dxa"/>
        </w:trPr>
        <w:tc>
          <w:tcPr>
            <w:tcW w:w="2707" w:type="dxa"/>
            <w:noWrap/>
          </w:tcPr>
          <w:p w14:paraId="355F23D5" w14:textId="77777777" w:rsidR="00C6143C" w:rsidRPr="0055523E" w:rsidRDefault="00C6143C" w:rsidP="006E11BE">
            <w:pPr>
              <w:pStyle w:val="BodyTextIndent"/>
              <w:tabs>
                <w:tab w:val="left" w:pos="404"/>
              </w:tabs>
              <w:spacing w:after="0" w:line="26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64" w:type="dxa"/>
            <w:tcBorders>
              <w:left w:val="nil"/>
              <w:bottom w:val="single" w:sz="6" w:space="0" w:color="auto"/>
            </w:tcBorders>
            <w:noWrap/>
          </w:tcPr>
          <w:p w14:paraId="1DEE62F8" w14:textId="6DC03EAB" w:rsidR="00C6143C" w:rsidRPr="0055523E" w:rsidRDefault="00C6143C" w:rsidP="006E11BE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55523E">
              <w:rPr>
                <w:rFonts w:ascii="Angsana New" w:hAnsi="Angsana New"/>
                <w:sz w:val="24"/>
                <w:szCs w:val="24"/>
              </w:rPr>
              <w:t>25</w:t>
            </w:r>
            <w:r w:rsidRPr="0055523E">
              <w:rPr>
                <w:rFonts w:ascii="Angsana New" w:hAnsi="Angsana New" w:hint="cs"/>
                <w:sz w:val="24"/>
                <w:szCs w:val="24"/>
              </w:rPr>
              <w:t>6</w:t>
            </w:r>
            <w:r w:rsidRPr="0055523E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43" w:type="dxa"/>
          </w:tcPr>
          <w:p w14:paraId="5D578D99" w14:textId="77777777" w:rsidR="00C6143C" w:rsidRPr="0055523E" w:rsidRDefault="00C6143C" w:rsidP="006E11BE">
            <w:pPr>
              <w:pStyle w:val="BodyTextIndent"/>
              <w:spacing w:after="0" w:line="2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noWrap/>
          </w:tcPr>
          <w:p w14:paraId="02E007B1" w14:textId="77777777" w:rsidR="00C6143C" w:rsidRPr="001C6A69" w:rsidRDefault="00C6143C" w:rsidP="006E11BE">
            <w:pPr>
              <w:pStyle w:val="BodyTextIndent"/>
              <w:spacing w:after="0" w:line="26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6793D45C" w14:textId="77777777" w:rsidR="00C6143C" w:rsidRPr="0055523E" w:rsidRDefault="00C6143C" w:rsidP="006E11BE">
            <w:pPr>
              <w:spacing w:line="26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noWrap/>
          </w:tcPr>
          <w:p w14:paraId="2D46BD12" w14:textId="77777777" w:rsidR="00C6143C" w:rsidRPr="0055523E" w:rsidRDefault="00C6143C" w:rsidP="006E11BE">
            <w:pPr>
              <w:pStyle w:val="BodyTextIndent"/>
              <w:spacing w:after="0" w:line="26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3" w:type="dxa"/>
            <w:noWrap/>
          </w:tcPr>
          <w:p w14:paraId="0DD01862" w14:textId="77777777" w:rsidR="00C6143C" w:rsidRPr="001C6A69" w:rsidRDefault="00C6143C" w:rsidP="006E11BE">
            <w:pPr>
              <w:spacing w:line="26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14:paraId="03442DF7" w14:textId="77777777" w:rsidR="00C6143C" w:rsidRPr="0055523E" w:rsidRDefault="00C6143C" w:rsidP="006E11BE">
            <w:pPr>
              <w:spacing w:line="26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(</w:t>
            </w:r>
            <w:r w:rsidRPr="001C6A69">
              <w:rPr>
                <w:rFonts w:ascii="Angsana New" w:hAnsi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41" w:type="dxa"/>
          </w:tcPr>
          <w:p w14:paraId="69A3FF58" w14:textId="77777777" w:rsidR="00C6143C" w:rsidRPr="0055523E" w:rsidRDefault="00C6143C" w:rsidP="006E11BE">
            <w:pPr>
              <w:spacing w:line="26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left w:val="nil"/>
              <w:bottom w:val="single" w:sz="6" w:space="0" w:color="auto"/>
            </w:tcBorders>
            <w:noWrap/>
          </w:tcPr>
          <w:p w14:paraId="5387D007" w14:textId="2CC93DB0" w:rsidR="00C6143C" w:rsidRPr="0055523E" w:rsidRDefault="00C6143C" w:rsidP="006E11BE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55523E">
              <w:rPr>
                <w:rFonts w:ascii="Angsana New" w:hAnsi="Angsana New"/>
                <w:sz w:val="24"/>
                <w:szCs w:val="24"/>
              </w:rPr>
              <w:t>25</w:t>
            </w:r>
            <w:r w:rsidRPr="0055523E">
              <w:rPr>
                <w:rFonts w:ascii="Angsana New" w:hAnsi="Angsana New" w:hint="cs"/>
                <w:sz w:val="24"/>
                <w:szCs w:val="24"/>
              </w:rPr>
              <w:t>6</w:t>
            </w:r>
            <w:r w:rsidRPr="0055523E"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C6143C" w:rsidRPr="0055523E" w14:paraId="3EA9727A" w14:textId="77777777" w:rsidTr="00215854">
        <w:trPr>
          <w:gridAfter w:val="1"/>
          <w:wAfter w:w="6" w:type="dxa"/>
        </w:trPr>
        <w:tc>
          <w:tcPr>
            <w:tcW w:w="2707" w:type="dxa"/>
            <w:noWrap/>
          </w:tcPr>
          <w:p w14:paraId="0819EF50" w14:textId="77777777" w:rsidR="00C6143C" w:rsidRPr="001C6A69" w:rsidRDefault="00C6143C" w:rsidP="007D3EEB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1C6A69">
              <w:rPr>
                <w:rFonts w:ascii="Angsana New" w:hAnsi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164" w:type="dxa"/>
            <w:tcBorders>
              <w:top w:val="single" w:sz="6" w:space="0" w:color="auto"/>
              <w:left w:val="nil"/>
            </w:tcBorders>
            <w:noWrap/>
          </w:tcPr>
          <w:p w14:paraId="65FE8F60" w14:textId="77777777" w:rsidR="00C6143C" w:rsidRPr="0055523E" w:rsidRDefault="00C6143C" w:rsidP="007D3EEB">
            <w:pPr>
              <w:pStyle w:val="BodyTextIndent"/>
              <w:spacing w:after="0" w:line="28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</w:tcPr>
          <w:p w14:paraId="71CF425E" w14:textId="77777777" w:rsidR="00C6143C" w:rsidRPr="0055523E" w:rsidRDefault="00C6143C" w:rsidP="007D3EEB">
            <w:pPr>
              <w:pStyle w:val="BodyTextIndent"/>
              <w:spacing w:after="0" w:line="28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noWrap/>
          </w:tcPr>
          <w:p w14:paraId="373210F3" w14:textId="77777777" w:rsidR="00C6143C" w:rsidRPr="0055523E" w:rsidRDefault="00C6143C" w:rsidP="007D3EEB">
            <w:pPr>
              <w:pStyle w:val="BodyTextIndent"/>
              <w:spacing w:after="0" w:line="28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16C11D69" w14:textId="77777777" w:rsidR="00C6143C" w:rsidRPr="0055523E" w:rsidRDefault="00C6143C" w:rsidP="007D3EEB">
            <w:pPr>
              <w:spacing w:line="280" w:lineRule="exact"/>
              <w:ind w:lef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14:paraId="0992048A" w14:textId="77777777" w:rsidR="00C6143C" w:rsidRPr="0055523E" w:rsidRDefault="00C6143C" w:rsidP="007D3EEB">
            <w:pPr>
              <w:spacing w:line="28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  <w:noWrap/>
          </w:tcPr>
          <w:p w14:paraId="41C4C8DF" w14:textId="77777777" w:rsidR="00C6143C" w:rsidRPr="0055523E" w:rsidRDefault="00C6143C" w:rsidP="007D3EEB">
            <w:pPr>
              <w:spacing w:line="28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2" w:type="dxa"/>
          </w:tcPr>
          <w:p w14:paraId="355AE955" w14:textId="77777777" w:rsidR="00C6143C" w:rsidRPr="0055523E" w:rsidRDefault="00C6143C" w:rsidP="007D3EEB">
            <w:pPr>
              <w:spacing w:line="28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" w:type="dxa"/>
          </w:tcPr>
          <w:p w14:paraId="7BB61EF1" w14:textId="77777777" w:rsidR="00C6143C" w:rsidRPr="001C6A69" w:rsidRDefault="00C6143C" w:rsidP="007D3EEB">
            <w:pPr>
              <w:spacing w:line="28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</w:tcBorders>
            <w:noWrap/>
          </w:tcPr>
          <w:p w14:paraId="14CE052E" w14:textId="77777777" w:rsidR="00C6143C" w:rsidRPr="0055523E" w:rsidRDefault="00C6143C" w:rsidP="007D3EEB">
            <w:pPr>
              <w:spacing w:line="28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B76B3" w:rsidRPr="0055523E" w14:paraId="47460AFD" w14:textId="77777777" w:rsidTr="00215854">
        <w:trPr>
          <w:gridAfter w:val="1"/>
          <w:wAfter w:w="6" w:type="dxa"/>
          <w:trHeight w:val="59"/>
        </w:trPr>
        <w:tc>
          <w:tcPr>
            <w:tcW w:w="2707" w:type="dxa"/>
            <w:noWrap/>
          </w:tcPr>
          <w:p w14:paraId="05999814" w14:textId="77777777" w:rsidR="00BB76B3" w:rsidRPr="001C6A69" w:rsidRDefault="00BB76B3" w:rsidP="007D3EEB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 w:hint="cs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64" w:type="dxa"/>
            <w:noWrap/>
          </w:tcPr>
          <w:p w14:paraId="706BDE00" w14:textId="1DB9063F" w:rsidR="00BB76B3" w:rsidRPr="0055523E" w:rsidRDefault="00BB76B3" w:rsidP="007D3EEB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78,645,931.93 </w:t>
            </w:r>
          </w:p>
        </w:tc>
        <w:tc>
          <w:tcPr>
            <w:tcW w:w="143" w:type="dxa"/>
          </w:tcPr>
          <w:p w14:paraId="7530A2AE" w14:textId="77777777" w:rsidR="00BB76B3" w:rsidRPr="0055523E" w:rsidRDefault="00BB76B3" w:rsidP="007D3EEB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noWrap/>
          </w:tcPr>
          <w:p w14:paraId="65DDD0A4" w14:textId="1951B3E0" w:rsidR="00BB76B3" w:rsidRPr="0055523E" w:rsidRDefault="00BB76B3" w:rsidP="007D3EEB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600,001.42 </w:t>
            </w:r>
          </w:p>
        </w:tc>
        <w:tc>
          <w:tcPr>
            <w:tcW w:w="144" w:type="dxa"/>
            <w:tcBorders>
              <w:left w:val="nil"/>
            </w:tcBorders>
          </w:tcPr>
          <w:p w14:paraId="0999FEEB" w14:textId="77777777" w:rsidR="00BB76B3" w:rsidRPr="0055523E" w:rsidRDefault="00BB76B3" w:rsidP="007D3EEB">
            <w:pPr>
              <w:spacing w:line="28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73D540F4" w14:textId="46D0DE2F" w:rsidR="00BB76B3" w:rsidRPr="0055523E" w:rsidRDefault="00BB76B3" w:rsidP="007D3EEB">
            <w:pPr>
              <w:pStyle w:val="BodyTextIndent"/>
              <w:spacing w:after="0" w:line="280" w:lineRule="exact"/>
              <w:ind w:left="-176" w:right="4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43" w:type="dxa"/>
            <w:noWrap/>
          </w:tcPr>
          <w:p w14:paraId="5729CAB3" w14:textId="77777777" w:rsidR="00BB76B3" w:rsidRPr="001C6A69" w:rsidRDefault="00BB76B3" w:rsidP="007D3EEB">
            <w:pPr>
              <w:spacing w:line="280" w:lineRule="exact"/>
              <w:ind w:left="-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</w:tcPr>
          <w:p w14:paraId="79520AD1" w14:textId="50D4083B" w:rsidR="00BB76B3" w:rsidRPr="0055523E" w:rsidRDefault="00BB76B3" w:rsidP="007D3EEB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336,448.60 </w:t>
            </w:r>
          </w:p>
        </w:tc>
        <w:tc>
          <w:tcPr>
            <w:tcW w:w="141" w:type="dxa"/>
          </w:tcPr>
          <w:p w14:paraId="5B75F34D" w14:textId="77777777" w:rsidR="00BB76B3" w:rsidRPr="001C6A69" w:rsidRDefault="00BB76B3" w:rsidP="007D3EEB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14:paraId="5703C915" w14:textId="0BA93DF6" w:rsidR="00BB76B3" w:rsidRPr="0055523E" w:rsidRDefault="00BB76B3" w:rsidP="007D3EEB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79,582,381.95 </w:t>
            </w:r>
          </w:p>
        </w:tc>
      </w:tr>
      <w:tr w:rsidR="00BB76B3" w:rsidRPr="0055523E" w14:paraId="1963434D" w14:textId="77777777" w:rsidTr="00215854">
        <w:trPr>
          <w:gridAfter w:val="1"/>
          <w:wAfter w:w="6" w:type="dxa"/>
          <w:trHeight w:val="59"/>
        </w:trPr>
        <w:tc>
          <w:tcPr>
            <w:tcW w:w="2707" w:type="dxa"/>
            <w:noWrap/>
          </w:tcPr>
          <w:p w14:paraId="65205603" w14:textId="77777777" w:rsidR="00BB76B3" w:rsidRPr="001C6A69" w:rsidRDefault="00BB76B3" w:rsidP="007D3EEB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 w:hint="cs"/>
                <w:sz w:val="24"/>
                <w:szCs w:val="24"/>
                <w:cs/>
              </w:rPr>
              <w:t>อาคารและ</w:t>
            </w:r>
            <w:r w:rsidRPr="001C6A69">
              <w:rPr>
                <w:rFonts w:ascii="Angsana New" w:hAnsi="Angsana New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164" w:type="dxa"/>
            <w:noWrap/>
          </w:tcPr>
          <w:p w14:paraId="2490A395" w14:textId="28DD8ECE" w:rsidR="00BB76B3" w:rsidRPr="0055523E" w:rsidRDefault="00BB76B3" w:rsidP="007D3EEB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298,643,287.53 </w:t>
            </w:r>
          </w:p>
        </w:tc>
        <w:tc>
          <w:tcPr>
            <w:tcW w:w="143" w:type="dxa"/>
          </w:tcPr>
          <w:p w14:paraId="5BE05395" w14:textId="77777777" w:rsidR="00BB76B3" w:rsidRPr="0055523E" w:rsidRDefault="00BB76B3" w:rsidP="007D3EEB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noWrap/>
          </w:tcPr>
          <w:p w14:paraId="47F36DC5" w14:textId="6E6E68D8" w:rsidR="00BB76B3" w:rsidRPr="0055523E" w:rsidRDefault="00BB76B3" w:rsidP="007D3EEB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4,379,859.94 </w:t>
            </w:r>
          </w:p>
        </w:tc>
        <w:tc>
          <w:tcPr>
            <w:tcW w:w="144" w:type="dxa"/>
            <w:tcBorders>
              <w:left w:val="nil"/>
            </w:tcBorders>
          </w:tcPr>
          <w:p w14:paraId="60C6F4F5" w14:textId="77777777" w:rsidR="00BB76B3" w:rsidRPr="0055523E" w:rsidRDefault="00BB76B3" w:rsidP="007D3EEB">
            <w:pPr>
              <w:spacing w:line="28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4BB04567" w14:textId="55E87B7A" w:rsidR="00BB76B3" w:rsidRPr="0055523E" w:rsidRDefault="00BB76B3" w:rsidP="007D3EEB">
            <w:pPr>
              <w:pStyle w:val="BodyTextIndent"/>
              <w:spacing w:after="0" w:line="280" w:lineRule="exact"/>
              <w:ind w:left="-176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43" w:type="dxa"/>
            <w:noWrap/>
          </w:tcPr>
          <w:p w14:paraId="4463578F" w14:textId="77777777" w:rsidR="00BB76B3" w:rsidRPr="001C6A69" w:rsidRDefault="00BB76B3" w:rsidP="007D3EEB">
            <w:pPr>
              <w:spacing w:line="280" w:lineRule="exact"/>
              <w:ind w:left="-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</w:tcPr>
          <w:p w14:paraId="3222EC4E" w14:textId="714C9DEA" w:rsidR="00BB76B3" w:rsidRPr="0055523E" w:rsidRDefault="00BB76B3" w:rsidP="007D3EEB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933,056.54 </w:t>
            </w:r>
          </w:p>
        </w:tc>
        <w:tc>
          <w:tcPr>
            <w:tcW w:w="141" w:type="dxa"/>
          </w:tcPr>
          <w:p w14:paraId="00D040A2" w14:textId="77777777" w:rsidR="00BB76B3" w:rsidRPr="001C6A69" w:rsidRDefault="00BB76B3" w:rsidP="007D3EEB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14:paraId="504C4797" w14:textId="76BAB1AD" w:rsidR="00BB76B3" w:rsidRPr="0055523E" w:rsidRDefault="00BB76B3" w:rsidP="007D3EEB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303,956,204.01 </w:t>
            </w:r>
          </w:p>
        </w:tc>
      </w:tr>
      <w:tr w:rsidR="00BB76B3" w:rsidRPr="0055523E" w14:paraId="08670405" w14:textId="77777777" w:rsidTr="00215854">
        <w:trPr>
          <w:gridAfter w:val="1"/>
          <w:wAfter w:w="6" w:type="dxa"/>
          <w:trHeight w:val="59"/>
        </w:trPr>
        <w:tc>
          <w:tcPr>
            <w:tcW w:w="2707" w:type="dxa"/>
            <w:noWrap/>
          </w:tcPr>
          <w:p w14:paraId="10199EF1" w14:textId="77777777" w:rsidR="00BB76B3" w:rsidRPr="001C6A69" w:rsidRDefault="00BB76B3" w:rsidP="007D3EEB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 w:hint="cs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64" w:type="dxa"/>
            <w:noWrap/>
          </w:tcPr>
          <w:p w14:paraId="41F33F58" w14:textId="10AD39D3" w:rsidR="00BB76B3" w:rsidRPr="0055523E" w:rsidRDefault="00BB76B3" w:rsidP="007D3EEB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268,177,183.96 </w:t>
            </w:r>
          </w:p>
        </w:tc>
        <w:tc>
          <w:tcPr>
            <w:tcW w:w="143" w:type="dxa"/>
          </w:tcPr>
          <w:p w14:paraId="2BD1EADC" w14:textId="77777777" w:rsidR="00BB76B3" w:rsidRPr="0055523E" w:rsidRDefault="00BB76B3" w:rsidP="007D3EEB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noWrap/>
          </w:tcPr>
          <w:p w14:paraId="2F2BD63C" w14:textId="1CB929D2" w:rsidR="00BB76B3" w:rsidRPr="0055523E" w:rsidRDefault="00BB76B3" w:rsidP="007D3EEB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10,471,976.75 </w:t>
            </w:r>
          </w:p>
        </w:tc>
        <w:tc>
          <w:tcPr>
            <w:tcW w:w="144" w:type="dxa"/>
            <w:tcBorders>
              <w:left w:val="nil"/>
            </w:tcBorders>
          </w:tcPr>
          <w:p w14:paraId="3FC68D3F" w14:textId="77777777" w:rsidR="00BB76B3" w:rsidRPr="0055523E" w:rsidRDefault="00BB76B3" w:rsidP="007D3EEB">
            <w:pPr>
              <w:spacing w:line="28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3F256E5F" w14:textId="52D5DF52" w:rsidR="00BB76B3" w:rsidRPr="0055523E" w:rsidRDefault="00BB76B3" w:rsidP="007D3EEB">
            <w:pPr>
              <w:pStyle w:val="BodyTextIndent"/>
              <w:spacing w:after="0" w:line="280" w:lineRule="exact"/>
              <w:ind w:left="-2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(243,744.33)</w:t>
            </w:r>
          </w:p>
        </w:tc>
        <w:tc>
          <w:tcPr>
            <w:tcW w:w="143" w:type="dxa"/>
            <w:noWrap/>
          </w:tcPr>
          <w:p w14:paraId="1A080D1A" w14:textId="77777777" w:rsidR="00BB76B3" w:rsidRPr="001C6A69" w:rsidRDefault="00BB76B3" w:rsidP="007D3EEB">
            <w:pPr>
              <w:spacing w:line="280" w:lineRule="exact"/>
              <w:ind w:left="-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</w:tcPr>
          <w:p w14:paraId="41EB6913" w14:textId="23531C16" w:rsidR="00BB76B3" w:rsidRPr="0055523E" w:rsidRDefault="00BB76B3" w:rsidP="007D3EEB">
            <w:pPr>
              <w:pStyle w:val="BodyTextIndent"/>
              <w:spacing w:after="0" w:line="280" w:lineRule="exact"/>
              <w:ind w:left="-2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(13,221.55)</w:t>
            </w:r>
          </w:p>
        </w:tc>
        <w:tc>
          <w:tcPr>
            <w:tcW w:w="141" w:type="dxa"/>
          </w:tcPr>
          <w:p w14:paraId="7F2AD471" w14:textId="77777777" w:rsidR="00BB76B3" w:rsidRPr="001C6A69" w:rsidRDefault="00BB76B3" w:rsidP="007D3EEB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14:paraId="2924EB63" w14:textId="733F1EBC" w:rsidR="00BB76B3" w:rsidRPr="0055523E" w:rsidRDefault="00BB76B3" w:rsidP="007D3EEB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278,392,194.83 </w:t>
            </w:r>
          </w:p>
        </w:tc>
      </w:tr>
      <w:tr w:rsidR="00BB76B3" w:rsidRPr="0055523E" w14:paraId="2683893D" w14:textId="77777777" w:rsidTr="00215854">
        <w:trPr>
          <w:gridAfter w:val="1"/>
          <w:wAfter w:w="6" w:type="dxa"/>
          <w:trHeight w:val="59"/>
        </w:trPr>
        <w:tc>
          <w:tcPr>
            <w:tcW w:w="2707" w:type="dxa"/>
            <w:noWrap/>
          </w:tcPr>
          <w:p w14:paraId="7311D921" w14:textId="77777777" w:rsidR="00BB76B3" w:rsidRPr="001C6A69" w:rsidRDefault="00BB76B3" w:rsidP="007D3EEB">
            <w:pPr>
              <w:pStyle w:val="BodyTextIndent"/>
              <w:tabs>
                <w:tab w:val="left" w:pos="250"/>
              </w:tabs>
              <w:spacing w:after="0" w:line="28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เครื่องตกแต่</w:t>
            </w:r>
            <w:r w:rsidRPr="001C6A69">
              <w:rPr>
                <w:rFonts w:ascii="Angsana New" w:hAnsi="Angsana New" w:hint="cs"/>
                <w:sz w:val="24"/>
                <w:szCs w:val="24"/>
                <w:cs/>
              </w:rPr>
              <w:t>ง</w:t>
            </w:r>
            <w:r w:rsidRPr="001C6A69">
              <w:rPr>
                <w:rFonts w:ascii="Angsana New" w:hAnsi="Angsana New"/>
                <w:sz w:val="24"/>
                <w:szCs w:val="24"/>
                <w:cs/>
              </w:rPr>
              <w:t>ติดตั้ง</w:t>
            </w:r>
            <w:r w:rsidRPr="001C6A69">
              <w:rPr>
                <w:rFonts w:ascii="Angsana New" w:hAnsi="Angsana New" w:hint="cs"/>
                <w:sz w:val="24"/>
                <w:szCs w:val="24"/>
                <w:cs/>
              </w:rPr>
              <w:t>และอุปกรณ์สำนักงาน</w:t>
            </w:r>
          </w:p>
        </w:tc>
        <w:tc>
          <w:tcPr>
            <w:tcW w:w="1164" w:type="dxa"/>
            <w:noWrap/>
          </w:tcPr>
          <w:p w14:paraId="0EC3B25D" w14:textId="12B014AB" w:rsidR="00BB76B3" w:rsidRPr="0055523E" w:rsidRDefault="00BB76B3" w:rsidP="007D3EEB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73,652,795.11 </w:t>
            </w:r>
          </w:p>
        </w:tc>
        <w:tc>
          <w:tcPr>
            <w:tcW w:w="143" w:type="dxa"/>
          </w:tcPr>
          <w:p w14:paraId="049E5881" w14:textId="77777777" w:rsidR="00BB76B3" w:rsidRPr="0055523E" w:rsidRDefault="00BB76B3" w:rsidP="007D3EEB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49B6019D" w14:textId="068620CE" w:rsidR="00BB76B3" w:rsidRPr="0055523E" w:rsidRDefault="00BB76B3" w:rsidP="007D3EEB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5,287,261.62 </w:t>
            </w:r>
          </w:p>
        </w:tc>
        <w:tc>
          <w:tcPr>
            <w:tcW w:w="144" w:type="dxa"/>
            <w:tcBorders>
              <w:left w:val="nil"/>
            </w:tcBorders>
          </w:tcPr>
          <w:p w14:paraId="6668B914" w14:textId="77777777" w:rsidR="00BB76B3" w:rsidRPr="0055523E" w:rsidRDefault="00BB76B3" w:rsidP="007D3EEB">
            <w:pPr>
              <w:spacing w:line="28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5A911453" w14:textId="71E52B1F" w:rsidR="00BB76B3" w:rsidRPr="0055523E" w:rsidRDefault="00BB76B3" w:rsidP="007D3EEB">
            <w:pPr>
              <w:pStyle w:val="BodyTextIndent"/>
              <w:spacing w:after="0" w:line="280" w:lineRule="exact"/>
              <w:ind w:left="-2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(4,283,063.32)</w:t>
            </w:r>
          </w:p>
        </w:tc>
        <w:tc>
          <w:tcPr>
            <w:tcW w:w="143" w:type="dxa"/>
          </w:tcPr>
          <w:p w14:paraId="0AC588C0" w14:textId="77777777" w:rsidR="00BB76B3" w:rsidRPr="001C6A69" w:rsidRDefault="00BB76B3" w:rsidP="007D3EEB">
            <w:pPr>
              <w:spacing w:line="280" w:lineRule="exact"/>
              <w:ind w:left="-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2" w:type="dxa"/>
            <w:noWrap/>
          </w:tcPr>
          <w:p w14:paraId="571BE3FF" w14:textId="4669380E" w:rsidR="00BB76B3" w:rsidRPr="0055523E" w:rsidRDefault="00BB76B3" w:rsidP="007D3EEB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134,673.00 </w:t>
            </w:r>
          </w:p>
        </w:tc>
        <w:tc>
          <w:tcPr>
            <w:tcW w:w="141" w:type="dxa"/>
            <w:noWrap/>
          </w:tcPr>
          <w:p w14:paraId="64069AF5" w14:textId="77777777" w:rsidR="00BB76B3" w:rsidRPr="001C6A69" w:rsidRDefault="00BB76B3" w:rsidP="007D3EEB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14:paraId="6C73835D" w14:textId="578B15A5" w:rsidR="00BB76B3" w:rsidRPr="0055523E" w:rsidRDefault="00BB76B3" w:rsidP="007D3EEB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74,791,666.41 </w:t>
            </w:r>
          </w:p>
        </w:tc>
      </w:tr>
      <w:tr w:rsidR="00BB76B3" w:rsidRPr="0055523E" w14:paraId="4E26AD71" w14:textId="77777777" w:rsidTr="00215854">
        <w:trPr>
          <w:gridAfter w:val="1"/>
          <w:wAfter w:w="6" w:type="dxa"/>
          <w:trHeight w:val="59"/>
        </w:trPr>
        <w:tc>
          <w:tcPr>
            <w:tcW w:w="2707" w:type="dxa"/>
            <w:noWrap/>
          </w:tcPr>
          <w:p w14:paraId="1F34A5C8" w14:textId="77777777" w:rsidR="00BB76B3" w:rsidRPr="001C6A69" w:rsidRDefault="00BB76B3" w:rsidP="007D3EEB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64" w:type="dxa"/>
            <w:noWrap/>
          </w:tcPr>
          <w:p w14:paraId="41C89B1C" w14:textId="41AD2000" w:rsidR="00BB76B3" w:rsidRPr="0055523E" w:rsidRDefault="00BB76B3" w:rsidP="007D3EEB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56,136,182.51 </w:t>
            </w:r>
          </w:p>
        </w:tc>
        <w:tc>
          <w:tcPr>
            <w:tcW w:w="143" w:type="dxa"/>
          </w:tcPr>
          <w:p w14:paraId="47F35684" w14:textId="77777777" w:rsidR="00BB76B3" w:rsidRPr="0055523E" w:rsidRDefault="00BB76B3" w:rsidP="007D3EEB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noWrap/>
          </w:tcPr>
          <w:p w14:paraId="5D4ADB85" w14:textId="62A52533" w:rsidR="00BB76B3" w:rsidRPr="0055523E" w:rsidRDefault="00BB76B3" w:rsidP="007D3EEB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637,233.09 </w:t>
            </w:r>
          </w:p>
        </w:tc>
        <w:tc>
          <w:tcPr>
            <w:tcW w:w="144" w:type="dxa"/>
            <w:tcBorders>
              <w:left w:val="nil"/>
            </w:tcBorders>
          </w:tcPr>
          <w:p w14:paraId="1BD467CB" w14:textId="77777777" w:rsidR="00BB76B3" w:rsidRPr="0055523E" w:rsidRDefault="00BB76B3" w:rsidP="007D3EEB">
            <w:pPr>
              <w:spacing w:line="28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3E9E8E7E" w14:textId="7FB43866" w:rsidR="00BB76B3" w:rsidRPr="0055523E" w:rsidRDefault="00BB76B3" w:rsidP="007D3EEB">
            <w:pPr>
              <w:pStyle w:val="BodyTextIndent"/>
              <w:spacing w:after="0" w:line="280" w:lineRule="exact"/>
              <w:ind w:left="-2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(1,457,325.80)</w:t>
            </w:r>
          </w:p>
        </w:tc>
        <w:tc>
          <w:tcPr>
            <w:tcW w:w="143" w:type="dxa"/>
            <w:noWrap/>
          </w:tcPr>
          <w:p w14:paraId="63CD5701" w14:textId="77777777" w:rsidR="00BB76B3" w:rsidRPr="001C6A69" w:rsidRDefault="00BB76B3" w:rsidP="007D3EEB">
            <w:pPr>
              <w:spacing w:line="280" w:lineRule="exact"/>
              <w:ind w:left="-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2" w:type="dxa"/>
          </w:tcPr>
          <w:p w14:paraId="578FBC65" w14:textId="4D98568A" w:rsidR="00BB76B3" w:rsidRPr="0055523E" w:rsidRDefault="00BB76B3" w:rsidP="007D3EEB">
            <w:pPr>
              <w:pStyle w:val="BodyTextIndent"/>
              <w:spacing w:after="0" w:line="280" w:lineRule="exact"/>
              <w:ind w:left="-176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</w:tcPr>
          <w:p w14:paraId="403B5245" w14:textId="77777777" w:rsidR="00BB76B3" w:rsidRPr="001C6A69" w:rsidRDefault="00BB76B3" w:rsidP="007D3EEB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14:paraId="3ED00A44" w14:textId="0DCA44D2" w:rsidR="00BB76B3" w:rsidRPr="0055523E" w:rsidRDefault="00BB76B3" w:rsidP="007D3EEB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55,316,089.80 </w:t>
            </w:r>
          </w:p>
        </w:tc>
      </w:tr>
      <w:tr w:rsidR="00BB76B3" w:rsidRPr="0055523E" w14:paraId="6F34F466" w14:textId="77777777" w:rsidTr="00215854">
        <w:trPr>
          <w:gridAfter w:val="1"/>
          <w:wAfter w:w="6" w:type="dxa"/>
          <w:trHeight w:val="59"/>
        </w:trPr>
        <w:tc>
          <w:tcPr>
            <w:tcW w:w="2707" w:type="dxa"/>
            <w:noWrap/>
          </w:tcPr>
          <w:p w14:paraId="3CD8A09E" w14:textId="77777777" w:rsidR="00BB76B3" w:rsidRPr="001C6A69" w:rsidRDefault="00BB76B3" w:rsidP="007D3EEB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สินทรัพย์ระหว่างก่อสร้าง</w:t>
            </w:r>
          </w:p>
        </w:tc>
        <w:tc>
          <w:tcPr>
            <w:tcW w:w="1164" w:type="dxa"/>
            <w:noWrap/>
          </w:tcPr>
          <w:p w14:paraId="5D969BB2" w14:textId="19A752C1" w:rsidR="00BB76B3" w:rsidRPr="0055523E" w:rsidRDefault="00BB76B3" w:rsidP="007D3EEB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1,814,465.78 </w:t>
            </w:r>
          </w:p>
        </w:tc>
        <w:tc>
          <w:tcPr>
            <w:tcW w:w="143" w:type="dxa"/>
          </w:tcPr>
          <w:p w14:paraId="75DFF4BF" w14:textId="77777777" w:rsidR="00BB76B3" w:rsidRPr="0055523E" w:rsidRDefault="00BB76B3" w:rsidP="007D3EEB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noWrap/>
          </w:tcPr>
          <w:p w14:paraId="2BBD319C" w14:textId="7490EF5D" w:rsidR="00BB76B3" w:rsidRPr="0055523E" w:rsidRDefault="00BB76B3" w:rsidP="007D3EEB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28,112,969.11 </w:t>
            </w:r>
          </w:p>
        </w:tc>
        <w:tc>
          <w:tcPr>
            <w:tcW w:w="144" w:type="dxa"/>
            <w:tcBorders>
              <w:left w:val="nil"/>
            </w:tcBorders>
          </w:tcPr>
          <w:p w14:paraId="1424E8A5" w14:textId="77777777" w:rsidR="00BB76B3" w:rsidRPr="0055523E" w:rsidRDefault="00BB76B3" w:rsidP="007D3EEB">
            <w:pPr>
              <w:spacing w:line="28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66FDB38B" w14:textId="3FE48FE0" w:rsidR="00BB76B3" w:rsidRPr="0055523E" w:rsidRDefault="00BB76B3" w:rsidP="007D3EEB">
            <w:pPr>
              <w:pStyle w:val="BodyTextIndent"/>
              <w:spacing w:after="0" w:line="280" w:lineRule="exact"/>
              <w:ind w:left="-176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43" w:type="dxa"/>
            <w:noWrap/>
          </w:tcPr>
          <w:p w14:paraId="2DDDBEC7" w14:textId="77777777" w:rsidR="00BB76B3" w:rsidRPr="001C6A69" w:rsidRDefault="00BB76B3" w:rsidP="007D3EEB">
            <w:pPr>
              <w:spacing w:line="280" w:lineRule="exact"/>
              <w:ind w:left="-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2" w:type="dxa"/>
          </w:tcPr>
          <w:p w14:paraId="2EECA59F" w14:textId="683CC3B9" w:rsidR="00BB76B3" w:rsidRPr="0055523E" w:rsidRDefault="00BB76B3" w:rsidP="007D3EEB">
            <w:pPr>
              <w:pStyle w:val="BodyTextIndent"/>
              <w:spacing w:after="0" w:line="280" w:lineRule="exact"/>
              <w:ind w:left="-2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(1,482,064.98)</w:t>
            </w:r>
          </w:p>
        </w:tc>
        <w:tc>
          <w:tcPr>
            <w:tcW w:w="141" w:type="dxa"/>
          </w:tcPr>
          <w:p w14:paraId="479A899F" w14:textId="77777777" w:rsidR="00BB76B3" w:rsidRPr="001C6A69" w:rsidRDefault="00BB76B3" w:rsidP="007D3EEB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14:paraId="0E9E6FD5" w14:textId="23BED2A8" w:rsidR="00BB76B3" w:rsidRPr="0055523E" w:rsidRDefault="00BB76B3" w:rsidP="007D3EEB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28,445,369.91 </w:t>
            </w:r>
          </w:p>
        </w:tc>
      </w:tr>
      <w:tr w:rsidR="00BB76B3" w:rsidRPr="0055523E" w14:paraId="6DBF65F1" w14:textId="77777777" w:rsidTr="00215854">
        <w:trPr>
          <w:gridAfter w:val="1"/>
          <w:wAfter w:w="6" w:type="dxa"/>
          <w:trHeight w:val="59"/>
        </w:trPr>
        <w:tc>
          <w:tcPr>
            <w:tcW w:w="2707" w:type="dxa"/>
            <w:noWrap/>
          </w:tcPr>
          <w:p w14:paraId="5D90EBD5" w14:textId="77777777" w:rsidR="00BB76B3" w:rsidRPr="001C6A69" w:rsidRDefault="00BB76B3" w:rsidP="007D3EEB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ab/>
            </w:r>
            <w:r w:rsidRPr="001C6A69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6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BB4311C" w14:textId="00C2B7A9" w:rsidR="00BB76B3" w:rsidRPr="0055523E" w:rsidRDefault="00BB76B3" w:rsidP="007D3EEB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777,069,846.82 </w:t>
            </w:r>
          </w:p>
        </w:tc>
        <w:tc>
          <w:tcPr>
            <w:tcW w:w="143" w:type="dxa"/>
          </w:tcPr>
          <w:p w14:paraId="6ACCB3C5" w14:textId="77777777" w:rsidR="00BB76B3" w:rsidRPr="0055523E" w:rsidRDefault="00BB76B3" w:rsidP="007D3EEB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A197A09" w14:textId="773BBAD1" w:rsidR="00BB76B3" w:rsidRPr="0055523E" w:rsidRDefault="00BB76B3" w:rsidP="007D3EEB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49,489,301.93 </w:t>
            </w:r>
          </w:p>
        </w:tc>
        <w:tc>
          <w:tcPr>
            <w:tcW w:w="144" w:type="dxa"/>
            <w:tcBorders>
              <w:left w:val="nil"/>
            </w:tcBorders>
          </w:tcPr>
          <w:p w14:paraId="4E6B93A5" w14:textId="77777777" w:rsidR="00BB76B3" w:rsidRPr="0055523E" w:rsidRDefault="00BB76B3" w:rsidP="007D3EEB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00BFBC2" w14:textId="3E7050BA" w:rsidR="00BB76B3" w:rsidRPr="0055523E" w:rsidRDefault="00BB76B3" w:rsidP="007D3EEB">
            <w:pPr>
              <w:pStyle w:val="BodyTextIndent"/>
              <w:spacing w:after="0" w:line="280" w:lineRule="exact"/>
              <w:ind w:left="-2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(5,984,133.45)</w:t>
            </w:r>
          </w:p>
        </w:tc>
        <w:tc>
          <w:tcPr>
            <w:tcW w:w="143" w:type="dxa"/>
            <w:noWrap/>
          </w:tcPr>
          <w:p w14:paraId="36C5FAA6" w14:textId="77777777" w:rsidR="00BB76B3" w:rsidRPr="001C6A69" w:rsidRDefault="00BB76B3" w:rsidP="007D3EEB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</w:tcPr>
          <w:p w14:paraId="642D7C7B" w14:textId="7E2D7701" w:rsidR="00BB76B3" w:rsidRPr="0055523E" w:rsidRDefault="00BB76B3" w:rsidP="007D3EEB">
            <w:pPr>
              <w:pStyle w:val="BodyTextIndent"/>
              <w:spacing w:after="0" w:line="280" w:lineRule="exact"/>
              <w:ind w:left="-2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(91,108.39)</w:t>
            </w:r>
          </w:p>
        </w:tc>
        <w:tc>
          <w:tcPr>
            <w:tcW w:w="141" w:type="dxa"/>
          </w:tcPr>
          <w:p w14:paraId="400D7425" w14:textId="77777777" w:rsidR="00BB76B3" w:rsidRPr="001C6A69" w:rsidRDefault="00BB76B3" w:rsidP="007D3EEB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F2D73C6" w14:textId="6AA42A81" w:rsidR="00BB76B3" w:rsidRPr="0055523E" w:rsidRDefault="00BB76B3" w:rsidP="007D3EEB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820,483,906.91 </w:t>
            </w:r>
          </w:p>
        </w:tc>
      </w:tr>
      <w:tr w:rsidR="002D1F4F" w:rsidRPr="0055523E" w14:paraId="2672DA3F" w14:textId="77777777" w:rsidTr="002218D6">
        <w:trPr>
          <w:gridAfter w:val="1"/>
          <w:wAfter w:w="6" w:type="dxa"/>
        </w:trPr>
        <w:tc>
          <w:tcPr>
            <w:tcW w:w="2707" w:type="dxa"/>
            <w:noWrap/>
          </w:tcPr>
          <w:p w14:paraId="143B7C25" w14:textId="77777777" w:rsidR="002D1F4F" w:rsidRPr="001C6A69" w:rsidRDefault="002D1F4F" w:rsidP="007D3EEB">
            <w:pPr>
              <w:pStyle w:val="BodyTextIndent"/>
              <w:tabs>
                <w:tab w:val="left" w:pos="250"/>
              </w:tabs>
              <w:spacing w:after="0" w:line="28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bookmarkStart w:id="4" w:name="_Hlk560040"/>
            <w:r w:rsidRPr="001C6A69">
              <w:rPr>
                <w:rFonts w:ascii="Angsana New" w:hAnsi="Angsana New"/>
                <w:szCs w:val="24"/>
                <w:u w:val="single"/>
                <w:cs/>
              </w:rPr>
              <w:t>หัก</w:t>
            </w:r>
            <w:r w:rsidRPr="001C6A69">
              <w:rPr>
                <w:rFonts w:ascii="Angsana New" w:hAnsi="Angsana New"/>
                <w:cs/>
              </w:rPr>
              <w:t xml:space="preserve"> </w:t>
            </w:r>
            <w:r w:rsidRPr="001C6A69">
              <w:rPr>
                <w:rFonts w:ascii="Angsana New" w:hAnsi="Angsana New"/>
                <w:szCs w:val="24"/>
                <w:cs/>
              </w:rPr>
              <w:t>ค่าเสื่อมราคาสะสม</w:t>
            </w:r>
          </w:p>
        </w:tc>
        <w:tc>
          <w:tcPr>
            <w:tcW w:w="1164" w:type="dxa"/>
            <w:noWrap/>
          </w:tcPr>
          <w:p w14:paraId="49166524" w14:textId="77777777" w:rsidR="002D1F4F" w:rsidRPr="0055523E" w:rsidRDefault="002D1F4F" w:rsidP="007D3EEB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</w:tcPr>
          <w:p w14:paraId="7B32FDC7" w14:textId="77777777" w:rsidR="002D1F4F" w:rsidRPr="0055523E" w:rsidRDefault="002D1F4F" w:rsidP="007D3EEB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6E3EA41D" w14:textId="77777777" w:rsidR="002D1F4F" w:rsidRPr="0055523E" w:rsidRDefault="002D1F4F" w:rsidP="007D3EEB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742AF13B" w14:textId="77777777" w:rsidR="002D1F4F" w:rsidRPr="0055523E" w:rsidRDefault="002D1F4F" w:rsidP="007D3EEB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2E7558A6" w14:textId="77777777" w:rsidR="002D1F4F" w:rsidRPr="0055523E" w:rsidRDefault="002D1F4F" w:rsidP="007D3EEB">
            <w:pPr>
              <w:pStyle w:val="BodyTextIndent"/>
              <w:spacing w:after="0" w:line="280" w:lineRule="exact"/>
              <w:ind w:left="-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</w:tcPr>
          <w:p w14:paraId="66D6A7A7" w14:textId="77777777" w:rsidR="002D1F4F" w:rsidRPr="0055523E" w:rsidRDefault="002D1F4F" w:rsidP="007D3EEB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53EA9938" w14:textId="77777777" w:rsidR="002D1F4F" w:rsidRPr="0055523E" w:rsidRDefault="002D1F4F" w:rsidP="007D3EEB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noWrap/>
          </w:tcPr>
          <w:p w14:paraId="6A04D43B" w14:textId="77777777" w:rsidR="002D1F4F" w:rsidRPr="001C6A69" w:rsidRDefault="002D1F4F" w:rsidP="007D3EEB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14:paraId="564EC1EF" w14:textId="77777777" w:rsidR="002D1F4F" w:rsidRPr="0055523E" w:rsidRDefault="002D1F4F" w:rsidP="007D3EEB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D1F4F" w:rsidRPr="0055523E" w14:paraId="685633C2" w14:textId="77777777" w:rsidTr="002218D6">
        <w:trPr>
          <w:gridAfter w:val="1"/>
          <w:wAfter w:w="6" w:type="dxa"/>
        </w:trPr>
        <w:tc>
          <w:tcPr>
            <w:tcW w:w="2707" w:type="dxa"/>
            <w:noWrap/>
          </w:tcPr>
          <w:p w14:paraId="1F2B765C" w14:textId="77777777" w:rsidR="002D1F4F" w:rsidRPr="001C6A69" w:rsidRDefault="002D1F4F" w:rsidP="007D3EEB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1C6A69">
              <w:rPr>
                <w:rFonts w:ascii="Angsana New" w:hAnsi="Angsana New" w:hint="cs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64" w:type="dxa"/>
            <w:noWrap/>
          </w:tcPr>
          <w:p w14:paraId="6168683C" w14:textId="77777777" w:rsidR="002D1F4F" w:rsidRPr="0055523E" w:rsidRDefault="002D1F4F" w:rsidP="007D3EEB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13,722,317.85</w:t>
            </w:r>
          </w:p>
        </w:tc>
        <w:tc>
          <w:tcPr>
            <w:tcW w:w="143" w:type="dxa"/>
          </w:tcPr>
          <w:p w14:paraId="7D73A434" w14:textId="77777777" w:rsidR="002D1F4F" w:rsidRPr="0055523E" w:rsidRDefault="002D1F4F" w:rsidP="007D3EEB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586F59FF" w14:textId="77777777" w:rsidR="002D1F4F" w:rsidRPr="0055523E" w:rsidRDefault="002D1F4F" w:rsidP="007D3EEB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3,284,645.84 </w:t>
            </w:r>
          </w:p>
        </w:tc>
        <w:tc>
          <w:tcPr>
            <w:tcW w:w="144" w:type="dxa"/>
            <w:tcBorders>
              <w:left w:val="nil"/>
            </w:tcBorders>
          </w:tcPr>
          <w:p w14:paraId="42DC7643" w14:textId="77777777" w:rsidR="002D1F4F" w:rsidRPr="0055523E" w:rsidRDefault="002D1F4F" w:rsidP="007D3EEB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1EB1AE07" w14:textId="77777777" w:rsidR="002D1F4F" w:rsidRPr="0055523E" w:rsidRDefault="002D1F4F" w:rsidP="007D3EEB">
            <w:pPr>
              <w:pStyle w:val="BodyTextIndent"/>
              <w:spacing w:after="0" w:line="280" w:lineRule="exact"/>
              <w:ind w:left="-176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43" w:type="dxa"/>
          </w:tcPr>
          <w:p w14:paraId="216DF32C" w14:textId="77777777" w:rsidR="002D1F4F" w:rsidRPr="0055523E" w:rsidRDefault="002D1F4F" w:rsidP="007D3EEB">
            <w:pPr>
              <w:spacing w:line="280" w:lineRule="exact"/>
              <w:ind w:left="-2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1216B468" w14:textId="77777777" w:rsidR="002D1F4F" w:rsidRPr="0055523E" w:rsidRDefault="002D1F4F" w:rsidP="007D3EEB">
            <w:pPr>
              <w:pStyle w:val="BodyTextIndent"/>
              <w:spacing w:after="0" w:line="280" w:lineRule="exact"/>
              <w:ind w:left="-176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noWrap/>
          </w:tcPr>
          <w:p w14:paraId="0C13AFF5" w14:textId="77777777" w:rsidR="002D1F4F" w:rsidRPr="001C6A69" w:rsidRDefault="002D1F4F" w:rsidP="007D3EEB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14:paraId="6A5209FE" w14:textId="77777777" w:rsidR="002D1F4F" w:rsidRPr="0055523E" w:rsidRDefault="002D1F4F" w:rsidP="007D3EEB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17,006,963.69 </w:t>
            </w:r>
          </w:p>
        </w:tc>
      </w:tr>
      <w:tr w:rsidR="002D1F4F" w:rsidRPr="0055523E" w14:paraId="64502B36" w14:textId="77777777" w:rsidTr="002218D6">
        <w:trPr>
          <w:gridAfter w:val="1"/>
          <w:wAfter w:w="6" w:type="dxa"/>
          <w:trHeight w:val="59"/>
        </w:trPr>
        <w:tc>
          <w:tcPr>
            <w:tcW w:w="2707" w:type="dxa"/>
            <w:noWrap/>
          </w:tcPr>
          <w:p w14:paraId="4E0C7530" w14:textId="77777777" w:rsidR="002D1F4F" w:rsidRPr="001C6A69" w:rsidRDefault="002D1F4F" w:rsidP="007D3EEB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1C6A69">
              <w:rPr>
                <w:rFonts w:ascii="Angsana New" w:hAnsi="Angsana New" w:hint="cs"/>
                <w:szCs w:val="24"/>
                <w:cs/>
              </w:rPr>
              <w:t>อาคารและ</w:t>
            </w:r>
            <w:r w:rsidRPr="001C6A69">
              <w:rPr>
                <w:rFonts w:ascii="Angsana New" w:hAnsi="Angsana New"/>
                <w:szCs w:val="24"/>
                <w:cs/>
              </w:rPr>
              <w:t>ส่วนปรับปรุงอาคาร</w:t>
            </w:r>
          </w:p>
        </w:tc>
        <w:tc>
          <w:tcPr>
            <w:tcW w:w="1164" w:type="dxa"/>
            <w:noWrap/>
          </w:tcPr>
          <w:p w14:paraId="4EF898DD" w14:textId="77777777" w:rsidR="002D1F4F" w:rsidRPr="0055523E" w:rsidRDefault="002D1F4F" w:rsidP="007D3EEB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99,870,665.12</w:t>
            </w:r>
          </w:p>
        </w:tc>
        <w:tc>
          <w:tcPr>
            <w:tcW w:w="143" w:type="dxa"/>
          </w:tcPr>
          <w:p w14:paraId="320D3BBD" w14:textId="77777777" w:rsidR="002D1F4F" w:rsidRPr="0055523E" w:rsidRDefault="002D1F4F" w:rsidP="007D3EEB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40B99940" w14:textId="77777777" w:rsidR="002D1F4F" w:rsidRPr="0055523E" w:rsidRDefault="002D1F4F" w:rsidP="007D3EEB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14,428,774.16 </w:t>
            </w:r>
          </w:p>
        </w:tc>
        <w:tc>
          <w:tcPr>
            <w:tcW w:w="144" w:type="dxa"/>
            <w:tcBorders>
              <w:left w:val="nil"/>
            </w:tcBorders>
          </w:tcPr>
          <w:p w14:paraId="2B39130E" w14:textId="77777777" w:rsidR="002D1F4F" w:rsidRPr="0055523E" w:rsidRDefault="002D1F4F" w:rsidP="007D3EEB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479CBBA7" w14:textId="77777777" w:rsidR="002D1F4F" w:rsidRPr="0055523E" w:rsidRDefault="002D1F4F" w:rsidP="007D3EEB">
            <w:pPr>
              <w:pStyle w:val="BodyTextIndent"/>
              <w:spacing w:after="0" w:line="280" w:lineRule="exact"/>
              <w:ind w:left="-176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43" w:type="dxa"/>
          </w:tcPr>
          <w:p w14:paraId="62D7DF04" w14:textId="77777777" w:rsidR="002D1F4F" w:rsidRPr="0055523E" w:rsidRDefault="002D1F4F" w:rsidP="007D3EEB">
            <w:pPr>
              <w:spacing w:line="280" w:lineRule="exact"/>
              <w:ind w:left="-2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0E938522" w14:textId="77777777" w:rsidR="002D1F4F" w:rsidRPr="0055523E" w:rsidRDefault="002D1F4F" w:rsidP="007D3EEB">
            <w:pPr>
              <w:pStyle w:val="BodyTextIndent"/>
              <w:spacing w:after="0" w:line="280" w:lineRule="exact"/>
              <w:ind w:left="-176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noWrap/>
          </w:tcPr>
          <w:p w14:paraId="4C671350" w14:textId="77777777" w:rsidR="002D1F4F" w:rsidRPr="001C6A69" w:rsidRDefault="002D1F4F" w:rsidP="007D3EEB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14:paraId="295CB31D" w14:textId="77777777" w:rsidR="002D1F4F" w:rsidRPr="0055523E" w:rsidRDefault="002D1F4F" w:rsidP="007D3EEB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114,299,439.28 </w:t>
            </w:r>
          </w:p>
        </w:tc>
      </w:tr>
      <w:tr w:rsidR="002D1F4F" w:rsidRPr="0055523E" w14:paraId="6177C90B" w14:textId="77777777" w:rsidTr="002218D6">
        <w:trPr>
          <w:gridAfter w:val="1"/>
          <w:wAfter w:w="6" w:type="dxa"/>
          <w:trHeight w:val="59"/>
        </w:trPr>
        <w:tc>
          <w:tcPr>
            <w:tcW w:w="2707" w:type="dxa"/>
            <w:noWrap/>
          </w:tcPr>
          <w:p w14:paraId="7296A1FD" w14:textId="77777777" w:rsidR="002D1F4F" w:rsidRPr="0055523E" w:rsidRDefault="002D1F4F" w:rsidP="007D3EEB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zCs w:val="24"/>
              </w:rPr>
            </w:pPr>
            <w:r w:rsidRPr="001C6A69">
              <w:rPr>
                <w:rFonts w:ascii="Angsana New" w:hAnsi="Angsana New" w:hint="cs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64" w:type="dxa"/>
            <w:noWrap/>
          </w:tcPr>
          <w:p w14:paraId="17D14BEB" w14:textId="77777777" w:rsidR="002D1F4F" w:rsidRPr="0055523E" w:rsidRDefault="002D1F4F" w:rsidP="007D3EEB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145,377,063.62</w:t>
            </w:r>
          </w:p>
        </w:tc>
        <w:tc>
          <w:tcPr>
            <w:tcW w:w="143" w:type="dxa"/>
          </w:tcPr>
          <w:p w14:paraId="535A2427" w14:textId="77777777" w:rsidR="002D1F4F" w:rsidRPr="0055523E" w:rsidRDefault="002D1F4F" w:rsidP="007D3EEB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4429C555" w14:textId="77777777" w:rsidR="002D1F4F" w:rsidRPr="0055523E" w:rsidRDefault="002D1F4F" w:rsidP="007D3EEB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27,969,085.21 </w:t>
            </w:r>
          </w:p>
        </w:tc>
        <w:tc>
          <w:tcPr>
            <w:tcW w:w="144" w:type="dxa"/>
            <w:tcBorders>
              <w:left w:val="nil"/>
            </w:tcBorders>
          </w:tcPr>
          <w:p w14:paraId="11842D91" w14:textId="77777777" w:rsidR="002D1F4F" w:rsidRPr="0055523E" w:rsidRDefault="002D1F4F" w:rsidP="007D3EEB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16D4C56E" w14:textId="77777777" w:rsidR="002D1F4F" w:rsidRPr="0055523E" w:rsidRDefault="002D1F4F" w:rsidP="007D3EEB">
            <w:pPr>
              <w:pStyle w:val="BodyTextIndent"/>
              <w:spacing w:after="0" w:line="280" w:lineRule="exact"/>
              <w:ind w:left="-2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(115,776.64)</w:t>
            </w:r>
          </w:p>
        </w:tc>
        <w:tc>
          <w:tcPr>
            <w:tcW w:w="143" w:type="dxa"/>
          </w:tcPr>
          <w:p w14:paraId="7BA6D7D0" w14:textId="77777777" w:rsidR="002D1F4F" w:rsidRPr="0055523E" w:rsidRDefault="002D1F4F" w:rsidP="007D3EEB">
            <w:pPr>
              <w:spacing w:line="280" w:lineRule="exact"/>
              <w:ind w:left="-2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4AB23202" w14:textId="77777777" w:rsidR="002D1F4F" w:rsidRPr="0055523E" w:rsidRDefault="002D1F4F" w:rsidP="007D3EEB">
            <w:pPr>
              <w:pStyle w:val="BodyTextIndent"/>
              <w:spacing w:after="0" w:line="280" w:lineRule="exact"/>
              <w:ind w:left="-176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noWrap/>
          </w:tcPr>
          <w:p w14:paraId="313562D9" w14:textId="77777777" w:rsidR="002D1F4F" w:rsidRPr="001C6A69" w:rsidRDefault="002D1F4F" w:rsidP="007D3EEB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noWrap/>
          </w:tcPr>
          <w:p w14:paraId="681DFCCA" w14:textId="77777777" w:rsidR="002D1F4F" w:rsidRPr="0055523E" w:rsidRDefault="002D1F4F" w:rsidP="007D3EEB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173,230,372.19 </w:t>
            </w:r>
          </w:p>
        </w:tc>
      </w:tr>
      <w:tr w:rsidR="002D1F4F" w:rsidRPr="0055523E" w14:paraId="13C47025" w14:textId="77777777" w:rsidTr="002218D6">
        <w:trPr>
          <w:gridAfter w:val="1"/>
          <w:wAfter w:w="6" w:type="dxa"/>
          <w:trHeight w:val="59"/>
        </w:trPr>
        <w:tc>
          <w:tcPr>
            <w:tcW w:w="2707" w:type="dxa"/>
            <w:noWrap/>
          </w:tcPr>
          <w:p w14:paraId="4B6887E8" w14:textId="77777777" w:rsidR="002D1F4F" w:rsidRPr="001C6A69" w:rsidRDefault="002D1F4F" w:rsidP="007D3EEB">
            <w:pPr>
              <w:pStyle w:val="BodyTextIndent"/>
              <w:tabs>
                <w:tab w:val="left" w:pos="250"/>
              </w:tabs>
              <w:spacing w:after="0" w:line="28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1C6A69">
              <w:rPr>
                <w:rFonts w:ascii="Angsana New" w:hAnsi="Angsana New"/>
                <w:szCs w:val="24"/>
                <w:cs/>
              </w:rPr>
              <w:t>เครื่องตกแต่</w:t>
            </w:r>
            <w:r w:rsidRPr="001C6A69">
              <w:rPr>
                <w:rFonts w:ascii="Angsana New" w:hAnsi="Angsana New" w:hint="cs"/>
                <w:szCs w:val="24"/>
                <w:cs/>
              </w:rPr>
              <w:t>ง</w:t>
            </w:r>
            <w:r w:rsidRPr="001C6A69">
              <w:rPr>
                <w:rFonts w:ascii="Angsana New" w:hAnsi="Angsana New"/>
                <w:szCs w:val="24"/>
                <w:cs/>
              </w:rPr>
              <w:t>ติดตั้ง</w:t>
            </w:r>
            <w:r w:rsidRPr="001C6A69">
              <w:rPr>
                <w:rFonts w:ascii="Angsana New" w:hAnsi="Angsana New" w:hint="cs"/>
                <w:szCs w:val="24"/>
                <w:cs/>
              </w:rPr>
              <w:t>และอุปกรณ์สำนักงาน</w:t>
            </w:r>
          </w:p>
        </w:tc>
        <w:tc>
          <w:tcPr>
            <w:tcW w:w="1164" w:type="dxa"/>
            <w:noWrap/>
          </w:tcPr>
          <w:p w14:paraId="0432B21E" w14:textId="77777777" w:rsidR="002D1F4F" w:rsidRPr="0055523E" w:rsidRDefault="002D1F4F" w:rsidP="007D3EEB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49,758,410.38</w:t>
            </w:r>
          </w:p>
        </w:tc>
        <w:tc>
          <w:tcPr>
            <w:tcW w:w="143" w:type="dxa"/>
          </w:tcPr>
          <w:p w14:paraId="27E7CC6B" w14:textId="77777777" w:rsidR="002D1F4F" w:rsidRPr="0055523E" w:rsidRDefault="002D1F4F" w:rsidP="007D3EEB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0299DC19" w14:textId="77777777" w:rsidR="002D1F4F" w:rsidRPr="0055523E" w:rsidRDefault="002D1F4F" w:rsidP="007D3EEB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8,286,954.42 </w:t>
            </w:r>
          </w:p>
        </w:tc>
        <w:tc>
          <w:tcPr>
            <w:tcW w:w="144" w:type="dxa"/>
            <w:tcBorders>
              <w:left w:val="nil"/>
            </w:tcBorders>
          </w:tcPr>
          <w:p w14:paraId="639D5989" w14:textId="77777777" w:rsidR="002D1F4F" w:rsidRPr="0055523E" w:rsidRDefault="002D1F4F" w:rsidP="007D3EEB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2680CE4A" w14:textId="77777777" w:rsidR="002D1F4F" w:rsidRPr="0055523E" w:rsidRDefault="002D1F4F" w:rsidP="007D3EEB">
            <w:pPr>
              <w:pStyle w:val="BodyTextIndent"/>
              <w:spacing w:after="0" w:line="280" w:lineRule="exact"/>
              <w:ind w:left="-2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(3,550,055.24)</w:t>
            </w:r>
          </w:p>
        </w:tc>
        <w:tc>
          <w:tcPr>
            <w:tcW w:w="143" w:type="dxa"/>
          </w:tcPr>
          <w:p w14:paraId="3676BE7B" w14:textId="77777777" w:rsidR="002D1F4F" w:rsidRPr="0055523E" w:rsidRDefault="002D1F4F" w:rsidP="007D3EEB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0476471C" w14:textId="77777777" w:rsidR="002D1F4F" w:rsidRPr="0055523E" w:rsidRDefault="002D1F4F" w:rsidP="007D3EEB">
            <w:pPr>
              <w:pStyle w:val="BodyTextIndent"/>
              <w:spacing w:after="0" w:line="280" w:lineRule="exact"/>
              <w:ind w:left="-176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noWrap/>
          </w:tcPr>
          <w:p w14:paraId="4892A928" w14:textId="77777777" w:rsidR="002D1F4F" w:rsidRPr="001C6A69" w:rsidRDefault="002D1F4F" w:rsidP="007D3EEB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noWrap/>
          </w:tcPr>
          <w:p w14:paraId="3D702EE9" w14:textId="77777777" w:rsidR="002D1F4F" w:rsidRPr="0055523E" w:rsidRDefault="002D1F4F" w:rsidP="007D3EEB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54,495,309.56 </w:t>
            </w:r>
          </w:p>
        </w:tc>
      </w:tr>
      <w:tr w:rsidR="002D1F4F" w:rsidRPr="0055523E" w14:paraId="0BDACE33" w14:textId="77777777" w:rsidTr="002218D6">
        <w:trPr>
          <w:gridAfter w:val="1"/>
          <w:wAfter w:w="6" w:type="dxa"/>
          <w:trHeight w:val="59"/>
        </w:trPr>
        <w:tc>
          <w:tcPr>
            <w:tcW w:w="2707" w:type="dxa"/>
            <w:noWrap/>
          </w:tcPr>
          <w:p w14:paraId="720F0A90" w14:textId="77777777" w:rsidR="002D1F4F" w:rsidRPr="001C6A69" w:rsidRDefault="002D1F4F" w:rsidP="007D3EEB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1C6A69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164" w:type="dxa"/>
            <w:noWrap/>
          </w:tcPr>
          <w:p w14:paraId="46152F52" w14:textId="77777777" w:rsidR="002D1F4F" w:rsidRPr="0055523E" w:rsidRDefault="002D1F4F" w:rsidP="007D3EEB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45,762,326.08</w:t>
            </w:r>
          </w:p>
        </w:tc>
        <w:tc>
          <w:tcPr>
            <w:tcW w:w="143" w:type="dxa"/>
          </w:tcPr>
          <w:p w14:paraId="35C5441E" w14:textId="77777777" w:rsidR="002D1F4F" w:rsidRPr="0055523E" w:rsidRDefault="002D1F4F" w:rsidP="007D3EEB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6BD2F8E1" w14:textId="77777777" w:rsidR="002D1F4F" w:rsidRPr="0055523E" w:rsidRDefault="002D1F4F" w:rsidP="007D3EEB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3,741,164.01 </w:t>
            </w:r>
          </w:p>
        </w:tc>
        <w:tc>
          <w:tcPr>
            <w:tcW w:w="144" w:type="dxa"/>
            <w:tcBorders>
              <w:left w:val="nil"/>
            </w:tcBorders>
          </w:tcPr>
          <w:p w14:paraId="17A2C29B" w14:textId="77777777" w:rsidR="002D1F4F" w:rsidRPr="0055523E" w:rsidRDefault="002D1F4F" w:rsidP="007D3EEB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5A107951" w14:textId="77777777" w:rsidR="002D1F4F" w:rsidRPr="0055523E" w:rsidRDefault="002D1F4F" w:rsidP="007D3EEB">
            <w:pPr>
              <w:pStyle w:val="BodyTextIndent"/>
              <w:spacing w:after="0" w:line="280" w:lineRule="exact"/>
              <w:ind w:left="-2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(949,805.92)</w:t>
            </w:r>
          </w:p>
        </w:tc>
        <w:tc>
          <w:tcPr>
            <w:tcW w:w="143" w:type="dxa"/>
          </w:tcPr>
          <w:p w14:paraId="450AFD6E" w14:textId="77777777" w:rsidR="002D1F4F" w:rsidRPr="0055523E" w:rsidRDefault="002D1F4F" w:rsidP="007D3EEB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noWrap/>
          </w:tcPr>
          <w:p w14:paraId="51A9391B" w14:textId="77777777" w:rsidR="002D1F4F" w:rsidRPr="0055523E" w:rsidRDefault="002D1F4F" w:rsidP="007D3EEB">
            <w:pPr>
              <w:pStyle w:val="BodyTextIndent"/>
              <w:spacing w:after="0" w:line="280" w:lineRule="exact"/>
              <w:ind w:left="-176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noWrap/>
          </w:tcPr>
          <w:p w14:paraId="640099F9" w14:textId="77777777" w:rsidR="002D1F4F" w:rsidRPr="001C6A69" w:rsidRDefault="002D1F4F" w:rsidP="007D3EEB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noWrap/>
          </w:tcPr>
          <w:p w14:paraId="061FC525" w14:textId="77777777" w:rsidR="002D1F4F" w:rsidRPr="0055523E" w:rsidRDefault="002D1F4F" w:rsidP="007D3EEB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48,553,684.17 </w:t>
            </w:r>
          </w:p>
        </w:tc>
      </w:tr>
      <w:tr w:rsidR="002D1F4F" w:rsidRPr="0055523E" w14:paraId="619C6E30" w14:textId="77777777" w:rsidTr="002218D6">
        <w:trPr>
          <w:gridAfter w:val="1"/>
          <w:wAfter w:w="6" w:type="dxa"/>
          <w:trHeight w:val="59"/>
        </w:trPr>
        <w:tc>
          <w:tcPr>
            <w:tcW w:w="2707" w:type="dxa"/>
            <w:noWrap/>
          </w:tcPr>
          <w:p w14:paraId="64251F04" w14:textId="77777777" w:rsidR="002D1F4F" w:rsidRPr="001C6A69" w:rsidRDefault="002D1F4F" w:rsidP="007D3EEB">
            <w:pPr>
              <w:pStyle w:val="BodyTextIndent"/>
              <w:tabs>
                <w:tab w:val="left" w:pos="250"/>
              </w:tabs>
              <w:spacing w:after="0" w:line="28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55523E">
              <w:rPr>
                <w:rFonts w:ascii="Angsana New" w:hAnsi="Angsana New"/>
                <w:szCs w:val="24"/>
              </w:rPr>
              <w:tab/>
            </w:r>
            <w:r w:rsidRPr="001C6A69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6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F23C7E6" w14:textId="77777777" w:rsidR="002D1F4F" w:rsidRPr="0055523E" w:rsidRDefault="002D1F4F" w:rsidP="007D3EEB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354,490,783.05</w:t>
            </w:r>
          </w:p>
        </w:tc>
        <w:tc>
          <w:tcPr>
            <w:tcW w:w="143" w:type="dxa"/>
          </w:tcPr>
          <w:p w14:paraId="1AB8AE87" w14:textId="77777777" w:rsidR="002D1F4F" w:rsidRPr="0055523E" w:rsidRDefault="002D1F4F" w:rsidP="007D3EEB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3A0C4124" w14:textId="77777777" w:rsidR="002D1F4F" w:rsidRPr="0055523E" w:rsidRDefault="002D1F4F" w:rsidP="007D3EEB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57,710,623.64 </w:t>
            </w:r>
          </w:p>
        </w:tc>
        <w:tc>
          <w:tcPr>
            <w:tcW w:w="144" w:type="dxa"/>
            <w:tcBorders>
              <w:left w:val="nil"/>
            </w:tcBorders>
          </w:tcPr>
          <w:p w14:paraId="032BE297" w14:textId="77777777" w:rsidR="002D1F4F" w:rsidRPr="0055523E" w:rsidRDefault="002D1F4F" w:rsidP="007D3EEB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5A06C88" w14:textId="77777777" w:rsidR="002D1F4F" w:rsidRPr="0055523E" w:rsidRDefault="002D1F4F" w:rsidP="007D3EEB">
            <w:pPr>
              <w:pStyle w:val="BodyTextIndent"/>
              <w:spacing w:after="0" w:line="280" w:lineRule="exact"/>
              <w:ind w:left="-2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(4,615,637.80)</w:t>
            </w:r>
          </w:p>
        </w:tc>
        <w:tc>
          <w:tcPr>
            <w:tcW w:w="143" w:type="dxa"/>
          </w:tcPr>
          <w:p w14:paraId="367087A8" w14:textId="77777777" w:rsidR="002D1F4F" w:rsidRPr="0055523E" w:rsidRDefault="002D1F4F" w:rsidP="007D3EE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611183E" w14:textId="77777777" w:rsidR="002D1F4F" w:rsidRPr="0055523E" w:rsidRDefault="002D1F4F" w:rsidP="007D3EEB">
            <w:pPr>
              <w:pStyle w:val="BodyTextIndent"/>
              <w:spacing w:after="0" w:line="280" w:lineRule="exact"/>
              <w:ind w:left="-176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noWrap/>
          </w:tcPr>
          <w:p w14:paraId="28DBBEB1" w14:textId="77777777" w:rsidR="002D1F4F" w:rsidRPr="001C6A69" w:rsidRDefault="002D1F4F" w:rsidP="007D3EE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12F60AC" w14:textId="77777777" w:rsidR="002D1F4F" w:rsidRPr="0055523E" w:rsidRDefault="002D1F4F" w:rsidP="007D3EEB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407,585,768.89 </w:t>
            </w:r>
          </w:p>
        </w:tc>
      </w:tr>
      <w:tr w:rsidR="002D1F4F" w:rsidRPr="0055523E" w14:paraId="44EBF3D0" w14:textId="77777777" w:rsidTr="002218D6">
        <w:trPr>
          <w:gridAfter w:val="1"/>
          <w:wAfter w:w="6" w:type="dxa"/>
          <w:trHeight w:val="59"/>
        </w:trPr>
        <w:tc>
          <w:tcPr>
            <w:tcW w:w="2707" w:type="dxa"/>
            <w:noWrap/>
          </w:tcPr>
          <w:p w14:paraId="493C211F" w14:textId="77777777" w:rsidR="002D1F4F" w:rsidRPr="001C6A69" w:rsidRDefault="002D1F4F" w:rsidP="007D3EEB">
            <w:pPr>
              <w:pStyle w:val="BodyTextIndent"/>
              <w:tabs>
                <w:tab w:val="left" w:pos="250"/>
              </w:tabs>
              <w:spacing w:after="0" w:line="28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1C6A69">
              <w:rPr>
                <w:rFonts w:ascii="Angsana New" w:hAnsi="Angsana New" w:hint="cs"/>
                <w:szCs w:val="24"/>
                <w:u w:val="single"/>
                <w:cs/>
              </w:rPr>
              <w:t>หัก</w:t>
            </w:r>
            <w:r w:rsidRPr="001C6A69">
              <w:rPr>
                <w:rFonts w:ascii="Angsana New" w:hAnsi="Angsana New" w:hint="cs"/>
                <w:szCs w:val="24"/>
                <w:cs/>
              </w:rPr>
              <w:t xml:space="preserve"> ค่าเผื่อการด้อยค่า</w:t>
            </w:r>
          </w:p>
        </w:tc>
        <w:tc>
          <w:tcPr>
            <w:tcW w:w="116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2CF7B81" w14:textId="77777777" w:rsidR="002D1F4F" w:rsidRPr="0055523E" w:rsidRDefault="002D1F4F" w:rsidP="007D3EEB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1,866,090.83</w:t>
            </w:r>
          </w:p>
        </w:tc>
        <w:tc>
          <w:tcPr>
            <w:tcW w:w="143" w:type="dxa"/>
          </w:tcPr>
          <w:p w14:paraId="0CC1C428" w14:textId="77777777" w:rsidR="002D1F4F" w:rsidRPr="0055523E" w:rsidRDefault="002D1F4F" w:rsidP="007D3EEB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008EE02B" w14:textId="77777777" w:rsidR="002D1F4F" w:rsidRPr="0055523E" w:rsidRDefault="002D1F4F" w:rsidP="007D3EEB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178,157.26 </w:t>
            </w:r>
          </w:p>
        </w:tc>
        <w:tc>
          <w:tcPr>
            <w:tcW w:w="144" w:type="dxa"/>
            <w:tcBorders>
              <w:left w:val="nil"/>
            </w:tcBorders>
          </w:tcPr>
          <w:p w14:paraId="043A767D" w14:textId="77777777" w:rsidR="002D1F4F" w:rsidRPr="0055523E" w:rsidRDefault="002D1F4F" w:rsidP="007D3EEB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1E05AF9" w14:textId="77777777" w:rsidR="002D1F4F" w:rsidRPr="0055523E" w:rsidRDefault="002D1F4F" w:rsidP="007D3EEB">
            <w:pPr>
              <w:pStyle w:val="BodyTextIndent"/>
              <w:spacing w:after="0" w:line="280" w:lineRule="exact"/>
              <w:ind w:left="-176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43" w:type="dxa"/>
          </w:tcPr>
          <w:p w14:paraId="270EE552" w14:textId="77777777" w:rsidR="002D1F4F" w:rsidRPr="0055523E" w:rsidRDefault="002D1F4F" w:rsidP="007D3EE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18053BC" w14:textId="77777777" w:rsidR="002D1F4F" w:rsidRPr="0055523E" w:rsidRDefault="002D1F4F" w:rsidP="007D3EEB">
            <w:pPr>
              <w:pStyle w:val="BodyTextIndent"/>
              <w:spacing w:after="0" w:line="280" w:lineRule="exact"/>
              <w:ind w:left="-176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noWrap/>
          </w:tcPr>
          <w:p w14:paraId="3318F7B7" w14:textId="77777777" w:rsidR="002D1F4F" w:rsidRPr="001C6A69" w:rsidRDefault="002D1F4F" w:rsidP="007D3EE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FE3E598" w14:textId="77777777" w:rsidR="002D1F4F" w:rsidRPr="0055523E" w:rsidRDefault="002D1F4F" w:rsidP="007D3EEB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2,044,248.09 </w:t>
            </w:r>
          </w:p>
        </w:tc>
      </w:tr>
      <w:tr w:rsidR="002D1F4F" w:rsidRPr="0055523E" w14:paraId="59C2E972" w14:textId="77777777" w:rsidTr="002218D6">
        <w:trPr>
          <w:gridAfter w:val="1"/>
          <w:wAfter w:w="6" w:type="dxa"/>
          <w:trHeight w:val="59"/>
        </w:trPr>
        <w:tc>
          <w:tcPr>
            <w:tcW w:w="2707" w:type="dxa"/>
            <w:noWrap/>
          </w:tcPr>
          <w:p w14:paraId="2AF550D3" w14:textId="77777777" w:rsidR="002D1F4F" w:rsidRPr="001C6A69" w:rsidRDefault="002D1F4F" w:rsidP="007D3EEB">
            <w:pPr>
              <w:pStyle w:val="BodyTextIndent"/>
              <w:tabs>
                <w:tab w:val="left" w:pos="250"/>
              </w:tabs>
              <w:spacing w:after="0" w:line="28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1C6A69">
              <w:rPr>
                <w:rFonts w:ascii="Angsana New" w:hAnsi="Angsana New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164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202A7576" w14:textId="77777777" w:rsidR="002D1F4F" w:rsidRPr="0055523E" w:rsidRDefault="002D1F4F" w:rsidP="007D3EEB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420,712,972.94</w:t>
            </w:r>
          </w:p>
        </w:tc>
        <w:tc>
          <w:tcPr>
            <w:tcW w:w="143" w:type="dxa"/>
          </w:tcPr>
          <w:p w14:paraId="17E8FC4C" w14:textId="77777777" w:rsidR="002D1F4F" w:rsidRPr="0055523E" w:rsidRDefault="002D1F4F" w:rsidP="007D3EEB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6023AD93" w14:textId="77777777" w:rsidR="002D1F4F" w:rsidRPr="0055523E" w:rsidRDefault="002D1F4F" w:rsidP="007D3EEB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53C6C28F" w14:textId="77777777" w:rsidR="002D1F4F" w:rsidRPr="0055523E" w:rsidRDefault="002D1F4F" w:rsidP="007D3EEB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14:paraId="0B22BFD8" w14:textId="77777777" w:rsidR="002D1F4F" w:rsidRPr="0055523E" w:rsidRDefault="002D1F4F" w:rsidP="007D3EEB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</w:tcPr>
          <w:p w14:paraId="4F26776B" w14:textId="77777777" w:rsidR="002D1F4F" w:rsidRPr="0055523E" w:rsidRDefault="002D1F4F" w:rsidP="007D3EEB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14:paraId="11C01552" w14:textId="77777777" w:rsidR="002D1F4F" w:rsidRPr="0055523E" w:rsidRDefault="002D1F4F" w:rsidP="007D3EEB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noWrap/>
          </w:tcPr>
          <w:p w14:paraId="10FEAF47" w14:textId="77777777" w:rsidR="002D1F4F" w:rsidRPr="001C6A69" w:rsidRDefault="002D1F4F" w:rsidP="007D3EEB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1596EB05" w14:textId="77777777" w:rsidR="002D1F4F" w:rsidRPr="0055523E" w:rsidRDefault="002D1F4F" w:rsidP="007D3EEB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410,853,889.93 </w:t>
            </w:r>
          </w:p>
        </w:tc>
      </w:tr>
    </w:tbl>
    <w:p w14:paraId="22E9ECFE" w14:textId="77777777" w:rsidR="002D1F4F" w:rsidRPr="0055523E" w:rsidRDefault="002D1F4F" w:rsidP="004E1038">
      <w:pPr>
        <w:spacing w:line="200" w:lineRule="exact"/>
        <w:rPr>
          <w:color w:val="FF0000"/>
        </w:rPr>
      </w:pPr>
    </w:p>
    <w:tbl>
      <w:tblPr>
        <w:tblW w:w="8980" w:type="dxa"/>
        <w:tblInd w:w="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07"/>
        <w:gridCol w:w="1134"/>
        <w:gridCol w:w="30"/>
        <w:gridCol w:w="113"/>
        <w:gridCol w:w="30"/>
        <w:gridCol w:w="1103"/>
        <w:gridCol w:w="30"/>
        <w:gridCol w:w="114"/>
        <w:gridCol w:w="30"/>
        <w:gridCol w:w="1102"/>
        <w:gridCol w:w="30"/>
        <w:gridCol w:w="113"/>
        <w:gridCol w:w="30"/>
        <w:gridCol w:w="1102"/>
        <w:gridCol w:w="30"/>
        <w:gridCol w:w="111"/>
        <w:gridCol w:w="30"/>
        <w:gridCol w:w="1105"/>
        <w:gridCol w:w="30"/>
        <w:gridCol w:w="6"/>
      </w:tblGrid>
      <w:tr w:rsidR="007621E6" w:rsidRPr="0055523E" w14:paraId="52D2D45C" w14:textId="77777777" w:rsidTr="004F6A55">
        <w:trPr>
          <w:trHeight w:val="74"/>
        </w:trPr>
        <w:tc>
          <w:tcPr>
            <w:tcW w:w="2707" w:type="dxa"/>
            <w:noWrap/>
          </w:tcPr>
          <w:p w14:paraId="2C3BC698" w14:textId="77777777" w:rsidR="007621E6" w:rsidRPr="0055523E" w:rsidRDefault="007621E6" w:rsidP="006E11BE">
            <w:pPr>
              <w:pStyle w:val="BodyTextIndent"/>
              <w:tabs>
                <w:tab w:val="left" w:pos="404"/>
              </w:tabs>
              <w:spacing w:after="0" w:line="27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6273" w:type="dxa"/>
            <w:gridSpan w:val="19"/>
            <w:tcBorders>
              <w:bottom w:val="single" w:sz="6" w:space="0" w:color="auto"/>
            </w:tcBorders>
            <w:noWrap/>
          </w:tcPr>
          <w:p w14:paraId="0C3E731D" w14:textId="77777777" w:rsidR="007621E6" w:rsidRPr="0055523E" w:rsidRDefault="007621E6" w:rsidP="006E11BE">
            <w:pPr>
              <w:pStyle w:val="BodyTextIndent"/>
              <w:spacing w:after="0" w:line="270" w:lineRule="exact"/>
              <w:ind w:left="-108" w:right="4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7621E6" w:rsidRPr="0055523E" w14:paraId="73FC5661" w14:textId="77777777" w:rsidTr="004F6A55">
        <w:trPr>
          <w:trHeight w:val="74"/>
        </w:trPr>
        <w:tc>
          <w:tcPr>
            <w:tcW w:w="2707" w:type="dxa"/>
            <w:noWrap/>
          </w:tcPr>
          <w:p w14:paraId="7D29A96E" w14:textId="77777777" w:rsidR="007621E6" w:rsidRPr="0055523E" w:rsidRDefault="007621E6" w:rsidP="006E11BE">
            <w:pPr>
              <w:pStyle w:val="BodyTextIndent"/>
              <w:tabs>
                <w:tab w:val="left" w:pos="404"/>
              </w:tabs>
              <w:spacing w:after="0" w:line="27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6273" w:type="dxa"/>
            <w:gridSpan w:val="19"/>
            <w:tcBorders>
              <w:bottom w:val="single" w:sz="6" w:space="0" w:color="auto"/>
            </w:tcBorders>
            <w:noWrap/>
          </w:tcPr>
          <w:p w14:paraId="4255E343" w14:textId="77777777" w:rsidR="007621E6" w:rsidRPr="001C6A69" w:rsidRDefault="007621E6" w:rsidP="006E11BE">
            <w:pPr>
              <w:pStyle w:val="BodyTextIndent"/>
              <w:spacing w:after="0" w:line="270" w:lineRule="exact"/>
              <w:ind w:left="-108" w:right="4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7621E6" w:rsidRPr="0055523E" w14:paraId="7FA824E9" w14:textId="77777777" w:rsidTr="004F6A55">
        <w:trPr>
          <w:gridAfter w:val="1"/>
          <w:wAfter w:w="6" w:type="dxa"/>
        </w:trPr>
        <w:tc>
          <w:tcPr>
            <w:tcW w:w="2707" w:type="dxa"/>
            <w:noWrap/>
          </w:tcPr>
          <w:p w14:paraId="328ACDA9" w14:textId="77777777" w:rsidR="007621E6" w:rsidRPr="0055523E" w:rsidRDefault="007621E6" w:rsidP="006E11BE">
            <w:pPr>
              <w:pStyle w:val="BodyTextIndent"/>
              <w:tabs>
                <w:tab w:val="left" w:pos="404"/>
              </w:tabs>
              <w:spacing w:after="0" w:line="27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64" w:type="dxa"/>
            <w:gridSpan w:val="2"/>
            <w:tcBorders>
              <w:top w:val="single" w:sz="6" w:space="0" w:color="auto"/>
            </w:tcBorders>
            <w:noWrap/>
          </w:tcPr>
          <w:p w14:paraId="1200A124" w14:textId="77777777" w:rsidR="007621E6" w:rsidRPr="0055523E" w:rsidRDefault="007621E6" w:rsidP="006E11BE">
            <w:pPr>
              <w:spacing w:line="27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3" w:type="dxa"/>
            <w:gridSpan w:val="2"/>
            <w:tcBorders>
              <w:top w:val="single" w:sz="6" w:space="0" w:color="auto"/>
            </w:tcBorders>
          </w:tcPr>
          <w:p w14:paraId="3D32A643" w14:textId="77777777" w:rsidR="007621E6" w:rsidRPr="0055523E" w:rsidRDefault="007621E6" w:rsidP="006E11BE">
            <w:pPr>
              <w:spacing w:line="27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684" w:type="dxa"/>
            <w:gridSpan w:val="10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B213D6B" w14:textId="77777777" w:rsidR="007621E6" w:rsidRPr="0055523E" w:rsidRDefault="007621E6" w:rsidP="006E11BE">
            <w:pPr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รายการในระหว่างปี</w:t>
            </w:r>
          </w:p>
        </w:tc>
        <w:tc>
          <w:tcPr>
            <w:tcW w:w="141" w:type="dxa"/>
            <w:gridSpan w:val="2"/>
          </w:tcPr>
          <w:p w14:paraId="253E0CFC" w14:textId="77777777" w:rsidR="007621E6" w:rsidRPr="0055523E" w:rsidRDefault="007621E6" w:rsidP="006E11BE">
            <w:pPr>
              <w:spacing w:line="27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nil"/>
            </w:tcBorders>
            <w:noWrap/>
          </w:tcPr>
          <w:p w14:paraId="5884F497" w14:textId="77777777" w:rsidR="007621E6" w:rsidRPr="001C6A69" w:rsidRDefault="007621E6" w:rsidP="006E11BE">
            <w:pPr>
              <w:spacing w:line="270" w:lineRule="exact"/>
              <w:ind w:hanging="3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7621E6" w:rsidRPr="0055523E" w14:paraId="59499329" w14:textId="77777777" w:rsidTr="004F6A55">
        <w:trPr>
          <w:gridAfter w:val="1"/>
          <w:wAfter w:w="6" w:type="dxa"/>
        </w:trPr>
        <w:tc>
          <w:tcPr>
            <w:tcW w:w="2707" w:type="dxa"/>
            <w:noWrap/>
          </w:tcPr>
          <w:p w14:paraId="709CF999" w14:textId="77777777" w:rsidR="007621E6" w:rsidRPr="0055523E" w:rsidRDefault="007621E6" w:rsidP="006E11BE">
            <w:pPr>
              <w:pStyle w:val="BodyTextIndent"/>
              <w:tabs>
                <w:tab w:val="left" w:pos="404"/>
              </w:tabs>
              <w:spacing w:after="0" w:line="27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64" w:type="dxa"/>
            <w:gridSpan w:val="2"/>
            <w:noWrap/>
          </w:tcPr>
          <w:p w14:paraId="512065A2" w14:textId="77777777" w:rsidR="007621E6" w:rsidRPr="001C6A69" w:rsidRDefault="007621E6" w:rsidP="006E11BE">
            <w:pPr>
              <w:tabs>
                <w:tab w:val="left" w:pos="107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55523E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43" w:type="dxa"/>
            <w:gridSpan w:val="2"/>
          </w:tcPr>
          <w:p w14:paraId="62E7C5DA" w14:textId="77777777" w:rsidR="007621E6" w:rsidRPr="0055523E" w:rsidRDefault="007621E6" w:rsidP="006E11BE">
            <w:pPr>
              <w:pStyle w:val="BodyTextIndent"/>
              <w:spacing w:after="0" w:line="27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</w:tcBorders>
            <w:noWrap/>
          </w:tcPr>
          <w:p w14:paraId="709E1967" w14:textId="77777777" w:rsidR="007621E6" w:rsidRPr="0055523E" w:rsidRDefault="007621E6" w:rsidP="006E11BE">
            <w:pPr>
              <w:pStyle w:val="BodyTextIndent"/>
              <w:spacing w:after="0" w:line="27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4" w:type="dxa"/>
            <w:gridSpan w:val="2"/>
            <w:tcBorders>
              <w:top w:val="single" w:sz="6" w:space="0" w:color="auto"/>
              <w:left w:val="nil"/>
            </w:tcBorders>
          </w:tcPr>
          <w:p w14:paraId="7C41831E" w14:textId="77777777" w:rsidR="007621E6" w:rsidRPr="0055523E" w:rsidRDefault="007621E6" w:rsidP="006E11BE">
            <w:pPr>
              <w:spacing w:line="27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</w:tcBorders>
            <w:noWrap/>
          </w:tcPr>
          <w:p w14:paraId="78501C18" w14:textId="77777777" w:rsidR="007621E6" w:rsidRPr="0055523E" w:rsidRDefault="007621E6" w:rsidP="006E11BE">
            <w:pPr>
              <w:pStyle w:val="BodyTextIndent"/>
              <w:spacing w:after="0" w:line="27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3" w:type="dxa"/>
            <w:gridSpan w:val="2"/>
            <w:noWrap/>
          </w:tcPr>
          <w:p w14:paraId="3452AAD9" w14:textId="77777777" w:rsidR="007621E6" w:rsidRPr="0055523E" w:rsidRDefault="007621E6" w:rsidP="006E11BE">
            <w:pPr>
              <w:spacing w:line="27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gridSpan w:val="2"/>
          </w:tcPr>
          <w:p w14:paraId="6271107C" w14:textId="77777777" w:rsidR="007621E6" w:rsidRPr="0055523E" w:rsidRDefault="007621E6" w:rsidP="006E11BE">
            <w:pPr>
              <w:spacing w:line="27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41" w:type="dxa"/>
            <w:gridSpan w:val="2"/>
          </w:tcPr>
          <w:p w14:paraId="26925418" w14:textId="77777777" w:rsidR="007621E6" w:rsidRPr="0055523E" w:rsidRDefault="007621E6" w:rsidP="006E11BE">
            <w:pPr>
              <w:spacing w:line="27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gridSpan w:val="2"/>
            <w:tcBorders>
              <w:left w:val="nil"/>
            </w:tcBorders>
            <w:noWrap/>
          </w:tcPr>
          <w:p w14:paraId="56B0D789" w14:textId="77777777" w:rsidR="007621E6" w:rsidRPr="001C6A69" w:rsidRDefault="007621E6" w:rsidP="006E11BE">
            <w:pPr>
              <w:spacing w:line="27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55523E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7621E6" w:rsidRPr="0055523E" w14:paraId="4DD23CC6" w14:textId="77777777" w:rsidTr="004F6A55">
        <w:trPr>
          <w:gridAfter w:val="1"/>
          <w:wAfter w:w="6" w:type="dxa"/>
        </w:trPr>
        <w:tc>
          <w:tcPr>
            <w:tcW w:w="2707" w:type="dxa"/>
            <w:noWrap/>
          </w:tcPr>
          <w:p w14:paraId="769F776A" w14:textId="77777777" w:rsidR="007621E6" w:rsidRPr="0055523E" w:rsidRDefault="007621E6" w:rsidP="006E11BE">
            <w:pPr>
              <w:pStyle w:val="BodyTextIndent"/>
              <w:tabs>
                <w:tab w:val="left" w:pos="404"/>
              </w:tabs>
              <w:spacing w:after="0" w:line="27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64" w:type="dxa"/>
            <w:gridSpan w:val="2"/>
            <w:tcBorders>
              <w:left w:val="nil"/>
              <w:bottom w:val="single" w:sz="6" w:space="0" w:color="auto"/>
            </w:tcBorders>
            <w:noWrap/>
          </w:tcPr>
          <w:p w14:paraId="5EB51072" w14:textId="77777777" w:rsidR="007621E6" w:rsidRPr="0055523E" w:rsidRDefault="007621E6" w:rsidP="006E11BE">
            <w:pPr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55523E">
              <w:rPr>
                <w:rFonts w:ascii="Angsana New" w:hAnsi="Angsana New"/>
                <w:sz w:val="24"/>
                <w:szCs w:val="24"/>
              </w:rPr>
              <w:t>25</w:t>
            </w:r>
            <w:r w:rsidRPr="0055523E">
              <w:rPr>
                <w:rFonts w:ascii="Angsana New" w:hAnsi="Angsana New" w:hint="cs"/>
                <w:sz w:val="24"/>
                <w:szCs w:val="24"/>
              </w:rPr>
              <w:t>6</w:t>
            </w:r>
            <w:r w:rsidRPr="0055523E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43" w:type="dxa"/>
            <w:gridSpan w:val="2"/>
          </w:tcPr>
          <w:p w14:paraId="6344D7D4" w14:textId="77777777" w:rsidR="007621E6" w:rsidRPr="0055523E" w:rsidRDefault="007621E6" w:rsidP="006E11BE">
            <w:pPr>
              <w:pStyle w:val="BodyTextIndent"/>
              <w:spacing w:after="0" w:line="27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bottom w:val="single" w:sz="6" w:space="0" w:color="auto"/>
            </w:tcBorders>
            <w:noWrap/>
          </w:tcPr>
          <w:p w14:paraId="6318C7DD" w14:textId="77777777" w:rsidR="007621E6" w:rsidRPr="001C6A69" w:rsidRDefault="007621E6" w:rsidP="006E11BE">
            <w:pPr>
              <w:pStyle w:val="BodyTextIndent"/>
              <w:spacing w:after="0" w:line="27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" w:type="dxa"/>
            <w:gridSpan w:val="2"/>
            <w:tcBorders>
              <w:left w:val="nil"/>
            </w:tcBorders>
          </w:tcPr>
          <w:p w14:paraId="48B8600C" w14:textId="77777777" w:rsidR="007621E6" w:rsidRPr="0055523E" w:rsidRDefault="007621E6" w:rsidP="006E11BE">
            <w:pPr>
              <w:spacing w:line="27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tcBorders>
              <w:bottom w:val="single" w:sz="6" w:space="0" w:color="auto"/>
            </w:tcBorders>
            <w:noWrap/>
          </w:tcPr>
          <w:p w14:paraId="64498260" w14:textId="77777777" w:rsidR="007621E6" w:rsidRPr="0055523E" w:rsidRDefault="007621E6" w:rsidP="006E11BE">
            <w:pPr>
              <w:pStyle w:val="BodyTextIndent"/>
              <w:spacing w:after="0" w:line="27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3" w:type="dxa"/>
            <w:gridSpan w:val="2"/>
            <w:noWrap/>
          </w:tcPr>
          <w:p w14:paraId="731B8ACB" w14:textId="77777777" w:rsidR="007621E6" w:rsidRPr="001C6A69" w:rsidRDefault="007621E6" w:rsidP="006E11BE">
            <w:pPr>
              <w:spacing w:line="27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gridSpan w:val="2"/>
            <w:tcBorders>
              <w:bottom w:val="single" w:sz="6" w:space="0" w:color="auto"/>
            </w:tcBorders>
          </w:tcPr>
          <w:p w14:paraId="02A8797F" w14:textId="77777777" w:rsidR="007621E6" w:rsidRPr="0055523E" w:rsidRDefault="007621E6" w:rsidP="006E11BE">
            <w:pPr>
              <w:spacing w:line="27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(</w:t>
            </w:r>
            <w:r w:rsidRPr="001C6A69">
              <w:rPr>
                <w:rFonts w:ascii="Angsana New" w:hAnsi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41" w:type="dxa"/>
            <w:gridSpan w:val="2"/>
          </w:tcPr>
          <w:p w14:paraId="1449B868" w14:textId="77777777" w:rsidR="007621E6" w:rsidRPr="0055523E" w:rsidRDefault="007621E6" w:rsidP="006E11BE">
            <w:pPr>
              <w:spacing w:line="27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gridSpan w:val="2"/>
            <w:tcBorders>
              <w:left w:val="nil"/>
              <w:bottom w:val="single" w:sz="6" w:space="0" w:color="auto"/>
            </w:tcBorders>
            <w:noWrap/>
          </w:tcPr>
          <w:p w14:paraId="6B343B42" w14:textId="77777777" w:rsidR="007621E6" w:rsidRPr="0055523E" w:rsidRDefault="007621E6" w:rsidP="006E11BE">
            <w:pPr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55523E">
              <w:rPr>
                <w:rFonts w:ascii="Angsana New" w:hAnsi="Angsana New"/>
                <w:sz w:val="24"/>
                <w:szCs w:val="24"/>
              </w:rPr>
              <w:t>25</w:t>
            </w:r>
            <w:r w:rsidRPr="0055523E">
              <w:rPr>
                <w:rFonts w:ascii="Angsana New" w:hAnsi="Angsana New" w:hint="cs"/>
                <w:sz w:val="24"/>
                <w:szCs w:val="24"/>
              </w:rPr>
              <w:t>6</w:t>
            </w:r>
            <w:r w:rsidRPr="0055523E"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7621E6" w:rsidRPr="0055523E" w14:paraId="690DA922" w14:textId="77777777" w:rsidTr="004F6A55">
        <w:trPr>
          <w:gridAfter w:val="1"/>
          <w:wAfter w:w="6" w:type="dxa"/>
        </w:trPr>
        <w:tc>
          <w:tcPr>
            <w:tcW w:w="2707" w:type="dxa"/>
            <w:noWrap/>
          </w:tcPr>
          <w:p w14:paraId="1572640E" w14:textId="77777777" w:rsidR="007621E6" w:rsidRPr="001C6A69" w:rsidRDefault="007621E6" w:rsidP="006E11BE">
            <w:pPr>
              <w:pStyle w:val="BodyTextIndent"/>
              <w:tabs>
                <w:tab w:val="left" w:pos="404"/>
              </w:tabs>
              <w:spacing w:after="0" w:line="270" w:lineRule="exact"/>
              <w:ind w:left="0" w:right="-42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1C6A69">
              <w:rPr>
                <w:rFonts w:ascii="Angsana New" w:hAnsi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164" w:type="dxa"/>
            <w:gridSpan w:val="2"/>
            <w:tcBorders>
              <w:top w:val="single" w:sz="6" w:space="0" w:color="auto"/>
              <w:left w:val="nil"/>
            </w:tcBorders>
            <w:noWrap/>
          </w:tcPr>
          <w:p w14:paraId="607524AE" w14:textId="77777777" w:rsidR="007621E6" w:rsidRPr="0055523E" w:rsidRDefault="007621E6" w:rsidP="006E11BE">
            <w:pPr>
              <w:pStyle w:val="BodyTextIndent"/>
              <w:spacing w:after="0" w:line="27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  <w:gridSpan w:val="2"/>
          </w:tcPr>
          <w:p w14:paraId="090D1EE0" w14:textId="77777777" w:rsidR="007621E6" w:rsidRPr="0055523E" w:rsidRDefault="007621E6" w:rsidP="006E11BE">
            <w:pPr>
              <w:pStyle w:val="BodyTextIndent"/>
              <w:spacing w:after="0" w:line="27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</w:tcBorders>
            <w:noWrap/>
          </w:tcPr>
          <w:p w14:paraId="57662DEC" w14:textId="77777777" w:rsidR="007621E6" w:rsidRPr="0055523E" w:rsidRDefault="007621E6" w:rsidP="006E11BE">
            <w:pPr>
              <w:pStyle w:val="BodyTextIndent"/>
              <w:spacing w:after="0" w:line="27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  <w:gridSpan w:val="2"/>
            <w:tcBorders>
              <w:left w:val="nil"/>
            </w:tcBorders>
          </w:tcPr>
          <w:p w14:paraId="05FC9992" w14:textId="77777777" w:rsidR="007621E6" w:rsidRPr="0055523E" w:rsidRDefault="007621E6" w:rsidP="006E11BE">
            <w:pPr>
              <w:spacing w:line="270" w:lineRule="exact"/>
              <w:ind w:lef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</w:tcBorders>
            <w:noWrap/>
          </w:tcPr>
          <w:p w14:paraId="469C198E" w14:textId="77777777" w:rsidR="007621E6" w:rsidRPr="0055523E" w:rsidRDefault="007621E6" w:rsidP="006E11BE">
            <w:pPr>
              <w:spacing w:line="27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  <w:gridSpan w:val="2"/>
            <w:noWrap/>
          </w:tcPr>
          <w:p w14:paraId="6D8D3A2B" w14:textId="77777777" w:rsidR="007621E6" w:rsidRPr="0055523E" w:rsidRDefault="007621E6" w:rsidP="006E11BE">
            <w:pPr>
              <w:spacing w:line="27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2" w:type="dxa"/>
            <w:gridSpan w:val="2"/>
          </w:tcPr>
          <w:p w14:paraId="5DFD7ECD" w14:textId="77777777" w:rsidR="007621E6" w:rsidRPr="0055523E" w:rsidRDefault="007621E6" w:rsidP="006E11BE">
            <w:pPr>
              <w:spacing w:line="27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" w:type="dxa"/>
            <w:gridSpan w:val="2"/>
          </w:tcPr>
          <w:p w14:paraId="60F66FFD" w14:textId="77777777" w:rsidR="007621E6" w:rsidRPr="001C6A69" w:rsidRDefault="007621E6" w:rsidP="006E11BE">
            <w:pPr>
              <w:spacing w:line="27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nil"/>
            </w:tcBorders>
            <w:noWrap/>
          </w:tcPr>
          <w:p w14:paraId="69331DDD" w14:textId="77777777" w:rsidR="007621E6" w:rsidRPr="0055523E" w:rsidRDefault="007621E6" w:rsidP="006E11BE">
            <w:pPr>
              <w:spacing w:line="27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621E6" w:rsidRPr="0055523E" w14:paraId="1C02B3A4" w14:textId="77777777" w:rsidTr="004F6A55">
        <w:trPr>
          <w:gridAfter w:val="1"/>
          <w:wAfter w:w="6" w:type="dxa"/>
          <w:trHeight w:val="59"/>
        </w:trPr>
        <w:tc>
          <w:tcPr>
            <w:tcW w:w="2707" w:type="dxa"/>
            <w:noWrap/>
          </w:tcPr>
          <w:p w14:paraId="4C1E753D" w14:textId="77777777" w:rsidR="007621E6" w:rsidRPr="001C6A69" w:rsidRDefault="007621E6" w:rsidP="006E11BE">
            <w:pPr>
              <w:pStyle w:val="BodyTextIndent"/>
              <w:tabs>
                <w:tab w:val="left" w:pos="404"/>
              </w:tabs>
              <w:spacing w:after="0" w:line="27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 w:hint="cs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64" w:type="dxa"/>
            <w:gridSpan w:val="2"/>
            <w:noWrap/>
          </w:tcPr>
          <w:p w14:paraId="4784709D" w14:textId="77777777" w:rsidR="007621E6" w:rsidRPr="0055523E" w:rsidRDefault="007621E6" w:rsidP="006E11BE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74,258,629.74 </w:t>
            </w:r>
          </w:p>
        </w:tc>
        <w:tc>
          <w:tcPr>
            <w:tcW w:w="143" w:type="dxa"/>
            <w:gridSpan w:val="2"/>
          </w:tcPr>
          <w:p w14:paraId="3EE10D81" w14:textId="77777777" w:rsidR="007621E6" w:rsidRPr="0055523E" w:rsidRDefault="007621E6" w:rsidP="006E11BE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noWrap/>
          </w:tcPr>
          <w:p w14:paraId="5ACFD8DD" w14:textId="77777777" w:rsidR="007621E6" w:rsidRPr="0055523E" w:rsidRDefault="007621E6" w:rsidP="006E11BE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4,560,757.37</w:t>
            </w:r>
          </w:p>
        </w:tc>
        <w:tc>
          <w:tcPr>
            <w:tcW w:w="144" w:type="dxa"/>
            <w:gridSpan w:val="2"/>
            <w:tcBorders>
              <w:left w:val="nil"/>
            </w:tcBorders>
          </w:tcPr>
          <w:p w14:paraId="72BF8FAB" w14:textId="77777777" w:rsidR="007621E6" w:rsidRPr="0055523E" w:rsidRDefault="007621E6" w:rsidP="006E11BE">
            <w:pPr>
              <w:spacing w:line="27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noWrap/>
          </w:tcPr>
          <w:p w14:paraId="39F776DA" w14:textId="77777777" w:rsidR="007621E6" w:rsidRPr="0055523E" w:rsidRDefault="007621E6" w:rsidP="006E11BE">
            <w:pPr>
              <w:pStyle w:val="BodyTextIndent"/>
              <w:spacing w:after="0" w:line="270" w:lineRule="exact"/>
              <w:ind w:left="-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(173,455.18)</w:t>
            </w:r>
          </w:p>
        </w:tc>
        <w:tc>
          <w:tcPr>
            <w:tcW w:w="143" w:type="dxa"/>
            <w:gridSpan w:val="2"/>
            <w:noWrap/>
          </w:tcPr>
          <w:p w14:paraId="65975A0A" w14:textId="77777777" w:rsidR="007621E6" w:rsidRPr="001C6A69" w:rsidRDefault="007621E6" w:rsidP="006E11BE">
            <w:pPr>
              <w:spacing w:line="270" w:lineRule="exact"/>
              <w:ind w:left="-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gridSpan w:val="2"/>
          </w:tcPr>
          <w:p w14:paraId="7A663175" w14:textId="77777777" w:rsidR="007621E6" w:rsidRPr="0055523E" w:rsidRDefault="007621E6" w:rsidP="006E11BE">
            <w:pPr>
              <w:pStyle w:val="BodyTextIndent"/>
              <w:spacing w:after="0" w:line="270" w:lineRule="exact"/>
              <w:ind w:left="-176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gridSpan w:val="2"/>
          </w:tcPr>
          <w:p w14:paraId="3D845110" w14:textId="77777777" w:rsidR="007621E6" w:rsidRPr="001C6A69" w:rsidRDefault="007621E6" w:rsidP="006E11BE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gridSpan w:val="2"/>
            <w:noWrap/>
          </w:tcPr>
          <w:p w14:paraId="18269A86" w14:textId="77777777" w:rsidR="007621E6" w:rsidRPr="0055523E" w:rsidRDefault="007621E6" w:rsidP="006E11BE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78,645,931.93</w:t>
            </w:r>
          </w:p>
        </w:tc>
      </w:tr>
      <w:tr w:rsidR="007621E6" w:rsidRPr="0055523E" w14:paraId="1B3E7D54" w14:textId="77777777" w:rsidTr="004F6A55">
        <w:trPr>
          <w:gridAfter w:val="1"/>
          <w:wAfter w:w="6" w:type="dxa"/>
          <w:trHeight w:val="59"/>
        </w:trPr>
        <w:tc>
          <w:tcPr>
            <w:tcW w:w="2707" w:type="dxa"/>
            <w:noWrap/>
          </w:tcPr>
          <w:p w14:paraId="2EB24D75" w14:textId="77777777" w:rsidR="007621E6" w:rsidRPr="001C6A69" w:rsidRDefault="007621E6" w:rsidP="006E11BE">
            <w:pPr>
              <w:pStyle w:val="BodyTextIndent"/>
              <w:tabs>
                <w:tab w:val="left" w:pos="404"/>
              </w:tabs>
              <w:spacing w:after="0" w:line="27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 w:hint="cs"/>
                <w:sz w:val="24"/>
                <w:szCs w:val="24"/>
                <w:cs/>
              </w:rPr>
              <w:t>อาคารและ</w:t>
            </w:r>
            <w:r w:rsidRPr="001C6A69">
              <w:rPr>
                <w:rFonts w:ascii="Angsana New" w:hAnsi="Angsana New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164" w:type="dxa"/>
            <w:gridSpan w:val="2"/>
            <w:noWrap/>
          </w:tcPr>
          <w:p w14:paraId="095241CC" w14:textId="77777777" w:rsidR="007621E6" w:rsidRPr="0055523E" w:rsidRDefault="007621E6" w:rsidP="006E11BE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268,794,203.25 </w:t>
            </w:r>
          </w:p>
        </w:tc>
        <w:tc>
          <w:tcPr>
            <w:tcW w:w="143" w:type="dxa"/>
            <w:gridSpan w:val="2"/>
          </w:tcPr>
          <w:p w14:paraId="33B2DCBE" w14:textId="77777777" w:rsidR="007621E6" w:rsidRPr="0055523E" w:rsidRDefault="007621E6" w:rsidP="006E11BE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noWrap/>
          </w:tcPr>
          <w:p w14:paraId="6FCB3040" w14:textId="77777777" w:rsidR="007621E6" w:rsidRPr="0055523E" w:rsidRDefault="007621E6" w:rsidP="006E11BE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2,123,791.02</w:t>
            </w:r>
          </w:p>
        </w:tc>
        <w:tc>
          <w:tcPr>
            <w:tcW w:w="144" w:type="dxa"/>
            <w:gridSpan w:val="2"/>
            <w:tcBorders>
              <w:left w:val="nil"/>
            </w:tcBorders>
          </w:tcPr>
          <w:p w14:paraId="6106EF2D" w14:textId="77777777" w:rsidR="007621E6" w:rsidRPr="0055523E" w:rsidRDefault="007621E6" w:rsidP="006E11BE">
            <w:pPr>
              <w:spacing w:line="27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noWrap/>
          </w:tcPr>
          <w:p w14:paraId="621268CA" w14:textId="77777777" w:rsidR="007621E6" w:rsidRPr="0055523E" w:rsidRDefault="007621E6" w:rsidP="006E11BE">
            <w:pPr>
              <w:pStyle w:val="BodyTextIndent"/>
              <w:spacing w:after="0" w:line="270" w:lineRule="exact"/>
              <w:ind w:left="-2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(1,362,221.36)</w:t>
            </w:r>
          </w:p>
        </w:tc>
        <w:tc>
          <w:tcPr>
            <w:tcW w:w="143" w:type="dxa"/>
            <w:gridSpan w:val="2"/>
            <w:noWrap/>
          </w:tcPr>
          <w:p w14:paraId="774AE63F" w14:textId="77777777" w:rsidR="007621E6" w:rsidRPr="001C6A69" w:rsidRDefault="007621E6" w:rsidP="006E11BE">
            <w:pPr>
              <w:spacing w:line="270" w:lineRule="exact"/>
              <w:ind w:left="-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gridSpan w:val="2"/>
          </w:tcPr>
          <w:p w14:paraId="0F6FE910" w14:textId="77777777" w:rsidR="007621E6" w:rsidRPr="0055523E" w:rsidRDefault="007621E6" w:rsidP="006E11BE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29,087,514.62</w:t>
            </w:r>
          </w:p>
        </w:tc>
        <w:tc>
          <w:tcPr>
            <w:tcW w:w="141" w:type="dxa"/>
            <w:gridSpan w:val="2"/>
          </w:tcPr>
          <w:p w14:paraId="534CCD20" w14:textId="77777777" w:rsidR="007621E6" w:rsidRPr="001C6A69" w:rsidRDefault="007621E6" w:rsidP="006E11BE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gridSpan w:val="2"/>
            <w:noWrap/>
          </w:tcPr>
          <w:p w14:paraId="446614F3" w14:textId="77777777" w:rsidR="007621E6" w:rsidRPr="0055523E" w:rsidRDefault="007621E6" w:rsidP="006E11BE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298,643,287.53</w:t>
            </w:r>
          </w:p>
        </w:tc>
      </w:tr>
      <w:tr w:rsidR="007621E6" w:rsidRPr="0055523E" w14:paraId="0CE773F2" w14:textId="77777777" w:rsidTr="004F6A55">
        <w:trPr>
          <w:gridAfter w:val="1"/>
          <w:wAfter w:w="6" w:type="dxa"/>
          <w:trHeight w:val="59"/>
        </w:trPr>
        <w:tc>
          <w:tcPr>
            <w:tcW w:w="2707" w:type="dxa"/>
            <w:noWrap/>
          </w:tcPr>
          <w:p w14:paraId="475ACB31" w14:textId="77777777" w:rsidR="007621E6" w:rsidRPr="001C6A69" w:rsidRDefault="007621E6" w:rsidP="006E11BE">
            <w:pPr>
              <w:pStyle w:val="BodyTextIndent"/>
              <w:tabs>
                <w:tab w:val="left" w:pos="404"/>
              </w:tabs>
              <w:spacing w:after="0" w:line="27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 w:hint="cs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64" w:type="dxa"/>
            <w:gridSpan w:val="2"/>
            <w:noWrap/>
          </w:tcPr>
          <w:p w14:paraId="0132022D" w14:textId="77777777" w:rsidR="007621E6" w:rsidRPr="0055523E" w:rsidRDefault="007621E6" w:rsidP="006E11BE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261,720,144.63 </w:t>
            </w:r>
          </w:p>
        </w:tc>
        <w:tc>
          <w:tcPr>
            <w:tcW w:w="143" w:type="dxa"/>
            <w:gridSpan w:val="2"/>
          </w:tcPr>
          <w:p w14:paraId="768A36FC" w14:textId="77777777" w:rsidR="007621E6" w:rsidRPr="0055523E" w:rsidRDefault="007621E6" w:rsidP="006E11BE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noWrap/>
          </w:tcPr>
          <w:p w14:paraId="2F6C5C0F" w14:textId="77777777" w:rsidR="007621E6" w:rsidRPr="0055523E" w:rsidRDefault="007621E6" w:rsidP="006E11BE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3,778,162.52</w:t>
            </w:r>
          </w:p>
        </w:tc>
        <w:tc>
          <w:tcPr>
            <w:tcW w:w="144" w:type="dxa"/>
            <w:gridSpan w:val="2"/>
            <w:tcBorders>
              <w:left w:val="nil"/>
            </w:tcBorders>
          </w:tcPr>
          <w:p w14:paraId="6B1469DD" w14:textId="77777777" w:rsidR="007621E6" w:rsidRPr="0055523E" w:rsidRDefault="007621E6" w:rsidP="006E11BE">
            <w:pPr>
              <w:spacing w:line="27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noWrap/>
          </w:tcPr>
          <w:p w14:paraId="092E28E4" w14:textId="77777777" w:rsidR="007621E6" w:rsidRPr="0055523E" w:rsidRDefault="007621E6" w:rsidP="006E11BE">
            <w:pPr>
              <w:pStyle w:val="BodyTextIndent"/>
              <w:spacing w:after="0" w:line="270" w:lineRule="exact"/>
              <w:ind w:left="-2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(235,528.54)</w:t>
            </w:r>
          </w:p>
        </w:tc>
        <w:tc>
          <w:tcPr>
            <w:tcW w:w="143" w:type="dxa"/>
            <w:gridSpan w:val="2"/>
            <w:noWrap/>
          </w:tcPr>
          <w:p w14:paraId="4AE371FE" w14:textId="77777777" w:rsidR="007621E6" w:rsidRPr="001C6A69" w:rsidRDefault="007621E6" w:rsidP="006E11BE">
            <w:pPr>
              <w:spacing w:line="270" w:lineRule="exact"/>
              <w:ind w:left="-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gridSpan w:val="2"/>
          </w:tcPr>
          <w:p w14:paraId="1298FBD6" w14:textId="77777777" w:rsidR="007621E6" w:rsidRPr="0055523E" w:rsidRDefault="007621E6" w:rsidP="006E11BE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2,914,405.35</w:t>
            </w:r>
          </w:p>
        </w:tc>
        <w:tc>
          <w:tcPr>
            <w:tcW w:w="141" w:type="dxa"/>
            <w:gridSpan w:val="2"/>
          </w:tcPr>
          <w:p w14:paraId="1201FD10" w14:textId="77777777" w:rsidR="007621E6" w:rsidRPr="001C6A69" w:rsidRDefault="007621E6" w:rsidP="006E11BE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gridSpan w:val="2"/>
            <w:noWrap/>
          </w:tcPr>
          <w:p w14:paraId="71560AC1" w14:textId="77777777" w:rsidR="007621E6" w:rsidRPr="0055523E" w:rsidRDefault="007621E6" w:rsidP="006E11BE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268,177,183.96</w:t>
            </w:r>
          </w:p>
        </w:tc>
      </w:tr>
      <w:tr w:rsidR="007621E6" w:rsidRPr="0055523E" w14:paraId="447AEFC6" w14:textId="77777777" w:rsidTr="004F6A55">
        <w:trPr>
          <w:gridAfter w:val="1"/>
          <w:wAfter w:w="6" w:type="dxa"/>
          <w:trHeight w:val="59"/>
        </w:trPr>
        <w:tc>
          <w:tcPr>
            <w:tcW w:w="2707" w:type="dxa"/>
            <w:noWrap/>
          </w:tcPr>
          <w:p w14:paraId="2657B8B2" w14:textId="77777777" w:rsidR="007621E6" w:rsidRPr="001C6A69" w:rsidRDefault="007621E6" w:rsidP="006E11BE">
            <w:pPr>
              <w:pStyle w:val="BodyTextIndent"/>
              <w:tabs>
                <w:tab w:val="left" w:pos="250"/>
              </w:tabs>
              <w:spacing w:after="0" w:line="27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เครื่องตกแต่</w:t>
            </w:r>
            <w:r w:rsidRPr="001C6A69">
              <w:rPr>
                <w:rFonts w:ascii="Angsana New" w:hAnsi="Angsana New" w:hint="cs"/>
                <w:sz w:val="24"/>
                <w:szCs w:val="24"/>
                <w:cs/>
              </w:rPr>
              <w:t>ง</w:t>
            </w:r>
            <w:r w:rsidRPr="001C6A69">
              <w:rPr>
                <w:rFonts w:ascii="Angsana New" w:hAnsi="Angsana New"/>
                <w:sz w:val="24"/>
                <w:szCs w:val="24"/>
                <w:cs/>
              </w:rPr>
              <w:t>ติดตั้ง</w:t>
            </w:r>
            <w:r w:rsidRPr="001C6A69">
              <w:rPr>
                <w:rFonts w:ascii="Angsana New" w:hAnsi="Angsana New" w:hint="cs"/>
                <w:sz w:val="24"/>
                <w:szCs w:val="24"/>
                <w:cs/>
              </w:rPr>
              <w:t>และอุปกรณ์สำนักงาน</w:t>
            </w:r>
          </w:p>
        </w:tc>
        <w:tc>
          <w:tcPr>
            <w:tcW w:w="1164" w:type="dxa"/>
            <w:gridSpan w:val="2"/>
            <w:noWrap/>
          </w:tcPr>
          <w:p w14:paraId="0E555DD5" w14:textId="77777777" w:rsidR="007621E6" w:rsidRPr="0055523E" w:rsidRDefault="007621E6" w:rsidP="006E11BE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67,869,131.35 </w:t>
            </w:r>
          </w:p>
        </w:tc>
        <w:tc>
          <w:tcPr>
            <w:tcW w:w="143" w:type="dxa"/>
            <w:gridSpan w:val="2"/>
          </w:tcPr>
          <w:p w14:paraId="7BFD6DB2" w14:textId="77777777" w:rsidR="007621E6" w:rsidRPr="0055523E" w:rsidRDefault="007621E6" w:rsidP="006E11BE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</w:tcPr>
          <w:p w14:paraId="44664425" w14:textId="77777777" w:rsidR="007621E6" w:rsidRPr="0055523E" w:rsidRDefault="007621E6" w:rsidP="006E11BE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6,211,149.86</w:t>
            </w:r>
          </w:p>
        </w:tc>
        <w:tc>
          <w:tcPr>
            <w:tcW w:w="144" w:type="dxa"/>
            <w:gridSpan w:val="2"/>
            <w:tcBorders>
              <w:left w:val="nil"/>
            </w:tcBorders>
          </w:tcPr>
          <w:p w14:paraId="22510A4C" w14:textId="77777777" w:rsidR="007621E6" w:rsidRPr="0055523E" w:rsidRDefault="007621E6" w:rsidP="006E11BE">
            <w:pPr>
              <w:spacing w:line="27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noWrap/>
          </w:tcPr>
          <w:p w14:paraId="1A04CAB2" w14:textId="77777777" w:rsidR="007621E6" w:rsidRPr="0055523E" w:rsidRDefault="007621E6" w:rsidP="006E11BE">
            <w:pPr>
              <w:pStyle w:val="BodyTextIndent"/>
              <w:spacing w:after="0" w:line="270" w:lineRule="exact"/>
              <w:ind w:left="-2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(538,626.10)</w:t>
            </w:r>
          </w:p>
        </w:tc>
        <w:tc>
          <w:tcPr>
            <w:tcW w:w="143" w:type="dxa"/>
            <w:gridSpan w:val="2"/>
          </w:tcPr>
          <w:p w14:paraId="44E0D446" w14:textId="77777777" w:rsidR="007621E6" w:rsidRPr="001C6A69" w:rsidRDefault="007621E6" w:rsidP="006E11BE">
            <w:pPr>
              <w:spacing w:line="270" w:lineRule="exact"/>
              <w:ind w:left="-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2" w:type="dxa"/>
            <w:gridSpan w:val="2"/>
            <w:noWrap/>
          </w:tcPr>
          <w:p w14:paraId="003C5175" w14:textId="77777777" w:rsidR="007621E6" w:rsidRPr="0055523E" w:rsidRDefault="007621E6" w:rsidP="006E11BE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111,140.00</w:t>
            </w:r>
          </w:p>
        </w:tc>
        <w:tc>
          <w:tcPr>
            <w:tcW w:w="141" w:type="dxa"/>
            <w:gridSpan w:val="2"/>
            <w:noWrap/>
          </w:tcPr>
          <w:p w14:paraId="250DA8AF" w14:textId="77777777" w:rsidR="007621E6" w:rsidRPr="001C6A69" w:rsidRDefault="007621E6" w:rsidP="006E11BE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gridSpan w:val="2"/>
            <w:noWrap/>
          </w:tcPr>
          <w:p w14:paraId="180CF761" w14:textId="77777777" w:rsidR="007621E6" w:rsidRPr="0055523E" w:rsidRDefault="007621E6" w:rsidP="006E11BE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73,652,795.11</w:t>
            </w:r>
          </w:p>
        </w:tc>
      </w:tr>
      <w:tr w:rsidR="007621E6" w:rsidRPr="0055523E" w14:paraId="1205FD7F" w14:textId="77777777" w:rsidTr="004F6A55">
        <w:trPr>
          <w:gridAfter w:val="1"/>
          <w:wAfter w:w="6" w:type="dxa"/>
          <w:trHeight w:val="59"/>
        </w:trPr>
        <w:tc>
          <w:tcPr>
            <w:tcW w:w="2707" w:type="dxa"/>
            <w:noWrap/>
          </w:tcPr>
          <w:p w14:paraId="3B4D46DD" w14:textId="77777777" w:rsidR="007621E6" w:rsidRPr="001C6A69" w:rsidRDefault="007621E6" w:rsidP="006E11BE">
            <w:pPr>
              <w:pStyle w:val="BodyTextIndent"/>
              <w:tabs>
                <w:tab w:val="left" w:pos="404"/>
              </w:tabs>
              <w:spacing w:after="0" w:line="27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64" w:type="dxa"/>
            <w:gridSpan w:val="2"/>
            <w:noWrap/>
          </w:tcPr>
          <w:p w14:paraId="1EA44E26" w14:textId="77777777" w:rsidR="007621E6" w:rsidRPr="0055523E" w:rsidRDefault="007621E6" w:rsidP="006E11BE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57,302,323.56 </w:t>
            </w:r>
          </w:p>
        </w:tc>
        <w:tc>
          <w:tcPr>
            <w:tcW w:w="143" w:type="dxa"/>
            <w:gridSpan w:val="2"/>
          </w:tcPr>
          <w:p w14:paraId="2056D4AF" w14:textId="77777777" w:rsidR="007621E6" w:rsidRPr="0055523E" w:rsidRDefault="007621E6" w:rsidP="006E11BE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noWrap/>
          </w:tcPr>
          <w:p w14:paraId="3E29FEFD" w14:textId="77777777" w:rsidR="007621E6" w:rsidRPr="0055523E" w:rsidRDefault="007621E6" w:rsidP="006E11BE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1,256,441.25</w:t>
            </w:r>
          </w:p>
        </w:tc>
        <w:tc>
          <w:tcPr>
            <w:tcW w:w="144" w:type="dxa"/>
            <w:gridSpan w:val="2"/>
            <w:tcBorders>
              <w:left w:val="nil"/>
            </w:tcBorders>
          </w:tcPr>
          <w:p w14:paraId="6C27F956" w14:textId="77777777" w:rsidR="007621E6" w:rsidRPr="0055523E" w:rsidRDefault="007621E6" w:rsidP="006E11BE">
            <w:pPr>
              <w:spacing w:line="27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noWrap/>
          </w:tcPr>
          <w:p w14:paraId="549558BE" w14:textId="77777777" w:rsidR="007621E6" w:rsidRPr="0055523E" w:rsidRDefault="007621E6" w:rsidP="006E11BE">
            <w:pPr>
              <w:pStyle w:val="BodyTextIndent"/>
              <w:spacing w:after="0" w:line="270" w:lineRule="exact"/>
              <w:ind w:left="-2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(2,422,582.30)</w:t>
            </w:r>
          </w:p>
        </w:tc>
        <w:tc>
          <w:tcPr>
            <w:tcW w:w="143" w:type="dxa"/>
            <w:gridSpan w:val="2"/>
            <w:noWrap/>
          </w:tcPr>
          <w:p w14:paraId="007A5EA6" w14:textId="77777777" w:rsidR="007621E6" w:rsidRPr="001C6A69" w:rsidRDefault="007621E6" w:rsidP="006E11BE">
            <w:pPr>
              <w:spacing w:line="270" w:lineRule="exact"/>
              <w:ind w:left="-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2" w:type="dxa"/>
            <w:gridSpan w:val="2"/>
          </w:tcPr>
          <w:p w14:paraId="718DAFD0" w14:textId="77777777" w:rsidR="007621E6" w:rsidRPr="0055523E" w:rsidRDefault="007621E6" w:rsidP="006E11BE">
            <w:pPr>
              <w:pStyle w:val="BodyTextIndent"/>
              <w:spacing w:after="0" w:line="270" w:lineRule="exact"/>
              <w:ind w:left="-176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gridSpan w:val="2"/>
          </w:tcPr>
          <w:p w14:paraId="639EB087" w14:textId="77777777" w:rsidR="007621E6" w:rsidRPr="001C6A69" w:rsidRDefault="007621E6" w:rsidP="006E11BE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gridSpan w:val="2"/>
            <w:noWrap/>
          </w:tcPr>
          <w:p w14:paraId="59E71B0F" w14:textId="77777777" w:rsidR="007621E6" w:rsidRPr="0055523E" w:rsidRDefault="007621E6" w:rsidP="006E11BE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56,136,182.51</w:t>
            </w:r>
          </w:p>
        </w:tc>
      </w:tr>
      <w:tr w:rsidR="007621E6" w:rsidRPr="0055523E" w14:paraId="74ECF8A7" w14:textId="77777777" w:rsidTr="004F6A55">
        <w:trPr>
          <w:gridAfter w:val="1"/>
          <w:wAfter w:w="6" w:type="dxa"/>
          <w:trHeight w:val="59"/>
        </w:trPr>
        <w:tc>
          <w:tcPr>
            <w:tcW w:w="2707" w:type="dxa"/>
            <w:noWrap/>
          </w:tcPr>
          <w:p w14:paraId="0ADAABF6" w14:textId="77777777" w:rsidR="007621E6" w:rsidRPr="001C6A69" w:rsidRDefault="007621E6" w:rsidP="006E11BE">
            <w:pPr>
              <w:pStyle w:val="BodyTextIndent"/>
              <w:tabs>
                <w:tab w:val="left" w:pos="404"/>
              </w:tabs>
              <w:spacing w:after="0" w:line="27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สินทรัพย์ระหว่างก่อสร้าง</w:t>
            </w:r>
          </w:p>
        </w:tc>
        <w:tc>
          <w:tcPr>
            <w:tcW w:w="1164" w:type="dxa"/>
            <w:gridSpan w:val="2"/>
            <w:noWrap/>
          </w:tcPr>
          <w:p w14:paraId="0203A00A" w14:textId="77777777" w:rsidR="007621E6" w:rsidRPr="0055523E" w:rsidRDefault="007621E6" w:rsidP="006E11BE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17,075,134.68 </w:t>
            </w:r>
          </w:p>
        </w:tc>
        <w:tc>
          <w:tcPr>
            <w:tcW w:w="143" w:type="dxa"/>
            <w:gridSpan w:val="2"/>
          </w:tcPr>
          <w:p w14:paraId="601F3E6D" w14:textId="77777777" w:rsidR="007621E6" w:rsidRPr="0055523E" w:rsidRDefault="007621E6" w:rsidP="006E11BE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noWrap/>
          </w:tcPr>
          <w:p w14:paraId="29AACE8B" w14:textId="77777777" w:rsidR="007621E6" w:rsidRPr="0055523E" w:rsidRDefault="007621E6" w:rsidP="006E11BE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1,652,801.84 </w:t>
            </w:r>
          </w:p>
        </w:tc>
        <w:tc>
          <w:tcPr>
            <w:tcW w:w="144" w:type="dxa"/>
            <w:gridSpan w:val="2"/>
            <w:tcBorders>
              <w:left w:val="nil"/>
            </w:tcBorders>
          </w:tcPr>
          <w:p w14:paraId="18C2670A" w14:textId="77777777" w:rsidR="007621E6" w:rsidRPr="0055523E" w:rsidRDefault="007621E6" w:rsidP="006E11BE">
            <w:pPr>
              <w:spacing w:line="27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noWrap/>
          </w:tcPr>
          <w:p w14:paraId="74F7BB7A" w14:textId="77777777" w:rsidR="007621E6" w:rsidRPr="0055523E" w:rsidRDefault="007621E6" w:rsidP="006E11BE">
            <w:pPr>
              <w:pStyle w:val="BodyTextIndent"/>
              <w:spacing w:after="0" w:line="270" w:lineRule="exact"/>
              <w:ind w:left="-2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(12,897.20)</w:t>
            </w:r>
          </w:p>
        </w:tc>
        <w:tc>
          <w:tcPr>
            <w:tcW w:w="143" w:type="dxa"/>
            <w:gridSpan w:val="2"/>
            <w:noWrap/>
          </w:tcPr>
          <w:p w14:paraId="5EE03725" w14:textId="77777777" w:rsidR="007621E6" w:rsidRPr="001C6A69" w:rsidRDefault="007621E6" w:rsidP="006E11BE">
            <w:pPr>
              <w:spacing w:line="270" w:lineRule="exact"/>
              <w:ind w:left="-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2" w:type="dxa"/>
            <w:gridSpan w:val="2"/>
          </w:tcPr>
          <w:p w14:paraId="5AB08226" w14:textId="77777777" w:rsidR="007621E6" w:rsidRPr="0055523E" w:rsidRDefault="007621E6" w:rsidP="006E11BE">
            <w:pPr>
              <w:pStyle w:val="BodyTextIndent"/>
              <w:spacing w:after="0" w:line="270" w:lineRule="exact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(16,900,573.54)</w:t>
            </w:r>
          </w:p>
        </w:tc>
        <w:tc>
          <w:tcPr>
            <w:tcW w:w="141" w:type="dxa"/>
            <w:gridSpan w:val="2"/>
          </w:tcPr>
          <w:p w14:paraId="407DC160" w14:textId="77777777" w:rsidR="007621E6" w:rsidRPr="001C6A69" w:rsidRDefault="007621E6" w:rsidP="006E11BE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gridSpan w:val="2"/>
            <w:noWrap/>
          </w:tcPr>
          <w:p w14:paraId="337043FC" w14:textId="77777777" w:rsidR="007621E6" w:rsidRPr="0055523E" w:rsidRDefault="007621E6" w:rsidP="006E11BE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1,814,465.78 </w:t>
            </w:r>
          </w:p>
        </w:tc>
      </w:tr>
      <w:tr w:rsidR="007621E6" w:rsidRPr="0055523E" w14:paraId="553A653E" w14:textId="77777777" w:rsidTr="004F6A55">
        <w:trPr>
          <w:gridAfter w:val="1"/>
          <w:wAfter w:w="6" w:type="dxa"/>
          <w:trHeight w:val="59"/>
        </w:trPr>
        <w:tc>
          <w:tcPr>
            <w:tcW w:w="2707" w:type="dxa"/>
            <w:noWrap/>
          </w:tcPr>
          <w:p w14:paraId="420C2444" w14:textId="77777777" w:rsidR="007621E6" w:rsidRPr="001C6A69" w:rsidRDefault="007621E6" w:rsidP="006E11BE">
            <w:pPr>
              <w:pStyle w:val="BodyTextIndent"/>
              <w:tabs>
                <w:tab w:val="left" w:pos="404"/>
              </w:tabs>
              <w:spacing w:after="0" w:line="27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ab/>
            </w:r>
            <w:r w:rsidRPr="001C6A69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64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6D81972" w14:textId="77777777" w:rsidR="007621E6" w:rsidRPr="0055523E" w:rsidRDefault="007621E6" w:rsidP="006E11BE">
            <w:pPr>
              <w:pStyle w:val="Header"/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747,019,567.21 </w:t>
            </w:r>
          </w:p>
        </w:tc>
        <w:tc>
          <w:tcPr>
            <w:tcW w:w="143" w:type="dxa"/>
            <w:gridSpan w:val="2"/>
          </w:tcPr>
          <w:p w14:paraId="0B5514F7" w14:textId="77777777" w:rsidR="007621E6" w:rsidRPr="0055523E" w:rsidRDefault="007621E6" w:rsidP="006E11BE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A120672" w14:textId="77777777" w:rsidR="007621E6" w:rsidRPr="0055523E" w:rsidRDefault="007621E6" w:rsidP="006E11BE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19,583,103.86 </w:t>
            </w:r>
          </w:p>
        </w:tc>
        <w:tc>
          <w:tcPr>
            <w:tcW w:w="144" w:type="dxa"/>
            <w:gridSpan w:val="2"/>
            <w:tcBorders>
              <w:left w:val="nil"/>
            </w:tcBorders>
          </w:tcPr>
          <w:p w14:paraId="008E1E88" w14:textId="77777777" w:rsidR="007621E6" w:rsidRPr="0055523E" w:rsidRDefault="007621E6" w:rsidP="006E11BE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735F616" w14:textId="77777777" w:rsidR="007621E6" w:rsidRPr="0055523E" w:rsidRDefault="007621E6" w:rsidP="006E11BE">
            <w:pPr>
              <w:pStyle w:val="BodyTextIndent"/>
              <w:spacing w:after="0" w:line="270" w:lineRule="exact"/>
              <w:ind w:left="-2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(4,745,310.68)</w:t>
            </w:r>
          </w:p>
        </w:tc>
        <w:tc>
          <w:tcPr>
            <w:tcW w:w="143" w:type="dxa"/>
            <w:gridSpan w:val="2"/>
            <w:noWrap/>
          </w:tcPr>
          <w:p w14:paraId="1C2E8A0E" w14:textId="77777777" w:rsidR="007621E6" w:rsidRPr="001C6A69" w:rsidRDefault="007621E6" w:rsidP="006E11BE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072F4C8" w14:textId="77777777" w:rsidR="007621E6" w:rsidRPr="0055523E" w:rsidRDefault="007621E6" w:rsidP="006E11BE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15,212,486.43</w:t>
            </w:r>
          </w:p>
        </w:tc>
        <w:tc>
          <w:tcPr>
            <w:tcW w:w="141" w:type="dxa"/>
            <w:gridSpan w:val="2"/>
          </w:tcPr>
          <w:p w14:paraId="15257141" w14:textId="77777777" w:rsidR="007621E6" w:rsidRPr="001C6A69" w:rsidRDefault="007621E6" w:rsidP="006E11BE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87680DC" w14:textId="77777777" w:rsidR="007621E6" w:rsidRPr="0055523E" w:rsidRDefault="007621E6" w:rsidP="006E11BE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777,069,846.82 </w:t>
            </w:r>
          </w:p>
        </w:tc>
      </w:tr>
      <w:tr w:rsidR="007621E6" w:rsidRPr="0055523E" w14:paraId="5790442D" w14:textId="77777777" w:rsidTr="004F6A55">
        <w:trPr>
          <w:gridAfter w:val="1"/>
          <w:wAfter w:w="6" w:type="dxa"/>
        </w:trPr>
        <w:tc>
          <w:tcPr>
            <w:tcW w:w="2707" w:type="dxa"/>
            <w:noWrap/>
          </w:tcPr>
          <w:p w14:paraId="3C4AD5E3" w14:textId="77777777" w:rsidR="007621E6" w:rsidRPr="001C6A69" w:rsidRDefault="007621E6" w:rsidP="006E11BE">
            <w:pPr>
              <w:pStyle w:val="BodyTextIndent"/>
              <w:tabs>
                <w:tab w:val="left" w:pos="250"/>
              </w:tabs>
              <w:spacing w:after="0" w:line="27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1C6A69">
              <w:rPr>
                <w:rFonts w:ascii="Angsana New" w:hAnsi="Angsana New"/>
                <w:szCs w:val="24"/>
                <w:u w:val="single"/>
                <w:cs/>
              </w:rPr>
              <w:t>หัก</w:t>
            </w:r>
            <w:r w:rsidRPr="001C6A69">
              <w:rPr>
                <w:rFonts w:ascii="Angsana New" w:hAnsi="Angsana New"/>
                <w:cs/>
              </w:rPr>
              <w:t xml:space="preserve"> </w:t>
            </w:r>
            <w:r w:rsidRPr="001C6A69">
              <w:rPr>
                <w:rFonts w:ascii="Angsana New" w:hAnsi="Angsana New"/>
                <w:szCs w:val="24"/>
                <w:cs/>
              </w:rPr>
              <w:t>ค่าเสื่อมราคาสะสม</w:t>
            </w:r>
          </w:p>
        </w:tc>
        <w:tc>
          <w:tcPr>
            <w:tcW w:w="1164" w:type="dxa"/>
            <w:gridSpan w:val="2"/>
            <w:noWrap/>
          </w:tcPr>
          <w:p w14:paraId="1DFC418E" w14:textId="77777777" w:rsidR="007621E6" w:rsidRPr="0055523E" w:rsidRDefault="007621E6" w:rsidP="006E11BE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  <w:gridSpan w:val="2"/>
          </w:tcPr>
          <w:p w14:paraId="716BA120" w14:textId="77777777" w:rsidR="007621E6" w:rsidRPr="0055523E" w:rsidRDefault="007621E6" w:rsidP="006E11BE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</w:tcPr>
          <w:p w14:paraId="49113FD6" w14:textId="77777777" w:rsidR="007621E6" w:rsidRPr="0055523E" w:rsidRDefault="007621E6" w:rsidP="006E11BE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  <w:gridSpan w:val="2"/>
            <w:tcBorders>
              <w:left w:val="nil"/>
            </w:tcBorders>
          </w:tcPr>
          <w:p w14:paraId="35CACE48" w14:textId="77777777" w:rsidR="007621E6" w:rsidRPr="0055523E" w:rsidRDefault="007621E6" w:rsidP="006E11BE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noWrap/>
          </w:tcPr>
          <w:p w14:paraId="40587C51" w14:textId="77777777" w:rsidR="007621E6" w:rsidRPr="0055523E" w:rsidRDefault="007621E6" w:rsidP="006E11BE">
            <w:pPr>
              <w:pStyle w:val="BodyTextIndent"/>
              <w:spacing w:after="0" w:line="270" w:lineRule="exact"/>
              <w:ind w:left="-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  <w:gridSpan w:val="2"/>
          </w:tcPr>
          <w:p w14:paraId="1DA6194D" w14:textId="77777777" w:rsidR="007621E6" w:rsidRPr="0055523E" w:rsidRDefault="007621E6" w:rsidP="006E11BE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noWrap/>
          </w:tcPr>
          <w:p w14:paraId="08256BB4" w14:textId="77777777" w:rsidR="007621E6" w:rsidRPr="0055523E" w:rsidRDefault="007621E6" w:rsidP="006E11BE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gridSpan w:val="2"/>
            <w:noWrap/>
          </w:tcPr>
          <w:p w14:paraId="1EA18BDE" w14:textId="77777777" w:rsidR="007621E6" w:rsidRPr="001C6A69" w:rsidRDefault="007621E6" w:rsidP="006E11BE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gridSpan w:val="2"/>
            <w:noWrap/>
          </w:tcPr>
          <w:p w14:paraId="367F9552" w14:textId="77777777" w:rsidR="007621E6" w:rsidRPr="0055523E" w:rsidRDefault="007621E6" w:rsidP="006E11BE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621E6" w:rsidRPr="0055523E" w14:paraId="47544D25" w14:textId="77777777" w:rsidTr="004F6A55">
        <w:trPr>
          <w:gridAfter w:val="1"/>
          <w:wAfter w:w="6" w:type="dxa"/>
        </w:trPr>
        <w:tc>
          <w:tcPr>
            <w:tcW w:w="2707" w:type="dxa"/>
            <w:noWrap/>
          </w:tcPr>
          <w:p w14:paraId="549466EF" w14:textId="77777777" w:rsidR="007621E6" w:rsidRPr="001C6A69" w:rsidRDefault="007621E6" w:rsidP="006E11BE">
            <w:pPr>
              <w:pStyle w:val="BodyTextIndent"/>
              <w:tabs>
                <w:tab w:val="left" w:pos="404"/>
              </w:tabs>
              <w:spacing w:after="0" w:line="27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1C6A69">
              <w:rPr>
                <w:rFonts w:ascii="Angsana New" w:hAnsi="Angsana New" w:hint="cs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64" w:type="dxa"/>
            <w:gridSpan w:val="2"/>
            <w:noWrap/>
          </w:tcPr>
          <w:p w14:paraId="5C3DD0F0" w14:textId="77777777" w:rsidR="007621E6" w:rsidRPr="0055523E" w:rsidRDefault="007621E6" w:rsidP="006E11BE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10,852,954.23 </w:t>
            </w:r>
          </w:p>
        </w:tc>
        <w:tc>
          <w:tcPr>
            <w:tcW w:w="143" w:type="dxa"/>
            <w:gridSpan w:val="2"/>
          </w:tcPr>
          <w:p w14:paraId="4A857987" w14:textId="77777777" w:rsidR="007621E6" w:rsidRPr="0055523E" w:rsidRDefault="007621E6" w:rsidP="006E11BE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</w:tcPr>
          <w:p w14:paraId="7D9410EC" w14:textId="77777777" w:rsidR="007621E6" w:rsidRPr="0055523E" w:rsidRDefault="007621E6" w:rsidP="006E11BE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2,970,572.74</w:t>
            </w:r>
          </w:p>
        </w:tc>
        <w:tc>
          <w:tcPr>
            <w:tcW w:w="144" w:type="dxa"/>
            <w:gridSpan w:val="2"/>
            <w:tcBorders>
              <w:left w:val="nil"/>
            </w:tcBorders>
          </w:tcPr>
          <w:p w14:paraId="345A289E" w14:textId="77777777" w:rsidR="007621E6" w:rsidRPr="0055523E" w:rsidRDefault="007621E6" w:rsidP="006E11BE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noWrap/>
          </w:tcPr>
          <w:p w14:paraId="01D50B0C" w14:textId="77777777" w:rsidR="007621E6" w:rsidRPr="0055523E" w:rsidRDefault="007621E6" w:rsidP="006E11BE">
            <w:pPr>
              <w:pStyle w:val="BodyTextIndent"/>
              <w:spacing w:after="0" w:line="270" w:lineRule="exact"/>
              <w:ind w:left="-2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(101,209.12)</w:t>
            </w:r>
          </w:p>
        </w:tc>
        <w:tc>
          <w:tcPr>
            <w:tcW w:w="143" w:type="dxa"/>
            <w:gridSpan w:val="2"/>
          </w:tcPr>
          <w:p w14:paraId="65157013" w14:textId="77777777" w:rsidR="007621E6" w:rsidRPr="0055523E" w:rsidRDefault="007621E6" w:rsidP="006E11BE">
            <w:pPr>
              <w:spacing w:line="270" w:lineRule="exact"/>
              <w:ind w:left="-2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noWrap/>
          </w:tcPr>
          <w:p w14:paraId="027962E6" w14:textId="77777777" w:rsidR="007621E6" w:rsidRPr="0055523E" w:rsidRDefault="007621E6" w:rsidP="006E11BE">
            <w:pPr>
              <w:pStyle w:val="BodyTextIndent"/>
              <w:spacing w:after="0" w:line="270" w:lineRule="exact"/>
              <w:ind w:left="-176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gridSpan w:val="2"/>
            <w:noWrap/>
          </w:tcPr>
          <w:p w14:paraId="05D3BB72" w14:textId="77777777" w:rsidR="007621E6" w:rsidRPr="001C6A69" w:rsidRDefault="007621E6" w:rsidP="006E11BE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gridSpan w:val="2"/>
            <w:noWrap/>
          </w:tcPr>
          <w:p w14:paraId="26CAA623" w14:textId="77777777" w:rsidR="007621E6" w:rsidRPr="0055523E" w:rsidRDefault="007621E6" w:rsidP="006E11BE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13,722,317.85</w:t>
            </w:r>
          </w:p>
        </w:tc>
      </w:tr>
      <w:tr w:rsidR="007621E6" w:rsidRPr="0055523E" w14:paraId="6E32DEA6" w14:textId="77777777" w:rsidTr="004F6A55">
        <w:trPr>
          <w:gridAfter w:val="1"/>
          <w:wAfter w:w="6" w:type="dxa"/>
          <w:trHeight w:val="59"/>
        </w:trPr>
        <w:tc>
          <w:tcPr>
            <w:tcW w:w="2707" w:type="dxa"/>
            <w:noWrap/>
          </w:tcPr>
          <w:p w14:paraId="08205721" w14:textId="77777777" w:rsidR="007621E6" w:rsidRPr="001C6A69" w:rsidRDefault="007621E6" w:rsidP="006E11BE">
            <w:pPr>
              <w:pStyle w:val="BodyTextIndent"/>
              <w:tabs>
                <w:tab w:val="left" w:pos="404"/>
              </w:tabs>
              <w:spacing w:after="0" w:line="27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1C6A69">
              <w:rPr>
                <w:rFonts w:ascii="Angsana New" w:hAnsi="Angsana New" w:hint="cs"/>
                <w:szCs w:val="24"/>
                <w:cs/>
              </w:rPr>
              <w:t>อาคารและ</w:t>
            </w:r>
            <w:r w:rsidRPr="001C6A69">
              <w:rPr>
                <w:rFonts w:ascii="Angsana New" w:hAnsi="Angsana New"/>
                <w:szCs w:val="24"/>
                <w:cs/>
              </w:rPr>
              <w:t>ส่วนปรับปรุงอาคาร</w:t>
            </w:r>
          </w:p>
        </w:tc>
        <w:tc>
          <w:tcPr>
            <w:tcW w:w="1164" w:type="dxa"/>
            <w:gridSpan w:val="2"/>
            <w:noWrap/>
          </w:tcPr>
          <w:p w14:paraId="5BBB3E24" w14:textId="77777777" w:rsidR="007621E6" w:rsidRPr="0055523E" w:rsidRDefault="007621E6" w:rsidP="006E11BE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72,260,180.85 </w:t>
            </w:r>
          </w:p>
        </w:tc>
        <w:tc>
          <w:tcPr>
            <w:tcW w:w="143" w:type="dxa"/>
            <w:gridSpan w:val="2"/>
          </w:tcPr>
          <w:p w14:paraId="394BCAEA" w14:textId="77777777" w:rsidR="007621E6" w:rsidRPr="0055523E" w:rsidRDefault="007621E6" w:rsidP="006E11BE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</w:tcPr>
          <w:p w14:paraId="2BB432B3" w14:textId="77777777" w:rsidR="007621E6" w:rsidRPr="0055523E" w:rsidRDefault="007621E6" w:rsidP="006E11BE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15,000,168.25</w:t>
            </w:r>
          </w:p>
        </w:tc>
        <w:tc>
          <w:tcPr>
            <w:tcW w:w="144" w:type="dxa"/>
            <w:gridSpan w:val="2"/>
            <w:tcBorders>
              <w:left w:val="nil"/>
            </w:tcBorders>
          </w:tcPr>
          <w:p w14:paraId="3B09BFA4" w14:textId="77777777" w:rsidR="007621E6" w:rsidRPr="0055523E" w:rsidRDefault="007621E6" w:rsidP="006E11BE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noWrap/>
          </w:tcPr>
          <w:p w14:paraId="0009BC6A" w14:textId="77777777" w:rsidR="007621E6" w:rsidRPr="0055523E" w:rsidRDefault="007621E6" w:rsidP="006E11BE">
            <w:pPr>
              <w:pStyle w:val="BodyTextIndent"/>
              <w:spacing w:after="0" w:line="270" w:lineRule="exact"/>
              <w:ind w:left="-2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(1,169,353.79)</w:t>
            </w:r>
          </w:p>
        </w:tc>
        <w:tc>
          <w:tcPr>
            <w:tcW w:w="143" w:type="dxa"/>
            <w:gridSpan w:val="2"/>
          </w:tcPr>
          <w:p w14:paraId="108DED13" w14:textId="77777777" w:rsidR="007621E6" w:rsidRPr="0055523E" w:rsidRDefault="007621E6" w:rsidP="006E11BE">
            <w:pPr>
              <w:spacing w:line="270" w:lineRule="exact"/>
              <w:ind w:left="-2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noWrap/>
          </w:tcPr>
          <w:p w14:paraId="2FCCBF15" w14:textId="77777777" w:rsidR="007621E6" w:rsidRPr="0055523E" w:rsidRDefault="007621E6" w:rsidP="006E11BE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bCs/>
                <w:sz w:val="24"/>
                <w:szCs w:val="24"/>
              </w:rPr>
              <w:t>13,779,669.81</w:t>
            </w:r>
          </w:p>
        </w:tc>
        <w:tc>
          <w:tcPr>
            <w:tcW w:w="141" w:type="dxa"/>
            <w:gridSpan w:val="2"/>
            <w:noWrap/>
          </w:tcPr>
          <w:p w14:paraId="5CCB4D35" w14:textId="77777777" w:rsidR="007621E6" w:rsidRPr="001C6A69" w:rsidRDefault="007621E6" w:rsidP="006E11BE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gridSpan w:val="2"/>
            <w:noWrap/>
          </w:tcPr>
          <w:p w14:paraId="7E5DC3F1" w14:textId="77777777" w:rsidR="007621E6" w:rsidRPr="0055523E" w:rsidRDefault="007621E6" w:rsidP="006E11BE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99,870,665.12</w:t>
            </w:r>
          </w:p>
        </w:tc>
      </w:tr>
      <w:tr w:rsidR="007621E6" w:rsidRPr="0055523E" w14:paraId="410A6E88" w14:textId="77777777" w:rsidTr="004F6A55">
        <w:trPr>
          <w:gridAfter w:val="1"/>
          <w:wAfter w:w="6" w:type="dxa"/>
          <w:trHeight w:val="59"/>
        </w:trPr>
        <w:tc>
          <w:tcPr>
            <w:tcW w:w="2707" w:type="dxa"/>
            <w:noWrap/>
          </w:tcPr>
          <w:p w14:paraId="309467F0" w14:textId="77777777" w:rsidR="007621E6" w:rsidRPr="0055523E" w:rsidRDefault="007621E6" w:rsidP="006E11BE">
            <w:pPr>
              <w:pStyle w:val="BodyTextIndent"/>
              <w:tabs>
                <w:tab w:val="left" w:pos="404"/>
              </w:tabs>
              <w:spacing w:after="0" w:line="270" w:lineRule="exact"/>
              <w:ind w:left="0" w:right="-42"/>
              <w:rPr>
                <w:rFonts w:ascii="Angsana New" w:hAnsi="Angsana New"/>
                <w:szCs w:val="24"/>
              </w:rPr>
            </w:pPr>
            <w:r w:rsidRPr="001C6A69">
              <w:rPr>
                <w:rFonts w:ascii="Angsana New" w:hAnsi="Angsana New" w:hint="cs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64" w:type="dxa"/>
            <w:gridSpan w:val="2"/>
            <w:noWrap/>
          </w:tcPr>
          <w:p w14:paraId="48642FBD" w14:textId="77777777" w:rsidR="007621E6" w:rsidRPr="0055523E" w:rsidRDefault="007621E6" w:rsidP="006E11BE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117,613,519.38 </w:t>
            </w:r>
          </w:p>
        </w:tc>
        <w:tc>
          <w:tcPr>
            <w:tcW w:w="143" w:type="dxa"/>
            <w:gridSpan w:val="2"/>
          </w:tcPr>
          <w:p w14:paraId="46883F6D" w14:textId="77777777" w:rsidR="007621E6" w:rsidRPr="0055523E" w:rsidRDefault="007621E6" w:rsidP="006E11BE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</w:tcPr>
          <w:p w14:paraId="73F6034C" w14:textId="77777777" w:rsidR="007621E6" w:rsidRPr="0055523E" w:rsidRDefault="007621E6" w:rsidP="006E11BE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27,940,013.99</w:t>
            </w:r>
          </w:p>
        </w:tc>
        <w:tc>
          <w:tcPr>
            <w:tcW w:w="144" w:type="dxa"/>
            <w:gridSpan w:val="2"/>
            <w:tcBorders>
              <w:left w:val="nil"/>
            </w:tcBorders>
          </w:tcPr>
          <w:p w14:paraId="3FE97E7C" w14:textId="77777777" w:rsidR="007621E6" w:rsidRPr="0055523E" w:rsidRDefault="007621E6" w:rsidP="006E11BE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noWrap/>
          </w:tcPr>
          <w:p w14:paraId="7BA628E5" w14:textId="77777777" w:rsidR="007621E6" w:rsidRPr="0055523E" w:rsidRDefault="007621E6" w:rsidP="006E11BE">
            <w:pPr>
              <w:pStyle w:val="BodyTextIndent"/>
              <w:spacing w:after="0" w:line="270" w:lineRule="exact"/>
              <w:ind w:left="-2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(176,469.75)</w:t>
            </w:r>
          </w:p>
        </w:tc>
        <w:tc>
          <w:tcPr>
            <w:tcW w:w="143" w:type="dxa"/>
            <w:gridSpan w:val="2"/>
          </w:tcPr>
          <w:p w14:paraId="307BCED5" w14:textId="77777777" w:rsidR="007621E6" w:rsidRPr="0055523E" w:rsidRDefault="007621E6" w:rsidP="006E11BE">
            <w:pPr>
              <w:spacing w:line="270" w:lineRule="exact"/>
              <w:ind w:left="-2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noWrap/>
          </w:tcPr>
          <w:p w14:paraId="18BA7BC0" w14:textId="77777777" w:rsidR="007621E6" w:rsidRPr="0055523E" w:rsidRDefault="007621E6" w:rsidP="006E11BE">
            <w:pPr>
              <w:tabs>
                <w:tab w:val="left" w:pos="-88"/>
              </w:tabs>
              <w:spacing w:line="27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gridSpan w:val="2"/>
            <w:noWrap/>
          </w:tcPr>
          <w:p w14:paraId="452A3B55" w14:textId="77777777" w:rsidR="007621E6" w:rsidRPr="001C6A69" w:rsidRDefault="007621E6" w:rsidP="006E11BE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gridSpan w:val="2"/>
            <w:noWrap/>
          </w:tcPr>
          <w:p w14:paraId="003309C5" w14:textId="77777777" w:rsidR="007621E6" w:rsidRPr="0055523E" w:rsidRDefault="007621E6" w:rsidP="006E11BE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145,377,063.62</w:t>
            </w:r>
          </w:p>
        </w:tc>
      </w:tr>
      <w:tr w:rsidR="007621E6" w:rsidRPr="0055523E" w14:paraId="58D2E66A" w14:textId="77777777" w:rsidTr="004F6A55">
        <w:trPr>
          <w:gridAfter w:val="1"/>
          <w:wAfter w:w="6" w:type="dxa"/>
          <w:trHeight w:val="59"/>
        </w:trPr>
        <w:tc>
          <w:tcPr>
            <w:tcW w:w="2707" w:type="dxa"/>
            <w:noWrap/>
          </w:tcPr>
          <w:p w14:paraId="483F3871" w14:textId="77777777" w:rsidR="007621E6" w:rsidRPr="001C6A69" w:rsidRDefault="007621E6" w:rsidP="006E11BE">
            <w:pPr>
              <w:pStyle w:val="BodyTextIndent"/>
              <w:tabs>
                <w:tab w:val="left" w:pos="250"/>
              </w:tabs>
              <w:spacing w:after="0" w:line="27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1C6A69">
              <w:rPr>
                <w:rFonts w:ascii="Angsana New" w:hAnsi="Angsana New"/>
                <w:szCs w:val="24"/>
                <w:cs/>
              </w:rPr>
              <w:t>เครื่องตกแต่</w:t>
            </w:r>
            <w:r w:rsidRPr="001C6A69">
              <w:rPr>
                <w:rFonts w:ascii="Angsana New" w:hAnsi="Angsana New" w:hint="cs"/>
                <w:szCs w:val="24"/>
                <w:cs/>
              </w:rPr>
              <w:t>ง</w:t>
            </w:r>
            <w:r w:rsidRPr="001C6A69">
              <w:rPr>
                <w:rFonts w:ascii="Angsana New" w:hAnsi="Angsana New"/>
                <w:szCs w:val="24"/>
                <w:cs/>
              </w:rPr>
              <w:t>ติดตั้ง</w:t>
            </w:r>
            <w:r w:rsidRPr="001C6A69">
              <w:rPr>
                <w:rFonts w:ascii="Angsana New" w:hAnsi="Angsana New" w:hint="cs"/>
                <w:szCs w:val="24"/>
                <w:cs/>
              </w:rPr>
              <w:t>และอุปกรณ์สำนักงาน</w:t>
            </w:r>
          </w:p>
        </w:tc>
        <w:tc>
          <w:tcPr>
            <w:tcW w:w="1164" w:type="dxa"/>
            <w:gridSpan w:val="2"/>
            <w:noWrap/>
          </w:tcPr>
          <w:p w14:paraId="3C651188" w14:textId="77777777" w:rsidR="007621E6" w:rsidRPr="0055523E" w:rsidRDefault="007621E6" w:rsidP="006E11BE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41,809,811.03 </w:t>
            </w:r>
          </w:p>
        </w:tc>
        <w:tc>
          <w:tcPr>
            <w:tcW w:w="143" w:type="dxa"/>
            <w:gridSpan w:val="2"/>
          </w:tcPr>
          <w:p w14:paraId="0C5E5704" w14:textId="77777777" w:rsidR="007621E6" w:rsidRPr="0055523E" w:rsidRDefault="007621E6" w:rsidP="006E11BE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</w:tcPr>
          <w:p w14:paraId="1A3CE84E" w14:textId="77777777" w:rsidR="007621E6" w:rsidRPr="0055523E" w:rsidRDefault="007621E6" w:rsidP="006E11BE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8,447,859.28</w:t>
            </w:r>
          </w:p>
        </w:tc>
        <w:tc>
          <w:tcPr>
            <w:tcW w:w="144" w:type="dxa"/>
            <w:gridSpan w:val="2"/>
            <w:tcBorders>
              <w:left w:val="nil"/>
            </w:tcBorders>
          </w:tcPr>
          <w:p w14:paraId="2DA8C67D" w14:textId="77777777" w:rsidR="007621E6" w:rsidRPr="0055523E" w:rsidRDefault="007621E6" w:rsidP="006E11BE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noWrap/>
          </w:tcPr>
          <w:p w14:paraId="3ED36E32" w14:textId="77777777" w:rsidR="007621E6" w:rsidRPr="0055523E" w:rsidRDefault="007621E6" w:rsidP="006E11BE">
            <w:pPr>
              <w:pStyle w:val="BodyTextIndent"/>
              <w:spacing w:after="0" w:line="270" w:lineRule="exact"/>
              <w:ind w:left="-2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(499,259.93)</w:t>
            </w:r>
          </w:p>
        </w:tc>
        <w:tc>
          <w:tcPr>
            <w:tcW w:w="143" w:type="dxa"/>
            <w:gridSpan w:val="2"/>
          </w:tcPr>
          <w:p w14:paraId="50374443" w14:textId="77777777" w:rsidR="007621E6" w:rsidRPr="0055523E" w:rsidRDefault="007621E6" w:rsidP="006E11BE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noWrap/>
          </w:tcPr>
          <w:p w14:paraId="73429ED8" w14:textId="77777777" w:rsidR="007621E6" w:rsidRPr="0055523E" w:rsidRDefault="007621E6" w:rsidP="006E11BE">
            <w:pPr>
              <w:tabs>
                <w:tab w:val="left" w:pos="-88"/>
              </w:tabs>
              <w:spacing w:line="27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gridSpan w:val="2"/>
            <w:noWrap/>
          </w:tcPr>
          <w:p w14:paraId="5DD4C2DF" w14:textId="77777777" w:rsidR="007621E6" w:rsidRPr="001C6A69" w:rsidRDefault="007621E6" w:rsidP="006E11BE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gridSpan w:val="2"/>
            <w:noWrap/>
          </w:tcPr>
          <w:p w14:paraId="4644CF56" w14:textId="77777777" w:rsidR="007621E6" w:rsidRPr="0055523E" w:rsidRDefault="007621E6" w:rsidP="006E11BE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49,758,410.38</w:t>
            </w:r>
          </w:p>
        </w:tc>
      </w:tr>
      <w:tr w:rsidR="007621E6" w:rsidRPr="0055523E" w14:paraId="4FBB96EC" w14:textId="77777777" w:rsidTr="004F6A55">
        <w:trPr>
          <w:gridAfter w:val="1"/>
          <w:wAfter w:w="6" w:type="dxa"/>
          <w:trHeight w:val="59"/>
        </w:trPr>
        <w:tc>
          <w:tcPr>
            <w:tcW w:w="2707" w:type="dxa"/>
            <w:noWrap/>
          </w:tcPr>
          <w:p w14:paraId="2DDE57FC" w14:textId="77777777" w:rsidR="007621E6" w:rsidRPr="001C6A69" w:rsidRDefault="007621E6" w:rsidP="006E11BE">
            <w:pPr>
              <w:pStyle w:val="BodyTextIndent"/>
              <w:tabs>
                <w:tab w:val="left" w:pos="404"/>
              </w:tabs>
              <w:spacing w:after="0" w:line="27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1C6A69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164" w:type="dxa"/>
            <w:gridSpan w:val="2"/>
            <w:noWrap/>
          </w:tcPr>
          <w:p w14:paraId="45E23277" w14:textId="77777777" w:rsidR="007621E6" w:rsidRPr="0055523E" w:rsidRDefault="007621E6" w:rsidP="006E11BE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44,002,848.92 </w:t>
            </w:r>
          </w:p>
        </w:tc>
        <w:tc>
          <w:tcPr>
            <w:tcW w:w="143" w:type="dxa"/>
            <w:gridSpan w:val="2"/>
          </w:tcPr>
          <w:p w14:paraId="11B6E9DB" w14:textId="77777777" w:rsidR="007621E6" w:rsidRPr="0055523E" w:rsidRDefault="007621E6" w:rsidP="006E11BE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</w:tcPr>
          <w:p w14:paraId="31363C3E" w14:textId="77777777" w:rsidR="007621E6" w:rsidRPr="0055523E" w:rsidRDefault="007621E6" w:rsidP="006E11BE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4,036,875.69</w:t>
            </w:r>
          </w:p>
        </w:tc>
        <w:tc>
          <w:tcPr>
            <w:tcW w:w="144" w:type="dxa"/>
            <w:gridSpan w:val="2"/>
            <w:tcBorders>
              <w:left w:val="nil"/>
            </w:tcBorders>
          </w:tcPr>
          <w:p w14:paraId="08B1ED85" w14:textId="77777777" w:rsidR="007621E6" w:rsidRPr="0055523E" w:rsidRDefault="007621E6" w:rsidP="006E11BE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noWrap/>
          </w:tcPr>
          <w:p w14:paraId="2CF1B65F" w14:textId="77777777" w:rsidR="007621E6" w:rsidRPr="0055523E" w:rsidRDefault="007621E6" w:rsidP="006E11BE">
            <w:pPr>
              <w:pStyle w:val="BodyTextIndent"/>
              <w:spacing w:after="0" w:line="270" w:lineRule="exact"/>
              <w:ind w:left="-2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(2,277,398.53)</w:t>
            </w:r>
          </w:p>
        </w:tc>
        <w:tc>
          <w:tcPr>
            <w:tcW w:w="143" w:type="dxa"/>
            <w:gridSpan w:val="2"/>
          </w:tcPr>
          <w:p w14:paraId="4FEE370C" w14:textId="77777777" w:rsidR="007621E6" w:rsidRPr="0055523E" w:rsidRDefault="007621E6" w:rsidP="006E11BE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tcBorders>
              <w:bottom w:val="single" w:sz="6" w:space="0" w:color="auto"/>
            </w:tcBorders>
            <w:noWrap/>
          </w:tcPr>
          <w:p w14:paraId="00C2ADB7" w14:textId="77777777" w:rsidR="007621E6" w:rsidRPr="0055523E" w:rsidRDefault="007621E6" w:rsidP="006E11BE">
            <w:pPr>
              <w:tabs>
                <w:tab w:val="left" w:pos="-88"/>
              </w:tabs>
              <w:spacing w:line="27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gridSpan w:val="2"/>
            <w:noWrap/>
          </w:tcPr>
          <w:p w14:paraId="478EFD9A" w14:textId="77777777" w:rsidR="007621E6" w:rsidRPr="001C6A69" w:rsidRDefault="007621E6" w:rsidP="006E11BE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gridSpan w:val="2"/>
            <w:noWrap/>
          </w:tcPr>
          <w:p w14:paraId="53A3D8A8" w14:textId="77777777" w:rsidR="007621E6" w:rsidRPr="0055523E" w:rsidRDefault="007621E6" w:rsidP="006E11BE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45,762,326.08</w:t>
            </w:r>
          </w:p>
        </w:tc>
      </w:tr>
      <w:tr w:rsidR="007621E6" w:rsidRPr="0055523E" w14:paraId="2F7BEB6B" w14:textId="77777777" w:rsidTr="004F6A55">
        <w:trPr>
          <w:gridAfter w:val="1"/>
          <w:wAfter w:w="6" w:type="dxa"/>
          <w:trHeight w:val="59"/>
        </w:trPr>
        <w:tc>
          <w:tcPr>
            <w:tcW w:w="2707" w:type="dxa"/>
            <w:noWrap/>
          </w:tcPr>
          <w:p w14:paraId="6A99B92B" w14:textId="77777777" w:rsidR="007621E6" w:rsidRPr="001C6A69" w:rsidRDefault="007621E6" w:rsidP="006E11BE">
            <w:pPr>
              <w:pStyle w:val="BodyTextIndent"/>
              <w:tabs>
                <w:tab w:val="left" w:pos="250"/>
              </w:tabs>
              <w:spacing w:after="0" w:line="27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55523E">
              <w:rPr>
                <w:rFonts w:ascii="Angsana New" w:hAnsi="Angsana New"/>
                <w:szCs w:val="24"/>
              </w:rPr>
              <w:tab/>
            </w:r>
            <w:r w:rsidRPr="001C6A69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64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66193DE" w14:textId="77777777" w:rsidR="007621E6" w:rsidRPr="0055523E" w:rsidRDefault="007621E6" w:rsidP="006E11BE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286,539,314.41 </w:t>
            </w:r>
          </w:p>
        </w:tc>
        <w:tc>
          <w:tcPr>
            <w:tcW w:w="143" w:type="dxa"/>
            <w:gridSpan w:val="2"/>
          </w:tcPr>
          <w:p w14:paraId="08727F0C" w14:textId="77777777" w:rsidR="007621E6" w:rsidRPr="0055523E" w:rsidRDefault="007621E6" w:rsidP="006E11BE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B80A935" w14:textId="77777777" w:rsidR="007621E6" w:rsidRPr="0055523E" w:rsidRDefault="007621E6" w:rsidP="006E11BE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58,395,489.95</w:t>
            </w:r>
          </w:p>
        </w:tc>
        <w:tc>
          <w:tcPr>
            <w:tcW w:w="144" w:type="dxa"/>
            <w:gridSpan w:val="2"/>
            <w:tcBorders>
              <w:left w:val="nil"/>
            </w:tcBorders>
          </w:tcPr>
          <w:p w14:paraId="01E8126D" w14:textId="77777777" w:rsidR="007621E6" w:rsidRPr="0055523E" w:rsidRDefault="007621E6" w:rsidP="006E11BE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F178D9B" w14:textId="77777777" w:rsidR="007621E6" w:rsidRPr="0055523E" w:rsidRDefault="007621E6" w:rsidP="006E11BE">
            <w:pPr>
              <w:pStyle w:val="BodyTextIndent"/>
              <w:spacing w:after="0" w:line="270" w:lineRule="exact"/>
              <w:ind w:left="-2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(4,223,691.12)</w:t>
            </w:r>
          </w:p>
        </w:tc>
        <w:tc>
          <w:tcPr>
            <w:tcW w:w="143" w:type="dxa"/>
            <w:gridSpan w:val="2"/>
          </w:tcPr>
          <w:p w14:paraId="05A03B05" w14:textId="77777777" w:rsidR="007621E6" w:rsidRPr="0055523E" w:rsidRDefault="007621E6" w:rsidP="006E11BE">
            <w:pPr>
              <w:spacing w:line="27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F04F2C6" w14:textId="77777777" w:rsidR="007621E6" w:rsidRPr="0055523E" w:rsidRDefault="007621E6" w:rsidP="006E11BE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bCs/>
                <w:sz w:val="24"/>
                <w:szCs w:val="24"/>
              </w:rPr>
              <w:t>13,779,669.81</w:t>
            </w:r>
          </w:p>
        </w:tc>
        <w:tc>
          <w:tcPr>
            <w:tcW w:w="141" w:type="dxa"/>
            <w:gridSpan w:val="2"/>
            <w:noWrap/>
          </w:tcPr>
          <w:p w14:paraId="2BE28C78" w14:textId="77777777" w:rsidR="007621E6" w:rsidRPr="001C6A69" w:rsidRDefault="007621E6" w:rsidP="006E11BE">
            <w:pPr>
              <w:spacing w:line="27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D3398DC" w14:textId="77777777" w:rsidR="007621E6" w:rsidRPr="0055523E" w:rsidRDefault="007621E6" w:rsidP="006E11BE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354,490,783.05</w:t>
            </w:r>
          </w:p>
        </w:tc>
      </w:tr>
      <w:tr w:rsidR="007621E6" w:rsidRPr="0055523E" w14:paraId="6194A00A" w14:textId="77777777" w:rsidTr="004F6A55">
        <w:trPr>
          <w:gridAfter w:val="1"/>
          <w:wAfter w:w="6" w:type="dxa"/>
          <w:trHeight w:val="59"/>
        </w:trPr>
        <w:tc>
          <w:tcPr>
            <w:tcW w:w="2707" w:type="dxa"/>
            <w:noWrap/>
          </w:tcPr>
          <w:p w14:paraId="400323E4" w14:textId="77777777" w:rsidR="007621E6" w:rsidRPr="001C6A69" w:rsidRDefault="007621E6" w:rsidP="006E11BE">
            <w:pPr>
              <w:pStyle w:val="BodyTextIndent"/>
              <w:tabs>
                <w:tab w:val="left" w:pos="250"/>
              </w:tabs>
              <w:spacing w:after="0" w:line="27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1C6A69">
              <w:rPr>
                <w:rFonts w:ascii="Angsana New" w:hAnsi="Angsana New" w:hint="cs"/>
                <w:szCs w:val="24"/>
                <w:u w:val="single"/>
                <w:cs/>
              </w:rPr>
              <w:t>หัก</w:t>
            </w:r>
            <w:r w:rsidRPr="001C6A69">
              <w:rPr>
                <w:rFonts w:ascii="Angsana New" w:hAnsi="Angsana New" w:hint="cs"/>
                <w:szCs w:val="24"/>
                <w:cs/>
              </w:rPr>
              <w:t xml:space="preserve"> ค่าเผื่อการด้อยค่า</w:t>
            </w:r>
          </w:p>
        </w:tc>
        <w:tc>
          <w:tcPr>
            <w:tcW w:w="1164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384A843" w14:textId="77777777" w:rsidR="007621E6" w:rsidRPr="0055523E" w:rsidRDefault="007621E6" w:rsidP="006E11BE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1,866,090.83</w:t>
            </w:r>
          </w:p>
        </w:tc>
        <w:tc>
          <w:tcPr>
            <w:tcW w:w="143" w:type="dxa"/>
            <w:gridSpan w:val="2"/>
          </w:tcPr>
          <w:p w14:paraId="2337E24A" w14:textId="77777777" w:rsidR="007621E6" w:rsidRPr="0055523E" w:rsidRDefault="007621E6" w:rsidP="006E11BE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1F10374" w14:textId="77777777" w:rsidR="007621E6" w:rsidRPr="0055523E" w:rsidRDefault="007621E6" w:rsidP="006E11BE">
            <w:pPr>
              <w:pStyle w:val="BodyTextIndent"/>
              <w:spacing w:after="0" w:line="270" w:lineRule="exact"/>
              <w:ind w:left="-176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" w:type="dxa"/>
            <w:gridSpan w:val="2"/>
            <w:tcBorders>
              <w:left w:val="nil"/>
            </w:tcBorders>
          </w:tcPr>
          <w:p w14:paraId="061E596D" w14:textId="77777777" w:rsidR="007621E6" w:rsidRPr="0055523E" w:rsidRDefault="007621E6" w:rsidP="006E11BE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5596DBC" w14:textId="77777777" w:rsidR="007621E6" w:rsidRPr="0055523E" w:rsidRDefault="007621E6" w:rsidP="006E11BE">
            <w:pPr>
              <w:pStyle w:val="BodyTextIndent"/>
              <w:spacing w:after="0" w:line="270" w:lineRule="exact"/>
              <w:ind w:left="-176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3" w:type="dxa"/>
            <w:gridSpan w:val="2"/>
          </w:tcPr>
          <w:p w14:paraId="62D3958B" w14:textId="77777777" w:rsidR="007621E6" w:rsidRPr="0055523E" w:rsidRDefault="007621E6" w:rsidP="006E11BE">
            <w:pPr>
              <w:spacing w:line="27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A1CE3F0" w14:textId="77777777" w:rsidR="007621E6" w:rsidRPr="0055523E" w:rsidRDefault="007621E6" w:rsidP="006E11BE">
            <w:pPr>
              <w:tabs>
                <w:tab w:val="left" w:pos="-88"/>
              </w:tabs>
              <w:spacing w:line="27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gridSpan w:val="2"/>
            <w:noWrap/>
          </w:tcPr>
          <w:p w14:paraId="71616459" w14:textId="77777777" w:rsidR="007621E6" w:rsidRPr="001C6A69" w:rsidRDefault="007621E6" w:rsidP="006E11BE">
            <w:pPr>
              <w:spacing w:line="27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0539554" w14:textId="77777777" w:rsidR="007621E6" w:rsidRPr="0055523E" w:rsidRDefault="007621E6" w:rsidP="006E11BE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1,866,090.83</w:t>
            </w:r>
          </w:p>
        </w:tc>
      </w:tr>
      <w:tr w:rsidR="007621E6" w:rsidRPr="0055523E" w14:paraId="32D79294" w14:textId="77777777" w:rsidTr="004F6A55">
        <w:trPr>
          <w:gridAfter w:val="1"/>
          <w:wAfter w:w="6" w:type="dxa"/>
          <w:trHeight w:val="59"/>
        </w:trPr>
        <w:tc>
          <w:tcPr>
            <w:tcW w:w="2707" w:type="dxa"/>
            <w:noWrap/>
          </w:tcPr>
          <w:p w14:paraId="1DCC8863" w14:textId="77777777" w:rsidR="007621E6" w:rsidRPr="001C6A69" w:rsidRDefault="007621E6" w:rsidP="006E11BE">
            <w:pPr>
              <w:pStyle w:val="BodyTextIndent"/>
              <w:tabs>
                <w:tab w:val="left" w:pos="250"/>
              </w:tabs>
              <w:spacing w:after="0" w:line="27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1C6A69">
              <w:rPr>
                <w:rFonts w:ascii="Angsana New" w:hAnsi="Angsana New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164" w:type="dxa"/>
            <w:gridSpan w:val="2"/>
            <w:tcBorders>
              <w:top w:val="single" w:sz="6" w:space="0" w:color="auto"/>
              <w:bottom w:val="double" w:sz="6" w:space="0" w:color="auto"/>
            </w:tcBorders>
            <w:noWrap/>
          </w:tcPr>
          <w:p w14:paraId="4A98EEE5" w14:textId="77777777" w:rsidR="007621E6" w:rsidRPr="0055523E" w:rsidRDefault="007621E6" w:rsidP="006E11BE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458,614,161.97</w:t>
            </w:r>
          </w:p>
        </w:tc>
        <w:tc>
          <w:tcPr>
            <w:tcW w:w="143" w:type="dxa"/>
            <w:gridSpan w:val="2"/>
          </w:tcPr>
          <w:p w14:paraId="6811921E" w14:textId="77777777" w:rsidR="007621E6" w:rsidRPr="0055523E" w:rsidRDefault="007621E6" w:rsidP="006E11BE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</w:tcBorders>
          </w:tcPr>
          <w:p w14:paraId="051F7B51" w14:textId="77777777" w:rsidR="007621E6" w:rsidRPr="0055523E" w:rsidRDefault="007621E6" w:rsidP="006E11BE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  <w:gridSpan w:val="2"/>
            <w:tcBorders>
              <w:left w:val="nil"/>
            </w:tcBorders>
          </w:tcPr>
          <w:p w14:paraId="23CA93EA" w14:textId="77777777" w:rsidR="007621E6" w:rsidRPr="0055523E" w:rsidRDefault="007621E6" w:rsidP="006E11BE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</w:tcBorders>
            <w:noWrap/>
          </w:tcPr>
          <w:p w14:paraId="2D994868" w14:textId="77777777" w:rsidR="007621E6" w:rsidRPr="0055523E" w:rsidRDefault="007621E6" w:rsidP="006E11BE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  <w:gridSpan w:val="2"/>
          </w:tcPr>
          <w:p w14:paraId="6C7B93CC" w14:textId="77777777" w:rsidR="007621E6" w:rsidRPr="0055523E" w:rsidRDefault="007621E6" w:rsidP="006E11BE">
            <w:pPr>
              <w:spacing w:line="27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</w:tcBorders>
            <w:noWrap/>
          </w:tcPr>
          <w:p w14:paraId="5BE1E707" w14:textId="77777777" w:rsidR="007621E6" w:rsidRPr="0055523E" w:rsidRDefault="007621E6" w:rsidP="006E11BE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gridSpan w:val="2"/>
            <w:noWrap/>
          </w:tcPr>
          <w:p w14:paraId="0468E35E" w14:textId="77777777" w:rsidR="007621E6" w:rsidRPr="001C6A69" w:rsidRDefault="007621E6" w:rsidP="006E11BE">
            <w:pPr>
              <w:spacing w:line="27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bottom w:val="double" w:sz="6" w:space="0" w:color="auto"/>
            </w:tcBorders>
            <w:noWrap/>
          </w:tcPr>
          <w:p w14:paraId="46E74F3C" w14:textId="77777777" w:rsidR="007621E6" w:rsidRPr="0055523E" w:rsidRDefault="007621E6" w:rsidP="006E11BE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420,712,972.94</w:t>
            </w:r>
          </w:p>
        </w:tc>
      </w:tr>
      <w:tr w:rsidR="00C6143C" w:rsidRPr="0055523E" w14:paraId="5830A17C" w14:textId="77777777" w:rsidTr="004F6A55">
        <w:trPr>
          <w:gridAfter w:val="2"/>
          <w:wAfter w:w="36" w:type="dxa"/>
          <w:trHeight w:val="74"/>
        </w:trPr>
        <w:tc>
          <w:tcPr>
            <w:tcW w:w="2707" w:type="dxa"/>
            <w:noWrap/>
          </w:tcPr>
          <w:p w14:paraId="22AF21EF" w14:textId="77777777" w:rsidR="00C6143C" w:rsidRPr="0055523E" w:rsidRDefault="00C6143C" w:rsidP="00181B38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6237" w:type="dxa"/>
            <w:gridSpan w:val="17"/>
            <w:tcBorders>
              <w:bottom w:val="single" w:sz="6" w:space="0" w:color="auto"/>
            </w:tcBorders>
            <w:noWrap/>
          </w:tcPr>
          <w:p w14:paraId="33B59562" w14:textId="77777777" w:rsidR="00C6143C" w:rsidRPr="0055523E" w:rsidRDefault="00C6143C" w:rsidP="00181B38">
            <w:pPr>
              <w:pStyle w:val="BodyTextIndent"/>
              <w:spacing w:after="0" w:line="280" w:lineRule="exact"/>
              <w:ind w:left="-108" w:right="40"/>
              <w:jc w:val="center"/>
              <w:rPr>
                <w:rFonts w:ascii="Angsana New" w:hAnsi="Angsana New"/>
                <w:szCs w:val="24"/>
              </w:rPr>
            </w:pPr>
            <w:r w:rsidRPr="001C6A69">
              <w:rPr>
                <w:rFonts w:ascii="Angsana New" w:hAnsi="Angsana New"/>
                <w:szCs w:val="24"/>
                <w:cs/>
              </w:rPr>
              <w:t>บาท</w:t>
            </w:r>
          </w:p>
        </w:tc>
      </w:tr>
      <w:tr w:rsidR="00C6143C" w:rsidRPr="0055523E" w14:paraId="114DD784" w14:textId="77777777" w:rsidTr="004F6A55">
        <w:trPr>
          <w:gridAfter w:val="2"/>
          <w:wAfter w:w="36" w:type="dxa"/>
          <w:trHeight w:val="74"/>
        </w:trPr>
        <w:tc>
          <w:tcPr>
            <w:tcW w:w="2707" w:type="dxa"/>
            <w:noWrap/>
          </w:tcPr>
          <w:p w14:paraId="5CB0022D" w14:textId="77777777" w:rsidR="00C6143C" w:rsidRPr="0055523E" w:rsidRDefault="00C6143C" w:rsidP="00181B38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6237" w:type="dxa"/>
            <w:gridSpan w:val="17"/>
            <w:tcBorders>
              <w:bottom w:val="single" w:sz="6" w:space="0" w:color="auto"/>
            </w:tcBorders>
            <w:noWrap/>
          </w:tcPr>
          <w:p w14:paraId="67505EB3" w14:textId="77777777" w:rsidR="00C6143C" w:rsidRPr="001C6A69" w:rsidRDefault="00C6143C" w:rsidP="00181B38">
            <w:pPr>
              <w:pStyle w:val="BodyTextIndent"/>
              <w:spacing w:after="0" w:line="280" w:lineRule="exact"/>
              <w:ind w:left="-108" w:right="40"/>
              <w:jc w:val="center"/>
              <w:rPr>
                <w:rFonts w:ascii="Angsana New" w:hAnsi="Angsana New"/>
                <w:szCs w:val="24"/>
                <w:cs/>
              </w:rPr>
            </w:pPr>
            <w:r w:rsidRPr="001C6A69">
              <w:rPr>
                <w:rFonts w:ascii="Angsana New" w:hAnsi="Angsana New" w:hint="cs"/>
                <w:szCs w:val="24"/>
                <w:cs/>
              </w:rPr>
              <w:t>งบการเงินเฉพาะกิจการ</w:t>
            </w:r>
          </w:p>
        </w:tc>
      </w:tr>
      <w:tr w:rsidR="00C6143C" w:rsidRPr="0055523E" w14:paraId="575E8800" w14:textId="77777777" w:rsidTr="004F6A55">
        <w:trPr>
          <w:gridAfter w:val="2"/>
          <w:wAfter w:w="36" w:type="dxa"/>
        </w:trPr>
        <w:tc>
          <w:tcPr>
            <w:tcW w:w="2707" w:type="dxa"/>
            <w:noWrap/>
          </w:tcPr>
          <w:p w14:paraId="7251984D" w14:textId="77777777" w:rsidR="00C6143C" w:rsidRPr="0055523E" w:rsidRDefault="00C6143C" w:rsidP="00181B38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noWrap/>
          </w:tcPr>
          <w:p w14:paraId="3F4CA866" w14:textId="77777777" w:rsidR="00C6143C" w:rsidRPr="0055523E" w:rsidRDefault="00C6143C" w:rsidP="00181B38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3" w:type="dxa"/>
            <w:gridSpan w:val="2"/>
            <w:tcBorders>
              <w:top w:val="single" w:sz="6" w:space="0" w:color="auto"/>
            </w:tcBorders>
          </w:tcPr>
          <w:p w14:paraId="7AE53694" w14:textId="77777777" w:rsidR="00C6143C" w:rsidRPr="0055523E" w:rsidRDefault="00C6143C" w:rsidP="00181B38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684" w:type="dxa"/>
            <w:gridSpan w:val="10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66BD0B0" w14:textId="77777777" w:rsidR="00C6143C" w:rsidRPr="0055523E" w:rsidRDefault="00C6143C" w:rsidP="00181B38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รายการในระหว่างปี</w:t>
            </w:r>
          </w:p>
        </w:tc>
        <w:tc>
          <w:tcPr>
            <w:tcW w:w="141" w:type="dxa"/>
            <w:gridSpan w:val="2"/>
          </w:tcPr>
          <w:p w14:paraId="3131D2C5" w14:textId="77777777" w:rsidR="00C6143C" w:rsidRPr="0055523E" w:rsidRDefault="00C6143C" w:rsidP="00181B38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nil"/>
            </w:tcBorders>
            <w:noWrap/>
          </w:tcPr>
          <w:p w14:paraId="5F6F9972" w14:textId="77777777" w:rsidR="00C6143C" w:rsidRPr="001C6A69" w:rsidRDefault="00C6143C" w:rsidP="00181B38">
            <w:pPr>
              <w:spacing w:line="280" w:lineRule="exact"/>
              <w:ind w:hanging="3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C6143C" w:rsidRPr="0055523E" w14:paraId="3A29159C" w14:textId="77777777" w:rsidTr="004F6A55">
        <w:trPr>
          <w:gridAfter w:val="2"/>
          <w:wAfter w:w="36" w:type="dxa"/>
        </w:trPr>
        <w:tc>
          <w:tcPr>
            <w:tcW w:w="2707" w:type="dxa"/>
            <w:noWrap/>
          </w:tcPr>
          <w:p w14:paraId="60943CD1" w14:textId="77777777" w:rsidR="00C6143C" w:rsidRPr="0055523E" w:rsidRDefault="00C6143C" w:rsidP="00181B38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1134" w:type="dxa"/>
            <w:noWrap/>
          </w:tcPr>
          <w:p w14:paraId="31EE0F71" w14:textId="77777777" w:rsidR="00C6143C" w:rsidRPr="001C6A69" w:rsidRDefault="00C6143C" w:rsidP="00181B38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55523E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43" w:type="dxa"/>
            <w:gridSpan w:val="2"/>
          </w:tcPr>
          <w:p w14:paraId="14D34303" w14:textId="77777777" w:rsidR="00C6143C" w:rsidRPr="0055523E" w:rsidRDefault="00C6143C" w:rsidP="00181B38">
            <w:pPr>
              <w:pStyle w:val="BodyTextIndent"/>
              <w:spacing w:after="0"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</w:tcBorders>
            <w:noWrap/>
          </w:tcPr>
          <w:p w14:paraId="07BE7F38" w14:textId="77777777" w:rsidR="00C6143C" w:rsidRPr="0055523E" w:rsidRDefault="00C6143C" w:rsidP="00181B38">
            <w:pPr>
              <w:pStyle w:val="BodyTextIndent"/>
              <w:spacing w:after="0" w:line="28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4" w:type="dxa"/>
            <w:gridSpan w:val="2"/>
            <w:tcBorders>
              <w:top w:val="single" w:sz="6" w:space="0" w:color="auto"/>
              <w:left w:val="nil"/>
            </w:tcBorders>
          </w:tcPr>
          <w:p w14:paraId="32233281" w14:textId="77777777" w:rsidR="00C6143C" w:rsidRPr="0055523E" w:rsidRDefault="00C6143C" w:rsidP="00181B38">
            <w:pPr>
              <w:spacing w:line="28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</w:tcBorders>
            <w:noWrap/>
          </w:tcPr>
          <w:p w14:paraId="0B554A52" w14:textId="77777777" w:rsidR="00C6143C" w:rsidRPr="0055523E" w:rsidRDefault="00C6143C" w:rsidP="00181B38">
            <w:pPr>
              <w:pStyle w:val="BodyTextIndent"/>
              <w:spacing w:after="0" w:line="28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3" w:type="dxa"/>
            <w:gridSpan w:val="2"/>
            <w:noWrap/>
          </w:tcPr>
          <w:p w14:paraId="6210DBE4" w14:textId="77777777" w:rsidR="00C6143C" w:rsidRPr="0055523E" w:rsidRDefault="00C6143C" w:rsidP="00181B38">
            <w:pPr>
              <w:spacing w:line="28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gridSpan w:val="2"/>
          </w:tcPr>
          <w:p w14:paraId="3BD0AB32" w14:textId="77777777" w:rsidR="00C6143C" w:rsidRPr="0055523E" w:rsidRDefault="00C6143C" w:rsidP="00181B38">
            <w:pPr>
              <w:spacing w:line="28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41" w:type="dxa"/>
            <w:gridSpan w:val="2"/>
          </w:tcPr>
          <w:p w14:paraId="4F44702F" w14:textId="77777777" w:rsidR="00C6143C" w:rsidRPr="0055523E" w:rsidRDefault="00C6143C" w:rsidP="00181B38">
            <w:pPr>
              <w:spacing w:line="28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gridSpan w:val="2"/>
            <w:tcBorders>
              <w:left w:val="nil"/>
            </w:tcBorders>
            <w:noWrap/>
          </w:tcPr>
          <w:p w14:paraId="0F909ECF" w14:textId="77777777" w:rsidR="00C6143C" w:rsidRPr="001C6A69" w:rsidRDefault="00C6143C" w:rsidP="00181B38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55523E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C6143C" w:rsidRPr="0055523E" w14:paraId="5815E07D" w14:textId="77777777" w:rsidTr="004F6A55">
        <w:trPr>
          <w:gridAfter w:val="2"/>
          <w:wAfter w:w="36" w:type="dxa"/>
        </w:trPr>
        <w:tc>
          <w:tcPr>
            <w:tcW w:w="2707" w:type="dxa"/>
            <w:noWrap/>
          </w:tcPr>
          <w:p w14:paraId="552ED42B" w14:textId="77777777" w:rsidR="00C6143C" w:rsidRPr="0055523E" w:rsidRDefault="00C6143C" w:rsidP="00181B38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noWrap/>
          </w:tcPr>
          <w:p w14:paraId="008E4EF1" w14:textId="3FF9E2C9" w:rsidR="00C6143C" w:rsidRPr="0055523E" w:rsidRDefault="00C6143C" w:rsidP="00181B38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55523E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43" w:type="dxa"/>
            <w:gridSpan w:val="2"/>
          </w:tcPr>
          <w:p w14:paraId="6E771471" w14:textId="77777777" w:rsidR="00C6143C" w:rsidRPr="0055523E" w:rsidRDefault="00C6143C" w:rsidP="00181B38">
            <w:pPr>
              <w:pStyle w:val="BodyTextIndent"/>
              <w:spacing w:after="0"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bottom w:val="single" w:sz="6" w:space="0" w:color="auto"/>
            </w:tcBorders>
            <w:noWrap/>
          </w:tcPr>
          <w:p w14:paraId="69582949" w14:textId="77777777" w:rsidR="00C6143C" w:rsidRPr="001C6A69" w:rsidRDefault="00C6143C" w:rsidP="00181B38">
            <w:pPr>
              <w:pStyle w:val="BodyTextIndent"/>
              <w:spacing w:after="0" w:line="28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" w:type="dxa"/>
            <w:gridSpan w:val="2"/>
            <w:tcBorders>
              <w:left w:val="nil"/>
            </w:tcBorders>
          </w:tcPr>
          <w:p w14:paraId="7634D305" w14:textId="77777777" w:rsidR="00C6143C" w:rsidRPr="0055523E" w:rsidRDefault="00C6143C" w:rsidP="00181B38">
            <w:pPr>
              <w:spacing w:line="28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tcBorders>
              <w:bottom w:val="single" w:sz="6" w:space="0" w:color="auto"/>
            </w:tcBorders>
            <w:noWrap/>
          </w:tcPr>
          <w:p w14:paraId="63907088" w14:textId="77777777" w:rsidR="00C6143C" w:rsidRPr="0055523E" w:rsidRDefault="00C6143C" w:rsidP="00181B38">
            <w:pPr>
              <w:pStyle w:val="BodyTextIndent"/>
              <w:spacing w:after="0" w:line="28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3" w:type="dxa"/>
            <w:gridSpan w:val="2"/>
            <w:noWrap/>
          </w:tcPr>
          <w:p w14:paraId="373A0C37" w14:textId="77777777" w:rsidR="00C6143C" w:rsidRPr="001C6A69" w:rsidRDefault="00C6143C" w:rsidP="00181B38">
            <w:pPr>
              <w:spacing w:line="28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gridSpan w:val="2"/>
            <w:tcBorders>
              <w:bottom w:val="single" w:sz="6" w:space="0" w:color="auto"/>
            </w:tcBorders>
          </w:tcPr>
          <w:p w14:paraId="48F368A8" w14:textId="77777777" w:rsidR="00C6143C" w:rsidRPr="0055523E" w:rsidRDefault="00C6143C" w:rsidP="00181B38">
            <w:pPr>
              <w:spacing w:line="28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(</w:t>
            </w:r>
            <w:r w:rsidRPr="001C6A69">
              <w:rPr>
                <w:rFonts w:ascii="Angsana New" w:hAnsi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41" w:type="dxa"/>
            <w:gridSpan w:val="2"/>
          </w:tcPr>
          <w:p w14:paraId="3D02C43B" w14:textId="77777777" w:rsidR="00C6143C" w:rsidRPr="0055523E" w:rsidRDefault="00C6143C" w:rsidP="00181B38">
            <w:pPr>
              <w:spacing w:line="28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gridSpan w:val="2"/>
            <w:tcBorders>
              <w:left w:val="nil"/>
              <w:bottom w:val="single" w:sz="6" w:space="0" w:color="auto"/>
            </w:tcBorders>
            <w:noWrap/>
          </w:tcPr>
          <w:p w14:paraId="2E2EE50D" w14:textId="2E0B4617" w:rsidR="00C6143C" w:rsidRPr="0055523E" w:rsidRDefault="00C6143C" w:rsidP="00181B38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55523E">
              <w:rPr>
                <w:rFonts w:ascii="Angsana New" w:hAnsi="Angsana New"/>
                <w:sz w:val="24"/>
                <w:szCs w:val="24"/>
              </w:rPr>
              <w:t>25</w:t>
            </w:r>
            <w:r w:rsidRPr="0055523E">
              <w:rPr>
                <w:rFonts w:ascii="Angsana New" w:hAnsi="Angsana New" w:hint="cs"/>
                <w:sz w:val="24"/>
                <w:szCs w:val="24"/>
              </w:rPr>
              <w:t>6</w:t>
            </w:r>
            <w:r w:rsidRPr="0055523E"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C6143C" w:rsidRPr="0055523E" w14:paraId="6605AA37" w14:textId="77777777" w:rsidTr="004F6A55">
        <w:trPr>
          <w:gridAfter w:val="2"/>
          <w:wAfter w:w="36" w:type="dxa"/>
        </w:trPr>
        <w:tc>
          <w:tcPr>
            <w:tcW w:w="2707" w:type="dxa"/>
            <w:noWrap/>
          </w:tcPr>
          <w:p w14:paraId="5A520129" w14:textId="77777777" w:rsidR="00C6143C" w:rsidRPr="001C6A69" w:rsidRDefault="00C6143C" w:rsidP="00181B38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zCs w:val="24"/>
                <w:u w:val="single"/>
                <w:cs/>
              </w:rPr>
            </w:pPr>
            <w:r w:rsidRPr="001C6A69">
              <w:rPr>
                <w:rFonts w:ascii="Angsana New" w:hAnsi="Angsana New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noWrap/>
          </w:tcPr>
          <w:p w14:paraId="1703755D" w14:textId="77777777" w:rsidR="00C6143C" w:rsidRPr="0055523E" w:rsidRDefault="00C6143C" w:rsidP="00181B38">
            <w:pPr>
              <w:pStyle w:val="BodyTextIndent"/>
              <w:spacing w:after="0" w:line="28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  <w:gridSpan w:val="2"/>
          </w:tcPr>
          <w:p w14:paraId="7ABA20BC" w14:textId="77777777" w:rsidR="00C6143C" w:rsidRPr="0055523E" w:rsidRDefault="00C6143C" w:rsidP="00181B38">
            <w:pPr>
              <w:pStyle w:val="BodyTextIndent"/>
              <w:spacing w:after="0" w:line="28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</w:tcBorders>
            <w:noWrap/>
          </w:tcPr>
          <w:p w14:paraId="5186D617" w14:textId="77777777" w:rsidR="00C6143C" w:rsidRPr="0055523E" w:rsidRDefault="00C6143C" w:rsidP="00181B38">
            <w:pPr>
              <w:pStyle w:val="BodyTextIndent"/>
              <w:spacing w:after="0" w:line="28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  <w:gridSpan w:val="2"/>
            <w:tcBorders>
              <w:left w:val="nil"/>
            </w:tcBorders>
          </w:tcPr>
          <w:p w14:paraId="3CD00BB2" w14:textId="77777777" w:rsidR="00C6143C" w:rsidRPr="0055523E" w:rsidRDefault="00C6143C" w:rsidP="00181B38">
            <w:pPr>
              <w:spacing w:line="280" w:lineRule="exact"/>
              <w:ind w:lef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</w:tcBorders>
            <w:noWrap/>
          </w:tcPr>
          <w:p w14:paraId="145D6F41" w14:textId="77777777" w:rsidR="00C6143C" w:rsidRPr="0055523E" w:rsidRDefault="00C6143C" w:rsidP="00181B38">
            <w:pPr>
              <w:spacing w:line="28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  <w:gridSpan w:val="2"/>
            <w:noWrap/>
          </w:tcPr>
          <w:p w14:paraId="5F81BDF1" w14:textId="77777777" w:rsidR="00C6143C" w:rsidRPr="0055523E" w:rsidRDefault="00C6143C" w:rsidP="00181B38">
            <w:pPr>
              <w:spacing w:line="28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2" w:type="dxa"/>
            <w:gridSpan w:val="2"/>
          </w:tcPr>
          <w:p w14:paraId="0F60C2A3" w14:textId="77777777" w:rsidR="00C6143C" w:rsidRPr="0055523E" w:rsidRDefault="00C6143C" w:rsidP="00181B38">
            <w:pPr>
              <w:spacing w:line="28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" w:type="dxa"/>
            <w:gridSpan w:val="2"/>
          </w:tcPr>
          <w:p w14:paraId="0E1792E7" w14:textId="77777777" w:rsidR="00C6143C" w:rsidRPr="001C6A69" w:rsidRDefault="00C6143C" w:rsidP="00181B38">
            <w:pPr>
              <w:spacing w:line="28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nil"/>
            </w:tcBorders>
            <w:noWrap/>
          </w:tcPr>
          <w:p w14:paraId="396B576C" w14:textId="77777777" w:rsidR="00C6143C" w:rsidRPr="0055523E" w:rsidRDefault="00C6143C" w:rsidP="00181B38">
            <w:pPr>
              <w:spacing w:line="28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84EB5" w:rsidRPr="0055523E" w14:paraId="31CE9D9B" w14:textId="77777777" w:rsidTr="004F6A55">
        <w:trPr>
          <w:gridAfter w:val="2"/>
          <w:wAfter w:w="36" w:type="dxa"/>
        </w:trPr>
        <w:tc>
          <w:tcPr>
            <w:tcW w:w="2707" w:type="dxa"/>
            <w:noWrap/>
          </w:tcPr>
          <w:p w14:paraId="025FF3F9" w14:textId="77777777" w:rsidR="00E84EB5" w:rsidRPr="001C6A69" w:rsidRDefault="00E84EB5" w:rsidP="00181B38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1C6A69">
              <w:rPr>
                <w:rFonts w:ascii="Angsana New" w:hAnsi="Angsana New" w:hint="cs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34" w:type="dxa"/>
            <w:noWrap/>
          </w:tcPr>
          <w:p w14:paraId="361F51D4" w14:textId="0203DB02" w:rsidR="00E84EB5" w:rsidRPr="0055523E" w:rsidRDefault="00E84EB5" w:rsidP="00181B38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68,063,213.89</w:t>
            </w:r>
          </w:p>
        </w:tc>
        <w:tc>
          <w:tcPr>
            <w:tcW w:w="143" w:type="dxa"/>
            <w:gridSpan w:val="2"/>
          </w:tcPr>
          <w:p w14:paraId="6A92F899" w14:textId="77777777" w:rsidR="00E84EB5" w:rsidRPr="0055523E" w:rsidRDefault="00E84EB5" w:rsidP="00181B38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noWrap/>
          </w:tcPr>
          <w:p w14:paraId="2357FA79" w14:textId="5E9D793F" w:rsidR="00E84EB5" w:rsidRPr="001C6A69" w:rsidRDefault="00E84EB5" w:rsidP="00181B38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600,001.42</w:t>
            </w:r>
          </w:p>
        </w:tc>
        <w:tc>
          <w:tcPr>
            <w:tcW w:w="144" w:type="dxa"/>
            <w:gridSpan w:val="2"/>
            <w:tcBorders>
              <w:left w:val="nil"/>
            </w:tcBorders>
          </w:tcPr>
          <w:p w14:paraId="0130B539" w14:textId="77777777" w:rsidR="00E84EB5" w:rsidRPr="0055523E" w:rsidRDefault="00E84EB5" w:rsidP="00181B38">
            <w:pPr>
              <w:spacing w:line="28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noWrap/>
          </w:tcPr>
          <w:p w14:paraId="44A50733" w14:textId="6D09B4AD" w:rsidR="00E84EB5" w:rsidRPr="0055523E" w:rsidRDefault="00E84EB5" w:rsidP="00181B38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ab/>
            </w:r>
            <w:r w:rsidRPr="0055523E">
              <w:rPr>
                <w:rFonts w:ascii="Angsana New" w:hAnsi="Angsana New"/>
                <w:sz w:val="24"/>
                <w:szCs w:val="24"/>
              </w:rPr>
              <w:tab/>
            </w:r>
            <w:r w:rsidRPr="0055523E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3" w:type="dxa"/>
            <w:gridSpan w:val="2"/>
            <w:noWrap/>
          </w:tcPr>
          <w:p w14:paraId="0A1211EA" w14:textId="77777777" w:rsidR="00E84EB5" w:rsidRPr="001C6A69" w:rsidRDefault="00E84EB5" w:rsidP="00181B38">
            <w:pPr>
              <w:spacing w:line="280" w:lineRule="exact"/>
              <w:ind w:left="-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gridSpan w:val="2"/>
          </w:tcPr>
          <w:p w14:paraId="7245E98A" w14:textId="4DB2586D" w:rsidR="00E84EB5" w:rsidRPr="0055523E" w:rsidRDefault="00E84EB5" w:rsidP="00181B38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336,448.60</w:t>
            </w:r>
          </w:p>
        </w:tc>
        <w:tc>
          <w:tcPr>
            <w:tcW w:w="141" w:type="dxa"/>
            <w:gridSpan w:val="2"/>
          </w:tcPr>
          <w:p w14:paraId="7F1D416C" w14:textId="77777777" w:rsidR="00E84EB5" w:rsidRPr="001C6A69" w:rsidRDefault="00E84EB5" w:rsidP="00181B38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gridSpan w:val="2"/>
            <w:noWrap/>
          </w:tcPr>
          <w:p w14:paraId="2063DAD3" w14:textId="1406F464" w:rsidR="00E84EB5" w:rsidRPr="0055523E" w:rsidRDefault="00E84EB5" w:rsidP="00181B38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68,999,663.91</w:t>
            </w:r>
          </w:p>
        </w:tc>
      </w:tr>
      <w:tr w:rsidR="00E84EB5" w:rsidRPr="0055523E" w14:paraId="016DBDE3" w14:textId="77777777" w:rsidTr="004F6A55">
        <w:trPr>
          <w:gridAfter w:val="2"/>
          <w:wAfter w:w="36" w:type="dxa"/>
          <w:trHeight w:val="59"/>
        </w:trPr>
        <w:tc>
          <w:tcPr>
            <w:tcW w:w="2707" w:type="dxa"/>
            <w:noWrap/>
          </w:tcPr>
          <w:p w14:paraId="5E810BB0" w14:textId="77777777" w:rsidR="00E84EB5" w:rsidRPr="001C6A69" w:rsidRDefault="00E84EB5" w:rsidP="00181B38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1C6A69">
              <w:rPr>
                <w:rFonts w:ascii="Angsana New" w:hAnsi="Angsana New" w:hint="cs"/>
                <w:szCs w:val="24"/>
                <w:cs/>
              </w:rPr>
              <w:t>อาคารและ</w:t>
            </w:r>
            <w:r w:rsidRPr="001C6A69">
              <w:rPr>
                <w:rFonts w:ascii="Angsana New" w:hAnsi="Angsana New"/>
                <w:szCs w:val="24"/>
                <w:cs/>
              </w:rPr>
              <w:t>ส่วนปรับปรุงอาคาร</w:t>
            </w:r>
          </w:p>
        </w:tc>
        <w:tc>
          <w:tcPr>
            <w:tcW w:w="1134" w:type="dxa"/>
            <w:noWrap/>
          </w:tcPr>
          <w:p w14:paraId="17AA4A9D" w14:textId="68F58888" w:rsidR="00E84EB5" w:rsidRPr="0055523E" w:rsidRDefault="00E84EB5" w:rsidP="00181B38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259,383,254.47</w:t>
            </w:r>
          </w:p>
        </w:tc>
        <w:tc>
          <w:tcPr>
            <w:tcW w:w="143" w:type="dxa"/>
            <w:gridSpan w:val="2"/>
          </w:tcPr>
          <w:p w14:paraId="7AFD1D2F" w14:textId="77777777" w:rsidR="00E84EB5" w:rsidRPr="0055523E" w:rsidRDefault="00E84EB5" w:rsidP="00181B38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noWrap/>
          </w:tcPr>
          <w:p w14:paraId="5B557E19" w14:textId="4AAD9240" w:rsidR="00E84EB5" w:rsidRPr="0055523E" w:rsidRDefault="00E84EB5" w:rsidP="00181B38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126,300.00</w:t>
            </w:r>
          </w:p>
        </w:tc>
        <w:tc>
          <w:tcPr>
            <w:tcW w:w="144" w:type="dxa"/>
            <w:gridSpan w:val="2"/>
            <w:tcBorders>
              <w:left w:val="nil"/>
            </w:tcBorders>
          </w:tcPr>
          <w:p w14:paraId="79D35FD1" w14:textId="77777777" w:rsidR="00E84EB5" w:rsidRPr="0055523E" w:rsidRDefault="00E84EB5" w:rsidP="00181B38">
            <w:pPr>
              <w:spacing w:line="28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noWrap/>
          </w:tcPr>
          <w:p w14:paraId="3D0FD3DB" w14:textId="163F60AA" w:rsidR="00E84EB5" w:rsidRPr="0055523E" w:rsidRDefault="00E84EB5" w:rsidP="00181B38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ab/>
            </w:r>
            <w:r w:rsidRPr="0055523E">
              <w:rPr>
                <w:rFonts w:ascii="Angsana New" w:hAnsi="Angsana New"/>
                <w:sz w:val="24"/>
                <w:szCs w:val="24"/>
              </w:rPr>
              <w:tab/>
            </w:r>
            <w:r w:rsidRPr="0055523E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3" w:type="dxa"/>
            <w:gridSpan w:val="2"/>
            <w:noWrap/>
          </w:tcPr>
          <w:p w14:paraId="233F4703" w14:textId="77777777" w:rsidR="00E84EB5" w:rsidRPr="001C6A69" w:rsidRDefault="00E84EB5" w:rsidP="00181B38">
            <w:pPr>
              <w:spacing w:line="280" w:lineRule="exact"/>
              <w:ind w:left="-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gridSpan w:val="2"/>
          </w:tcPr>
          <w:p w14:paraId="4D93F862" w14:textId="04F97752" w:rsidR="00E84EB5" w:rsidRPr="0055523E" w:rsidRDefault="00E84EB5" w:rsidP="00181B38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81,000.00</w:t>
            </w:r>
          </w:p>
        </w:tc>
        <w:tc>
          <w:tcPr>
            <w:tcW w:w="141" w:type="dxa"/>
            <w:gridSpan w:val="2"/>
          </w:tcPr>
          <w:p w14:paraId="40ACAD94" w14:textId="77777777" w:rsidR="00E84EB5" w:rsidRPr="001C6A69" w:rsidRDefault="00E84EB5" w:rsidP="00181B38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gridSpan w:val="2"/>
            <w:noWrap/>
          </w:tcPr>
          <w:p w14:paraId="3B8BE8C6" w14:textId="269C6D76" w:rsidR="00E84EB5" w:rsidRPr="0055523E" w:rsidRDefault="00E84EB5" w:rsidP="00181B38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259,590,554.47</w:t>
            </w:r>
          </w:p>
        </w:tc>
      </w:tr>
      <w:tr w:rsidR="00E84EB5" w:rsidRPr="0055523E" w14:paraId="3A122FE9" w14:textId="77777777" w:rsidTr="004F6A55">
        <w:trPr>
          <w:gridAfter w:val="2"/>
          <w:wAfter w:w="36" w:type="dxa"/>
          <w:trHeight w:val="59"/>
        </w:trPr>
        <w:tc>
          <w:tcPr>
            <w:tcW w:w="2707" w:type="dxa"/>
            <w:noWrap/>
          </w:tcPr>
          <w:p w14:paraId="6A1A6BA7" w14:textId="77777777" w:rsidR="00E84EB5" w:rsidRPr="001C6A69" w:rsidRDefault="00E84EB5" w:rsidP="00181B38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1C6A69">
              <w:rPr>
                <w:rFonts w:ascii="Angsana New" w:hAnsi="Angsana New" w:hint="cs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34" w:type="dxa"/>
            <w:noWrap/>
          </w:tcPr>
          <w:p w14:paraId="12A0DCBC" w14:textId="2E83BB14" w:rsidR="00E84EB5" w:rsidRPr="0055523E" w:rsidRDefault="00E84EB5" w:rsidP="00181B38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41,880,691.30</w:t>
            </w:r>
          </w:p>
        </w:tc>
        <w:tc>
          <w:tcPr>
            <w:tcW w:w="143" w:type="dxa"/>
            <w:gridSpan w:val="2"/>
          </w:tcPr>
          <w:p w14:paraId="4040C8ED" w14:textId="77777777" w:rsidR="00E84EB5" w:rsidRPr="0055523E" w:rsidRDefault="00E84EB5" w:rsidP="00181B38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noWrap/>
          </w:tcPr>
          <w:p w14:paraId="10690185" w14:textId="5A6FC3DE" w:rsidR="00E84EB5" w:rsidRPr="0055523E" w:rsidRDefault="00E84EB5" w:rsidP="00181B38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498,447.84</w:t>
            </w:r>
          </w:p>
        </w:tc>
        <w:tc>
          <w:tcPr>
            <w:tcW w:w="144" w:type="dxa"/>
            <w:gridSpan w:val="2"/>
            <w:tcBorders>
              <w:left w:val="nil"/>
            </w:tcBorders>
          </w:tcPr>
          <w:p w14:paraId="276C017E" w14:textId="77777777" w:rsidR="00E84EB5" w:rsidRPr="0055523E" w:rsidRDefault="00E84EB5" w:rsidP="00181B38">
            <w:pPr>
              <w:tabs>
                <w:tab w:val="left" w:pos="-88"/>
              </w:tabs>
              <w:spacing w:line="280" w:lineRule="exact"/>
              <w:ind w:left="-108" w:hanging="374"/>
              <w:jc w:val="right"/>
              <w:rPr>
                <w:rFonts w:asciiTheme="majorBidi" w:hAnsiTheme="majorBidi"/>
                <w:b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noWrap/>
          </w:tcPr>
          <w:p w14:paraId="7581FEC2" w14:textId="372EA2A9" w:rsidR="00E84EB5" w:rsidRPr="0055523E" w:rsidRDefault="00E84EB5" w:rsidP="00181B38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ab/>
            </w:r>
            <w:r w:rsidRPr="0055523E">
              <w:rPr>
                <w:rFonts w:ascii="Angsana New" w:hAnsi="Angsana New"/>
                <w:sz w:val="24"/>
                <w:szCs w:val="24"/>
              </w:rPr>
              <w:tab/>
            </w:r>
            <w:r w:rsidRPr="0055523E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3" w:type="dxa"/>
            <w:gridSpan w:val="2"/>
            <w:noWrap/>
          </w:tcPr>
          <w:p w14:paraId="17175D54" w14:textId="77777777" w:rsidR="00E84EB5" w:rsidRPr="001C6A69" w:rsidRDefault="00E84EB5" w:rsidP="00181B38">
            <w:pPr>
              <w:spacing w:line="280" w:lineRule="exact"/>
              <w:ind w:left="-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gridSpan w:val="2"/>
          </w:tcPr>
          <w:p w14:paraId="766414F0" w14:textId="7D565AAE" w:rsidR="00E84EB5" w:rsidRPr="0055523E" w:rsidRDefault="00E84EB5" w:rsidP="00181B38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ab/>
            </w:r>
            <w:r w:rsidRPr="0055523E">
              <w:rPr>
                <w:rFonts w:ascii="Angsana New" w:hAnsi="Angsana New"/>
                <w:sz w:val="24"/>
                <w:szCs w:val="24"/>
              </w:rPr>
              <w:tab/>
            </w:r>
            <w:r w:rsidRPr="0055523E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1" w:type="dxa"/>
            <w:gridSpan w:val="2"/>
          </w:tcPr>
          <w:p w14:paraId="78842894" w14:textId="77777777" w:rsidR="00E84EB5" w:rsidRPr="001C6A69" w:rsidRDefault="00E84EB5" w:rsidP="00181B38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gridSpan w:val="2"/>
            <w:noWrap/>
          </w:tcPr>
          <w:p w14:paraId="0115BD77" w14:textId="1A18CA75" w:rsidR="00E84EB5" w:rsidRPr="0055523E" w:rsidRDefault="00E84EB5" w:rsidP="00181B38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42,379,139.14</w:t>
            </w:r>
          </w:p>
        </w:tc>
      </w:tr>
      <w:tr w:rsidR="00E84EB5" w:rsidRPr="0055523E" w14:paraId="0222B6A3" w14:textId="77777777" w:rsidTr="004F6A55">
        <w:trPr>
          <w:gridAfter w:val="2"/>
          <w:wAfter w:w="36" w:type="dxa"/>
          <w:trHeight w:val="59"/>
        </w:trPr>
        <w:tc>
          <w:tcPr>
            <w:tcW w:w="2707" w:type="dxa"/>
            <w:noWrap/>
          </w:tcPr>
          <w:p w14:paraId="66C4C187" w14:textId="77777777" w:rsidR="00E84EB5" w:rsidRPr="001C6A69" w:rsidRDefault="00E84EB5" w:rsidP="00181B38">
            <w:pPr>
              <w:pStyle w:val="BodyTextIndent"/>
              <w:tabs>
                <w:tab w:val="left" w:pos="250"/>
              </w:tabs>
              <w:spacing w:after="0" w:line="28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1C6A69">
              <w:rPr>
                <w:rFonts w:ascii="Angsana New" w:hAnsi="Angsana New"/>
                <w:szCs w:val="24"/>
                <w:cs/>
              </w:rPr>
              <w:t>เครื่องตกแต่</w:t>
            </w:r>
            <w:r w:rsidRPr="001C6A69">
              <w:rPr>
                <w:rFonts w:ascii="Angsana New" w:hAnsi="Angsana New" w:hint="cs"/>
                <w:szCs w:val="24"/>
                <w:cs/>
              </w:rPr>
              <w:t>ง</w:t>
            </w:r>
            <w:r w:rsidRPr="001C6A69">
              <w:rPr>
                <w:rFonts w:ascii="Angsana New" w:hAnsi="Angsana New"/>
                <w:szCs w:val="24"/>
                <w:cs/>
              </w:rPr>
              <w:t>ติดตั้ง</w:t>
            </w:r>
            <w:r w:rsidRPr="001C6A69">
              <w:rPr>
                <w:rFonts w:ascii="Angsana New" w:hAnsi="Angsana New" w:hint="cs"/>
                <w:szCs w:val="24"/>
                <w:cs/>
              </w:rPr>
              <w:t>และอุปกรณ์สำนักงาน</w:t>
            </w:r>
          </w:p>
        </w:tc>
        <w:tc>
          <w:tcPr>
            <w:tcW w:w="1134" w:type="dxa"/>
            <w:noWrap/>
          </w:tcPr>
          <w:p w14:paraId="25415314" w14:textId="0EACA770" w:rsidR="00E84EB5" w:rsidRPr="0055523E" w:rsidRDefault="00E84EB5" w:rsidP="00181B38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64,412,681.49</w:t>
            </w:r>
          </w:p>
        </w:tc>
        <w:tc>
          <w:tcPr>
            <w:tcW w:w="143" w:type="dxa"/>
            <w:gridSpan w:val="2"/>
          </w:tcPr>
          <w:p w14:paraId="561CE37B" w14:textId="77777777" w:rsidR="00E84EB5" w:rsidRPr="0055523E" w:rsidRDefault="00E84EB5" w:rsidP="00181B38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</w:tcPr>
          <w:p w14:paraId="2D4FCEE2" w14:textId="28E8B6B9" w:rsidR="00E84EB5" w:rsidRPr="0055523E" w:rsidRDefault="00E84EB5" w:rsidP="00181B38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4,948,603.56</w:t>
            </w:r>
          </w:p>
        </w:tc>
        <w:tc>
          <w:tcPr>
            <w:tcW w:w="144" w:type="dxa"/>
            <w:gridSpan w:val="2"/>
            <w:tcBorders>
              <w:left w:val="nil"/>
            </w:tcBorders>
          </w:tcPr>
          <w:p w14:paraId="69C08ED6" w14:textId="77777777" w:rsidR="00E84EB5" w:rsidRPr="0055523E" w:rsidRDefault="00E84EB5" w:rsidP="00181B38">
            <w:pPr>
              <w:spacing w:line="28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noWrap/>
          </w:tcPr>
          <w:p w14:paraId="1B34A6AC" w14:textId="39F80F2D" w:rsidR="00E84EB5" w:rsidRPr="0055523E" w:rsidRDefault="00E84EB5" w:rsidP="00181B38">
            <w:pPr>
              <w:pStyle w:val="BodyTextIndent"/>
              <w:spacing w:after="0" w:line="280" w:lineRule="exact"/>
              <w:ind w:left="0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55523E">
              <w:rPr>
                <w:rFonts w:ascii="Angsana New" w:hAnsi="Angsana New"/>
                <w:bCs/>
                <w:sz w:val="24"/>
                <w:szCs w:val="24"/>
              </w:rPr>
              <w:t>(3,145,215.56)</w:t>
            </w:r>
          </w:p>
        </w:tc>
        <w:tc>
          <w:tcPr>
            <w:tcW w:w="143" w:type="dxa"/>
            <w:gridSpan w:val="2"/>
          </w:tcPr>
          <w:p w14:paraId="4DEAE2C9" w14:textId="77777777" w:rsidR="00E84EB5" w:rsidRPr="001C6A69" w:rsidRDefault="00E84EB5" w:rsidP="00181B38">
            <w:pPr>
              <w:spacing w:line="280" w:lineRule="exact"/>
              <w:ind w:left="-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2" w:type="dxa"/>
            <w:gridSpan w:val="2"/>
            <w:noWrap/>
          </w:tcPr>
          <w:p w14:paraId="470B0BBE" w14:textId="2EC1A8B7" w:rsidR="00E84EB5" w:rsidRPr="0055523E" w:rsidRDefault="00E84EB5" w:rsidP="00181B38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bCs/>
                <w:sz w:val="24"/>
                <w:szCs w:val="24"/>
              </w:rPr>
              <w:t>134,673.00</w:t>
            </w:r>
          </w:p>
        </w:tc>
        <w:tc>
          <w:tcPr>
            <w:tcW w:w="141" w:type="dxa"/>
            <w:gridSpan w:val="2"/>
            <w:noWrap/>
          </w:tcPr>
          <w:p w14:paraId="0DCE3FE2" w14:textId="77777777" w:rsidR="00E84EB5" w:rsidRPr="001C6A69" w:rsidRDefault="00E84EB5" w:rsidP="00181B38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gridSpan w:val="2"/>
            <w:noWrap/>
          </w:tcPr>
          <w:p w14:paraId="3C757BFF" w14:textId="653DA8DD" w:rsidR="00E84EB5" w:rsidRPr="0055523E" w:rsidRDefault="00E84EB5" w:rsidP="00181B38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66,350,742.49</w:t>
            </w:r>
          </w:p>
        </w:tc>
      </w:tr>
      <w:tr w:rsidR="00E84EB5" w:rsidRPr="0055523E" w14:paraId="596300D2" w14:textId="77777777" w:rsidTr="004F6A55">
        <w:trPr>
          <w:gridAfter w:val="2"/>
          <w:wAfter w:w="36" w:type="dxa"/>
          <w:trHeight w:val="59"/>
        </w:trPr>
        <w:tc>
          <w:tcPr>
            <w:tcW w:w="2707" w:type="dxa"/>
            <w:noWrap/>
          </w:tcPr>
          <w:p w14:paraId="08C54C42" w14:textId="77777777" w:rsidR="00E84EB5" w:rsidRPr="001C6A69" w:rsidRDefault="00E84EB5" w:rsidP="00181B38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1C6A69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134" w:type="dxa"/>
            <w:noWrap/>
          </w:tcPr>
          <w:p w14:paraId="140B2692" w14:textId="10A03DDF" w:rsidR="00E84EB5" w:rsidRPr="0055523E" w:rsidRDefault="00E84EB5" w:rsidP="00181B38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46,660,249.99</w:t>
            </w:r>
          </w:p>
        </w:tc>
        <w:tc>
          <w:tcPr>
            <w:tcW w:w="143" w:type="dxa"/>
            <w:gridSpan w:val="2"/>
          </w:tcPr>
          <w:p w14:paraId="0AD3680E" w14:textId="77777777" w:rsidR="00E84EB5" w:rsidRPr="0055523E" w:rsidRDefault="00E84EB5" w:rsidP="00181B38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noWrap/>
          </w:tcPr>
          <w:p w14:paraId="6B4B8E14" w14:textId="1538D6C3" w:rsidR="00E84EB5" w:rsidRPr="0055523E" w:rsidRDefault="00E84EB5" w:rsidP="00181B38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284,133.09</w:t>
            </w:r>
          </w:p>
        </w:tc>
        <w:tc>
          <w:tcPr>
            <w:tcW w:w="144" w:type="dxa"/>
            <w:gridSpan w:val="2"/>
            <w:tcBorders>
              <w:left w:val="nil"/>
            </w:tcBorders>
          </w:tcPr>
          <w:p w14:paraId="4C96852C" w14:textId="77777777" w:rsidR="00E84EB5" w:rsidRPr="0055523E" w:rsidRDefault="00E84EB5" w:rsidP="00181B38">
            <w:pPr>
              <w:spacing w:line="28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noWrap/>
          </w:tcPr>
          <w:p w14:paraId="457FBA6E" w14:textId="02480110" w:rsidR="00E84EB5" w:rsidRPr="0055523E" w:rsidRDefault="00E84EB5" w:rsidP="00181B38">
            <w:pPr>
              <w:pStyle w:val="BodyTextIndent"/>
              <w:spacing w:after="0" w:line="280" w:lineRule="exact"/>
              <w:ind w:left="0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55523E">
              <w:rPr>
                <w:rFonts w:ascii="Angsana New" w:hAnsi="Angsana New"/>
                <w:bCs/>
                <w:sz w:val="24"/>
                <w:szCs w:val="24"/>
              </w:rPr>
              <w:t>(577,618.56)</w:t>
            </w:r>
          </w:p>
        </w:tc>
        <w:tc>
          <w:tcPr>
            <w:tcW w:w="143" w:type="dxa"/>
            <w:gridSpan w:val="2"/>
            <w:noWrap/>
          </w:tcPr>
          <w:p w14:paraId="501FF8CF" w14:textId="77777777" w:rsidR="00E84EB5" w:rsidRPr="001C6A69" w:rsidRDefault="00E84EB5" w:rsidP="00181B38">
            <w:pPr>
              <w:spacing w:line="280" w:lineRule="exact"/>
              <w:ind w:left="-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2" w:type="dxa"/>
            <w:gridSpan w:val="2"/>
          </w:tcPr>
          <w:p w14:paraId="7598F7C9" w14:textId="5A5ABB2C" w:rsidR="00E84EB5" w:rsidRPr="0055523E" w:rsidRDefault="00E84EB5" w:rsidP="00181B38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ab/>
            </w:r>
            <w:r w:rsidRPr="0055523E">
              <w:rPr>
                <w:rFonts w:ascii="Angsana New" w:hAnsi="Angsana New"/>
                <w:sz w:val="24"/>
                <w:szCs w:val="24"/>
              </w:rPr>
              <w:tab/>
            </w:r>
            <w:r w:rsidRPr="0055523E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1" w:type="dxa"/>
            <w:gridSpan w:val="2"/>
          </w:tcPr>
          <w:p w14:paraId="0866CB04" w14:textId="77777777" w:rsidR="00E84EB5" w:rsidRPr="001C6A69" w:rsidRDefault="00E84EB5" w:rsidP="00181B38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gridSpan w:val="2"/>
            <w:noWrap/>
          </w:tcPr>
          <w:p w14:paraId="6A8708A1" w14:textId="2B2110A7" w:rsidR="00E84EB5" w:rsidRPr="0055523E" w:rsidRDefault="00E84EB5" w:rsidP="00181B38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46,366,764.52</w:t>
            </w:r>
          </w:p>
        </w:tc>
      </w:tr>
      <w:tr w:rsidR="00E84EB5" w:rsidRPr="0055523E" w14:paraId="1162DDD3" w14:textId="77777777" w:rsidTr="004F6A55">
        <w:trPr>
          <w:gridAfter w:val="2"/>
          <w:wAfter w:w="36" w:type="dxa"/>
          <w:trHeight w:val="59"/>
        </w:trPr>
        <w:tc>
          <w:tcPr>
            <w:tcW w:w="2707" w:type="dxa"/>
            <w:noWrap/>
          </w:tcPr>
          <w:p w14:paraId="46236D8D" w14:textId="77777777" w:rsidR="00E84EB5" w:rsidRPr="001C6A69" w:rsidRDefault="00E84EB5" w:rsidP="00181B38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1C6A69">
              <w:rPr>
                <w:rFonts w:ascii="Angsana New" w:hAnsi="Angsana New"/>
                <w:szCs w:val="24"/>
                <w:cs/>
              </w:rPr>
              <w:t>สินทรัพย์ระหว่างก่อสร้าง</w:t>
            </w:r>
          </w:p>
        </w:tc>
        <w:tc>
          <w:tcPr>
            <w:tcW w:w="1134" w:type="dxa"/>
            <w:noWrap/>
          </w:tcPr>
          <w:p w14:paraId="582E9E53" w14:textId="6E7240BE" w:rsidR="00E84EB5" w:rsidRPr="0055523E" w:rsidRDefault="00E84EB5" w:rsidP="00181B38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594,400.66</w:t>
            </w:r>
          </w:p>
        </w:tc>
        <w:tc>
          <w:tcPr>
            <w:tcW w:w="143" w:type="dxa"/>
            <w:gridSpan w:val="2"/>
          </w:tcPr>
          <w:p w14:paraId="0F7CC9C5" w14:textId="77777777" w:rsidR="00E84EB5" w:rsidRPr="0055523E" w:rsidRDefault="00E84EB5" w:rsidP="00181B38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bottom w:val="single" w:sz="6" w:space="0" w:color="auto"/>
            </w:tcBorders>
          </w:tcPr>
          <w:p w14:paraId="41554875" w14:textId="4F96E8B9" w:rsidR="00E84EB5" w:rsidRPr="0055523E" w:rsidRDefault="00E84EB5" w:rsidP="00181B38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14,013,092.63</w:t>
            </w:r>
          </w:p>
        </w:tc>
        <w:tc>
          <w:tcPr>
            <w:tcW w:w="144" w:type="dxa"/>
            <w:gridSpan w:val="2"/>
            <w:tcBorders>
              <w:left w:val="nil"/>
            </w:tcBorders>
          </w:tcPr>
          <w:p w14:paraId="7FC98BB0" w14:textId="77777777" w:rsidR="00E84EB5" w:rsidRPr="0055523E" w:rsidRDefault="00E84EB5" w:rsidP="00181B38">
            <w:pPr>
              <w:spacing w:line="28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noWrap/>
          </w:tcPr>
          <w:p w14:paraId="7200E14F" w14:textId="3AFE4622" w:rsidR="00E84EB5" w:rsidRPr="0055523E" w:rsidRDefault="00E84EB5" w:rsidP="00181B38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ab/>
            </w:r>
            <w:r w:rsidRPr="0055523E">
              <w:rPr>
                <w:rFonts w:ascii="Angsana New" w:hAnsi="Angsana New"/>
                <w:sz w:val="24"/>
                <w:szCs w:val="24"/>
              </w:rPr>
              <w:tab/>
            </w:r>
            <w:r w:rsidRPr="0055523E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3" w:type="dxa"/>
            <w:gridSpan w:val="2"/>
          </w:tcPr>
          <w:p w14:paraId="26D09600" w14:textId="77777777" w:rsidR="00E84EB5" w:rsidRPr="001C6A69" w:rsidRDefault="00E84EB5" w:rsidP="00181B38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gridSpan w:val="2"/>
            <w:tcBorders>
              <w:bottom w:val="single" w:sz="6" w:space="0" w:color="auto"/>
            </w:tcBorders>
            <w:noWrap/>
          </w:tcPr>
          <w:p w14:paraId="2B17530C" w14:textId="64BF4023" w:rsidR="00E84EB5" w:rsidRPr="0055523E" w:rsidRDefault="00E84EB5" w:rsidP="00181B38">
            <w:pPr>
              <w:pStyle w:val="BodyTextIndent"/>
              <w:spacing w:after="0" w:line="280" w:lineRule="exact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(594,400.66)</w:t>
            </w:r>
          </w:p>
        </w:tc>
        <w:tc>
          <w:tcPr>
            <w:tcW w:w="141" w:type="dxa"/>
            <w:gridSpan w:val="2"/>
            <w:noWrap/>
          </w:tcPr>
          <w:p w14:paraId="38D9AD0E" w14:textId="77777777" w:rsidR="00E84EB5" w:rsidRPr="001C6A69" w:rsidRDefault="00E84EB5" w:rsidP="00181B38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gridSpan w:val="2"/>
            <w:noWrap/>
          </w:tcPr>
          <w:p w14:paraId="11D0C6AF" w14:textId="0FAA2E87" w:rsidR="00E84EB5" w:rsidRPr="0055523E" w:rsidRDefault="00E84EB5" w:rsidP="00181B38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14,013,092.63</w:t>
            </w:r>
          </w:p>
        </w:tc>
      </w:tr>
      <w:tr w:rsidR="00E84EB5" w:rsidRPr="0055523E" w14:paraId="1465A3F9" w14:textId="77777777" w:rsidTr="004F6A55">
        <w:trPr>
          <w:gridAfter w:val="2"/>
          <w:wAfter w:w="36" w:type="dxa"/>
          <w:trHeight w:val="59"/>
        </w:trPr>
        <w:tc>
          <w:tcPr>
            <w:tcW w:w="2707" w:type="dxa"/>
            <w:noWrap/>
          </w:tcPr>
          <w:p w14:paraId="18E4AE9D" w14:textId="77777777" w:rsidR="00E84EB5" w:rsidRPr="001C6A69" w:rsidRDefault="00E84EB5" w:rsidP="00181B38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55523E">
              <w:rPr>
                <w:rFonts w:ascii="Angsana New" w:hAnsi="Angsana New"/>
                <w:szCs w:val="24"/>
              </w:rPr>
              <w:tab/>
            </w:r>
            <w:r w:rsidRPr="001C6A69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80B710A" w14:textId="302AA3B9" w:rsidR="00E84EB5" w:rsidRPr="0055523E" w:rsidRDefault="00E84EB5" w:rsidP="00181B38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480,994,491.80</w:t>
            </w:r>
          </w:p>
        </w:tc>
        <w:tc>
          <w:tcPr>
            <w:tcW w:w="143" w:type="dxa"/>
            <w:gridSpan w:val="2"/>
          </w:tcPr>
          <w:p w14:paraId="09FC425C" w14:textId="77777777" w:rsidR="00E84EB5" w:rsidRPr="0055523E" w:rsidRDefault="00E84EB5" w:rsidP="00181B38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D8A7FF7" w14:textId="00B562A8" w:rsidR="00E84EB5" w:rsidRPr="0055523E" w:rsidRDefault="00E84EB5" w:rsidP="00181B38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20,470,578.54</w:t>
            </w:r>
          </w:p>
        </w:tc>
        <w:tc>
          <w:tcPr>
            <w:tcW w:w="144" w:type="dxa"/>
            <w:gridSpan w:val="2"/>
            <w:tcBorders>
              <w:left w:val="nil"/>
            </w:tcBorders>
          </w:tcPr>
          <w:p w14:paraId="355BF794" w14:textId="77777777" w:rsidR="00E84EB5" w:rsidRPr="0055523E" w:rsidRDefault="00E84EB5" w:rsidP="00181B38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435C23B" w14:textId="20BDBD0C" w:rsidR="00E84EB5" w:rsidRPr="0055523E" w:rsidRDefault="00E84EB5" w:rsidP="00181B38">
            <w:pPr>
              <w:pStyle w:val="BodyTextIndent"/>
              <w:spacing w:after="0" w:line="280" w:lineRule="exact"/>
              <w:ind w:left="0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55523E">
              <w:rPr>
                <w:rFonts w:ascii="Angsana New" w:hAnsi="Angsana New"/>
                <w:bCs/>
                <w:sz w:val="24"/>
                <w:szCs w:val="24"/>
              </w:rPr>
              <w:t>(3,722,834.12)</w:t>
            </w:r>
          </w:p>
        </w:tc>
        <w:tc>
          <w:tcPr>
            <w:tcW w:w="143" w:type="dxa"/>
            <w:gridSpan w:val="2"/>
            <w:noWrap/>
          </w:tcPr>
          <w:p w14:paraId="3D6926A1" w14:textId="77777777" w:rsidR="00E84EB5" w:rsidRPr="001C6A69" w:rsidRDefault="00E84EB5" w:rsidP="00181B38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5FBB620" w14:textId="06BC0F77" w:rsidR="00E84EB5" w:rsidRPr="0055523E" w:rsidRDefault="00E84EB5" w:rsidP="00181B38">
            <w:pPr>
              <w:pStyle w:val="BodyTextIndent"/>
              <w:spacing w:after="0" w:line="280" w:lineRule="exact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(42,279.</w:t>
            </w:r>
            <w:r w:rsidRPr="0055523E">
              <w:rPr>
                <w:rFonts w:ascii="Angsana New" w:hAnsi="Angsana New"/>
                <w:bCs/>
                <w:sz w:val="24"/>
                <w:szCs w:val="24"/>
              </w:rPr>
              <w:t>06</w:t>
            </w:r>
            <w:r w:rsidRPr="0055523E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  <w:gridSpan w:val="2"/>
          </w:tcPr>
          <w:p w14:paraId="24868F9E" w14:textId="77777777" w:rsidR="00E84EB5" w:rsidRPr="001C6A69" w:rsidRDefault="00E84EB5" w:rsidP="00181B38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9405765" w14:textId="20B6F79E" w:rsidR="00E84EB5" w:rsidRPr="0055523E" w:rsidRDefault="00E84EB5" w:rsidP="00181B38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497,699,957.16</w:t>
            </w:r>
          </w:p>
        </w:tc>
      </w:tr>
      <w:tr w:rsidR="00E84EB5" w:rsidRPr="0055523E" w14:paraId="39CEC8F4" w14:textId="77777777" w:rsidTr="004F6A55">
        <w:trPr>
          <w:gridAfter w:val="2"/>
          <w:wAfter w:w="36" w:type="dxa"/>
        </w:trPr>
        <w:tc>
          <w:tcPr>
            <w:tcW w:w="2707" w:type="dxa"/>
            <w:noWrap/>
          </w:tcPr>
          <w:p w14:paraId="1A50389D" w14:textId="77777777" w:rsidR="00E84EB5" w:rsidRPr="001C6A69" w:rsidRDefault="00E84EB5" w:rsidP="00181B38">
            <w:pPr>
              <w:pStyle w:val="BodyTextIndent"/>
              <w:tabs>
                <w:tab w:val="left" w:pos="250"/>
              </w:tabs>
              <w:spacing w:after="0" w:line="28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1C6A69">
              <w:rPr>
                <w:rFonts w:ascii="Angsana New" w:hAnsi="Angsana New"/>
                <w:szCs w:val="24"/>
                <w:u w:val="single"/>
                <w:cs/>
              </w:rPr>
              <w:t>หัก</w:t>
            </w:r>
            <w:r w:rsidRPr="001C6A69">
              <w:rPr>
                <w:rFonts w:ascii="Angsana New" w:hAnsi="Angsana New"/>
                <w:cs/>
              </w:rPr>
              <w:t xml:space="preserve"> </w:t>
            </w:r>
            <w:r w:rsidRPr="001C6A69">
              <w:rPr>
                <w:rFonts w:ascii="Angsana New" w:hAnsi="Angsana New"/>
                <w:szCs w:val="24"/>
                <w:cs/>
              </w:rPr>
              <w:t>ค่าเสื่อมราคาสะสม</w:t>
            </w:r>
          </w:p>
        </w:tc>
        <w:tc>
          <w:tcPr>
            <w:tcW w:w="1134" w:type="dxa"/>
            <w:noWrap/>
          </w:tcPr>
          <w:p w14:paraId="12989882" w14:textId="77777777" w:rsidR="00E84EB5" w:rsidRPr="0055523E" w:rsidRDefault="00E84EB5" w:rsidP="00181B38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  <w:gridSpan w:val="2"/>
          </w:tcPr>
          <w:p w14:paraId="031F72EB" w14:textId="77777777" w:rsidR="00E84EB5" w:rsidRPr="0055523E" w:rsidRDefault="00E84EB5" w:rsidP="00181B38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</w:tcBorders>
          </w:tcPr>
          <w:p w14:paraId="688863FB" w14:textId="77777777" w:rsidR="00E84EB5" w:rsidRPr="0055523E" w:rsidRDefault="00E84EB5" w:rsidP="00181B38">
            <w:pPr>
              <w:pStyle w:val="Header"/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  <w:gridSpan w:val="2"/>
            <w:tcBorders>
              <w:left w:val="nil"/>
            </w:tcBorders>
          </w:tcPr>
          <w:p w14:paraId="53708062" w14:textId="77777777" w:rsidR="00E84EB5" w:rsidRPr="0055523E" w:rsidRDefault="00E84EB5" w:rsidP="00181B38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</w:tcBorders>
            <w:noWrap/>
          </w:tcPr>
          <w:p w14:paraId="1DFA052C" w14:textId="77777777" w:rsidR="00E84EB5" w:rsidRPr="0055523E" w:rsidRDefault="00E84EB5" w:rsidP="00181B38">
            <w:pPr>
              <w:tabs>
                <w:tab w:val="left" w:pos="649"/>
              </w:tabs>
              <w:spacing w:line="280" w:lineRule="exact"/>
              <w:ind w:left="-30" w:right="57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43" w:type="dxa"/>
            <w:gridSpan w:val="2"/>
          </w:tcPr>
          <w:p w14:paraId="1BA52D19" w14:textId="77777777" w:rsidR="00E84EB5" w:rsidRPr="0055523E" w:rsidRDefault="00E84EB5" w:rsidP="00181B38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</w:tcBorders>
            <w:noWrap/>
          </w:tcPr>
          <w:p w14:paraId="2ABFCFD5" w14:textId="77777777" w:rsidR="00E84EB5" w:rsidRPr="0055523E" w:rsidRDefault="00E84EB5" w:rsidP="00181B38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gridSpan w:val="2"/>
            <w:noWrap/>
          </w:tcPr>
          <w:p w14:paraId="1B94D741" w14:textId="77777777" w:rsidR="00E84EB5" w:rsidRPr="001C6A69" w:rsidRDefault="00E84EB5" w:rsidP="00181B38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gridSpan w:val="2"/>
            <w:noWrap/>
          </w:tcPr>
          <w:p w14:paraId="381286EB" w14:textId="77777777" w:rsidR="00E84EB5" w:rsidRPr="0055523E" w:rsidRDefault="00E84EB5" w:rsidP="00181B38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84EB5" w:rsidRPr="0055523E" w14:paraId="66A9E366" w14:textId="77777777" w:rsidTr="004F6A55">
        <w:trPr>
          <w:gridAfter w:val="2"/>
          <w:wAfter w:w="36" w:type="dxa"/>
          <w:trHeight w:val="59"/>
        </w:trPr>
        <w:tc>
          <w:tcPr>
            <w:tcW w:w="2707" w:type="dxa"/>
            <w:noWrap/>
          </w:tcPr>
          <w:p w14:paraId="4CFFFB7A" w14:textId="77777777" w:rsidR="00E84EB5" w:rsidRPr="001C6A69" w:rsidRDefault="00E84EB5" w:rsidP="00181B38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1C6A69">
              <w:rPr>
                <w:rFonts w:ascii="Angsana New" w:hAnsi="Angsana New" w:hint="cs"/>
                <w:szCs w:val="24"/>
                <w:cs/>
              </w:rPr>
              <w:t>ส่วนปรับปรุงที่ดิน</w:t>
            </w:r>
          </w:p>
        </w:tc>
        <w:tc>
          <w:tcPr>
            <w:tcW w:w="1134" w:type="dxa"/>
            <w:noWrap/>
          </w:tcPr>
          <w:p w14:paraId="135F5210" w14:textId="6ED7BCDB" w:rsidR="00E84EB5" w:rsidRPr="0055523E" w:rsidRDefault="00E84EB5" w:rsidP="00181B38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13,602,208.02</w:t>
            </w:r>
          </w:p>
        </w:tc>
        <w:tc>
          <w:tcPr>
            <w:tcW w:w="143" w:type="dxa"/>
            <w:gridSpan w:val="2"/>
          </w:tcPr>
          <w:p w14:paraId="4ADBE204" w14:textId="77777777" w:rsidR="00E84EB5" w:rsidRPr="0055523E" w:rsidRDefault="00E84EB5" w:rsidP="00181B38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</w:tcPr>
          <w:p w14:paraId="707A81C0" w14:textId="7A73E6E9" w:rsidR="00E84EB5" w:rsidRPr="0055523E" w:rsidRDefault="00E84EB5" w:rsidP="00181B38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3,262,306.04</w:t>
            </w:r>
          </w:p>
        </w:tc>
        <w:tc>
          <w:tcPr>
            <w:tcW w:w="144" w:type="dxa"/>
            <w:gridSpan w:val="2"/>
            <w:tcBorders>
              <w:left w:val="nil"/>
            </w:tcBorders>
          </w:tcPr>
          <w:p w14:paraId="26D09BD6" w14:textId="77777777" w:rsidR="00E84EB5" w:rsidRPr="0055523E" w:rsidRDefault="00E84EB5" w:rsidP="00181B38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noWrap/>
          </w:tcPr>
          <w:p w14:paraId="2BF7289A" w14:textId="4E63FB3C" w:rsidR="00E84EB5" w:rsidRPr="0055523E" w:rsidRDefault="00E84EB5" w:rsidP="00181B38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ab/>
            </w:r>
            <w:r w:rsidRPr="0055523E">
              <w:rPr>
                <w:rFonts w:ascii="Angsana New" w:hAnsi="Angsana New"/>
                <w:sz w:val="24"/>
                <w:szCs w:val="24"/>
              </w:rPr>
              <w:tab/>
            </w:r>
            <w:r w:rsidRPr="0055523E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3" w:type="dxa"/>
            <w:gridSpan w:val="2"/>
          </w:tcPr>
          <w:p w14:paraId="43DD56D7" w14:textId="77777777" w:rsidR="00E84EB5" w:rsidRPr="0055523E" w:rsidRDefault="00E84EB5" w:rsidP="00181B38">
            <w:pPr>
              <w:spacing w:line="280" w:lineRule="exact"/>
              <w:ind w:left="-2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noWrap/>
          </w:tcPr>
          <w:p w14:paraId="1D59471B" w14:textId="510435F0" w:rsidR="00E84EB5" w:rsidRPr="0055523E" w:rsidRDefault="00E84EB5" w:rsidP="00181B38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ab/>
            </w:r>
            <w:r w:rsidRPr="0055523E">
              <w:rPr>
                <w:rFonts w:ascii="Angsana New" w:hAnsi="Angsana New"/>
                <w:sz w:val="24"/>
                <w:szCs w:val="24"/>
              </w:rPr>
              <w:tab/>
            </w:r>
            <w:r w:rsidRPr="0055523E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1" w:type="dxa"/>
            <w:gridSpan w:val="2"/>
            <w:noWrap/>
          </w:tcPr>
          <w:p w14:paraId="050997DA" w14:textId="77777777" w:rsidR="00E84EB5" w:rsidRPr="001C6A69" w:rsidRDefault="00E84EB5" w:rsidP="00181B38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gridSpan w:val="2"/>
            <w:noWrap/>
          </w:tcPr>
          <w:p w14:paraId="5C132CC8" w14:textId="6697161C" w:rsidR="00E84EB5" w:rsidRPr="0055523E" w:rsidRDefault="00E84EB5" w:rsidP="00181B38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16,864,514.06</w:t>
            </w:r>
          </w:p>
        </w:tc>
      </w:tr>
      <w:tr w:rsidR="00E84EB5" w:rsidRPr="0055523E" w14:paraId="7FA48ADE" w14:textId="77777777" w:rsidTr="004F6A55">
        <w:trPr>
          <w:gridAfter w:val="2"/>
          <w:wAfter w:w="36" w:type="dxa"/>
          <w:trHeight w:val="59"/>
        </w:trPr>
        <w:tc>
          <w:tcPr>
            <w:tcW w:w="2707" w:type="dxa"/>
            <w:noWrap/>
          </w:tcPr>
          <w:p w14:paraId="1E85ABBB" w14:textId="77777777" w:rsidR="00E84EB5" w:rsidRPr="001C6A69" w:rsidRDefault="00E84EB5" w:rsidP="00181B38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1C6A69">
              <w:rPr>
                <w:rFonts w:ascii="Angsana New" w:hAnsi="Angsana New" w:hint="cs"/>
                <w:szCs w:val="24"/>
                <w:cs/>
              </w:rPr>
              <w:t>อาคารและ</w:t>
            </w:r>
            <w:r w:rsidRPr="001C6A69">
              <w:rPr>
                <w:rFonts w:ascii="Angsana New" w:hAnsi="Angsana New"/>
                <w:szCs w:val="24"/>
                <w:cs/>
              </w:rPr>
              <w:t>ส่วนปรับปรุงอาคาร</w:t>
            </w:r>
          </w:p>
        </w:tc>
        <w:tc>
          <w:tcPr>
            <w:tcW w:w="1134" w:type="dxa"/>
            <w:noWrap/>
          </w:tcPr>
          <w:p w14:paraId="0919D916" w14:textId="657516CA" w:rsidR="00E84EB5" w:rsidRPr="0055523E" w:rsidRDefault="00E84EB5" w:rsidP="00181B38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87,943,244.78</w:t>
            </w:r>
          </w:p>
        </w:tc>
        <w:tc>
          <w:tcPr>
            <w:tcW w:w="143" w:type="dxa"/>
            <w:gridSpan w:val="2"/>
          </w:tcPr>
          <w:p w14:paraId="3FA9E4A7" w14:textId="77777777" w:rsidR="00E84EB5" w:rsidRPr="0055523E" w:rsidRDefault="00E84EB5" w:rsidP="00181B38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</w:tcPr>
          <w:p w14:paraId="73B5B554" w14:textId="7C1CC321" w:rsidR="00E84EB5" w:rsidRPr="0055523E" w:rsidRDefault="00E84EB5" w:rsidP="00181B38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12,283,104.74</w:t>
            </w:r>
          </w:p>
        </w:tc>
        <w:tc>
          <w:tcPr>
            <w:tcW w:w="144" w:type="dxa"/>
            <w:gridSpan w:val="2"/>
            <w:tcBorders>
              <w:left w:val="nil"/>
            </w:tcBorders>
          </w:tcPr>
          <w:p w14:paraId="1CFA4F7A" w14:textId="77777777" w:rsidR="00E84EB5" w:rsidRPr="0055523E" w:rsidRDefault="00E84EB5" w:rsidP="00181B38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noWrap/>
          </w:tcPr>
          <w:p w14:paraId="49C7CDD1" w14:textId="3034FB1B" w:rsidR="00E84EB5" w:rsidRPr="0055523E" w:rsidRDefault="00E84EB5" w:rsidP="00181B38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ab/>
            </w:r>
            <w:r w:rsidRPr="0055523E">
              <w:rPr>
                <w:rFonts w:ascii="Angsana New" w:hAnsi="Angsana New"/>
                <w:sz w:val="24"/>
                <w:szCs w:val="24"/>
              </w:rPr>
              <w:tab/>
            </w:r>
            <w:r w:rsidRPr="0055523E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3" w:type="dxa"/>
            <w:gridSpan w:val="2"/>
          </w:tcPr>
          <w:p w14:paraId="112FA43E" w14:textId="77777777" w:rsidR="00E84EB5" w:rsidRPr="0055523E" w:rsidRDefault="00E84EB5" w:rsidP="00181B38">
            <w:pPr>
              <w:spacing w:line="280" w:lineRule="exact"/>
              <w:ind w:left="-2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noWrap/>
          </w:tcPr>
          <w:p w14:paraId="6BBCA5C7" w14:textId="7B921ADD" w:rsidR="00E84EB5" w:rsidRPr="0055523E" w:rsidRDefault="00E84EB5" w:rsidP="00181B38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ab/>
            </w:r>
            <w:r w:rsidRPr="0055523E">
              <w:rPr>
                <w:rFonts w:ascii="Angsana New" w:hAnsi="Angsana New"/>
                <w:sz w:val="24"/>
                <w:szCs w:val="24"/>
              </w:rPr>
              <w:tab/>
            </w:r>
            <w:r w:rsidRPr="0055523E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1" w:type="dxa"/>
            <w:gridSpan w:val="2"/>
            <w:noWrap/>
          </w:tcPr>
          <w:p w14:paraId="3F30B988" w14:textId="77777777" w:rsidR="00E84EB5" w:rsidRPr="001C6A69" w:rsidRDefault="00E84EB5" w:rsidP="00181B38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gridSpan w:val="2"/>
            <w:noWrap/>
          </w:tcPr>
          <w:p w14:paraId="4B4A6229" w14:textId="5645A062" w:rsidR="00E84EB5" w:rsidRPr="0055523E" w:rsidRDefault="00E84EB5" w:rsidP="00181B38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100,226,349.52</w:t>
            </w:r>
          </w:p>
        </w:tc>
      </w:tr>
      <w:tr w:rsidR="00E84EB5" w:rsidRPr="0055523E" w14:paraId="1C6752B9" w14:textId="77777777" w:rsidTr="004F6A55">
        <w:trPr>
          <w:gridAfter w:val="2"/>
          <w:wAfter w:w="36" w:type="dxa"/>
          <w:trHeight w:val="59"/>
        </w:trPr>
        <w:tc>
          <w:tcPr>
            <w:tcW w:w="2707" w:type="dxa"/>
            <w:noWrap/>
          </w:tcPr>
          <w:p w14:paraId="66706DE4" w14:textId="77777777" w:rsidR="00E84EB5" w:rsidRPr="001C6A69" w:rsidRDefault="00E84EB5" w:rsidP="00181B38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1C6A69">
              <w:rPr>
                <w:rFonts w:ascii="Angsana New" w:hAnsi="Angsana New" w:hint="cs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34" w:type="dxa"/>
            <w:noWrap/>
          </w:tcPr>
          <w:p w14:paraId="0234BECA" w14:textId="57F83FB0" w:rsidR="00E84EB5" w:rsidRPr="0055523E" w:rsidRDefault="00E84EB5" w:rsidP="00181B38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28,893,782.31</w:t>
            </w:r>
          </w:p>
        </w:tc>
        <w:tc>
          <w:tcPr>
            <w:tcW w:w="143" w:type="dxa"/>
            <w:gridSpan w:val="2"/>
          </w:tcPr>
          <w:p w14:paraId="3C8801A2" w14:textId="77777777" w:rsidR="00E84EB5" w:rsidRPr="0055523E" w:rsidRDefault="00E84EB5" w:rsidP="00181B38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</w:tcPr>
          <w:p w14:paraId="48B36AD0" w14:textId="1DE1E19E" w:rsidR="00E84EB5" w:rsidRPr="0055523E" w:rsidRDefault="00E84EB5" w:rsidP="00181B38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1,937,422.49</w:t>
            </w:r>
          </w:p>
        </w:tc>
        <w:tc>
          <w:tcPr>
            <w:tcW w:w="144" w:type="dxa"/>
            <w:gridSpan w:val="2"/>
            <w:tcBorders>
              <w:left w:val="nil"/>
            </w:tcBorders>
          </w:tcPr>
          <w:p w14:paraId="26157891" w14:textId="77777777" w:rsidR="00E84EB5" w:rsidRPr="0055523E" w:rsidRDefault="00E84EB5" w:rsidP="00181B38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noWrap/>
          </w:tcPr>
          <w:p w14:paraId="20BF25B3" w14:textId="0D53E428" w:rsidR="00E84EB5" w:rsidRPr="0055523E" w:rsidRDefault="00E84EB5" w:rsidP="00181B38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ab/>
            </w:r>
            <w:r w:rsidRPr="0055523E">
              <w:rPr>
                <w:rFonts w:ascii="Angsana New" w:hAnsi="Angsana New"/>
                <w:sz w:val="24"/>
                <w:szCs w:val="24"/>
              </w:rPr>
              <w:tab/>
            </w:r>
            <w:r w:rsidRPr="0055523E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3" w:type="dxa"/>
            <w:gridSpan w:val="2"/>
          </w:tcPr>
          <w:p w14:paraId="60160164" w14:textId="77777777" w:rsidR="00E84EB5" w:rsidRPr="0055523E" w:rsidRDefault="00E84EB5" w:rsidP="00181B38">
            <w:pPr>
              <w:spacing w:line="280" w:lineRule="exact"/>
              <w:ind w:left="-2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noWrap/>
          </w:tcPr>
          <w:p w14:paraId="47405077" w14:textId="4F4520AD" w:rsidR="00E84EB5" w:rsidRPr="0055523E" w:rsidRDefault="00E84EB5" w:rsidP="00181B38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ab/>
            </w:r>
            <w:r w:rsidRPr="0055523E">
              <w:rPr>
                <w:rFonts w:ascii="Angsana New" w:hAnsi="Angsana New"/>
                <w:sz w:val="24"/>
                <w:szCs w:val="24"/>
              </w:rPr>
              <w:tab/>
            </w:r>
            <w:r w:rsidRPr="0055523E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1" w:type="dxa"/>
            <w:gridSpan w:val="2"/>
            <w:noWrap/>
          </w:tcPr>
          <w:p w14:paraId="095BB7BB" w14:textId="77777777" w:rsidR="00E84EB5" w:rsidRPr="001C6A69" w:rsidRDefault="00E84EB5" w:rsidP="00181B38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gridSpan w:val="2"/>
            <w:noWrap/>
          </w:tcPr>
          <w:p w14:paraId="1EA433E3" w14:textId="07337D1E" w:rsidR="00E84EB5" w:rsidRPr="001C6A69" w:rsidRDefault="00E84EB5" w:rsidP="00181B38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30,831,204.80</w:t>
            </w:r>
          </w:p>
        </w:tc>
      </w:tr>
      <w:tr w:rsidR="00E84EB5" w:rsidRPr="0055523E" w14:paraId="7687E08C" w14:textId="77777777" w:rsidTr="004F6A55">
        <w:trPr>
          <w:gridAfter w:val="2"/>
          <w:wAfter w:w="36" w:type="dxa"/>
          <w:trHeight w:val="59"/>
        </w:trPr>
        <w:tc>
          <w:tcPr>
            <w:tcW w:w="2707" w:type="dxa"/>
            <w:noWrap/>
          </w:tcPr>
          <w:p w14:paraId="42DD5315" w14:textId="77777777" w:rsidR="00E84EB5" w:rsidRPr="001C6A69" w:rsidRDefault="00E84EB5" w:rsidP="00181B38">
            <w:pPr>
              <w:pStyle w:val="BodyTextIndent"/>
              <w:tabs>
                <w:tab w:val="left" w:pos="250"/>
              </w:tabs>
              <w:spacing w:after="0" w:line="28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1C6A69">
              <w:rPr>
                <w:rFonts w:ascii="Angsana New" w:hAnsi="Angsana New"/>
                <w:szCs w:val="24"/>
                <w:cs/>
              </w:rPr>
              <w:t>เครื่องตกแต่</w:t>
            </w:r>
            <w:r w:rsidRPr="001C6A69">
              <w:rPr>
                <w:rFonts w:ascii="Angsana New" w:hAnsi="Angsana New" w:hint="cs"/>
                <w:szCs w:val="24"/>
                <w:cs/>
              </w:rPr>
              <w:t>ง</w:t>
            </w:r>
            <w:r w:rsidRPr="001C6A69">
              <w:rPr>
                <w:rFonts w:ascii="Angsana New" w:hAnsi="Angsana New"/>
                <w:szCs w:val="24"/>
                <w:cs/>
              </w:rPr>
              <w:t>ติดตั้ง</w:t>
            </w:r>
            <w:r w:rsidRPr="001C6A69">
              <w:rPr>
                <w:rFonts w:ascii="Angsana New" w:hAnsi="Angsana New" w:hint="cs"/>
                <w:szCs w:val="24"/>
                <w:cs/>
              </w:rPr>
              <w:t>และอุปกรณ์สำนักงาน</w:t>
            </w:r>
          </w:p>
        </w:tc>
        <w:tc>
          <w:tcPr>
            <w:tcW w:w="1134" w:type="dxa"/>
            <w:noWrap/>
          </w:tcPr>
          <w:p w14:paraId="3FC9183B" w14:textId="69B029E3" w:rsidR="00E84EB5" w:rsidRPr="0055523E" w:rsidRDefault="00E84EB5" w:rsidP="00181B38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42,565,877.53</w:t>
            </w:r>
          </w:p>
        </w:tc>
        <w:tc>
          <w:tcPr>
            <w:tcW w:w="143" w:type="dxa"/>
            <w:gridSpan w:val="2"/>
          </w:tcPr>
          <w:p w14:paraId="20B373D7" w14:textId="77777777" w:rsidR="00E84EB5" w:rsidRPr="0055523E" w:rsidRDefault="00E84EB5" w:rsidP="00181B38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</w:tcPr>
          <w:p w14:paraId="1F6FC1DE" w14:textId="208009A8" w:rsidR="00E84EB5" w:rsidRPr="0055523E" w:rsidRDefault="00E84EB5" w:rsidP="00181B38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7F7A">
              <w:rPr>
                <w:rFonts w:ascii="Angsana New" w:hAnsi="Angsana New"/>
                <w:sz w:val="24"/>
                <w:szCs w:val="24"/>
              </w:rPr>
              <w:t>7</w:t>
            </w:r>
            <w:r w:rsidRPr="0055523E">
              <w:rPr>
                <w:rFonts w:ascii="Angsana New" w:hAnsi="Angsana New"/>
                <w:sz w:val="24"/>
                <w:szCs w:val="24"/>
              </w:rPr>
              <w:t>,</w:t>
            </w:r>
            <w:r w:rsidRPr="003A7F7A">
              <w:rPr>
                <w:rFonts w:ascii="Angsana New" w:hAnsi="Angsana New"/>
                <w:sz w:val="24"/>
                <w:szCs w:val="24"/>
              </w:rPr>
              <w:t>102</w:t>
            </w:r>
            <w:r w:rsidRPr="0055523E">
              <w:rPr>
                <w:rFonts w:ascii="Angsana New" w:hAnsi="Angsana New"/>
                <w:sz w:val="24"/>
                <w:szCs w:val="24"/>
              </w:rPr>
              <w:t>,</w:t>
            </w:r>
            <w:r w:rsidRPr="003A7F7A">
              <w:rPr>
                <w:rFonts w:ascii="Angsana New" w:hAnsi="Angsana New"/>
                <w:sz w:val="24"/>
                <w:szCs w:val="24"/>
              </w:rPr>
              <w:t>072.60</w:t>
            </w:r>
          </w:p>
        </w:tc>
        <w:tc>
          <w:tcPr>
            <w:tcW w:w="144" w:type="dxa"/>
            <w:gridSpan w:val="2"/>
            <w:tcBorders>
              <w:left w:val="nil"/>
            </w:tcBorders>
          </w:tcPr>
          <w:p w14:paraId="1D6D356C" w14:textId="77777777" w:rsidR="00E84EB5" w:rsidRPr="0055523E" w:rsidRDefault="00E84EB5" w:rsidP="00181B38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noWrap/>
          </w:tcPr>
          <w:p w14:paraId="01A72690" w14:textId="65E59A1A" w:rsidR="00E84EB5" w:rsidRPr="0055523E" w:rsidRDefault="00E84EB5" w:rsidP="00181B38">
            <w:pPr>
              <w:tabs>
                <w:tab w:val="left" w:pos="-88"/>
              </w:tabs>
              <w:spacing w:line="280" w:lineRule="exact"/>
              <w:ind w:left="-108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55523E">
              <w:rPr>
                <w:rFonts w:asciiTheme="majorBidi" w:hAnsiTheme="majorBidi"/>
                <w:bCs/>
                <w:sz w:val="24"/>
                <w:szCs w:val="24"/>
              </w:rPr>
              <w:t>(2,616,493.68)</w:t>
            </w:r>
          </w:p>
        </w:tc>
        <w:tc>
          <w:tcPr>
            <w:tcW w:w="143" w:type="dxa"/>
            <w:gridSpan w:val="2"/>
          </w:tcPr>
          <w:p w14:paraId="047F09E1" w14:textId="77777777" w:rsidR="00E84EB5" w:rsidRPr="0055523E" w:rsidRDefault="00E84EB5" w:rsidP="00181B38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noWrap/>
          </w:tcPr>
          <w:p w14:paraId="18AAAC9F" w14:textId="2A03669D" w:rsidR="00E84EB5" w:rsidRPr="0055523E" w:rsidRDefault="00E84EB5" w:rsidP="00181B38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ab/>
            </w:r>
            <w:r w:rsidRPr="0055523E">
              <w:rPr>
                <w:rFonts w:ascii="Angsana New" w:hAnsi="Angsana New"/>
                <w:sz w:val="24"/>
                <w:szCs w:val="24"/>
              </w:rPr>
              <w:tab/>
            </w:r>
            <w:r w:rsidRPr="0055523E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1" w:type="dxa"/>
            <w:gridSpan w:val="2"/>
            <w:noWrap/>
          </w:tcPr>
          <w:p w14:paraId="66AD115B" w14:textId="77777777" w:rsidR="00E84EB5" w:rsidRPr="001C6A69" w:rsidRDefault="00E84EB5" w:rsidP="00181B38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gridSpan w:val="2"/>
            <w:noWrap/>
          </w:tcPr>
          <w:p w14:paraId="187FB678" w14:textId="7F70DF1C" w:rsidR="00E84EB5" w:rsidRPr="0055523E" w:rsidRDefault="00E84EB5" w:rsidP="00181B38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47,051,456.45</w:t>
            </w:r>
          </w:p>
        </w:tc>
      </w:tr>
      <w:tr w:rsidR="00E84EB5" w:rsidRPr="0055523E" w14:paraId="6454F89B" w14:textId="77777777" w:rsidTr="004F6A55">
        <w:trPr>
          <w:gridAfter w:val="2"/>
          <w:wAfter w:w="36" w:type="dxa"/>
          <w:trHeight w:val="59"/>
        </w:trPr>
        <w:tc>
          <w:tcPr>
            <w:tcW w:w="2707" w:type="dxa"/>
            <w:noWrap/>
          </w:tcPr>
          <w:p w14:paraId="55BE5B96" w14:textId="77777777" w:rsidR="00E84EB5" w:rsidRPr="001C6A69" w:rsidRDefault="00E84EB5" w:rsidP="00181B38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1C6A69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134" w:type="dxa"/>
            <w:noWrap/>
          </w:tcPr>
          <w:p w14:paraId="02CC65BC" w14:textId="2643D956" w:rsidR="00E84EB5" w:rsidRPr="0055523E" w:rsidRDefault="00E84EB5" w:rsidP="00181B38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40,546,191.22</w:t>
            </w:r>
          </w:p>
        </w:tc>
        <w:tc>
          <w:tcPr>
            <w:tcW w:w="143" w:type="dxa"/>
            <w:gridSpan w:val="2"/>
          </w:tcPr>
          <w:p w14:paraId="76678169" w14:textId="77777777" w:rsidR="00E84EB5" w:rsidRPr="0055523E" w:rsidRDefault="00E84EB5" w:rsidP="00181B38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</w:tcPr>
          <w:p w14:paraId="7BDC881D" w14:textId="032D14EA" w:rsidR="00E84EB5" w:rsidRPr="0055523E" w:rsidRDefault="00E84EB5" w:rsidP="00181B38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2,271,837.96</w:t>
            </w:r>
          </w:p>
        </w:tc>
        <w:tc>
          <w:tcPr>
            <w:tcW w:w="144" w:type="dxa"/>
            <w:gridSpan w:val="2"/>
            <w:tcBorders>
              <w:left w:val="nil"/>
            </w:tcBorders>
          </w:tcPr>
          <w:p w14:paraId="565EB1C0" w14:textId="77777777" w:rsidR="00E84EB5" w:rsidRPr="0055523E" w:rsidRDefault="00E84EB5" w:rsidP="00181B38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noWrap/>
          </w:tcPr>
          <w:p w14:paraId="09D5FE47" w14:textId="245C850B" w:rsidR="00E84EB5" w:rsidRPr="0055523E" w:rsidRDefault="00E84EB5" w:rsidP="00181B38">
            <w:pPr>
              <w:tabs>
                <w:tab w:val="left" w:pos="-88"/>
              </w:tabs>
              <w:spacing w:line="280" w:lineRule="exact"/>
              <w:ind w:left="-108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55523E">
              <w:rPr>
                <w:rFonts w:asciiTheme="majorBidi" w:hAnsiTheme="majorBidi"/>
                <w:bCs/>
                <w:sz w:val="24"/>
                <w:szCs w:val="24"/>
              </w:rPr>
              <w:t>(577,615.56)</w:t>
            </w:r>
          </w:p>
        </w:tc>
        <w:tc>
          <w:tcPr>
            <w:tcW w:w="143" w:type="dxa"/>
            <w:gridSpan w:val="2"/>
          </w:tcPr>
          <w:p w14:paraId="71889001" w14:textId="77777777" w:rsidR="00E84EB5" w:rsidRPr="0055523E" w:rsidRDefault="00E84EB5" w:rsidP="00181B38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tcBorders>
              <w:bottom w:val="single" w:sz="6" w:space="0" w:color="auto"/>
            </w:tcBorders>
            <w:noWrap/>
          </w:tcPr>
          <w:p w14:paraId="1F0968A2" w14:textId="5F845FBD" w:rsidR="00E84EB5" w:rsidRPr="0055523E" w:rsidRDefault="00E84EB5" w:rsidP="00181B38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ab/>
            </w:r>
            <w:r w:rsidRPr="0055523E">
              <w:rPr>
                <w:rFonts w:ascii="Angsana New" w:hAnsi="Angsana New"/>
                <w:sz w:val="24"/>
                <w:szCs w:val="24"/>
              </w:rPr>
              <w:tab/>
            </w:r>
            <w:r w:rsidRPr="0055523E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1" w:type="dxa"/>
            <w:gridSpan w:val="2"/>
            <w:noWrap/>
          </w:tcPr>
          <w:p w14:paraId="46FFC27A" w14:textId="77777777" w:rsidR="00E84EB5" w:rsidRPr="001C6A69" w:rsidRDefault="00E84EB5" w:rsidP="00181B38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gridSpan w:val="2"/>
            <w:noWrap/>
          </w:tcPr>
          <w:p w14:paraId="5CD4A1ED" w14:textId="136BBC2E" w:rsidR="00E84EB5" w:rsidRPr="0055523E" w:rsidRDefault="00E84EB5" w:rsidP="00181B38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42,240,413.62</w:t>
            </w:r>
          </w:p>
        </w:tc>
      </w:tr>
      <w:tr w:rsidR="00E84EB5" w:rsidRPr="0055523E" w14:paraId="7FF1D16A" w14:textId="77777777" w:rsidTr="004F6A55">
        <w:trPr>
          <w:gridAfter w:val="2"/>
          <w:wAfter w:w="36" w:type="dxa"/>
          <w:trHeight w:val="59"/>
        </w:trPr>
        <w:tc>
          <w:tcPr>
            <w:tcW w:w="2707" w:type="dxa"/>
            <w:noWrap/>
          </w:tcPr>
          <w:p w14:paraId="2AD247A6" w14:textId="77777777" w:rsidR="00E84EB5" w:rsidRPr="001C6A69" w:rsidRDefault="00E84EB5" w:rsidP="00181B38">
            <w:pPr>
              <w:pStyle w:val="BodyTextIndent"/>
              <w:tabs>
                <w:tab w:val="left" w:pos="250"/>
              </w:tabs>
              <w:spacing w:after="0" w:line="28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55523E">
              <w:rPr>
                <w:rFonts w:ascii="Angsana New" w:hAnsi="Angsana New"/>
                <w:szCs w:val="24"/>
              </w:rPr>
              <w:tab/>
            </w:r>
            <w:r w:rsidRPr="001C6A69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0137003" w14:textId="13F572FD" w:rsidR="00E84EB5" w:rsidRPr="0055523E" w:rsidRDefault="00E84EB5" w:rsidP="00181B38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213,551,303.86</w:t>
            </w:r>
          </w:p>
        </w:tc>
        <w:tc>
          <w:tcPr>
            <w:tcW w:w="143" w:type="dxa"/>
            <w:gridSpan w:val="2"/>
          </w:tcPr>
          <w:p w14:paraId="64BD1295" w14:textId="77777777" w:rsidR="00E84EB5" w:rsidRPr="0055523E" w:rsidRDefault="00E84EB5" w:rsidP="00181B38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47EC2C2" w14:textId="6A43AD3F" w:rsidR="00E84EB5" w:rsidRPr="0055523E" w:rsidRDefault="00E84EB5" w:rsidP="00181B38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26,856,743.83</w:t>
            </w:r>
          </w:p>
        </w:tc>
        <w:tc>
          <w:tcPr>
            <w:tcW w:w="144" w:type="dxa"/>
            <w:gridSpan w:val="2"/>
            <w:tcBorders>
              <w:left w:val="nil"/>
            </w:tcBorders>
          </w:tcPr>
          <w:p w14:paraId="4E026424" w14:textId="77777777" w:rsidR="00E84EB5" w:rsidRPr="0055523E" w:rsidRDefault="00E84EB5" w:rsidP="00181B38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CC8A6D9" w14:textId="6C853AE2" w:rsidR="00E84EB5" w:rsidRPr="0055523E" w:rsidRDefault="00E84EB5" w:rsidP="00181B38">
            <w:pPr>
              <w:pStyle w:val="BodyTextIndent"/>
              <w:spacing w:after="0" w:line="280" w:lineRule="exact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(3,194,109.24)</w:t>
            </w:r>
          </w:p>
        </w:tc>
        <w:tc>
          <w:tcPr>
            <w:tcW w:w="143" w:type="dxa"/>
            <w:gridSpan w:val="2"/>
          </w:tcPr>
          <w:p w14:paraId="48B5B0A4" w14:textId="77777777" w:rsidR="00E84EB5" w:rsidRPr="0055523E" w:rsidRDefault="00E84EB5" w:rsidP="00181B3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D466D4C" w14:textId="290B6107" w:rsidR="00E84EB5" w:rsidRPr="0055523E" w:rsidRDefault="00E84EB5" w:rsidP="00181B38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ab/>
            </w:r>
            <w:r w:rsidRPr="0055523E">
              <w:rPr>
                <w:rFonts w:ascii="Angsana New" w:hAnsi="Angsana New"/>
                <w:sz w:val="24"/>
                <w:szCs w:val="24"/>
              </w:rPr>
              <w:tab/>
            </w:r>
            <w:r w:rsidRPr="0055523E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1" w:type="dxa"/>
            <w:gridSpan w:val="2"/>
            <w:noWrap/>
          </w:tcPr>
          <w:p w14:paraId="11DC0821" w14:textId="77777777" w:rsidR="00E84EB5" w:rsidRPr="001C6A69" w:rsidRDefault="00E84EB5" w:rsidP="00181B3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13095DB" w14:textId="2AA9FDAD" w:rsidR="00E84EB5" w:rsidRPr="0055523E" w:rsidRDefault="00E84EB5" w:rsidP="00181B38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237,213,938.45</w:t>
            </w:r>
          </w:p>
        </w:tc>
      </w:tr>
      <w:tr w:rsidR="00E84EB5" w:rsidRPr="0055523E" w14:paraId="1FF72A7F" w14:textId="77777777" w:rsidTr="004F6A55">
        <w:trPr>
          <w:gridAfter w:val="2"/>
          <w:wAfter w:w="36" w:type="dxa"/>
          <w:trHeight w:val="59"/>
        </w:trPr>
        <w:tc>
          <w:tcPr>
            <w:tcW w:w="2707" w:type="dxa"/>
            <w:shd w:val="clear" w:color="auto" w:fill="auto"/>
            <w:noWrap/>
          </w:tcPr>
          <w:p w14:paraId="7AFBCE0F" w14:textId="77777777" w:rsidR="00E84EB5" w:rsidRPr="001C6A69" w:rsidRDefault="00E84EB5" w:rsidP="00181B38">
            <w:pPr>
              <w:pStyle w:val="BodyTextIndent"/>
              <w:tabs>
                <w:tab w:val="left" w:pos="250"/>
              </w:tabs>
              <w:spacing w:after="0" w:line="28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หัก</w:t>
            </w:r>
            <w:r w:rsidRPr="001C6A69">
              <w:rPr>
                <w:rFonts w:ascii="Angsana New" w:hAnsi="Angsana New" w:hint="cs"/>
                <w:sz w:val="24"/>
                <w:szCs w:val="24"/>
                <w:cs/>
              </w:rPr>
              <w:t xml:space="preserve"> ค่าเผื่อการด้อยค่า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91D0DB6" w14:textId="4A4916F8" w:rsidR="00E84EB5" w:rsidRPr="0055523E" w:rsidRDefault="00E84EB5" w:rsidP="00181B38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1,591,900.26</w:t>
            </w:r>
          </w:p>
        </w:tc>
        <w:tc>
          <w:tcPr>
            <w:tcW w:w="143" w:type="dxa"/>
            <w:gridSpan w:val="2"/>
          </w:tcPr>
          <w:p w14:paraId="5AA3C71F" w14:textId="77777777" w:rsidR="00E84EB5" w:rsidRPr="0055523E" w:rsidRDefault="00E84EB5" w:rsidP="00181B38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81ADF74" w14:textId="6EFD99AA" w:rsidR="00E84EB5" w:rsidRPr="0055523E" w:rsidRDefault="00E84EB5" w:rsidP="00181B38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4" w:type="dxa"/>
            <w:gridSpan w:val="2"/>
            <w:tcBorders>
              <w:left w:val="nil"/>
            </w:tcBorders>
          </w:tcPr>
          <w:p w14:paraId="19FB5443" w14:textId="77777777" w:rsidR="00E84EB5" w:rsidRPr="0055523E" w:rsidRDefault="00E84EB5" w:rsidP="00181B38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9DC5020" w14:textId="11FD0F57" w:rsidR="00E84EB5" w:rsidRPr="0055523E" w:rsidRDefault="00E84EB5" w:rsidP="00181B38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3" w:type="dxa"/>
            <w:gridSpan w:val="2"/>
          </w:tcPr>
          <w:p w14:paraId="73FAC7E5" w14:textId="77777777" w:rsidR="00E84EB5" w:rsidRPr="0055523E" w:rsidRDefault="00E84EB5" w:rsidP="00181B38">
            <w:pPr>
              <w:tabs>
                <w:tab w:val="left" w:pos="-88"/>
              </w:tabs>
              <w:spacing w:line="280" w:lineRule="exact"/>
              <w:ind w:left="-108" w:right="227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</w:tcBorders>
            <w:noWrap/>
          </w:tcPr>
          <w:p w14:paraId="76D38816" w14:textId="34422465" w:rsidR="00E84EB5" w:rsidRPr="0055523E" w:rsidRDefault="00E84EB5" w:rsidP="00181B38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ab/>
            </w:r>
            <w:r w:rsidRPr="0055523E">
              <w:rPr>
                <w:rFonts w:ascii="Angsana New" w:hAnsi="Angsana New"/>
                <w:sz w:val="24"/>
                <w:szCs w:val="24"/>
              </w:rPr>
              <w:tab/>
            </w:r>
            <w:r w:rsidRPr="0055523E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1" w:type="dxa"/>
            <w:gridSpan w:val="2"/>
            <w:noWrap/>
          </w:tcPr>
          <w:p w14:paraId="2C18A369" w14:textId="77777777" w:rsidR="00E84EB5" w:rsidRPr="001C6A69" w:rsidRDefault="00E84EB5" w:rsidP="00181B3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841D0E1" w14:textId="687AFB79" w:rsidR="00E84EB5" w:rsidRPr="0055523E" w:rsidRDefault="00E84EB5" w:rsidP="00181B38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1,591,900.26</w:t>
            </w:r>
          </w:p>
        </w:tc>
      </w:tr>
      <w:tr w:rsidR="00E84EB5" w:rsidRPr="0055523E" w14:paraId="7F80D65D" w14:textId="77777777" w:rsidTr="004F6A55">
        <w:trPr>
          <w:gridAfter w:val="2"/>
          <w:wAfter w:w="36" w:type="dxa"/>
          <w:trHeight w:val="59"/>
        </w:trPr>
        <w:tc>
          <w:tcPr>
            <w:tcW w:w="2707" w:type="dxa"/>
            <w:noWrap/>
          </w:tcPr>
          <w:p w14:paraId="68260D0C" w14:textId="77777777" w:rsidR="00E84EB5" w:rsidRPr="001C6A69" w:rsidRDefault="00E84EB5" w:rsidP="00181B38">
            <w:pPr>
              <w:pStyle w:val="BodyTextIndent"/>
              <w:tabs>
                <w:tab w:val="left" w:pos="250"/>
              </w:tabs>
              <w:spacing w:after="0" w:line="28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1C6A69">
              <w:rPr>
                <w:rFonts w:ascii="Angsana New" w:hAnsi="Angsana New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16CF6712" w14:textId="710317BC" w:rsidR="00E84EB5" w:rsidRPr="0055523E" w:rsidRDefault="00E84EB5" w:rsidP="00181B38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265,851,287.68</w:t>
            </w:r>
          </w:p>
        </w:tc>
        <w:tc>
          <w:tcPr>
            <w:tcW w:w="143" w:type="dxa"/>
            <w:gridSpan w:val="2"/>
          </w:tcPr>
          <w:p w14:paraId="2DB1CB9F" w14:textId="77777777" w:rsidR="00E84EB5" w:rsidRPr="0055523E" w:rsidRDefault="00E84EB5" w:rsidP="00181B38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</w:tcBorders>
          </w:tcPr>
          <w:p w14:paraId="18DD6170" w14:textId="77777777" w:rsidR="00E84EB5" w:rsidRPr="0055523E" w:rsidRDefault="00E84EB5" w:rsidP="00181B38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  <w:gridSpan w:val="2"/>
            <w:tcBorders>
              <w:left w:val="nil"/>
            </w:tcBorders>
          </w:tcPr>
          <w:p w14:paraId="7FEFD4E2" w14:textId="77777777" w:rsidR="00E84EB5" w:rsidRPr="0055523E" w:rsidRDefault="00E84EB5" w:rsidP="00181B38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</w:tcBorders>
            <w:noWrap/>
          </w:tcPr>
          <w:p w14:paraId="2EC6E215" w14:textId="77777777" w:rsidR="00E84EB5" w:rsidRPr="0055523E" w:rsidRDefault="00E84EB5" w:rsidP="00181B38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  <w:gridSpan w:val="2"/>
          </w:tcPr>
          <w:p w14:paraId="1EDBFC66" w14:textId="77777777" w:rsidR="00E84EB5" w:rsidRPr="0055523E" w:rsidRDefault="00E84EB5" w:rsidP="00181B3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</w:tcBorders>
            <w:noWrap/>
          </w:tcPr>
          <w:p w14:paraId="786E9471" w14:textId="77777777" w:rsidR="00E84EB5" w:rsidRPr="0055523E" w:rsidRDefault="00E84EB5" w:rsidP="00181B38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gridSpan w:val="2"/>
            <w:noWrap/>
          </w:tcPr>
          <w:p w14:paraId="4541A684" w14:textId="77777777" w:rsidR="00E84EB5" w:rsidRPr="001C6A69" w:rsidRDefault="00E84EB5" w:rsidP="00181B3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bottom w:val="double" w:sz="6" w:space="0" w:color="auto"/>
            </w:tcBorders>
            <w:noWrap/>
          </w:tcPr>
          <w:p w14:paraId="029DEC59" w14:textId="3DFFF9F9" w:rsidR="00E84EB5" w:rsidRPr="0055523E" w:rsidRDefault="0086760A" w:rsidP="00181B38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7F7A">
              <w:rPr>
                <w:rFonts w:ascii="Angsana New" w:hAnsi="Angsana New"/>
                <w:sz w:val="24"/>
                <w:szCs w:val="24"/>
              </w:rPr>
              <w:t>258</w:t>
            </w:r>
            <w:r w:rsidRPr="0055523E">
              <w:rPr>
                <w:rFonts w:ascii="Angsana New" w:hAnsi="Angsana New"/>
                <w:sz w:val="24"/>
                <w:szCs w:val="24"/>
              </w:rPr>
              <w:t>,</w:t>
            </w:r>
            <w:r w:rsidRPr="003A7F7A">
              <w:rPr>
                <w:rFonts w:ascii="Angsana New" w:hAnsi="Angsana New"/>
                <w:sz w:val="24"/>
                <w:szCs w:val="24"/>
              </w:rPr>
              <w:t>894</w:t>
            </w:r>
            <w:r w:rsidRPr="0055523E">
              <w:rPr>
                <w:rFonts w:ascii="Angsana New" w:hAnsi="Angsana New"/>
                <w:sz w:val="24"/>
                <w:szCs w:val="24"/>
              </w:rPr>
              <w:t>,</w:t>
            </w:r>
            <w:r w:rsidRPr="003A7F7A">
              <w:rPr>
                <w:rFonts w:ascii="Angsana New" w:hAnsi="Angsana New"/>
                <w:sz w:val="24"/>
                <w:szCs w:val="24"/>
              </w:rPr>
              <w:t>118.45</w:t>
            </w:r>
          </w:p>
        </w:tc>
      </w:tr>
    </w:tbl>
    <w:p w14:paraId="13D36286" w14:textId="6D959623" w:rsidR="00C6143C" w:rsidRPr="0055523E" w:rsidRDefault="00C6143C">
      <w:pPr>
        <w:rPr>
          <w:color w:val="FF0000"/>
        </w:rPr>
      </w:pPr>
    </w:p>
    <w:p w14:paraId="42353D27" w14:textId="77777777" w:rsidR="00181B38" w:rsidRPr="0055523E" w:rsidRDefault="00181B38">
      <w:pPr>
        <w:rPr>
          <w:color w:val="FF0000"/>
        </w:rPr>
      </w:pPr>
    </w:p>
    <w:tbl>
      <w:tblPr>
        <w:tblW w:w="8944" w:type="dxa"/>
        <w:tblInd w:w="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07"/>
        <w:gridCol w:w="1134"/>
        <w:gridCol w:w="143"/>
        <w:gridCol w:w="1133"/>
        <w:gridCol w:w="144"/>
        <w:gridCol w:w="1132"/>
        <w:gridCol w:w="143"/>
        <w:gridCol w:w="1132"/>
        <w:gridCol w:w="141"/>
        <w:gridCol w:w="1135"/>
      </w:tblGrid>
      <w:tr w:rsidR="001A4DF1" w:rsidRPr="0055523E" w14:paraId="4C89D5E3" w14:textId="77777777" w:rsidTr="00DF17DF">
        <w:trPr>
          <w:trHeight w:val="74"/>
        </w:trPr>
        <w:tc>
          <w:tcPr>
            <w:tcW w:w="2707" w:type="dxa"/>
            <w:noWrap/>
          </w:tcPr>
          <w:p w14:paraId="2DBD0C87" w14:textId="77777777" w:rsidR="00BC19F4" w:rsidRPr="0055523E" w:rsidRDefault="00BC19F4" w:rsidP="002D1F4F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pacing w:val="-4"/>
                <w:szCs w:val="24"/>
                <w:cs/>
              </w:rPr>
            </w:pPr>
            <w:bookmarkStart w:id="5" w:name="_Hlk560083"/>
            <w:bookmarkEnd w:id="4"/>
          </w:p>
        </w:tc>
        <w:tc>
          <w:tcPr>
            <w:tcW w:w="6237" w:type="dxa"/>
            <w:gridSpan w:val="9"/>
            <w:tcBorders>
              <w:bottom w:val="single" w:sz="6" w:space="0" w:color="auto"/>
            </w:tcBorders>
            <w:noWrap/>
          </w:tcPr>
          <w:p w14:paraId="48966412" w14:textId="77777777" w:rsidR="00BC19F4" w:rsidRPr="0055523E" w:rsidRDefault="00BC19F4" w:rsidP="002D1F4F">
            <w:pPr>
              <w:pStyle w:val="BodyTextIndent"/>
              <w:spacing w:after="0" w:line="280" w:lineRule="exact"/>
              <w:ind w:left="-108" w:right="40"/>
              <w:jc w:val="center"/>
              <w:rPr>
                <w:rFonts w:ascii="Angsana New" w:hAnsi="Angsana New"/>
                <w:szCs w:val="24"/>
              </w:rPr>
            </w:pPr>
            <w:r w:rsidRPr="001C6A69">
              <w:rPr>
                <w:rFonts w:ascii="Angsana New" w:hAnsi="Angsana New"/>
                <w:szCs w:val="24"/>
                <w:cs/>
              </w:rPr>
              <w:t>บาท</w:t>
            </w:r>
          </w:p>
        </w:tc>
      </w:tr>
      <w:tr w:rsidR="001A4DF1" w:rsidRPr="0055523E" w14:paraId="3A61891C" w14:textId="77777777" w:rsidTr="00DF17DF">
        <w:trPr>
          <w:trHeight w:val="74"/>
        </w:trPr>
        <w:tc>
          <w:tcPr>
            <w:tcW w:w="2707" w:type="dxa"/>
            <w:noWrap/>
          </w:tcPr>
          <w:p w14:paraId="5EDF4D04" w14:textId="77777777" w:rsidR="00BC19F4" w:rsidRPr="0055523E" w:rsidRDefault="00BC19F4" w:rsidP="002D1F4F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6237" w:type="dxa"/>
            <w:gridSpan w:val="9"/>
            <w:tcBorders>
              <w:bottom w:val="single" w:sz="6" w:space="0" w:color="auto"/>
            </w:tcBorders>
            <w:noWrap/>
          </w:tcPr>
          <w:p w14:paraId="379A6D58" w14:textId="77777777" w:rsidR="00BC19F4" w:rsidRPr="001C6A69" w:rsidRDefault="00BC19F4" w:rsidP="002D1F4F">
            <w:pPr>
              <w:pStyle w:val="BodyTextIndent"/>
              <w:spacing w:after="0" w:line="280" w:lineRule="exact"/>
              <w:ind w:left="-108" w:right="40"/>
              <w:jc w:val="center"/>
              <w:rPr>
                <w:rFonts w:ascii="Angsana New" w:hAnsi="Angsana New"/>
                <w:szCs w:val="24"/>
                <w:cs/>
              </w:rPr>
            </w:pPr>
            <w:r w:rsidRPr="001C6A69">
              <w:rPr>
                <w:rFonts w:ascii="Angsana New" w:hAnsi="Angsana New" w:hint="cs"/>
                <w:szCs w:val="24"/>
                <w:cs/>
              </w:rPr>
              <w:t>งบการเงินเฉพาะกิจการ</w:t>
            </w:r>
          </w:p>
        </w:tc>
      </w:tr>
      <w:tr w:rsidR="001A4DF1" w:rsidRPr="0055523E" w14:paraId="41AFB8C3" w14:textId="77777777" w:rsidTr="00DF17DF">
        <w:tc>
          <w:tcPr>
            <w:tcW w:w="2707" w:type="dxa"/>
            <w:noWrap/>
          </w:tcPr>
          <w:p w14:paraId="4AD5BD3B" w14:textId="77777777" w:rsidR="00BC19F4" w:rsidRPr="0055523E" w:rsidRDefault="00BC19F4" w:rsidP="002D1F4F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noWrap/>
          </w:tcPr>
          <w:p w14:paraId="04C953E8" w14:textId="77777777" w:rsidR="00BC19F4" w:rsidRPr="0055523E" w:rsidRDefault="00BC19F4" w:rsidP="002D1F4F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3AA4AC18" w14:textId="77777777" w:rsidR="00BC19F4" w:rsidRPr="0055523E" w:rsidRDefault="00BC19F4" w:rsidP="002D1F4F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684" w:type="dxa"/>
            <w:gridSpan w:val="5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A6AF321" w14:textId="77777777" w:rsidR="00BC19F4" w:rsidRPr="0055523E" w:rsidRDefault="00BC19F4" w:rsidP="002D1F4F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รายการในระหว่างปี</w:t>
            </w:r>
          </w:p>
        </w:tc>
        <w:tc>
          <w:tcPr>
            <w:tcW w:w="141" w:type="dxa"/>
          </w:tcPr>
          <w:p w14:paraId="53FE0DBB" w14:textId="77777777" w:rsidR="00BC19F4" w:rsidRPr="0055523E" w:rsidRDefault="00BC19F4" w:rsidP="002D1F4F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</w:tcBorders>
            <w:noWrap/>
          </w:tcPr>
          <w:p w14:paraId="5461A97B" w14:textId="77777777" w:rsidR="00BC19F4" w:rsidRPr="001C6A69" w:rsidRDefault="00BC19F4" w:rsidP="002D1F4F">
            <w:pPr>
              <w:spacing w:line="280" w:lineRule="exact"/>
              <w:ind w:hanging="3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1A4DF1" w:rsidRPr="0055523E" w14:paraId="01E69F51" w14:textId="77777777" w:rsidTr="00DF17DF">
        <w:tc>
          <w:tcPr>
            <w:tcW w:w="2707" w:type="dxa"/>
            <w:noWrap/>
          </w:tcPr>
          <w:p w14:paraId="0D4FEBF5" w14:textId="77777777" w:rsidR="00BC19F4" w:rsidRPr="0055523E" w:rsidRDefault="00BC19F4" w:rsidP="002D1F4F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1134" w:type="dxa"/>
            <w:noWrap/>
          </w:tcPr>
          <w:p w14:paraId="4E1BC4AF" w14:textId="77777777" w:rsidR="00BC19F4" w:rsidRPr="001C6A69" w:rsidRDefault="00BC19F4" w:rsidP="002D1F4F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55523E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43" w:type="dxa"/>
          </w:tcPr>
          <w:p w14:paraId="1A554DA3" w14:textId="77777777" w:rsidR="00BC19F4" w:rsidRPr="0055523E" w:rsidRDefault="00BC19F4" w:rsidP="002D1F4F">
            <w:pPr>
              <w:pStyle w:val="BodyTextIndent"/>
              <w:spacing w:after="0"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noWrap/>
          </w:tcPr>
          <w:p w14:paraId="55901472" w14:textId="77777777" w:rsidR="00BC19F4" w:rsidRPr="0055523E" w:rsidRDefault="00BC19F4" w:rsidP="002D1F4F">
            <w:pPr>
              <w:pStyle w:val="BodyTextIndent"/>
              <w:spacing w:after="0" w:line="28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</w:tcBorders>
          </w:tcPr>
          <w:p w14:paraId="136D3607" w14:textId="77777777" w:rsidR="00BC19F4" w:rsidRPr="0055523E" w:rsidRDefault="00BC19F4" w:rsidP="002D1F4F">
            <w:pPr>
              <w:spacing w:line="28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14:paraId="5FBE7180" w14:textId="77777777" w:rsidR="00BC19F4" w:rsidRPr="0055523E" w:rsidRDefault="00BC19F4" w:rsidP="002D1F4F">
            <w:pPr>
              <w:pStyle w:val="BodyTextIndent"/>
              <w:spacing w:after="0" w:line="28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3" w:type="dxa"/>
            <w:noWrap/>
          </w:tcPr>
          <w:p w14:paraId="281515DE" w14:textId="77777777" w:rsidR="00BC19F4" w:rsidRPr="0055523E" w:rsidRDefault="00BC19F4" w:rsidP="002D1F4F">
            <w:pPr>
              <w:spacing w:line="28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</w:tcPr>
          <w:p w14:paraId="4BF49B5F" w14:textId="77777777" w:rsidR="00BC19F4" w:rsidRPr="0055523E" w:rsidRDefault="00BC19F4" w:rsidP="002D1F4F">
            <w:pPr>
              <w:spacing w:line="28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41" w:type="dxa"/>
          </w:tcPr>
          <w:p w14:paraId="01F96E6C" w14:textId="77777777" w:rsidR="00BC19F4" w:rsidRPr="0055523E" w:rsidRDefault="00BC19F4" w:rsidP="002D1F4F">
            <w:pPr>
              <w:spacing w:line="28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left w:val="nil"/>
            </w:tcBorders>
            <w:noWrap/>
          </w:tcPr>
          <w:p w14:paraId="590DCFB8" w14:textId="77777777" w:rsidR="00BC19F4" w:rsidRPr="001C6A69" w:rsidRDefault="00BC19F4" w:rsidP="002D1F4F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55523E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1A4DF1" w:rsidRPr="0055523E" w14:paraId="0E20DF65" w14:textId="77777777" w:rsidTr="00DF17DF">
        <w:tc>
          <w:tcPr>
            <w:tcW w:w="2707" w:type="dxa"/>
            <w:noWrap/>
          </w:tcPr>
          <w:p w14:paraId="077A85E6" w14:textId="77777777" w:rsidR="00BC19F4" w:rsidRPr="0055523E" w:rsidRDefault="00BC19F4" w:rsidP="002D1F4F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noWrap/>
          </w:tcPr>
          <w:p w14:paraId="026F8720" w14:textId="73C8B84D" w:rsidR="00BC19F4" w:rsidRPr="0055523E" w:rsidRDefault="00BC19F4" w:rsidP="002D1F4F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55523E">
              <w:rPr>
                <w:rFonts w:ascii="Angsana New" w:hAnsi="Angsana New"/>
                <w:sz w:val="24"/>
                <w:szCs w:val="24"/>
              </w:rPr>
              <w:t>256</w:t>
            </w:r>
            <w:r w:rsidR="0015363B" w:rsidRPr="0055523E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43" w:type="dxa"/>
          </w:tcPr>
          <w:p w14:paraId="0B9F946F" w14:textId="77777777" w:rsidR="00BC19F4" w:rsidRPr="0055523E" w:rsidRDefault="00BC19F4" w:rsidP="002D1F4F">
            <w:pPr>
              <w:pStyle w:val="BodyTextIndent"/>
              <w:spacing w:after="0"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noWrap/>
          </w:tcPr>
          <w:p w14:paraId="040E2B4B" w14:textId="77777777" w:rsidR="00BC19F4" w:rsidRPr="001C6A69" w:rsidRDefault="00BC19F4" w:rsidP="002D1F4F">
            <w:pPr>
              <w:pStyle w:val="BodyTextIndent"/>
              <w:spacing w:after="0" w:line="28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2E9F8BF5" w14:textId="77777777" w:rsidR="00BC19F4" w:rsidRPr="0055523E" w:rsidRDefault="00BC19F4" w:rsidP="002D1F4F">
            <w:pPr>
              <w:spacing w:line="28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noWrap/>
          </w:tcPr>
          <w:p w14:paraId="39C90C61" w14:textId="77777777" w:rsidR="00BC19F4" w:rsidRPr="0055523E" w:rsidRDefault="00BC19F4" w:rsidP="002D1F4F">
            <w:pPr>
              <w:pStyle w:val="BodyTextIndent"/>
              <w:spacing w:after="0" w:line="28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3" w:type="dxa"/>
            <w:noWrap/>
          </w:tcPr>
          <w:p w14:paraId="70ECB123" w14:textId="77777777" w:rsidR="00BC19F4" w:rsidRPr="001C6A69" w:rsidRDefault="00BC19F4" w:rsidP="002D1F4F">
            <w:pPr>
              <w:spacing w:line="28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14:paraId="43548BFE" w14:textId="77777777" w:rsidR="00BC19F4" w:rsidRPr="0055523E" w:rsidRDefault="00BC19F4" w:rsidP="002D1F4F">
            <w:pPr>
              <w:spacing w:line="28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(</w:t>
            </w:r>
            <w:r w:rsidRPr="001C6A69">
              <w:rPr>
                <w:rFonts w:ascii="Angsana New" w:hAnsi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41" w:type="dxa"/>
          </w:tcPr>
          <w:p w14:paraId="1D8B67EB" w14:textId="77777777" w:rsidR="00BC19F4" w:rsidRPr="0055523E" w:rsidRDefault="00BC19F4" w:rsidP="002D1F4F">
            <w:pPr>
              <w:spacing w:line="28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left w:val="nil"/>
              <w:bottom w:val="single" w:sz="6" w:space="0" w:color="auto"/>
            </w:tcBorders>
            <w:noWrap/>
          </w:tcPr>
          <w:p w14:paraId="081E5148" w14:textId="79237BEB" w:rsidR="00BC19F4" w:rsidRPr="0055523E" w:rsidRDefault="00BC19F4" w:rsidP="002D1F4F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55523E">
              <w:rPr>
                <w:rFonts w:ascii="Angsana New" w:hAnsi="Angsana New"/>
                <w:sz w:val="24"/>
                <w:szCs w:val="24"/>
              </w:rPr>
              <w:t>25</w:t>
            </w:r>
            <w:r w:rsidRPr="0055523E">
              <w:rPr>
                <w:rFonts w:ascii="Angsana New" w:hAnsi="Angsana New" w:hint="cs"/>
                <w:sz w:val="24"/>
                <w:szCs w:val="24"/>
              </w:rPr>
              <w:t>6</w:t>
            </w:r>
            <w:r w:rsidR="0015363B" w:rsidRPr="0055523E"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1A4DF1" w:rsidRPr="0055523E" w14:paraId="2213F288" w14:textId="77777777" w:rsidTr="00DF17DF">
        <w:tc>
          <w:tcPr>
            <w:tcW w:w="2707" w:type="dxa"/>
            <w:noWrap/>
          </w:tcPr>
          <w:p w14:paraId="1E26EDED" w14:textId="77777777" w:rsidR="00BC19F4" w:rsidRPr="001C6A69" w:rsidRDefault="00BC19F4" w:rsidP="002D1F4F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zCs w:val="24"/>
                <w:u w:val="single"/>
                <w:cs/>
              </w:rPr>
            </w:pPr>
            <w:r w:rsidRPr="001C6A69">
              <w:rPr>
                <w:rFonts w:ascii="Angsana New" w:hAnsi="Angsana New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noWrap/>
          </w:tcPr>
          <w:p w14:paraId="56825478" w14:textId="77777777" w:rsidR="00BC19F4" w:rsidRPr="0055523E" w:rsidRDefault="00BC19F4" w:rsidP="002D1F4F">
            <w:pPr>
              <w:pStyle w:val="BodyTextIndent"/>
              <w:spacing w:after="0" w:line="28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</w:tcPr>
          <w:p w14:paraId="60EF6259" w14:textId="77777777" w:rsidR="00BC19F4" w:rsidRPr="0055523E" w:rsidRDefault="00BC19F4" w:rsidP="002D1F4F">
            <w:pPr>
              <w:pStyle w:val="BodyTextIndent"/>
              <w:spacing w:after="0" w:line="28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noWrap/>
          </w:tcPr>
          <w:p w14:paraId="5A9CD99B" w14:textId="77777777" w:rsidR="00BC19F4" w:rsidRPr="0055523E" w:rsidRDefault="00BC19F4" w:rsidP="002D1F4F">
            <w:pPr>
              <w:pStyle w:val="BodyTextIndent"/>
              <w:spacing w:after="0" w:line="28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4E54F104" w14:textId="77777777" w:rsidR="00BC19F4" w:rsidRPr="0055523E" w:rsidRDefault="00BC19F4" w:rsidP="002D1F4F">
            <w:pPr>
              <w:spacing w:line="280" w:lineRule="exact"/>
              <w:ind w:lef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14:paraId="2BAEFAE6" w14:textId="77777777" w:rsidR="00BC19F4" w:rsidRPr="0055523E" w:rsidRDefault="00BC19F4" w:rsidP="002D1F4F">
            <w:pPr>
              <w:spacing w:line="28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  <w:noWrap/>
          </w:tcPr>
          <w:p w14:paraId="72DC183A" w14:textId="77777777" w:rsidR="00BC19F4" w:rsidRPr="0055523E" w:rsidRDefault="00BC19F4" w:rsidP="002D1F4F">
            <w:pPr>
              <w:spacing w:line="28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2" w:type="dxa"/>
          </w:tcPr>
          <w:p w14:paraId="009A5EA3" w14:textId="77777777" w:rsidR="00BC19F4" w:rsidRPr="0055523E" w:rsidRDefault="00BC19F4" w:rsidP="002D1F4F">
            <w:pPr>
              <w:spacing w:line="28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" w:type="dxa"/>
          </w:tcPr>
          <w:p w14:paraId="3D2D468B" w14:textId="77777777" w:rsidR="00BC19F4" w:rsidRPr="001C6A69" w:rsidRDefault="00BC19F4" w:rsidP="002D1F4F">
            <w:pPr>
              <w:spacing w:line="28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</w:tcBorders>
            <w:noWrap/>
          </w:tcPr>
          <w:p w14:paraId="0CF8063C" w14:textId="77777777" w:rsidR="00BC19F4" w:rsidRPr="0055523E" w:rsidRDefault="00BC19F4" w:rsidP="002D1F4F">
            <w:pPr>
              <w:spacing w:line="28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A4DF1" w:rsidRPr="0055523E" w14:paraId="00DC459B" w14:textId="77777777" w:rsidTr="00DF17DF">
        <w:tc>
          <w:tcPr>
            <w:tcW w:w="2707" w:type="dxa"/>
            <w:noWrap/>
          </w:tcPr>
          <w:p w14:paraId="724C10DD" w14:textId="77777777" w:rsidR="0015363B" w:rsidRPr="001C6A69" w:rsidRDefault="0015363B" w:rsidP="002D1F4F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1C6A69">
              <w:rPr>
                <w:rFonts w:ascii="Angsana New" w:hAnsi="Angsana New" w:hint="cs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34" w:type="dxa"/>
            <w:noWrap/>
          </w:tcPr>
          <w:p w14:paraId="6B2FD6BC" w14:textId="2E01EB64" w:rsidR="0015363B" w:rsidRPr="0055523E" w:rsidRDefault="0015363B" w:rsidP="002D1F4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63,570,736.52</w:t>
            </w:r>
          </w:p>
        </w:tc>
        <w:tc>
          <w:tcPr>
            <w:tcW w:w="143" w:type="dxa"/>
          </w:tcPr>
          <w:p w14:paraId="254DCC3B" w14:textId="77777777" w:rsidR="0015363B" w:rsidRPr="0055523E" w:rsidRDefault="0015363B" w:rsidP="002D1F4F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noWrap/>
          </w:tcPr>
          <w:p w14:paraId="34A0B67F" w14:textId="371BC504" w:rsidR="0015363B" w:rsidRPr="0055523E" w:rsidRDefault="0088168D" w:rsidP="002D1F4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4,560,757.37</w:t>
            </w:r>
          </w:p>
        </w:tc>
        <w:tc>
          <w:tcPr>
            <w:tcW w:w="144" w:type="dxa"/>
            <w:tcBorders>
              <w:left w:val="nil"/>
            </w:tcBorders>
          </w:tcPr>
          <w:p w14:paraId="1485EF6B" w14:textId="77777777" w:rsidR="0015363B" w:rsidRPr="0055523E" w:rsidRDefault="0015363B" w:rsidP="002D1F4F">
            <w:pPr>
              <w:spacing w:line="28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713EA812" w14:textId="482DEF1E" w:rsidR="0015363B" w:rsidRPr="0055523E" w:rsidRDefault="0088168D" w:rsidP="002D1F4F">
            <w:pPr>
              <w:tabs>
                <w:tab w:val="left" w:pos="-88"/>
              </w:tabs>
              <w:spacing w:line="280" w:lineRule="exact"/>
              <w:ind w:left="-108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5523E">
              <w:rPr>
                <w:rFonts w:asciiTheme="majorBidi" w:hAnsiTheme="majorBidi"/>
                <w:bCs/>
                <w:sz w:val="24"/>
                <w:szCs w:val="24"/>
              </w:rPr>
              <w:t>(68</w:t>
            </w:r>
            <w:r w:rsidRPr="0055523E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Pr="0055523E">
              <w:rPr>
                <w:rFonts w:asciiTheme="majorBidi" w:hAnsiTheme="majorBidi"/>
                <w:bCs/>
                <w:sz w:val="24"/>
                <w:szCs w:val="24"/>
              </w:rPr>
              <w:t>280.00)</w:t>
            </w:r>
          </w:p>
        </w:tc>
        <w:tc>
          <w:tcPr>
            <w:tcW w:w="143" w:type="dxa"/>
            <w:noWrap/>
          </w:tcPr>
          <w:p w14:paraId="0BC2B054" w14:textId="77777777" w:rsidR="0015363B" w:rsidRPr="001C6A69" w:rsidRDefault="0015363B" w:rsidP="002D1F4F">
            <w:pPr>
              <w:spacing w:line="280" w:lineRule="exact"/>
              <w:ind w:left="-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</w:tcPr>
          <w:p w14:paraId="46F34EAC" w14:textId="24E4E103" w:rsidR="0015363B" w:rsidRPr="0055523E" w:rsidRDefault="0088168D" w:rsidP="002D1F4F">
            <w:pPr>
              <w:pStyle w:val="BodyTextIndent"/>
              <w:tabs>
                <w:tab w:val="center" w:pos="562"/>
                <w:tab w:val="left" w:pos="680"/>
                <w:tab w:val="left" w:pos="846"/>
                <w:tab w:val="right" w:pos="878"/>
              </w:tabs>
              <w:spacing w:after="0" w:line="280" w:lineRule="exact"/>
              <w:ind w:left="57" w:right="227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ab/>
            </w:r>
            <w:r w:rsidRPr="0055523E">
              <w:rPr>
                <w:rFonts w:ascii="Angsana New" w:hAnsi="Angsana New"/>
                <w:sz w:val="24"/>
                <w:szCs w:val="24"/>
              </w:rPr>
              <w:tab/>
            </w:r>
            <w:r w:rsidRPr="0055523E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F1DF33F" w14:textId="77777777" w:rsidR="0015363B" w:rsidRPr="001C6A69" w:rsidRDefault="0015363B" w:rsidP="002D1F4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noWrap/>
          </w:tcPr>
          <w:p w14:paraId="3B09C521" w14:textId="4D4CE073" w:rsidR="0015363B" w:rsidRPr="0055523E" w:rsidRDefault="008E7797" w:rsidP="002D1F4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68,063,213.89</w:t>
            </w:r>
          </w:p>
        </w:tc>
      </w:tr>
      <w:tr w:rsidR="001A4DF1" w:rsidRPr="0055523E" w14:paraId="17D7ABD7" w14:textId="77777777" w:rsidTr="00DF17DF">
        <w:trPr>
          <w:trHeight w:val="59"/>
        </w:trPr>
        <w:tc>
          <w:tcPr>
            <w:tcW w:w="2707" w:type="dxa"/>
            <w:noWrap/>
          </w:tcPr>
          <w:p w14:paraId="1D66EAC8" w14:textId="77777777" w:rsidR="008E7797" w:rsidRPr="001C6A69" w:rsidRDefault="008E7797" w:rsidP="002D1F4F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1C6A69">
              <w:rPr>
                <w:rFonts w:ascii="Angsana New" w:hAnsi="Angsana New" w:hint="cs"/>
                <w:szCs w:val="24"/>
                <w:cs/>
              </w:rPr>
              <w:t>อาคารและ</w:t>
            </w:r>
            <w:r w:rsidRPr="001C6A69">
              <w:rPr>
                <w:rFonts w:ascii="Angsana New" w:hAnsi="Angsana New"/>
                <w:szCs w:val="24"/>
                <w:cs/>
              </w:rPr>
              <w:t>ส่วนปรับปรุงอาคาร</w:t>
            </w:r>
          </w:p>
        </w:tc>
        <w:tc>
          <w:tcPr>
            <w:tcW w:w="1134" w:type="dxa"/>
            <w:noWrap/>
          </w:tcPr>
          <w:p w14:paraId="1049B93A" w14:textId="71EC6735" w:rsidR="008E7797" w:rsidRPr="0055523E" w:rsidRDefault="008E7797" w:rsidP="002D1F4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228,639,188.18</w:t>
            </w:r>
          </w:p>
        </w:tc>
        <w:tc>
          <w:tcPr>
            <w:tcW w:w="143" w:type="dxa"/>
          </w:tcPr>
          <w:p w14:paraId="77539862" w14:textId="77777777" w:rsidR="008E7797" w:rsidRPr="0055523E" w:rsidRDefault="008E7797" w:rsidP="002D1F4F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noWrap/>
          </w:tcPr>
          <w:p w14:paraId="5D09D389" w14:textId="7A6CFA3F" w:rsidR="008E7797" w:rsidRPr="0055523E" w:rsidRDefault="008E7797" w:rsidP="002D1F4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1,656,551.67</w:t>
            </w:r>
          </w:p>
        </w:tc>
        <w:tc>
          <w:tcPr>
            <w:tcW w:w="144" w:type="dxa"/>
            <w:tcBorders>
              <w:left w:val="nil"/>
            </w:tcBorders>
          </w:tcPr>
          <w:p w14:paraId="5D050E9A" w14:textId="77777777" w:rsidR="008E7797" w:rsidRPr="0055523E" w:rsidRDefault="008E7797" w:rsidP="002D1F4F">
            <w:pPr>
              <w:spacing w:line="28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260E1000" w14:textId="166139F1" w:rsidR="008E7797" w:rsidRPr="0055523E" w:rsidRDefault="008E7797" w:rsidP="002D1F4F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5523E">
              <w:rPr>
                <w:rFonts w:ascii="Angsana New" w:hAnsi="Angsana New"/>
                <w:bCs/>
                <w:sz w:val="24"/>
                <w:szCs w:val="24"/>
              </w:rPr>
              <w:tab/>
            </w:r>
            <w:r w:rsidRPr="0055523E">
              <w:rPr>
                <w:rFonts w:ascii="Angsana New" w:hAnsi="Angsana New"/>
                <w:bCs/>
                <w:sz w:val="24"/>
                <w:szCs w:val="24"/>
              </w:rPr>
              <w:tab/>
            </w:r>
            <w:r w:rsidRPr="0055523E">
              <w:rPr>
                <w:rFonts w:ascii="Angsana New" w:hAnsi="Angsana New" w:hint="cs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  <w:noWrap/>
          </w:tcPr>
          <w:p w14:paraId="0488929D" w14:textId="77777777" w:rsidR="008E7797" w:rsidRPr="001C6A69" w:rsidRDefault="008E7797" w:rsidP="002D1F4F">
            <w:pPr>
              <w:spacing w:line="280" w:lineRule="exact"/>
              <w:ind w:left="-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</w:tcPr>
          <w:p w14:paraId="066D56DF" w14:textId="78E904CA" w:rsidR="008E7797" w:rsidRPr="0055523E" w:rsidRDefault="008E7797" w:rsidP="002D1F4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29,087,514.62</w:t>
            </w:r>
          </w:p>
        </w:tc>
        <w:tc>
          <w:tcPr>
            <w:tcW w:w="141" w:type="dxa"/>
          </w:tcPr>
          <w:p w14:paraId="2BAA6794" w14:textId="77777777" w:rsidR="008E7797" w:rsidRPr="001C6A69" w:rsidRDefault="008E7797" w:rsidP="002D1F4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14:paraId="435465F1" w14:textId="49357974" w:rsidR="008E7797" w:rsidRPr="0055523E" w:rsidRDefault="008E7797" w:rsidP="002D1F4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259,383,254.47</w:t>
            </w:r>
          </w:p>
        </w:tc>
      </w:tr>
      <w:tr w:rsidR="001A4DF1" w:rsidRPr="0055523E" w14:paraId="54686ED5" w14:textId="77777777" w:rsidTr="00DF17DF">
        <w:trPr>
          <w:trHeight w:val="59"/>
        </w:trPr>
        <w:tc>
          <w:tcPr>
            <w:tcW w:w="2707" w:type="dxa"/>
            <w:noWrap/>
          </w:tcPr>
          <w:p w14:paraId="47E8100D" w14:textId="77777777" w:rsidR="008E7797" w:rsidRPr="001C6A69" w:rsidRDefault="008E7797" w:rsidP="002D1F4F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1C6A69">
              <w:rPr>
                <w:rFonts w:ascii="Angsana New" w:hAnsi="Angsana New" w:hint="cs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34" w:type="dxa"/>
            <w:noWrap/>
          </w:tcPr>
          <w:p w14:paraId="2CBC9E5D" w14:textId="611C46C4" w:rsidR="008E7797" w:rsidRPr="0055523E" w:rsidRDefault="008E7797" w:rsidP="002D1F4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37,889,506.67</w:t>
            </w:r>
          </w:p>
        </w:tc>
        <w:tc>
          <w:tcPr>
            <w:tcW w:w="143" w:type="dxa"/>
          </w:tcPr>
          <w:p w14:paraId="5B140EE1" w14:textId="77777777" w:rsidR="008E7797" w:rsidRPr="0055523E" w:rsidRDefault="008E7797" w:rsidP="002D1F4F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noWrap/>
          </w:tcPr>
          <w:p w14:paraId="2B8BB750" w14:textId="3B94606C" w:rsidR="008E7797" w:rsidRPr="0055523E" w:rsidRDefault="00FF4980" w:rsidP="002D1F4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1,182,895.48</w:t>
            </w:r>
          </w:p>
        </w:tc>
        <w:tc>
          <w:tcPr>
            <w:tcW w:w="144" w:type="dxa"/>
            <w:tcBorders>
              <w:left w:val="nil"/>
            </w:tcBorders>
          </w:tcPr>
          <w:p w14:paraId="2A044F48" w14:textId="77777777" w:rsidR="008E7797" w:rsidRPr="0055523E" w:rsidRDefault="008E7797" w:rsidP="002D1F4F">
            <w:pPr>
              <w:tabs>
                <w:tab w:val="left" w:pos="-88"/>
              </w:tabs>
              <w:spacing w:line="280" w:lineRule="exact"/>
              <w:ind w:left="-108" w:hanging="374"/>
              <w:jc w:val="right"/>
              <w:rPr>
                <w:rFonts w:asciiTheme="majorBidi" w:hAnsiTheme="majorBidi"/>
                <w:b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0262411F" w14:textId="44BE59A7" w:rsidR="008E7797" w:rsidRPr="0055523E" w:rsidRDefault="00FF4980" w:rsidP="002D1F4F">
            <w:pPr>
              <w:tabs>
                <w:tab w:val="left" w:pos="-88"/>
              </w:tabs>
              <w:spacing w:line="280" w:lineRule="exact"/>
              <w:ind w:left="-108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bCs/>
                <w:sz w:val="24"/>
                <w:szCs w:val="24"/>
              </w:rPr>
              <w:t>(106,116.20)</w:t>
            </w:r>
          </w:p>
        </w:tc>
        <w:tc>
          <w:tcPr>
            <w:tcW w:w="143" w:type="dxa"/>
            <w:noWrap/>
          </w:tcPr>
          <w:p w14:paraId="0E68EC13" w14:textId="77777777" w:rsidR="008E7797" w:rsidRPr="001C6A69" w:rsidRDefault="008E7797" w:rsidP="002D1F4F">
            <w:pPr>
              <w:spacing w:line="280" w:lineRule="exact"/>
              <w:ind w:left="-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</w:tcPr>
          <w:p w14:paraId="6A355604" w14:textId="249D499D" w:rsidR="008E7797" w:rsidRPr="0055523E" w:rsidRDefault="00FF4980" w:rsidP="002D1F4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2,914,405.35</w:t>
            </w:r>
          </w:p>
        </w:tc>
        <w:tc>
          <w:tcPr>
            <w:tcW w:w="141" w:type="dxa"/>
          </w:tcPr>
          <w:p w14:paraId="1B31C261" w14:textId="77777777" w:rsidR="008E7797" w:rsidRPr="001C6A69" w:rsidRDefault="008E7797" w:rsidP="002D1F4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14:paraId="5EFABE6E" w14:textId="5BA357F0" w:rsidR="008E7797" w:rsidRPr="0055523E" w:rsidRDefault="00FF4980" w:rsidP="002D1F4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41,880,691.30</w:t>
            </w:r>
          </w:p>
        </w:tc>
      </w:tr>
      <w:tr w:rsidR="001A4DF1" w:rsidRPr="0055523E" w14:paraId="18A764CF" w14:textId="77777777" w:rsidTr="00DF17DF">
        <w:trPr>
          <w:trHeight w:val="59"/>
        </w:trPr>
        <w:tc>
          <w:tcPr>
            <w:tcW w:w="2707" w:type="dxa"/>
            <w:noWrap/>
          </w:tcPr>
          <w:p w14:paraId="4570B84C" w14:textId="77777777" w:rsidR="008E7797" w:rsidRPr="001C6A69" w:rsidRDefault="008E7797" w:rsidP="002D1F4F">
            <w:pPr>
              <w:pStyle w:val="BodyTextIndent"/>
              <w:tabs>
                <w:tab w:val="left" w:pos="250"/>
              </w:tabs>
              <w:spacing w:after="0" w:line="28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1C6A69">
              <w:rPr>
                <w:rFonts w:ascii="Angsana New" w:hAnsi="Angsana New"/>
                <w:szCs w:val="24"/>
                <w:cs/>
              </w:rPr>
              <w:t>เครื่องตกแต่</w:t>
            </w:r>
            <w:r w:rsidRPr="001C6A69">
              <w:rPr>
                <w:rFonts w:ascii="Angsana New" w:hAnsi="Angsana New" w:hint="cs"/>
                <w:szCs w:val="24"/>
                <w:cs/>
              </w:rPr>
              <w:t>ง</w:t>
            </w:r>
            <w:r w:rsidRPr="001C6A69">
              <w:rPr>
                <w:rFonts w:ascii="Angsana New" w:hAnsi="Angsana New"/>
                <w:szCs w:val="24"/>
                <w:cs/>
              </w:rPr>
              <w:t>ติดตั้ง</w:t>
            </w:r>
            <w:r w:rsidRPr="001C6A69">
              <w:rPr>
                <w:rFonts w:ascii="Angsana New" w:hAnsi="Angsana New" w:hint="cs"/>
                <w:szCs w:val="24"/>
                <w:cs/>
              </w:rPr>
              <w:t>และอุปกรณ์สำนักงาน</w:t>
            </w:r>
          </w:p>
        </w:tc>
        <w:tc>
          <w:tcPr>
            <w:tcW w:w="1134" w:type="dxa"/>
            <w:noWrap/>
          </w:tcPr>
          <w:p w14:paraId="105B0A10" w14:textId="1A2E9AF8" w:rsidR="008E7797" w:rsidRPr="0055523E" w:rsidRDefault="008E7797" w:rsidP="002D1F4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58,749,271.87</w:t>
            </w:r>
          </w:p>
        </w:tc>
        <w:tc>
          <w:tcPr>
            <w:tcW w:w="143" w:type="dxa"/>
          </w:tcPr>
          <w:p w14:paraId="0F9DC21C" w14:textId="77777777" w:rsidR="008E7797" w:rsidRPr="0055523E" w:rsidRDefault="008E7797" w:rsidP="002D1F4F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322C6BCA" w14:textId="04D60C39" w:rsidR="008E7797" w:rsidRPr="0055523E" w:rsidRDefault="00FF4980" w:rsidP="002D1F4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5,853,757.62</w:t>
            </w:r>
          </w:p>
        </w:tc>
        <w:tc>
          <w:tcPr>
            <w:tcW w:w="144" w:type="dxa"/>
            <w:tcBorders>
              <w:left w:val="nil"/>
            </w:tcBorders>
          </w:tcPr>
          <w:p w14:paraId="6D2FE006" w14:textId="77777777" w:rsidR="008E7797" w:rsidRPr="0055523E" w:rsidRDefault="008E7797" w:rsidP="002D1F4F">
            <w:pPr>
              <w:spacing w:line="28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60B2367F" w14:textId="6FF345A2" w:rsidR="008E7797" w:rsidRPr="0055523E" w:rsidRDefault="00FF4980" w:rsidP="002D1F4F">
            <w:pPr>
              <w:pStyle w:val="BodyTextIndent"/>
              <w:spacing w:after="0" w:line="280" w:lineRule="exact"/>
              <w:ind w:left="0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55523E">
              <w:rPr>
                <w:rFonts w:ascii="Angsana New" w:hAnsi="Angsana New"/>
                <w:bCs/>
                <w:sz w:val="24"/>
                <w:szCs w:val="24"/>
              </w:rPr>
              <w:t>(301,488.00)</w:t>
            </w:r>
          </w:p>
        </w:tc>
        <w:tc>
          <w:tcPr>
            <w:tcW w:w="143" w:type="dxa"/>
          </w:tcPr>
          <w:p w14:paraId="2FE18AC4" w14:textId="77777777" w:rsidR="008E7797" w:rsidRPr="001C6A69" w:rsidRDefault="008E7797" w:rsidP="002D1F4F">
            <w:pPr>
              <w:spacing w:line="280" w:lineRule="exact"/>
              <w:ind w:left="-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2" w:type="dxa"/>
            <w:noWrap/>
          </w:tcPr>
          <w:p w14:paraId="7A9558DE" w14:textId="08AAF2F6" w:rsidR="008E7797" w:rsidRPr="0055523E" w:rsidRDefault="00FF4980" w:rsidP="002D1F4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bCs/>
                <w:sz w:val="24"/>
                <w:szCs w:val="24"/>
              </w:rPr>
              <w:t>111,140.00</w:t>
            </w:r>
          </w:p>
        </w:tc>
        <w:tc>
          <w:tcPr>
            <w:tcW w:w="141" w:type="dxa"/>
            <w:noWrap/>
          </w:tcPr>
          <w:p w14:paraId="4E7F2A6B" w14:textId="77777777" w:rsidR="008E7797" w:rsidRPr="001C6A69" w:rsidRDefault="008E7797" w:rsidP="002D1F4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14:paraId="7F8B28C1" w14:textId="3282EA43" w:rsidR="008E7797" w:rsidRPr="0055523E" w:rsidRDefault="00FF4980" w:rsidP="002D1F4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64,412,681.49</w:t>
            </w:r>
          </w:p>
        </w:tc>
      </w:tr>
      <w:tr w:rsidR="001A4DF1" w:rsidRPr="0055523E" w14:paraId="15351589" w14:textId="77777777" w:rsidTr="00BF1E3F">
        <w:trPr>
          <w:trHeight w:val="59"/>
        </w:trPr>
        <w:tc>
          <w:tcPr>
            <w:tcW w:w="2707" w:type="dxa"/>
            <w:noWrap/>
          </w:tcPr>
          <w:p w14:paraId="68D313DE" w14:textId="77777777" w:rsidR="00DF0964" w:rsidRPr="001C6A69" w:rsidRDefault="00DF0964" w:rsidP="002D1F4F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1C6A69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134" w:type="dxa"/>
            <w:noWrap/>
          </w:tcPr>
          <w:p w14:paraId="04AE0E1C" w14:textId="3F654511" w:rsidR="00DF0964" w:rsidRPr="0055523E" w:rsidRDefault="00DF0964" w:rsidP="002D1F4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49,072,291.04</w:t>
            </w:r>
          </w:p>
        </w:tc>
        <w:tc>
          <w:tcPr>
            <w:tcW w:w="143" w:type="dxa"/>
          </w:tcPr>
          <w:p w14:paraId="245FEF36" w14:textId="77777777" w:rsidR="00DF0964" w:rsidRPr="0055523E" w:rsidRDefault="00DF0964" w:rsidP="002D1F4F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noWrap/>
          </w:tcPr>
          <w:p w14:paraId="0F68B673" w14:textId="177B834D" w:rsidR="00DF0964" w:rsidRPr="0055523E" w:rsidRDefault="00DF0964" w:rsidP="002D1F4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10,541.25</w:t>
            </w:r>
          </w:p>
        </w:tc>
        <w:tc>
          <w:tcPr>
            <w:tcW w:w="144" w:type="dxa"/>
            <w:tcBorders>
              <w:left w:val="nil"/>
            </w:tcBorders>
          </w:tcPr>
          <w:p w14:paraId="3F2C065C" w14:textId="77777777" w:rsidR="00DF0964" w:rsidRPr="0055523E" w:rsidRDefault="00DF0964" w:rsidP="002D1F4F">
            <w:pPr>
              <w:spacing w:line="28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16FCD430" w14:textId="10746732" w:rsidR="00DF0964" w:rsidRPr="0055523E" w:rsidRDefault="00DF0964" w:rsidP="002D1F4F">
            <w:pPr>
              <w:pStyle w:val="BodyTextIndent"/>
              <w:spacing w:after="0" w:line="280" w:lineRule="exact"/>
              <w:ind w:left="0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55523E">
              <w:rPr>
                <w:rFonts w:ascii="Angsana New" w:hAnsi="Angsana New"/>
                <w:bCs/>
                <w:sz w:val="24"/>
                <w:szCs w:val="24"/>
              </w:rPr>
              <w:t>(2,422,582.30)</w:t>
            </w:r>
          </w:p>
        </w:tc>
        <w:tc>
          <w:tcPr>
            <w:tcW w:w="143" w:type="dxa"/>
            <w:noWrap/>
          </w:tcPr>
          <w:p w14:paraId="7C64E3F7" w14:textId="77777777" w:rsidR="00DF0964" w:rsidRPr="001C6A69" w:rsidRDefault="00DF0964" w:rsidP="002D1F4F">
            <w:pPr>
              <w:spacing w:line="280" w:lineRule="exact"/>
              <w:ind w:left="-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2" w:type="dxa"/>
          </w:tcPr>
          <w:p w14:paraId="458A7337" w14:textId="0BB3B8C2" w:rsidR="00DF0964" w:rsidRPr="0055523E" w:rsidRDefault="00DF0964" w:rsidP="002D1F4F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ab/>
            </w:r>
            <w:r w:rsidRPr="0055523E">
              <w:rPr>
                <w:rFonts w:ascii="Angsana New" w:hAnsi="Angsana New"/>
                <w:sz w:val="24"/>
                <w:szCs w:val="24"/>
              </w:rPr>
              <w:tab/>
            </w:r>
            <w:r w:rsidRPr="0055523E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B72E1D0" w14:textId="77777777" w:rsidR="00DF0964" w:rsidRPr="001C6A69" w:rsidRDefault="00DF0964" w:rsidP="002D1F4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14:paraId="314DEACA" w14:textId="2B88DCA3" w:rsidR="00DF0964" w:rsidRPr="0055523E" w:rsidRDefault="00DF0964" w:rsidP="002D1F4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46,660,249.99</w:t>
            </w:r>
          </w:p>
        </w:tc>
      </w:tr>
      <w:tr w:rsidR="001A4DF1" w:rsidRPr="0055523E" w14:paraId="6ECA9576" w14:textId="77777777" w:rsidTr="009860B3">
        <w:trPr>
          <w:trHeight w:val="59"/>
        </w:trPr>
        <w:tc>
          <w:tcPr>
            <w:tcW w:w="2707" w:type="dxa"/>
            <w:noWrap/>
          </w:tcPr>
          <w:p w14:paraId="3087ED8E" w14:textId="77777777" w:rsidR="00DF0964" w:rsidRPr="001C6A69" w:rsidRDefault="00DF0964" w:rsidP="002D1F4F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1C6A69">
              <w:rPr>
                <w:rFonts w:ascii="Angsana New" w:hAnsi="Angsana New"/>
                <w:szCs w:val="24"/>
                <w:cs/>
              </w:rPr>
              <w:t>สินทรัพย์ระหว่างก่อสร้าง</w:t>
            </w:r>
          </w:p>
        </w:tc>
        <w:tc>
          <w:tcPr>
            <w:tcW w:w="1134" w:type="dxa"/>
            <w:noWrap/>
          </w:tcPr>
          <w:p w14:paraId="69B130AF" w14:textId="3B15EA77" w:rsidR="00DF0964" w:rsidRPr="0055523E" w:rsidRDefault="00DF0964" w:rsidP="002D1F4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16,900,573.54</w:t>
            </w:r>
          </w:p>
        </w:tc>
        <w:tc>
          <w:tcPr>
            <w:tcW w:w="143" w:type="dxa"/>
          </w:tcPr>
          <w:p w14:paraId="4DA58A15" w14:textId="77777777" w:rsidR="00DF0964" w:rsidRPr="0055523E" w:rsidRDefault="00DF0964" w:rsidP="002D1F4F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62AF1FAB" w14:textId="53C803E2" w:rsidR="00DF0964" w:rsidRPr="0055523E" w:rsidRDefault="00DF0964" w:rsidP="002D1F4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594,400.66</w:t>
            </w:r>
          </w:p>
        </w:tc>
        <w:tc>
          <w:tcPr>
            <w:tcW w:w="144" w:type="dxa"/>
            <w:tcBorders>
              <w:left w:val="nil"/>
            </w:tcBorders>
          </w:tcPr>
          <w:p w14:paraId="735ECD5E" w14:textId="77777777" w:rsidR="00DF0964" w:rsidRPr="0055523E" w:rsidRDefault="00DF0964" w:rsidP="002D1F4F">
            <w:pPr>
              <w:spacing w:line="28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16F97EB8" w14:textId="32F06AB1" w:rsidR="00DF0964" w:rsidRPr="0055523E" w:rsidRDefault="00DF0964" w:rsidP="002D1F4F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55523E">
              <w:rPr>
                <w:rFonts w:ascii="Angsana New" w:hAnsi="Angsana New"/>
                <w:bCs/>
                <w:sz w:val="24"/>
                <w:szCs w:val="24"/>
              </w:rPr>
              <w:tab/>
            </w:r>
            <w:r w:rsidRPr="0055523E">
              <w:rPr>
                <w:rFonts w:ascii="Angsana New" w:hAnsi="Angsana New"/>
                <w:bCs/>
                <w:sz w:val="24"/>
                <w:szCs w:val="24"/>
              </w:rPr>
              <w:tab/>
            </w:r>
            <w:r w:rsidRPr="0055523E">
              <w:rPr>
                <w:rFonts w:ascii="Angsana New" w:hAnsi="Angsana New" w:hint="cs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14:paraId="7C7F1E26" w14:textId="77777777" w:rsidR="00DF0964" w:rsidRPr="001C6A69" w:rsidRDefault="00DF0964" w:rsidP="002D1F4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noWrap/>
          </w:tcPr>
          <w:p w14:paraId="33B498AF" w14:textId="5CA93DBD" w:rsidR="00DF0964" w:rsidRPr="0055523E" w:rsidRDefault="00DF0964" w:rsidP="002D1F4F">
            <w:pPr>
              <w:pStyle w:val="BodyTextIndent"/>
              <w:spacing w:after="0" w:line="280" w:lineRule="exact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(16,900,573.54)</w:t>
            </w:r>
          </w:p>
        </w:tc>
        <w:tc>
          <w:tcPr>
            <w:tcW w:w="141" w:type="dxa"/>
            <w:noWrap/>
          </w:tcPr>
          <w:p w14:paraId="3252353C" w14:textId="77777777" w:rsidR="00DF0964" w:rsidRPr="001C6A69" w:rsidRDefault="00DF0964" w:rsidP="002D1F4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14:paraId="16D11977" w14:textId="0B619099" w:rsidR="00DF0964" w:rsidRPr="0055523E" w:rsidRDefault="00DF0964" w:rsidP="002D1F4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594,400.66</w:t>
            </w:r>
          </w:p>
        </w:tc>
      </w:tr>
      <w:tr w:rsidR="001A4DF1" w:rsidRPr="0055523E" w14:paraId="599F3269" w14:textId="77777777" w:rsidTr="00BF1E3F">
        <w:trPr>
          <w:trHeight w:val="59"/>
        </w:trPr>
        <w:tc>
          <w:tcPr>
            <w:tcW w:w="2707" w:type="dxa"/>
            <w:noWrap/>
          </w:tcPr>
          <w:p w14:paraId="6CD4C8A6" w14:textId="77777777" w:rsidR="00DF0964" w:rsidRPr="001C6A69" w:rsidRDefault="00DF0964" w:rsidP="002D1F4F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55523E">
              <w:rPr>
                <w:rFonts w:ascii="Angsana New" w:hAnsi="Angsana New"/>
                <w:szCs w:val="24"/>
              </w:rPr>
              <w:tab/>
            </w:r>
            <w:r w:rsidRPr="001C6A69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A228104" w14:textId="2C25A5B4" w:rsidR="00DF0964" w:rsidRPr="0055523E" w:rsidRDefault="00DF0964" w:rsidP="002D1F4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454,821,567.82</w:t>
            </w:r>
          </w:p>
        </w:tc>
        <w:tc>
          <w:tcPr>
            <w:tcW w:w="143" w:type="dxa"/>
          </w:tcPr>
          <w:p w14:paraId="58BC41E8" w14:textId="77777777" w:rsidR="00DF0964" w:rsidRPr="0055523E" w:rsidRDefault="00DF0964" w:rsidP="002D1F4F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93937C0" w14:textId="1F1E34F8" w:rsidR="00DF0964" w:rsidRPr="0055523E" w:rsidRDefault="00DF0964" w:rsidP="002D1F4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13,858,904.05</w:t>
            </w:r>
          </w:p>
        </w:tc>
        <w:tc>
          <w:tcPr>
            <w:tcW w:w="144" w:type="dxa"/>
            <w:tcBorders>
              <w:left w:val="nil"/>
            </w:tcBorders>
          </w:tcPr>
          <w:p w14:paraId="331C8BC1" w14:textId="77777777" w:rsidR="00DF0964" w:rsidRPr="0055523E" w:rsidRDefault="00DF0964" w:rsidP="002D1F4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92A3E22" w14:textId="61020B67" w:rsidR="00DF0964" w:rsidRPr="0055523E" w:rsidRDefault="00DF0964" w:rsidP="002D1F4F">
            <w:pPr>
              <w:pStyle w:val="BodyTextIndent"/>
              <w:spacing w:after="0" w:line="280" w:lineRule="exact"/>
              <w:ind w:left="0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55523E">
              <w:rPr>
                <w:rFonts w:ascii="Angsana New" w:hAnsi="Angsana New"/>
                <w:bCs/>
                <w:sz w:val="24"/>
                <w:szCs w:val="24"/>
              </w:rPr>
              <w:t>(2,898,466.50)</w:t>
            </w:r>
          </w:p>
        </w:tc>
        <w:tc>
          <w:tcPr>
            <w:tcW w:w="143" w:type="dxa"/>
            <w:noWrap/>
          </w:tcPr>
          <w:p w14:paraId="149E8216" w14:textId="77777777" w:rsidR="00DF0964" w:rsidRPr="001C6A69" w:rsidRDefault="00DF0964" w:rsidP="002D1F4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</w:tcPr>
          <w:p w14:paraId="1FF13067" w14:textId="32F632C0" w:rsidR="00DF0964" w:rsidRPr="0055523E" w:rsidRDefault="00DF0964" w:rsidP="002D1F4F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15,212,486.43</w:t>
            </w:r>
          </w:p>
        </w:tc>
        <w:tc>
          <w:tcPr>
            <w:tcW w:w="141" w:type="dxa"/>
          </w:tcPr>
          <w:p w14:paraId="02DAB1EB" w14:textId="77777777" w:rsidR="00DF0964" w:rsidRPr="001C6A69" w:rsidRDefault="00DF0964" w:rsidP="002D1F4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AE83753" w14:textId="43A54827" w:rsidR="00DF0964" w:rsidRPr="0055523E" w:rsidRDefault="00DF0964" w:rsidP="002D1F4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480,994,491.80</w:t>
            </w:r>
          </w:p>
        </w:tc>
      </w:tr>
      <w:tr w:rsidR="001A4DF1" w:rsidRPr="0055523E" w14:paraId="09D9BC45" w14:textId="77777777" w:rsidTr="00BF1E3F">
        <w:tc>
          <w:tcPr>
            <w:tcW w:w="2707" w:type="dxa"/>
            <w:noWrap/>
          </w:tcPr>
          <w:p w14:paraId="4B5DCD05" w14:textId="77777777" w:rsidR="00DF0964" w:rsidRPr="001C6A69" w:rsidRDefault="00DF0964" w:rsidP="002D1F4F">
            <w:pPr>
              <w:pStyle w:val="BodyTextIndent"/>
              <w:tabs>
                <w:tab w:val="left" w:pos="250"/>
              </w:tabs>
              <w:spacing w:after="0" w:line="28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1C6A69">
              <w:rPr>
                <w:rFonts w:ascii="Angsana New" w:hAnsi="Angsana New"/>
                <w:szCs w:val="24"/>
                <w:u w:val="single"/>
                <w:cs/>
              </w:rPr>
              <w:t>หัก</w:t>
            </w:r>
            <w:r w:rsidRPr="001C6A69">
              <w:rPr>
                <w:rFonts w:ascii="Angsana New" w:hAnsi="Angsana New"/>
                <w:cs/>
              </w:rPr>
              <w:t xml:space="preserve"> </w:t>
            </w:r>
            <w:r w:rsidRPr="001C6A69">
              <w:rPr>
                <w:rFonts w:ascii="Angsana New" w:hAnsi="Angsana New"/>
                <w:szCs w:val="24"/>
                <w:cs/>
              </w:rPr>
              <w:t>ค่าเสื่อมราคาสะสม</w:t>
            </w:r>
          </w:p>
        </w:tc>
        <w:tc>
          <w:tcPr>
            <w:tcW w:w="1134" w:type="dxa"/>
            <w:noWrap/>
          </w:tcPr>
          <w:p w14:paraId="688F21B7" w14:textId="77777777" w:rsidR="00DF0964" w:rsidRPr="0055523E" w:rsidRDefault="00DF0964" w:rsidP="002D1F4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</w:tcPr>
          <w:p w14:paraId="560D4EB5" w14:textId="77777777" w:rsidR="00DF0964" w:rsidRPr="0055523E" w:rsidRDefault="00DF0964" w:rsidP="002D1F4F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57915ECD" w14:textId="77777777" w:rsidR="00DF0964" w:rsidRPr="0055523E" w:rsidRDefault="00DF0964" w:rsidP="002D1F4F">
            <w:pPr>
              <w:pStyle w:val="Header"/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7EEED1A2" w14:textId="77777777" w:rsidR="00DF0964" w:rsidRPr="0055523E" w:rsidRDefault="00DF0964" w:rsidP="002D1F4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14:paraId="2AED3B06" w14:textId="77777777" w:rsidR="00DF0964" w:rsidRPr="0055523E" w:rsidRDefault="00DF0964" w:rsidP="002D1F4F">
            <w:pPr>
              <w:tabs>
                <w:tab w:val="left" w:pos="649"/>
              </w:tabs>
              <w:spacing w:line="280" w:lineRule="exact"/>
              <w:ind w:left="-30" w:right="57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43" w:type="dxa"/>
          </w:tcPr>
          <w:p w14:paraId="69FE22BA" w14:textId="77777777" w:rsidR="00DF0964" w:rsidRPr="0055523E" w:rsidRDefault="00DF0964" w:rsidP="002D1F4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14:paraId="558739B2" w14:textId="77777777" w:rsidR="00DF0964" w:rsidRPr="0055523E" w:rsidRDefault="00DF0964" w:rsidP="002D1F4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noWrap/>
          </w:tcPr>
          <w:p w14:paraId="3FBD52BB" w14:textId="77777777" w:rsidR="00DF0964" w:rsidRPr="001C6A69" w:rsidRDefault="00DF0964" w:rsidP="002D1F4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14:paraId="5D1BAD71" w14:textId="77777777" w:rsidR="00DF0964" w:rsidRPr="0055523E" w:rsidRDefault="00DF0964" w:rsidP="002D1F4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A4DF1" w:rsidRPr="0055523E" w14:paraId="7FBBAEA5" w14:textId="77777777" w:rsidTr="00DF17DF">
        <w:trPr>
          <w:trHeight w:val="59"/>
        </w:trPr>
        <w:tc>
          <w:tcPr>
            <w:tcW w:w="2707" w:type="dxa"/>
            <w:noWrap/>
          </w:tcPr>
          <w:p w14:paraId="01184BFB" w14:textId="77777777" w:rsidR="00DF0964" w:rsidRPr="001C6A69" w:rsidRDefault="00DF0964" w:rsidP="002D1F4F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1C6A69">
              <w:rPr>
                <w:rFonts w:ascii="Angsana New" w:hAnsi="Angsana New" w:hint="cs"/>
                <w:szCs w:val="24"/>
                <w:cs/>
              </w:rPr>
              <w:t>ส่วนปรับปรุงที่ดิน</w:t>
            </w:r>
          </w:p>
        </w:tc>
        <w:tc>
          <w:tcPr>
            <w:tcW w:w="1134" w:type="dxa"/>
            <w:noWrap/>
          </w:tcPr>
          <w:p w14:paraId="1C279668" w14:textId="6DF4A2FF" w:rsidR="00DF0964" w:rsidRPr="0055523E" w:rsidRDefault="00DF0964" w:rsidP="002D1F4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10,691,793.51</w:t>
            </w:r>
          </w:p>
        </w:tc>
        <w:tc>
          <w:tcPr>
            <w:tcW w:w="143" w:type="dxa"/>
          </w:tcPr>
          <w:p w14:paraId="35C1CC6E" w14:textId="77777777" w:rsidR="00DF0964" w:rsidRPr="0055523E" w:rsidRDefault="00DF0964" w:rsidP="002D1F4F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66CC6339" w14:textId="10614CE8" w:rsidR="00DF0964" w:rsidRPr="0055523E" w:rsidRDefault="00DF0964" w:rsidP="002D1F4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2,927,198.50</w:t>
            </w:r>
          </w:p>
        </w:tc>
        <w:tc>
          <w:tcPr>
            <w:tcW w:w="144" w:type="dxa"/>
            <w:tcBorders>
              <w:left w:val="nil"/>
            </w:tcBorders>
          </w:tcPr>
          <w:p w14:paraId="4A078056" w14:textId="77777777" w:rsidR="00DF0964" w:rsidRPr="0055523E" w:rsidRDefault="00DF0964" w:rsidP="002D1F4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1CD33C09" w14:textId="0AFEEB08" w:rsidR="00DF0964" w:rsidRPr="0055523E" w:rsidRDefault="00DF0964" w:rsidP="002D1F4F">
            <w:pPr>
              <w:tabs>
                <w:tab w:val="left" w:pos="-88"/>
              </w:tabs>
              <w:spacing w:line="280" w:lineRule="exact"/>
              <w:ind w:left="-108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55523E">
              <w:rPr>
                <w:rFonts w:asciiTheme="majorBidi" w:hAnsiTheme="majorBidi"/>
                <w:bCs/>
                <w:sz w:val="24"/>
                <w:szCs w:val="24"/>
              </w:rPr>
              <w:t>(16,783.99)</w:t>
            </w:r>
          </w:p>
        </w:tc>
        <w:tc>
          <w:tcPr>
            <w:tcW w:w="143" w:type="dxa"/>
          </w:tcPr>
          <w:p w14:paraId="6EB2E21C" w14:textId="77777777" w:rsidR="00DF0964" w:rsidRPr="0055523E" w:rsidRDefault="00DF0964" w:rsidP="002D1F4F">
            <w:pPr>
              <w:spacing w:line="280" w:lineRule="exact"/>
              <w:ind w:left="-2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5F9938E4" w14:textId="5529028B" w:rsidR="00DF0964" w:rsidRPr="0055523E" w:rsidRDefault="00DF0964" w:rsidP="002D1F4F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ab/>
            </w:r>
            <w:r w:rsidRPr="0055523E">
              <w:rPr>
                <w:rFonts w:ascii="Angsana New" w:hAnsi="Angsana New"/>
                <w:sz w:val="24"/>
                <w:szCs w:val="24"/>
              </w:rPr>
              <w:tab/>
            </w:r>
            <w:r w:rsidRPr="0055523E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1" w:type="dxa"/>
            <w:noWrap/>
          </w:tcPr>
          <w:p w14:paraId="14287240" w14:textId="77777777" w:rsidR="00DF0964" w:rsidRPr="001C6A69" w:rsidRDefault="00DF0964" w:rsidP="002D1F4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14:paraId="6EB3B88B" w14:textId="1192CEFC" w:rsidR="00DF0964" w:rsidRPr="0055523E" w:rsidRDefault="00DF0964" w:rsidP="002D1F4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13,602,208.02</w:t>
            </w:r>
          </w:p>
        </w:tc>
      </w:tr>
      <w:tr w:rsidR="001A4DF1" w:rsidRPr="0055523E" w14:paraId="43BB8A1B" w14:textId="77777777" w:rsidTr="00DF17DF">
        <w:trPr>
          <w:trHeight w:val="59"/>
        </w:trPr>
        <w:tc>
          <w:tcPr>
            <w:tcW w:w="2707" w:type="dxa"/>
            <w:noWrap/>
          </w:tcPr>
          <w:p w14:paraId="5E27DD69" w14:textId="77777777" w:rsidR="00DF0964" w:rsidRPr="001C6A69" w:rsidRDefault="00DF0964" w:rsidP="002D1F4F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1C6A69">
              <w:rPr>
                <w:rFonts w:ascii="Angsana New" w:hAnsi="Angsana New" w:hint="cs"/>
                <w:szCs w:val="24"/>
                <w:cs/>
              </w:rPr>
              <w:t>อาคารและ</w:t>
            </w:r>
            <w:r w:rsidRPr="001C6A69">
              <w:rPr>
                <w:rFonts w:ascii="Angsana New" w:hAnsi="Angsana New"/>
                <w:szCs w:val="24"/>
                <w:cs/>
              </w:rPr>
              <w:t>ส่วนปรับปรุงอาคาร</w:t>
            </w:r>
          </w:p>
        </w:tc>
        <w:tc>
          <w:tcPr>
            <w:tcW w:w="1134" w:type="dxa"/>
            <w:noWrap/>
          </w:tcPr>
          <w:p w14:paraId="3A65ED85" w14:textId="62625D57" w:rsidR="00DF0964" w:rsidRPr="0055523E" w:rsidRDefault="00DF0964" w:rsidP="002D1F4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61,483,645.52</w:t>
            </w:r>
          </w:p>
        </w:tc>
        <w:tc>
          <w:tcPr>
            <w:tcW w:w="143" w:type="dxa"/>
          </w:tcPr>
          <w:p w14:paraId="7355E220" w14:textId="77777777" w:rsidR="00DF0964" w:rsidRPr="0055523E" w:rsidRDefault="00DF0964" w:rsidP="002D1F4F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40D0EB86" w14:textId="56B692B8" w:rsidR="00DF0964" w:rsidRPr="0055523E" w:rsidRDefault="00DF0964" w:rsidP="002D1F4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12,679,929.45</w:t>
            </w:r>
          </w:p>
        </w:tc>
        <w:tc>
          <w:tcPr>
            <w:tcW w:w="144" w:type="dxa"/>
            <w:tcBorders>
              <w:left w:val="nil"/>
            </w:tcBorders>
          </w:tcPr>
          <w:p w14:paraId="29E83DEF" w14:textId="77777777" w:rsidR="00DF0964" w:rsidRPr="0055523E" w:rsidRDefault="00DF0964" w:rsidP="002D1F4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4D9CD3E3" w14:textId="1BA4C758" w:rsidR="00DF0964" w:rsidRPr="0055523E" w:rsidRDefault="00DF0964" w:rsidP="002D1F4F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5523E">
              <w:rPr>
                <w:rFonts w:asciiTheme="majorBidi" w:hAnsiTheme="majorBidi" w:cstheme="majorBidi" w:hint="cs"/>
                <w:bCs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14:paraId="1479920B" w14:textId="77777777" w:rsidR="00DF0964" w:rsidRPr="0055523E" w:rsidRDefault="00DF0964" w:rsidP="002D1F4F">
            <w:pPr>
              <w:spacing w:line="280" w:lineRule="exact"/>
              <w:ind w:left="-2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16E47D06" w14:textId="19237B80" w:rsidR="00DF0964" w:rsidRPr="0055523E" w:rsidRDefault="00DF0964" w:rsidP="002D1F4F">
            <w:pPr>
              <w:pStyle w:val="BodyTextIndent"/>
              <w:widowControl w:val="0"/>
              <w:tabs>
                <w:tab w:val="left" w:pos="454"/>
                <w:tab w:val="left" w:pos="680"/>
                <w:tab w:val="left" w:pos="907"/>
                <w:tab w:val="left" w:pos="988"/>
              </w:tabs>
              <w:spacing w:after="0" w:line="280" w:lineRule="exact"/>
              <w:ind w:left="-28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13,779,669.81</w:t>
            </w:r>
          </w:p>
        </w:tc>
        <w:tc>
          <w:tcPr>
            <w:tcW w:w="141" w:type="dxa"/>
            <w:noWrap/>
          </w:tcPr>
          <w:p w14:paraId="569D1E87" w14:textId="77777777" w:rsidR="00DF0964" w:rsidRPr="001C6A69" w:rsidRDefault="00DF0964" w:rsidP="002D1F4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noWrap/>
          </w:tcPr>
          <w:p w14:paraId="64A90898" w14:textId="064B8E75" w:rsidR="00DF0964" w:rsidRPr="0055523E" w:rsidRDefault="00DF0964" w:rsidP="002D1F4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87,943,244.78</w:t>
            </w:r>
          </w:p>
        </w:tc>
      </w:tr>
      <w:tr w:rsidR="001A4DF1" w:rsidRPr="0055523E" w14:paraId="56BCC1F6" w14:textId="77777777" w:rsidTr="00DF17DF">
        <w:trPr>
          <w:trHeight w:val="59"/>
        </w:trPr>
        <w:tc>
          <w:tcPr>
            <w:tcW w:w="2707" w:type="dxa"/>
            <w:noWrap/>
          </w:tcPr>
          <w:p w14:paraId="0CAE1450" w14:textId="77777777" w:rsidR="00DF0964" w:rsidRPr="001C6A69" w:rsidRDefault="00DF0964" w:rsidP="002D1F4F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1C6A69">
              <w:rPr>
                <w:rFonts w:ascii="Angsana New" w:hAnsi="Angsana New" w:hint="cs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34" w:type="dxa"/>
            <w:noWrap/>
          </w:tcPr>
          <w:p w14:paraId="0D4E0720" w14:textId="0F26600B" w:rsidR="00DF0964" w:rsidRPr="0055523E" w:rsidRDefault="00DF0964" w:rsidP="002D1F4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27,380,611.26</w:t>
            </w:r>
          </w:p>
        </w:tc>
        <w:tc>
          <w:tcPr>
            <w:tcW w:w="143" w:type="dxa"/>
          </w:tcPr>
          <w:p w14:paraId="057403BC" w14:textId="77777777" w:rsidR="00DF0964" w:rsidRPr="0055523E" w:rsidRDefault="00DF0964" w:rsidP="002D1F4F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4EC0041C" w14:textId="78A3B5C1" w:rsidR="00DF0964" w:rsidRPr="0055523E" w:rsidRDefault="00D455C7" w:rsidP="002D1F4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1,619,286.25</w:t>
            </w:r>
          </w:p>
        </w:tc>
        <w:tc>
          <w:tcPr>
            <w:tcW w:w="144" w:type="dxa"/>
            <w:tcBorders>
              <w:left w:val="nil"/>
            </w:tcBorders>
          </w:tcPr>
          <w:p w14:paraId="376A8495" w14:textId="77777777" w:rsidR="00DF0964" w:rsidRPr="0055523E" w:rsidRDefault="00DF0964" w:rsidP="002D1F4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0C6D1CE0" w14:textId="2746C8A8" w:rsidR="00DF0964" w:rsidRPr="0055523E" w:rsidRDefault="00D455C7" w:rsidP="002D1F4F">
            <w:pPr>
              <w:tabs>
                <w:tab w:val="left" w:pos="-88"/>
              </w:tabs>
              <w:spacing w:line="280" w:lineRule="exact"/>
              <w:ind w:left="-108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55523E">
              <w:rPr>
                <w:rFonts w:asciiTheme="majorBidi" w:hAnsiTheme="majorBidi"/>
                <w:bCs/>
                <w:sz w:val="24"/>
                <w:szCs w:val="24"/>
              </w:rPr>
              <w:t>(106,115.20)</w:t>
            </w:r>
          </w:p>
        </w:tc>
        <w:tc>
          <w:tcPr>
            <w:tcW w:w="143" w:type="dxa"/>
          </w:tcPr>
          <w:p w14:paraId="50F9818F" w14:textId="77777777" w:rsidR="00DF0964" w:rsidRPr="0055523E" w:rsidRDefault="00DF0964" w:rsidP="002D1F4F">
            <w:pPr>
              <w:spacing w:line="280" w:lineRule="exact"/>
              <w:ind w:left="-2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0EEC3008" w14:textId="4327ED71" w:rsidR="00DF0964" w:rsidRPr="0055523E" w:rsidRDefault="00DF0964" w:rsidP="002D1F4F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ab/>
            </w:r>
            <w:r w:rsidRPr="0055523E">
              <w:rPr>
                <w:rFonts w:ascii="Angsana New" w:hAnsi="Angsana New"/>
                <w:sz w:val="24"/>
                <w:szCs w:val="24"/>
              </w:rPr>
              <w:tab/>
            </w:r>
            <w:r w:rsidRPr="0055523E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1" w:type="dxa"/>
            <w:noWrap/>
          </w:tcPr>
          <w:p w14:paraId="15FB57A9" w14:textId="77777777" w:rsidR="00DF0964" w:rsidRPr="001C6A69" w:rsidRDefault="00DF0964" w:rsidP="002D1F4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noWrap/>
          </w:tcPr>
          <w:p w14:paraId="665E9D13" w14:textId="3F2D3302" w:rsidR="00DF0964" w:rsidRPr="001C6A69" w:rsidRDefault="00D455C7" w:rsidP="002D1F4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28,893,782.31</w:t>
            </w:r>
          </w:p>
        </w:tc>
      </w:tr>
      <w:tr w:rsidR="001A4DF1" w:rsidRPr="0055523E" w14:paraId="18E74D26" w14:textId="77777777" w:rsidTr="00DF0964">
        <w:trPr>
          <w:trHeight w:val="59"/>
        </w:trPr>
        <w:tc>
          <w:tcPr>
            <w:tcW w:w="2707" w:type="dxa"/>
            <w:noWrap/>
          </w:tcPr>
          <w:p w14:paraId="2269CEF7" w14:textId="77777777" w:rsidR="00DF0964" w:rsidRPr="001C6A69" w:rsidRDefault="00DF0964" w:rsidP="002D1F4F">
            <w:pPr>
              <w:pStyle w:val="BodyTextIndent"/>
              <w:tabs>
                <w:tab w:val="left" w:pos="250"/>
              </w:tabs>
              <w:spacing w:after="0" w:line="28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1C6A69">
              <w:rPr>
                <w:rFonts w:ascii="Angsana New" w:hAnsi="Angsana New"/>
                <w:szCs w:val="24"/>
                <w:cs/>
              </w:rPr>
              <w:t>เครื่องตกแต่</w:t>
            </w:r>
            <w:r w:rsidRPr="001C6A69">
              <w:rPr>
                <w:rFonts w:ascii="Angsana New" w:hAnsi="Angsana New" w:hint="cs"/>
                <w:szCs w:val="24"/>
                <w:cs/>
              </w:rPr>
              <w:t>ง</w:t>
            </w:r>
            <w:r w:rsidRPr="001C6A69">
              <w:rPr>
                <w:rFonts w:ascii="Angsana New" w:hAnsi="Angsana New"/>
                <w:szCs w:val="24"/>
                <w:cs/>
              </w:rPr>
              <w:t>ติดตั้ง</w:t>
            </w:r>
            <w:r w:rsidRPr="001C6A69">
              <w:rPr>
                <w:rFonts w:ascii="Angsana New" w:hAnsi="Angsana New" w:hint="cs"/>
                <w:szCs w:val="24"/>
                <w:cs/>
              </w:rPr>
              <w:t>และอุปกรณ์สำนักงาน</w:t>
            </w:r>
          </w:p>
        </w:tc>
        <w:tc>
          <w:tcPr>
            <w:tcW w:w="1134" w:type="dxa"/>
            <w:noWrap/>
          </w:tcPr>
          <w:p w14:paraId="50358FFA" w14:textId="69DA70A5" w:rsidR="00DF0964" w:rsidRPr="0055523E" w:rsidRDefault="00DF0964" w:rsidP="002D1F4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36,017,598.88</w:t>
            </w:r>
          </w:p>
        </w:tc>
        <w:tc>
          <w:tcPr>
            <w:tcW w:w="143" w:type="dxa"/>
          </w:tcPr>
          <w:p w14:paraId="31E15724" w14:textId="77777777" w:rsidR="00DF0964" w:rsidRPr="0055523E" w:rsidRDefault="00DF0964" w:rsidP="002D1F4F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2CD8DA71" w14:textId="32ACF469" w:rsidR="00DF0964" w:rsidRPr="0055523E" w:rsidRDefault="00D455C7" w:rsidP="002D1F4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6,849,764.65</w:t>
            </w:r>
          </w:p>
        </w:tc>
        <w:tc>
          <w:tcPr>
            <w:tcW w:w="144" w:type="dxa"/>
            <w:tcBorders>
              <w:left w:val="nil"/>
            </w:tcBorders>
          </w:tcPr>
          <w:p w14:paraId="1640FD24" w14:textId="77777777" w:rsidR="00DF0964" w:rsidRPr="0055523E" w:rsidRDefault="00DF0964" w:rsidP="002D1F4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563C0A9F" w14:textId="7EB4FD52" w:rsidR="00DF0964" w:rsidRPr="0055523E" w:rsidRDefault="00D455C7" w:rsidP="002D1F4F">
            <w:pPr>
              <w:tabs>
                <w:tab w:val="left" w:pos="-88"/>
              </w:tabs>
              <w:spacing w:line="280" w:lineRule="exact"/>
              <w:ind w:left="-108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55523E">
              <w:rPr>
                <w:rFonts w:asciiTheme="majorBidi" w:hAnsiTheme="majorBidi"/>
                <w:bCs/>
                <w:sz w:val="24"/>
                <w:szCs w:val="24"/>
              </w:rPr>
              <w:t>(301,486.00)</w:t>
            </w:r>
          </w:p>
        </w:tc>
        <w:tc>
          <w:tcPr>
            <w:tcW w:w="143" w:type="dxa"/>
          </w:tcPr>
          <w:p w14:paraId="5870469C" w14:textId="77777777" w:rsidR="00DF0964" w:rsidRPr="0055523E" w:rsidRDefault="00DF0964" w:rsidP="002D1F4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6651A822" w14:textId="6DCCE2F0" w:rsidR="00DF0964" w:rsidRPr="0055523E" w:rsidRDefault="00DF0964" w:rsidP="002D1F4F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ab/>
            </w:r>
            <w:r w:rsidRPr="0055523E">
              <w:rPr>
                <w:rFonts w:ascii="Angsana New" w:hAnsi="Angsana New"/>
                <w:sz w:val="24"/>
                <w:szCs w:val="24"/>
              </w:rPr>
              <w:tab/>
            </w:r>
            <w:r w:rsidRPr="0055523E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1" w:type="dxa"/>
            <w:noWrap/>
          </w:tcPr>
          <w:p w14:paraId="65AC1BE8" w14:textId="77777777" w:rsidR="00DF0964" w:rsidRPr="001C6A69" w:rsidRDefault="00DF0964" w:rsidP="002D1F4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noWrap/>
          </w:tcPr>
          <w:p w14:paraId="16B78147" w14:textId="5D1E033F" w:rsidR="00DF0964" w:rsidRPr="0055523E" w:rsidRDefault="00D455C7" w:rsidP="002D1F4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42,565,877.53</w:t>
            </w:r>
          </w:p>
        </w:tc>
      </w:tr>
      <w:tr w:rsidR="001A4DF1" w:rsidRPr="0055523E" w14:paraId="77413860" w14:textId="77777777" w:rsidTr="00DF0964">
        <w:trPr>
          <w:trHeight w:val="59"/>
        </w:trPr>
        <w:tc>
          <w:tcPr>
            <w:tcW w:w="2707" w:type="dxa"/>
            <w:noWrap/>
          </w:tcPr>
          <w:p w14:paraId="7C8761CC" w14:textId="77777777" w:rsidR="00DF0964" w:rsidRPr="001C6A69" w:rsidRDefault="00DF0964" w:rsidP="002D1F4F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1C6A69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134" w:type="dxa"/>
            <w:noWrap/>
          </w:tcPr>
          <w:p w14:paraId="70BFDBBF" w14:textId="008F7665" w:rsidR="00DF0964" w:rsidRPr="0055523E" w:rsidRDefault="00DF0964" w:rsidP="002D1F4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40,322,744.50</w:t>
            </w:r>
          </w:p>
        </w:tc>
        <w:tc>
          <w:tcPr>
            <w:tcW w:w="143" w:type="dxa"/>
          </w:tcPr>
          <w:p w14:paraId="0B5E2C58" w14:textId="77777777" w:rsidR="00DF0964" w:rsidRPr="0055523E" w:rsidRDefault="00DF0964" w:rsidP="002D1F4F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36D7EC7C" w14:textId="44C622BD" w:rsidR="00DF0964" w:rsidRPr="0055523E" w:rsidRDefault="00D455C7" w:rsidP="002D1F4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2,500,845.25</w:t>
            </w:r>
          </w:p>
        </w:tc>
        <w:tc>
          <w:tcPr>
            <w:tcW w:w="144" w:type="dxa"/>
            <w:tcBorders>
              <w:left w:val="nil"/>
            </w:tcBorders>
          </w:tcPr>
          <w:p w14:paraId="14981396" w14:textId="77777777" w:rsidR="00DF0964" w:rsidRPr="0055523E" w:rsidRDefault="00DF0964" w:rsidP="002D1F4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noWrap/>
          </w:tcPr>
          <w:p w14:paraId="2934205C" w14:textId="7966CD41" w:rsidR="00DF0964" w:rsidRPr="0055523E" w:rsidRDefault="00D455C7" w:rsidP="002D1F4F">
            <w:pPr>
              <w:tabs>
                <w:tab w:val="left" w:pos="-88"/>
              </w:tabs>
              <w:spacing w:line="280" w:lineRule="exact"/>
              <w:ind w:left="-108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55523E">
              <w:rPr>
                <w:rFonts w:asciiTheme="majorBidi" w:hAnsiTheme="majorBidi"/>
                <w:bCs/>
                <w:sz w:val="24"/>
                <w:szCs w:val="24"/>
              </w:rPr>
              <w:t>(2,277,398.53)</w:t>
            </w:r>
          </w:p>
        </w:tc>
        <w:tc>
          <w:tcPr>
            <w:tcW w:w="143" w:type="dxa"/>
          </w:tcPr>
          <w:p w14:paraId="4FCA2C1B" w14:textId="77777777" w:rsidR="00DF0964" w:rsidRPr="0055523E" w:rsidRDefault="00DF0964" w:rsidP="002D1F4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noWrap/>
          </w:tcPr>
          <w:p w14:paraId="1A0AFAFA" w14:textId="682AF7B0" w:rsidR="00DF0964" w:rsidRPr="0055523E" w:rsidRDefault="00DF0964" w:rsidP="002D1F4F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ab/>
            </w:r>
            <w:r w:rsidRPr="0055523E">
              <w:rPr>
                <w:rFonts w:ascii="Angsana New" w:hAnsi="Angsana New"/>
                <w:sz w:val="24"/>
                <w:szCs w:val="24"/>
              </w:rPr>
              <w:tab/>
            </w:r>
            <w:r w:rsidRPr="0055523E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1" w:type="dxa"/>
            <w:noWrap/>
          </w:tcPr>
          <w:p w14:paraId="324B0344" w14:textId="77777777" w:rsidR="00DF0964" w:rsidRPr="001C6A69" w:rsidRDefault="00DF0964" w:rsidP="002D1F4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noWrap/>
          </w:tcPr>
          <w:p w14:paraId="02C91542" w14:textId="0583A67D" w:rsidR="00DF0964" w:rsidRPr="0055523E" w:rsidRDefault="00D455C7" w:rsidP="002D1F4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40,546,191.22</w:t>
            </w:r>
          </w:p>
        </w:tc>
      </w:tr>
      <w:tr w:rsidR="001A4DF1" w:rsidRPr="0055523E" w14:paraId="1BF1FCC1" w14:textId="77777777" w:rsidTr="00DF0964">
        <w:trPr>
          <w:trHeight w:val="59"/>
        </w:trPr>
        <w:tc>
          <w:tcPr>
            <w:tcW w:w="2707" w:type="dxa"/>
            <w:noWrap/>
          </w:tcPr>
          <w:p w14:paraId="1C1CABF2" w14:textId="77777777" w:rsidR="00DF0964" w:rsidRPr="001C6A69" w:rsidRDefault="00DF0964" w:rsidP="002D1F4F">
            <w:pPr>
              <w:pStyle w:val="BodyTextIndent"/>
              <w:tabs>
                <w:tab w:val="left" w:pos="250"/>
              </w:tabs>
              <w:spacing w:after="0" w:line="28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55523E">
              <w:rPr>
                <w:rFonts w:ascii="Angsana New" w:hAnsi="Angsana New"/>
                <w:szCs w:val="24"/>
              </w:rPr>
              <w:tab/>
            </w:r>
            <w:r w:rsidRPr="001C6A69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2FD3111" w14:textId="7C989190" w:rsidR="00DF0964" w:rsidRPr="0055523E" w:rsidRDefault="00DF0964" w:rsidP="002D1F4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175,896,393.67</w:t>
            </w:r>
          </w:p>
        </w:tc>
        <w:tc>
          <w:tcPr>
            <w:tcW w:w="143" w:type="dxa"/>
          </w:tcPr>
          <w:p w14:paraId="16501DF6" w14:textId="77777777" w:rsidR="00DF0964" w:rsidRPr="0055523E" w:rsidRDefault="00DF0964" w:rsidP="002D1F4F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1A9A3678" w14:textId="7F918AF9" w:rsidR="00DF0964" w:rsidRPr="0055523E" w:rsidRDefault="00D455C7" w:rsidP="002D1F4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26,577,024.10</w:t>
            </w:r>
          </w:p>
        </w:tc>
        <w:tc>
          <w:tcPr>
            <w:tcW w:w="144" w:type="dxa"/>
            <w:tcBorders>
              <w:left w:val="nil"/>
            </w:tcBorders>
          </w:tcPr>
          <w:p w14:paraId="292853BD" w14:textId="77777777" w:rsidR="00DF0964" w:rsidRPr="0055523E" w:rsidRDefault="00DF0964" w:rsidP="002D1F4F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B2151B4" w14:textId="69183CF3" w:rsidR="00DF0964" w:rsidRPr="0055523E" w:rsidRDefault="00D455C7" w:rsidP="002D1F4F">
            <w:pPr>
              <w:pStyle w:val="BodyTextIndent"/>
              <w:spacing w:after="0" w:line="280" w:lineRule="exact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(2,701,783.72)</w:t>
            </w:r>
          </w:p>
        </w:tc>
        <w:tc>
          <w:tcPr>
            <w:tcW w:w="143" w:type="dxa"/>
          </w:tcPr>
          <w:p w14:paraId="18482A47" w14:textId="77777777" w:rsidR="00DF0964" w:rsidRPr="0055523E" w:rsidRDefault="00DF0964" w:rsidP="002D1F4F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38AAF00" w14:textId="5452D3B8" w:rsidR="00DF0964" w:rsidRPr="0055523E" w:rsidRDefault="00DF0964" w:rsidP="002D1F4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ab/>
            </w:r>
            <w:r w:rsidR="00855450" w:rsidRPr="0055523E">
              <w:rPr>
                <w:rFonts w:ascii="Angsana New" w:hAnsi="Angsana New"/>
                <w:sz w:val="24"/>
                <w:szCs w:val="24"/>
              </w:rPr>
              <w:t>13,779,669.81</w:t>
            </w:r>
          </w:p>
        </w:tc>
        <w:tc>
          <w:tcPr>
            <w:tcW w:w="141" w:type="dxa"/>
            <w:noWrap/>
          </w:tcPr>
          <w:p w14:paraId="1A68583D" w14:textId="77777777" w:rsidR="00DF0964" w:rsidRPr="001C6A69" w:rsidRDefault="00DF0964" w:rsidP="002D1F4F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00DC958" w14:textId="2E5A4E9A" w:rsidR="00DF0964" w:rsidRPr="0055523E" w:rsidRDefault="00D455C7" w:rsidP="002D1F4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213,551,303.86</w:t>
            </w:r>
          </w:p>
        </w:tc>
      </w:tr>
      <w:tr w:rsidR="00C6143C" w:rsidRPr="0055523E" w14:paraId="38FB96CF" w14:textId="77777777" w:rsidTr="00DF0964">
        <w:trPr>
          <w:trHeight w:val="59"/>
        </w:trPr>
        <w:tc>
          <w:tcPr>
            <w:tcW w:w="2707" w:type="dxa"/>
            <w:shd w:val="clear" w:color="auto" w:fill="auto"/>
            <w:noWrap/>
          </w:tcPr>
          <w:p w14:paraId="2D7A2C0A" w14:textId="77777777" w:rsidR="00DF0964" w:rsidRPr="001C6A69" w:rsidRDefault="00DF0964" w:rsidP="002D1F4F">
            <w:pPr>
              <w:pStyle w:val="BodyTextIndent"/>
              <w:tabs>
                <w:tab w:val="left" w:pos="250"/>
              </w:tabs>
              <w:spacing w:after="0" w:line="28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หัก</w:t>
            </w:r>
            <w:r w:rsidRPr="001C6A69">
              <w:rPr>
                <w:rFonts w:ascii="Angsana New" w:hAnsi="Angsana New" w:hint="cs"/>
                <w:sz w:val="24"/>
                <w:szCs w:val="24"/>
                <w:cs/>
              </w:rPr>
              <w:t xml:space="preserve"> ค่าเผื่อการด้อยค่า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2F850C0" w14:textId="3FE236C4" w:rsidR="00DF0964" w:rsidRPr="0055523E" w:rsidRDefault="00DF0964" w:rsidP="002D1F4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1,591,900.26</w:t>
            </w:r>
          </w:p>
        </w:tc>
        <w:tc>
          <w:tcPr>
            <w:tcW w:w="143" w:type="dxa"/>
          </w:tcPr>
          <w:p w14:paraId="4B3EBCC7" w14:textId="77777777" w:rsidR="00DF0964" w:rsidRPr="0055523E" w:rsidRDefault="00DF0964" w:rsidP="002D1F4F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40DCEEC4" w14:textId="78317362" w:rsidR="00DF0964" w:rsidRPr="0055523E" w:rsidRDefault="00D455C7" w:rsidP="002D1F4F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4" w:type="dxa"/>
            <w:tcBorders>
              <w:left w:val="nil"/>
            </w:tcBorders>
          </w:tcPr>
          <w:p w14:paraId="76C0B230" w14:textId="77777777" w:rsidR="00DF0964" w:rsidRPr="0055523E" w:rsidRDefault="00DF0964" w:rsidP="002D1F4F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980C53C" w14:textId="6EB6C391" w:rsidR="00DF0964" w:rsidRPr="0055523E" w:rsidRDefault="00D455C7" w:rsidP="002D1F4F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14:paraId="3C1B7AEB" w14:textId="77777777" w:rsidR="00DF0964" w:rsidRPr="0055523E" w:rsidRDefault="00DF0964" w:rsidP="002D1F4F">
            <w:pPr>
              <w:tabs>
                <w:tab w:val="left" w:pos="-88"/>
              </w:tabs>
              <w:spacing w:line="280" w:lineRule="exact"/>
              <w:ind w:left="-108" w:right="227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14:paraId="05476756" w14:textId="18C027E5" w:rsidR="00DF0964" w:rsidRPr="0055523E" w:rsidRDefault="00DF0964" w:rsidP="002D1F4F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ab/>
            </w:r>
            <w:r w:rsidRPr="0055523E">
              <w:rPr>
                <w:rFonts w:ascii="Angsana New" w:hAnsi="Angsana New"/>
                <w:sz w:val="24"/>
                <w:szCs w:val="24"/>
              </w:rPr>
              <w:tab/>
            </w:r>
            <w:r w:rsidRPr="0055523E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1" w:type="dxa"/>
            <w:noWrap/>
          </w:tcPr>
          <w:p w14:paraId="1F53F92E" w14:textId="77777777" w:rsidR="00DF0964" w:rsidRPr="001C6A69" w:rsidRDefault="00DF0964" w:rsidP="002D1F4F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38B1042" w14:textId="64E573B8" w:rsidR="00DF0964" w:rsidRPr="0055523E" w:rsidRDefault="00D455C7" w:rsidP="002D1F4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1,591,900.26</w:t>
            </w:r>
          </w:p>
        </w:tc>
      </w:tr>
      <w:tr w:rsidR="00C6143C" w:rsidRPr="0055523E" w14:paraId="3EE13CA3" w14:textId="77777777" w:rsidTr="003407F0">
        <w:trPr>
          <w:trHeight w:val="59"/>
        </w:trPr>
        <w:tc>
          <w:tcPr>
            <w:tcW w:w="2707" w:type="dxa"/>
            <w:noWrap/>
          </w:tcPr>
          <w:p w14:paraId="26D54D28" w14:textId="77777777" w:rsidR="00DF0964" w:rsidRPr="001C6A69" w:rsidRDefault="00DF0964" w:rsidP="002D1F4F">
            <w:pPr>
              <w:pStyle w:val="BodyTextIndent"/>
              <w:tabs>
                <w:tab w:val="left" w:pos="250"/>
              </w:tabs>
              <w:spacing w:after="0" w:line="280" w:lineRule="exact"/>
              <w:ind w:left="0" w:right="-42"/>
              <w:rPr>
                <w:rFonts w:ascii="Angsana New" w:hAnsi="Angsana New"/>
                <w:szCs w:val="24"/>
                <w:cs/>
              </w:rPr>
            </w:pPr>
            <w:r w:rsidRPr="001C6A69">
              <w:rPr>
                <w:rFonts w:ascii="Angsana New" w:hAnsi="Angsana New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5FFDB5B8" w14:textId="324CF30F" w:rsidR="00DF0964" w:rsidRPr="0055523E" w:rsidRDefault="00DF0964" w:rsidP="002D1F4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277,333,273.89</w:t>
            </w:r>
          </w:p>
        </w:tc>
        <w:tc>
          <w:tcPr>
            <w:tcW w:w="143" w:type="dxa"/>
          </w:tcPr>
          <w:p w14:paraId="23314AE8" w14:textId="77777777" w:rsidR="00DF0964" w:rsidRPr="0055523E" w:rsidRDefault="00DF0964" w:rsidP="002D1F4F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351371CF" w14:textId="77777777" w:rsidR="00DF0964" w:rsidRPr="0055523E" w:rsidRDefault="00DF0964" w:rsidP="002D1F4F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4601EFA2" w14:textId="77777777" w:rsidR="00DF0964" w:rsidRPr="0055523E" w:rsidRDefault="00DF0964" w:rsidP="002D1F4F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14:paraId="53530719" w14:textId="77777777" w:rsidR="00DF0964" w:rsidRPr="0055523E" w:rsidRDefault="00DF0964" w:rsidP="002D1F4F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</w:tcPr>
          <w:p w14:paraId="33441D7A" w14:textId="77777777" w:rsidR="00DF0964" w:rsidRPr="0055523E" w:rsidRDefault="00DF0964" w:rsidP="002D1F4F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14:paraId="572BB187" w14:textId="77777777" w:rsidR="00DF0964" w:rsidRPr="0055523E" w:rsidRDefault="00DF0964" w:rsidP="002D1F4F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noWrap/>
          </w:tcPr>
          <w:p w14:paraId="42466A93" w14:textId="77777777" w:rsidR="00DF0964" w:rsidRPr="001C6A69" w:rsidRDefault="00DF0964" w:rsidP="002D1F4F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22735DC6" w14:textId="0CE306CB" w:rsidR="00DF0964" w:rsidRPr="0055523E" w:rsidRDefault="00D455C7" w:rsidP="002D1F4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265,851,287.68</w:t>
            </w:r>
          </w:p>
        </w:tc>
      </w:tr>
    </w:tbl>
    <w:bookmarkEnd w:id="5"/>
    <w:p w14:paraId="5BB0647E" w14:textId="6992E65A" w:rsidR="006E11BE" w:rsidRPr="0055523E" w:rsidRDefault="006E11BE" w:rsidP="00116FDA">
      <w:pPr>
        <w:spacing w:line="360" w:lineRule="exact"/>
        <w:ind w:left="284" w:firstLine="567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1C6A69">
        <w:rPr>
          <w:rFonts w:asciiTheme="majorBidi" w:hAnsiTheme="majorBidi"/>
          <w:spacing w:val="-2"/>
          <w:sz w:val="32"/>
          <w:szCs w:val="32"/>
          <w:cs/>
        </w:rPr>
        <w:t xml:space="preserve">ณ วันที่ </w:t>
      </w:r>
      <w:r w:rsidRPr="0055523E">
        <w:rPr>
          <w:rFonts w:asciiTheme="majorBidi" w:hAnsiTheme="majorBidi"/>
          <w:spacing w:val="-2"/>
          <w:sz w:val="32"/>
          <w:szCs w:val="32"/>
        </w:rPr>
        <w:t>31</w:t>
      </w:r>
      <w:r w:rsidRPr="001C6A69">
        <w:rPr>
          <w:rFonts w:asciiTheme="majorBidi" w:hAnsiTheme="majorBidi"/>
          <w:spacing w:val="-2"/>
          <w:sz w:val="32"/>
          <w:szCs w:val="32"/>
          <w:cs/>
        </w:rPr>
        <w:t xml:space="preserve"> ธันวาคม </w:t>
      </w:r>
      <w:r w:rsidRPr="0055523E">
        <w:rPr>
          <w:rFonts w:asciiTheme="majorBidi" w:hAnsiTheme="majorBidi"/>
          <w:spacing w:val="-2"/>
          <w:sz w:val="32"/>
          <w:szCs w:val="32"/>
        </w:rPr>
        <w:t>2564</w:t>
      </w:r>
      <w:r w:rsidRPr="001C6A69">
        <w:rPr>
          <w:rFonts w:asciiTheme="majorBidi" w:hAnsiTheme="majorBidi"/>
          <w:spacing w:val="-2"/>
          <w:sz w:val="32"/>
          <w:szCs w:val="32"/>
          <w:cs/>
        </w:rPr>
        <w:t xml:space="preserve"> และ </w:t>
      </w:r>
      <w:r w:rsidRPr="0055523E">
        <w:rPr>
          <w:rFonts w:asciiTheme="majorBidi" w:hAnsiTheme="majorBidi"/>
          <w:spacing w:val="-2"/>
          <w:sz w:val="32"/>
          <w:szCs w:val="32"/>
        </w:rPr>
        <w:t>2563</w:t>
      </w:r>
      <w:r w:rsidRPr="001C6A69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D3733B" w:rsidRPr="001C6A69">
        <w:rPr>
          <w:rFonts w:asciiTheme="majorBidi" w:hAnsiTheme="majorBidi" w:hint="cs"/>
          <w:spacing w:val="-2"/>
          <w:sz w:val="32"/>
          <w:szCs w:val="32"/>
          <w:cs/>
        </w:rPr>
        <w:t>เครื่องจักรและ</w:t>
      </w:r>
      <w:r w:rsidRPr="001C6A69">
        <w:rPr>
          <w:rFonts w:asciiTheme="majorBidi" w:hAnsiTheme="majorBidi"/>
          <w:spacing w:val="-2"/>
          <w:sz w:val="32"/>
          <w:szCs w:val="32"/>
          <w:cs/>
        </w:rPr>
        <w:t>ยานพาหนะ</w:t>
      </w:r>
      <w:r w:rsidR="00D3733B" w:rsidRPr="001C6A69">
        <w:rPr>
          <w:rFonts w:asciiTheme="majorBidi" w:hAnsiTheme="majorBidi" w:hint="cs"/>
          <w:spacing w:val="-2"/>
          <w:sz w:val="32"/>
          <w:szCs w:val="32"/>
          <w:cs/>
        </w:rPr>
        <w:t>ของบริษัทและบริษัทย่อย</w:t>
      </w:r>
      <w:r w:rsidR="00521F04" w:rsidRPr="001C6A69">
        <w:rPr>
          <w:rFonts w:asciiTheme="majorBidi" w:hAnsiTheme="majorBidi"/>
          <w:spacing w:val="-2"/>
          <w:sz w:val="32"/>
          <w:szCs w:val="32"/>
          <w:cs/>
        </w:rPr>
        <w:t>อยู่ภายใต้สัญญาเช่า</w:t>
      </w:r>
      <w:r w:rsidR="00521F04" w:rsidRPr="001C6A69">
        <w:rPr>
          <w:rFonts w:asciiTheme="majorBidi" w:hAnsiTheme="majorBidi" w:hint="cs"/>
          <w:spacing w:val="-2"/>
          <w:sz w:val="32"/>
          <w:szCs w:val="32"/>
          <w:cs/>
        </w:rPr>
        <w:t>ซิ้อมี</w:t>
      </w:r>
      <w:r w:rsidRPr="001C6A69">
        <w:rPr>
          <w:rFonts w:asciiTheme="majorBidi" w:hAnsiTheme="majorBidi"/>
          <w:spacing w:val="-2"/>
          <w:sz w:val="32"/>
          <w:szCs w:val="32"/>
          <w:cs/>
        </w:rPr>
        <w:t xml:space="preserve">มูลค่าสุทธิตามบัญชีจำนวน </w:t>
      </w:r>
      <w:r w:rsidR="005661EE">
        <w:rPr>
          <w:rFonts w:asciiTheme="majorBidi" w:hAnsiTheme="majorBidi"/>
          <w:spacing w:val="-2"/>
          <w:sz w:val="32"/>
          <w:szCs w:val="32"/>
        </w:rPr>
        <w:t>6.35</w:t>
      </w:r>
      <w:r w:rsidRPr="001C6A69">
        <w:rPr>
          <w:rFonts w:asciiTheme="majorBidi" w:hAnsiTheme="majorBidi"/>
          <w:spacing w:val="-2"/>
          <w:sz w:val="32"/>
          <w:szCs w:val="32"/>
          <w:cs/>
        </w:rPr>
        <w:t xml:space="preserve"> ล้านบาท และ </w:t>
      </w:r>
      <w:r w:rsidR="005661EE">
        <w:rPr>
          <w:rFonts w:asciiTheme="majorBidi" w:hAnsiTheme="majorBidi"/>
          <w:spacing w:val="-2"/>
          <w:sz w:val="32"/>
          <w:szCs w:val="32"/>
        </w:rPr>
        <w:t>11.12</w:t>
      </w:r>
      <w:r w:rsidRPr="001C6A69">
        <w:rPr>
          <w:rFonts w:asciiTheme="majorBidi" w:hAnsiTheme="majorBidi"/>
          <w:spacing w:val="-2"/>
          <w:sz w:val="32"/>
          <w:szCs w:val="32"/>
          <w:cs/>
        </w:rPr>
        <w:t xml:space="preserve"> ล้านบาท ตามลำดับ </w:t>
      </w:r>
      <w:r w:rsidRPr="001C6A69">
        <w:rPr>
          <w:rFonts w:asciiTheme="majorBidi" w:hAnsiTheme="majorBidi" w:hint="cs"/>
          <w:spacing w:val="-2"/>
          <w:sz w:val="32"/>
          <w:szCs w:val="32"/>
          <w:cs/>
        </w:rPr>
        <w:t>(ดู</w:t>
      </w:r>
      <w:r w:rsidRPr="001C6A69">
        <w:rPr>
          <w:rFonts w:asciiTheme="majorBidi" w:hAnsiTheme="majorBidi"/>
          <w:spacing w:val="-2"/>
          <w:sz w:val="32"/>
          <w:szCs w:val="32"/>
          <w:cs/>
        </w:rPr>
        <w:t>หมายเหตุ</w:t>
      </w:r>
      <w:r w:rsidRPr="001C6A69">
        <w:rPr>
          <w:rFonts w:asciiTheme="majorBidi" w:hAnsiTheme="majorBidi" w:hint="cs"/>
          <w:spacing w:val="-2"/>
          <w:sz w:val="32"/>
          <w:szCs w:val="32"/>
          <w:cs/>
        </w:rPr>
        <w:t xml:space="preserve"> </w:t>
      </w:r>
      <w:r w:rsidRPr="0055523E">
        <w:rPr>
          <w:rFonts w:asciiTheme="majorBidi" w:hAnsiTheme="majorBidi"/>
          <w:spacing w:val="-2"/>
          <w:sz w:val="32"/>
          <w:szCs w:val="32"/>
        </w:rPr>
        <w:t>18</w:t>
      </w:r>
      <w:r w:rsidRPr="003A7F7A">
        <w:rPr>
          <w:rFonts w:asciiTheme="majorBidi" w:hAnsiTheme="majorBidi" w:hint="cs"/>
          <w:spacing w:val="-2"/>
          <w:sz w:val="32"/>
          <w:szCs w:val="32"/>
        </w:rPr>
        <w:t xml:space="preserve">) </w:t>
      </w:r>
    </w:p>
    <w:p w14:paraId="70FCD071" w14:textId="218EC5A3" w:rsidR="003172F0" w:rsidRPr="0055523E" w:rsidRDefault="003172F0" w:rsidP="00116FDA">
      <w:pPr>
        <w:spacing w:line="360" w:lineRule="exact"/>
        <w:ind w:left="284" w:firstLine="567"/>
        <w:jc w:val="thaiDistribute"/>
        <w:rPr>
          <w:rFonts w:asciiTheme="majorBidi" w:hAnsiTheme="majorBidi"/>
          <w:color w:val="FF0000"/>
          <w:sz w:val="32"/>
          <w:szCs w:val="32"/>
        </w:rPr>
      </w:pPr>
      <w:r w:rsidRPr="001C6A69">
        <w:rPr>
          <w:rFonts w:asciiTheme="majorBidi" w:hAnsiTheme="majorBidi"/>
          <w:spacing w:val="-2"/>
          <w:sz w:val="32"/>
          <w:szCs w:val="32"/>
          <w:cs/>
        </w:rPr>
        <w:t xml:space="preserve">ณ วันที่ </w:t>
      </w:r>
      <w:r w:rsidRPr="0055523E">
        <w:rPr>
          <w:rFonts w:asciiTheme="majorBidi" w:hAnsiTheme="majorBidi"/>
          <w:spacing w:val="-2"/>
          <w:sz w:val="32"/>
          <w:szCs w:val="32"/>
        </w:rPr>
        <w:t xml:space="preserve">31 </w:t>
      </w:r>
      <w:r w:rsidRPr="001C6A69">
        <w:rPr>
          <w:rFonts w:asciiTheme="majorBidi" w:hAnsiTheme="majorBidi"/>
          <w:spacing w:val="-2"/>
          <w:sz w:val="32"/>
          <w:szCs w:val="32"/>
          <w:cs/>
        </w:rPr>
        <w:t xml:space="preserve">ธันวาคม </w:t>
      </w:r>
      <w:r w:rsidRPr="0055523E">
        <w:rPr>
          <w:rFonts w:asciiTheme="majorBidi" w:hAnsiTheme="majorBidi"/>
          <w:spacing w:val="-2"/>
          <w:sz w:val="32"/>
          <w:szCs w:val="32"/>
        </w:rPr>
        <w:t>256</w:t>
      </w:r>
      <w:r w:rsidR="0035162C" w:rsidRPr="0055523E">
        <w:rPr>
          <w:rFonts w:asciiTheme="majorBidi" w:hAnsiTheme="majorBidi"/>
          <w:spacing w:val="-2"/>
          <w:sz w:val="32"/>
          <w:szCs w:val="32"/>
        </w:rPr>
        <w:t>4</w:t>
      </w:r>
      <w:r w:rsidRPr="001C6A69">
        <w:rPr>
          <w:rFonts w:asciiTheme="majorBidi" w:hAnsiTheme="majorBidi"/>
          <w:spacing w:val="-2"/>
          <w:sz w:val="32"/>
          <w:szCs w:val="32"/>
          <w:cs/>
        </w:rPr>
        <w:t xml:space="preserve"> และ </w:t>
      </w:r>
      <w:r w:rsidRPr="0055523E">
        <w:rPr>
          <w:rFonts w:asciiTheme="majorBidi" w:hAnsiTheme="majorBidi"/>
          <w:spacing w:val="-2"/>
          <w:sz w:val="32"/>
          <w:szCs w:val="32"/>
        </w:rPr>
        <w:t>256</w:t>
      </w:r>
      <w:r w:rsidR="0035162C" w:rsidRPr="0055523E">
        <w:rPr>
          <w:rFonts w:asciiTheme="majorBidi" w:hAnsiTheme="majorBidi"/>
          <w:spacing w:val="-2"/>
          <w:sz w:val="32"/>
          <w:szCs w:val="32"/>
        </w:rPr>
        <w:t>3</w:t>
      </w:r>
      <w:r w:rsidRPr="001C6A69">
        <w:rPr>
          <w:rFonts w:asciiTheme="majorBidi" w:hAnsiTheme="majorBidi"/>
          <w:spacing w:val="-2"/>
          <w:sz w:val="32"/>
          <w:szCs w:val="32"/>
          <w:cs/>
        </w:rPr>
        <w:t xml:space="preserve"> ที่ดินบางส่วนของบริษัท ที่ดินพร้อมสิ่งปลูกสร้างของบริษัทย่อย</w:t>
      </w:r>
      <w:r w:rsidRPr="001C6A69">
        <w:rPr>
          <w:rFonts w:asciiTheme="majorBidi" w:hAnsiTheme="majorBidi"/>
          <w:sz w:val="32"/>
          <w:szCs w:val="32"/>
          <w:cs/>
        </w:rPr>
        <w:t xml:space="preserve">แห่งหนึ่ง ติดภาระค้ำประกันวงเงินเบิกเกินบัญชีและวงเงินสินเชื่อกับธนาคารพาณิชย์ในประเทศ (ดูหมายเหตุ </w:t>
      </w:r>
      <w:r w:rsidR="00D30F25" w:rsidRPr="0055523E">
        <w:rPr>
          <w:rFonts w:asciiTheme="majorBidi" w:hAnsiTheme="majorBidi"/>
          <w:sz w:val="32"/>
          <w:szCs w:val="32"/>
        </w:rPr>
        <w:t>1</w:t>
      </w:r>
      <w:r w:rsidR="00AD20E7" w:rsidRPr="0055523E">
        <w:rPr>
          <w:rFonts w:asciiTheme="majorBidi" w:hAnsiTheme="majorBidi"/>
          <w:sz w:val="32"/>
          <w:szCs w:val="32"/>
        </w:rPr>
        <w:t>6</w:t>
      </w:r>
      <w:r w:rsidR="007D0A29" w:rsidRPr="0055523E">
        <w:rPr>
          <w:rFonts w:asciiTheme="majorBidi" w:hAnsiTheme="majorBidi"/>
          <w:sz w:val="32"/>
          <w:szCs w:val="32"/>
        </w:rPr>
        <w:t xml:space="preserve"> </w:t>
      </w:r>
      <w:r w:rsidRPr="001C6A69">
        <w:rPr>
          <w:rFonts w:asciiTheme="majorBidi" w:hAnsiTheme="majorBidi"/>
          <w:sz w:val="32"/>
          <w:szCs w:val="32"/>
          <w:cs/>
        </w:rPr>
        <w:t xml:space="preserve">และ </w:t>
      </w:r>
      <w:r w:rsidR="00AD20E7" w:rsidRPr="0055523E">
        <w:rPr>
          <w:rFonts w:asciiTheme="majorBidi" w:hAnsiTheme="majorBidi"/>
          <w:sz w:val="32"/>
          <w:szCs w:val="32"/>
        </w:rPr>
        <w:t>19</w:t>
      </w:r>
      <w:r w:rsidRPr="0055523E">
        <w:rPr>
          <w:rFonts w:asciiTheme="majorBidi" w:hAnsiTheme="majorBidi"/>
          <w:sz w:val="32"/>
          <w:szCs w:val="32"/>
        </w:rPr>
        <w:t xml:space="preserve">) </w:t>
      </w:r>
    </w:p>
    <w:p w14:paraId="2DD58446" w14:textId="6B54FFD8" w:rsidR="00850258" w:rsidRPr="001C6A69" w:rsidRDefault="003172F0" w:rsidP="00116FDA">
      <w:pPr>
        <w:spacing w:line="360" w:lineRule="exact"/>
        <w:ind w:left="284" w:firstLine="567"/>
        <w:jc w:val="thaiDistribute"/>
        <w:rPr>
          <w:rFonts w:asciiTheme="majorBidi" w:hAnsiTheme="majorBidi"/>
          <w:sz w:val="32"/>
          <w:szCs w:val="32"/>
          <w:cs/>
        </w:rPr>
      </w:pPr>
      <w:r w:rsidRPr="001C6A69">
        <w:rPr>
          <w:rFonts w:asciiTheme="majorBidi" w:hAnsiTheme="majorBidi"/>
          <w:sz w:val="32"/>
          <w:szCs w:val="32"/>
          <w:cs/>
        </w:rPr>
        <w:t>สำหรับ</w:t>
      </w:r>
      <w:r w:rsidR="00BF1E3F" w:rsidRPr="001C6A69">
        <w:rPr>
          <w:rFonts w:asciiTheme="majorBidi" w:hAnsiTheme="majorBidi" w:hint="cs"/>
          <w:sz w:val="32"/>
          <w:szCs w:val="32"/>
          <w:cs/>
        </w:rPr>
        <w:t>ปี</w:t>
      </w:r>
      <w:r w:rsidRPr="001C6A69">
        <w:rPr>
          <w:rFonts w:asciiTheme="majorBidi" w:hAnsiTheme="majorBidi"/>
          <w:sz w:val="32"/>
          <w:szCs w:val="32"/>
          <w:cs/>
        </w:rPr>
        <w:t xml:space="preserve">สิ้นสุดวันที่ </w:t>
      </w:r>
      <w:r w:rsidR="00BF1E3F" w:rsidRPr="0055523E">
        <w:rPr>
          <w:rFonts w:asciiTheme="majorBidi" w:hAnsiTheme="majorBidi"/>
          <w:sz w:val="32"/>
          <w:szCs w:val="32"/>
        </w:rPr>
        <w:t xml:space="preserve">31 </w:t>
      </w:r>
      <w:r w:rsidR="00BF1E3F" w:rsidRPr="001C6A69">
        <w:rPr>
          <w:rFonts w:asciiTheme="majorBidi" w:hAnsiTheme="majorBidi"/>
          <w:sz w:val="32"/>
          <w:szCs w:val="32"/>
          <w:cs/>
        </w:rPr>
        <w:t xml:space="preserve">ธันวาคม </w:t>
      </w:r>
      <w:r w:rsidR="00A178A0" w:rsidRPr="0055523E">
        <w:rPr>
          <w:rFonts w:asciiTheme="majorBidi" w:hAnsiTheme="majorBidi"/>
          <w:sz w:val="32"/>
          <w:szCs w:val="32"/>
        </w:rPr>
        <w:t>256</w:t>
      </w:r>
      <w:r w:rsidR="0035162C" w:rsidRPr="0055523E">
        <w:rPr>
          <w:rFonts w:asciiTheme="majorBidi" w:hAnsiTheme="majorBidi"/>
          <w:sz w:val="32"/>
          <w:szCs w:val="32"/>
        </w:rPr>
        <w:t>4</w:t>
      </w:r>
      <w:r w:rsidR="00A178A0" w:rsidRPr="0055523E">
        <w:rPr>
          <w:rFonts w:asciiTheme="majorBidi" w:hAnsiTheme="majorBidi"/>
          <w:sz w:val="32"/>
          <w:szCs w:val="32"/>
        </w:rPr>
        <w:t xml:space="preserve"> </w:t>
      </w:r>
      <w:r w:rsidRPr="001C6A69">
        <w:rPr>
          <w:rFonts w:asciiTheme="majorBidi" w:hAnsiTheme="majorBidi"/>
          <w:sz w:val="32"/>
          <w:szCs w:val="32"/>
          <w:cs/>
        </w:rPr>
        <w:t>บริษัทย่อยได้รวมต้นทุนการกู้ยืมเป็นต้นทุนของสินทรัพย์</w:t>
      </w:r>
      <w:r w:rsidR="004E1038" w:rsidRPr="001C6A69">
        <w:rPr>
          <w:rFonts w:asciiTheme="majorBidi" w:hAnsiTheme="majorBidi" w:hint="cs"/>
          <w:sz w:val="32"/>
          <w:szCs w:val="32"/>
          <w:cs/>
        </w:rPr>
        <w:t xml:space="preserve"> </w:t>
      </w:r>
      <w:r w:rsidRPr="001C6A69">
        <w:rPr>
          <w:rFonts w:asciiTheme="majorBidi" w:hAnsiTheme="majorBidi"/>
          <w:sz w:val="32"/>
          <w:szCs w:val="32"/>
          <w:cs/>
        </w:rPr>
        <w:t xml:space="preserve"> จำนวนเงิน </w:t>
      </w:r>
      <w:r w:rsidR="00380D3A" w:rsidRPr="0055523E">
        <w:rPr>
          <w:rFonts w:asciiTheme="majorBidi" w:hAnsiTheme="majorBidi"/>
          <w:sz w:val="32"/>
          <w:szCs w:val="32"/>
        </w:rPr>
        <w:t>0.0</w:t>
      </w:r>
      <w:r w:rsidR="00D05B44" w:rsidRPr="0055523E">
        <w:rPr>
          <w:rFonts w:asciiTheme="majorBidi" w:hAnsiTheme="majorBidi"/>
          <w:sz w:val="32"/>
          <w:szCs w:val="32"/>
        </w:rPr>
        <w:t>4</w:t>
      </w:r>
      <w:r w:rsidRPr="001C6A69">
        <w:rPr>
          <w:rFonts w:asciiTheme="majorBidi" w:hAnsiTheme="majorBidi"/>
          <w:sz w:val="32"/>
          <w:szCs w:val="32"/>
          <w:cs/>
        </w:rPr>
        <w:t xml:space="preserve"> ล้านบาท โดยมีอัตราการตั้งขึ้นเป็นราคาทุนของสินทรัพย์ในอัตราร้อยละ </w:t>
      </w:r>
      <w:r w:rsidR="004E1038" w:rsidRPr="0055523E">
        <w:rPr>
          <w:rFonts w:asciiTheme="majorBidi" w:hAnsiTheme="majorBidi"/>
          <w:sz w:val="32"/>
          <w:szCs w:val="32"/>
        </w:rPr>
        <w:t>4.67</w:t>
      </w:r>
      <w:r w:rsidRPr="001C6A69">
        <w:rPr>
          <w:rFonts w:asciiTheme="majorBidi" w:hAnsiTheme="majorBidi"/>
          <w:sz w:val="32"/>
          <w:szCs w:val="32"/>
          <w:cs/>
        </w:rPr>
        <w:t xml:space="preserve"> ต่อปี</w:t>
      </w:r>
      <w:r w:rsidR="00A178A0" w:rsidRPr="0055523E">
        <w:rPr>
          <w:rFonts w:asciiTheme="majorBidi" w:hAnsiTheme="majorBidi"/>
          <w:sz w:val="32"/>
          <w:szCs w:val="32"/>
        </w:rPr>
        <w:t xml:space="preserve"> </w:t>
      </w:r>
    </w:p>
    <w:p w14:paraId="13E863C1" w14:textId="77777777" w:rsidR="0035162C" w:rsidRPr="0055523E" w:rsidRDefault="0035162C" w:rsidP="00E168A1">
      <w:pPr>
        <w:tabs>
          <w:tab w:val="left" w:pos="540"/>
        </w:tabs>
        <w:spacing w:line="280" w:lineRule="exact"/>
        <w:ind w:right="-289"/>
        <w:rPr>
          <w:rFonts w:ascii="Angsana New" w:hAnsi="Angsana New"/>
          <w:b/>
          <w:bCs/>
          <w:color w:val="000000"/>
          <w:sz w:val="32"/>
          <w:szCs w:val="32"/>
        </w:rPr>
      </w:pPr>
      <w:bookmarkStart w:id="6" w:name="_Hlk96187543"/>
    </w:p>
    <w:p w14:paraId="5547A892" w14:textId="35650483" w:rsidR="0035162C" w:rsidRPr="0055523E" w:rsidRDefault="0035162C" w:rsidP="00E168A1">
      <w:pPr>
        <w:tabs>
          <w:tab w:val="left" w:pos="284"/>
        </w:tabs>
        <w:spacing w:line="380" w:lineRule="exact"/>
        <w:ind w:hanging="142"/>
        <w:rPr>
          <w:rFonts w:asciiTheme="majorBidi" w:hAnsiTheme="majorBidi"/>
          <w:b/>
          <w:bCs/>
          <w:sz w:val="32"/>
          <w:szCs w:val="32"/>
        </w:rPr>
      </w:pPr>
      <w:r w:rsidRPr="0055523E">
        <w:rPr>
          <w:rFonts w:asciiTheme="majorBidi" w:hAnsiTheme="majorBidi"/>
          <w:b/>
          <w:bCs/>
          <w:sz w:val="32"/>
          <w:szCs w:val="32"/>
        </w:rPr>
        <w:t>1</w:t>
      </w:r>
      <w:r w:rsidR="00E27483" w:rsidRPr="0055523E">
        <w:rPr>
          <w:rFonts w:asciiTheme="majorBidi" w:hAnsiTheme="majorBidi"/>
          <w:b/>
          <w:bCs/>
          <w:sz w:val="32"/>
          <w:szCs w:val="32"/>
        </w:rPr>
        <w:t>3</w:t>
      </w:r>
      <w:r w:rsidRPr="0055523E">
        <w:rPr>
          <w:rFonts w:asciiTheme="majorBidi" w:hAnsiTheme="majorBidi"/>
          <w:b/>
          <w:bCs/>
          <w:sz w:val="32"/>
          <w:szCs w:val="32"/>
        </w:rPr>
        <w:t>.</w:t>
      </w:r>
      <w:r w:rsidRPr="0055523E">
        <w:rPr>
          <w:rFonts w:asciiTheme="majorBidi" w:hAnsiTheme="majorBidi"/>
          <w:b/>
          <w:bCs/>
          <w:sz w:val="32"/>
          <w:szCs w:val="32"/>
        </w:rPr>
        <w:tab/>
      </w:r>
      <w:r w:rsidRPr="001C6A69">
        <w:rPr>
          <w:rFonts w:asciiTheme="majorBidi" w:hAnsiTheme="majorBidi" w:hint="cs"/>
          <w:b/>
          <w:bCs/>
          <w:sz w:val="32"/>
          <w:szCs w:val="32"/>
          <w:cs/>
        </w:rPr>
        <w:t xml:space="preserve">สินทรัพย์สิทธิการใช้ </w:t>
      </w:r>
    </w:p>
    <w:p w14:paraId="391AD17D" w14:textId="003AD9B9" w:rsidR="0035162C" w:rsidRPr="0055523E" w:rsidRDefault="00AD20E7" w:rsidP="00E168A1">
      <w:pPr>
        <w:spacing w:after="120" w:line="380" w:lineRule="exact"/>
        <w:ind w:left="851" w:hanging="171"/>
        <w:jc w:val="thaiDistribute"/>
        <w:rPr>
          <w:rFonts w:asciiTheme="majorBidi" w:hAnsiTheme="majorBidi" w:cstheme="majorBidi"/>
          <w:sz w:val="32"/>
          <w:szCs w:val="32"/>
        </w:rPr>
      </w:pPr>
      <w:r w:rsidRPr="001C6A69">
        <w:rPr>
          <w:rFonts w:ascii="Angsana New" w:eastAsia="MS Mincho" w:hAnsi="Angsana New"/>
          <w:spacing w:val="-4"/>
          <w:sz w:val="32"/>
          <w:szCs w:val="32"/>
          <w:cs/>
          <w:lang w:eastAsia="ja-JP"/>
        </w:rPr>
        <w:t>บัญชีนี้ประกอบด้วย</w:t>
      </w:r>
    </w:p>
    <w:tbl>
      <w:tblPr>
        <w:tblW w:w="8458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59"/>
        <w:gridCol w:w="1246"/>
        <w:gridCol w:w="134"/>
        <w:gridCol w:w="1247"/>
        <w:gridCol w:w="134"/>
        <w:gridCol w:w="1250"/>
        <w:gridCol w:w="134"/>
        <w:gridCol w:w="1247"/>
        <w:gridCol w:w="7"/>
      </w:tblGrid>
      <w:tr w:rsidR="00241364" w:rsidRPr="0055523E" w14:paraId="0A86E98A" w14:textId="77777777" w:rsidTr="005661EE">
        <w:trPr>
          <w:cantSplit/>
          <w:trHeight w:val="90"/>
        </w:trPr>
        <w:tc>
          <w:tcPr>
            <w:tcW w:w="3061" w:type="dxa"/>
            <w:shd w:val="solid" w:color="FFFFFF" w:fill="auto"/>
          </w:tcPr>
          <w:p w14:paraId="54E38A31" w14:textId="77777777" w:rsidR="0035162C" w:rsidRPr="0055523E" w:rsidRDefault="0035162C" w:rsidP="00E168A1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97" w:type="dxa"/>
            <w:gridSpan w:val="8"/>
            <w:tcBorders>
              <w:bottom w:val="single" w:sz="6" w:space="0" w:color="auto"/>
            </w:tcBorders>
            <w:shd w:val="solid" w:color="FFFFFF" w:fill="auto"/>
          </w:tcPr>
          <w:p w14:paraId="38395537" w14:textId="77777777" w:rsidR="0035162C" w:rsidRPr="0055523E" w:rsidRDefault="0035162C" w:rsidP="00E168A1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C6A69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241364" w:rsidRPr="0055523E" w14:paraId="497A3E69" w14:textId="77777777" w:rsidTr="005661EE">
        <w:trPr>
          <w:cantSplit/>
        </w:trPr>
        <w:tc>
          <w:tcPr>
            <w:tcW w:w="3061" w:type="dxa"/>
            <w:shd w:val="solid" w:color="FFFFFF" w:fill="auto"/>
          </w:tcPr>
          <w:p w14:paraId="74B9FC57" w14:textId="77777777" w:rsidR="0035162C" w:rsidRPr="0055523E" w:rsidRDefault="0035162C" w:rsidP="00E168A1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97" w:type="dxa"/>
            <w:gridSpan w:val="8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1E129210" w14:textId="2F16E008" w:rsidR="0035162C" w:rsidRPr="001C6A69" w:rsidRDefault="0035162C" w:rsidP="00E168A1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6A6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  <w:r w:rsidR="003823F7" w:rsidRPr="0055523E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 w:rsidR="003823F7" w:rsidRPr="001C6A6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41364" w:rsidRPr="0055523E" w14:paraId="3BA44602" w14:textId="77777777" w:rsidTr="005661EE">
        <w:trPr>
          <w:gridAfter w:val="1"/>
          <w:wAfter w:w="4" w:type="dxa"/>
          <w:cantSplit/>
        </w:trPr>
        <w:tc>
          <w:tcPr>
            <w:tcW w:w="3061" w:type="dxa"/>
            <w:shd w:val="solid" w:color="FFFFFF" w:fill="auto"/>
          </w:tcPr>
          <w:p w14:paraId="71B930BC" w14:textId="77777777" w:rsidR="0035162C" w:rsidRPr="0055523E" w:rsidRDefault="0035162C" w:rsidP="00E168A1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solid" w:color="FFFFFF" w:fill="auto"/>
          </w:tcPr>
          <w:p w14:paraId="688FA065" w14:textId="77777777" w:rsidR="0035162C" w:rsidRPr="0055523E" w:rsidRDefault="0035162C" w:rsidP="00E168A1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C6A69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55523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C6A69">
              <w:rPr>
                <w:rFonts w:asciiTheme="majorBidi" w:hAnsiTheme="majorBidi" w:cstheme="majorBidi"/>
                <w:sz w:val="24"/>
                <w:szCs w:val="24"/>
                <w:cs/>
              </w:rPr>
              <w:t>วันที่</w:t>
            </w:r>
            <w:r w:rsidRPr="0055523E">
              <w:rPr>
                <w:rFonts w:asciiTheme="majorBidi" w:hAnsiTheme="majorBidi" w:cstheme="majorBidi"/>
                <w:sz w:val="24"/>
                <w:szCs w:val="24"/>
              </w:rPr>
              <w:t xml:space="preserve"> 31 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solid" w:color="FFFFFF" w:fill="auto"/>
          </w:tcPr>
          <w:p w14:paraId="69092585" w14:textId="77777777" w:rsidR="0035162C" w:rsidRPr="0055523E" w:rsidRDefault="0035162C" w:rsidP="00E168A1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1EF14F90" w14:textId="77777777" w:rsidR="0035162C" w:rsidRPr="0055523E" w:rsidRDefault="0035162C" w:rsidP="00E168A1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C6A69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รายการในระหว่างปี</w:t>
            </w:r>
          </w:p>
        </w:tc>
        <w:tc>
          <w:tcPr>
            <w:tcW w:w="134" w:type="dxa"/>
            <w:shd w:val="solid" w:color="FFFFFF" w:fill="auto"/>
          </w:tcPr>
          <w:p w14:paraId="2A85FE89" w14:textId="77777777" w:rsidR="0035162C" w:rsidRPr="0055523E" w:rsidRDefault="0035162C" w:rsidP="00E168A1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solid" w:color="FFFFFF" w:fill="auto"/>
          </w:tcPr>
          <w:p w14:paraId="7182A296" w14:textId="77777777" w:rsidR="0035162C" w:rsidRPr="0055523E" w:rsidRDefault="0035162C" w:rsidP="00E168A1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C6A69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55523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C6A69">
              <w:rPr>
                <w:rFonts w:asciiTheme="majorBidi" w:hAnsiTheme="majorBidi" w:cstheme="majorBidi"/>
                <w:sz w:val="24"/>
                <w:szCs w:val="24"/>
                <w:cs/>
              </w:rPr>
              <w:t>วันที่</w:t>
            </w:r>
            <w:r w:rsidRPr="0055523E">
              <w:rPr>
                <w:rFonts w:asciiTheme="majorBidi" w:hAnsiTheme="majorBidi" w:cstheme="majorBidi"/>
                <w:sz w:val="24"/>
                <w:szCs w:val="24"/>
              </w:rPr>
              <w:t xml:space="preserve"> 31 </w:t>
            </w:r>
          </w:p>
        </w:tc>
      </w:tr>
      <w:tr w:rsidR="005661EE" w:rsidRPr="0055523E" w14:paraId="08A13E13" w14:textId="77777777" w:rsidTr="005661EE">
        <w:trPr>
          <w:gridAfter w:val="1"/>
          <w:wAfter w:w="7" w:type="dxa"/>
          <w:cantSplit/>
        </w:trPr>
        <w:tc>
          <w:tcPr>
            <w:tcW w:w="3061" w:type="dxa"/>
            <w:shd w:val="solid" w:color="FFFFFF" w:fill="auto"/>
          </w:tcPr>
          <w:p w14:paraId="281E9BC3" w14:textId="77777777" w:rsidR="005661EE" w:rsidRPr="0055523E" w:rsidRDefault="005661EE" w:rsidP="00E168A1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solid" w:color="FFFFFF" w:fill="auto"/>
          </w:tcPr>
          <w:p w14:paraId="394A43EF" w14:textId="77777777" w:rsidR="005661EE" w:rsidRPr="0055523E" w:rsidRDefault="005661EE" w:rsidP="00E168A1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C6A69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55523E">
              <w:rPr>
                <w:rFonts w:asciiTheme="majorBidi" w:hAnsiTheme="majorBidi" w:cstheme="majorBidi"/>
                <w:sz w:val="24"/>
                <w:szCs w:val="24"/>
              </w:rPr>
              <w:t xml:space="preserve"> 2563</w:t>
            </w:r>
          </w:p>
        </w:tc>
        <w:tc>
          <w:tcPr>
            <w:tcW w:w="134" w:type="dxa"/>
            <w:shd w:val="solid" w:color="FFFFFF" w:fill="auto"/>
          </w:tcPr>
          <w:p w14:paraId="711CF539" w14:textId="77777777" w:rsidR="005661EE" w:rsidRPr="0055523E" w:rsidRDefault="005661EE" w:rsidP="00E168A1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7EF87DE5" w14:textId="77777777" w:rsidR="005661EE" w:rsidRPr="0055523E" w:rsidRDefault="005661EE" w:rsidP="00E168A1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C6A69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shd w:val="solid" w:color="FFFFFF" w:fill="auto"/>
          </w:tcPr>
          <w:p w14:paraId="52A5491A" w14:textId="77777777" w:rsidR="005661EE" w:rsidRPr="0055523E" w:rsidRDefault="005661EE" w:rsidP="00E168A1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solid" w:color="FFFFFF" w:fill="auto"/>
          </w:tcPr>
          <w:p w14:paraId="29F25ED0" w14:textId="77777777" w:rsidR="005661EE" w:rsidRPr="0055523E" w:rsidRDefault="005661EE" w:rsidP="00E168A1">
            <w:pPr>
              <w:autoSpaceDE w:val="0"/>
              <w:autoSpaceDN w:val="0"/>
              <w:adjustRightInd w:val="0"/>
              <w:spacing w:line="280" w:lineRule="exact"/>
              <w:ind w:left="-46" w:right="-57" w:hanging="1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1C6A6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รับโอน</w:t>
            </w:r>
          </w:p>
          <w:p w14:paraId="522C0869" w14:textId="77777777" w:rsidR="005661EE" w:rsidRPr="001C6A69" w:rsidRDefault="005661EE" w:rsidP="00E168A1">
            <w:pPr>
              <w:autoSpaceDE w:val="0"/>
              <w:autoSpaceDN w:val="0"/>
              <w:adjustRightInd w:val="0"/>
              <w:spacing w:line="280" w:lineRule="exact"/>
              <w:ind w:left="-46" w:right="-57" w:hanging="1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A7F7A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(</w:t>
            </w:r>
            <w:r w:rsidRPr="001C6A6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โอนออก)</w:t>
            </w:r>
          </w:p>
        </w:tc>
        <w:tc>
          <w:tcPr>
            <w:tcW w:w="134" w:type="dxa"/>
            <w:shd w:val="solid" w:color="FFFFFF" w:fill="auto"/>
          </w:tcPr>
          <w:p w14:paraId="7E4B7C7B" w14:textId="77777777" w:rsidR="005661EE" w:rsidRPr="0055523E" w:rsidRDefault="005661EE" w:rsidP="00E168A1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solid" w:color="FFFFFF" w:fill="auto"/>
          </w:tcPr>
          <w:p w14:paraId="30F380CE" w14:textId="77777777" w:rsidR="005661EE" w:rsidRPr="0055523E" w:rsidRDefault="005661EE" w:rsidP="00E168A1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C6A69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55523E">
              <w:rPr>
                <w:rFonts w:asciiTheme="majorBidi" w:hAnsiTheme="majorBidi" w:cstheme="majorBidi"/>
                <w:sz w:val="24"/>
                <w:szCs w:val="24"/>
              </w:rPr>
              <w:t xml:space="preserve"> 2564</w:t>
            </w:r>
          </w:p>
        </w:tc>
      </w:tr>
      <w:tr w:rsidR="005661EE" w:rsidRPr="0055523E" w14:paraId="05535418" w14:textId="77777777" w:rsidTr="005661EE">
        <w:trPr>
          <w:gridAfter w:val="1"/>
          <w:wAfter w:w="7" w:type="dxa"/>
          <w:cantSplit/>
        </w:trPr>
        <w:tc>
          <w:tcPr>
            <w:tcW w:w="3061" w:type="dxa"/>
            <w:shd w:val="solid" w:color="FFFFFF" w:fill="auto"/>
          </w:tcPr>
          <w:p w14:paraId="2CD70D36" w14:textId="77777777" w:rsidR="005661EE" w:rsidRPr="0055523E" w:rsidRDefault="005661EE" w:rsidP="00E168A1">
            <w:pPr>
              <w:autoSpaceDE w:val="0"/>
              <w:autoSpaceDN w:val="0"/>
              <w:adjustRightInd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1C6A69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  <w:r w:rsidRPr="0055523E">
              <w:rPr>
                <w:rFonts w:asciiTheme="majorBidi" w:hAnsiTheme="majorBidi" w:cstheme="majorBidi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shd w:val="solid" w:color="FFFFFF" w:fill="auto"/>
          </w:tcPr>
          <w:p w14:paraId="51228DD5" w14:textId="77777777" w:rsidR="005661EE" w:rsidRPr="0055523E" w:rsidRDefault="005661EE" w:rsidP="00E168A1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solid" w:color="FFFFFF" w:fill="auto"/>
          </w:tcPr>
          <w:p w14:paraId="35A80D94" w14:textId="77777777" w:rsidR="005661EE" w:rsidRPr="0055523E" w:rsidRDefault="005661EE" w:rsidP="00E168A1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solid" w:color="FFFFFF" w:fill="auto"/>
          </w:tcPr>
          <w:p w14:paraId="0B1DC182" w14:textId="77777777" w:rsidR="005661EE" w:rsidRPr="0055523E" w:rsidRDefault="005661EE" w:rsidP="00E168A1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solid" w:color="FFFFFF" w:fill="auto"/>
          </w:tcPr>
          <w:p w14:paraId="778FD90F" w14:textId="77777777" w:rsidR="005661EE" w:rsidRPr="0055523E" w:rsidRDefault="005661EE" w:rsidP="00E168A1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solid" w:color="FFFFFF" w:fill="auto"/>
          </w:tcPr>
          <w:p w14:paraId="648702AB" w14:textId="77777777" w:rsidR="005661EE" w:rsidRPr="0055523E" w:rsidRDefault="005661EE" w:rsidP="00E168A1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solid" w:color="FFFFFF" w:fill="auto"/>
          </w:tcPr>
          <w:p w14:paraId="2A7E3B74" w14:textId="77777777" w:rsidR="005661EE" w:rsidRPr="0055523E" w:rsidRDefault="005661EE" w:rsidP="00E168A1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solid" w:color="FFFFFF" w:fill="auto"/>
          </w:tcPr>
          <w:p w14:paraId="47BBA91B" w14:textId="77777777" w:rsidR="005661EE" w:rsidRPr="0055523E" w:rsidRDefault="005661EE" w:rsidP="00E168A1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61EE" w:rsidRPr="0055523E" w14:paraId="076AEC30" w14:textId="77777777" w:rsidTr="005661EE">
        <w:trPr>
          <w:gridAfter w:val="1"/>
          <w:wAfter w:w="7" w:type="dxa"/>
          <w:cantSplit/>
        </w:trPr>
        <w:tc>
          <w:tcPr>
            <w:tcW w:w="3061" w:type="dxa"/>
            <w:shd w:val="solid" w:color="FFFFFF" w:fill="auto"/>
          </w:tcPr>
          <w:p w14:paraId="68CDC3AE" w14:textId="77777777" w:rsidR="005661EE" w:rsidRPr="0055523E" w:rsidRDefault="005661EE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231" w:hanging="141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1C6A69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247" w:type="dxa"/>
            <w:shd w:val="solid" w:color="FFFFFF" w:fill="auto"/>
          </w:tcPr>
          <w:p w14:paraId="38D8D56F" w14:textId="4C4143F0" w:rsidR="005661EE" w:rsidRPr="0055523E" w:rsidRDefault="005661EE" w:rsidP="00E168A1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A7F7A">
              <w:rPr>
                <w:rFonts w:asciiTheme="majorBidi" w:hAnsiTheme="majorBidi" w:cstheme="majorBidi"/>
                <w:sz w:val="24"/>
                <w:szCs w:val="24"/>
              </w:rPr>
              <w:t>74</w:t>
            </w:r>
            <w:r w:rsidRPr="005552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A7F7A">
              <w:rPr>
                <w:rFonts w:asciiTheme="majorBidi" w:hAnsiTheme="majorBidi" w:cstheme="majorBidi"/>
                <w:sz w:val="24"/>
                <w:szCs w:val="24"/>
              </w:rPr>
              <w:t>476</w:t>
            </w:r>
            <w:r w:rsidRPr="005552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A7F7A">
              <w:rPr>
                <w:rFonts w:asciiTheme="majorBidi" w:hAnsiTheme="majorBidi" w:cstheme="majorBidi"/>
                <w:sz w:val="24"/>
                <w:szCs w:val="24"/>
              </w:rPr>
              <w:t>449.28</w:t>
            </w:r>
          </w:p>
        </w:tc>
        <w:tc>
          <w:tcPr>
            <w:tcW w:w="134" w:type="dxa"/>
            <w:shd w:val="solid" w:color="FFFFFF" w:fill="auto"/>
          </w:tcPr>
          <w:p w14:paraId="7180DA63" w14:textId="77777777" w:rsidR="005661EE" w:rsidRPr="0055523E" w:rsidRDefault="005661EE" w:rsidP="00E168A1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77470AB6" w14:textId="5C7E5A91" w:rsidR="005661EE" w:rsidRPr="0055523E" w:rsidRDefault="005661EE" w:rsidP="00E168A1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701,951.19</w:t>
            </w:r>
          </w:p>
        </w:tc>
        <w:tc>
          <w:tcPr>
            <w:tcW w:w="134" w:type="dxa"/>
            <w:shd w:val="clear" w:color="auto" w:fill="auto"/>
          </w:tcPr>
          <w:p w14:paraId="46CEED2C" w14:textId="77777777" w:rsidR="005661EE" w:rsidRPr="0055523E" w:rsidRDefault="005661EE" w:rsidP="00E168A1">
            <w:pPr>
              <w:autoSpaceDE w:val="0"/>
              <w:autoSpaceDN w:val="0"/>
              <w:adjustRightInd w:val="0"/>
              <w:spacing w:line="28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0B6D7B52" w14:textId="70C86032" w:rsidR="005661EE" w:rsidRPr="0055523E" w:rsidRDefault="005661EE" w:rsidP="00E168A1">
            <w:pPr>
              <w:autoSpaceDE w:val="0"/>
              <w:autoSpaceDN w:val="0"/>
              <w:adjustRightInd w:val="0"/>
              <w:spacing w:line="28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220A41A" w14:textId="77777777" w:rsidR="005661EE" w:rsidRPr="0055523E" w:rsidRDefault="005661EE" w:rsidP="00E168A1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39442C79" w14:textId="6339FAB6" w:rsidR="005661EE" w:rsidRPr="0055523E" w:rsidRDefault="005661EE" w:rsidP="00E168A1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75,178,400.47</w:t>
            </w:r>
          </w:p>
        </w:tc>
      </w:tr>
      <w:tr w:rsidR="005661EE" w:rsidRPr="0055523E" w14:paraId="2F228849" w14:textId="77777777" w:rsidTr="005661EE">
        <w:trPr>
          <w:gridAfter w:val="1"/>
          <w:wAfter w:w="7" w:type="dxa"/>
          <w:cantSplit/>
        </w:trPr>
        <w:tc>
          <w:tcPr>
            <w:tcW w:w="3061" w:type="dxa"/>
            <w:shd w:val="solid" w:color="FFFFFF" w:fill="auto"/>
          </w:tcPr>
          <w:p w14:paraId="2BF3A9D5" w14:textId="77777777" w:rsidR="005661EE" w:rsidRPr="001C6A69" w:rsidRDefault="005661EE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231" w:hanging="141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6A69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</w:p>
        </w:tc>
        <w:tc>
          <w:tcPr>
            <w:tcW w:w="1247" w:type="dxa"/>
            <w:shd w:val="solid" w:color="FFFFFF" w:fill="auto"/>
          </w:tcPr>
          <w:p w14:paraId="3DC7134A" w14:textId="7FBB6EF2" w:rsidR="005661EE" w:rsidRPr="0055523E" w:rsidRDefault="005661EE" w:rsidP="00E168A1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15,978,620.36</w:t>
            </w:r>
          </w:p>
        </w:tc>
        <w:tc>
          <w:tcPr>
            <w:tcW w:w="134" w:type="dxa"/>
            <w:shd w:val="solid" w:color="FFFFFF" w:fill="auto"/>
          </w:tcPr>
          <w:p w14:paraId="193BDF98" w14:textId="77777777" w:rsidR="005661EE" w:rsidRPr="0055523E" w:rsidRDefault="005661EE" w:rsidP="00E168A1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28FD784D" w14:textId="2EFD3BF9" w:rsidR="005661EE" w:rsidRPr="0055523E" w:rsidRDefault="005661EE" w:rsidP="00E168A1">
            <w:pPr>
              <w:autoSpaceDE w:val="0"/>
              <w:autoSpaceDN w:val="0"/>
              <w:adjustRightInd w:val="0"/>
              <w:spacing w:line="28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193317B" w14:textId="77777777" w:rsidR="005661EE" w:rsidRPr="0055523E" w:rsidRDefault="005661EE" w:rsidP="00E168A1">
            <w:pPr>
              <w:autoSpaceDE w:val="0"/>
              <w:autoSpaceDN w:val="0"/>
              <w:adjustRightInd w:val="0"/>
              <w:spacing w:line="28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76DDF873" w14:textId="6567BFD1" w:rsidR="005661EE" w:rsidRPr="0055523E" w:rsidRDefault="005661EE" w:rsidP="00E168A1">
            <w:pPr>
              <w:autoSpaceDE w:val="0"/>
              <w:autoSpaceDN w:val="0"/>
              <w:adjustRightInd w:val="0"/>
              <w:spacing w:line="28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C913988" w14:textId="77777777" w:rsidR="005661EE" w:rsidRPr="0055523E" w:rsidRDefault="005661EE" w:rsidP="00E168A1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2A58E3A9" w14:textId="451CEDBA" w:rsidR="005661EE" w:rsidRPr="0055523E" w:rsidRDefault="005661EE" w:rsidP="00E168A1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15,978,620.36</w:t>
            </w:r>
          </w:p>
        </w:tc>
      </w:tr>
      <w:tr w:rsidR="005661EE" w:rsidRPr="0055523E" w14:paraId="0950A37D" w14:textId="77777777" w:rsidTr="005661EE">
        <w:trPr>
          <w:gridAfter w:val="1"/>
          <w:wAfter w:w="7" w:type="dxa"/>
          <w:cantSplit/>
        </w:trPr>
        <w:tc>
          <w:tcPr>
            <w:tcW w:w="3061" w:type="dxa"/>
            <w:shd w:val="solid" w:color="FFFFFF" w:fill="auto"/>
          </w:tcPr>
          <w:p w14:paraId="7FBB75C4" w14:textId="77777777" w:rsidR="005661EE" w:rsidRPr="0055523E" w:rsidRDefault="005661EE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231" w:hanging="141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C6A69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55A1EB7E" w14:textId="4A0DDA53" w:rsidR="005661EE" w:rsidRPr="0055523E" w:rsidRDefault="005661EE" w:rsidP="00E168A1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90,455,069.64</w:t>
            </w:r>
          </w:p>
        </w:tc>
        <w:tc>
          <w:tcPr>
            <w:tcW w:w="134" w:type="dxa"/>
            <w:shd w:val="solid" w:color="FFFFFF" w:fill="auto"/>
          </w:tcPr>
          <w:p w14:paraId="3FD43463" w14:textId="77777777" w:rsidR="005661EE" w:rsidRPr="0055523E" w:rsidRDefault="005661EE" w:rsidP="00E168A1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AEA9E38" w14:textId="3AF4B467" w:rsidR="005661EE" w:rsidRPr="0055523E" w:rsidRDefault="005661EE" w:rsidP="00E168A1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701,951.19</w:t>
            </w:r>
          </w:p>
        </w:tc>
        <w:tc>
          <w:tcPr>
            <w:tcW w:w="134" w:type="dxa"/>
            <w:shd w:val="clear" w:color="auto" w:fill="auto"/>
          </w:tcPr>
          <w:p w14:paraId="55749ACF" w14:textId="77777777" w:rsidR="005661EE" w:rsidRPr="0055523E" w:rsidRDefault="005661EE" w:rsidP="00E168A1">
            <w:pPr>
              <w:autoSpaceDE w:val="0"/>
              <w:autoSpaceDN w:val="0"/>
              <w:adjustRightInd w:val="0"/>
              <w:spacing w:line="28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563CC2A" w14:textId="0CC4B6C6" w:rsidR="005661EE" w:rsidRPr="0055523E" w:rsidRDefault="005661EE" w:rsidP="00E168A1">
            <w:pPr>
              <w:autoSpaceDE w:val="0"/>
              <w:autoSpaceDN w:val="0"/>
              <w:adjustRightInd w:val="0"/>
              <w:spacing w:line="28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09C66B7" w14:textId="77777777" w:rsidR="005661EE" w:rsidRPr="0055523E" w:rsidRDefault="005661EE" w:rsidP="00E168A1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B1D2CE8" w14:textId="32420683" w:rsidR="005661EE" w:rsidRPr="0055523E" w:rsidRDefault="005661EE" w:rsidP="00E168A1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91,</w:t>
            </w:r>
            <w:r w:rsidRPr="003A7F7A">
              <w:rPr>
                <w:rFonts w:asciiTheme="majorBidi" w:hAnsiTheme="majorBidi" w:cstheme="majorBidi"/>
                <w:sz w:val="24"/>
                <w:szCs w:val="24"/>
              </w:rPr>
              <w:t>157</w:t>
            </w:r>
            <w:r w:rsidRPr="005552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A7F7A">
              <w:rPr>
                <w:rFonts w:asciiTheme="majorBidi" w:hAnsiTheme="majorBidi" w:cstheme="majorBidi"/>
                <w:sz w:val="24"/>
                <w:szCs w:val="24"/>
              </w:rPr>
              <w:t>020.83</w:t>
            </w:r>
          </w:p>
        </w:tc>
      </w:tr>
      <w:tr w:rsidR="005661EE" w:rsidRPr="0055523E" w14:paraId="59B38749" w14:textId="77777777" w:rsidTr="005661EE">
        <w:trPr>
          <w:gridAfter w:val="1"/>
          <w:wAfter w:w="7" w:type="dxa"/>
          <w:cantSplit/>
        </w:trPr>
        <w:tc>
          <w:tcPr>
            <w:tcW w:w="3061" w:type="dxa"/>
            <w:shd w:val="solid" w:color="FFFFFF" w:fill="auto"/>
          </w:tcPr>
          <w:p w14:paraId="759CB8C4" w14:textId="77777777" w:rsidR="005661EE" w:rsidRPr="0055523E" w:rsidRDefault="005661EE" w:rsidP="00E168A1">
            <w:pPr>
              <w:autoSpaceDE w:val="0"/>
              <w:autoSpaceDN w:val="0"/>
              <w:adjustRightInd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1C6A69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1C6A6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shd w:val="solid" w:color="FFFFFF" w:fill="auto"/>
          </w:tcPr>
          <w:p w14:paraId="1869268D" w14:textId="77777777" w:rsidR="005661EE" w:rsidRPr="0055523E" w:rsidRDefault="005661EE" w:rsidP="00E168A1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solid" w:color="FFFFFF" w:fill="auto"/>
          </w:tcPr>
          <w:p w14:paraId="14F89FB4" w14:textId="77777777" w:rsidR="005661EE" w:rsidRPr="0055523E" w:rsidRDefault="005661EE" w:rsidP="00E168A1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211383E0" w14:textId="77777777" w:rsidR="005661EE" w:rsidRPr="0055523E" w:rsidRDefault="005661EE" w:rsidP="00E168A1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7858113" w14:textId="77777777" w:rsidR="005661EE" w:rsidRPr="0055523E" w:rsidRDefault="005661EE" w:rsidP="00E168A1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17B5948A" w14:textId="77777777" w:rsidR="005661EE" w:rsidRPr="0055523E" w:rsidRDefault="005661EE" w:rsidP="00E168A1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C10356C" w14:textId="77777777" w:rsidR="005661EE" w:rsidRPr="0055523E" w:rsidRDefault="005661EE" w:rsidP="00E168A1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04DE280F" w14:textId="77777777" w:rsidR="005661EE" w:rsidRPr="0055523E" w:rsidRDefault="005661EE" w:rsidP="00E168A1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61EE" w:rsidRPr="0055523E" w14:paraId="57297912" w14:textId="77777777" w:rsidTr="005661EE">
        <w:trPr>
          <w:gridAfter w:val="1"/>
          <w:wAfter w:w="7" w:type="dxa"/>
          <w:cantSplit/>
        </w:trPr>
        <w:tc>
          <w:tcPr>
            <w:tcW w:w="3061" w:type="dxa"/>
            <w:shd w:val="solid" w:color="FFFFFF" w:fill="auto"/>
          </w:tcPr>
          <w:p w14:paraId="6166CEAF" w14:textId="174B0B6D" w:rsidR="005661EE" w:rsidRPr="001C6A69" w:rsidRDefault="005661EE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231" w:hanging="141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6A69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247" w:type="dxa"/>
            <w:shd w:val="solid" w:color="FFFFFF" w:fill="auto"/>
          </w:tcPr>
          <w:p w14:paraId="4013E777" w14:textId="035AEF85" w:rsidR="005661EE" w:rsidRPr="0055523E" w:rsidRDefault="005661EE" w:rsidP="00E168A1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24,241,502.67</w:t>
            </w:r>
          </w:p>
        </w:tc>
        <w:tc>
          <w:tcPr>
            <w:tcW w:w="134" w:type="dxa"/>
            <w:shd w:val="solid" w:color="FFFFFF" w:fill="auto"/>
          </w:tcPr>
          <w:p w14:paraId="56A39C8B" w14:textId="77777777" w:rsidR="005661EE" w:rsidRPr="0055523E" w:rsidRDefault="005661EE" w:rsidP="00E168A1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5DB951F1" w14:textId="38EDB90B" w:rsidR="005661EE" w:rsidRPr="0055523E" w:rsidRDefault="005661EE" w:rsidP="00E168A1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A7F7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55523E">
              <w:rPr>
                <w:rFonts w:asciiTheme="majorBidi" w:hAnsiTheme="majorBidi" w:cstheme="majorBidi"/>
                <w:sz w:val="24"/>
                <w:szCs w:val="24"/>
              </w:rPr>
              <w:t>,843,221.06</w:t>
            </w:r>
          </w:p>
        </w:tc>
        <w:tc>
          <w:tcPr>
            <w:tcW w:w="134" w:type="dxa"/>
            <w:shd w:val="clear" w:color="auto" w:fill="auto"/>
          </w:tcPr>
          <w:p w14:paraId="04DE1893" w14:textId="77777777" w:rsidR="005661EE" w:rsidRPr="0055523E" w:rsidRDefault="005661EE" w:rsidP="00E168A1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57616F95" w14:textId="18136E42" w:rsidR="005661EE" w:rsidRPr="0055523E" w:rsidRDefault="005661EE" w:rsidP="00E168A1">
            <w:pPr>
              <w:autoSpaceDE w:val="0"/>
              <w:autoSpaceDN w:val="0"/>
              <w:adjustRightInd w:val="0"/>
              <w:spacing w:line="28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002791A" w14:textId="77777777" w:rsidR="005661EE" w:rsidRPr="0055523E" w:rsidRDefault="005661EE" w:rsidP="00E168A1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09ECA959" w14:textId="09E0743E" w:rsidR="005661EE" w:rsidRPr="0055523E" w:rsidRDefault="005661EE" w:rsidP="00E168A1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27,084,723.73</w:t>
            </w:r>
          </w:p>
        </w:tc>
      </w:tr>
      <w:tr w:rsidR="005661EE" w:rsidRPr="0055523E" w14:paraId="5277E7D3" w14:textId="77777777" w:rsidTr="005661EE">
        <w:trPr>
          <w:gridAfter w:val="1"/>
          <w:wAfter w:w="7" w:type="dxa"/>
          <w:cantSplit/>
        </w:trPr>
        <w:tc>
          <w:tcPr>
            <w:tcW w:w="3061" w:type="dxa"/>
            <w:shd w:val="solid" w:color="FFFFFF" w:fill="auto"/>
          </w:tcPr>
          <w:p w14:paraId="5759F26E" w14:textId="77777777" w:rsidR="005661EE" w:rsidRPr="001C6A69" w:rsidRDefault="005661EE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231" w:hanging="141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6A69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</w:p>
        </w:tc>
        <w:tc>
          <w:tcPr>
            <w:tcW w:w="1247" w:type="dxa"/>
            <w:shd w:val="solid" w:color="FFFFFF" w:fill="auto"/>
          </w:tcPr>
          <w:p w14:paraId="30B649EB" w14:textId="741DAD66" w:rsidR="005661EE" w:rsidRPr="0055523E" w:rsidRDefault="005661EE" w:rsidP="00E168A1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5,100,989.09</w:t>
            </w:r>
          </w:p>
        </w:tc>
        <w:tc>
          <w:tcPr>
            <w:tcW w:w="134" w:type="dxa"/>
            <w:shd w:val="solid" w:color="FFFFFF" w:fill="auto"/>
          </w:tcPr>
          <w:p w14:paraId="5C3E7BAF" w14:textId="77777777" w:rsidR="005661EE" w:rsidRPr="0055523E" w:rsidRDefault="005661EE" w:rsidP="00E168A1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641BD512" w14:textId="18843853" w:rsidR="005661EE" w:rsidRPr="0055523E" w:rsidRDefault="005661EE" w:rsidP="00E168A1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1,739,528.40</w:t>
            </w:r>
          </w:p>
        </w:tc>
        <w:tc>
          <w:tcPr>
            <w:tcW w:w="134" w:type="dxa"/>
            <w:shd w:val="clear" w:color="auto" w:fill="auto"/>
          </w:tcPr>
          <w:p w14:paraId="6532DA28" w14:textId="77777777" w:rsidR="005661EE" w:rsidRPr="0055523E" w:rsidRDefault="005661EE" w:rsidP="00E168A1">
            <w:pPr>
              <w:autoSpaceDE w:val="0"/>
              <w:autoSpaceDN w:val="0"/>
              <w:adjustRightInd w:val="0"/>
              <w:spacing w:line="28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6AE8281D" w14:textId="4A55DA89" w:rsidR="005661EE" w:rsidRPr="0055523E" w:rsidRDefault="005661EE" w:rsidP="00E168A1">
            <w:pPr>
              <w:autoSpaceDE w:val="0"/>
              <w:autoSpaceDN w:val="0"/>
              <w:adjustRightInd w:val="0"/>
              <w:spacing w:line="28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757DCD7" w14:textId="77777777" w:rsidR="005661EE" w:rsidRPr="0055523E" w:rsidRDefault="005661EE" w:rsidP="00E168A1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30C00B22" w14:textId="27FFCA61" w:rsidR="005661EE" w:rsidRPr="0055523E" w:rsidRDefault="005661EE" w:rsidP="00E168A1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6,840,517.49</w:t>
            </w:r>
          </w:p>
        </w:tc>
      </w:tr>
      <w:tr w:rsidR="005661EE" w:rsidRPr="0055523E" w14:paraId="5B92A0D2" w14:textId="77777777" w:rsidTr="005661EE">
        <w:trPr>
          <w:gridAfter w:val="1"/>
          <w:wAfter w:w="7" w:type="dxa"/>
          <w:cantSplit/>
        </w:trPr>
        <w:tc>
          <w:tcPr>
            <w:tcW w:w="3061" w:type="dxa"/>
            <w:shd w:val="solid" w:color="FFFFFF" w:fill="auto"/>
          </w:tcPr>
          <w:p w14:paraId="40E3EDBC" w14:textId="77777777" w:rsidR="005661EE" w:rsidRPr="0055523E" w:rsidRDefault="005661EE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231" w:hanging="141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C6A69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03241F71" w14:textId="077663F7" w:rsidR="005661EE" w:rsidRPr="0055523E" w:rsidRDefault="005661EE" w:rsidP="00E168A1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29,342,491.76</w:t>
            </w:r>
          </w:p>
        </w:tc>
        <w:tc>
          <w:tcPr>
            <w:tcW w:w="134" w:type="dxa"/>
            <w:shd w:val="solid" w:color="FFFFFF" w:fill="auto"/>
          </w:tcPr>
          <w:p w14:paraId="1BD6D2DF" w14:textId="77777777" w:rsidR="005661EE" w:rsidRPr="0055523E" w:rsidRDefault="005661EE" w:rsidP="00E168A1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B647DEC" w14:textId="0CA1F841" w:rsidR="005661EE" w:rsidRPr="0055523E" w:rsidRDefault="005661EE" w:rsidP="00E168A1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4,582,749.46</w:t>
            </w:r>
          </w:p>
        </w:tc>
        <w:tc>
          <w:tcPr>
            <w:tcW w:w="134" w:type="dxa"/>
            <w:shd w:val="clear" w:color="auto" w:fill="auto"/>
          </w:tcPr>
          <w:p w14:paraId="397E849E" w14:textId="77777777" w:rsidR="005661EE" w:rsidRPr="0055523E" w:rsidRDefault="005661EE" w:rsidP="00E168A1">
            <w:pPr>
              <w:autoSpaceDE w:val="0"/>
              <w:autoSpaceDN w:val="0"/>
              <w:adjustRightInd w:val="0"/>
              <w:spacing w:line="28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5B27146" w14:textId="533CE949" w:rsidR="005661EE" w:rsidRPr="0055523E" w:rsidRDefault="005661EE" w:rsidP="00E168A1">
            <w:pPr>
              <w:autoSpaceDE w:val="0"/>
              <w:autoSpaceDN w:val="0"/>
              <w:adjustRightInd w:val="0"/>
              <w:spacing w:line="28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9B05608" w14:textId="77777777" w:rsidR="005661EE" w:rsidRPr="0055523E" w:rsidRDefault="005661EE" w:rsidP="00E168A1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E15550" w14:textId="3A7F7A74" w:rsidR="005661EE" w:rsidRPr="0055523E" w:rsidRDefault="005661EE" w:rsidP="00E168A1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33,</w:t>
            </w:r>
            <w:r w:rsidRPr="003A7F7A">
              <w:rPr>
                <w:rFonts w:asciiTheme="majorBidi" w:hAnsiTheme="majorBidi" w:cstheme="majorBidi"/>
                <w:sz w:val="24"/>
                <w:szCs w:val="24"/>
              </w:rPr>
              <w:t>925</w:t>
            </w:r>
            <w:r w:rsidRPr="005552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A7F7A">
              <w:rPr>
                <w:rFonts w:asciiTheme="majorBidi" w:hAnsiTheme="majorBidi" w:cstheme="majorBidi"/>
                <w:sz w:val="24"/>
                <w:szCs w:val="24"/>
              </w:rPr>
              <w:t>241.22</w:t>
            </w:r>
          </w:p>
        </w:tc>
      </w:tr>
      <w:tr w:rsidR="005661EE" w:rsidRPr="0055523E" w14:paraId="28831E64" w14:textId="77777777" w:rsidTr="005661EE">
        <w:trPr>
          <w:gridAfter w:val="1"/>
          <w:wAfter w:w="7" w:type="dxa"/>
          <w:cantSplit/>
        </w:trPr>
        <w:tc>
          <w:tcPr>
            <w:tcW w:w="3061" w:type="dxa"/>
            <w:shd w:val="solid" w:color="FFFFFF" w:fill="auto"/>
          </w:tcPr>
          <w:p w14:paraId="2330926D" w14:textId="77777777" w:rsidR="005661EE" w:rsidRPr="0055523E" w:rsidRDefault="005661EE" w:rsidP="00E168A1">
            <w:pPr>
              <w:autoSpaceDE w:val="0"/>
              <w:autoSpaceDN w:val="0"/>
              <w:adjustRightInd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1C6A6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  <w:r w:rsidRPr="0055523E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1C6A69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solid" w:color="FFFFFF" w:fill="auto"/>
          </w:tcPr>
          <w:p w14:paraId="196E15EC" w14:textId="4B17E5CD" w:rsidR="005661EE" w:rsidRPr="0055523E" w:rsidRDefault="005661EE" w:rsidP="00E168A1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61,112,577.88</w:t>
            </w:r>
          </w:p>
        </w:tc>
        <w:tc>
          <w:tcPr>
            <w:tcW w:w="134" w:type="dxa"/>
            <w:shd w:val="solid" w:color="FFFFFF" w:fill="auto"/>
          </w:tcPr>
          <w:p w14:paraId="2F4BCCA9" w14:textId="77777777" w:rsidR="005661EE" w:rsidRPr="0055523E" w:rsidRDefault="005661EE" w:rsidP="00E168A1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09F745A4" w14:textId="77777777" w:rsidR="005661EE" w:rsidRPr="0055523E" w:rsidRDefault="005661EE" w:rsidP="00E168A1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75D801D" w14:textId="77777777" w:rsidR="005661EE" w:rsidRPr="0055523E" w:rsidRDefault="005661EE" w:rsidP="00E168A1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6908BAD7" w14:textId="77777777" w:rsidR="005661EE" w:rsidRPr="0055523E" w:rsidRDefault="005661EE" w:rsidP="00E168A1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EF4AFF0" w14:textId="77777777" w:rsidR="005661EE" w:rsidRPr="0055523E" w:rsidRDefault="005661EE" w:rsidP="00E168A1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C0E37E4" w14:textId="1572C84A" w:rsidR="005661EE" w:rsidRPr="0055523E" w:rsidRDefault="005661EE" w:rsidP="00E168A1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57,231,779.61</w:t>
            </w:r>
          </w:p>
        </w:tc>
      </w:tr>
    </w:tbl>
    <w:p w14:paraId="40FB834A" w14:textId="77777777" w:rsidR="00A30CA6" w:rsidRPr="0055523E" w:rsidRDefault="00A30CA6" w:rsidP="00E168A1">
      <w:pPr>
        <w:spacing w:line="28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</w:p>
    <w:tbl>
      <w:tblPr>
        <w:tblW w:w="8562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6"/>
        <w:gridCol w:w="1134"/>
        <w:gridCol w:w="142"/>
        <w:gridCol w:w="1020"/>
        <w:gridCol w:w="142"/>
        <w:gridCol w:w="1106"/>
        <w:gridCol w:w="142"/>
        <w:gridCol w:w="993"/>
        <w:gridCol w:w="141"/>
        <w:gridCol w:w="850"/>
        <w:gridCol w:w="142"/>
        <w:gridCol w:w="1134"/>
      </w:tblGrid>
      <w:tr w:rsidR="00A30CA6" w:rsidRPr="0055523E" w14:paraId="6F12FA24" w14:textId="77777777" w:rsidTr="002B72F6">
        <w:trPr>
          <w:trHeight w:val="20"/>
        </w:trPr>
        <w:tc>
          <w:tcPr>
            <w:tcW w:w="1616" w:type="dxa"/>
          </w:tcPr>
          <w:p w14:paraId="2FB194A2" w14:textId="77777777" w:rsidR="00A30CA6" w:rsidRPr="0055523E" w:rsidRDefault="00A30CA6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</w:p>
        </w:tc>
        <w:tc>
          <w:tcPr>
            <w:tcW w:w="6946" w:type="dxa"/>
            <w:gridSpan w:val="11"/>
            <w:tcBorders>
              <w:bottom w:val="single" w:sz="6" w:space="0" w:color="auto"/>
            </w:tcBorders>
          </w:tcPr>
          <w:p w14:paraId="4A9FC9F1" w14:textId="77777777" w:rsidR="00A30CA6" w:rsidRPr="001C6A69" w:rsidRDefault="00A30CA6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47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tr w:rsidR="00A30CA6" w:rsidRPr="0055523E" w14:paraId="2A34E379" w14:textId="77777777" w:rsidTr="002B72F6">
        <w:trPr>
          <w:trHeight w:val="20"/>
        </w:trPr>
        <w:tc>
          <w:tcPr>
            <w:tcW w:w="1616" w:type="dxa"/>
          </w:tcPr>
          <w:p w14:paraId="46131DE1" w14:textId="77777777" w:rsidR="00A30CA6" w:rsidRPr="0055523E" w:rsidRDefault="00A30CA6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46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666E22AB" w14:textId="3F1658EB" w:rsidR="00A30CA6" w:rsidRPr="001C6A69" w:rsidRDefault="00A30CA6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47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  <w:r w:rsidRPr="0055523E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30CA6" w:rsidRPr="0055523E" w14:paraId="33CDD895" w14:textId="77777777" w:rsidTr="002B72F6">
        <w:trPr>
          <w:trHeight w:val="20"/>
        </w:trPr>
        <w:tc>
          <w:tcPr>
            <w:tcW w:w="1616" w:type="dxa"/>
          </w:tcPr>
          <w:p w14:paraId="4A075B45" w14:textId="77777777" w:rsidR="00A30CA6" w:rsidRPr="0055523E" w:rsidRDefault="00A30CA6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7453664" w14:textId="77777777" w:rsidR="00A30CA6" w:rsidRPr="001C6A69" w:rsidRDefault="00A30CA6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1C6A69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5446960" w14:textId="77777777" w:rsidR="00A30CA6" w:rsidRPr="0055523E" w:rsidRDefault="00A30CA6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3C8B79EB" w14:textId="77777777" w:rsidR="00A30CA6" w:rsidRPr="001C6A69" w:rsidRDefault="00A30CA6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ผลกระทบ</w:t>
            </w:r>
            <w:r w:rsidRPr="001C6A69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จาก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DD0F161" w14:textId="77777777" w:rsidR="00A30CA6" w:rsidRPr="0055523E" w:rsidRDefault="00A30CA6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63C8FB3D" w14:textId="77777777" w:rsidR="00A30CA6" w:rsidRPr="001C6A69" w:rsidRDefault="00A30CA6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1C6A69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05B4DAB" w14:textId="77777777" w:rsidR="00A30CA6" w:rsidRPr="0055523E" w:rsidRDefault="00A30CA6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8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9BF7249" w14:textId="6ACD30F4" w:rsidR="00A30CA6" w:rsidRPr="001C6A69" w:rsidRDefault="00A30CA6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</w:pPr>
            <w:r w:rsidRPr="001C6A69"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  <w:t>รายการในระหว่างปี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0903A35" w14:textId="77777777" w:rsidR="00A30CA6" w:rsidRPr="0055523E" w:rsidRDefault="00A30CA6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815B502" w14:textId="77777777" w:rsidR="00A30CA6" w:rsidRPr="001C6A69" w:rsidRDefault="00A30CA6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1C6A69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ยอดตามบัญชี</w:t>
            </w:r>
          </w:p>
        </w:tc>
      </w:tr>
      <w:tr w:rsidR="00A30CA6" w:rsidRPr="0055523E" w14:paraId="6C3873D3" w14:textId="77777777" w:rsidTr="002B72F6">
        <w:trPr>
          <w:trHeight w:val="20"/>
        </w:trPr>
        <w:tc>
          <w:tcPr>
            <w:tcW w:w="1616" w:type="dxa"/>
          </w:tcPr>
          <w:p w14:paraId="7AFA9CAC" w14:textId="77777777" w:rsidR="00A30CA6" w:rsidRPr="0055523E" w:rsidRDefault="00A30CA6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B597CCC" w14:textId="77777777" w:rsidR="00A30CA6" w:rsidRPr="0055523E" w:rsidRDefault="00A30CA6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55523E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</w:p>
          <w:p w14:paraId="3315AA4D" w14:textId="77777777" w:rsidR="00A30CA6" w:rsidRPr="0055523E" w:rsidRDefault="00A30CA6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55523E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142" w:type="dxa"/>
          </w:tcPr>
          <w:p w14:paraId="6133201E" w14:textId="77777777" w:rsidR="00A30CA6" w:rsidRPr="0055523E" w:rsidRDefault="00A30CA6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0D6BC50C" w14:textId="77777777" w:rsidR="004F6A55" w:rsidRPr="0055523E" w:rsidRDefault="00A30CA6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การนำมาตรฐานการรายงาน</w:t>
            </w:r>
          </w:p>
          <w:p w14:paraId="2BE96CF3" w14:textId="77777777" w:rsidR="004F6A55" w:rsidRPr="0055523E" w:rsidRDefault="00A30CA6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ทางการเงิน</w:t>
            </w:r>
          </w:p>
          <w:p w14:paraId="0163F811" w14:textId="7A731494" w:rsidR="00A30CA6" w:rsidRPr="0055523E" w:rsidRDefault="00A30CA6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มาถือปฏิบัติ</w:t>
            </w:r>
          </w:p>
        </w:tc>
        <w:tc>
          <w:tcPr>
            <w:tcW w:w="142" w:type="dxa"/>
          </w:tcPr>
          <w:p w14:paraId="73305D7E" w14:textId="77777777" w:rsidR="00A30CA6" w:rsidRPr="0055523E" w:rsidRDefault="00A30CA6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217FA941" w14:textId="77777777" w:rsidR="00A30CA6" w:rsidRPr="0055523E" w:rsidRDefault="00A30CA6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55523E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มกราคม </w:t>
            </w:r>
            <w:r w:rsidRPr="0055523E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42" w:type="dxa"/>
          </w:tcPr>
          <w:p w14:paraId="398CF902" w14:textId="77777777" w:rsidR="00A30CA6" w:rsidRPr="0055523E" w:rsidRDefault="00A30CA6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auto"/>
            </w:tcBorders>
          </w:tcPr>
          <w:p w14:paraId="703985C2" w14:textId="500D801D" w:rsidR="00A30CA6" w:rsidRPr="0055523E" w:rsidRDefault="00A30CA6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165" w:hanging="169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69CD60FB" w14:textId="77777777" w:rsidR="00A30CA6" w:rsidRPr="0055523E" w:rsidRDefault="00A30CA6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auto"/>
            </w:tcBorders>
          </w:tcPr>
          <w:p w14:paraId="5BF1230D" w14:textId="77777777" w:rsidR="00A30CA6" w:rsidRPr="0055523E" w:rsidRDefault="00A30CA6" w:rsidP="00E168A1">
            <w:pPr>
              <w:autoSpaceDE w:val="0"/>
              <w:autoSpaceDN w:val="0"/>
              <w:adjustRightInd w:val="0"/>
              <w:spacing w:line="280" w:lineRule="exact"/>
              <w:ind w:left="-46" w:right="-57" w:hanging="11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1C6A69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รับโอน</w:t>
            </w:r>
          </w:p>
          <w:p w14:paraId="070E609E" w14:textId="4CDAA37B" w:rsidR="00A30CA6" w:rsidRPr="001C6A69" w:rsidRDefault="00A30CA6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A7F7A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(</w:t>
            </w:r>
            <w:r w:rsidRPr="001C6A69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โอนออก)</w:t>
            </w:r>
          </w:p>
        </w:tc>
        <w:tc>
          <w:tcPr>
            <w:tcW w:w="142" w:type="dxa"/>
          </w:tcPr>
          <w:p w14:paraId="4D9D424C" w14:textId="77777777" w:rsidR="00A30CA6" w:rsidRPr="0055523E" w:rsidRDefault="00A30CA6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5054097" w14:textId="77777777" w:rsidR="00A30CA6" w:rsidRPr="0055523E" w:rsidRDefault="00A30CA6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55523E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</w:p>
          <w:p w14:paraId="558BB8AC" w14:textId="77777777" w:rsidR="00A30CA6" w:rsidRPr="0055523E" w:rsidRDefault="00A30CA6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55523E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</w:tr>
      <w:tr w:rsidR="00A30CA6" w:rsidRPr="0055523E" w14:paraId="21315B53" w14:textId="77777777" w:rsidTr="002B72F6">
        <w:trPr>
          <w:trHeight w:val="20"/>
        </w:trPr>
        <w:tc>
          <w:tcPr>
            <w:tcW w:w="1616" w:type="dxa"/>
          </w:tcPr>
          <w:p w14:paraId="4CC06195" w14:textId="6981BFAC" w:rsidR="00A30CA6" w:rsidRPr="001C6A69" w:rsidRDefault="00A30CA6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30" w:hanging="52"/>
              <w:jc w:val="both"/>
              <w:textAlignment w:val="baselin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6A69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ราคาทุน</w:t>
            </w:r>
            <w:r w:rsidRPr="0055523E">
              <w:rPr>
                <w:rFonts w:asciiTheme="majorBidi" w:hAnsiTheme="majorBidi" w:cstheme="majorBidi"/>
                <w:sz w:val="22"/>
                <w:szCs w:val="22"/>
                <w:u w:val="single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B6C7BC1" w14:textId="77777777" w:rsidR="00A30CA6" w:rsidRPr="0055523E" w:rsidRDefault="00A30CA6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5BD460CC" w14:textId="77777777" w:rsidR="00A30CA6" w:rsidRPr="0055523E" w:rsidRDefault="00A30CA6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jc w:val="both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7D924919" w14:textId="77777777" w:rsidR="00A30CA6" w:rsidRPr="0055523E" w:rsidRDefault="00A30CA6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jc w:val="both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700B3FDC" w14:textId="77777777" w:rsidR="00A30CA6" w:rsidRPr="0055523E" w:rsidRDefault="00A30CA6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jc w:val="both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7A9DDDD1" w14:textId="77777777" w:rsidR="00A30CA6" w:rsidRPr="0055523E" w:rsidRDefault="00A30CA6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jc w:val="both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1553A7B8" w14:textId="77777777" w:rsidR="00A30CA6" w:rsidRPr="0055523E" w:rsidRDefault="00A30CA6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jc w:val="both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4555FD02" w14:textId="77777777" w:rsidR="00A30CA6" w:rsidRPr="0055523E" w:rsidRDefault="00A30CA6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0ED8144A" w14:textId="77777777" w:rsidR="00A30CA6" w:rsidRPr="0055523E" w:rsidRDefault="00A30CA6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128F1734" w14:textId="77777777" w:rsidR="00A30CA6" w:rsidRPr="0055523E" w:rsidRDefault="00A30CA6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40" w:right="451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1679E1D6" w14:textId="77777777" w:rsidR="00A30CA6" w:rsidRPr="0055523E" w:rsidRDefault="00A30CA6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CD98E34" w14:textId="77777777" w:rsidR="00A30CA6" w:rsidRPr="0055523E" w:rsidRDefault="00A30CA6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45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E4B07" w:rsidRPr="0055523E" w14:paraId="0F678DE9" w14:textId="77777777" w:rsidTr="002B72F6">
        <w:trPr>
          <w:trHeight w:val="20"/>
        </w:trPr>
        <w:tc>
          <w:tcPr>
            <w:tcW w:w="1616" w:type="dxa"/>
            <w:shd w:val="clear" w:color="auto" w:fill="auto"/>
          </w:tcPr>
          <w:p w14:paraId="7D895158" w14:textId="563093E9" w:rsidR="00CE4B07" w:rsidRPr="001C6A69" w:rsidRDefault="00CE4B07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231" w:hanging="141"/>
              <w:jc w:val="both"/>
              <w:textAlignment w:val="baselin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</w:t>
            </w:r>
          </w:p>
        </w:tc>
        <w:tc>
          <w:tcPr>
            <w:tcW w:w="1134" w:type="dxa"/>
          </w:tcPr>
          <w:p w14:paraId="1802A724" w14:textId="070CFA7D" w:rsidR="00CE4B07" w:rsidRPr="0055523E" w:rsidRDefault="002B31D8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3A7F7A">
              <w:rPr>
                <w:rFonts w:asciiTheme="majorBidi" w:hAnsiTheme="majorBidi" w:cstheme="majorBidi"/>
                <w:sz w:val="22"/>
                <w:szCs w:val="22"/>
              </w:rPr>
              <w:t>59</w:t>
            </w:r>
            <w:r w:rsidRPr="0055523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A7F7A">
              <w:rPr>
                <w:rFonts w:asciiTheme="majorBidi" w:hAnsiTheme="majorBidi" w:cstheme="majorBidi"/>
                <w:sz w:val="22"/>
                <w:szCs w:val="22"/>
              </w:rPr>
              <w:t>013</w:t>
            </w:r>
            <w:r w:rsidRPr="0055523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A7F7A">
              <w:rPr>
                <w:rFonts w:asciiTheme="majorBidi" w:hAnsiTheme="majorBidi" w:cstheme="majorBidi"/>
                <w:sz w:val="22"/>
                <w:szCs w:val="22"/>
              </w:rPr>
              <w:t>745.00</w:t>
            </w:r>
          </w:p>
        </w:tc>
        <w:tc>
          <w:tcPr>
            <w:tcW w:w="142" w:type="dxa"/>
          </w:tcPr>
          <w:p w14:paraId="38D2C175" w14:textId="77777777" w:rsidR="00CE4B07" w:rsidRPr="0055523E" w:rsidRDefault="00CE4B07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both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</w:tcPr>
          <w:p w14:paraId="085473E2" w14:textId="660D0DC0" w:rsidR="00CE4B07" w:rsidRPr="0055523E" w:rsidRDefault="002B31D8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15,462,704.28</w:t>
            </w:r>
          </w:p>
        </w:tc>
        <w:tc>
          <w:tcPr>
            <w:tcW w:w="142" w:type="dxa"/>
          </w:tcPr>
          <w:p w14:paraId="2AEE586E" w14:textId="77777777" w:rsidR="00CE4B07" w:rsidRPr="0055523E" w:rsidRDefault="00CE4B07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both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6" w:type="dxa"/>
          </w:tcPr>
          <w:p w14:paraId="14C337B3" w14:textId="1165DA9B" w:rsidR="00CE4B07" w:rsidRPr="0055523E" w:rsidRDefault="00CE4B07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3A7F7A">
              <w:rPr>
                <w:rFonts w:asciiTheme="majorBidi" w:hAnsiTheme="majorBidi" w:cstheme="majorBidi"/>
                <w:sz w:val="22"/>
                <w:szCs w:val="22"/>
              </w:rPr>
              <w:t>74</w:t>
            </w:r>
            <w:r w:rsidRPr="0055523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A7F7A">
              <w:rPr>
                <w:rFonts w:asciiTheme="majorBidi" w:hAnsiTheme="majorBidi" w:cstheme="majorBidi"/>
                <w:sz w:val="22"/>
                <w:szCs w:val="22"/>
              </w:rPr>
              <w:t>476</w:t>
            </w:r>
            <w:r w:rsidRPr="0055523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A7F7A">
              <w:rPr>
                <w:rFonts w:asciiTheme="majorBidi" w:hAnsiTheme="majorBidi" w:cstheme="majorBidi"/>
                <w:sz w:val="22"/>
                <w:szCs w:val="22"/>
              </w:rPr>
              <w:t>449.28</w:t>
            </w:r>
          </w:p>
        </w:tc>
        <w:tc>
          <w:tcPr>
            <w:tcW w:w="142" w:type="dxa"/>
          </w:tcPr>
          <w:p w14:paraId="203C894C" w14:textId="77777777" w:rsidR="00CE4B07" w:rsidRPr="0055523E" w:rsidRDefault="00CE4B07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both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4D6BF616" w14:textId="298AFDA1" w:rsidR="00CE4B07" w:rsidRPr="0055523E" w:rsidRDefault="00CE4B07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397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41CC7CCA" w14:textId="77777777" w:rsidR="00CE4B07" w:rsidRPr="0055523E" w:rsidRDefault="00CE4B07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40" w:right="57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5CDC2035" w14:textId="5430DF94" w:rsidR="00CE4B07" w:rsidRPr="0055523E" w:rsidRDefault="00CE4B07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397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3CC6E65" w14:textId="77777777" w:rsidR="00CE4B07" w:rsidRPr="0055523E" w:rsidRDefault="00CE4B07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4B3C3B3" w14:textId="572526E2" w:rsidR="00CE4B07" w:rsidRPr="0055523E" w:rsidRDefault="00CE4B07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3A7F7A">
              <w:rPr>
                <w:rFonts w:asciiTheme="majorBidi" w:hAnsiTheme="majorBidi" w:cstheme="majorBidi"/>
                <w:sz w:val="22"/>
                <w:szCs w:val="22"/>
              </w:rPr>
              <w:t>74</w:t>
            </w:r>
            <w:r w:rsidRPr="0055523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A7F7A">
              <w:rPr>
                <w:rFonts w:asciiTheme="majorBidi" w:hAnsiTheme="majorBidi" w:cstheme="majorBidi"/>
                <w:sz w:val="22"/>
                <w:szCs w:val="22"/>
              </w:rPr>
              <w:t>476</w:t>
            </w:r>
            <w:r w:rsidRPr="0055523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A7F7A">
              <w:rPr>
                <w:rFonts w:asciiTheme="majorBidi" w:hAnsiTheme="majorBidi" w:cstheme="majorBidi"/>
                <w:sz w:val="22"/>
                <w:szCs w:val="22"/>
              </w:rPr>
              <w:t>449.28</w:t>
            </w:r>
          </w:p>
        </w:tc>
      </w:tr>
      <w:tr w:rsidR="002B31D8" w:rsidRPr="0055523E" w14:paraId="1283E351" w14:textId="77777777" w:rsidTr="002B72F6">
        <w:trPr>
          <w:trHeight w:val="20"/>
        </w:trPr>
        <w:tc>
          <w:tcPr>
            <w:tcW w:w="1616" w:type="dxa"/>
            <w:shd w:val="clear" w:color="auto" w:fill="auto"/>
          </w:tcPr>
          <w:p w14:paraId="12BBDBFE" w14:textId="47B20BED" w:rsidR="002B31D8" w:rsidRPr="001C6A69" w:rsidRDefault="002B31D8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231" w:hanging="141"/>
              <w:jc w:val="both"/>
              <w:textAlignment w:val="baselin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อาคาร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BF36987" w14:textId="368B9862" w:rsidR="002B31D8" w:rsidRPr="0055523E" w:rsidRDefault="002B31D8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3A7F7A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55523E">
              <w:rPr>
                <w:rFonts w:asciiTheme="majorBidi" w:hAnsiTheme="majorBidi" w:cstheme="majorBidi"/>
                <w:sz w:val="22"/>
                <w:szCs w:val="22"/>
              </w:rPr>
              <w:t>,000,000.00</w:t>
            </w:r>
          </w:p>
        </w:tc>
        <w:tc>
          <w:tcPr>
            <w:tcW w:w="142" w:type="dxa"/>
          </w:tcPr>
          <w:p w14:paraId="54243A1B" w14:textId="77777777" w:rsidR="002B31D8" w:rsidRPr="0055523E" w:rsidRDefault="002B31D8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0CD60464" w14:textId="77FD3096" w:rsidR="002B31D8" w:rsidRPr="0055523E" w:rsidRDefault="002B31D8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3A7F7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55523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A7F7A">
              <w:rPr>
                <w:rFonts w:asciiTheme="majorBidi" w:hAnsiTheme="majorBidi" w:cstheme="majorBidi"/>
                <w:sz w:val="22"/>
                <w:szCs w:val="22"/>
              </w:rPr>
              <w:t>002</w:t>
            </w:r>
            <w:r w:rsidRPr="0055523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A7F7A">
              <w:rPr>
                <w:rFonts w:asciiTheme="majorBidi" w:hAnsiTheme="majorBidi" w:cstheme="majorBidi"/>
                <w:sz w:val="22"/>
                <w:szCs w:val="22"/>
              </w:rPr>
              <w:t>950.68</w:t>
            </w:r>
          </w:p>
        </w:tc>
        <w:tc>
          <w:tcPr>
            <w:tcW w:w="142" w:type="dxa"/>
          </w:tcPr>
          <w:p w14:paraId="097316FF" w14:textId="77777777" w:rsidR="002B31D8" w:rsidRPr="0055523E" w:rsidRDefault="002B31D8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1F45DDA0" w14:textId="376EC0D0" w:rsidR="002B31D8" w:rsidRPr="0055523E" w:rsidRDefault="002B31D8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6,</w:t>
            </w:r>
            <w:r w:rsidRPr="003A7F7A">
              <w:rPr>
                <w:rFonts w:asciiTheme="majorBidi" w:hAnsiTheme="majorBidi" w:cstheme="majorBidi"/>
                <w:sz w:val="22"/>
                <w:szCs w:val="22"/>
              </w:rPr>
              <w:t>002</w:t>
            </w:r>
            <w:r w:rsidRPr="0055523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A7F7A">
              <w:rPr>
                <w:rFonts w:asciiTheme="majorBidi" w:hAnsiTheme="majorBidi" w:cstheme="majorBidi"/>
                <w:sz w:val="22"/>
                <w:szCs w:val="22"/>
              </w:rPr>
              <w:t>950.68</w:t>
            </w:r>
          </w:p>
        </w:tc>
        <w:tc>
          <w:tcPr>
            <w:tcW w:w="142" w:type="dxa"/>
            <w:vAlign w:val="bottom"/>
          </w:tcPr>
          <w:p w14:paraId="56540450" w14:textId="77777777" w:rsidR="002B31D8" w:rsidRPr="0055523E" w:rsidRDefault="002B31D8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vAlign w:val="bottom"/>
          </w:tcPr>
          <w:p w14:paraId="70364BF3" w14:textId="69FB4E61" w:rsidR="002B31D8" w:rsidRPr="0055523E" w:rsidRDefault="002B31D8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9,975,669.68</w:t>
            </w:r>
          </w:p>
        </w:tc>
        <w:tc>
          <w:tcPr>
            <w:tcW w:w="141" w:type="dxa"/>
            <w:vAlign w:val="bottom"/>
          </w:tcPr>
          <w:p w14:paraId="6E0C8FC7" w14:textId="77777777" w:rsidR="002B31D8" w:rsidRPr="0055523E" w:rsidRDefault="002B31D8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72F4B1B6" w14:textId="0D6F16D0" w:rsidR="002B31D8" w:rsidRPr="0055523E" w:rsidRDefault="002B31D8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397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30528D07" w14:textId="77777777" w:rsidR="002B31D8" w:rsidRPr="0055523E" w:rsidRDefault="002B31D8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9F90D66" w14:textId="1D727864" w:rsidR="002B31D8" w:rsidRPr="0055523E" w:rsidRDefault="002B31D8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15,978,620.36</w:t>
            </w:r>
          </w:p>
        </w:tc>
      </w:tr>
      <w:tr w:rsidR="002B31D8" w:rsidRPr="0055523E" w14:paraId="3B2FBBB0" w14:textId="77777777" w:rsidTr="002B72F6">
        <w:trPr>
          <w:trHeight w:val="20"/>
        </w:trPr>
        <w:tc>
          <w:tcPr>
            <w:tcW w:w="1616" w:type="dxa"/>
            <w:shd w:val="clear" w:color="auto" w:fill="auto"/>
          </w:tcPr>
          <w:p w14:paraId="68B4450F" w14:textId="0E6CFE32" w:rsidR="002B31D8" w:rsidRPr="001C6A69" w:rsidRDefault="002B31D8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231" w:hanging="141"/>
              <w:jc w:val="both"/>
              <w:textAlignment w:val="baselin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6CA37D9" w14:textId="3636B0D5" w:rsidR="002B31D8" w:rsidRPr="0055523E" w:rsidRDefault="002B31D8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63,013,745.00</w:t>
            </w:r>
          </w:p>
        </w:tc>
        <w:tc>
          <w:tcPr>
            <w:tcW w:w="142" w:type="dxa"/>
          </w:tcPr>
          <w:p w14:paraId="76CD7325" w14:textId="77777777" w:rsidR="002B31D8" w:rsidRPr="0055523E" w:rsidRDefault="002B31D8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42C74130" w14:textId="035B4337" w:rsidR="002B31D8" w:rsidRPr="0055523E" w:rsidRDefault="002B31D8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3A7F7A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Pr="0055523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A7F7A">
              <w:rPr>
                <w:rFonts w:asciiTheme="majorBidi" w:hAnsiTheme="majorBidi" w:cstheme="majorBidi"/>
                <w:sz w:val="22"/>
                <w:szCs w:val="22"/>
              </w:rPr>
              <w:t>465</w:t>
            </w:r>
            <w:r w:rsidRPr="0055523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A7F7A">
              <w:rPr>
                <w:rFonts w:asciiTheme="majorBidi" w:hAnsiTheme="majorBidi" w:cstheme="majorBidi"/>
                <w:sz w:val="22"/>
                <w:szCs w:val="22"/>
              </w:rPr>
              <w:t>654.96</w:t>
            </w:r>
          </w:p>
        </w:tc>
        <w:tc>
          <w:tcPr>
            <w:tcW w:w="142" w:type="dxa"/>
          </w:tcPr>
          <w:p w14:paraId="711C93E5" w14:textId="77777777" w:rsidR="002B31D8" w:rsidRPr="0055523E" w:rsidRDefault="002B31D8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062A0A4" w14:textId="45989F4B" w:rsidR="002B31D8" w:rsidRPr="0055523E" w:rsidRDefault="002B31D8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80,479,399.96</w:t>
            </w:r>
          </w:p>
        </w:tc>
        <w:tc>
          <w:tcPr>
            <w:tcW w:w="142" w:type="dxa"/>
            <w:vAlign w:val="bottom"/>
          </w:tcPr>
          <w:p w14:paraId="12B99583" w14:textId="77777777" w:rsidR="002B31D8" w:rsidRPr="0055523E" w:rsidRDefault="002B31D8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74A985A6" w14:textId="075C03FA" w:rsidR="002B31D8" w:rsidRPr="0055523E" w:rsidRDefault="002B31D8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9,975,669.68</w:t>
            </w:r>
          </w:p>
        </w:tc>
        <w:tc>
          <w:tcPr>
            <w:tcW w:w="141" w:type="dxa"/>
            <w:vAlign w:val="bottom"/>
          </w:tcPr>
          <w:p w14:paraId="267920F3" w14:textId="77777777" w:rsidR="002B31D8" w:rsidRPr="0055523E" w:rsidRDefault="002B31D8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0FF1D6A2" w14:textId="75F4AD46" w:rsidR="002B31D8" w:rsidRPr="0055523E" w:rsidRDefault="002B31D8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397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4BC3BBD9" w14:textId="77777777" w:rsidR="002B31D8" w:rsidRPr="0055523E" w:rsidRDefault="002B31D8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F0A5A1C" w14:textId="3DCE4BEB" w:rsidR="002B31D8" w:rsidRPr="0055523E" w:rsidRDefault="002B31D8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90,455,069.64</w:t>
            </w:r>
          </w:p>
        </w:tc>
      </w:tr>
      <w:tr w:rsidR="002B31D8" w:rsidRPr="0055523E" w14:paraId="003956E6" w14:textId="77777777" w:rsidTr="002B72F6">
        <w:trPr>
          <w:trHeight w:val="20"/>
        </w:trPr>
        <w:tc>
          <w:tcPr>
            <w:tcW w:w="1616" w:type="dxa"/>
            <w:shd w:val="clear" w:color="auto" w:fill="auto"/>
          </w:tcPr>
          <w:p w14:paraId="31402EC6" w14:textId="3CE36B5F" w:rsidR="002B31D8" w:rsidRPr="001C6A69" w:rsidRDefault="002B31D8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jc w:val="both"/>
              <w:textAlignment w:val="baselin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6A69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ค่าเสื่อมราคาสะสม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64F219F" w14:textId="4C39DEDD" w:rsidR="002B31D8" w:rsidRPr="0055523E" w:rsidRDefault="002B31D8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24C99360" w14:textId="77777777" w:rsidR="002B31D8" w:rsidRPr="0055523E" w:rsidRDefault="002B31D8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64278FB5" w14:textId="7983B168" w:rsidR="002B31D8" w:rsidRPr="0055523E" w:rsidRDefault="002B31D8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5CC0F7AE" w14:textId="77777777" w:rsidR="002B31D8" w:rsidRPr="0055523E" w:rsidRDefault="002B31D8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71EAC1BF" w14:textId="38002B23" w:rsidR="002B31D8" w:rsidRPr="0055523E" w:rsidRDefault="002B31D8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5617C009" w14:textId="77777777" w:rsidR="002B31D8" w:rsidRPr="0055523E" w:rsidRDefault="002B31D8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682EF8A7" w14:textId="6C19E201" w:rsidR="002B31D8" w:rsidRPr="0055523E" w:rsidRDefault="002B31D8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6D060145" w14:textId="77777777" w:rsidR="002B31D8" w:rsidRPr="0055523E" w:rsidRDefault="002B31D8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1A6BB5C5" w14:textId="20515AEC" w:rsidR="002B31D8" w:rsidRPr="0055523E" w:rsidRDefault="002B31D8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397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31290A3A" w14:textId="77777777" w:rsidR="002B31D8" w:rsidRPr="0055523E" w:rsidRDefault="002B31D8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E7A2DBD" w14:textId="09C33192" w:rsidR="002B31D8" w:rsidRPr="0055523E" w:rsidRDefault="002B31D8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E4AA6" w:rsidRPr="0055523E" w14:paraId="129A198D" w14:textId="77777777" w:rsidTr="002B72F6">
        <w:trPr>
          <w:trHeight w:val="20"/>
        </w:trPr>
        <w:tc>
          <w:tcPr>
            <w:tcW w:w="1616" w:type="dxa"/>
            <w:shd w:val="clear" w:color="auto" w:fill="auto"/>
          </w:tcPr>
          <w:p w14:paraId="32C7619D" w14:textId="0410C05F" w:rsidR="007E4AA6" w:rsidRPr="001C6A69" w:rsidRDefault="007E4AA6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231" w:hanging="141"/>
              <w:jc w:val="both"/>
              <w:textAlignment w:val="baselin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</w:t>
            </w:r>
          </w:p>
        </w:tc>
        <w:tc>
          <w:tcPr>
            <w:tcW w:w="1134" w:type="dxa"/>
          </w:tcPr>
          <w:p w14:paraId="25F89662" w14:textId="3AAFB7C5" w:rsidR="007E4AA6" w:rsidRPr="0055523E" w:rsidRDefault="007E4AA6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21,476,276.19</w:t>
            </w:r>
          </w:p>
        </w:tc>
        <w:tc>
          <w:tcPr>
            <w:tcW w:w="142" w:type="dxa"/>
          </w:tcPr>
          <w:p w14:paraId="4CAE075D" w14:textId="77777777" w:rsidR="007E4AA6" w:rsidRPr="0055523E" w:rsidRDefault="007E4AA6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both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</w:tcPr>
          <w:p w14:paraId="4B5D6BDA" w14:textId="606E1598" w:rsidR="007E4AA6" w:rsidRPr="0055523E" w:rsidRDefault="007E4AA6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397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59FF67B4" w14:textId="77777777" w:rsidR="007E4AA6" w:rsidRPr="0055523E" w:rsidRDefault="007E4AA6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both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6" w:type="dxa"/>
          </w:tcPr>
          <w:p w14:paraId="363A589B" w14:textId="028E196E" w:rsidR="007E4AA6" w:rsidRPr="0055523E" w:rsidRDefault="007E4AA6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21,476,276.19</w:t>
            </w:r>
          </w:p>
        </w:tc>
        <w:tc>
          <w:tcPr>
            <w:tcW w:w="142" w:type="dxa"/>
          </w:tcPr>
          <w:p w14:paraId="77660194" w14:textId="77777777" w:rsidR="007E4AA6" w:rsidRPr="0055523E" w:rsidRDefault="007E4AA6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both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1F5791B7" w14:textId="17F61C6F" w:rsidR="007E4AA6" w:rsidRPr="0055523E" w:rsidRDefault="007E4AA6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2,765,226.48</w:t>
            </w:r>
          </w:p>
        </w:tc>
        <w:tc>
          <w:tcPr>
            <w:tcW w:w="141" w:type="dxa"/>
          </w:tcPr>
          <w:p w14:paraId="7D7DD233" w14:textId="77777777" w:rsidR="007E4AA6" w:rsidRPr="0055523E" w:rsidRDefault="007E4AA6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40" w:right="57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5EF5DB9F" w14:textId="4E941D3C" w:rsidR="007E4AA6" w:rsidRPr="0055523E" w:rsidRDefault="007E4AA6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397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8F74E96" w14:textId="77777777" w:rsidR="007E4AA6" w:rsidRPr="0055523E" w:rsidRDefault="007E4AA6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28E9294" w14:textId="6449DD3D" w:rsidR="007E4AA6" w:rsidRPr="0055523E" w:rsidRDefault="007E4AA6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24,241,502.67</w:t>
            </w:r>
          </w:p>
        </w:tc>
      </w:tr>
      <w:tr w:rsidR="007E4AA6" w:rsidRPr="0055523E" w14:paraId="02E2D10A" w14:textId="77777777" w:rsidTr="002B72F6">
        <w:trPr>
          <w:trHeight w:val="20"/>
        </w:trPr>
        <w:tc>
          <w:tcPr>
            <w:tcW w:w="1616" w:type="dxa"/>
            <w:shd w:val="clear" w:color="auto" w:fill="auto"/>
          </w:tcPr>
          <w:p w14:paraId="309918DB" w14:textId="638FD4A9" w:rsidR="007E4AA6" w:rsidRPr="001C6A69" w:rsidRDefault="007E4AA6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231" w:hanging="141"/>
              <w:jc w:val="both"/>
              <w:textAlignment w:val="baselin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อาคาร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C5B608C" w14:textId="77840976" w:rsidR="007E4AA6" w:rsidRPr="0055523E" w:rsidRDefault="007E4AA6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3,866,666.54</w:t>
            </w:r>
          </w:p>
        </w:tc>
        <w:tc>
          <w:tcPr>
            <w:tcW w:w="142" w:type="dxa"/>
          </w:tcPr>
          <w:p w14:paraId="5893D6A4" w14:textId="77777777" w:rsidR="007E4AA6" w:rsidRPr="0055523E" w:rsidRDefault="007E4AA6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both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3A9E2E1D" w14:textId="7A3F4427" w:rsidR="007E4AA6" w:rsidRPr="0055523E" w:rsidRDefault="007E4AA6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397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615BF4E3" w14:textId="77777777" w:rsidR="007E4AA6" w:rsidRPr="0055523E" w:rsidRDefault="007E4AA6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both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1FCE86F4" w14:textId="0E1521E3" w:rsidR="007E4AA6" w:rsidRPr="0055523E" w:rsidRDefault="007E4AA6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3,866,666.54</w:t>
            </w:r>
          </w:p>
        </w:tc>
        <w:tc>
          <w:tcPr>
            <w:tcW w:w="142" w:type="dxa"/>
          </w:tcPr>
          <w:p w14:paraId="511BF3FD" w14:textId="77777777" w:rsidR="007E4AA6" w:rsidRPr="0055523E" w:rsidRDefault="007E4AA6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both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386C1757" w14:textId="2A0C5E2B" w:rsidR="007E4AA6" w:rsidRPr="0055523E" w:rsidRDefault="007E4AA6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1,234,322.55</w:t>
            </w:r>
          </w:p>
        </w:tc>
        <w:tc>
          <w:tcPr>
            <w:tcW w:w="141" w:type="dxa"/>
          </w:tcPr>
          <w:p w14:paraId="25C823B2" w14:textId="77777777" w:rsidR="007E4AA6" w:rsidRPr="0055523E" w:rsidRDefault="007E4AA6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40" w:right="57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0A0E3B42" w14:textId="6194DDA6" w:rsidR="007E4AA6" w:rsidRPr="0055523E" w:rsidRDefault="007E4AA6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397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5F04136A" w14:textId="77777777" w:rsidR="007E4AA6" w:rsidRPr="0055523E" w:rsidRDefault="007E4AA6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A69AB71" w14:textId="63CAE449" w:rsidR="007E4AA6" w:rsidRPr="0055523E" w:rsidRDefault="007E4AA6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5,100,989.09</w:t>
            </w:r>
          </w:p>
        </w:tc>
      </w:tr>
      <w:tr w:rsidR="007E4AA6" w:rsidRPr="0055523E" w14:paraId="1DF3DDD9" w14:textId="77777777" w:rsidTr="002B72F6">
        <w:trPr>
          <w:trHeight w:val="20"/>
        </w:trPr>
        <w:tc>
          <w:tcPr>
            <w:tcW w:w="1616" w:type="dxa"/>
            <w:shd w:val="clear" w:color="auto" w:fill="auto"/>
          </w:tcPr>
          <w:p w14:paraId="3CD2EB46" w14:textId="0254F367" w:rsidR="007E4AA6" w:rsidRPr="001C6A69" w:rsidRDefault="007E4AA6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231" w:hanging="141"/>
              <w:jc w:val="both"/>
              <w:textAlignment w:val="baselin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298A6FD" w14:textId="68B8775C" w:rsidR="007E4AA6" w:rsidRPr="001C6A69" w:rsidRDefault="007E4AA6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A7F7A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Pr="0055523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A7F7A">
              <w:rPr>
                <w:rFonts w:asciiTheme="majorBidi" w:hAnsiTheme="majorBidi" w:cstheme="majorBidi"/>
                <w:sz w:val="22"/>
                <w:szCs w:val="22"/>
              </w:rPr>
              <w:t>342</w:t>
            </w:r>
            <w:r w:rsidRPr="0055523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A7F7A">
              <w:rPr>
                <w:rFonts w:asciiTheme="majorBidi" w:hAnsiTheme="majorBidi" w:cstheme="majorBidi"/>
                <w:sz w:val="22"/>
                <w:szCs w:val="22"/>
              </w:rPr>
              <w:t>942.73</w:t>
            </w:r>
          </w:p>
        </w:tc>
        <w:tc>
          <w:tcPr>
            <w:tcW w:w="142" w:type="dxa"/>
            <w:vAlign w:val="bottom"/>
          </w:tcPr>
          <w:p w14:paraId="354AE11F" w14:textId="77777777" w:rsidR="007E4AA6" w:rsidRPr="0055523E" w:rsidRDefault="007E4AA6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14AB385C" w14:textId="41D09C3D" w:rsidR="007E4AA6" w:rsidRPr="0055523E" w:rsidRDefault="007E4AA6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397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079DE097" w14:textId="77777777" w:rsidR="007E4AA6" w:rsidRPr="0055523E" w:rsidRDefault="007E4AA6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EBDB90D" w14:textId="42888A8E" w:rsidR="007E4AA6" w:rsidRPr="001C6A69" w:rsidRDefault="007E4AA6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A7F7A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Pr="0055523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A7F7A">
              <w:rPr>
                <w:rFonts w:asciiTheme="majorBidi" w:hAnsiTheme="majorBidi" w:cstheme="majorBidi"/>
                <w:sz w:val="22"/>
                <w:szCs w:val="22"/>
              </w:rPr>
              <w:t>342</w:t>
            </w:r>
            <w:r w:rsidRPr="0055523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A7F7A">
              <w:rPr>
                <w:rFonts w:asciiTheme="majorBidi" w:hAnsiTheme="majorBidi" w:cstheme="majorBidi"/>
                <w:sz w:val="22"/>
                <w:szCs w:val="22"/>
              </w:rPr>
              <w:t>942.73</w:t>
            </w:r>
          </w:p>
        </w:tc>
        <w:tc>
          <w:tcPr>
            <w:tcW w:w="142" w:type="dxa"/>
            <w:vAlign w:val="bottom"/>
          </w:tcPr>
          <w:p w14:paraId="5F710A67" w14:textId="77777777" w:rsidR="007E4AA6" w:rsidRPr="0055523E" w:rsidRDefault="007E4AA6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EA8F3BA" w14:textId="69A54687" w:rsidR="007E4AA6" w:rsidRPr="0055523E" w:rsidRDefault="007E4AA6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3A7F7A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55523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A7F7A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Pr="0055523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A7F7A">
              <w:rPr>
                <w:rFonts w:asciiTheme="majorBidi" w:hAnsiTheme="majorBidi" w:cstheme="majorBidi"/>
                <w:sz w:val="22"/>
                <w:szCs w:val="22"/>
              </w:rPr>
              <w:t>549.03</w:t>
            </w:r>
          </w:p>
        </w:tc>
        <w:tc>
          <w:tcPr>
            <w:tcW w:w="141" w:type="dxa"/>
            <w:vAlign w:val="bottom"/>
          </w:tcPr>
          <w:p w14:paraId="029AE60A" w14:textId="77777777" w:rsidR="007E4AA6" w:rsidRPr="0055523E" w:rsidRDefault="007E4AA6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40" w:right="57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0B77BB58" w14:textId="2FEFAF52" w:rsidR="007E4AA6" w:rsidRPr="0055523E" w:rsidRDefault="007E4AA6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397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0B5ACACF" w14:textId="77777777" w:rsidR="007E4AA6" w:rsidRPr="0055523E" w:rsidRDefault="007E4AA6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5231546" w14:textId="6F0D48F7" w:rsidR="007E4AA6" w:rsidRPr="0055523E" w:rsidRDefault="007E4AA6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25,342,491.76</w:t>
            </w:r>
          </w:p>
        </w:tc>
      </w:tr>
      <w:tr w:rsidR="007E4AA6" w:rsidRPr="0055523E" w14:paraId="4965AA6A" w14:textId="77777777" w:rsidTr="002B72F6">
        <w:trPr>
          <w:trHeight w:val="20"/>
        </w:trPr>
        <w:tc>
          <w:tcPr>
            <w:tcW w:w="1616" w:type="dxa"/>
          </w:tcPr>
          <w:p w14:paraId="2F92A25A" w14:textId="0D4362B9" w:rsidR="007E4AA6" w:rsidRPr="001C6A69" w:rsidRDefault="007E4AA6" w:rsidP="00E168A1">
            <w:pPr>
              <w:tabs>
                <w:tab w:val="left" w:pos="317"/>
                <w:tab w:val="left" w:pos="935"/>
                <w:tab w:val="left" w:pos="1575"/>
                <w:tab w:val="center" w:pos="1734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-24" w:right="-203" w:hanging="28"/>
              <w:textAlignment w:val="baseline"/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</w:pP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สินทรัพย์สิทธิการใช้</w:t>
            </w:r>
            <w:r w:rsidRPr="0055523E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76B2C57" w14:textId="2F71391B" w:rsidR="007E4AA6" w:rsidRPr="0055523E" w:rsidRDefault="007E4AA6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3A7F7A">
              <w:rPr>
                <w:rFonts w:asciiTheme="majorBidi" w:hAnsiTheme="majorBidi" w:cstheme="majorBidi"/>
                <w:sz w:val="22"/>
                <w:szCs w:val="22"/>
              </w:rPr>
              <w:t>37</w:t>
            </w:r>
            <w:r w:rsidRPr="0055523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A7F7A">
              <w:rPr>
                <w:rFonts w:asciiTheme="majorBidi" w:hAnsiTheme="majorBidi" w:cstheme="majorBidi"/>
                <w:sz w:val="22"/>
                <w:szCs w:val="22"/>
              </w:rPr>
              <w:t>670</w:t>
            </w:r>
            <w:r w:rsidRPr="0055523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A7F7A">
              <w:rPr>
                <w:rFonts w:asciiTheme="majorBidi" w:hAnsiTheme="majorBidi" w:cstheme="majorBidi"/>
                <w:sz w:val="22"/>
                <w:szCs w:val="22"/>
              </w:rPr>
              <w:t>802.27</w:t>
            </w:r>
          </w:p>
        </w:tc>
        <w:tc>
          <w:tcPr>
            <w:tcW w:w="142" w:type="dxa"/>
          </w:tcPr>
          <w:p w14:paraId="5590D0AF" w14:textId="77777777" w:rsidR="007E4AA6" w:rsidRPr="0055523E" w:rsidRDefault="007E4AA6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both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2FA2A390" w14:textId="6C23D611" w:rsidR="007E4AA6" w:rsidRPr="0055523E" w:rsidRDefault="007E4AA6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0D69AAED" w14:textId="77777777" w:rsidR="007E4AA6" w:rsidRPr="0055523E" w:rsidRDefault="007E4AA6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both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</w:tcPr>
          <w:p w14:paraId="29CEF0E2" w14:textId="1D75D9C6" w:rsidR="007E4AA6" w:rsidRPr="0055523E" w:rsidRDefault="007E4AA6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55,136,457.23</w:t>
            </w:r>
          </w:p>
        </w:tc>
        <w:tc>
          <w:tcPr>
            <w:tcW w:w="142" w:type="dxa"/>
          </w:tcPr>
          <w:p w14:paraId="02FBDD14" w14:textId="77777777" w:rsidR="007E4AA6" w:rsidRPr="0055523E" w:rsidRDefault="007E4AA6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both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135D0CFA" w14:textId="3FEB0081" w:rsidR="007E4AA6" w:rsidRPr="0055523E" w:rsidRDefault="007E4AA6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73C79BF3" w14:textId="77777777" w:rsidR="007E4AA6" w:rsidRPr="0055523E" w:rsidRDefault="007E4AA6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4BB6B4E9" w14:textId="4F2E57CC" w:rsidR="007E4AA6" w:rsidRPr="0055523E" w:rsidRDefault="007E4AA6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3B471D65" w14:textId="77777777" w:rsidR="007E4AA6" w:rsidRPr="0055523E" w:rsidRDefault="007E4AA6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23F81DC" w14:textId="20F8BAD9" w:rsidR="007E4AA6" w:rsidRPr="0055523E" w:rsidRDefault="007E4AA6" w:rsidP="00E168A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61,112,577.88</w:t>
            </w:r>
          </w:p>
        </w:tc>
      </w:tr>
    </w:tbl>
    <w:p w14:paraId="75BE2098" w14:textId="58C83F94" w:rsidR="00361A15" w:rsidRPr="0055523E" w:rsidRDefault="00361A15" w:rsidP="00361A15">
      <w:pPr>
        <w:spacing w:line="380" w:lineRule="exact"/>
        <w:ind w:left="284" w:firstLine="567"/>
        <w:jc w:val="thaiDistribute"/>
        <w:rPr>
          <w:rFonts w:ascii="Angsana New" w:hAnsi="Angsana New" w:cstheme="majorBidi"/>
          <w:sz w:val="32"/>
          <w:szCs w:val="32"/>
        </w:rPr>
      </w:pPr>
      <w:bookmarkStart w:id="7" w:name="_Hlk63965151"/>
      <w:r w:rsidRPr="001C6A69">
        <w:rPr>
          <w:rFonts w:asciiTheme="majorBidi" w:hAnsiTheme="majorBidi"/>
          <w:sz w:val="32"/>
          <w:szCs w:val="32"/>
          <w:cs/>
        </w:rPr>
        <w:t>บริษัท</w:t>
      </w:r>
      <w:r w:rsidRPr="001C6A69">
        <w:rPr>
          <w:rFonts w:asciiTheme="majorBidi" w:hAnsiTheme="majorBidi" w:hint="cs"/>
          <w:sz w:val="32"/>
          <w:szCs w:val="32"/>
          <w:cs/>
        </w:rPr>
        <w:t>มี</w:t>
      </w:r>
      <w:r w:rsidRPr="001C6A69">
        <w:rPr>
          <w:rFonts w:asciiTheme="majorBidi" w:hAnsiTheme="majorBidi"/>
          <w:sz w:val="32"/>
          <w:szCs w:val="32"/>
          <w:cs/>
        </w:rPr>
        <w:t>สัญญาเช่าที่ดินกับสำนักงานทรัพย์สิน</w:t>
      </w:r>
      <w:r w:rsidRPr="001C6A69">
        <w:rPr>
          <w:rFonts w:asciiTheme="majorBidi" w:hAnsiTheme="majorBidi"/>
          <w:spacing w:val="-2"/>
          <w:sz w:val="32"/>
          <w:szCs w:val="32"/>
          <w:cs/>
        </w:rPr>
        <w:t xml:space="preserve">พระมหากษัตริย์จำนวนหนึ่งฉบับเพื่อปลูกสร้างอาคารโครงการเดอะศาลายา (คอมมูนิตี้ มอลล์) มีกำหนดเวลา </w:t>
      </w:r>
      <w:r w:rsidRPr="0055523E">
        <w:rPr>
          <w:rFonts w:asciiTheme="majorBidi" w:hAnsiTheme="majorBidi"/>
          <w:spacing w:val="-2"/>
          <w:sz w:val="32"/>
          <w:szCs w:val="32"/>
        </w:rPr>
        <w:t>25</w:t>
      </w:r>
      <w:r w:rsidRPr="001C6A69">
        <w:rPr>
          <w:rFonts w:asciiTheme="majorBidi" w:hAnsiTheme="majorBidi" w:hint="cs"/>
          <w:spacing w:val="-2"/>
          <w:sz w:val="32"/>
          <w:szCs w:val="32"/>
          <w:cs/>
        </w:rPr>
        <w:t xml:space="preserve"> ปี สิ้นสุดวันที่ </w:t>
      </w:r>
      <w:r w:rsidRPr="0055523E">
        <w:rPr>
          <w:rFonts w:asciiTheme="majorBidi" w:hAnsiTheme="majorBidi"/>
          <w:spacing w:val="-2"/>
          <w:sz w:val="32"/>
          <w:szCs w:val="32"/>
        </w:rPr>
        <w:t>28</w:t>
      </w:r>
      <w:r w:rsidRPr="001C6A69">
        <w:rPr>
          <w:rFonts w:asciiTheme="majorBidi" w:hAnsiTheme="majorBidi" w:hint="cs"/>
          <w:spacing w:val="-2"/>
          <w:sz w:val="32"/>
          <w:szCs w:val="32"/>
          <w:cs/>
        </w:rPr>
        <w:t xml:space="preserve"> กุมภาพันธ์ </w:t>
      </w:r>
      <w:r w:rsidRPr="0055523E">
        <w:rPr>
          <w:rFonts w:asciiTheme="majorBidi" w:hAnsiTheme="majorBidi"/>
          <w:spacing w:val="-2"/>
          <w:sz w:val="32"/>
          <w:szCs w:val="32"/>
        </w:rPr>
        <w:t xml:space="preserve">2582 </w:t>
      </w:r>
      <w:r w:rsidRPr="001C6A69">
        <w:rPr>
          <w:rFonts w:asciiTheme="majorBidi" w:hAnsiTheme="majorBidi" w:hint="cs"/>
          <w:spacing w:val="-2"/>
          <w:sz w:val="32"/>
          <w:szCs w:val="32"/>
          <w:cs/>
        </w:rPr>
        <w:t>ตามสัญญา บริษัทไม่ยกกรรมสิทธิ์อาคารและส่วนปรับปรุงอาคารที่บริษัทสร้างบนที่ดินเช่าดังกล่าวให้แก่ผู้ให้เช่าและบริษัทต้องทำการปรับปรุงพื้นที่ให้</w:t>
      </w:r>
      <w:r w:rsidRPr="001C6A69">
        <w:rPr>
          <w:rFonts w:asciiTheme="majorBidi" w:hAnsiTheme="majorBidi"/>
          <w:sz w:val="32"/>
          <w:szCs w:val="32"/>
          <w:cs/>
        </w:rPr>
        <w:t>คงสภาพดีดังเดิมเมื่อครบกำหนดส่งคืน</w:t>
      </w:r>
      <w:r w:rsidRPr="001C6A69">
        <w:rPr>
          <w:rFonts w:ascii="Angsana New" w:hAnsi="Angsana New" w:hint="cs"/>
          <w:sz w:val="32"/>
          <w:szCs w:val="32"/>
          <w:cs/>
        </w:rPr>
        <w:t xml:space="preserve">และในระหว่างปี </w:t>
      </w:r>
      <w:r w:rsidRPr="0055523E">
        <w:rPr>
          <w:rFonts w:ascii="Angsana New" w:hAnsi="Angsana New" w:cstheme="majorBidi"/>
          <w:sz w:val="32"/>
          <w:szCs w:val="32"/>
        </w:rPr>
        <w:t xml:space="preserve">2564 </w:t>
      </w:r>
      <w:r w:rsidRPr="001C6A69">
        <w:rPr>
          <w:rFonts w:ascii="Angsana New" w:hAnsi="Angsana New" w:cstheme="majorBidi" w:hint="cs"/>
          <w:sz w:val="32"/>
          <w:szCs w:val="32"/>
          <w:cs/>
        </w:rPr>
        <w:t xml:space="preserve">บริษัทได้ต่อสัญญาเช่าที่ดินกับสำนักทรัพย์สินพระมหากษัตริย์จำนวนสามฉบับเพื่อเป็นพื้นที่ในการใช้ประโยชน์ในโครงการเดอะศาลายา มีกำหนดเวลา </w:t>
      </w:r>
      <w:r w:rsidRPr="0055523E">
        <w:rPr>
          <w:rFonts w:ascii="Angsana New" w:hAnsi="Angsana New" w:cstheme="majorBidi"/>
          <w:sz w:val="32"/>
          <w:szCs w:val="32"/>
        </w:rPr>
        <w:t xml:space="preserve">3 </w:t>
      </w:r>
      <w:r w:rsidRPr="001C6A69">
        <w:rPr>
          <w:rFonts w:ascii="Angsana New" w:hAnsi="Angsana New" w:cstheme="majorBidi" w:hint="cs"/>
          <w:sz w:val="32"/>
          <w:szCs w:val="32"/>
          <w:cs/>
        </w:rPr>
        <w:t xml:space="preserve">ปี สิ้นสุดเดือนธันวาคม </w:t>
      </w:r>
      <w:r w:rsidRPr="0055523E">
        <w:rPr>
          <w:rFonts w:ascii="Angsana New" w:hAnsi="Angsana New" w:cstheme="majorBidi"/>
          <w:sz w:val="32"/>
          <w:szCs w:val="32"/>
        </w:rPr>
        <w:t>2567</w:t>
      </w:r>
    </w:p>
    <w:p w14:paraId="19F54C60" w14:textId="77777777" w:rsidR="00361A15" w:rsidRPr="0055523E" w:rsidRDefault="00361A15" w:rsidP="00361A15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1C6A69">
        <w:rPr>
          <w:rFonts w:ascii="Angsana New" w:hAnsi="Angsana New" w:cstheme="majorBidi"/>
          <w:sz w:val="32"/>
          <w:szCs w:val="32"/>
          <w:cs/>
        </w:rPr>
        <w:t xml:space="preserve">และบริษัทมีสัญญาเช่าที่ดินกับสำนักงานทรัพย์สินพระมหากษัตริย์จำนวนสองฉบับเพื่อปลูกสร้างอาคารพักอาศัยพร้อมที่จอดรถสำหรับเจ้าหน้าที่ของบริษัท มีกำหนดเวลา </w:t>
      </w:r>
      <w:r w:rsidRPr="0055523E">
        <w:rPr>
          <w:rFonts w:ascii="Angsana New" w:hAnsi="Angsana New"/>
          <w:sz w:val="32"/>
          <w:szCs w:val="32"/>
        </w:rPr>
        <w:t xml:space="preserve">3 </w:t>
      </w:r>
      <w:r w:rsidRPr="001C6A69">
        <w:rPr>
          <w:rFonts w:ascii="Angsana New" w:hAnsi="Angsana New" w:hint="cs"/>
          <w:sz w:val="32"/>
          <w:szCs w:val="32"/>
          <w:cs/>
        </w:rPr>
        <w:t xml:space="preserve">ปี สิ้นสุดเดือนตุลาคม </w:t>
      </w:r>
      <w:r w:rsidRPr="0055523E">
        <w:rPr>
          <w:rFonts w:ascii="Angsana New" w:hAnsi="Angsana New"/>
          <w:spacing w:val="-6"/>
          <w:sz w:val="32"/>
          <w:szCs w:val="32"/>
        </w:rPr>
        <w:t xml:space="preserve">2565 </w:t>
      </w:r>
      <w:r w:rsidRPr="0055523E">
        <w:rPr>
          <w:rFonts w:ascii="Angsana New" w:hAnsi="Angsana New"/>
          <w:spacing w:val="-6"/>
          <w:sz w:val="32"/>
          <w:szCs w:val="32"/>
        </w:rPr>
        <w:br/>
      </w:r>
      <w:r w:rsidRPr="001C6A69">
        <w:rPr>
          <w:rFonts w:ascii="Angsana New" w:hAnsi="Angsana New" w:hint="cs"/>
          <w:spacing w:val="-6"/>
          <w:sz w:val="32"/>
          <w:szCs w:val="32"/>
          <w:cs/>
        </w:rPr>
        <w:t>ซึ่งบริษัทโอนกรรมสิทธิ์อาคารและส่วนปรับปรุงอาคารที่บริษัทสร้างบนที่ดินเช่า</w:t>
      </w:r>
      <w:r w:rsidRPr="001C6A69">
        <w:rPr>
          <w:rFonts w:ascii="Angsana New" w:hAnsi="Angsana New" w:hint="cs"/>
          <w:spacing w:val="-4"/>
          <w:sz w:val="32"/>
          <w:szCs w:val="32"/>
          <w:cs/>
        </w:rPr>
        <w:t>ดังกล่าว</w:t>
      </w:r>
      <w:r w:rsidRPr="001C6A69">
        <w:rPr>
          <w:rFonts w:ascii="Angsana New" w:hAnsi="Angsana New" w:hint="cs"/>
          <w:sz w:val="32"/>
          <w:szCs w:val="32"/>
          <w:cs/>
        </w:rPr>
        <w:t>ให้แก่ผู้ให้เช่าตามเงื่อนไขที่ระบุในสัญญาเช่า โดยบริษัทได้รับสิทธิให้ใช้ประโยชน์ในอาคารดังกล่าว</w:t>
      </w:r>
    </w:p>
    <w:bookmarkEnd w:id="6"/>
    <w:bookmarkEnd w:id="7"/>
    <w:p w14:paraId="555194F6" w14:textId="77777777" w:rsidR="00181B38" w:rsidRPr="0055523E" w:rsidRDefault="00181B38" w:rsidP="0029511B">
      <w:pPr>
        <w:tabs>
          <w:tab w:val="left" w:pos="284"/>
        </w:tabs>
        <w:spacing w:line="360" w:lineRule="exact"/>
        <w:rPr>
          <w:rFonts w:ascii="Angsana New" w:hAnsi="Angsana New"/>
          <w:color w:val="FF0000"/>
          <w:sz w:val="32"/>
          <w:szCs w:val="32"/>
        </w:rPr>
      </w:pPr>
    </w:p>
    <w:p w14:paraId="213526EF" w14:textId="2D4255DA" w:rsidR="002D1A53" w:rsidRPr="0055523E" w:rsidRDefault="0021486B" w:rsidP="00670840">
      <w:pPr>
        <w:tabs>
          <w:tab w:val="left" w:pos="284"/>
        </w:tabs>
        <w:spacing w:line="360" w:lineRule="exact"/>
        <w:ind w:hanging="142"/>
        <w:rPr>
          <w:rFonts w:ascii="Angsana New" w:eastAsia="Calibri" w:hAnsi="Angsana New"/>
          <w:b/>
          <w:bCs/>
          <w:sz w:val="32"/>
          <w:szCs w:val="32"/>
        </w:rPr>
      </w:pPr>
      <w:r w:rsidRPr="003A7F7A">
        <w:rPr>
          <w:rFonts w:ascii="Angsana New" w:eastAsia="Calibri" w:hAnsi="Angsana New" w:hint="cs"/>
          <w:b/>
          <w:bCs/>
          <w:sz w:val="32"/>
          <w:szCs w:val="32"/>
        </w:rPr>
        <w:t>1</w:t>
      </w:r>
      <w:r w:rsidR="001F50E6" w:rsidRPr="003A7F7A">
        <w:rPr>
          <w:rFonts w:ascii="Angsana New" w:eastAsia="Calibri" w:hAnsi="Angsana New" w:hint="cs"/>
          <w:b/>
          <w:bCs/>
          <w:sz w:val="32"/>
          <w:szCs w:val="32"/>
        </w:rPr>
        <w:t>4</w:t>
      </w:r>
      <w:r w:rsidR="002D1A53" w:rsidRPr="0055523E">
        <w:rPr>
          <w:rFonts w:ascii="Angsana New" w:eastAsia="Calibri" w:hAnsi="Angsana New"/>
          <w:b/>
          <w:bCs/>
          <w:sz w:val="32"/>
          <w:szCs w:val="32"/>
        </w:rPr>
        <w:t>.</w:t>
      </w:r>
      <w:r w:rsidR="002D1A53" w:rsidRPr="0055523E">
        <w:rPr>
          <w:rFonts w:ascii="Angsana New" w:eastAsia="Calibri" w:hAnsi="Angsana New"/>
          <w:b/>
          <w:bCs/>
          <w:sz w:val="32"/>
          <w:szCs w:val="32"/>
        </w:rPr>
        <w:tab/>
      </w:r>
      <w:r w:rsidR="002D1A53" w:rsidRPr="001C6A69">
        <w:rPr>
          <w:rFonts w:ascii="Angsana New" w:eastAsia="Calibri" w:hAnsi="Angsana New"/>
          <w:b/>
          <w:bCs/>
          <w:sz w:val="32"/>
          <w:szCs w:val="32"/>
          <w:cs/>
        </w:rPr>
        <w:t>สินทรัพย์ไม่มีตัวตน</w:t>
      </w:r>
    </w:p>
    <w:p w14:paraId="0F237119" w14:textId="3A334EDE" w:rsidR="002D1A53" w:rsidRPr="0055523E" w:rsidRDefault="00605C50" w:rsidP="00670840">
      <w:pPr>
        <w:spacing w:line="360" w:lineRule="exact"/>
        <w:ind w:left="284" w:firstLine="567"/>
        <w:jc w:val="thaiDistribute"/>
        <w:rPr>
          <w:rFonts w:ascii="Angsana New" w:hAnsi="Angsana New"/>
          <w:spacing w:val="-6"/>
          <w:sz w:val="32"/>
          <w:szCs w:val="32"/>
        </w:rPr>
      </w:pPr>
      <w:r w:rsidRPr="001C6A69">
        <w:rPr>
          <w:rFonts w:ascii="Angsana New" w:hAnsi="Angsana New" w:hint="cs"/>
          <w:spacing w:val="-6"/>
          <w:sz w:val="32"/>
          <w:szCs w:val="32"/>
          <w:cs/>
        </w:rPr>
        <w:t>บัญชีนี้ประกอบด้วย</w:t>
      </w:r>
    </w:p>
    <w:tbl>
      <w:tblPr>
        <w:tblW w:w="840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5"/>
        <w:gridCol w:w="1246"/>
        <w:gridCol w:w="134"/>
        <w:gridCol w:w="1247"/>
        <w:gridCol w:w="134"/>
        <w:gridCol w:w="1250"/>
        <w:gridCol w:w="134"/>
        <w:gridCol w:w="1247"/>
        <w:gridCol w:w="7"/>
      </w:tblGrid>
      <w:tr w:rsidR="00361A15" w:rsidRPr="0055523E" w14:paraId="7790B3C2" w14:textId="77777777" w:rsidTr="0043499A">
        <w:trPr>
          <w:trHeight w:val="74"/>
        </w:trPr>
        <w:tc>
          <w:tcPr>
            <w:tcW w:w="3005" w:type="dxa"/>
            <w:noWrap/>
          </w:tcPr>
          <w:p w14:paraId="288098F5" w14:textId="77777777" w:rsidR="00361A15" w:rsidRPr="0055523E" w:rsidRDefault="00361A15" w:rsidP="0029511B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5399" w:type="dxa"/>
            <w:gridSpan w:val="8"/>
            <w:tcBorders>
              <w:bottom w:val="single" w:sz="6" w:space="0" w:color="auto"/>
            </w:tcBorders>
            <w:noWrap/>
          </w:tcPr>
          <w:p w14:paraId="6878A64D" w14:textId="77777777" w:rsidR="00361A15" w:rsidRPr="0055523E" w:rsidRDefault="00361A15" w:rsidP="0029511B">
            <w:pPr>
              <w:pStyle w:val="BodyTextIndent"/>
              <w:spacing w:after="0" w:line="300" w:lineRule="exact"/>
              <w:ind w:left="-108" w:right="4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361A15" w:rsidRPr="0055523E" w14:paraId="5B1B59EF" w14:textId="77777777" w:rsidTr="0043499A">
        <w:trPr>
          <w:trHeight w:val="74"/>
        </w:trPr>
        <w:tc>
          <w:tcPr>
            <w:tcW w:w="3005" w:type="dxa"/>
            <w:noWrap/>
          </w:tcPr>
          <w:p w14:paraId="054D06E0" w14:textId="77777777" w:rsidR="00361A15" w:rsidRPr="0055523E" w:rsidRDefault="00361A15" w:rsidP="0029511B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5399" w:type="dxa"/>
            <w:gridSpan w:val="8"/>
            <w:tcBorders>
              <w:bottom w:val="single" w:sz="6" w:space="0" w:color="auto"/>
            </w:tcBorders>
            <w:noWrap/>
          </w:tcPr>
          <w:p w14:paraId="770D7A57" w14:textId="77777777" w:rsidR="00361A15" w:rsidRPr="001C6A69" w:rsidRDefault="00361A15" w:rsidP="0029511B">
            <w:pPr>
              <w:pStyle w:val="BodyTextIndent"/>
              <w:spacing w:after="0" w:line="300" w:lineRule="exact"/>
              <w:ind w:left="-108" w:right="4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361A15" w:rsidRPr="0055523E" w14:paraId="74A5339D" w14:textId="77777777" w:rsidTr="0043499A">
        <w:tc>
          <w:tcPr>
            <w:tcW w:w="3005" w:type="dxa"/>
            <w:noWrap/>
          </w:tcPr>
          <w:p w14:paraId="43560941" w14:textId="77777777" w:rsidR="00361A15" w:rsidRPr="0055523E" w:rsidRDefault="00361A15" w:rsidP="0029511B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  <w:noWrap/>
          </w:tcPr>
          <w:p w14:paraId="56ADDDE0" w14:textId="77777777" w:rsidR="00361A15" w:rsidRPr="0055523E" w:rsidRDefault="00361A15" w:rsidP="0029511B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725BD5A" w14:textId="77777777" w:rsidR="00361A15" w:rsidRPr="0055523E" w:rsidRDefault="00361A15" w:rsidP="0029511B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DDE23E0" w14:textId="77777777" w:rsidR="00361A15" w:rsidRPr="0055523E" w:rsidRDefault="00361A15" w:rsidP="0029511B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รายการในระหว่างปี</w:t>
            </w:r>
          </w:p>
        </w:tc>
        <w:tc>
          <w:tcPr>
            <w:tcW w:w="134" w:type="dxa"/>
          </w:tcPr>
          <w:p w14:paraId="3E131DB8" w14:textId="77777777" w:rsidR="00361A15" w:rsidRPr="0055523E" w:rsidRDefault="00361A15" w:rsidP="0029511B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4" w:type="dxa"/>
            <w:gridSpan w:val="2"/>
            <w:tcBorders>
              <w:top w:val="single" w:sz="6" w:space="0" w:color="auto"/>
              <w:left w:val="nil"/>
            </w:tcBorders>
            <w:noWrap/>
          </w:tcPr>
          <w:p w14:paraId="7E67F169" w14:textId="77777777" w:rsidR="00361A15" w:rsidRPr="001C6A69" w:rsidRDefault="00361A15" w:rsidP="0029511B">
            <w:pPr>
              <w:spacing w:line="300" w:lineRule="exact"/>
              <w:ind w:hanging="3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2B72F6" w:rsidRPr="0055523E" w14:paraId="009B05DA" w14:textId="77777777" w:rsidTr="0043499A">
        <w:trPr>
          <w:gridAfter w:val="1"/>
          <w:wAfter w:w="7" w:type="dxa"/>
        </w:trPr>
        <w:tc>
          <w:tcPr>
            <w:tcW w:w="3005" w:type="dxa"/>
            <w:noWrap/>
          </w:tcPr>
          <w:p w14:paraId="00BA1296" w14:textId="77777777" w:rsidR="002B72F6" w:rsidRPr="0055523E" w:rsidRDefault="002B72F6" w:rsidP="0029511B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246" w:type="dxa"/>
            <w:noWrap/>
          </w:tcPr>
          <w:p w14:paraId="7D67C467" w14:textId="77777777" w:rsidR="002B72F6" w:rsidRPr="001C6A69" w:rsidRDefault="002B72F6" w:rsidP="0029511B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55523E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34" w:type="dxa"/>
          </w:tcPr>
          <w:p w14:paraId="10E6A14D" w14:textId="77777777" w:rsidR="002B72F6" w:rsidRPr="0055523E" w:rsidRDefault="002B72F6" w:rsidP="0029511B">
            <w:pPr>
              <w:pStyle w:val="BodyTextIndent"/>
              <w:spacing w:after="0"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noWrap/>
          </w:tcPr>
          <w:p w14:paraId="7AC6CBFA" w14:textId="77777777" w:rsidR="002B72F6" w:rsidRPr="0055523E" w:rsidRDefault="002B72F6" w:rsidP="0029511B">
            <w:pPr>
              <w:pStyle w:val="BodyTextIndent"/>
              <w:spacing w:after="0" w:line="30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378C4130" w14:textId="77777777" w:rsidR="002B72F6" w:rsidRPr="0055523E" w:rsidRDefault="002B72F6" w:rsidP="0029511B">
            <w:pPr>
              <w:spacing w:line="30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  <w:noWrap/>
          </w:tcPr>
          <w:p w14:paraId="1AADA296" w14:textId="77777777" w:rsidR="002B72F6" w:rsidRPr="0055523E" w:rsidRDefault="002B72F6" w:rsidP="0029511B">
            <w:pPr>
              <w:pStyle w:val="BodyTextIndent"/>
              <w:spacing w:after="0" w:line="30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34" w:type="dxa"/>
          </w:tcPr>
          <w:p w14:paraId="12E62D94" w14:textId="77777777" w:rsidR="002B72F6" w:rsidRPr="0055523E" w:rsidRDefault="002B72F6" w:rsidP="0029511B">
            <w:pPr>
              <w:spacing w:line="30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left w:val="nil"/>
            </w:tcBorders>
            <w:noWrap/>
          </w:tcPr>
          <w:p w14:paraId="236F519F" w14:textId="77777777" w:rsidR="002B72F6" w:rsidRPr="001C6A69" w:rsidRDefault="002B72F6" w:rsidP="0029511B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55523E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2B72F6" w:rsidRPr="0055523E" w14:paraId="5523837F" w14:textId="77777777" w:rsidTr="0043499A">
        <w:trPr>
          <w:gridAfter w:val="1"/>
          <w:wAfter w:w="7" w:type="dxa"/>
        </w:trPr>
        <w:tc>
          <w:tcPr>
            <w:tcW w:w="3005" w:type="dxa"/>
            <w:noWrap/>
          </w:tcPr>
          <w:p w14:paraId="563C1B70" w14:textId="77777777" w:rsidR="002B72F6" w:rsidRPr="0055523E" w:rsidRDefault="002B72F6" w:rsidP="0029511B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  <w:noWrap/>
          </w:tcPr>
          <w:p w14:paraId="5AF58E13" w14:textId="2E5B9826" w:rsidR="002B72F6" w:rsidRPr="0055523E" w:rsidRDefault="002B72F6" w:rsidP="0029511B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55523E">
              <w:rPr>
                <w:rFonts w:ascii="Angsana New" w:hAnsi="Angsana New"/>
                <w:sz w:val="24"/>
                <w:szCs w:val="24"/>
              </w:rPr>
              <w:t>25</w:t>
            </w:r>
            <w:r w:rsidRPr="0055523E">
              <w:rPr>
                <w:rFonts w:ascii="Angsana New" w:hAnsi="Angsana New" w:hint="cs"/>
                <w:sz w:val="24"/>
                <w:szCs w:val="24"/>
              </w:rPr>
              <w:t>6</w:t>
            </w:r>
            <w:r w:rsidRPr="0055523E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34" w:type="dxa"/>
          </w:tcPr>
          <w:p w14:paraId="195853E9" w14:textId="77777777" w:rsidR="002B72F6" w:rsidRPr="0055523E" w:rsidRDefault="002B72F6" w:rsidP="0029511B">
            <w:pPr>
              <w:pStyle w:val="BodyTextIndent"/>
              <w:spacing w:after="0"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6C97BF6C" w14:textId="77777777" w:rsidR="002B72F6" w:rsidRPr="001C6A69" w:rsidRDefault="002B72F6" w:rsidP="0029511B">
            <w:pPr>
              <w:pStyle w:val="BodyTextIndent"/>
              <w:spacing w:after="0" w:line="30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149791C4" w14:textId="77777777" w:rsidR="002B72F6" w:rsidRPr="0055523E" w:rsidRDefault="002B72F6" w:rsidP="0029511B">
            <w:pPr>
              <w:spacing w:line="30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  <w:noWrap/>
          </w:tcPr>
          <w:p w14:paraId="15BFC5AD" w14:textId="77777777" w:rsidR="002B72F6" w:rsidRPr="0055523E" w:rsidRDefault="002B72F6" w:rsidP="0029511B">
            <w:pPr>
              <w:pStyle w:val="BodyTextIndent"/>
              <w:spacing w:after="0" w:line="30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3CEEFA4C" w14:textId="77777777" w:rsidR="002B72F6" w:rsidRPr="0055523E" w:rsidRDefault="002B72F6" w:rsidP="0029511B">
            <w:pPr>
              <w:spacing w:line="30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</w:tcBorders>
            <w:noWrap/>
          </w:tcPr>
          <w:p w14:paraId="3704FB25" w14:textId="26C73CCB" w:rsidR="002B72F6" w:rsidRPr="0055523E" w:rsidRDefault="002B72F6" w:rsidP="0029511B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55523E">
              <w:rPr>
                <w:rFonts w:ascii="Angsana New" w:hAnsi="Angsana New"/>
                <w:sz w:val="24"/>
                <w:szCs w:val="24"/>
              </w:rPr>
              <w:t>25</w:t>
            </w:r>
            <w:r w:rsidRPr="0055523E">
              <w:rPr>
                <w:rFonts w:ascii="Angsana New" w:hAnsi="Angsana New" w:hint="cs"/>
                <w:sz w:val="24"/>
                <w:szCs w:val="24"/>
              </w:rPr>
              <w:t>6</w:t>
            </w:r>
            <w:r w:rsidRPr="0055523E"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2B72F6" w:rsidRPr="0055523E" w14:paraId="5BF8A420" w14:textId="77777777" w:rsidTr="0043499A">
        <w:trPr>
          <w:gridAfter w:val="1"/>
          <w:wAfter w:w="7" w:type="dxa"/>
        </w:trPr>
        <w:tc>
          <w:tcPr>
            <w:tcW w:w="3005" w:type="dxa"/>
            <w:noWrap/>
          </w:tcPr>
          <w:p w14:paraId="4E787CCC" w14:textId="77777777" w:rsidR="002B72F6" w:rsidRPr="001C6A69" w:rsidRDefault="002B72F6" w:rsidP="0029511B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1C6A69">
              <w:rPr>
                <w:rFonts w:ascii="Angsana New" w:hAnsi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46" w:type="dxa"/>
            <w:tcBorders>
              <w:top w:val="single" w:sz="6" w:space="0" w:color="auto"/>
            </w:tcBorders>
            <w:noWrap/>
          </w:tcPr>
          <w:p w14:paraId="7F5879E5" w14:textId="77777777" w:rsidR="002B72F6" w:rsidRPr="0055523E" w:rsidRDefault="002B72F6" w:rsidP="0029511B">
            <w:pPr>
              <w:pStyle w:val="BodyTextIndent"/>
              <w:spacing w:after="0" w:line="30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0493397" w14:textId="77777777" w:rsidR="002B72F6" w:rsidRPr="0055523E" w:rsidRDefault="002B72F6" w:rsidP="0029511B">
            <w:pPr>
              <w:pStyle w:val="BodyTextIndent"/>
              <w:spacing w:after="0" w:line="30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noWrap/>
          </w:tcPr>
          <w:p w14:paraId="134CE2D4" w14:textId="77777777" w:rsidR="002B72F6" w:rsidRPr="0055523E" w:rsidRDefault="002B72F6" w:rsidP="0029511B">
            <w:pPr>
              <w:pStyle w:val="BodyTextIndent"/>
              <w:spacing w:after="0" w:line="30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07A690A0" w14:textId="77777777" w:rsidR="002B72F6" w:rsidRPr="0055523E" w:rsidRDefault="002B72F6" w:rsidP="0029511B">
            <w:pPr>
              <w:spacing w:line="300" w:lineRule="exact"/>
              <w:ind w:lef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  <w:noWrap/>
          </w:tcPr>
          <w:p w14:paraId="1C06EF0C" w14:textId="77777777" w:rsidR="002B72F6" w:rsidRPr="0055523E" w:rsidRDefault="002B72F6" w:rsidP="0029511B">
            <w:pPr>
              <w:spacing w:line="30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5B75C2F" w14:textId="77777777" w:rsidR="002B72F6" w:rsidRPr="001C6A69" w:rsidRDefault="002B72F6" w:rsidP="0029511B">
            <w:pPr>
              <w:spacing w:line="30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</w:tcBorders>
            <w:noWrap/>
          </w:tcPr>
          <w:p w14:paraId="16587E79" w14:textId="77777777" w:rsidR="002B72F6" w:rsidRPr="0055523E" w:rsidRDefault="002B72F6" w:rsidP="0029511B">
            <w:pPr>
              <w:spacing w:line="30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B72F6" w:rsidRPr="0055523E" w14:paraId="2E2C55FF" w14:textId="77777777" w:rsidTr="0043499A">
        <w:trPr>
          <w:gridAfter w:val="1"/>
          <w:wAfter w:w="7" w:type="dxa"/>
          <w:trHeight w:val="59"/>
        </w:trPr>
        <w:tc>
          <w:tcPr>
            <w:tcW w:w="3005" w:type="dxa"/>
            <w:noWrap/>
          </w:tcPr>
          <w:p w14:paraId="6CBD33FE" w14:textId="77777777" w:rsidR="002B72F6" w:rsidRPr="001C6A69" w:rsidRDefault="002B72F6" w:rsidP="0029511B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 w:hint="cs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246" w:type="dxa"/>
            <w:noWrap/>
          </w:tcPr>
          <w:p w14:paraId="31808558" w14:textId="348F9DFF" w:rsidR="002B72F6" w:rsidRPr="0055523E" w:rsidRDefault="002B72F6" w:rsidP="0029511B">
            <w:pPr>
              <w:pStyle w:val="BodyTextIndent"/>
              <w:tabs>
                <w:tab w:val="left" w:pos="967"/>
              </w:tabs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3,905,990.12 </w:t>
            </w:r>
          </w:p>
        </w:tc>
        <w:tc>
          <w:tcPr>
            <w:tcW w:w="134" w:type="dxa"/>
          </w:tcPr>
          <w:p w14:paraId="2A88545E" w14:textId="77777777" w:rsidR="002B72F6" w:rsidRPr="0055523E" w:rsidRDefault="002B72F6" w:rsidP="0029511B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noWrap/>
          </w:tcPr>
          <w:p w14:paraId="4B1953FE" w14:textId="4908E47A" w:rsidR="002B72F6" w:rsidRPr="0055523E" w:rsidRDefault="002B72F6" w:rsidP="0029511B">
            <w:pPr>
              <w:pStyle w:val="BodyTextIndent"/>
              <w:tabs>
                <w:tab w:val="left" w:pos="967"/>
              </w:tabs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7F7A">
              <w:rPr>
                <w:rFonts w:ascii="Angsana New" w:hAnsi="Angsana New"/>
                <w:sz w:val="24"/>
                <w:szCs w:val="24"/>
              </w:rPr>
              <w:t>65</w:t>
            </w:r>
            <w:r w:rsidRPr="0055523E">
              <w:rPr>
                <w:rFonts w:ascii="Angsana New" w:hAnsi="Angsana New"/>
                <w:sz w:val="24"/>
                <w:szCs w:val="24"/>
              </w:rPr>
              <w:t>,</w:t>
            </w:r>
            <w:r w:rsidRPr="003A7F7A">
              <w:rPr>
                <w:rFonts w:ascii="Angsana New" w:hAnsi="Angsana New"/>
                <w:sz w:val="24"/>
                <w:szCs w:val="24"/>
              </w:rPr>
              <w:t>500.00</w:t>
            </w:r>
          </w:p>
        </w:tc>
        <w:tc>
          <w:tcPr>
            <w:tcW w:w="134" w:type="dxa"/>
            <w:tcBorders>
              <w:left w:val="nil"/>
            </w:tcBorders>
          </w:tcPr>
          <w:p w14:paraId="25B819CE" w14:textId="63F0D6C2" w:rsidR="002B72F6" w:rsidRPr="0055523E" w:rsidRDefault="002B72F6" w:rsidP="0029511B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250" w:type="dxa"/>
            <w:noWrap/>
          </w:tcPr>
          <w:p w14:paraId="22C2C835" w14:textId="78F58516" w:rsidR="002B72F6" w:rsidRPr="0055523E" w:rsidRDefault="002B72F6" w:rsidP="0029511B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55523E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57E892D" w14:textId="77777777" w:rsidR="002B72F6" w:rsidRPr="001C6A69" w:rsidRDefault="002B72F6" w:rsidP="0029511B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tcBorders>
              <w:left w:val="nil"/>
            </w:tcBorders>
            <w:noWrap/>
          </w:tcPr>
          <w:p w14:paraId="42616A00" w14:textId="0F7EF1C2" w:rsidR="002B72F6" w:rsidRPr="0055523E" w:rsidRDefault="002B72F6" w:rsidP="0029511B">
            <w:pPr>
              <w:pStyle w:val="BodyTextIndent"/>
              <w:tabs>
                <w:tab w:val="left" w:pos="967"/>
              </w:tabs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3,971,490.12 </w:t>
            </w:r>
          </w:p>
        </w:tc>
      </w:tr>
      <w:tr w:rsidR="002B72F6" w:rsidRPr="0055523E" w14:paraId="4E5FEA66" w14:textId="77777777" w:rsidTr="0043499A">
        <w:trPr>
          <w:gridAfter w:val="1"/>
          <w:wAfter w:w="7" w:type="dxa"/>
          <w:trHeight w:val="59"/>
        </w:trPr>
        <w:tc>
          <w:tcPr>
            <w:tcW w:w="3005" w:type="dxa"/>
            <w:noWrap/>
          </w:tcPr>
          <w:p w14:paraId="75EBE2DD" w14:textId="77777777" w:rsidR="002B72F6" w:rsidRPr="001C6A69" w:rsidRDefault="002B72F6" w:rsidP="0029511B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1C6A69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246" w:type="dxa"/>
            <w:tcBorders>
              <w:bottom w:val="single" w:sz="6" w:space="0" w:color="auto"/>
            </w:tcBorders>
            <w:noWrap/>
          </w:tcPr>
          <w:p w14:paraId="756B2035" w14:textId="7F865130" w:rsidR="002B72F6" w:rsidRPr="0055523E" w:rsidRDefault="002B72F6" w:rsidP="0029511B">
            <w:pPr>
              <w:pStyle w:val="BodyTextIndent"/>
              <w:tabs>
                <w:tab w:val="left" w:pos="967"/>
              </w:tabs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300,000.00 </w:t>
            </w:r>
          </w:p>
        </w:tc>
        <w:tc>
          <w:tcPr>
            <w:tcW w:w="134" w:type="dxa"/>
          </w:tcPr>
          <w:p w14:paraId="29BF8F0F" w14:textId="77777777" w:rsidR="002B72F6" w:rsidRPr="0055523E" w:rsidRDefault="002B72F6" w:rsidP="0029511B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34E00B64" w14:textId="5E36D77B" w:rsidR="002B72F6" w:rsidRPr="0055523E" w:rsidRDefault="002B72F6" w:rsidP="0029511B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55523E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1221C61C" w14:textId="730085EC" w:rsidR="002B72F6" w:rsidRPr="0055523E" w:rsidRDefault="002B72F6" w:rsidP="0029511B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  <w:noWrap/>
          </w:tcPr>
          <w:p w14:paraId="34B9DE4A" w14:textId="532CEE40" w:rsidR="002B72F6" w:rsidRPr="0055523E" w:rsidRDefault="002B72F6" w:rsidP="0029511B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55523E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94E8AA3" w14:textId="77777777" w:rsidR="002B72F6" w:rsidRPr="001C6A69" w:rsidRDefault="002B72F6" w:rsidP="0029511B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</w:tcBorders>
            <w:noWrap/>
          </w:tcPr>
          <w:p w14:paraId="7529599E" w14:textId="140D5427" w:rsidR="002B72F6" w:rsidRPr="0055523E" w:rsidRDefault="002B72F6" w:rsidP="0029511B">
            <w:pPr>
              <w:pStyle w:val="BodyTextIndent"/>
              <w:tabs>
                <w:tab w:val="left" w:pos="967"/>
              </w:tabs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300,000.00 </w:t>
            </w:r>
          </w:p>
        </w:tc>
      </w:tr>
      <w:tr w:rsidR="002B72F6" w:rsidRPr="0055523E" w14:paraId="41F2A248" w14:textId="77777777" w:rsidTr="0043499A">
        <w:trPr>
          <w:gridAfter w:val="1"/>
          <w:wAfter w:w="7" w:type="dxa"/>
          <w:trHeight w:val="59"/>
        </w:trPr>
        <w:tc>
          <w:tcPr>
            <w:tcW w:w="3005" w:type="dxa"/>
            <w:noWrap/>
          </w:tcPr>
          <w:p w14:paraId="50B02964" w14:textId="77777777" w:rsidR="002B72F6" w:rsidRPr="001C6A69" w:rsidRDefault="002B72F6" w:rsidP="0043499A">
            <w:pPr>
              <w:pStyle w:val="BodyTextIndent"/>
              <w:tabs>
                <w:tab w:val="left" w:pos="270"/>
              </w:tabs>
              <w:spacing w:after="0" w:line="30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ab/>
            </w:r>
            <w:r w:rsidRPr="001C6A69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</w:tcBorders>
            <w:noWrap/>
          </w:tcPr>
          <w:p w14:paraId="1130AF1B" w14:textId="28F2B78A" w:rsidR="002B72F6" w:rsidRPr="0055523E" w:rsidRDefault="002B72F6" w:rsidP="0029511B">
            <w:pPr>
              <w:pStyle w:val="BodyTextIndent"/>
              <w:tabs>
                <w:tab w:val="left" w:pos="967"/>
              </w:tabs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4,205,990.12 </w:t>
            </w:r>
          </w:p>
        </w:tc>
        <w:tc>
          <w:tcPr>
            <w:tcW w:w="134" w:type="dxa"/>
          </w:tcPr>
          <w:p w14:paraId="13BA671E" w14:textId="77777777" w:rsidR="002B72F6" w:rsidRPr="0055523E" w:rsidRDefault="002B72F6" w:rsidP="0029511B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noWrap/>
          </w:tcPr>
          <w:p w14:paraId="7112A83C" w14:textId="3258A896" w:rsidR="002B72F6" w:rsidRPr="0055523E" w:rsidRDefault="002B72F6" w:rsidP="0029511B">
            <w:pPr>
              <w:pStyle w:val="BodyTextIndent"/>
              <w:tabs>
                <w:tab w:val="left" w:pos="967"/>
              </w:tabs>
              <w:spacing w:after="0" w:line="300" w:lineRule="exact"/>
              <w:ind w:left="-30" w:right="57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55523E">
              <w:rPr>
                <w:rFonts w:asciiTheme="majorBidi" w:hAnsiTheme="majorBidi"/>
                <w:bCs/>
                <w:sz w:val="24"/>
                <w:szCs w:val="24"/>
              </w:rPr>
              <w:t>65,500.00</w:t>
            </w:r>
          </w:p>
        </w:tc>
        <w:tc>
          <w:tcPr>
            <w:tcW w:w="134" w:type="dxa"/>
            <w:tcBorders>
              <w:left w:val="nil"/>
            </w:tcBorders>
          </w:tcPr>
          <w:p w14:paraId="73CD0ACB" w14:textId="4EEED6CF" w:rsidR="002B72F6" w:rsidRPr="0055523E" w:rsidRDefault="002B72F6" w:rsidP="0029511B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  <w:noWrap/>
          </w:tcPr>
          <w:p w14:paraId="1C23F779" w14:textId="0976FA57" w:rsidR="002B72F6" w:rsidRPr="0055523E" w:rsidRDefault="002B72F6" w:rsidP="0029511B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55523E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1E8C669" w14:textId="77777777" w:rsidR="002B72F6" w:rsidRPr="001C6A69" w:rsidRDefault="002B72F6" w:rsidP="0029511B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</w:tcBorders>
            <w:noWrap/>
          </w:tcPr>
          <w:p w14:paraId="5A1064AA" w14:textId="5E622A3E" w:rsidR="002B72F6" w:rsidRPr="0055523E" w:rsidRDefault="002B72F6" w:rsidP="0029511B">
            <w:pPr>
              <w:pStyle w:val="BodyTextIndent"/>
              <w:tabs>
                <w:tab w:val="left" w:pos="967"/>
              </w:tabs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4,271,490.12 </w:t>
            </w:r>
          </w:p>
        </w:tc>
      </w:tr>
      <w:tr w:rsidR="002B72F6" w:rsidRPr="0055523E" w14:paraId="1F0646D3" w14:textId="77777777" w:rsidTr="0043499A">
        <w:trPr>
          <w:gridAfter w:val="1"/>
          <w:wAfter w:w="7" w:type="dxa"/>
        </w:trPr>
        <w:tc>
          <w:tcPr>
            <w:tcW w:w="3005" w:type="dxa"/>
            <w:noWrap/>
          </w:tcPr>
          <w:p w14:paraId="14486A71" w14:textId="77777777" w:rsidR="002B72F6" w:rsidRPr="001C6A69" w:rsidRDefault="002B72F6" w:rsidP="0029511B">
            <w:pPr>
              <w:pStyle w:val="BodyTextIndent"/>
              <w:tabs>
                <w:tab w:val="left" w:pos="250"/>
              </w:tabs>
              <w:spacing w:after="0" w:line="30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1C6A69">
              <w:rPr>
                <w:rFonts w:ascii="Angsana New" w:hAnsi="Angsana New"/>
                <w:sz w:val="24"/>
                <w:szCs w:val="24"/>
                <w:cs/>
              </w:rPr>
              <w:t xml:space="preserve"> ค่</w:t>
            </w:r>
            <w:r w:rsidRPr="001C6A69">
              <w:rPr>
                <w:rFonts w:ascii="Angsana New" w:hAnsi="Angsana New" w:hint="cs"/>
                <w:sz w:val="24"/>
                <w:szCs w:val="24"/>
                <w:cs/>
              </w:rPr>
              <w:t>าตัดจำหน่าย</w:t>
            </w:r>
            <w:r w:rsidRPr="001C6A69">
              <w:rPr>
                <w:rFonts w:ascii="Angsana New" w:hAnsi="Angsana New"/>
                <w:sz w:val="24"/>
                <w:szCs w:val="24"/>
                <w:cs/>
              </w:rPr>
              <w:t>สะสม</w:t>
            </w:r>
          </w:p>
        </w:tc>
        <w:tc>
          <w:tcPr>
            <w:tcW w:w="1246" w:type="dxa"/>
            <w:noWrap/>
          </w:tcPr>
          <w:p w14:paraId="39283310" w14:textId="4C73B18A" w:rsidR="002B72F6" w:rsidRPr="0055523E" w:rsidRDefault="002B72F6" w:rsidP="0029511B">
            <w:pPr>
              <w:pStyle w:val="BodyTextIndent"/>
              <w:tabs>
                <w:tab w:val="left" w:pos="967"/>
              </w:tabs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2,713,585.10</w:t>
            </w:r>
          </w:p>
        </w:tc>
        <w:tc>
          <w:tcPr>
            <w:tcW w:w="134" w:type="dxa"/>
          </w:tcPr>
          <w:p w14:paraId="563BC7A0" w14:textId="77777777" w:rsidR="002B72F6" w:rsidRPr="0055523E" w:rsidRDefault="002B72F6" w:rsidP="0029511B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14:paraId="4E6624A8" w14:textId="6DFBBABE" w:rsidR="002B72F6" w:rsidRPr="0055523E" w:rsidRDefault="002B72F6" w:rsidP="0029511B">
            <w:pPr>
              <w:pStyle w:val="BodyTextIndent"/>
              <w:tabs>
                <w:tab w:val="left" w:pos="967"/>
              </w:tabs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302,955.91</w:t>
            </w:r>
          </w:p>
        </w:tc>
        <w:tc>
          <w:tcPr>
            <w:tcW w:w="134" w:type="dxa"/>
            <w:tcBorders>
              <w:left w:val="nil"/>
            </w:tcBorders>
          </w:tcPr>
          <w:p w14:paraId="3F993193" w14:textId="77777777" w:rsidR="002B72F6" w:rsidRPr="0055523E" w:rsidRDefault="002B72F6" w:rsidP="0029511B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noWrap/>
          </w:tcPr>
          <w:p w14:paraId="730FA77F" w14:textId="6D37F5DE" w:rsidR="002B72F6" w:rsidRPr="0055523E" w:rsidRDefault="002B72F6" w:rsidP="0029511B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55523E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  <w:noWrap/>
          </w:tcPr>
          <w:p w14:paraId="31E1E090" w14:textId="77777777" w:rsidR="002B72F6" w:rsidRPr="001C6A69" w:rsidRDefault="002B72F6" w:rsidP="0029511B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noWrap/>
          </w:tcPr>
          <w:p w14:paraId="4170CA1B" w14:textId="529A9E79" w:rsidR="002B72F6" w:rsidRPr="0055523E" w:rsidRDefault="002B72F6" w:rsidP="0029511B">
            <w:pPr>
              <w:pStyle w:val="BodyTextIndent"/>
              <w:tabs>
                <w:tab w:val="left" w:pos="967"/>
              </w:tabs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3,016,541.01 </w:t>
            </w:r>
          </w:p>
        </w:tc>
      </w:tr>
      <w:tr w:rsidR="002B72F6" w:rsidRPr="0055523E" w14:paraId="13629098" w14:textId="77777777" w:rsidTr="0043499A">
        <w:trPr>
          <w:gridAfter w:val="1"/>
          <w:wAfter w:w="7" w:type="dxa"/>
          <w:trHeight w:val="59"/>
        </w:trPr>
        <w:tc>
          <w:tcPr>
            <w:tcW w:w="3005" w:type="dxa"/>
            <w:noWrap/>
          </w:tcPr>
          <w:p w14:paraId="4ED7DE66" w14:textId="77777777" w:rsidR="002B72F6" w:rsidRPr="001C6A69" w:rsidRDefault="002B72F6" w:rsidP="0029511B">
            <w:pPr>
              <w:pStyle w:val="BodyTextIndent"/>
              <w:tabs>
                <w:tab w:val="left" w:pos="250"/>
              </w:tabs>
              <w:spacing w:after="0" w:line="30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 w:hint="cs"/>
                <w:sz w:val="24"/>
                <w:szCs w:val="24"/>
                <w:cs/>
              </w:rPr>
              <w:t>สินทรัพย์ไม่มีตัวตน</w:t>
            </w:r>
            <w:r w:rsidRPr="001C6A69">
              <w:rPr>
                <w:rFonts w:ascii="Angsana New" w:hAnsi="Angsana New"/>
                <w:sz w:val="24"/>
                <w:szCs w:val="24"/>
                <w:cs/>
              </w:rPr>
              <w:t xml:space="preserve"> - สุทธิ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4A7BCF6A" w14:textId="71F585B9" w:rsidR="002B72F6" w:rsidRPr="0055523E" w:rsidRDefault="002B72F6" w:rsidP="0029511B">
            <w:pPr>
              <w:pStyle w:val="BodyTextIndent"/>
              <w:tabs>
                <w:tab w:val="left" w:pos="967"/>
              </w:tabs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1,492,405.02</w:t>
            </w:r>
          </w:p>
        </w:tc>
        <w:tc>
          <w:tcPr>
            <w:tcW w:w="134" w:type="dxa"/>
          </w:tcPr>
          <w:p w14:paraId="0AD0DF9E" w14:textId="77777777" w:rsidR="002B72F6" w:rsidRPr="0055523E" w:rsidRDefault="002B72F6" w:rsidP="0029511B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14:paraId="0A1F562A" w14:textId="77777777" w:rsidR="002B72F6" w:rsidRPr="0055523E" w:rsidRDefault="002B72F6" w:rsidP="0029511B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6F3951B6" w14:textId="77777777" w:rsidR="002B72F6" w:rsidRPr="0055523E" w:rsidRDefault="002B72F6" w:rsidP="0029511B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noWrap/>
          </w:tcPr>
          <w:p w14:paraId="0500A5C3" w14:textId="77777777" w:rsidR="002B72F6" w:rsidRPr="0055523E" w:rsidRDefault="002B72F6" w:rsidP="0029511B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noWrap/>
          </w:tcPr>
          <w:p w14:paraId="2776EB49" w14:textId="77777777" w:rsidR="002B72F6" w:rsidRPr="001C6A69" w:rsidRDefault="002B72F6" w:rsidP="0029511B">
            <w:pPr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182D0D43" w14:textId="10BE5B5B" w:rsidR="002B72F6" w:rsidRPr="0055523E" w:rsidRDefault="002B72F6" w:rsidP="0029511B">
            <w:pPr>
              <w:pStyle w:val="BodyTextIndent"/>
              <w:tabs>
                <w:tab w:val="left" w:pos="967"/>
              </w:tabs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1,254,949.11 </w:t>
            </w:r>
          </w:p>
        </w:tc>
      </w:tr>
    </w:tbl>
    <w:p w14:paraId="2575851E" w14:textId="77777777" w:rsidR="00361A15" w:rsidRPr="0055523E" w:rsidRDefault="00361A15" w:rsidP="00F81574">
      <w:pPr>
        <w:spacing w:line="320" w:lineRule="exact"/>
        <w:ind w:left="284" w:firstLine="567"/>
        <w:jc w:val="thaiDistribute"/>
        <w:rPr>
          <w:rFonts w:ascii="Angsana New" w:hAnsi="Angsana New"/>
          <w:spacing w:val="-6"/>
          <w:sz w:val="32"/>
          <w:szCs w:val="32"/>
        </w:rPr>
      </w:pPr>
    </w:p>
    <w:tbl>
      <w:tblPr>
        <w:tblW w:w="840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5"/>
        <w:gridCol w:w="1246"/>
        <w:gridCol w:w="134"/>
        <w:gridCol w:w="1247"/>
        <w:gridCol w:w="134"/>
        <w:gridCol w:w="1250"/>
        <w:gridCol w:w="134"/>
        <w:gridCol w:w="1247"/>
        <w:gridCol w:w="7"/>
      </w:tblGrid>
      <w:tr w:rsidR="00361A15" w:rsidRPr="0055523E" w14:paraId="7725C270" w14:textId="77777777" w:rsidTr="0043499A">
        <w:trPr>
          <w:trHeight w:val="74"/>
        </w:trPr>
        <w:tc>
          <w:tcPr>
            <w:tcW w:w="3005" w:type="dxa"/>
            <w:noWrap/>
          </w:tcPr>
          <w:p w14:paraId="5DB6907D" w14:textId="77777777" w:rsidR="00273F49" w:rsidRPr="0055523E" w:rsidRDefault="00273F49" w:rsidP="0029511B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5399" w:type="dxa"/>
            <w:gridSpan w:val="8"/>
            <w:tcBorders>
              <w:bottom w:val="single" w:sz="6" w:space="0" w:color="auto"/>
            </w:tcBorders>
            <w:noWrap/>
          </w:tcPr>
          <w:p w14:paraId="3FD20565" w14:textId="77777777" w:rsidR="00273F49" w:rsidRPr="0055523E" w:rsidRDefault="00273F49" w:rsidP="0029511B">
            <w:pPr>
              <w:pStyle w:val="BodyTextIndent"/>
              <w:spacing w:after="0" w:line="300" w:lineRule="exact"/>
              <w:ind w:left="-108" w:right="4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361A15" w:rsidRPr="0055523E" w14:paraId="117BE111" w14:textId="77777777" w:rsidTr="0043499A">
        <w:trPr>
          <w:trHeight w:val="74"/>
        </w:trPr>
        <w:tc>
          <w:tcPr>
            <w:tcW w:w="3005" w:type="dxa"/>
            <w:noWrap/>
          </w:tcPr>
          <w:p w14:paraId="7EA13F37" w14:textId="77777777" w:rsidR="00273F49" w:rsidRPr="0055523E" w:rsidRDefault="00273F49" w:rsidP="0029511B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5399" w:type="dxa"/>
            <w:gridSpan w:val="8"/>
            <w:tcBorders>
              <w:bottom w:val="single" w:sz="6" w:space="0" w:color="auto"/>
            </w:tcBorders>
            <w:noWrap/>
          </w:tcPr>
          <w:p w14:paraId="0B031CFE" w14:textId="77777777" w:rsidR="00273F49" w:rsidRPr="001C6A69" w:rsidRDefault="00273F49" w:rsidP="0029511B">
            <w:pPr>
              <w:pStyle w:val="BodyTextIndent"/>
              <w:spacing w:after="0" w:line="300" w:lineRule="exact"/>
              <w:ind w:left="-108" w:right="4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361A15" w:rsidRPr="0055523E" w14:paraId="3016B33B" w14:textId="77777777" w:rsidTr="0043499A">
        <w:tc>
          <w:tcPr>
            <w:tcW w:w="3005" w:type="dxa"/>
            <w:noWrap/>
          </w:tcPr>
          <w:p w14:paraId="587603C5" w14:textId="77777777" w:rsidR="00273F49" w:rsidRPr="0055523E" w:rsidRDefault="00273F49" w:rsidP="0029511B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  <w:noWrap/>
          </w:tcPr>
          <w:p w14:paraId="427B780E" w14:textId="77777777" w:rsidR="00273F49" w:rsidRPr="0055523E" w:rsidRDefault="00273F49" w:rsidP="0029511B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5B9829C" w14:textId="77777777" w:rsidR="00273F49" w:rsidRPr="0055523E" w:rsidRDefault="00273F49" w:rsidP="0029511B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8D46621" w14:textId="77777777" w:rsidR="00273F49" w:rsidRPr="0055523E" w:rsidRDefault="00273F49" w:rsidP="0029511B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รายการในระหว่างปี</w:t>
            </w:r>
          </w:p>
        </w:tc>
        <w:tc>
          <w:tcPr>
            <w:tcW w:w="134" w:type="dxa"/>
          </w:tcPr>
          <w:p w14:paraId="575EB017" w14:textId="77777777" w:rsidR="00273F49" w:rsidRPr="0055523E" w:rsidRDefault="00273F49" w:rsidP="0029511B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4" w:type="dxa"/>
            <w:gridSpan w:val="2"/>
            <w:tcBorders>
              <w:top w:val="single" w:sz="6" w:space="0" w:color="auto"/>
              <w:left w:val="nil"/>
            </w:tcBorders>
            <w:noWrap/>
          </w:tcPr>
          <w:p w14:paraId="669653B8" w14:textId="77777777" w:rsidR="00273F49" w:rsidRPr="001C6A69" w:rsidRDefault="00273F49" w:rsidP="0029511B">
            <w:pPr>
              <w:spacing w:line="300" w:lineRule="exact"/>
              <w:ind w:hanging="3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43499A" w:rsidRPr="0055523E" w14:paraId="0940FED0" w14:textId="77777777" w:rsidTr="0043499A">
        <w:trPr>
          <w:gridAfter w:val="1"/>
          <w:wAfter w:w="7" w:type="dxa"/>
        </w:trPr>
        <w:tc>
          <w:tcPr>
            <w:tcW w:w="3005" w:type="dxa"/>
            <w:noWrap/>
          </w:tcPr>
          <w:p w14:paraId="71E69BCC" w14:textId="77777777" w:rsidR="0043499A" w:rsidRPr="0055523E" w:rsidRDefault="0043499A" w:rsidP="0029511B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246" w:type="dxa"/>
            <w:noWrap/>
          </w:tcPr>
          <w:p w14:paraId="36F3D83F" w14:textId="77777777" w:rsidR="0043499A" w:rsidRPr="001C6A69" w:rsidRDefault="0043499A" w:rsidP="0029511B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55523E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34" w:type="dxa"/>
          </w:tcPr>
          <w:p w14:paraId="43BBBB88" w14:textId="77777777" w:rsidR="0043499A" w:rsidRPr="0055523E" w:rsidRDefault="0043499A" w:rsidP="0029511B">
            <w:pPr>
              <w:pStyle w:val="BodyTextIndent"/>
              <w:spacing w:after="0"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noWrap/>
          </w:tcPr>
          <w:p w14:paraId="141637A9" w14:textId="77777777" w:rsidR="0043499A" w:rsidRPr="0055523E" w:rsidRDefault="0043499A" w:rsidP="0029511B">
            <w:pPr>
              <w:pStyle w:val="BodyTextIndent"/>
              <w:spacing w:after="0" w:line="30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33620D69" w14:textId="77777777" w:rsidR="0043499A" w:rsidRPr="0055523E" w:rsidRDefault="0043499A" w:rsidP="0029511B">
            <w:pPr>
              <w:spacing w:line="30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  <w:noWrap/>
          </w:tcPr>
          <w:p w14:paraId="53A945C4" w14:textId="77777777" w:rsidR="0043499A" w:rsidRPr="0055523E" w:rsidRDefault="0043499A" w:rsidP="0029511B">
            <w:pPr>
              <w:pStyle w:val="BodyTextIndent"/>
              <w:spacing w:after="0" w:line="30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34" w:type="dxa"/>
          </w:tcPr>
          <w:p w14:paraId="123A1D96" w14:textId="77777777" w:rsidR="0043499A" w:rsidRPr="0055523E" w:rsidRDefault="0043499A" w:rsidP="0029511B">
            <w:pPr>
              <w:spacing w:line="30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left w:val="nil"/>
            </w:tcBorders>
            <w:noWrap/>
          </w:tcPr>
          <w:p w14:paraId="5A8DB40B" w14:textId="77777777" w:rsidR="0043499A" w:rsidRPr="001C6A69" w:rsidRDefault="0043499A" w:rsidP="0029511B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55523E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43499A" w:rsidRPr="0055523E" w14:paraId="5EE79D92" w14:textId="77777777" w:rsidTr="0043499A">
        <w:trPr>
          <w:gridAfter w:val="1"/>
          <w:wAfter w:w="7" w:type="dxa"/>
        </w:trPr>
        <w:tc>
          <w:tcPr>
            <w:tcW w:w="3005" w:type="dxa"/>
            <w:noWrap/>
          </w:tcPr>
          <w:p w14:paraId="1D7C2BDC" w14:textId="77777777" w:rsidR="0043499A" w:rsidRPr="0055523E" w:rsidRDefault="0043499A" w:rsidP="0029511B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  <w:noWrap/>
          </w:tcPr>
          <w:p w14:paraId="3FAB5689" w14:textId="7074FA38" w:rsidR="0043499A" w:rsidRPr="0055523E" w:rsidRDefault="0043499A" w:rsidP="0029511B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55523E">
              <w:rPr>
                <w:rFonts w:ascii="Angsana New" w:hAnsi="Angsana New"/>
                <w:sz w:val="24"/>
                <w:szCs w:val="24"/>
              </w:rPr>
              <w:t>25</w:t>
            </w:r>
            <w:r w:rsidRPr="0055523E">
              <w:rPr>
                <w:rFonts w:ascii="Angsana New" w:hAnsi="Angsana New" w:hint="cs"/>
                <w:sz w:val="24"/>
                <w:szCs w:val="24"/>
              </w:rPr>
              <w:t>6</w:t>
            </w:r>
            <w:r w:rsidRPr="0055523E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34" w:type="dxa"/>
          </w:tcPr>
          <w:p w14:paraId="2B23A7C7" w14:textId="77777777" w:rsidR="0043499A" w:rsidRPr="0055523E" w:rsidRDefault="0043499A" w:rsidP="0029511B">
            <w:pPr>
              <w:pStyle w:val="BodyTextIndent"/>
              <w:spacing w:after="0"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11E84740" w14:textId="77777777" w:rsidR="0043499A" w:rsidRPr="001C6A69" w:rsidRDefault="0043499A" w:rsidP="0029511B">
            <w:pPr>
              <w:pStyle w:val="BodyTextIndent"/>
              <w:spacing w:after="0" w:line="30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17022071" w14:textId="77777777" w:rsidR="0043499A" w:rsidRPr="0055523E" w:rsidRDefault="0043499A" w:rsidP="0029511B">
            <w:pPr>
              <w:spacing w:line="30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  <w:noWrap/>
          </w:tcPr>
          <w:p w14:paraId="47A35FC0" w14:textId="77777777" w:rsidR="0043499A" w:rsidRPr="0055523E" w:rsidRDefault="0043499A" w:rsidP="0029511B">
            <w:pPr>
              <w:pStyle w:val="BodyTextIndent"/>
              <w:spacing w:after="0" w:line="30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77DE2F50" w14:textId="77777777" w:rsidR="0043499A" w:rsidRPr="0055523E" w:rsidRDefault="0043499A" w:rsidP="0029511B">
            <w:pPr>
              <w:spacing w:line="30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</w:tcBorders>
            <w:noWrap/>
          </w:tcPr>
          <w:p w14:paraId="21CA09D3" w14:textId="3EADBF44" w:rsidR="0043499A" w:rsidRPr="0055523E" w:rsidRDefault="0043499A" w:rsidP="0029511B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55523E">
              <w:rPr>
                <w:rFonts w:ascii="Angsana New" w:hAnsi="Angsana New"/>
                <w:sz w:val="24"/>
                <w:szCs w:val="24"/>
              </w:rPr>
              <w:t>25</w:t>
            </w:r>
            <w:r w:rsidRPr="0055523E">
              <w:rPr>
                <w:rFonts w:ascii="Angsana New" w:hAnsi="Angsana New" w:hint="cs"/>
                <w:sz w:val="24"/>
                <w:szCs w:val="24"/>
              </w:rPr>
              <w:t>6</w:t>
            </w:r>
            <w:r w:rsidRPr="0055523E"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43499A" w:rsidRPr="0055523E" w14:paraId="7376C533" w14:textId="77777777" w:rsidTr="0043499A">
        <w:trPr>
          <w:gridAfter w:val="1"/>
          <w:wAfter w:w="7" w:type="dxa"/>
        </w:trPr>
        <w:tc>
          <w:tcPr>
            <w:tcW w:w="3005" w:type="dxa"/>
            <w:noWrap/>
          </w:tcPr>
          <w:p w14:paraId="7694D389" w14:textId="77777777" w:rsidR="0043499A" w:rsidRPr="001C6A69" w:rsidRDefault="0043499A" w:rsidP="0029511B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1C6A69">
              <w:rPr>
                <w:rFonts w:ascii="Angsana New" w:hAnsi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46" w:type="dxa"/>
            <w:tcBorders>
              <w:top w:val="single" w:sz="6" w:space="0" w:color="auto"/>
            </w:tcBorders>
            <w:noWrap/>
          </w:tcPr>
          <w:p w14:paraId="46842562" w14:textId="77777777" w:rsidR="0043499A" w:rsidRPr="0055523E" w:rsidRDefault="0043499A" w:rsidP="0029511B">
            <w:pPr>
              <w:pStyle w:val="BodyTextIndent"/>
              <w:spacing w:after="0" w:line="30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69AE8C2" w14:textId="77777777" w:rsidR="0043499A" w:rsidRPr="0055523E" w:rsidRDefault="0043499A" w:rsidP="0029511B">
            <w:pPr>
              <w:pStyle w:val="BodyTextIndent"/>
              <w:spacing w:after="0" w:line="30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noWrap/>
          </w:tcPr>
          <w:p w14:paraId="0FE0313F" w14:textId="77777777" w:rsidR="0043499A" w:rsidRPr="0055523E" w:rsidRDefault="0043499A" w:rsidP="0029511B">
            <w:pPr>
              <w:pStyle w:val="BodyTextIndent"/>
              <w:spacing w:after="0" w:line="30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26CDFE67" w14:textId="77777777" w:rsidR="0043499A" w:rsidRPr="0055523E" w:rsidRDefault="0043499A" w:rsidP="0029511B">
            <w:pPr>
              <w:spacing w:line="300" w:lineRule="exact"/>
              <w:ind w:lef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  <w:noWrap/>
          </w:tcPr>
          <w:p w14:paraId="47A577F4" w14:textId="77777777" w:rsidR="0043499A" w:rsidRPr="0055523E" w:rsidRDefault="0043499A" w:rsidP="0029511B">
            <w:pPr>
              <w:spacing w:line="30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E0528D4" w14:textId="77777777" w:rsidR="0043499A" w:rsidRPr="001C6A69" w:rsidRDefault="0043499A" w:rsidP="0029511B">
            <w:pPr>
              <w:spacing w:line="30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</w:tcBorders>
            <w:noWrap/>
          </w:tcPr>
          <w:p w14:paraId="66FC2DD2" w14:textId="77777777" w:rsidR="0043499A" w:rsidRPr="0055523E" w:rsidRDefault="0043499A" w:rsidP="0029511B">
            <w:pPr>
              <w:spacing w:line="30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3499A" w:rsidRPr="0055523E" w14:paraId="4216B5E3" w14:textId="77777777" w:rsidTr="0043499A">
        <w:trPr>
          <w:gridAfter w:val="1"/>
          <w:wAfter w:w="7" w:type="dxa"/>
          <w:trHeight w:val="59"/>
        </w:trPr>
        <w:tc>
          <w:tcPr>
            <w:tcW w:w="3005" w:type="dxa"/>
            <w:noWrap/>
          </w:tcPr>
          <w:p w14:paraId="2E7835A8" w14:textId="77777777" w:rsidR="0043499A" w:rsidRPr="001C6A69" w:rsidRDefault="0043499A" w:rsidP="0029511B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 w:hint="cs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246" w:type="dxa"/>
            <w:noWrap/>
          </w:tcPr>
          <w:p w14:paraId="54AF38E2" w14:textId="77777777" w:rsidR="0043499A" w:rsidRPr="0055523E" w:rsidRDefault="0043499A" w:rsidP="0029511B">
            <w:pPr>
              <w:pStyle w:val="BodyTextIndent"/>
              <w:tabs>
                <w:tab w:val="left" w:pos="967"/>
              </w:tabs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3,905,990.12</w:t>
            </w:r>
          </w:p>
        </w:tc>
        <w:tc>
          <w:tcPr>
            <w:tcW w:w="134" w:type="dxa"/>
          </w:tcPr>
          <w:p w14:paraId="6126218C" w14:textId="77777777" w:rsidR="0043499A" w:rsidRPr="0055523E" w:rsidRDefault="0043499A" w:rsidP="0029511B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noWrap/>
          </w:tcPr>
          <w:p w14:paraId="0EE1E3D6" w14:textId="77777777" w:rsidR="0043499A" w:rsidRPr="0055523E" w:rsidRDefault="0043499A" w:rsidP="0029511B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55523E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0AEE3268" w14:textId="77777777" w:rsidR="0043499A" w:rsidRPr="0055523E" w:rsidRDefault="0043499A" w:rsidP="0029511B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55523E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250" w:type="dxa"/>
            <w:noWrap/>
          </w:tcPr>
          <w:p w14:paraId="6F1072F4" w14:textId="77777777" w:rsidR="0043499A" w:rsidRPr="0055523E" w:rsidRDefault="0043499A" w:rsidP="0029511B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55523E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5C58AD1" w14:textId="77777777" w:rsidR="0043499A" w:rsidRPr="001C6A69" w:rsidRDefault="0043499A" w:rsidP="0029511B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tcBorders>
              <w:left w:val="nil"/>
            </w:tcBorders>
            <w:noWrap/>
          </w:tcPr>
          <w:p w14:paraId="666B6BE2" w14:textId="77777777" w:rsidR="0043499A" w:rsidRPr="0055523E" w:rsidRDefault="0043499A" w:rsidP="0029511B">
            <w:pPr>
              <w:pStyle w:val="BodyTextIndent"/>
              <w:tabs>
                <w:tab w:val="left" w:pos="967"/>
              </w:tabs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3,905,990.12 </w:t>
            </w:r>
          </w:p>
        </w:tc>
      </w:tr>
      <w:tr w:rsidR="0043499A" w:rsidRPr="0055523E" w14:paraId="28CF8698" w14:textId="77777777" w:rsidTr="0043499A">
        <w:trPr>
          <w:gridAfter w:val="1"/>
          <w:wAfter w:w="7" w:type="dxa"/>
          <w:trHeight w:val="59"/>
        </w:trPr>
        <w:tc>
          <w:tcPr>
            <w:tcW w:w="3005" w:type="dxa"/>
            <w:noWrap/>
          </w:tcPr>
          <w:p w14:paraId="7C4C97CF" w14:textId="77777777" w:rsidR="0043499A" w:rsidRPr="001C6A69" w:rsidRDefault="0043499A" w:rsidP="0029511B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1C6A69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246" w:type="dxa"/>
            <w:tcBorders>
              <w:bottom w:val="single" w:sz="6" w:space="0" w:color="auto"/>
            </w:tcBorders>
            <w:noWrap/>
          </w:tcPr>
          <w:p w14:paraId="2168D1F1" w14:textId="77777777" w:rsidR="0043499A" w:rsidRPr="0055523E" w:rsidRDefault="0043499A" w:rsidP="0029511B">
            <w:pPr>
              <w:pStyle w:val="BodyTextIndent"/>
              <w:tabs>
                <w:tab w:val="left" w:pos="967"/>
              </w:tabs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300,000.00</w:t>
            </w:r>
          </w:p>
        </w:tc>
        <w:tc>
          <w:tcPr>
            <w:tcW w:w="134" w:type="dxa"/>
          </w:tcPr>
          <w:p w14:paraId="4D4ADA33" w14:textId="77777777" w:rsidR="0043499A" w:rsidRPr="0055523E" w:rsidRDefault="0043499A" w:rsidP="0029511B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4BA1B397" w14:textId="77777777" w:rsidR="0043499A" w:rsidRPr="0055523E" w:rsidRDefault="0043499A" w:rsidP="0029511B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55523E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15737243" w14:textId="77777777" w:rsidR="0043499A" w:rsidRPr="0055523E" w:rsidRDefault="0043499A" w:rsidP="0029511B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55523E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250" w:type="dxa"/>
            <w:tcBorders>
              <w:bottom w:val="single" w:sz="6" w:space="0" w:color="auto"/>
            </w:tcBorders>
            <w:noWrap/>
          </w:tcPr>
          <w:p w14:paraId="08F335FB" w14:textId="77777777" w:rsidR="0043499A" w:rsidRPr="0055523E" w:rsidRDefault="0043499A" w:rsidP="0029511B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55523E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6A28129" w14:textId="77777777" w:rsidR="0043499A" w:rsidRPr="001C6A69" w:rsidRDefault="0043499A" w:rsidP="0029511B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</w:tcBorders>
            <w:noWrap/>
          </w:tcPr>
          <w:p w14:paraId="2341A7CF" w14:textId="77777777" w:rsidR="0043499A" w:rsidRPr="0055523E" w:rsidRDefault="0043499A" w:rsidP="0029511B">
            <w:pPr>
              <w:pStyle w:val="BodyTextIndent"/>
              <w:tabs>
                <w:tab w:val="left" w:pos="967"/>
              </w:tabs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300,000.00 </w:t>
            </w:r>
          </w:p>
        </w:tc>
      </w:tr>
      <w:tr w:rsidR="0043499A" w:rsidRPr="0055523E" w14:paraId="74D6251B" w14:textId="77777777" w:rsidTr="0043499A">
        <w:trPr>
          <w:gridAfter w:val="1"/>
          <w:wAfter w:w="7" w:type="dxa"/>
          <w:trHeight w:val="59"/>
        </w:trPr>
        <w:tc>
          <w:tcPr>
            <w:tcW w:w="3005" w:type="dxa"/>
            <w:noWrap/>
          </w:tcPr>
          <w:p w14:paraId="3C6B3941" w14:textId="77777777" w:rsidR="0043499A" w:rsidRPr="001C6A69" w:rsidRDefault="0043499A" w:rsidP="0043499A">
            <w:pPr>
              <w:pStyle w:val="BodyTextIndent"/>
              <w:tabs>
                <w:tab w:val="left" w:pos="250"/>
              </w:tabs>
              <w:spacing w:after="0" w:line="30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ab/>
            </w:r>
            <w:r w:rsidRPr="001C6A69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</w:tcBorders>
            <w:noWrap/>
          </w:tcPr>
          <w:p w14:paraId="788049C0" w14:textId="77777777" w:rsidR="0043499A" w:rsidRPr="0055523E" w:rsidRDefault="0043499A" w:rsidP="0029511B">
            <w:pPr>
              <w:pStyle w:val="BodyTextIndent"/>
              <w:tabs>
                <w:tab w:val="left" w:pos="967"/>
              </w:tabs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4,205,990.12</w:t>
            </w:r>
          </w:p>
        </w:tc>
        <w:tc>
          <w:tcPr>
            <w:tcW w:w="134" w:type="dxa"/>
          </w:tcPr>
          <w:p w14:paraId="6C9A5477" w14:textId="77777777" w:rsidR="0043499A" w:rsidRPr="0055523E" w:rsidRDefault="0043499A" w:rsidP="0029511B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noWrap/>
          </w:tcPr>
          <w:p w14:paraId="77A75409" w14:textId="77777777" w:rsidR="0043499A" w:rsidRPr="0055523E" w:rsidRDefault="0043499A" w:rsidP="0029511B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55523E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694FD261" w14:textId="77777777" w:rsidR="0043499A" w:rsidRPr="0055523E" w:rsidRDefault="0043499A" w:rsidP="0029511B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55523E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250" w:type="dxa"/>
            <w:tcBorders>
              <w:top w:val="single" w:sz="6" w:space="0" w:color="auto"/>
            </w:tcBorders>
            <w:noWrap/>
          </w:tcPr>
          <w:p w14:paraId="3646CFD8" w14:textId="77777777" w:rsidR="0043499A" w:rsidRPr="0055523E" w:rsidRDefault="0043499A" w:rsidP="0029511B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55523E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E939B13" w14:textId="77777777" w:rsidR="0043499A" w:rsidRPr="001C6A69" w:rsidRDefault="0043499A" w:rsidP="0029511B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</w:tcBorders>
            <w:noWrap/>
          </w:tcPr>
          <w:p w14:paraId="6FB1033D" w14:textId="77777777" w:rsidR="0043499A" w:rsidRPr="0055523E" w:rsidRDefault="0043499A" w:rsidP="0029511B">
            <w:pPr>
              <w:pStyle w:val="BodyTextIndent"/>
              <w:tabs>
                <w:tab w:val="left" w:pos="967"/>
              </w:tabs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4,205,990.12 </w:t>
            </w:r>
          </w:p>
        </w:tc>
      </w:tr>
      <w:tr w:rsidR="0043499A" w:rsidRPr="0055523E" w14:paraId="6F02660C" w14:textId="77777777" w:rsidTr="0043499A">
        <w:trPr>
          <w:gridAfter w:val="1"/>
          <w:wAfter w:w="7" w:type="dxa"/>
        </w:trPr>
        <w:tc>
          <w:tcPr>
            <w:tcW w:w="3005" w:type="dxa"/>
            <w:noWrap/>
          </w:tcPr>
          <w:p w14:paraId="565A7704" w14:textId="77777777" w:rsidR="0043499A" w:rsidRPr="001C6A69" w:rsidRDefault="0043499A" w:rsidP="0029511B">
            <w:pPr>
              <w:pStyle w:val="BodyTextIndent"/>
              <w:tabs>
                <w:tab w:val="left" w:pos="250"/>
              </w:tabs>
              <w:spacing w:after="0" w:line="30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1C6A69">
              <w:rPr>
                <w:rFonts w:ascii="Angsana New" w:hAnsi="Angsana New"/>
                <w:sz w:val="24"/>
                <w:szCs w:val="24"/>
                <w:cs/>
              </w:rPr>
              <w:t xml:space="preserve"> ค่</w:t>
            </w:r>
            <w:r w:rsidRPr="001C6A69">
              <w:rPr>
                <w:rFonts w:ascii="Angsana New" w:hAnsi="Angsana New" w:hint="cs"/>
                <w:sz w:val="24"/>
                <w:szCs w:val="24"/>
                <w:cs/>
              </w:rPr>
              <w:t>าตัดจำหน่าย</w:t>
            </w:r>
            <w:r w:rsidRPr="001C6A69">
              <w:rPr>
                <w:rFonts w:ascii="Angsana New" w:hAnsi="Angsana New"/>
                <w:sz w:val="24"/>
                <w:szCs w:val="24"/>
                <w:cs/>
              </w:rPr>
              <w:t>สะสม</w:t>
            </w:r>
          </w:p>
        </w:tc>
        <w:tc>
          <w:tcPr>
            <w:tcW w:w="1246" w:type="dxa"/>
            <w:noWrap/>
          </w:tcPr>
          <w:p w14:paraId="6794B82E" w14:textId="442BF4F4" w:rsidR="0043499A" w:rsidRPr="0055523E" w:rsidRDefault="0043499A" w:rsidP="0029511B">
            <w:pPr>
              <w:pStyle w:val="BodyTextIndent"/>
              <w:tabs>
                <w:tab w:val="left" w:pos="967"/>
              </w:tabs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2,374,156.49</w:t>
            </w:r>
          </w:p>
        </w:tc>
        <w:tc>
          <w:tcPr>
            <w:tcW w:w="134" w:type="dxa"/>
          </w:tcPr>
          <w:p w14:paraId="4F6AB3D9" w14:textId="77777777" w:rsidR="0043499A" w:rsidRPr="0055523E" w:rsidRDefault="0043499A" w:rsidP="0029511B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14:paraId="4B825E54" w14:textId="7D22072C" w:rsidR="0043499A" w:rsidRPr="0055523E" w:rsidRDefault="0043499A" w:rsidP="0029511B">
            <w:pPr>
              <w:pStyle w:val="BodyTextIndent"/>
              <w:tabs>
                <w:tab w:val="left" w:pos="967"/>
              </w:tabs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339,428.61</w:t>
            </w:r>
          </w:p>
        </w:tc>
        <w:tc>
          <w:tcPr>
            <w:tcW w:w="134" w:type="dxa"/>
            <w:tcBorders>
              <w:left w:val="nil"/>
            </w:tcBorders>
          </w:tcPr>
          <w:p w14:paraId="636995D4" w14:textId="77777777" w:rsidR="0043499A" w:rsidRPr="0055523E" w:rsidRDefault="0043499A" w:rsidP="0029511B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noWrap/>
          </w:tcPr>
          <w:p w14:paraId="64A5D3A2" w14:textId="77777777" w:rsidR="0043499A" w:rsidRPr="0055523E" w:rsidRDefault="0043499A" w:rsidP="0029511B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55523E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  <w:noWrap/>
          </w:tcPr>
          <w:p w14:paraId="1780C869" w14:textId="77777777" w:rsidR="0043499A" w:rsidRPr="001C6A69" w:rsidRDefault="0043499A" w:rsidP="0029511B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noWrap/>
          </w:tcPr>
          <w:p w14:paraId="429526E8" w14:textId="5ECD6994" w:rsidR="0043499A" w:rsidRPr="0055523E" w:rsidRDefault="0043499A" w:rsidP="0029511B">
            <w:pPr>
              <w:pStyle w:val="BodyTextIndent"/>
              <w:tabs>
                <w:tab w:val="left" w:pos="967"/>
              </w:tabs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2,713,585.10</w:t>
            </w:r>
          </w:p>
        </w:tc>
      </w:tr>
      <w:tr w:rsidR="0043499A" w:rsidRPr="0055523E" w14:paraId="59C8B30A" w14:textId="77777777" w:rsidTr="0043499A">
        <w:trPr>
          <w:gridAfter w:val="1"/>
          <w:wAfter w:w="7" w:type="dxa"/>
          <w:trHeight w:val="59"/>
        </w:trPr>
        <w:tc>
          <w:tcPr>
            <w:tcW w:w="3005" w:type="dxa"/>
            <w:noWrap/>
          </w:tcPr>
          <w:p w14:paraId="4A11DD69" w14:textId="77777777" w:rsidR="0043499A" w:rsidRPr="001C6A69" w:rsidRDefault="0043499A" w:rsidP="0029511B">
            <w:pPr>
              <w:pStyle w:val="BodyTextIndent"/>
              <w:tabs>
                <w:tab w:val="left" w:pos="250"/>
              </w:tabs>
              <w:spacing w:after="0" w:line="30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 w:hint="cs"/>
                <w:sz w:val="24"/>
                <w:szCs w:val="24"/>
                <w:cs/>
              </w:rPr>
              <w:t>สินทรัพย์ไม่มีตัวตน</w:t>
            </w:r>
            <w:r w:rsidRPr="001C6A69">
              <w:rPr>
                <w:rFonts w:ascii="Angsana New" w:hAnsi="Angsana New"/>
                <w:sz w:val="24"/>
                <w:szCs w:val="24"/>
                <w:cs/>
              </w:rPr>
              <w:t xml:space="preserve"> - สุทธิ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2A67D326" w14:textId="5949E146" w:rsidR="0043499A" w:rsidRPr="0055523E" w:rsidRDefault="0043499A" w:rsidP="0029511B">
            <w:pPr>
              <w:pStyle w:val="BodyTextIndent"/>
              <w:tabs>
                <w:tab w:val="left" w:pos="967"/>
              </w:tabs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1,831,833.63</w:t>
            </w:r>
          </w:p>
        </w:tc>
        <w:tc>
          <w:tcPr>
            <w:tcW w:w="134" w:type="dxa"/>
          </w:tcPr>
          <w:p w14:paraId="6C1C0FA6" w14:textId="77777777" w:rsidR="0043499A" w:rsidRPr="0055523E" w:rsidRDefault="0043499A" w:rsidP="0029511B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14:paraId="0B915203" w14:textId="77777777" w:rsidR="0043499A" w:rsidRPr="0055523E" w:rsidRDefault="0043499A" w:rsidP="0029511B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6103F68F" w14:textId="77777777" w:rsidR="0043499A" w:rsidRPr="0055523E" w:rsidRDefault="0043499A" w:rsidP="0029511B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noWrap/>
          </w:tcPr>
          <w:p w14:paraId="7016B200" w14:textId="77777777" w:rsidR="0043499A" w:rsidRPr="0055523E" w:rsidRDefault="0043499A" w:rsidP="0029511B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noWrap/>
          </w:tcPr>
          <w:p w14:paraId="6F3C3977" w14:textId="77777777" w:rsidR="0043499A" w:rsidRPr="001C6A69" w:rsidRDefault="0043499A" w:rsidP="0029511B">
            <w:pPr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47579A5" w14:textId="28A4B033" w:rsidR="0043499A" w:rsidRPr="0055523E" w:rsidRDefault="0043499A" w:rsidP="0029511B">
            <w:pPr>
              <w:pStyle w:val="BodyTextIndent"/>
              <w:tabs>
                <w:tab w:val="left" w:pos="967"/>
              </w:tabs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1,492,405.02</w:t>
            </w:r>
          </w:p>
        </w:tc>
      </w:tr>
    </w:tbl>
    <w:p w14:paraId="4E54E456" w14:textId="2D90F4B4" w:rsidR="00103F9D" w:rsidRPr="0055523E" w:rsidRDefault="00103F9D" w:rsidP="007D0A29">
      <w:pPr>
        <w:spacing w:line="280" w:lineRule="exact"/>
        <w:rPr>
          <w:color w:val="FF0000"/>
          <w:sz w:val="24"/>
          <w:szCs w:val="24"/>
        </w:rPr>
      </w:pPr>
    </w:p>
    <w:p w14:paraId="2D085BF5" w14:textId="4425E6F5" w:rsidR="0029511B" w:rsidRPr="0055523E" w:rsidRDefault="0029511B" w:rsidP="007D0A29">
      <w:pPr>
        <w:spacing w:line="280" w:lineRule="exact"/>
        <w:rPr>
          <w:color w:val="FF0000"/>
          <w:sz w:val="24"/>
          <w:szCs w:val="24"/>
        </w:rPr>
      </w:pPr>
    </w:p>
    <w:p w14:paraId="7D1A1E3D" w14:textId="77777777" w:rsidR="0029511B" w:rsidRPr="0055523E" w:rsidRDefault="0029511B" w:rsidP="007D0A29">
      <w:pPr>
        <w:spacing w:line="280" w:lineRule="exact"/>
        <w:rPr>
          <w:color w:val="FF0000"/>
          <w:sz w:val="24"/>
          <w:szCs w:val="24"/>
        </w:rPr>
      </w:pPr>
    </w:p>
    <w:p w14:paraId="43725176" w14:textId="77777777" w:rsidR="0029511B" w:rsidRPr="0055523E" w:rsidRDefault="0029511B" w:rsidP="007D0A29">
      <w:pPr>
        <w:spacing w:line="280" w:lineRule="exact"/>
        <w:rPr>
          <w:color w:val="FF0000"/>
          <w:sz w:val="24"/>
          <w:szCs w:val="24"/>
        </w:rPr>
      </w:pP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3"/>
        <w:gridCol w:w="1246"/>
        <w:gridCol w:w="134"/>
        <w:gridCol w:w="1247"/>
        <w:gridCol w:w="134"/>
        <w:gridCol w:w="1250"/>
        <w:gridCol w:w="134"/>
        <w:gridCol w:w="1247"/>
        <w:gridCol w:w="7"/>
      </w:tblGrid>
      <w:tr w:rsidR="00361A15" w:rsidRPr="0055523E" w14:paraId="042B3834" w14:textId="77777777" w:rsidTr="000A2616">
        <w:trPr>
          <w:trHeight w:val="74"/>
        </w:trPr>
        <w:tc>
          <w:tcPr>
            <w:tcW w:w="3005" w:type="dxa"/>
            <w:noWrap/>
          </w:tcPr>
          <w:p w14:paraId="1C8D5F44" w14:textId="77777777" w:rsidR="00361A15" w:rsidRPr="0055523E" w:rsidRDefault="00361A15" w:rsidP="002218D6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5397" w:type="dxa"/>
            <w:gridSpan w:val="8"/>
            <w:tcBorders>
              <w:bottom w:val="single" w:sz="6" w:space="0" w:color="auto"/>
            </w:tcBorders>
            <w:noWrap/>
          </w:tcPr>
          <w:p w14:paraId="768C6C7F" w14:textId="77777777" w:rsidR="00361A15" w:rsidRPr="0055523E" w:rsidRDefault="00361A15" w:rsidP="002218D6">
            <w:pPr>
              <w:pStyle w:val="BodyTextIndent"/>
              <w:spacing w:after="0" w:line="280" w:lineRule="exact"/>
              <w:ind w:left="-108" w:right="4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361A15" w:rsidRPr="0055523E" w14:paraId="781A3257" w14:textId="77777777" w:rsidTr="000A2616">
        <w:trPr>
          <w:trHeight w:val="74"/>
        </w:trPr>
        <w:tc>
          <w:tcPr>
            <w:tcW w:w="3005" w:type="dxa"/>
            <w:noWrap/>
          </w:tcPr>
          <w:p w14:paraId="0917E44F" w14:textId="77777777" w:rsidR="00361A15" w:rsidRPr="0055523E" w:rsidRDefault="00361A15" w:rsidP="004F6A55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5397" w:type="dxa"/>
            <w:gridSpan w:val="8"/>
            <w:tcBorders>
              <w:bottom w:val="single" w:sz="6" w:space="0" w:color="auto"/>
            </w:tcBorders>
            <w:noWrap/>
          </w:tcPr>
          <w:p w14:paraId="749E4DC3" w14:textId="77777777" w:rsidR="00361A15" w:rsidRPr="001C6A69" w:rsidRDefault="00361A15" w:rsidP="004F6A55">
            <w:pPr>
              <w:pStyle w:val="BodyTextIndent"/>
              <w:spacing w:after="0" w:line="280" w:lineRule="exact"/>
              <w:ind w:left="-108" w:right="4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งบการเงิ</w:t>
            </w:r>
            <w:r w:rsidRPr="001C6A69">
              <w:rPr>
                <w:rFonts w:ascii="Angsana New" w:hAnsi="Angsana New" w:hint="cs"/>
                <w:sz w:val="24"/>
                <w:szCs w:val="24"/>
                <w:cs/>
              </w:rPr>
              <w:t>นเฉพาะกิจการ</w:t>
            </w:r>
          </w:p>
        </w:tc>
      </w:tr>
      <w:tr w:rsidR="00361A15" w:rsidRPr="0055523E" w14:paraId="01C16411" w14:textId="77777777" w:rsidTr="000A2616">
        <w:tc>
          <w:tcPr>
            <w:tcW w:w="3005" w:type="dxa"/>
            <w:noWrap/>
          </w:tcPr>
          <w:p w14:paraId="200A213A" w14:textId="77777777" w:rsidR="00361A15" w:rsidRPr="0055523E" w:rsidRDefault="00361A15" w:rsidP="004F6A55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noWrap/>
          </w:tcPr>
          <w:p w14:paraId="3FA97E05" w14:textId="77777777" w:rsidR="00361A15" w:rsidRPr="0055523E" w:rsidRDefault="00361A15" w:rsidP="004F6A5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4545863" w14:textId="77777777" w:rsidR="00361A15" w:rsidRPr="0055523E" w:rsidRDefault="00361A15" w:rsidP="004F6A5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2CFAE40" w14:textId="77777777" w:rsidR="00361A15" w:rsidRPr="0055523E" w:rsidRDefault="00361A15" w:rsidP="004F6A5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รายการในระหว่างปี</w:t>
            </w:r>
          </w:p>
        </w:tc>
        <w:tc>
          <w:tcPr>
            <w:tcW w:w="134" w:type="dxa"/>
          </w:tcPr>
          <w:p w14:paraId="445C9063" w14:textId="77777777" w:rsidR="00361A15" w:rsidRPr="0055523E" w:rsidRDefault="00361A15" w:rsidP="004F6A55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1" w:type="dxa"/>
            <w:gridSpan w:val="2"/>
            <w:tcBorders>
              <w:top w:val="single" w:sz="6" w:space="0" w:color="auto"/>
              <w:left w:val="nil"/>
            </w:tcBorders>
            <w:noWrap/>
          </w:tcPr>
          <w:p w14:paraId="2E1BF637" w14:textId="77777777" w:rsidR="00361A15" w:rsidRPr="001C6A69" w:rsidRDefault="00361A15" w:rsidP="004F6A55">
            <w:pPr>
              <w:spacing w:line="280" w:lineRule="exact"/>
              <w:ind w:hanging="3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43499A" w:rsidRPr="0055523E" w14:paraId="3E8AEF2A" w14:textId="77777777" w:rsidTr="000A2616">
        <w:trPr>
          <w:gridAfter w:val="1"/>
          <w:wAfter w:w="7" w:type="dxa"/>
        </w:trPr>
        <w:tc>
          <w:tcPr>
            <w:tcW w:w="3005" w:type="dxa"/>
            <w:noWrap/>
          </w:tcPr>
          <w:p w14:paraId="7328899C" w14:textId="77777777" w:rsidR="0043499A" w:rsidRPr="0055523E" w:rsidRDefault="0043499A" w:rsidP="004F6A55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247" w:type="dxa"/>
            <w:noWrap/>
          </w:tcPr>
          <w:p w14:paraId="753410AB" w14:textId="77777777" w:rsidR="0043499A" w:rsidRPr="001C6A69" w:rsidRDefault="0043499A" w:rsidP="004F6A5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55523E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34" w:type="dxa"/>
          </w:tcPr>
          <w:p w14:paraId="69706FB9" w14:textId="77777777" w:rsidR="0043499A" w:rsidRPr="0055523E" w:rsidRDefault="0043499A" w:rsidP="004F6A55">
            <w:pPr>
              <w:pStyle w:val="BodyTextIndent"/>
              <w:spacing w:after="0"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noWrap/>
          </w:tcPr>
          <w:p w14:paraId="197AF2F0" w14:textId="77777777" w:rsidR="0043499A" w:rsidRPr="0055523E" w:rsidRDefault="0043499A" w:rsidP="004F6A55">
            <w:pPr>
              <w:pStyle w:val="BodyTextIndent"/>
              <w:spacing w:after="0" w:line="28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1CC695CA" w14:textId="77777777" w:rsidR="0043499A" w:rsidRPr="0055523E" w:rsidRDefault="0043499A" w:rsidP="004F6A55">
            <w:pPr>
              <w:spacing w:line="28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noWrap/>
          </w:tcPr>
          <w:p w14:paraId="096D2D7E" w14:textId="77777777" w:rsidR="0043499A" w:rsidRPr="0055523E" w:rsidRDefault="0043499A" w:rsidP="004F6A55">
            <w:pPr>
              <w:pStyle w:val="BodyTextIndent"/>
              <w:spacing w:after="0" w:line="28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34" w:type="dxa"/>
          </w:tcPr>
          <w:p w14:paraId="41F0B206" w14:textId="77777777" w:rsidR="0043499A" w:rsidRPr="0055523E" w:rsidRDefault="0043499A" w:rsidP="004F6A55">
            <w:pPr>
              <w:spacing w:line="28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left w:val="nil"/>
            </w:tcBorders>
            <w:noWrap/>
          </w:tcPr>
          <w:p w14:paraId="49EA59FC" w14:textId="77777777" w:rsidR="0043499A" w:rsidRPr="001C6A69" w:rsidRDefault="0043499A" w:rsidP="004F6A5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55523E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43499A" w:rsidRPr="0055523E" w14:paraId="32E8E813" w14:textId="77777777" w:rsidTr="000A2616">
        <w:trPr>
          <w:gridAfter w:val="1"/>
          <w:wAfter w:w="7" w:type="dxa"/>
        </w:trPr>
        <w:tc>
          <w:tcPr>
            <w:tcW w:w="3005" w:type="dxa"/>
            <w:noWrap/>
          </w:tcPr>
          <w:p w14:paraId="7305F732" w14:textId="77777777" w:rsidR="0043499A" w:rsidRPr="0055523E" w:rsidRDefault="0043499A" w:rsidP="004F6A55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</w:tcBorders>
            <w:noWrap/>
          </w:tcPr>
          <w:p w14:paraId="46E92A4E" w14:textId="235CA2ED" w:rsidR="0043499A" w:rsidRPr="0055523E" w:rsidRDefault="0043499A" w:rsidP="004F6A5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55523E">
              <w:rPr>
                <w:rFonts w:ascii="Angsana New" w:hAnsi="Angsana New"/>
                <w:sz w:val="24"/>
                <w:szCs w:val="24"/>
              </w:rPr>
              <w:t>25</w:t>
            </w:r>
            <w:r w:rsidRPr="0055523E">
              <w:rPr>
                <w:rFonts w:ascii="Angsana New" w:hAnsi="Angsana New" w:hint="cs"/>
                <w:sz w:val="24"/>
                <w:szCs w:val="24"/>
              </w:rPr>
              <w:t>6</w:t>
            </w:r>
            <w:r w:rsidRPr="0055523E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34" w:type="dxa"/>
          </w:tcPr>
          <w:p w14:paraId="7A08D6F6" w14:textId="77777777" w:rsidR="0043499A" w:rsidRPr="0055523E" w:rsidRDefault="0043499A" w:rsidP="004F6A55">
            <w:pPr>
              <w:pStyle w:val="BodyTextIndent"/>
              <w:spacing w:after="0"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402B9966" w14:textId="77777777" w:rsidR="0043499A" w:rsidRPr="001C6A69" w:rsidRDefault="0043499A" w:rsidP="004F6A55">
            <w:pPr>
              <w:pStyle w:val="BodyTextIndent"/>
              <w:spacing w:after="0" w:line="28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63A8A59C" w14:textId="77777777" w:rsidR="0043499A" w:rsidRPr="0055523E" w:rsidRDefault="0043499A" w:rsidP="004F6A55">
            <w:pPr>
              <w:spacing w:line="28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57E63D6B" w14:textId="77777777" w:rsidR="0043499A" w:rsidRPr="0055523E" w:rsidRDefault="0043499A" w:rsidP="004F6A55">
            <w:pPr>
              <w:pStyle w:val="BodyTextIndent"/>
              <w:spacing w:after="0" w:line="28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74E24D9E" w14:textId="77777777" w:rsidR="0043499A" w:rsidRPr="0055523E" w:rsidRDefault="0043499A" w:rsidP="004F6A55">
            <w:pPr>
              <w:spacing w:line="28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</w:tcBorders>
            <w:noWrap/>
          </w:tcPr>
          <w:p w14:paraId="28C89AD7" w14:textId="6EB599EF" w:rsidR="0043499A" w:rsidRPr="0055523E" w:rsidRDefault="0043499A" w:rsidP="004F6A5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55523E">
              <w:rPr>
                <w:rFonts w:ascii="Angsana New" w:hAnsi="Angsana New"/>
                <w:sz w:val="24"/>
                <w:szCs w:val="24"/>
              </w:rPr>
              <w:t>25</w:t>
            </w:r>
            <w:r w:rsidRPr="0055523E">
              <w:rPr>
                <w:rFonts w:ascii="Angsana New" w:hAnsi="Angsana New" w:hint="cs"/>
                <w:sz w:val="24"/>
                <w:szCs w:val="24"/>
              </w:rPr>
              <w:t>6</w:t>
            </w:r>
            <w:r w:rsidRPr="0055523E"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43499A" w:rsidRPr="0055523E" w14:paraId="1DBE938D" w14:textId="77777777" w:rsidTr="000A2616">
        <w:trPr>
          <w:gridAfter w:val="1"/>
          <w:wAfter w:w="7" w:type="dxa"/>
        </w:trPr>
        <w:tc>
          <w:tcPr>
            <w:tcW w:w="3005" w:type="dxa"/>
            <w:noWrap/>
          </w:tcPr>
          <w:p w14:paraId="2C1BDCB2" w14:textId="77777777" w:rsidR="0043499A" w:rsidRPr="001C6A69" w:rsidRDefault="0043499A" w:rsidP="004F6A55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1C6A69">
              <w:rPr>
                <w:rFonts w:ascii="Angsana New" w:hAnsi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</w:tcBorders>
            <w:noWrap/>
          </w:tcPr>
          <w:p w14:paraId="43EE708E" w14:textId="77777777" w:rsidR="0043499A" w:rsidRPr="0055523E" w:rsidRDefault="0043499A" w:rsidP="004F6A55">
            <w:pPr>
              <w:pStyle w:val="BodyTextIndent"/>
              <w:spacing w:after="0" w:line="28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D60D3E6" w14:textId="77777777" w:rsidR="0043499A" w:rsidRPr="0055523E" w:rsidRDefault="0043499A" w:rsidP="004F6A55">
            <w:pPr>
              <w:pStyle w:val="BodyTextIndent"/>
              <w:spacing w:after="0" w:line="28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noWrap/>
          </w:tcPr>
          <w:p w14:paraId="76ADF000" w14:textId="77777777" w:rsidR="0043499A" w:rsidRPr="0055523E" w:rsidRDefault="0043499A" w:rsidP="004F6A55">
            <w:pPr>
              <w:pStyle w:val="BodyTextIndent"/>
              <w:spacing w:after="0" w:line="28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09DD1ADA" w14:textId="77777777" w:rsidR="0043499A" w:rsidRPr="0055523E" w:rsidRDefault="0043499A" w:rsidP="004F6A55">
            <w:pPr>
              <w:spacing w:line="280" w:lineRule="exact"/>
              <w:ind w:lef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noWrap/>
          </w:tcPr>
          <w:p w14:paraId="025BD193" w14:textId="77777777" w:rsidR="0043499A" w:rsidRPr="0055523E" w:rsidRDefault="0043499A" w:rsidP="004F6A55">
            <w:pPr>
              <w:spacing w:line="28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2568865" w14:textId="77777777" w:rsidR="0043499A" w:rsidRPr="001C6A69" w:rsidRDefault="0043499A" w:rsidP="004F6A55">
            <w:pPr>
              <w:spacing w:line="28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</w:tcBorders>
            <w:noWrap/>
          </w:tcPr>
          <w:p w14:paraId="5CBB6FD8" w14:textId="77777777" w:rsidR="0043499A" w:rsidRPr="0055523E" w:rsidRDefault="0043499A" w:rsidP="004F6A55">
            <w:pPr>
              <w:spacing w:line="28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3499A" w:rsidRPr="0055523E" w14:paraId="45C953AB" w14:textId="77777777" w:rsidTr="000A2616">
        <w:trPr>
          <w:gridAfter w:val="1"/>
          <w:wAfter w:w="7" w:type="dxa"/>
          <w:trHeight w:val="59"/>
        </w:trPr>
        <w:tc>
          <w:tcPr>
            <w:tcW w:w="3005" w:type="dxa"/>
            <w:noWrap/>
          </w:tcPr>
          <w:p w14:paraId="332F5925" w14:textId="77777777" w:rsidR="0043499A" w:rsidRPr="001C6A69" w:rsidRDefault="0043499A" w:rsidP="004F6A55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 w:hint="cs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247" w:type="dxa"/>
            <w:tcBorders>
              <w:left w:val="nil"/>
            </w:tcBorders>
            <w:noWrap/>
          </w:tcPr>
          <w:p w14:paraId="3A7BC0E0" w14:textId="2BE92643" w:rsidR="0043499A" w:rsidRPr="0055523E" w:rsidRDefault="0043499A" w:rsidP="004F6A55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1,521,383.24</w:t>
            </w:r>
          </w:p>
        </w:tc>
        <w:tc>
          <w:tcPr>
            <w:tcW w:w="134" w:type="dxa"/>
          </w:tcPr>
          <w:p w14:paraId="38A32273" w14:textId="77777777" w:rsidR="0043499A" w:rsidRPr="0055523E" w:rsidRDefault="0043499A" w:rsidP="004F6A55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noWrap/>
          </w:tcPr>
          <w:p w14:paraId="656D5DC8" w14:textId="538DE9CD" w:rsidR="0043499A" w:rsidRPr="00D16F5A" w:rsidRDefault="0043499A" w:rsidP="004F6A55">
            <w:pPr>
              <w:pStyle w:val="BodyTextIndent"/>
              <w:tabs>
                <w:tab w:val="left" w:pos="967"/>
              </w:tabs>
              <w:spacing w:after="0" w:line="280" w:lineRule="exact"/>
              <w:ind w:left="-30" w:right="57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D16F5A">
              <w:rPr>
                <w:rFonts w:asciiTheme="majorBidi" w:hAnsiTheme="majorBidi"/>
                <w:bCs/>
                <w:sz w:val="24"/>
                <w:szCs w:val="24"/>
              </w:rPr>
              <w:t>65,500.00</w:t>
            </w:r>
          </w:p>
        </w:tc>
        <w:tc>
          <w:tcPr>
            <w:tcW w:w="134" w:type="dxa"/>
            <w:tcBorders>
              <w:left w:val="nil"/>
            </w:tcBorders>
          </w:tcPr>
          <w:p w14:paraId="2FB3B0DA" w14:textId="77777777" w:rsidR="0043499A" w:rsidRPr="0055523E" w:rsidRDefault="0043499A" w:rsidP="004F6A55">
            <w:pPr>
              <w:spacing w:line="28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noWrap/>
          </w:tcPr>
          <w:p w14:paraId="1B9463F4" w14:textId="75F5052A" w:rsidR="0043499A" w:rsidRPr="0055523E" w:rsidRDefault="0043499A" w:rsidP="004F6A55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55523E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DF61E8B" w14:textId="77777777" w:rsidR="0043499A" w:rsidRPr="001C6A69" w:rsidRDefault="0043499A" w:rsidP="004F6A55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tcBorders>
              <w:left w:val="nil"/>
            </w:tcBorders>
            <w:noWrap/>
          </w:tcPr>
          <w:p w14:paraId="75FEA9E9" w14:textId="7E7186CE" w:rsidR="0043499A" w:rsidRPr="0055523E" w:rsidRDefault="0043499A" w:rsidP="004F6A55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1,586,883.24</w:t>
            </w:r>
          </w:p>
        </w:tc>
      </w:tr>
      <w:tr w:rsidR="0043499A" w:rsidRPr="0055523E" w14:paraId="3AEF8DE8" w14:textId="77777777" w:rsidTr="000A2616">
        <w:trPr>
          <w:gridAfter w:val="1"/>
          <w:wAfter w:w="7" w:type="dxa"/>
        </w:trPr>
        <w:tc>
          <w:tcPr>
            <w:tcW w:w="3005" w:type="dxa"/>
            <w:noWrap/>
          </w:tcPr>
          <w:p w14:paraId="579BA30F" w14:textId="77777777" w:rsidR="0043499A" w:rsidRPr="001C6A69" w:rsidRDefault="0043499A" w:rsidP="004F6A55">
            <w:pPr>
              <w:pStyle w:val="BodyTextIndent"/>
              <w:tabs>
                <w:tab w:val="left" w:pos="250"/>
              </w:tabs>
              <w:spacing w:after="0" w:line="28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1C6A69">
              <w:rPr>
                <w:rFonts w:ascii="Angsana New" w:hAnsi="Angsana New"/>
                <w:sz w:val="24"/>
                <w:szCs w:val="24"/>
                <w:cs/>
              </w:rPr>
              <w:t xml:space="preserve"> ค่</w:t>
            </w:r>
            <w:r w:rsidRPr="001C6A69">
              <w:rPr>
                <w:rFonts w:ascii="Angsana New" w:hAnsi="Angsana New" w:hint="cs"/>
                <w:sz w:val="24"/>
                <w:szCs w:val="24"/>
                <w:cs/>
              </w:rPr>
              <w:t>าตัดจำหน่าย</w:t>
            </w:r>
            <w:r w:rsidRPr="001C6A69">
              <w:rPr>
                <w:rFonts w:ascii="Angsana New" w:hAnsi="Angsana New"/>
                <w:sz w:val="24"/>
                <w:szCs w:val="24"/>
                <w:cs/>
              </w:rPr>
              <w:t>สะสม</w:t>
            </w:r>
          </w:p>
        </w:tc>
        <w:tc>
          <w:tcPr>
            <w:tcW w:w="1247" w:type="dxa"/>
            <w:noWrap/>
          </w:tcPr>
          <w:p w14:paraId="08CB4B6C" w14:textId="4AD57D5A" w:rsidR="0043499A" w:rsidRPr="0055523E" w:rsidRDefault="0043499A" w:rsidP="004F6A55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1,396,625.60</w:t>
            </w:r>
          </w:p>
        </w:tc>
        <w:tc>
          <w:tcPr>
            <w:tcW w:w="134" w:type="dxa"/>
          </w:tcPr>
          <w:p w14:paraId="7A1920F5" w14:textId="77777777" w:rsidR="0043499A" w:rsidRPr="0055523E" w:rsidRDefault="0043499A" w:rsidP="004F6A55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14:paraId="31125615" w14:textId="5AC3A207" w:rsidR="0043499A" w:rsidRPr="0055523E" w:rsidRDefault="0043499A" w:rsidP="004F6A55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23,271.50</w:t>
            </w:r>
          </w:p>
        </w:tc>
        <w:tc>
          <w:tcPr>
            <w:tcW w:w="134" w:type="dxa"/>
            <w:tcBorders>
              <w:left w:val="nil"/>
            </w:tcBorders>
          </w:tcPr>
          <w:p w14:paraId="277D3FDE" w14:textId="77777777" w:rsidR="0043499A" w:rsidRPr="0055523E" w:rsidRDefault="0043499A" w:rsidP="004F6A55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noWrap/>
          </w:tcPr>
          <w:p w14:paraId="0B07F221" w14:textId="641B0212" w:rsidR="0043499A" w:rsidRPr="0055523E" w:rsidRDefault="0043499A" w:rsidP="004F6A55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55523E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  <w:noWrap/>
          </w:tcPr>
          <w:p w14:paraId="4069B17A" w14:textId="77777777" w:rsidR="0043499A" w:rsidRPr="001C6A69" w:rsidRDefault="0043499A" w:rsidP="004F6A55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noWrap/>
          </w:tcPr>
          <w:p w14:paraId="31CA5A1B" w14:textId="7E849499" w:rsidR="0043499A" w:rsidRPr="0055523E" w:rsidRDefault="0043499A" w:rsidP="004F6A55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1,419,897.10</w:t>
            </w:r>
          </w:p>
        </w:tc>
      </w:tr>
      <w:tr w:rsidR="0043499A" w:rsidRPr="0055523E" w14:paraId="3FCAE519" w14:textId="77777777" w:rsidTr="000A2616">
        <w:trPr>
          <w:gridAfter w:val="1"/>
          <w:wAfter w:w="7" w:type="dxa"/>
          <w:trHeight w:val="59"/>
        </w:trPr>
        <w:tc>
          <w:tcPr>
            <w:tcW w:w="3005" w:type="dxa"/>
            <w:noWrap/>
          </w:tcPr>
          <w:p w14:paraId="1323DDCB" w14:textId="77777777" w:rsidR="0043499A" w:rsidRPr="001C6A69" w:rsidRDefault="0043499A" w:rsidP="004F6A55">
            <w:pPr>
              <w:pStyle w:val="BodyTextIndent"/>
              <w:tabs>
                <w:tab w:val="left" w:pos="250"/>
              </w:tabs>
              <w:spacing w:after="0" w:line="28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 w:hint="cs"/>
                <w:sz w:val="24"/>
                <w:szCs w:val="24"/>
                <w:cs/>
              </w:rPr>
              <w:t>สินทรัพย์ไม่มีตัวตน</w:t>
            </w:r>
            <w:r w:rsidRPr="001C6A69">
              <w:rPr>
                <w:rFonts w:ascii="Angsana New" w:hAnsi="Angsana New"/>
                <w:sz w:val="24"/>
                <w:szCs w:val="24"/>
                <w:cs/>
              </w:rPr>
              <w:t xml:space="preserve"> - สุทธิ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6200666C" w14:textId="7EA97913" w:rsidR="0043499A" w:rsidRPr="0055523E" w:rsidRDefault="0043499A" w:rsidP="004F6A55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124,757.64</w:t>
            </w:r>
          </w:p>
        </w:tc>
        <w:tc>
          <w:tcPr>
            <w:tcW w:w="134" w:type="dxa"/>
          </w:tcPr>
          <w:p w14:paraId="4466277C" w14:textId="77777777" w:rsidR="0043499A" w:rsidRPr="0055523E" w:rsidRDefault="0043499A" w:rsidP="004F6A55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14:paraId="1E058941" w14:textId="77777777" w:rsidR="0043499A" w:rsidRPr="0055523E" w:rsidRDefault="0043499A" w:rsidP="004F6A55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556F47D9" w14:textId="77777777" w:rsidR="0043499A" w:rsidRPr="0055523E" w:rsidRDefault="0043499A" w:rsidP="004F6A55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nil"/>
            </w:tcBorders>
            <w:noWrap/>
          </w:tcPr>
          <w:p w14:paraId="29242361" w14:textId="77777777" w:rsidR="0043499A" w:rsidRPr="0055523E" w:rsidRDefault="0043499A" w:rsidP="004F6A55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noWrap/>
          </w:tcPr>
          <w:p w14:paraId="382A1AEE" w14:textId="77777777" w:rsidR="0043499A" w:rsidRPr="001C6A69" w:rsidRDefault="0043499A" w:rsidP="004F6A55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4257DD20" w14:textId="69B91D02" w:rsidR="0043499A" w:rsidRPr="0055523E" w:rsidRDefault="0043499A" w:rsidP="004F6A55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166,986.14</w:t>
            </w:r>
          </w:p>
        </w:tc>
      </w:tr>
    </w:tbl>
    <w:p w14:paraId="64975464" w14:textId="77777777" w:rsidR="00361A15" w:rsidRPr="0055523E" w:rsidRDefault="00361A15" w:rsidP="004F6A55">
      <w:pPr>
        <w:spacing w:line="280" w:lineRule="exact"/>
        <w:rPr>
          <w:color w:val="FF0000"/>
          <w:sz w:val="24"/>
          <w:szCs w:val="24"/>
        </w:rPr>
      </w:pP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2"/>
        <w:gridCol w:w="1246"/>
        <w:gridCol w:w="134"/>
        <w:gridCol w:w="1246"/>
        <w:gridCol w:w="134"/>
        <w:gridCol w:w="1249"/>
        <w:gridCol w:w="141"/>
        <w:gridCol w:w="1250"/>
      </w:tblGrid>
      <w:tr w:rsidR="00361A15" w:rsidRPr="0055523E" w14:paraId="06F7593D" w14:textId="77777777" w:rsidTr="000A2616">
        <w:trPr>
          <w:trHeight w:val="74"/>
        </w:trPr>
        <w:tc>
          <w:tcPr>
            <w:tcW w:w="3005" w:type="dxa"/>
            <w:noWrap/>
          </w:tcPr>
          <w:p w14:paraId="45F5C2CC" w14:textId="77777777" w:rsidR="007054B6" w:rsidRPr="0055523E" w:rsidRDefault="007054B6" w:rsidP="004F6A55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5397" w:type="dxa"/>
            <w:gridSpan w:val="7"/>
            <w:tcBorders>
              <w:bottom w:val="single" w:sz="6" w:space="0" w:color="auto"/>
            </w:tcBorders>
            <w:noWrap/>
          </w:tcPr>
          <w:p w14:paraId="003EDED6" w14:textId="77777777" w:rsidR="007054B6" w:rsidRPr="0055523E" w:rsidRDefault="007054B6" w:rsidP="004F6A55">
            <w:pPr>
              <w:pStyle w:val="BodyTextIndent"/>
              <w:spacing w:after="0" w:line="280" w:lineRule="exact"/>
              <w:ind w:left="-108" w:right="4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361A15" w:rsidRPr="0055523E" w14:paraId="2E8A6E30" w14:textId="77777777" w:rsidTr="000A2616">
        <w:trPr>
          <w:trHeight w:val="74"/>
        </w:trPr>
        <w:tc>
          <w:tcPr>
            <w:tcW w:w="3005" w:type="dxa"/>
            <w:noWrap/>
          </w:tcPr>
          <w:p w14:paraId="5A27340E" w14:textId="77777777" w:rsidR="007054B6" w:rsidRPr="0055523E" w:rsidRDefault="007054B6" w:rsidP="004F6A55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5397" w:type="dxa"/>
            <w:gridSpan w:val="7"/>
            <w:tcBorders>
              <w:bottom w:val="single" w:sz="6" w:space="0" w:color="auto"/>
            </w:tcBorders>
            <w:noWrap/>
          </w:tcPr>
          <w:p w14:paraId="2D04DC76" w14:textId="77777777" w:rsidR="007054B6" w:rsidRPr="001C6A69" w:rsidRDefault="007054B6" w:rsidP="004F6A55">
            <w:pPr>
              <w:pStyle w:val="BodyTextIndent"/>
              <w:spacing w:after="0" w:line="280" w:lineRule="exact"/>
              <w:ind w:left="-108" w:right="4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งบการเงิ</w:t>
            </w:r>
            <w:r w:rsidRPr="001C6A69">
              <w:rPr>
                <w:rFonts w:ascii="Angsana New" w:hAnsi="Angsana New" w:hint="cs"/>
                <w:sz w:val="24"/>
                <w:szCs w:val="24"/>
                <w:cs/>
              </w:rPr>
              <w:t>นเฉพาะกิจการ</w:t>
            </w:r>
          </w:p>
        </w:tc>
      </w:tr>
      <w:tr w:rsidR="00361A15" w:rsidRPr="0055523E" w14:paraId="3A7EB6D1" w14:textId="77777777" w:rsidTr="000A2616">
        <w:tc>
          <w:tcPr>
            <w:tcW w:w="3005" w:type="dxa"/>
            <w:noWrap/>
          </w:tcPr>
          <w:p w14:paraId="0FB200AE" w14:textId="77777777" w:rsidR="007054B6" w:rsidRPr="0055523E" w:rsidRDefault="007054B6" w:rsidP="004F6A55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noWrap/>
          </w:tcPr>
          <w:p w14:paraId="3AD0D380" w14:textId="77777777" w:rsidR="007054B6" w:rsidRPr="0055523E" w:rsidRDefault="007054B6" w:rsidP="004F6A5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84EA97E" w14:textId="77777777" w:rsidR="007054B6" w:rsidRPr="0055523E" w:rsidRDefault="007054B6" w:rsidP="004F6A5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CC9385D" w14:textId="77777777" w:rsidR="007054B6" w:rsidRPr="0055523E" w:rsidRDefault="007054B6" w:rsidP="004F6A5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รายการในระหว่างปี</w:t>
            </w:r>
          </w:p>
        </w:tc>
        <w:tc>
          <w:tcPr>
            <w:tcW w:w="134" w:type="dxa"/>
          </w:tcPr>
          <w:p w14:paraId="4E842FB6" w14:textId="77777777" w:rsidR="007054B6" w:rsidRPr="0055523E" w:rsidRDefault="007054B6" w:rsidP="004F6A55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6" w:space="0" w:color="auto"/>
              <w:left w:val="nil"/>
            </w:tcBorders>
            <w:noWrap/>
          </w:tcPr>
          <w:p w14:paraId="4027308F" w14:textId="77777777" w:rsidR="007054B6" w:rsidRPr="001C6A69" w:rsidRDefault="007054B6" w:rsidP="004F6A55">
            <w:pPr>
              <w:spacing w:line="280" w:lineRule="exact"/>
              <w:ind w:hanging="3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0A2616" w:rsidRPr="0055523E" w14:paraId="7F26606B" w14:textId="77777777" w:rsidTr="000A2616">
        <w:tc>
          <w:tcPr>
            <w:tcW w:w="3005" w:type="dxa"/>
            <w:noWrap/>
          </w:tcPr>
          <w:p w14:paraId="2A3833BD" w14:textId="77777777" w:rsidR="000A2616" w:rsidRPr="0055523E" w:rsidRDefault="000A2616" w:rsidP="004F6A55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247" w:type="dxa"/>
            <w:noWrap/>
          </w:tcPr>
          <w:p w14:paraId="49259BE6" w14:textId="77777777" w:rsidR="000A2616" w:rsidRPr="001C6A69" w:rsidRDefault="000A2616" w:rsidP="004F6A5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55523E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34" w:type="dxa"/>
          </w:tcPr>
          <w:p w14:paraId="42DA8FE9" w14:textId="77777777" w:rsidR="000A2616" w:rsidRPr="0055523E" w:rsidRDefault="000A2616" w:rsidP="004F6A55">
            <w:pPr>
              <w:pStyle w:val="BodyTextIndent"/>
              <w:spacing w:after="0"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noWrap/>
          </w:tcPr>
          <w:p w14:paraId="55CFB0D0" w14:textId="77777777" w:rsidR="000A2616" w:rsidRPr="0055523E" w:rsidRDefault="000A2616" w:rsidP="004F6A55">
            <w:pPr>
              <w:pStyle w:val="BodyTextIndent"/>
              <w:spacing w:after="0" w:line="28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1BBF0D3B" w14:textId="77777777" w:rsidR="000A2616" w:rsidRPr="0055523E" w:rsidRDefault="000A2616" w:rsidP="004F6A55">
            <w:pPr>
              <w:spacing w:line="28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noWrap/>
          </w:tcPr>
          <w:p w14:paraId="0B6B58F8" w14:textId="77777777" w:rsidR="000A2616" w:rsidRPr="0055523E" w:rsidRDefault="000A2616" w:rsidP="004F6A55">
            <w:pPr>
              <w:pStyle w:val="BodyTextIndent"/>
              <w:spacing w:after="0" w:line="28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1" w:type="dxa"/>
          </w:tcPr>
          <w:p w14:paraId="6022A020" w14:textId="77777777" w:rsidR="000A2616" w:rsidRPr="0055523E" w:rsidRDefault="000A2616" w:rsidP="004F6A55">
            <w:pPr>
              <w:spacing w:line="28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left w:val="nil"/>
            </w:tcBorders>
            <w:noWrap/>
          </w:tcPr>
          <w:p w14:paraId="2B65E59C" w14:textId="77777777" w:rsidR="000A2616" w:rsidRPr="001C6A69" w:rsidRDefault="000A2616" w:rsidP="004F6A5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55523E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0A2616" w:rsidRPr="0055523E" w14:paraId="79A9B247" w14:textId="77777777" w:rsidTr="000A2616">
        <w:tc>
          <w:tcPr>
            <w:tcW w:w="3005" w:type="dxa"/>
            <w:noWrap/>
          </w:tcPr>
          <w:p w14:paraId="7E4DE566" w14:textId="77777777" w:rsidR="000A2616" w:rsidRPr="0055523E" w:rsidRDefault="000A2616" w:rsidP="004F6A55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</w:tcBorders>
            <w:noWrap/>
          </w:tcPr>
          <w:p w14:paraId="0D667610" w14:textId="07B86DB1" w:rsidR="000A2616" w:rsidRPr="0055523E" w:rsidRDefault="000A2616" w:rsidP="004F6A5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55523E">
              <w:rPr>
                <w:rFonts w:ascii="Angsana New" w:hAnsi="Angsana New"/>
                <w:sz w:val="24"/>
                <w:szCs w:val="24"/>
              </w:rPr>
              <w:t>25</w:t>
            </w:r>
            <w:r w:rsidRPr="0055523E">
              <w:rPr>
                <w:rFonts w:ascii="Angsana New" w:hAnsi="Angsana New" w:hint="cs"/>
                <w:sz w:val="24"/>
                <w:szCs w:val="24"/>
              </w:rPr>
              <w:t>6</w:t>
            </w:r>
            <w:r w:rsidRPr="0055523E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34" w:type="dxa"/>
          </w:tcPr>
          <w:p w14:paraId="2ECC0EF8" w14:textId="77777777" w:rsidR="000A2616" w:rsidRPr="0055523E" w:rsidRDefault="000A2616" w:rsidP="004F6A55">
            <w:pPr>
              <w:pStyle w:val="BodyTextIndent"/>
              <w:spacing w:after="0"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6566FAB0" w14:textId="77777777" w:rsidR="000A2616" w:rsidRPr="001C6A69" w:rsidRDefault="000A2616" w:rsidP="004F6A55">
            <w:pPr>
              <w:pStyle w:val="BodyTextIndent"/>
              <w:spacing w:after="0" w:line="28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3AAC0D6D" w14:textId="77777777" w:rsidR="000A2616" w:rsidRPr="0055523E" w:rsidRDefault="000A2616" w:rsidP="004F6A55">
            <w:pPr>
              <w:spacing w:line="28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758BE01E" w14:textId="77777777" w:rsidR="000A2616" w:rsidRPr="0055523E" w:rsidRDefault="000A2616" w:rsidP="004F6A55">
            <w:pPr>
              <w:pStyle w:val="BodyTextIndent"/>
              <w:spacing w:after="0" w:line="280" w:lineRule="exact"/>
              <w:ind w:left="0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55BC5F26" w14:textId="77777777" w:rsidR="000A2616" w:rsidRPr="0055523E" w:rsidRDefault="000A2616" w:rsidP="004F6A55">
            <w:pPr>
              <w:spacing w:line="28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</w:tcBorders>
            <w:noWrap/>
          </w:tcPr>
          <w:p w14:paraId="369B2A12" w14:textId="23874DA5" w:rsidR="000A2616" w:rsidRPr="0055523E" w:rsidRDefault="000A2616" w:rsidP="004F6A5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55523E">
              <w:rPr>
                <w:rFonts w:ascii="Angsana New" w:hAnsi="Angsana New"/>
                <w:sz w:val="24"/>
                <w:szCs w:val="24"/>
              </w:rPr>
              <w:t>25</w:t>
            </w:r>
            <w:r w:rsidRPr="0055523E">
              <w:rPr>
                <w:rFonts w:ascii="Angsana New" w:hAnsi="Angsana New" w:hint="cs"/>
                <w:sz w:val="24"/>
                <w:szCs w:val="24"/>
              </w:rPr>
              <w:t>6</w:t>
            </w:r>
            <w:r w:rsidRPr="0055523E"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0A2616" w:rsidRPr="0055523E" w14:paraId="6B8B9EAA" w14:textId="77777777" w:rsidTr="000A2616">
        <w:tc>
          <w:tcPr>
            <w:tcW w:w="3005" w:type="dxa"/>
            <w:noWrap/>
          </w:tcPr>
          <w:p w14:paraId="7E294167" w14:textId="77777777" w:rsidR="000A2616" w:rsidRPr="001C6A69" w:rsidRDefault="000A2616" w:rsidP="004F6A55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1C6A69">
              <w:rPr>
                <w:rFonts w:ascii="Angsana New" w:hAnsi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</w:tcBorders>
            <w:noWrap/>
          </w:tcPr>
          <w:p w14:paraId="0FBF171D" w14:textId="77777777" w:rsidR="000A2616" w:rsidRPr="0055523E" w:rsidRDefault="000A2616" w:rsidP="004F6A55">
            <w:pPr>
              <w:pStyle w:val="BodyTextIndent"/>
              <w:spacing w:after="0" w:line="28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0E66F67" w14:textId="77777777" w:rsidR="000A2616" w:rsidRPr="0055523E" w:rsidRDefault="000A2616" w:rsidP="004F6A55">
            <w:pPr>
              <w:pStyle w:val="BodyTextIndent"/>
              <w:spacing w:after="0" w:line="28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noWrap/>
          </w:tcPr>
          <w:p w14:paraId="134CA148" w14:textId="77777777" w:rsidR="000A2616" w:rsidRPr="0055523E" w:rsidRDefault="000A2616" w:rsidP="004F6A55">
            <w:pPr>
              <w:pStyle w:val="BodyTextIndent"/>
              <w:spacing w:after="0" w:line="28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7DD3F8FB" w14:textId="77777777" w:rsidR="000A2616" w:rsidRPr="0055523E" w:rsidRDefault="000A2616" w:rsidP="004F6A55">
            <w:pPr>
              <w:spacing w:line="280" w:lineRule="exact"/>
              <w:ind w:lef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noWrap/>
          </w:tcPr>
          <w:p w14:paraId="4803AD5E" w14:textId="77777777" w:rsidR="000A2616" w:rsidRPr="0055523E" w:rsidRDefault="000A2616" w:rsidP="004F6A55">
            <w:pPr>
              <w:spacing w:line="28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67A898D6" w14:textId="77777777" w:rsidR="000A2616" w:rsidRPr="001C6A69" w:rsidRDefault="000A2616" w:rsidP="004F6A55">
            <w:pPr>
              <w:spacing w:line="28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</w:tcBorders>
            <w:noWrap/>
          </w:tcPr>
          <w:p w14:paraId="49FC350A" w14:textId="77777777" w:rsidR="000A2616" w:rsidRPr="0055523E" w:rsidRDefault="000A2616" w:rsidP="004F6A55">
            <w:pPr>
              <w:spacing w:line="28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A2616" w:rsidRPr="0055523E" w14:paraId="63C9002B" w14:textId="77777777" w:rsidTr="000A2616">
        <w:trPr>
          <w:trHeight w:val="59"/>
        </w:trPr>
        <w:tc>
          <w:tcPr>
            <w:tcW w:w="3005" w:type="dxa"/>
            <w:noWrap/>
          </w:tcPr>
          <w:p w14:paraId="6652DE62" w14:textId="77777777" w:rsidR="000A2616" w:rsidRPr="001C6A69" w:rsidRDefault="000A2616" w:rsidP="004F6A55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 w:hint="cs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247" w:type="dxa"/>
            <w:tcBorders>
              <w:left w:val="nil"/>
            </w:tcBorders>
            <w:noWrap/>
          </w:tcPr>
          <w:p w14:paraId="142A54E8" w14:textId="55D0B1D8" w:rsidR="000A2616" w:rsidRPr="0055523E" w:rsidRDefault="000A2616" w:rsidP="004F6A55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1,521,383.24</w:t>
            </w:r>
          </w:p>
        </w:tc>
        <w:tc>
          <w:tcPr>
            <w:tcW w:w="134" w:type="dxa"/>
          </w:tcPr>
          <w:p w14:paraId="37081310" w14:textId="77777777" w:rsidR="000A2616" w:rsidRPr="0055523E" w:rsidRDefault="000A2616" w:rsidP="004F6A55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noWrap/>
          </w:tcPr>
          <w:p w14:paraId="4BD00AED" w14:textId="77777777" w:rsidR="000A2616" w:rsidRPr="0055523E" w:rsidRDefault="000A2616" w:rsidP="004F6A55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55523E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07401632" w14:textId="77777777" w:rsidR="000A2616" w:rsidRPr="0055523E" w:rsidRDefault="000A2616" w:rsidP="004F6A55">
            <w:pPr>
              <w:spacing w:line="28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noWrap/>
          </w:tcPr>
          <w:p w14:paraId="40A02573" w14:textId="77777777" w:rsidR="000A2616" w:rsidRPr="0055523E" w:rsidRDefault="000A2616" w:rsidP="004F6A55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55523E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227AE39" w14:textId="77777777" w:rsidR="000A2616" w:rsidRPr="001C6A69" w:rsidRDefault="000A2616" w:rsidP="004F6A55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tcBorders>
              <w:left w:val="nil"/>
            </w:tcBorders>
            <w:noWrap/>
          </w:tcPr>
          <w:p w14:paraId="7753C567" w14:textId="23273B06" w:rsidR="000A2616" w:rsidRPr="0055523E" w:rsidRDefault="000A2616" w:rsidP="004F6A55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1,521,383.24</w:t>
            </w:r>
          </w:p>
        </w:tc>
      </w:tr>
      <w:tr w:rsidR="000A2616" w:rsidRPr="0055523E" w14:paraId="091C984F" w14:textId="77777777" w:rsidTr="000A2616">
        <w:tc>
          <w:tcPr>
            <w:tcW w:w="3005" w:type="dxa"/>
            <w:noWrap/>
          </w:tcPr>
          <w:p w14:paraId="31186649" w14:textId="77777777" w:rsidR="000A2616" w:rsidRPr="001C6A69" w:rsidRDefault="000A2616" w:rsidP="004F6A55">
            <w:pPr>
              <w:pStyle w:val="BodyTextIndent"/>
              <w:tabs>
                <w:tab w:val="left" w:pos="250"/>
              </w:tabs>
              <w:spacing w:after="0" w:line="28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1C6A69">
              <w:rPr>
                <w:rFonts w:ascii="Angsana New" w:hAnsi="Angsana New"/>
                <w:sz w:val="24"/>
                <w:szCs w:val="24"/>
                <w:cs/>
              </w:rPr>
              <w:t xml:space="preserve"> ค่</w:t>
            </w:r>
            <w:r w:rsidRPr="001C6A69">
              <w:rPr>
                <w:rFonts w:ascii="Angsana New" w:hAnsi="Angsana New" w:hint="cs"/>
                <w:sz w:val="24"/>
                <w:szCs w:val="24"/>
                <w:cs/>
              </w:rPr>
              <w:t>าตัดจำหน่าย</w:t>
            </w:r>
            <w:r w:rsidRPr="001C6A69">
              <w:rPr>
                <w:rFonts w:ascii="Angsana New" w:hAnsi="Angsana New"/>
                <w:sz w:val="24"/>
                <w:szCs w:val="24"/>
                <w:cs/>
              </w:rPr>
              <w:t>สะสม</w:t>
            </w:r>
          </w:p>
        </w:tc>
        <w:tc>
          <w:tcPr>
            <w:tcW w:w="1247" w:type="dxa"/>
            <w:noWrap/>
          </w:tcPr>
          <w:p w14:paraId="1018D13E" w14:textId="34946B68" w:rsidR="000A2616" w:rsidRPr="0055523E" w:rsidRDefault="000A2616" w:rsidP="004F6A55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1,371,710.47</w:t>
            </w:r>
          </w:p>
        </w:tc>
        <w:tc>
          <w:tcPr>
            <w:tcW w:w="134" w:type="dxa"/>
          </w:tcPr>
          <w:p w14:paraId="231FFF62" w14:textId="77777777" w:rsidR="000A2616" w:rsidRPr="0055523E" w:rsidRDefault="000A2616" w:rsidP="004F6A55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14:paraId="1D950D7F" w14:textId="77F3815B" w:rsidR="000A2616" w:rsidRPr="0055523E" w:rsidRDefault="000A2616" w:rsidP="004F6A55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24,915.13</w:t>
            </w:r>
          </w:p>
        </w:tc>
        <w:tc>
          <w:tcPr>
            <w:tcW w:w="134" w:type="dxa"/>
            <w:tcBorders>
              <w:left w:val="nil"/>
            </w:tcBorders>
          </w:tcPr>
          <w:p w14:paraId="7A339222" w14:textId="77777777" w:rsidR="000A2616" w:rsidRPr="0055523E" w:rsidRDefault="000A2616" w:rsidP="004F6A55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noWrap/>
          </w:tcPr>
          <w:p w14:paraId="277A09C1" w14:textId="77777777" w:rsidR="000A2616" w:rsidRPr="0055523E" w:rsidRDefault="000A2616" w:rsidP="004F6A55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55523E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41" w:type="dxa"/>
            <w:noWrap/>
          </w:tcPr>
          <w:p w14:paraId="65ED2542" w14:textId="77777777" w:rsidR="000A2616" w:rsidRPr="001C6A69" w:rsidRDefault="000A2616" w:rsidP="004F6A55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noWrap/>
          </w:tcPr>
          <w:p w14:paraId="55BB2F90" w14:textId="56175052" w:rsidR="000A2616" w:rsidRPr="0055523E" w:rsidRDefault="000A2616" w:rsidP="004F6A55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1,396,625.60</w:t>
            </w:r>
          </w:p>
        </w:tc>
      </w:tr>
      <w:tr w:rsidR="000A2616" w:rsidRPr="0055523E" w14:paraId="17F7AA4E" w14:textId="77777777" w:rsidTr="000A2616">
        <w:trPr>
          <w:trHeight w:val="59"/>
        </w:trPr>
        <w:tc>
          <w:tcPr>
            <w:tcW w:w="3005" w:type="dxa"/>
            <w:noWrap/>
          </w:tcPr>
          <w:p w14:paraId="290BBEE1" w14:textId="77777777" w:rsidR="000A2616" w:rsidRPr="001C6A69" w:rsidRDefault="000A2616" w:rsidP="004F6A55">
            <w:pPr>
              <w:pStyle w:val="BodyTextIndent"/>
              <w:tabs>
                <w:tab w:val="left" w:pos="250"/>
              </w:tabs>
              <w:spacing w:after="0" w:line="280" w:lineRule="exact"/>
              <w:ind w:left="0"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 w:hint="cs"/>
                <w:sz w:val="24"/>
                <w:szCs w:val="24"/>
                <w:cs/>
              </w:rPr>
              <w:t>สินทรัพย์ไม่มีตัวตน</w:t>
            </w:r>
            <w:r w:rsidRPr="001C6A69">
              <w:rPr>
                <w:rFonts w:ascii="Angsana New" w:hAnsi="Angsana New"/>
                <w:sz w:val="24"/>
                <w:szCs w:val="24"/>
                <w:cs/>
              </w:rPr>
              <w:t xml:space="preserve"> - สุทธิ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42A68FB6" w14:textId="59F3640A" w:rsidR="000A2616" w:rsidRPr="0055523E" w:rsidRDefault="000A2616" w:rsidP="004F6A55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149,672.77</w:t>
            </w:r>
          </w:p>
        </w:tc>
        <w:tc>
          <w:tcPr>
            <w:tcW w:w="134" w:type="dxa"/>
          </w:tcPr>
          <w:p w14:paraId="0AE40805" w14:textId="77777777" w:rsidR="000A2616" w:rsidRPr="0055523E" w:rsidRDefault="000A2616" w:rsidP="004F6A55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14:paraId="6914658E" w14:textId="77777777" w:rsidR="000A2616" w:rsidRPr="0055523E" w:rsidRDefault="000A2616" w:rsidP="004F6A55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4E88EC33" w14:textId="77777777" w:rsidR="000A2616" w:rsidRPr="0055523E" w:rsidRDefault="000A2616" w:rsidP="004F6A55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nil"/>
            </w:tcBorders>
            <w:noWrap/>
          </w:tcPr>
          <w:p w14:paraId="75DA44C7" w14:textId="77777777" w:rsidR="000A2616" w:rsidRPr="0055523E" w:rsidRDefault="000A2616" w:rsidP="004F6A55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noWrap/>
          </w:tcPr>
          <w:p w14:paraId="6EF63B7D" w14:textId="77777777" w:rsidR="000A2616" w:rsidRPr="001C6A69" w:rsidRDefault="000A2616" w:rsidP="004F6A55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755219E" w14:textId="50F89FEF" w:rsidR="000A2616" w:rsidRPr="0055523E" w:rsidRDefault="000A2616" w:rsidP="004F6A55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124,757.64</w:t>
            </w:r>
          </w:p>
        </w:tc>
      </w:tr>
    </w:tbl>
    <w:p w14:paraId="2110ED7F" w14:textId="77777777" w:rsidR="0029511B" w:rsidRPr="0055523E" w:rsidRDefault="0029511B" w:rsidP="0067084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after="160" w:line="360" w:lineRule="exact"/>
        <w:ind w:right="-34" w:hanging="142"/>
        <w:contextualSpacing/>
        <w:jc w:val="thaiDistribute"/>
        <w:textAlignment w:val="baseline"/>
        <w:rPr>
          <w:rFonts w:ascii="Angsana New" w:eastAsia="Calibri" w:hAnsi="Angsana New"/>
          <w:b/>
          <w:bCs/>
          <w:sz w:val="32"/>
          <w:szCs w:val="32"/>
        </w:rPr>
      </w:pPr>
    </w:p>
    <w:p w14:paraId="6A754B3F" w14:textId="6E07172C" w:rsidR="004161F4" w:rsidRPr="0055523E" w:rsidRDefault="0021486B" w:rsidP="0067084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after="160" w:line="360" w:lineRule="exact"/>
        <w:ind w:right="-34" w:hanging="142"/>
        <w:contextualSpacing/>
        <w:jc w:val="thaiDistribute"/>
        <w:textAlignment w:val="baseline"/>
        <w:rPr>
          <w:rFonts w:ascii="Angsana New" w:eastAsia="Calibri" w:hAnsi="Angsana New"/>
          <w:b/>
          <w:bCs/>
          <w:sz w:val="32"/>
          <w:szCs w:val="32"/>
        </w:rPr>
      </w:pPr>
      <w:r w:rsidRPr="0055523E">
        <w:rPr>
          <w:rFonts w:ascii="Angsana New" w:eastAsia="Calibri" w:hAnsi="Angsana New"/>
          <w:b/>
          <w:bCs/>
          <w:sz w:val="32"/>
          <w:szCs w:val="32"/>
        </w:rPr>
        <w:t>1</w:t>
      </w:r>
      <w:r w:rsidR="001F50E6" w:rsidRPr="0055523E">
        <w:rPr>
          <w:rFonts w:ascii="Angsana New" w:eastAsia="Calibri" w:hAnsi="Angsana New"/>
          <w:b/>
          <w:bCs/>
          <w:sz w:val="32"/>
          <w:szCs w:val="32"/>
        </w:rPr>
        <w:t>5</w:t>
      </w:r>
      <w:r w:rsidR="004161F4" w:rsidRPr="0055523E">
        <w:rPr>
          <w:rFonts w:ascii="Angsana New" w:eastAsia="Calibri" w:hAnsi="Angsana New"/>
          <w:b/>
          <w:bCs/>
          <w:sz w:val="32"/>
          <w:szCs w:val="32"/>
        </w:rPr>
        <w:t>.</w:t>
      </w:r>
      <w:r w:rsidR="004161F4" w:rsidRPr="0055523E">
        <w:rPr>
          <w:rFonts w:ascii="Angsana New" w:eastAsia="Calibri" w:hAnsi="Angsana New"/>
          <w:b/>
          <w:bCs/>
          <w:sz w:val="32"/>
          <w:szCs w:val="32"/>
        </w:rPr>
        <w:tab/>
      </w:r>
      <w:r w:rsidR="004161F4" w:rsidRPr="001C6A69">
        <w:rPr>
          <w:rFonts w:ascii="Angsana New" w:eastAsia="Calibri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7FF79535" w14:textId="31A918E0" w:rsidR="001F50E6" w:rsidRPr="0055523E" w:rsidRDefault="00406F99" w:rsidP="00F55777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55523E">
        <w:rPr>
          <w:rFonts w:ascii="Angsana New" w:hAnsi="Angsana New"/>
          <w:sz w:val="32"/>
          <w:szCs w:val="32"/>
          <w:cs/>
        </w:rPr>
        <w:t>การเปลี่ยนแปลงของสินทรัพย์ภาษีเงินได้รอการตัดบัญชีสำหรับปีสิ</w:t>
      </w:r>
      <w:r w:rsidRPr="0055523E">
        <w:rPr>
          <w:rStyle w:val="PageNumber"/>
          <w:rFonts w:ascii="Angsana New" w:hAnsi="Angsana New"/>
          <w:sz w:val="32"/>
          <w:szCs w:val="32"/>
          <w:cs/>
        </w:rPr>
        <w:t>้นสุดวันที่</w:t>
      </w:r>
      <w:r w:rsidRPr="0055523E">
        <w:rPr>
          <w:rStyle w:val="PageNumber"/>
          <w:rFonts w:ascii="Angsana New" w:hAnsi="Angsana New"/>
          <w:sz w:val="32"/>
          <w:szCs w:val="32"/>
        </w:rPr>
        <w:t xml:space="preserve"> 31</w:t>
      </w:r>
      <w:r w:rsidRPr="001C6A69">
        <w:rPr>
          <w:rStyle w:val="PageNumber"/>
          <w:rFonts w:ascii="Angsana New" w:hAnsi="Angsana New"/>
          <w:sz w:val="32"/>
          <w:szCs w:val="32"/>
          <w:cs/>
        </w:rPr>
        <w:t xml:space="preserve"> ธันวาคม</w:t>
      </w:r>
      <w:r w:rsidRPr="0055523E">
        <w:rPr>
          <w:rFonts w:ascii="Angsana New" w:hAnsi="Angsana New"/>
          <w:sz w:val="32"/>
          <w:szCs w:val="32"/>
        </w:rPr>
        <w:t xml:space="preserve"> 256</w:t>
      </w:r>
      <w:r w:rsidR="00374C42" w:rsidRPr="0055523E">
        <w:rPr>
          <w:rFonts w:ascii="Angsana New" w:hAnsi="Angsana New"/>
          <w:sz w:val="32"/>
          <w:szCs w:val="32"/>
        </w:rPr>
        <w:t>4</w:t>
      </w:r>
      <w:r w:rsidRPr="001C6A69">
        <w:rPr>
          <w:rFonts w:ascii="Angsana New" w:hAnsi="Angsana New"/>
          <w:sz w:val="32"/>
          <w:szCs w:val="32"/>
          <w:cs/>
        </w:rPr>
        <w:t xml:space="preserve"> และ</w:t>
      </w:r>
      <w:r w:rsidRPr="0055523E">
        <w:rPr>
          <w:rFonts w:ascii="Angsana New" w:hAnsi="Angsana New"/>
          <w:sz w:val="32"/>
          <w:szCs w:val="32"/>
        </w:rPr>
        <w:t xml:space="preserve"> 256</w:t>
      </w:r>
      <w:r w:rsidR="00374C42" w:rsidRPr="0055523E">
        <w:rPr>
          <w:rFonts w:ascii="Angsana New" w:hAnsi="Angsana New"/>
          <w:sz w:val="32"/>
          <w:szCs w:val="32"/>
        </w:rPr>
        <w:t>3</w:t>
      </w:r>
      <w:r w:rsidRPr="0055523E">
        <w:rPr>
          <w:rFonts w:ascii="Angsana New" w:hAnsi="Angsana New"/>
          <w:sz w:val="32"/>
          <w:szCs w:val="32"/>
        </w:rPr>
        <w:t xml:space="preserve"> </w:t>
      </w:r>
      <w:r w:rsidRPr="001C6A69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901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15"/>
        <w:gridCol w:w="1275"/>
        <w:gridCol w:w="141"/>
        <w:gridCol w:w="1135"/>
        <w:gridCol w:w="141"/>
        <w:gridCol w:w="1277"/>
        <w:gridCol w:w="142"/>
        <w:gridCol w:w="1275"/>
      </w:tblGrid>
      <w:tr w:rsidR="001F50E6" w:rsidRPr="0055523E" w14:paraId="343EA271" w14:textId="77777777" w:rsidTr="002218D6">
        <w:tc>
          <w:tcPr>
            <w:tcW w:w="3515" w:type="dxa"/>
          </w:tcPr>
          <w:p w14:paraId="58240F3C" w14:textId="77777777" w:rsidR="001F50E6" w:rsidRPr="0055523E" w:rsidRDefault="001F50E6" w:rsidP="004F6A5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86" w:type="dxa"/>
            <w:gridSpan w:val="7"/>
          </w:tcPr>
          <w:p w14:paraId="7A6949BC" w14:textId="7BDB2A0B" w:rsidR="001F50E6" w:rsidRPr="001C6A69" w:rsidRDefault="001F50E6" w:rsidP="004F6A55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1C6A69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1F50E6" w:rsidRPr="0055523E" w14:paraId="68348E20" w14:textId="77777777" w:rsidTr="002218D6">
        <w:tc>
          <w:tcPr>
            <w:tcW w:w="3515" w:type="dxa"/>
          </w:tcPr>
          <w:p w14:paraId="61EA8750" w14:textId="77777777" w:rsidR="001F50E6" w:rsidRPr="0055523E" w:rsidRDefault="001F50E6" w:rsidP="004F6A5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86" w:type="dxa"/>
            <w:gridSpan w:val="7"/>
            <w:tcBorders>
              <w:top w:val="single" w:sz="6" w:space="0" w:color="auto"/>
            </w:tcBorders>
          </w:tcPr>
          <w:p w14:paraId="7D560617" w14:textId="77777777" w:rsidR="001F50E6" w:rsidRPr="001C6A69" w:rsidRDefault="001F50E6" w:rsidP="004F6A55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1C6A6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1F50E6" w:rsidRPr="0055523E" w14:paraId="2C520F35" w14:textId="77777777" w:rsidTr="00CE04DD">
        <w:trPr>
          <w:trHeight w:val="225"/>
        </w:trPr>
        <w:tc>
          <w:tcPr>
            <w:tcW w:w="3515" w:type="dxa"/>
          </w:tcPr>
          <w:p w14:paraId="433D3F83" w14:textId="77777777" w:rsidR="001F50E6" w:rsidRPr="0055523E" w:rsidRDefault="001F50E6" w:rsidP="004F6A5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FBA4EEC" w14:textId="77777777" w:rsidR="001F50E6" w:rsidRPr="001C6A69" w:rsidRDefault="001F50E6" w:rsidP="004F6A55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1C6A69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ยอดตามบัญชี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9726E67" w14:textId="77777777" w:rsidR="001F50E6" w:rsidRPr="0055523E" w:rsidRDefault="001F50E6" w:rsidP="004F6A5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0247E0" w14:textId="6C2D6C7A" w:rsidR="001F50E6" w:rsidRPr="001C6A69" w:rsidRDefault="001F50E6" w:rsidP="004F6A55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1C6A69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รายได้ (ค่าใช้จ่าย) ในระหว่าง</w:t>
            </w:r>
            <w:r w:rsidR="00346569" w:rsidRPr="001C6A69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08C29C6" w14:textId="77777777" w:rsidR="001F50E6" w:rsidRPr="0055523E" w:rsidRDefault="001F50E6" w:rsidP="004F6A5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C2B831E" w14:textId="77777777" w:rsidR="001F50E6" w:rsidRPr="001C6A69" w:rsidRDefault="001F50E6" w:rsidP="004F6A55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1C6A69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ยอดตามบัญชี</w:t>
            </w:r>
          </w:p>
        </w:tc>
      </w:tr>
      <w:tr w:rsidR="001F50E6" w:rsidRPr="0055523E" w14:paraId="2B031FB2" w14:textId="77777777" w:rsidTr="002218D6">
        <w:tc>
          <w:tcPr>
            <w:tcW w:w="3515" w:type="dxa"/>
          </w:tcPr>
          <w:p w14:paraId="631E4117" w14:textId="77777777" w:rsidR="001F50E6" w:rsidRPr="0055523E" w:rsidRDefault="001F50E6" w:rsidP="004F6A5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1AB3EB38" w14:textId="77777777" w:rsidR="001F50E6" w:rsidRPr="0055523E" w:rsidRDefault="001F50E6" w:rsidP="004F6A5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6A69">
              <w:rPr>
                <w:rFonts w:asciiTheme="majorBidi" w:hAnsiTheme="majorBidi" w:cstheme="majorBidi"/>
                <w:sz w:val="26"/>
                <w:szCs w:val="26"/>
                <w:cs/>
              </w:rPr>
              <w:t>ณ</w:t>
            </w:r>
            <w:r w:rsidRPr="0055523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C6A6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55523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03539159" w14:textId="77777777" w:rsidR="001F50E6" w:rsidRPr="0055523E" w:rsidRDefault="001F50E6" w:rsidP="004F6A5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6A6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55523E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41" w:type="dxa"/>
          </w:tcPr>
          <w:p w14:paraId="37FBBA2E" w14:textId="77777777" w:rsidR="001F50E6" w:rsidRPr="0055523E" w:rsidRDefault="001F50E6" w:rsidP="004F6A55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000000"/>
              <w:bottom w:val="single" w:sz="6" w:space="0" w:color="auto"/>
            </w:tcBorders>
          </w:tcPr>
          <w:p w14:paraId="4F224F0E" w14:textId="77777777" w:rsidR="001F50E6" w:rsidRPr="0055523E" w:rsidRDefault="001F50E6" w:rsidP="004F6A55">
            <w:pPr>
              <w:spacing w:line="320" w:lineRule="exact"/>
              <w:ind w:right="-165" w:hanging="16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6A69">
              <w:rPr>
                <w:rFonts w:asciiTheme="majorBidi" w:hAnsiTheme="majorBidi" w:cstheme="majorBidi"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723F9C7B" w14:textId="77777777" w:rsidR="001F50E6" w:rsidRPr="0055523E" w:rsidRDefault="001F50E6" w:rsidP="004F6A5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6" w:space="0" w:color="000000"/>
              <w:bottom w:val="single" w:sz="6" w:space="0" w:color="auto"/>
            </w:tcBorders>
          </w:tcPr>
          <w:p w14:paraId="0D631711" w14:textId="77777777" w:rsidR="001F50E6" w:rsidRPr="001C6A69" w:rsidRDefault="001F50E6" w:rsidP="004F6A5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6A69">
              <w:rPr>
                <w:rFonts w:asciiTheme="majorBidi" w:hAnsiTheme="majorBidi" w:cstheme="majorBidi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2D78AEBC" w14:textId="77777777" w:rsidR="001F50E6" w:rsidRPr="0055523E" w:rsidRDefault="001F50E6" w:rsidP="004F6A5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14:paraId="5CD6484C" w14:textId="77777777" w:rsidR="00B17698" w:rsidRPr="0055523E" w:rsidRDefault="00B17698" w:rsidP="004F6A5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6A69">
              <w:rPr>
                <w:rFonts w:asciiTheme="majorBidi" w:hAnsiTheme="majorBidi" w:cstheme="majorBidi"/>
                <w:sz w:val="26"/>
                <w:szCs w:val="26"/>
                <w:cs/>
              </w:rPr>
              <w:t>ณ</w:t>
            </w:r>
            <w:r w:rsidRPr="0055523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C6A6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55523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09D427AF" w14:textId="428E0751" w:rsidR="001F50E6" w:rsidRPr="0055523E" w:rsidRDefault="00B17698" w:rsidP="004F6A5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6A6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55523E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B17698" w:rsidRPr="0055523E" w14:paraId="3411AD68" w14:textId="77777777" w:rsidTr="002218D6">
        <w:tc>
          <w:tcPr>
            <w:tcW w:w="3515" w:type="dxa"/>
            <w:shd w:val="clear" w:color="auto" w:fill="auto"/>
          </w:tcPr>
          <w:p w14:paraId="31E3AF34" w14:textId="77777777" w:rsidR="00B17698" w:rsidRPr="001C6A69" w:rsidRDefault="00B17698" w:rsidP="004F6A55">
            <w:pPr>
              <w:overflowPunct w:val="0"/>
              <w:autoSpaceDE w:val="0"/>
              <w:autoSpaceDN w:val="0"/>
              <w:adjustRightInd w:val="0"/>
              <w:spacing w:line="320" w:lineRule="exact"/>
              <w:ind w:hanging="52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6A69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55523E">
              <w:rPr>
                <w:rFonts w:asciiTheme="majorBidi" w:hAnsiTheme="majorBidi" w:cstheme="majorBidi"/>
                <w:sz w:val="26"/>
                <w:szCs w:val="26"/>
              </w:rPr>
              <w:t xml:space="preserve"> :</w:t>
            </w:r>
          </w:p>
        </w:tc>
        <w:tc>
          <w:tcPr>
            <w:tcW w:w="1275" w:type="dxa"/>
          </w:tcPr>
          <w:p w14:paraId="06C538EF" w14:textId="4CB2899A" w:rsidR="00B17698" w:rsidRPr="0055523E" w:rsidRDefault="00B17698" w:rsidP="004F6A55">
            <w:pPr>
              <w:spacing w:line="320" w:lineRule="exact"/>
              <w:ind w:left="-369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5725D089" w14:textId="77777777" w:rsidR="00B17698" w:rsidRPr="0055523E" w:rsidRDefault="00B17698" w:rsidP="004F6A55">
            <w:pPr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60BDFBF2" w14:textId="77777777" w:rsidR="00B17698" w:rsidRPr="0055523E" w:rsidRDefault="00B17698" w:rsidP="004F6A55">
            <w:pPr>
              <w:spacing w:line="320" w:lineRule="exact"/>
              <w:ind w:left="-3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73776D7E" w14:textId="77777777" w:rsidR="00B17698" w:rsidRPr="0055523E" w:rsidRDefault="00B17698" w:rsidP="004F6A55">
            <w:pPr>
              <w:spacing w:line="320" w:lineRule="exact"/>
              <w:ind w:left="-340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</w:tcPr>
          <w:p w14:paraId="47B08145" w14:textId="77777777" w:rsidR="00B17698" w:rsidRPr="0055523E" w:rsidRDefault="00B17698" w:rsidP="004F6A55">
            <w:pPr>
              <w:spacing w:line="320" w:lineRule="exact"/>
              <w:ind w:left="-340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595C0FB4" w14:textId="77777777" w:rsidR="00B17698" w:rsidRPr="0055523E" w:rsidRDefault="00B17698" w:rsidP="004F6A55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14:paraId="3BD34BDA" w14:textId="77777777" w:rsidR="00B17698" w:rsidRPr="0055523E" w:rsidRDefault="00B17698" w:rsidP="004F6A55">
            <w:pPr>
              <w:spacing w:line="320" w:lineRule="exact"/>
              <w:ind w:left="-369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E04DD" w:rsidRPr="0055523E" w14:paraId="4E08447D" w14:textId="77777777" w:rsidTr="002218D6">
        <w:tc>
          <w:tcPr>
            <w:tcW w:w="3515" w:type="dxa"/>
            <w:shd w:val="clear" w:color="auto" w:fill="auto"/>
          </w:tcPr>
          <w:p w14:paraId="25364600" w14:textId="77777777" w:rsidR="00CE04DD" w:rsidRPr="001C6A69" w:rsidRDefault="00CE04DD" w:rsidP="004F6A5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312" w:right="-139" w:hanging="142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6A69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</w:t>
            </w:r>
            <w:r w:rsidRPr="001C6A69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5" w:type="dxa"/>
          </w:tcPr>
          <w:p w14:paraId="2E2831F6" w14:textId="4AF164F7" w:rsidR="00CE04DD" w:rsidRPr="0055523E" w:rsidRDefault="00CE04DD" w:rsidP="004F6A55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/>
                <w:sz w:val="26"/>
                <w:szCs w:val="26"/>
              </w:rPr>
              <w:t>2,465,281.94</w:t>
            </w:r>
          </w:p>
        </w:tc>
        <w:tc>
          <w:tcPr>
            <w:tcW w:w="141" w:type="dxa"/>
          </w:tcPr>
          <w:p w14:paraId="57117A8A" w14:textId="77777777" w:rsidR="00CE04DD" w:rsidRPr="0055523E" w:rsidRDefault="00CE04DD" w:rsidP="004F6A55">
            <w:pPr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5496E79C" w14:textId="4049ADDB" w:rsidR="00CE04DD" w:rsidRPr="0055523E" w:rsidRDefault="00AD0FE2" w:rsidP="004F6A5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55523E">
              <w:rPr>
                <w:rFonts w:asciiTheme="majorBidi" w:hAnsiTheme="majorBidi" w:cstheme="majorBidi"/>
                <w:sz w:val="26"/>
                <w:szCs w:val="26"/>
              </w:rPr>
              <w:t>1,734,419.88</w:t>
            </w:r>
          </w:p>
        </w:tc>
        <w:tc>
          <w:tcPr>
            <w:tcW w:w="141" w:type="dxa"/>
          </w:tcPr>
          <w:p w14:paraId="3C401F98" w14:textId="77777777" w:rsidR="00CE04DD" w:rsidRPr="0055523E" w:rsidRDefault="00CE04DD" w:rsidP="004F6A55">
            <w:pPr>
              <w:spacing w:line="320" w:lineRule="exact"/>
              <w:ind w:left="-340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</w:tcPr>
          <w:p w14:paraId="0308CE7C" w14:textId="4A884DAF" w:rsidR="00CE04DD" w:rsidRPr="0055523E" w:rsidRDefault="00E0518F" w:rsidP="004F6A55">
            <w:pPr>
              <w:tabs>
                <w:tab w:val="left" w:pos="-88"/>
              </w:tabs>
              <w:spacing w:line="32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6"/>
                <w:szCs w:val="26"/>
              </w:rPr>
            </w:pPr>
            <w:r w:rsidRPr="0055523E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3E60A5F" w14:textId="77777777" w:rsidR="00CE04DD" w:rsidRPr="0055523E" w:rsidRDefault="00CE04DD" w:rsidP="004F6A55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14:paraId="2B288F25" w14:textId="7C6DEFFC" w:rsidR="00CE04DD" w:rsidRPr="0055523E" w:rsidRDefault="00BA643E" w:rsidP="004F6A55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/>
                <w:sz w:val="26"/>
                <w:szCs w:val="26"/>
              </w:rPr>
              <w:t>4,199,701.82</w:t>
            </w:r>
          </w:p>
        </w:tc>
      </w:tr>
      <w:tr w:rsidR="00CE04DD" w:rsidRPr="0055523E" w14:paraId="1EEADAFE" w14:textId="77777777" w:rsidTr="002218D6">
        <w:tc>
          <w:tcPr>
            <w:tcW w:w="3515" w:type="dxa"/>
            <w:shd w:val="clear" w:color="auto" w:fill="auto"/>
          </w:tcPr>
          <w:p w14:paraId="1098868F" w14:textId="0E435BA2" w:rsidR="00CE04DD" w:rsidRPr="001C6A69" w:rsidRDefault="00CE04DD" w:rsidP="004F6A5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312" w:right="-139" w:hanging="142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6A69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ผลขาดทุนสะสมจากการรับชำระตามสัญญา</w:t>
            </w:r>
          </w:p>
        </w:tc>
        <w:tc>
          <w:tcPr>
            <w:tcW w:w="1275" w:type="dxa"/>
          </w:tcPr>
          <w:p w14:paraId="466ED38C" w14:textId="5EA67C3E" w:rsidR="00CE04DD" w:rsidRPr="0055523E" w:rsidRDefault="00CE04DD" w:rsidP="004F6A55">
            <w:pPr>
              <w:tabs>
                <w:tab w:val="left" w:pos="-88"/>
              </w:tabs>
              <w:spacing w:line="32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6"/>
                <w:szCs w:val="26"/>
              </w:rPr>
            </w:pPr>
            <w:r w:rsidRPr="0055523E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24B67329" w14:textId="77777777" w:rsidR="00CE04DD" w:rsidRPr="0055523E" w:rsidRDefault="00CE04DD" w:rsidP="004F6A55">
            <w:pPr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066CA272" w14:textId="1DEF18D1" w:rsidR="00CE04DD" w:rsidRPr="0055523E" w:rsidRDefault="00213DE7" w:rsidP="004F6A5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55523E">
              <w:rPr>
                <w:rFonts w:asciiTheme="majorBidi" w:hAnsiTheme="majorBidi" w:cstheme="majorBidi"/>
                <w:sz w:val="26"/>
                <w:szCs w:val="26"/>
              </w:rPr>
              <w:t>277,178.55</w:t>
            </w:r>
          </w:p>
        </w:tc>
        <w:tc>
          <w:tcPr>
            <w:tcW w:w="141" w:type="dxa"/>
          </w:tcPr>
          <w:p w14:paraId="10A0ABE2" w14:textId="77777777" w:rsidR="00CE04DD" w:rsidRPr="0055523E" w:rsidRDefault="00CE04DD" w:rsidP="004F6A55">
            <w:pPr>
              <w:spacing w:line="320" w:lineRule="exact"/>
              <w:ind w:left="-340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</w:tcPr>
          <w:p w14:paraId="7EEEC6FA" w14:textId="6A1909A3" w:rsidR="00CE04DD" w:rsidRPr="0055523E" w:rsidRDefault="00E0518F" w:rsidP="004F6A55">
            <w:pPr>
              <w:tabs>
                <w:tab w:val="left" w:pos="-88"/>
              </w:tabs>
              <w:spacing w:line="32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6"/>
                <w:szCs w:val="26"/>
              </w:rPr>
            </w:pPr>
            <w:r w:rsidRPr="0055523E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95468C5" w14:textId="77777777" w:rsidR="00CE04DD" w:rsidRPr="0055523E" w:rsidRDefault="00CE04DD" w:rsidP="004F6A55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14:paraId="26442276" w14:textId="436E447A" w:rsidR="00CE04DD" w:rsidRPr="0055523E" w:rsidRDefault="00CE04DD" w:rsidP="004F6A55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13DE7" w:rsidRPr="0055523E">
              <w:rPr>
                <w:rFonts w:ascii="Angsana New" w:hAnsi="Angsana New"/>
                <w:sz w:val="26"/>
                <w:szCs w:val="26"/>
              </w:rPr>
              <w:t xml:space="preserve"> 277,178.55</w:t>
            </w:r>
          </w:p>
        </w:tc>
      </w:tr>
      <w:tr w:rsidR="00CE04DD" w:rsidRPr="0055523E" w14:paraId="626D9C27" w14:textId="77777777" w:rsidTr="002218D6">
        <w:tc>
          <w:tcPr>
            <w:tcW w:w="3515" w:type="dxa"/>
            <w:shd w:val="clear" w:color="auto" w:fill="auto"/>
          </w:tcPr>
          <w:p w14:paraId="2E3859FF" w14:textId="72DE6386" w:rsidR="00CE04DD" w:rsidRPr="001C6A69" w:rsidRDefault="00CE04DD" w:rsidP="004F6A5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312" w:right="-139" w:hanging="142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6A69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ค่าเผื่อการลดลงของมูลค่าสินค้า</w:t>
            </w:r>
          </w:p>
        </w:tc>
        <w:tc>
          <w:tcPr>
            <w:tcW w:w="1275" w:type="dxa"/>
          </w:tcPr>
          <w:p w14:paraId="42E1610E" w14:textId="0B6F967A" w:rsidR="00CE04DD" w:rsidRPr="0055523E" w:rsidRDefault="00CE04DD" w:rsidP="004F6A55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/>
                <w:sz w:val="26"/>
                <w:szCs w:val="26"/>
              </w:rPr>
              <w:t>11,621,588.13</w:t>
            </w:r>
          </w:p>
        </w:tc>
        <w:tc>
          <w:tcPr>
            <w:tcW w:w="141" w:type="dxa"/>
            <w:vAlign w:val="bottom"/>
          </w:tcPr>
          <w:p w14:paraId="5B55329F" w14:textId="77777777" w:rsidR="00CE04DD" w:rsidRPr="0055523E" w:rsidRDefault="00CE04DD" w:rsidP="004F6A5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vAlign w:val="bottom"/>
          </w:tcPr>
          <w:p w14:paraId="6E83E41C" w14:textId="0B574744" w:rsidR="00CE04DD" w:rsidRPr="0055523E" w:rsidRDefault="00E171F6" w:rsidP="004F6A5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55523E">
              <w:rPr>
                <w:rFonts w:asciiTheme="majorBidi" w:hAnsiTheme="majorBidi" w:cstheme="majorBidi"/>
                <w:sz w:val="26"/>
                <w:szCs w:val="26"/>
              </w:rPr>
              <w:t>1,061,087.56</w:t>
            </w:r>
          </w:p>
        </w:tc>
        <w:tc>
          <w:tcPr>
            <w:tcW w:w="141" w:type="dxa"/>
            <w:vAlign w:val="bottom"/>
          </w:tcPr>
          <w:p w14:paraId="54D30B05" w14:textId="77777777" w:rsidR="00CE04DD" w:rsidRPr="0055523E" w:rsidRDefault="00CE04DD" w:rsidP="004F6A55">
            <w:pPr>
              <w:spacing w:line="320" w:lineRule="exact"/>
              <w:ind w:left="-340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3F5A9A9B" w14:textId="5D93B4F7" w:rsidR="00CE04DD" w:rsidRPr="0055523E" w:rsidRDefault="00E0518F" w:rsidP="004F6A55">
            <w:pPr>
              <w:tabs>
                <w:tab w:val="left" w:pos="-88"/>
              </w:tabs>
              <w:spacing w:line="32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6"/>
                <w:szCs w:val="26"/>
              </w:rPr>
            </w:pPr>
            <w:r w:rsidRPr="0055523E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11E9F358" w14:textId="77777777" w:rsidR="00CE04DD" w:rsidRPr="0055523E" w:rsidRDefault="00CE04DD" w:rsidP="004F6A5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14:paraId="572931F0" w14:textId="6F257463" w:rsidR="00CE04DD" w:rsidRPr="0055523E" w:rsidRDefault="00CE04DD" w:rsidP="004F6A55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/>
                <w:sz w:val="26"/>
                <w:szCs w:val="26"/>
              </w:rPr>
              <w:t xml:space="preserve"> 12,682,675.69 </w:t>
            </w:r>
          </w:p>
        </w:tc>
      </w:tr>
      <w:tr w:rsidR="00CE04DD" w:rsidRPr="0055523E" w14:paraId="318EB9B6" w14:textId="77777777" w:rsidTr="002218D6">
        <w:trPr>
          <w:trHeight w:val="270"/>
        </w:trPr>
        <w:tc>
          <w:tcPr>
            <w:tcW w:w="3515" w:type="dxa"/>
            <w:shd w:val="clear" w:color="auto" w:fill="auto"/>
          </w:tcPr>
          <w:p w14:paraId="220C6773" w14:textId="0CE76AE9" w:rsidR="00CE04DD" w:rsidRPr="001C6A69" w:rsidRDefault="00CE04DD" w:rsidP="004F6A5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6A69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ค่าเผื่อการด้อยค่าสินทรัพย์ถาวร</w:t>
            </w:r>
          </w:p>
        </w:tc>
        <w:tc>
          <w:tcPr>
            <w:tcW w:w="1275" w:type="dxa"/>
          </w:tcPr>
          <w:p w14:paraId="50E9741A" w14:textId="546E1FC4" w:rsidR="00CE04DD" w:rsidRPr="0055523E" w:rsidRDefault="00CE04DD" w:rsidP="004F6A55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/>
                <w:sz w:val="26"/>
                <w:szCs w:val="26"/>
              </w:rPr>
              <w:t>373,218.16</w:t>
            </w:r>
          </w:p>
        </w:tc>
        <w:tc>
          <w:tcPr>
            <w:tcW w:w="141" w:type="dxa"/>
          </w:tcPr>
          <w:p w14:paraId="2717F4AB" w14:textId="77777777" w:rsidR="00CE04DD" w:rsidRPr="0055523E" w:rsidRDefault="00CE04DD" w:rsidP="004F6A5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5D121B30" w14:textId="7303238F" w:rsidR="00CE04DD" w:rsidRPr="0055523E" w:rsidRDefault="00E171F6" w:rsidP="004F6A5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55523E">
              <w:rPr>
                <w:rFonts w:asciiTheme="majorBidi" w:hAnsiTheme="majorBidi" w:cstheme="majorBidi"/>
                <w:sz w:val="26"/>
                <w:szCs w:val="26"/>
              </w:rPr>
              <w:t>35,631.46</w:t>
            </w:r>
          </w:p>
        </w:tc>
        <w:tc>
          <w:tcPr>
            <w:tcW w:w="141" w:type="dxa"/>
            <w:vAlign w:val="bottom"/>
          </w:tcPr>
          <w:p w14:paraId="1AA9DCD4" w14:textId="77777777" w:rsidR="00CE04DD" w:rsidRPr="0055523E" w:rsidRDefault="00CE04DD" w:rsidP="004F6A5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</w:tcPr>
          <w:p w14:paraId="01896312" w14:textId="06924026" w:rsidR="00CE04DD" w:rsidRPr="0055523E" w:rsidRDefault="00E0518F" w:rsidP="004F6A55">
            <w:pPr>
              <w:tabs>
                <w:tab w:val="left" w:pos="-88"/>
              </w:tabs>
              <w:spacing w:line="32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6"/>
                <w:szCs w:val="26"/>
              </w:rPr>
            </w:pPr>
            <w:r w:rsidRPr="0055523E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0EAA69E8" w14:textId="77777777" w:rsidR="00CE04DD" w:rsidRPr="0055523E" w:rsidRDefault="00CE04DD" w:rsidP="004F6A5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14:paraId="3AAD9DE2" w14:textId="0AEEFE38" w:rsidR="00CE04DD" w:rsidRPr="0055523E" w:rsidRDefault="00CE04DD" w:rsidP="004F6A55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/>
                <w:sz w:val="26"/>
                <w:szCs w:val="26"/>
              </w:rPr>
              <w:t xml:space="preserve"> 408,849.62 </w:t>
            </w:r>
          </w:p>
        </w:tc>
      </w:tr>
      <w:tr w:rsidR="00374C42" w:rsidRPr="0055523E" w14:paraId="13508160" w14:textId="77777777" w:rsidTr="002218D6">
        <w:trPr>
          <w:trHeight w:val="270"/>
        </w:trPr>
        <w:tc>
          <w:tcPr>
            <w:tcW w:w="3515" w:type="dxa"/>
            <w:shd w:val="clear" w:color="auto" w:fill="auto"/>
          </w:tcPr>
          <w:p w14:paraId="4B774BBD" w14:textId="1CD4A1CD" w:rsidR="00374C42" w:rsidRPr="001C6A69" w:rsidRDefault="00374C42" w:rsidP="004F6A5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6A69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1275" w:type="dxa"/>
          </w:tcPr>
          <w:p w14:paraId="3AA17C95" w14:textId="4221E4D5" w:rsidR="00374C42" w:rsidRPr="0055523E" w:rsidRDefault="00374C42" w:rsidP="004F6A55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/>
                <w:sz w:val="26"/>
                <w:szCs w:val="26"/>
              </w:rPr>
              <w:t>1,103,729.86</w:t>
            </w:r>
          </w:p>
        </w:tc>
        <w:tc>
          <w:tcPr>
            <w:tcW w:w="141" w:type="dxa"/>
          </w:tcPr>
          <w:p w14:paraId="603541AF" w14:textId="77777777" w:rsidR="00374C42" w:rsidRPr="0055523E" w:rsidRDefault="00374C42" w:rsidP="004F6A5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7625C371" w14:textId="7294E1E4" w:rsidR="00374C42" w:rsidRPr="0055523E" w:rsidRDefault="00B17454" w:rsidP="004F6A5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55523E">
              <w:rPr>
                <w:rFonts w:asciiTheme="majorBidi" w:hAnsiTheme="majorBidi" w:cstheme="majorBidi"/>
                <w:sz w:val="26"/>
                <w:szCs w:val="26"/>
              </w:rPr>
              <w:t>(1,303,013.15)</w:t>
            </w:r>
          </w:p>
        </w:tc>
        <w:tc>
          <w:tcPr>
            <w:tcW w:w="141" w:type="dxa"/>
            <w:vAlign w:val="bottom"/>
          </w:tcPr>
          <w:p w14:paraId="21C7C355" w14:textId="77777777" w:rsidR="00374C42" w:rsidRPr="0055523E" w:rsidRDefault="00374C42" w:rsidP="004F6A5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</w:tcPr>
          <w:p w14:paraId="079D6255" w14:textId="33B3B22B" w:rsidR="00374C42" w:rsidRPr="0055523E" w:rsidRDefault="00E0518F" w:rsidP="004F6A55">
            <w:pPr>
              <w:tabs>
                <w:tab w:val="left" w:pos="-88"/>
              </w:tabs>
              <w:spacing w:line="32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6"/>
                <w:szCs w:val="26"/>
              </w:rPr>
            </w:pPr>
            <w:r w:rsidRPr="0055523E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3BD2112C" w14:textId="77777777" w:rsidR="00374C42" w:rsidRPr="0055523E" w:rsidRDefault="00374C42" w:rsidP="004F6A5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14:paraId="04E9AAF7" w14:textId="7ECF1C24" w:rsidR="00374C42" w:rsidRPr="0055523E" w:rsidRDefault="00555D8C" w:rsidP="004F6A5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369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3A7F7A">
              <w:rPr>
                <w:rFonts w:ascii="Angsana New" w:hAnsi="Angsana New"/>
                <w:sz w:val="26"/>
                <w:szCs w:val="26"/>
              </w:rPr>
              <w:t>(199</w:t>
            </w:r>
            <w:r w:rsidRPr="0055523E">
              <w:rPr>
                <w:rFonts w:ascii="Angsana New" w:hAnsi="Angsana New"/>
                <w:sz w:val="26"/>
                <w:szCs w:val="26"/>
              </w:rPr>
              <w:t>,</w:t>
            </w:r>
            <w:r w:rsidRPr="003A7F7A">
              <w:rPr>
                <w:rFonts w:ascii="Angsana New" w:hAnsi="Angsana New"/>
                <w:sz w:val="26"/>
                <w:szCs w:val="26"/>
              </w:rPr>
              <w:t>283.29)</w:t>
            </w:r>
          </w:p>
        </w:tc>
      </w:tr>
      <w:tr w:rsidR="00CE04DD" w:rsidRPr="0055523E" w14:paraId="167083AD" w14:textId="77777777" w:rsidTr="002218D6">
        <w:tc>
          <w:tcPr>
            <w:tcW w:w="3515" w:type="dxa"/>
            <w:shd w:val="clear" w:color="auto" w:fill="auto"/>
          </w:tcPr>
          <w:p w14:paraId="128009D5" w14:textId="28B9C32D" w:rsidR="00CE04DD" w:rsidRPr="001C6A69" w:rsidRDefault="00CE04DD" w:rsidP="004F6A5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6A69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75" w:type="dxa"/>
          </w:tcPr>
          <w:p w14:paraId="5505EE92" w14:textId="58764108" w:rsidR="00CE04DD" w:rsidRPr="0055523E" w:rsidRDefault="00CE04DD" w:rsidP="004F6A55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/>
                <w:sz w:val="26"/>
                <w:szCs w:val="26"/>
              </w:rPr>
              <w:t>274,520.64</w:t>
            </w:r>
          </w:p>
        </w:tc>
        <w:tc>
          <w:tcPr>
            <w:tcW w:w="141" w:type="dxa"/>
          </w:tcPr>
          <w:p w14:paraId="5F9E27BC" w14:textId="77777777" w:rsidR="00CE04DD" w:rsidRPr="0055523E" w:rsidRDefault="00CE04DD" w:rsidP="004F6A55">
            <w:pPr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51674930" w14:textId="27CD37AA" w:rsidR="00CE04DD" w:rsidRPr="0055523E" w:rsidRDefault="008F6523" w:rsidP="00F81B3C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55523E">
              <w:rPr>
                <w:rFonts w:asciiTheme="majorBidi" w:hAnsiTheme="majorBidi" w:cstheme="majorBidi"/>
                <w:sz w:val="26"/>
                <w:szCs w:val="26"/>
              </w:rPr>
              <w:t>360,236.85</w:t>
            </w:r>
          </w:p>
        </w:tc>
        <w:tc>
          <w:tcPr>
            <w:tcW w:w="141" w:type="dxa"/>
          </w:tcPr>
          <w:p w14:paraId="026F93E1" w14:textId="77777777" w:rsidR="00CE04DD" w:rsidRPr="0055523E" w:rsidRDefault="00CE04DD" w:rsidP="004F6A55">
            <w:pPr>
              <w:spacing w:line="320" w:lineRule="exact"/>
              <w:ind w:left="-340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</w:tcPr>
          <w:p w14:paraId="0D88BF43" w14:textId="0FC6F696" w:rsidR="00CE04DD" w:rsidRPr="0055523E" w:rsidRDefault="00E0518F" w:rsidP="004F6A55">
            <w:pPr>
              <w:tabs>
                <w:tab w:val="left" w:pos="-88"/>
              </w:tabs>
              <w:spacing w:line="32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6"/>
                <w:szCs w:val="26"/>
              </w:rPr>
            </w:pPr>
            <w:r w:rsidRPr="0055523E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21E1A60" w14:textId="77777777" w:rsidR="00CE04DD" w:rsidRPr="0055523E" w:rsidRDefault="00CE04DD" w:rsidP="004F6A5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14:paraId="67E6A5B8" w14:textId="737AA159" w:rsidR="00CE04DD" w:rsidRPr="0055523E" w:rsidRDefault="00CE04DD" w:rsidP="004F6A55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/>
                <w:sz w:val="26"/>
                <w:szCs w:val="26"/>
              </w:rPr>
              <w:t xml:space="preserve"> 634,757.49 </w:t>
            </w:r>
          </w:p>
        </w:tc>
      </w:tr>
      <w:tr w:rsidR="00CE04DD" w:rsidRPr="0055523E" w14:paraId="14331E69" w14:textId="77777777" w:rsidTr="002218D6">
        <w:tc>
          <w:tcPr>
            <w:tcW w:w="3515" w:type="dxa"/>
            <w:shd w:val="clear" w:color="auto" w:fill="auto"/>
          </w:tcPr>
          <w:p w14:paraId="757832AD" w14:textId="71CD818F" w:rsidR="00CE04DD" w:rsidRPr="001C6A69" w:rsidRDefault="00CE04DD" w:rsidP="004F6A5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6A69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75" w:type="dxa"/>
          </w:tcPr>
          <w:p w14:paraId="1F3D04D8" w14:textId="711FBE31" w:rsidR="00CE04DD" w:rsidRPr="0055523E" w:rsidRDefault="00CE04DD" w:rsidP="004F6A55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/>
                <w:sz w:val="26"/>
                <w:szCs w:val="26"/>
              </w:rPr>
              <w:t>2,550,572.88</w:t>
            </w:r>
          </w:p>
        </w:tc>
        <w:tc>
          <w:tcPr>
            <w:tcW w:w="141" w:type="dxa"/>
          </w:tcPr>
          <w:p w14:paraId="02EF9ED3" w14:textId="77777777" w:rsidR="00CE04DD" w:rsidRPr="0055523E" w:rsidRDefault="00CE04DD" w:rsidP="004F6A55">
            <w:pPr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3DACBBA6" w14:textId="46F00D97" w:rsidR="00CE04DD" w:rsidRPr="0055523E" w:rsidRDefault="008F6523" w:rsidP="004F6A5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55523E">
              <w:rPr>
                <w:rFonts w:asciiTheme="majorBidi" w:hAnsiTheme="majorBidi" w:cstheme="majorBidi"/>
                <w:sz w:val="26"/>
                <w:szCs w:val="26"/>
              </w:rPr>
              <w:t>304,804.01</w:t>
            </w:r>
          </w:p>
        </w:tc>
        <w:tc>
          <w:tcPr>
            <w:tcW w:w="141" w:type="dxa"/>
          </w:tcPr>
          <w:p w14:paraId="26A7B596" w14:textId="77777777" w:rsidR="00CE04DD" w:rsidRPr="0055523E" w:rsidRDefault="00CE04DD" w:rsidP="004F6A55">
            <w:pPr>
              <w:spacing w:line="320" w:lineRule="exact"/>
              <w:ind w:left="-340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</w:tcPr>
          <w:p w14:paraId="0AEE03A7" w14:textId="5EEE9F99" w:rsidR="00CE04DD" w:rsidRPr="0055523E" w:rsidRDefault="00E0518F" w:rsidP="004F6A55">
            <w:pPr>
              <w:tabs>
                <w:tab w:val="left" w:pos="-88"/>
              </w:tabs>
              <w:spacing w:line="32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6"/>
                <w:szCs w:val="26"/>
              </w:rPr>
            </w:pPr>
            <w:r w:rsidRPr="0055523E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80ECE12" w14:textId="77777777" w:rsidR="00CE04DD" w:rsidRPr="0055523E" w:rsidRDefault="00CE04DD" w:rsidP="004F6A55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14:paraId="1B046F6B" w14:textId="40CB18EF" w:rsidR="00CE04DD" w:rsidRPr="0055523E" w:rsidRDefault="00CE04DD" w:rsidP="004F6A55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/>
                <w:sz w:val="26"/>
                <w:szCs w:val="26"/>
              </w:rPr>
              <w:t xml:space="preserve"> 2,855,376.8</w:t>
            </w:r>
            <w:r w:rsidR="00E0518F" w:rsidRPr="0055523E">
              <w:rPr>
                <w:rFonts w:ascii="Angsana New" w:hAnsi="Angsana New"/>
                <w:sz w:val="26"/>
                <w:szCs w:val="26"/>
              </w:rPr>
              <w:t>9</w:t>
            </w:r>
            <w:r w:rsidRPr="0055523E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374C42" w:rsidRPr="0055523E" w14:paraId="752B2A18" w14:textId="77777777" w:rsidTr="002218D6">
        <w:tc>
          <w:tcPr>
            <w:tcW w:w="3515" w:type="dxa"/>
          </w:tcPr>
          <w:p w14:paraId="26E7940F" w14:textId="77777777" w:rsidR="00374C42" w:rsidRPr="001C6A69" w:rsidRDefault="00374C42" w:rsidP="004F6A55">
            <w:pPr>
              <w:spacing w:line="320" w:lineRule="exact"/>
              <w:ind w:left="368" w:hanging="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6A6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1D27BD99" w14:textId="673DDC22" w:rsidR="00374C42" w:rsidRPr="0055523E" w:rsidRDefault="00374C42" w:rsidP="004F6A55">
            <w:pPr>
              <w:pStyle w:val="BodyTextIndent"/>
              <w:spacing w:after="0" w:line="320" w:lineRule="exact"/>
              <w:ind w:left="-30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/>
                <w:sz w:val="26"/>
                <w:szCs w:val="26"/>
              </w:rPr>
              <w:t>18,388,911.61</w:t>
            </w:r>
          </w:p>
        </w:tc>
        <w:tc>
          <w:tcPr>
            <w:tcW w:w="141" w:type="dxa"/>
          </w:tcPr>
          <w:p w14:paraId="18A14843" w14:textId="77777777" w:rsidR="00374C42" w:rsidRPr="0055523E" w:rsidRDefault="00374C42" w:rsidP="004F6A55">
            <w:pPr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7E5DF639" w14:textId="6721A11E" w:rsidR="00374C42" w:rsidRPr="0055523E" w:rsidRDefault="00AD0FE2" w:rsidP="004F6A5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55523E">
              <w:rPr>
                <w:rFonts w:asciiTheme="majorBidi" w:hAnsiTheme="majorBidi" w:cstheme="majorBidi"/>
                <w:sz w:val="26"/>
                <w:szCs w:val="26"/>
              </w:rPr>
              <w:t>2,470,345.16</w:t>
            </w:r>
          </w:p>
        </w:tc>
        <w:tc>
          <w:tcPr>
            <w:tcW w:w="141" w:type="dxa"/>
          </w:tcPr>
          <w:p w14:paraId="75BBD846" w14:textId="77777777" w:rsidR="00374C42" w:rsidRPr="0055523E" w:rsidRDefault="00374C42" w:rsidP="004F6A5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4264E11A" w14:textId="036D98E3" w:rsidR="00374C42" w:rsidRPr="0055523E" w:rsidRDefault="00E0518F" w:rsidP="004F6A55">
            <w:pPr>
              <w:tabs>
                <w:tab w:val="left" w:pos="-88"/>
              </w:tabs>
              <w:spacing w:line="320" w:lineRule="exact"/>
              <w:ind w:left="-108" w:right="454" w:hanging="374"/>
              <w:jc w:val="right"/>
              <w:rPr>
                <w:rFonts w:asciiTheme="majorBidi" w:hAnsiTheme="majorBidi"/>
                <w:bCs/>
                <w:sz w:val="26"/>
                <w:szCs w:val="26"/>
              </w:rPr>
            </w:pPr>
            <w:r w:rsidRPr="0055523E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31C7D09" w14:textId="77777777" w:rsidR="00374C42" w:rsidRPr="0055523E" w:rsidRDefault="00374C42" w:rsidP="004F6A55">
            <w:pPr>
              <w:spacing w:line="320" w:lineRule="exact"/>
              <w:ind w:left="-369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66F58CE5" w14:textId="3EA1AC02" w:rsidR="00374C42" w:rsidRPr="0055523E" w:rsidRDefault="00BA643E" w:rsidP="004F6A5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55523E">
              <w:rPr>
                <w:rFonts w:asciiTheme="majorBidi" w:hAnsiTheme="majorBidi" w:cstheme="majorBidi"/>
                <w:sz w:val="26"/>
                <w:szCs w:val="26"/>
              </w:rPr>
              <w:t>20,859,256.77</w:t>
            </w:r>
          </w:p>
        </w:tc>
      </w:tr>
    </w:tbl>
    <w:p w14:paraId="567DEE9E" w14:textId="2173D404" w:rsidR="00944D22" w:rsidRPr="0055523E" w:rsidRDefault="00944D22" w:rsidP="00E171F6">
      <w:pPr>
        <w:spacing w:line="380" w:lineRule="exact"/>
        <w:rPr>
          <w:sz w:val="32"/>
          <w:szCs w:val="32"/>
        </w:rPr>
      </w:pPr>
    </w:p>
    <w:p w14:paraId="73995DBD" w14:textId="5DAE1604" w:rsidR="0029511B" w:rsidRPr="0055523E" w:rsidRDefault="0029511B" w:rsidP="00E171F6">
      <w:pPr>
        <w:spacing w:line="380" w:lineRule="exact"/>
        <w:rPr>
          <w:sz w:val="32"/>
          <w:szCs w:val="32"/>
        </w:rPr>
      </w:pPr>
    </w:p>
    <w:p w14:paraId="7A8F891E" w14:textId="761F1026" w:rsidR="0029511B" w:rsidRPr="0055523E" w:rsidRDefault="0029511B" w:rsidP="00E171F6">
      <w:pPr>
        <w:spacing w:line="380" w:lineRule="exact"/>
        <w:rPr>
          <w:sz w:val="32"/>
          <w:szCs w:val="32"/>
        </w:rPr>
      </w:pPr>
    </w:p>
    <w:p w14:paraId="20BB6C0E" w14:textId="77777777" w:rsidR="004F6A55" w:rsidRPr="0055523E" w:rsidRDefault="004F6A55" w:rsidP="00E171F6">
      <w:pPr>
        <w:spacing w:line="380" w:lineRule="exact"/>
        <w:rPr>
          <w:sz w:val="32"/>
          <w:szCs w:val="32"/>
        </w:rPr>
      </w:pPr>
    </w:p>
    <w:tbl>
      <w:tblPr>
        <w:tblW w:w="8958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8"/>
        <w:gridCol w:w="992"/>
        <w:gridCol w:w="142"/>
        <w:gridCol w:w="1020"/>
        <w:gridCol w:w="142"/>
        <w:gridCol w:w="992"/>
        <w:gridCol w:w="142"/>
        <w:gridCol w:w="993"/>
        <w:gridCol w:w="141"/>
        <w:gridCol w:w="992"/>
        <w:gridCol w:w="142"/>
        <w:gridCol w:w="992"/>
      </w:tblGrid>
      <w:tr w:rsidR="004C3653" w:rsidRPr="0055523E" w14:paraId="09EE4EB4" w14:textId="77777777" w:rsidTr="002218D6">
        <w:trPr>
          <w:trHeight w:val="20"/>
        </w:trPr>
        <w:tc>
          <w:tcPr>
            <w:tcW w:w="2268" w:type="dxa"/>
          </w:tcPr>
          <w:p w14:paraId="59646D02" w14:textId="77777777" w:rsidR="004C3653" w:rsidRPr="0055523E" w:rsidRDefault="004C3653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55523E">
              <w:rPr>
                <w:rFonts w:ascii="Angsana New" w:hAnsi="Angsana New"/>
                <w:sz w:val="22"/>
                <w:szCs w:val="22"/>
              </w:rPr>
              <w:br w:type="page"/>
            </w:r>
          </w:p>
        </w:tc>
        <w:tc>
          <w:tcPr>
            <w:tcW w:w="6690" w:type="dxa"/>
            <w:gridSpan w:val="11"/>
            <w:tcBorders>
              <w:bottom w:val="single" w:sz="6" w:space="0" w:color="auto"/>
            </w:tcBorders>
          </w:tcPr>
          <w:p w14:paraId="7CB6BFF0" w14:textId="77777777" w:rsidR="004C3653" w:rsidRPr="001C6A69" w:rsidRDefault="004C3653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4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1C6A69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</w:tr>
      <w:tr w:rsidR="004C3653" w:rsidRPr="0055523E" w14:paraId="5AA4A9D0" w14:textId="77777777" w:rsidTr="002218D6">
        <w:trPr>
          <w:trHeight w:val="20"/>
        </w:trPr>
        <w:tc>
          <w:tcPr>
            <w:tcW w:w="2268" w:type="dxa"/>
          </w:tcPr>
          <w:p w14:paraId="164E1441" w14:textId="77777777" w:rsidR="004C3653" w:rsidRPr="0055523E" w:rsidRDefault="004C3653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90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4C6BB251" w14:textId="77777777" w:rsidR="004C3653" w:rsidRPr="001C6A69" w:rsidRDefault="004C3653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4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1C6A69">
              <w:rPr>
                <w:rFonts w:ascii="Angsana New" w:hAnsi="Angsana New"/>
                <w:sz w:val="22"/>
                <w:szCs w:val="22"/>
                <w:cs/>
              </w:rPr>
              <w:t xml:space="preserve">งบการเงินรวม </w:t>
            </w:r>
          </w:p>
        </w:tc>
      </w:tr>
      <w:tr w:rsidR="004C3653" w:rsidRPr="0055523E" w14:paraId="5A4EFEC3" w14:textId="77777777" w:rsidTr="002218D6">
        <w:trPr>
          <w:trHeight w:val="20"/>
        </w:trPr>
        <w:tc>
          <w:tcPr>
            <w:tcW w:w="2268" w:type="dxa"/>
          </w:tcPr>
          <w:p w14:paraId="7A1368FA" w14:textId="77777777" w:rsidR="004C3653" w:rsidRPr="0055523E" w:rsidRDefault="004C3653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55AF258C" w14:textId="77777777" w:rsidR="004C3653" w:rsidRPr="001C6A69" w:rsidRDefault="004C3653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57" w:right="-5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1C6A69">
              <w:rPr>
                <w:rFonts w:ascii="Angsana New" w:hAnsi="Angsana New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B4046E6" w14:textId="77777777" w:rsidR="004C3653" w:rsidRPr="0055523E" w:rsidRDefault="004C3653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2BECB3A2" w14:textId="77777777" w:rsidR="004C3653" w:rsidRPr="001C6A69" w:rsidRDefault="004C3653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1C6A69">
              <w:rPr>
                <w:rFonts w:ascii="Angsana New" w:hAnsi="Angsana New" w:hint="cs"/>
                <w:sz w:val="22"/>
                <w:szCs w:val="22"/>
                <w:cs/>
              </w:rPr>
              <w:t>ผลกระทบจาก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2B40BAB" w14:textId="77777777" w:rsidR="004C3653" w:rsidRPr="0055523E" w:rsidRDefault="004C3653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0307357" w14:textId="77777777" w:rsidR="004C3653" w:rsidRPr="001C6A69" w:rsidRDefault="004C3653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57" w:right="-5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1C6A69">
              <w:rPr>
                <w:rFonts w:ascii="Angsana New" w:hAnsi="Angsana New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DC5B0BE" w14:textId="77777777" w:rsidR="004C3653" w:rsidRPr="0055523E" w:rsidRDefault="004C3653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1A1E39" w14:textId="77777777" w:rsidR="004C3653" w:rsidRPr="001C6A69" w:rsidRDefault="004C3653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1C6A69">
              <w:rPr>
                <w:rFonts w:ascii="Angsana New" w:hAnsi="Angsana New"/>
                <w:sz w:val="22"/>
                <w:szCs w:val="22"/>
                <w:cs/>
              </w:rPr>
              <w:t>รายได้ (ค่าใช้จ่าย) ในระหว่าง</w:t>
            </w:r>
            <w:r w:rsidRPr="001C6A69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9064933" w14:textId="77777777" w:rsidR="004C3653" w:rsidRPr="0055523E" w:rsidRDefault="004C3653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132F0DC" w14:textId="77777777" w:rsidR="004C3653" w:rsidRPr="001C6A69" w:rsidRDefault="004C3653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57" w:right="-5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1C6A69">
              <w:rPr>
                <w:rFonts w:ascii="Angsana New" w:hAnsi="Angsana New"/>
                <w:sz w:val="22"/>
                <w:szCs w:val="22"/>
                <w:cs/>
              </w:rPr>
              <w:t>ยอดตามบัญชี</w:t>
            </w:r>
          </w:p>
        </w:tc>
      </w:tr>
      <w:tr w:rsidR="004C3653" w:rsidRPr="0055523E" w14:paraId="0A59B392" w14:textId="77777777" w:rsidTr="002218D6">
        <w:trPr>
          <w:trHeight w:val="20"/>
        </w:trPr>
        <w:tc>
          <w:tcPr>
            <w:tcW w:w="2268" w:type="dxa"/>
          </w:tcPr>
          <w:p w14:paraId="23906CB0" w14:textId="77777777" w:rsidR="004C3653" w:rsidRPr="0055523E" w:rsidRDefault="004C3653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76A65A5A" w14:textId="77777777" w:rsidR="004C3653" w:rsidRPr="0055523E" w:rsidRDefault="004C3653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C6A69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55523E">
              <w:rPr>
                <w:rFonts w:ascii="Angsana New" w:hAnsi="Angsana New"/>
                <w:sz w:val="22"/>
                <w:szCs w:val="22"/>
              </w:rPr>
              <w:t xml:space="preserve">31 </w:t>
            </w:r>
          </w:p>
          <w:p w14:paraId="66E5144C" w14:textId="77777777" w:rsidR="004C3653" w:rsidRPr="0055523E" w:rsidRDefault="004C3653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C6A69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55523E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42" w:type="dxa"/>
          </w:tcPr>
          <w:p w14:paraId="7D488D22" w14:textId="77777777" w:rsidR="004C3653" w:rsidRPr="0055523E" w:rsidRDefault="004C3653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635B5646" w14:textId="77777777" w:rsidR="004C3653" w:rsidRPr="0055523E" w:rsidRDefault="004C3653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57" w:right="-57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C6A69">
              <w:rPr>
                <w:rFonts w:ascii="Angsana New" w:hAnsi="Angsana New" w:hint="cs"/>
                <w:sz w:val="22"/>
                <w:szCs w:val="22"/>
                <w:cs/>
              </w:rPr>
              <w:t>การนำมาตรฐานการรายงานทางการเงินมาถือปฏิบัติ</w:t>
            </w:r>
          </w:p>
        </w:tc>
        <w:tc>
          <w:tcPr>
            <w:tcW w:w="142" w:type="dxa"/>
          </w:tcPr>
          <w:p w14:paraId="42099E43" w14:textId="77777777" w:rsidR="004C3653" w:rsidRPr="0055523E" w:rsidRDefault="004C3653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06093A39" w14:textId="77777777" w:rsidR="004C3653" w:rsidRPr="0055523E" w:rsidRDefault="004C3653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C6A69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55523E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1C6A69">
              <w:rPr>
                <w:rFonts w:ascii="Angsana New" w:hAnsi="Angsana New" w:hint="cs"/>
                <w:sz w:val="22"/>
                <w:szCs w:val="22"/>
                <w:cs/>
              </w:rPr>
              <w:t xml:space="preserve">มกราคม </w:t>
            </w:r>
            <w:r w:rsidRPr="0055523E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42" w:type="dxa"/>
          </w:tcPr>
          <w:p w14:paraId="2B0B53EE" w14:textId="77777777" w:rsidR="004C3653" w:rsidRPr="0055523E" w:rsidRDefault="004C3653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auto"/>
            </w:tcBorders>
          </w:tcPr>
          <w:p w14:paraId="6C9FA647" w14:textId="77777777" w:rsidR="004C3653" w:rsidRPr="0055523E" w:rsidRDefault="004C3653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165" w:hanging="169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C6A69">
              <w:rPr>
                <w:rFonts w:ascii="Angsana New" w:hAnsi="Angsana New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43BAE34F" w14:textId="77777777" w:rsidR="004C3653" w:rsidRPr="0055523E" w:rsidRDefault="004C3653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auto"/>
            </w:tcBorders>
          </w:tcPr>
          <w:p w14:paraId="73AF2EBB" w14:textId="77777777" w:rsidR="004C3653" w:rsidRPr="001C6A69" w:rsidRDefault="004C3653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1C6A69">
              <w:rPr>
                <w:rFonts w:ascii="Angsana New" w:hAnsi="Angsana New"/>
                <w:sz w:val="22"/>
                <w:szCs w:val="22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22A09E64" w14:textId="77777777" w:rsidR="004C3653" w:rsidRPr="0055523E" w:rsidRDefault="004C3653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000000"/>
            </w:tcBorders>
          </w:tcPr>
          <w:p w14:paraId="06E92FE2" w14:textId="77777777" w:rsidR="004C3653" w:rsidRPr="0055523E" w:rsidRDefault="004C3653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C6A69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55523E">
              <w:rPr>
                <w:rFonts w:ascii="Angsana New" w:hAnsi="Angsana New"/>
                <w:sz w:val="22"/>
                <w:szCs w:val="22"/>
              </w:rPr>
              <w:t xml:space="preserve">31 </w:t>
            </w:r>
          </w:p>
          <w:p w14:paraId="3ADEA481" w14:textId="77777777" w:rsidR="004C3653" w:rsidRPr="0055523E" w:rsidRDefault="004C3653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C6A69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55523E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4C3653" w:rsidRPr="0055523E" w14:paraId="1283B0EE" w14:textId="77777777" w:rsidTr="002218D6">
        <w:trPr>
          <w:trHeight w:val="20"/>
        </w:trPr>
        <w:tc>
          <w:tcPr>
            <w:tcW w:w="2268" w:type="dxa"/>
          </w:tcPr>
          <w:p w14:paraId="2E4A9F30" w14:textId="77777777" w:rsidR="004C3653" w:rsidRPr="001C6A69" w:rsidRDefault="004C3653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30" w:hanging="52"/>
              <w:jc w:val="both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1C6A69">
              <w:rPr>
                <w:rFonts w:ascii="Angsana New" w:hAnsi="Angsana New"/>
                <w:sz w:val="22"/>
                <w:szCs w:val="22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FC9C249" w14:textId="77777777" w:rsidR="004C3653" w:rsidRPr="0055523E" w:rsidRDefault="004C3653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7A2F6027" w14:textId="77777777" w:rsidR="004C3653" w:rsidRPr="0055523E" w:rsidRDefault="004C3653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0688BF44" w14:textId="77777777" w:rsidR="004C3653" w:rsidRPr="0055523E" w:rsidRDefault="004C3653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471E5A5C" w14:textId="77777777" w:rsidR="004C3653" w:rsidRPr="0055523E" w:rsidRDefault="004C3653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27D6046" w14:textId="77777777" w:rsidR="004C3653" w:rsidRPr="0055523E" w:rsidRDefault="004C3653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4EE34A00" w14:textId="77777777" w:rsidR="004C3653" w:rsidRPr="0055523E" w:rsidRDefault="004C3653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009AC37C" w14:textId="77777777" w:rsidR="004C3653" w:rsidRPr="0055523E" w:rsidRDefault="004C3653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4C4A2B96" w14:textId="77777777" w:rsidR="004C3653" w:rsidRPr="0055523E" w:rsidRDefault="004C3653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5476F488" w14:textId="77777777" w:rsidR="004C3653" w:rsidRPr="0055523E" w:rsidRDefault="004C3653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40" w:right="451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728FDEF1" w14:textId="77777777" w:rsidR="004C3653" w:rsidRPr="0055523E" w:rsidRDefault="004C3653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468C614" w14:textId="77777777" w:rsidR="004C3653" w:rsidRPr="0055523E" w:rsidRDefault="004C3653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45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C3653" w:rsidRPr="0055523E" w14:paraId="72448D99" w14:textId="77777777" w:rsidTr="004F6A55">
        <w:trPr>
          <w:trHeight w:val="20"/>
        </w:trPr>
        <w:tc>
          <w:tcPr>
            <w:tcW w:w="2268" w:type="dxa"/>
            <w:shd w:val="clear" w:color="auto" w:fill="auto"/>
          </w:tcPr>
          <w:p w14:paraId="61274EC2" w14:textId="0BA53A37" w:rsidR="004C3653" w:rsidRPr="001C6A69" w:rsidRDefault="00346569" w:rsidP="00F81B3C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340" w:hanging="170"/>
              <w:jc w:val="both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1C6A69">
              <w:rPr>
                <w:rFonts w:ascii="Angsana New" w:hAnsi="Angsana New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2" w:type="dxa"/>
            <w:vAlign w:val="bottom"/>
          </w:tcPr>
          <w:p w14:paraId="3C056070" w14:textId="77777777" w:rsidR="004C3653" w:rsidRPr="0055523E" w:rsidRDefault="004C3653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55523E">
              <w:rPr>
                <w:rFonts w:ascii="Angsana New" w:hAnsi="Angsana New"/>
                <w:sz w:val="22"/>
                <w:szCs w:val="22"/>
              </w:rPr>
              <w:t>4,369,410.62</w:t>
            </w:r>
          </w:p>
        </w:tc>
        <w:tc>
          <w:tcPr>
            <w:tcW w:w="142" w:type="dxa"/>
            <w:vAlign w:val="bottom"/>
          </w:tcPr>
          <w:p w14:paraId="35517B1C" w14:textId="77777777" w:rsidR="004C3653" w:rsidRPr="0055523E" w:rsidRDefault="004C3653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11ECB385" w14:textId="77777777" w:rsidR="004C3653" w:rsidRPr="0055523E" w:rsidRDefault="004C3653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55523E">
              <w:rPr>
                <w:rFonts w:ascii="Angsana New" w:hAnsi="Angsana New"/>
                <w:sz w:val="22"/>
                <w:szCs w:val="22"/>
              </w:rPr>
              <w:t>195,476.18</w:t>
            </w:r>
          </w:p>
        </w:tc>
        <w:tc>
          <w:tcPr>
            <w:tcW w:w="142" w:type="dxa"/>
            <w:vAlign w:val="bottom"/>
          </w:tcPr>
          <w:p w14:paraId="40AFC0B2" w14:textId="77777777" w:rsidR="004C3653" w:rsidRPr="0055523E" w:rsidRDefault="004C3653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31803C2A" w14:textId="77777777" w:rsidR="004C3653" w:rsidRPr="0055523E" w:rsidRDefault="004C3653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55523E">
              <w:rPr>
                <w:rFonts w:ascii="Angsana New" w:hAnsi="Angsana New"/>
                <w:sz w:val="22"/>
                <w:szCs w:val="22"/>
              </w:rPr>
              <w:t>4,564,886.80</w:t>
            </w:r>
          </w:p>
        </w:tc>
        <w:tc>
          <w:tcPr>
            <w:tcW w:w="142" w:type="dxa"/>
            <w:vAlign w:val="bottom"/>
          </w:tcPr>
          <w:p w14:paraId="1F90E662" w14:textId="77777777" w:rsidR="004C3653" w:rsidRPr="0055523E" w:rsidRDefault="004C3653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14E31040" w14:textId="77777777" w:rsidR="004C3653" w:rsidRPr="0055523E" w:rsidRDefault="004C3653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55523E">
              <w:rPr>
                <w:rFonts w:ascii="Angsana New" w:hAnsi="Angsana New"/>
                <w:sz w:val="22"/>
                <w:szCs w:val="22"/>
              </w:rPr>
              <w:t>(2,099,604.86)</w:t>
            </w:r>
          </w:p>
        </w:tc>
        <w:tc>
          <w:tcPr>
            <w:tcW w:w="141" w:type="dxa"/>
            <w:vAlign w:val="bottom"/>
          </w:tcPr>
          <w:p w14:paraId="65F32823" w14:textId="77777777" w:rsidR="004C3653" w:rsidRPr="0055523E" w:rsidRDefault="004C3653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40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3C57AC18" w14:textId="77777777" w:rsidR="004C3653" w:rsidRPr="0055523E" w:rsidRDefault="004C3653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39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55523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0A71E558" w14:textId="77777777" w:rsidR="004C3653" w:rsidRPr="0055523E" w:rsidRDefault="004C3653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4E782587" w14:textId="77777777" w:rsidR="004C3653" w:rsidRPr="0055523E" w:rsidRDefault="004C3653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55523E">
              <w:rPr>
                <w:rFonts w:ascii="Angsana New" w:hAnsi="Angsana New"/>
                <w:sz w:val="22"/>
                <w:szCs w:val="22"/>
              </w:rPr>
              <w:t>2,465,281.94</w:t>
            </w:r>
          </w:p>
        </w:tc>
      </w:tr>
      <w:tr w:rsidR="004C3653" w:rsidRPr="0055523E" w14:paraId="0D9D0950" w14:textId="77777777" w:rsidTr="004F6A55">
        <w:trPr>
          <w:trHeight w:val="20"/>
        </w:trPr>
        <w:tc>
          <w:tcPr>
            <w:tcW w:w="2268" w:type="dxa"/>
            <w:shd w:val="clear" w:color="auto" w:fill="auto"/>
          </w:tcPr>
          <w:p w14:paraId="4AF91374" w14:textId="77777777" w:rsidR="004C3653" w:rsidRPr="001C6A69" w:rsidRDefault="004C3653" w:rsidP="00F81B3C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340" w:hanging="170"/>
              <w:jc w:val="both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1C6A69">
              <w:rPr>
                <w:rFonts w:ascii="Angsana New" w:hAnsi="Angsana New"/>
                <w:sz w:val="22"/>
                <w:szCs w:val="22"/>
                <w:cs/>
              </w:rPr>
              <w:t>ค่าเผื่อการลดลงของมูลค่าสินค้า</w:t>
            </w:r>
          </w:p>
        </w:tc>
        <w:tc>
          <w:tcPr>
            <w:tcW w:w="992" w:type="dxa"/>
            <w:vAlign w:val="bottom"/>
          </w:tcPr>
          <w:p w14:paraId="506C2022" w14:textId="77777777" w:rsidR="004C3653" w:rsidRPr="0055523E" w:rsidRDefault="004C3653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55523E">
              <w:rPr>
                <w:rFonts w:ascii="Angsana New" w:hAnsi="Angsana New"/>
                <w:sz w:val="22"/>
                <w:szCs w:val="22"/>
              </w:rPr>
              <w:t>9,749,371.12</w:t>
            </w:r>
          </w:p>
        </w:tc>
        <w:tc>
          <w:tcPr>
            <w:tcW w:w="142" w:type="dxa"/>
            <w:vAlign w:val="bottom"/>
          </w:tcPr>
          <w:p w14:paraId="5F198DC5" w14:textId="77777777" w:rsidR="004C3653" w:rsidRPr="0055523E" w:rsidRDefault="004C3653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72609B1A" w14:textId="77777777" w:rsidR="004C3653" w:rsidRPr="0055523E" w:rsidRDefault="004C3653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39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55523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7F2B1ACB" w14:textId="77777777" w:rsidR="004C3653" w:rsidRPr="0055523E" w:rsidRDefault="004C3653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33AFE2BF" w14:textId="77777777" w:rsidR="004C3653" w:rsidRPr="0055523E" w:rsidRDefault="004C3653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55523E">
              <w:rPr>
                <w:rFonts w:ascii="Angsana New" w:hAnsi="Angsana New"/>
                <w:sz w:val="22"/>
                <w:szCs w:val="22"/>
              </w:rPr>
              <w:t>9,749,371.12</w:t>
            </w:r>
          </w:p>
        </w:tc>
        <w:tc>
          <w:tcPr>
            <w:tcW w:w="142" w:type="dxa"/>
            <w:vAlign w:val="bottom"/>
          </w:tcPr>
          <w:p w14:paraId="7D9A7CBE" w14:textId="77777777" w:rsidR="004C3653" w:rsidRPr="0055523E" w:rsidRDefault="004C3653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2AB0908B" w14:textId="77777777" w:rsidR="004C3653" w:rsidRPr="0055523E" w:rsidRDefault="004C3653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55523E">
              <w:rPr>
                <w:rFonts w:ascii="Angsana New" w:hAnsi="Angsana New"/>
                <w:sz w:val="22"/>
                <w:szCs w:val="22"/>
              </w:rPr>
              <w:t>1,872,217.01</w:t>
            </w:r>
          </w:p>
        </w:tc>
        <w:tc>
          <w:tcPr>
            <w:tcW w:w="141" w:type="dxa"/>
            <w:vAlign w:val="bottom"/>
          </w:tcPr>
          <w:p w14:paraId="52A5E05D" w14:textId="77777777" w:rsidR="004C3653" w:rsidRPr="0055523E" w:rsidRDefault="004C3653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409D2EA5" w14:textId="77777777" w:rsidR="004C3653" w:rsidRPr="0055523E" w:rsidRDefault="004C3653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39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55523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69134821" w14:textId="77777777" w:rsidR="004C3653" w:rsidRPr="0055523E" w:rsidRDefault="004C3653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23C3122D" w14:textId="77777777" w:rsidR="004C3653" w:rsidRPr="0055523E" w:rsidRDefault="004C3653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55523E">
              <w:rPr>
                <w:rFonts w:ascii="Angsana New" w:hAnsi="Angsana New"/>
                <w:sz w:val="22"/>
                <w:szCs w:val="22"/>
              </w:rPr>
              <w:t>11,621,588.13</w:t>
            </w:r>
          </w:p>
        </w:tc>
      </w:tr>
      <w:tr w:rsidR="004C3653" w:rsidRPr="0055523E" w14:paraId="0F975924" w14:textId="77777777" w:rsidTr="004F6A55">
        <w:trPr>
          <w:trHeight w:val="20"/>
        </w:trPr>
        <w:tc>
          <w:tcPr>
            <w:tcW w:w="2268" w:type="dxa"/>
            <w:shd w:val="clear" w:color="auto" w:fill="auto"/>
          </w:tcPr>
          <w:p w14:paraId="5C7B080B" w14:textId="77777777" w:rsidR="004C3653" w:rsidRPr="001C6A69" w:rsidRDefault="004C3653" w:rsidP="00F81B3C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340" w:hanging="170"/>
              <w:jc w:val="both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1C6A69">
              <w:rPr>
                <w:rFonts w:ascii="Angsana New" w:hAnsi="Angsana New"/>
                <w:sz w:val="22"/>
                <w:szCs w:val="22"/>
                <w:cs/>
              </w:rPr>
              <w:t>ค่าเผื่อการด้อยค่าสินทรัพย์ถาวร</w:t>
            </w:r>
          </w:p>
        </w:tc>
        <w:tc>
          <w:tcPr>
            <w:tcW w:w="992" w:type="dxa"/>
            <w:vAlign w:val="bottom"/>
          </w:tcPr>
          <w:p w14:paraId="76F080DC" w14:textId="77777777" w:rsidR="004C3653" w:rsidRPr="0055523E" w:rsidRDefault="004C3653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55523E">
              <w:rPr>
                <w:rFonts w:ascii="Angsana New" w:hAnsi="Angsana New"/>
                <w:sz w:val="22"/>
                <w:szCs w:val="22"/>
              </w:rPr>
              <w:t>373,218.16</w:t>
            </w:r>
          </w:p>
        </w:tc>
        <w:tc>
          <w:tcPr>
            <w:tcW w:w="142" w:type="dxa"/>
            <w:vAlign w:val="bottom"/>
          </w:tcPr>
          <w:p w14:paraId="038C6339" w14:textId="77777777" w:rsidR="004C3653" w:rsidRPr="0055523E" w:rsidRDefault="004C3653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3BC73961" w14:textId="77777777" w:rsidR="004C3653" w:rsidRPr="0055523E" w:rsidRDefault="004C3653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39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55523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64F11680" w14:textId="77777777" w:rsidR="004C3653" w:rsidRPr="0055523E" w:rsidRDefault="004C3653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FF92BA8" w14:textId="77777777" w:rsidR="004C3653" w:rsidRPr="0055523E" w:rsidRDefault="004C3653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55523E">
              <w:rPr>
                <w:rFonts w:ascii="Angsana New" w:hAnsi="Angsana New"/>
                <w:sz w:val="22"/>
                <w:szCs w:val="22"/>
              </w:rPr>
              <w:t>373,218.16</w:t>
            </w:r>
          </w:p>
        </w:tc>
        <w:tc>
          <w:tcPr>
            <w:tcW w:w="142" w:type="dxa"/>
            <w:vAlign w:val="bottom"/>
          </w:tcPr>
          <w:p w14:paraId="650C88DF" w14:textId="77777777" w:rsidR="004C3653" w:rsidRPr="0055523E" w:rsidRDefault="004C3653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2CEBBFBC" w14:textId="77777777" w:rsidR="004C3653" w:rsidRPr="0055523E" w:rsidRDefault="004C3653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39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55523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6B275846" w14:textId="77777777" w:rsidR="004C3653" w:rsidRPr="0055523E" w:rsidRDefault="004C3653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5F72727C" w14:textId="77777777" w:rsidR="004C3653" w:rsidRPr="0055523E" w:rsidRDefault="004C3653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39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55523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449EDF08" w14:textId="77777777" w:rsidR="004C3653" w:rsidRPr="0055523E" w:rsidRDefault="004C3653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1DDF0389" w14:textId="77777777" w:rsidR="004C3653" w:rsidRPr="0055523E" w:rsidRDefault="004C3653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55523E">
              <w:rPr>
                <w:rFonts w:ascii="Angsana New" w:hAnsi="Angsana New"/>
                <w:sz w:val="22"/>
                <w:szCs w:val="22"/>
              </w:rPr>
              <w:t>373,218.16</w:t>
            </w:r>
          </w:p>
        </w:tc>
      </w:tr>
      <w:tr w:rsidR="00F81B3C" w:rsidRPr="0055523E" w14:paraId="4B335924" w14:textId="77777777" w:rsidTr="004F6A55">
        <w:trPr>
          <w:trHeight w:val="20"/>
        </w:trPr>
        <w:tc>
          <w:tcPr>
            <w:tcW w:w="2268" w:type="dxa"/>
            <w:shd w:val="clear" w:color="auto" w:fill="auto"/>
          </w:tcPr>
          <w:p w14:paraId="5BA6A5FD" w14:textId="476A2E87" w:rsidR="00F81B3C" w:rsidRPr="001C6A69" w:rsidRDefault="00F81B3C" w:rsidP="00F81B3C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340" w:hanging="170"/>
              <w:jc w:val="both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1C6A69">
              <w:rPr>
                <w:rFonts w:ascii="Angsana New" w:hAnsi="Angsana New" w:hint="cs"/>
                <w:sz w:val="22"/>
                <w:szCs w:val="22"/>
                <w:cs/>
              </w:rPr>
              <w:t>ตราสารอนุพันธ์</w:t>
            </w:r>
          </w:p>
        </w:tc>
        <w:tc>
          <w:tcPr>
            <w:tcW w:w="992" w:type="dxa"/>
            <w:vAlign w:val="bottom"/>
          </w:tcPr>
          <w:p w14:paraId="233AD4AC" w14:textId="210704B4" w:rsidR="00F81B3C" w:rsidRPr="0055523E" w:rsidRDefault="00F81B3C" w:rsidP="00F81B3C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12,716.63</w:t>
            </w:r>
          </w:p>
        </w:tc>
        <w:tc>
          <w:tcPr>
            <w:tcW w:w="142" w:type="dxa"/>
            <w:vAlign w:val="bottom"/>
          </w:tcPr>
          <w:p w14:paraId="22FD8455" w14:textId="77777777" w:rsidR="00F81B3C" w:rsidRPr="0055523E" w:rsidRDefault="00F81B3C" w:rsidP="00F81B3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72CA6D0B" w14:textId="231D3A7B" w:rsidR="00F81B3C" w:rsidRPr="0055523E" w:rsidRDefault="00F81B3C" w:rsidP="00F81B3C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39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55523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5AC639BA" w14:textId="77777777" w:rsidR="00F81B3C" w:rsidRPr="0055523E" w:rsidRDefault="00F81B3C" w:rsidP="00F81B3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1A182CB" w14:textId="50D9B252" w:rsidR="00F81B3C" w:rsidRPr="0055523E" w:rsidRDefault="00F81B3C" w:rsidP="00F81B3C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55523E">
              <w:rPr>
                <w:rFonts w:ascii="Angsana New" w:hAnsi="Angsana New"/>
                <w:sz w:val="22"/>
                <w:szCs w:val="22"/>
              </w:rPr>
              <w:t>12,716.63</w:t>
            </w:r>
          </w:p>
        </w:tc>
        <w:tc>
          <w:tcPr>
            <w:tcW w:w="142" w:type="dxa"/>
            <w:vAlign w:val="bottom"/>
          </w:tcPr>
          <w:p w14:paraId="2C2360A4" w14:textId="77777777" w:rsidR="00F81B3C" w:rsidRPr="0055523E" w:rsidRDefault="00F81B3C" w:rsidP="00F81B3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643F4493" w14:textId="4A9AC204" w:rsidR="00F81B3C" w:rsidRPr="0055523E" w:rsidRDefault="00F81B3C" w:rsidP="00F81B3C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55523E">
              <w:rPr>
                <w:rFonts w:ascii="Angsana New" w:hAnsi="Angsana New"/>
                <w:sz w:val="22"/>
                <w:szCs w:val="22"/>
              </w:rPr>
              <w:t>1,091,013.23</w:t>
            </w:r>
          </w:p>
        </w:tc>
        <w:tc>
          <w:tcPr>
            <w:tcW w:w="141" w:type="dxa"/>
            <w:vAlign w:val="bottom"/>
          </w:tcPr>
          <w:p w14:paraId="6A36AE4D" w14:textId="77777777" w:rsidR="00F81B3C" w:rsidRPr="0055523E" w:rsidRDefault="00F81B3C" w:rsidP="00F81B3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4EC9C1E6" w14:textId="2E11DF35" w:rsidR="00F81B3C" w:rsidRPr="0055523E" w:rsidRDefault="00F81B3C" w:rsidP="00F81B3C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39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55523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2D206D0C" w14:textId="77777777" w:rsidR="00F81B3C" w:rsidRPr="0055523E" w:rsidRDefault="00F81B3C" w:rsidP="00F81B3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50042CB1" w14:textId="7EACC03A" w:rsidR="00F81B3C" w:rsidRPr="0055523E" w:rsidRDefault="00F81B3C" w:rsidP="00F81B3C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55523E">
              <w:rPr>
                <w:rFonts w:ascii="Angsana New" w:hAnsi="Angsana New"/>
                <w:sz w:val="22"/>
                <w:szCs w:val="22"/>
              </w:rPr>
              <w:t>1,103,729.86</w:t>
            </w:r>
          </w:p>
        </w:tc>
      </w:tr>
      <w:tr w:rsidR="00F81B3C" w:rsidRPr="0055523E" w14:paraId="37E69201" w14:textId="77777777" w:rsidTr="004F6A55">
        <w:trPr>
          <w:trHeight w:val="20"/>
        </w:trPr>
        <w:tc>
          <w:tcPr>
            <w:tcW w:w="2268" w:type="dxa"/>
            <w:shd w:val="clear" w:color="auto" w:fill="auto"/>
          </w:tcPr>
          <w:p w14:paraId="3C4380A9" w14:textId="77777777" w:rsidR="00F81B3C" w:rsidRPr="001C6A69" w:rsidRDefault="00F81B3C" w:rsidP="00F81B3C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340" w:hanging="170"/>
              <w:jc w:val="both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1C6A69">
              <w:rPr>
                <w:rFonts w:ascii="Angsana New" w:hAnsi="Angsana New" w:hint="cs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92" w:type="dxa"/>
            <w:vAlign w:val="bottom"/>
          </w:tcPr>
          <w:p w14:paraId="04ABB149" w14:textId="0D5DBECD" w:rsidR="00F81B3C" w:rsidRPr="0055523E" w:rsidRDefault="00F81B3C" w:rsidP="00F81B3C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980,840.00</w:t>
            </w:r>
          </w:p>
        </w:tc>
        <w:tc>
          <w:tcPr>
            <w:tcW w:w="142" w:type="dxa"/>
            <w:vAlign w:val="bottom"/>
          </w:tcPr>
          <w:p w14:paraId="49BCE17C" w14:textId="77777777" w:rsidR="00F81B3C" w:rsidRPr="0055523E" w:rsidRDefault="00F81B3C" w:rsidP="00F81B3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22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6E233314" w14:textId="10C419FD" w:rsidR="00F81B3C" w:rsidRPr="0055523E" w:rsidRDefault="00F81B3C" w:rsidP="00F81B3C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55523E">
              <w:rPr>
                <w:rFonts w:ascii="Angsana New" w:hAnsi="Angsana New"/>
                <w:sz w:val="22"/>
                <w:szCs w:val="22"/>
              </w:rPr>
              <w:t>(980,840.00)</w:t>
            </w:r>
          </w:p>
        </w:tc>
        <w:tc>
          <w:tcPr>
            <w:tcW w:w="142" w:type="dxa"/>
            <w:vAlign w:val="bottom"/>
          </w:tcPr>
          <w:p w14:paraId="576B68B8" w14:textId="77777777" w:rsidR="00F81B3C" w:rsidRPr="0055523E" w:rsidRDefault="00F81B3C" w:rsidP="00F81B3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22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4E9D4EC2" w14:textId="77777777" w:rsidR="00F81B3C" w:rsidRPr="0055523E" w:rsidRDefault="00F81B3C" w:rsidP="00F81B3C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39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55523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03E3423F" w14:textId="77777777" w:rsidR="00F81B3C" w:rsidRPr="0055523E" w:rsidRDefault="00F81B3C" w:rsidP="00F81B3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40710F3A" w14:textId="77777777" w:rsidR="00F81B3C" w:rsidRPr="0055523E" w:rsidRDefault="00F81B3C" w:rsidP="00F81B3C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55523E">
              <w:rPr>
                <w:rFonts w:ascii="Angsana New" w:hAnsi="Angsana New"/>
                <w:sz w:val="22"/>
                <w:szCs w:val="22"/>
              </w:rPr>
              <w:t>274,520.64</w:t>
            </w:r>
          </w:p>
        </w:tc>
        <w:tc>
          <w:tcPr>
            <w:tcW w:w="141" w:type="dxa"/>
            <w:vAlign w:val="bottom"/>
          </w:tcPr>
          <w:p w14:paraId="4C620195" w14:textId="77777777" w:rsidR="00F81B3C" w:rsidRPr="0055523E" w:rsidRDefault="00F81B3C" w:rsidP="00F81B3C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40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66E37EFA" w14:textId="77777777" w:rsidR="00F81B3C" w:rsidRPr="0055523E" w:rsidRDefault="00F81B3C" w:rsidP="00F81B3C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39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55523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408B3275" w14:textId="77777777" w:rsidR="00F81B3C" w:rsidRPr="0055523E" w:rsidRDefault="00F81B3C" w:rsidP="00F81B3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371B9316" w14:textId="77777777" w:rsidR="00F81B3C" w:rsidRPr="0055523E" w:rsidRDefault="00F81B3C" w:rsidP="00F81B3C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55523E">
              <w:rPr>
                <w:rFonts w:ascii="Angsana New" w:hAnsi="Angsana New"/>
                <w:sz w:val="22"/>
                <w:szCs w:val="22"/>
              </w:rPr>
              <w:t>274,520.64</w:t>
            </w:r>
          </w:p>
        </w:tc>
      </w:tr>
      <w:tr w:rsidR="00F81B3C" w:rsidRPr="0055523E" w14:paraId="12E9D75A" w14:textId="77777777" w:rsidTr="004F6A55">
        <w:trPr>
          <w:trHeight w:val="20"/>
        </w:trPr>
        <w:tc>
          <w:tcPr>
            <w:tcW w:w="2268" w:type="dxa"/>
            <w:shd w:val="clear" w:color="auto" w:fill="auto"/>
          </w:tcPr>
          <w:p w14:paraId="237BF021" w14:textId="77777777" w:rsidR="00F81B3C" w:rsidRPr="001C6A69" w:rsidRDefault="00F81B3C" w:rsidP="00F81B3C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340" w:hanging="170"/>
              <w:jc w:val="both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1C6A69">
              <w:rPr>
                <w:rFonts w:ascii="Angsana New" w:hAnsi="Angsana New" w:hint="cs"/>
                <w:sz w:val="22"/>
                <w:szCs w:val="22"/>
                <w:cs/>
              </w:rPr>
              <w:t>ประมาณการหนี้สิน</w:t>
            </w:r>
            <w:r w:rsidRPr="001C6A69">
              <w:rPr>
                <w:rFonts w:ascii="Angsana New" w:hAnsi="Angsana New"/>
                <w:sz w:val="22"/>
                <w:szCs w:val="22"/>
                <w:cs/>
              </w:rPr>
              <w:t>ผลประโยชน์พนักงาน</w:t>
            </w:r>
          </w:p>
        </w:tc>
        <w:tc>
          <w:tcPr>
            <w:tcW w:w="992" w:type="dxa"/>
            <w:vAlign w:val="bottom"/>
          </w:tcPr>
          <w:p w14:paraId="64B7EB91" w14:textId="77777777" w:rsidR="00F81B3C" w:rsidRPr="001C6A69" w:rsidRDefault="00F81B3C" w:rsidP="00F81B3C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55523E">
              <w:rPr>
                <w:rFonts w:ascii="Angsana New" w:hAnsi="Angsana New"/>
                <w:sz w:val="22"/>
                <w:szCs w:val="22"/>
              </w:rPr>
              <w:t>2,390,345.30</w:t>
            </w:r>
          </w:p>
        </w:tc>
        <w:tc>
          <w:tcPr>
            <w:tcW w:w="142" w:type="dxa"/>
            <w:vAlign w:val="bottom"/>
          </w:tcPr>
          <w:p w14:paraId="7ED501BF" w14:textId="77777777" w:rsidR="00F81B3C" w:rsidRPr="0055523E" w:rsidRDefault="00F81B3C" w:rsidP="00F81B3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4CB1080D" w14:textId="77777777" w:rsidR="00F81B3C" w:rsidRPr="0055523E" w:rsidRDefault="00F81B3C" w:rsidP="00F81B3C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39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55523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3E8ECABE" w14:textId="77777777" w:rsidR="00F81B3C" w:rsidRPr="0055523E" w:rsidRDefault="00F81B3C" w:rsidP="00F81B3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704A3B5" w14:textId="77777777" w:rsidR="00F81B3C" w:rsidRPr="001C6A69" w:rsidRDefault="00F81B3C" w:rsidP="00F81B3C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55523E">
              <w:rPr>
                <w:rFonts w:ascii="Angsana New" w:hAnsi="Angsana New"/>
                <w:sz w:val="22"/>
                <w:szCs w:val="22"/>
              </w:rPr>
              <w:t>2,390,345.30</w:t>
            </w:r>
          </w:p>
        </w:tc>
        <w:tc>
          <w:tcPr>
            <w:tcW w:w="142" w:type="dxa"/>
            <w:vAlign w:val="bottom"/>
          </w:tcPr>
          <w:p w14:paraId="58091192" w14:textId="77777777" w:rsidR="00F81B3C" w:rsidRPr="0055523E" w:rsidRDefault="00F81B3C" w:rsidP="00F81B3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6EF3FE6E" w14:textId="77777777" w:rsidR="00F81B3C" w:rsidRPr="0055523E" w:rsidRDefault="00F81B3C" w:rsidP="00F81B3C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55523E">
              <w:rPr>
                <w:rFonts w:ascii="Angsana New" w:hAnsi="Angsana New"/>
                <w:sz w:val="22"/>
                <w:szCs w:val="22"/>
              </w:rPr>
              <w:t>344,715.00</w:t>
            </w:r>
          </w:p>
        </w:tc>
        <w:tc>
          <w:tcPr>
            <w:tcW w:w="141" w:type="dxa"/>
            <w:vAlign w:val="bottom"/>
          </w:tcPr>
          <w:p w14:paraId="2174AD7C" w14:textId="77777777" w:rsidR="00F81B3C" w:rsidRPr="0055523E" w:rsidRDefault="00F81B3C" w:rsidP="00F81B3C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40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14303AB4" w14:textId="77777777" w:rsidR="00F81B3C" w:rsidRPr="0055523E" w:rsidRDefault="00F81B3C" w:rsidP="00F81B3C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55523E">
              <w:rPr>
                <w:rFonts w:ascii="Angsana New" w:hAnsi="Angsana New"/>
                <w:sz w:val="22"/>
                <w:szCs w:val="22"/>
              </w:rPr>
              <w:t>(184,487.42)</w:t>
            </w:r>
          </w:p>
        </w:tc>
        <w:tc>
          <w:tcPr>
            <w:tcW w:w="142" w:type="dxa"/>
            <w:vAlign w:val="bottom"/>
          </w:tcPr>
          <w:p w14:paraId="1948B7E7" w14:textId="77777777" w:rsidR="00F81B3C" w:rsidRPr="0055523E" w:rsidRDefault="00F81B3C" w:rsidP="00F81B3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15C3C85A" w14:textId="77777777" w:rsidR="00F81B3C" w:rsidRPr="0055523E" w:rsidRDefault="00F81B3C" w:rsidP="00F81B3C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55523E">
              <w:rPr>
                <w:rFonts w:ascii="Angsana New" w:hAnsi="Angsana New"/>
                <w:sz w:val="22"/>
                <w:szCs w:val="22"/>
              </w:rPr>
              <w:t>2,550,572.88</w:t>
            </w:r>
          </w:p>
        </w:tc>
      </w:tr>
      <w:tr w:rsidR="00F81B3C" w:rsidRPr="0055523E" w14:paraId="74E06117" w14:textId="77777777" w:rsidTr="004F6A55">
        <w:trPr>
          <w:trHeight w:val="20"/>
        </w:trPr>
        <w:tc>
          <w:tcPr>
            <w:tcW w:w="2268" w:type="dxa"/>
          </w:tcPr>
          <w:p w14:paraId="00279CE9" w14:textId="77777777" w:rsidR="00F81B3C" w:rsidRPr="001C6A69" w:rsidRDefault="00F81B3C" w:rsidP="00F81B3C">
            <w:pPr>
              <w:tabs>
                <w:tab w:val="left" w:pos="317"/>
                <w:tab w:val="left" w:pos="935"/>
                <w:tab w:val="left" w:pos="1575"/>
                <w:tab w:val="center" w:pos="1734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-57" w:right="-203"/>
              <w:textAlignment w:val="baseline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1C6A69">
              <w:rPr>
                <w:rFonts w:ascii="Angsana New" w:hAnsi="Angsana New"/>
                <w:spacing w:val="-2"/>
                <w:sz w:val="22"/>
                <w:szCs w:val="22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ABB3405" w14:textId="77777777" w:rsidR="00F81B3C" w:rsidRPr="0055523E" w:rsidRDefault="00F81B3C" w:rsidP="00F81B3C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55523E">
              <w:rPr>
                <w:rFonts w:ascii="Angsana New" w:hAnsi="Angsana New"/>
                <w:sz w:val="22"/>
                <w:szCs w:val="22"/>
              </w:rPr>
              <w:t>17,875,901.83</w:t>
            </w:r>
          </w:p>
        </w:tc>
        <w:tc>
          <w:tcPr>
            <w:tcW w:w="142" w:type="dxa"/>
            <w:vAlign w:val="bottom"/>
          </w:tcPr>
          <w:p w14:paraId="4AC75F16" w14:textId="77777777" w:rsidR="00F81B3C" w:rsidRPr="0055523E" w:rsidRDefault="00F81B3C" w:rsidP="00F81B3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D97AAD8" w14:textId="77777777" w:rsidR="00F81B3C" w:rsidRPr="0055523E" w:rsidRDefault="00F81B3C" w:rsidP="00F81B3C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55523E">
              <w:rPr>
                <w:rFonts w:ascii="Angsana New" w:hAnsi="Angsana New"/>
                <w:sz w:val="22"/>
                <w:szCs w:val="22"/>
              </w:rPr>
              <w:t>(785,363.82)</w:t>
            </w:r>
          </w:p>
        </w:tc>
        <w:tc>
          <w:tcPr>
            <w:tcW w:w="142" w:type="dxa"/>
            <w:vAlign w:val="bottom"/>
          </w:tcPr>
          <w:p w14:paraId="1E82058D" w14:textId="77777777" w:rsidR="00F81B3C" w:rsidRPr="0055523E" w:rsidRDefault="00F81B3C" w:rsidP="00F81B3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D1BA6F8" w14:textId="77777777" w:rsidR="00F81B3C" w:rsidRPr="0055523E" w:rsidRDefault="00F81B3C" w:rsidP="00F81B3C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55523E">
              <w:rPr>
                <w:rFonts w:ascii="Angsana New" w:hAnsi="Angsana New"/>
                <w:sz w:val="22"/>
                <w:szCs w:val="22"/>
              </w:rPr>
              <w:t>17,090,538.01</w:t>
            </w:r>
          </w:p>
        </w:tc>
        <w:tc>
          <w:tcPr>
            <w:tcW w:w="142" w:type="dxa"/>
            <w:vAlign w:val="bottom"/>
          </w:tcPr>
          <w:p w14:paraId="28E17381" w14:textId="77777777" w:rsidR="00F81B3C" w:rsidRPr="0055523E" w:rsidRDefault="00F81B3C" w:rsidP="00F81B3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C18D5A1" w14:textId="77777777" w:rsidR="00F81B3C" w:rsidRPr="0055523E" w:rsidRDefault="00F81B3C" w:rsidP="00F81B3C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55523E">
              <w:rPr>
                <w:rFonts w:ascii="Angsana New" w:hAnsi="Angsana New"/>
                <w:sz w:val="22"/>
                <w:szCs w:val="22"/>
              </w:rPr>
              <w:t>1,482,861.02</w:t>
            </w:r>
          </w:p>
        </w:tc>
        <w:tc>
          <w:tcPr>
            <w:tcW w:w="141" w:type="dxa"/>
            <w:vAlign w:val="bottom"/>
          </w:tcPr>
          <w:p w14:paraId="0FC8836B" w14:textId="77777777" w:rsidR="00F81B3C" w:rsidRPr="0055523E" w:rsidRDefault="00F81B3C" w:rsidP="00F81B3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A665227" w14:textId="77777777" w:rsidR="00F81B3C" w:rsidRPr="0055523E" w:rsidRDefault="00F81B3C" w:rsidP="00F81B3C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55523E">
              <w:rPr>
                <w:rFonts w:ascii="Angsana New" w:hAnsi="Angsana New"/>
                <w:sz w:val="22"/>
                <w:szCs w:val="22"/>
              </w:rPr>
              <w:t>(184,487.42)</w:t>
            </w:r>
          </w:p>
        </w:tc>
        <w:tc>
          <w:tcPr>
            <w:tcW w:w="142" w:type="dxa"/>
            <w:vAlign w:val="bottom"/>
          </w:tcPr>
          <w:p w14:paraId="626A5112" w14:textId="77777777" w:rsidR="00F81B3C" w:rsidRPr="0055523E" w:rsidRDefault="00F81B3C" w:rsidP="00F81B3C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3B51481" w14:textId="77777777" w:rsidR="00F81B3C" w:rsidRPr="0055523E" w:rsidRDefault="00F81B3C" w:rsidP="00F81B3C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55523E">
              <w:rPr>
                <w:rFonts w:ascii="Angsana New" w:hAnsi="Angsana New"/>
                <w:sz w:val="22"/>
                <w:szCs w:val="22"/>
              </w:rPr>
              <w:t>18,388,911.61</w:t>
            </w:r>
          </w:p>
        </w:tc>
      </w:tr>
    </w:tbl>
    <w:p w14:paraId="50DEEB30" w14:textId="77777777" w:rsidR="00374C42" w:rsidRPr="0055523E" w:rsidRDefault="00374C42" w:rsidP="00C22D6C">
      <w:pPr>
        <w:spacing w:line="380" w:lineRule="exact"/>
        <w:rPr>
          <w:rFonts w:asciiTheme="majorBidi" w:hAnsiTheme="majorBidi" w:cstheme="majorBidi"/>
          <w:sz w:val="32"/>
          <w:szCs w:val="32"/>
        </w:rPr>
      </w:pPr>
    </w:p>
    <w:tbl>
      <w:tblPr>
        <w:tblW w:w="8930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275"/>
        <w:gridCol w:w="141"/>
        <w:gridCol w:w="1135"/>
        <w:gridCol w:w="141"/>
        <w:gridCol w:w="1277"/>
        <w:gridCol w:w="142"/>
        <w:gridCol w:w="1275"/>
      </w:tblGrid>
      <w:tr w:rsidR="001F50E6" w:rsidRPr="0055523E" w14:paraId="37DFD0B4" w14:textId="77777777" w:rsidTr="002218D6">
        <w:tc>
          <w:tcPr>
            <w:tcW w:w="3544" w:type="dxa"/>
          </w:tcPr>
          <w:p w14:paraId="187F8F23" w14:textId="77777777" w:rsidR="001F50E6" w:rsidRPr="0055523E" w:rsidRDefault="001F50E6" w:rsidP="004F6A5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86" w:type="dxa"/>
            <w:gridSpan w:val="7"/>
          </w:tcPr>
          <w:p w14:paraId="70A2FD64" w14:textId="7AC1701E" w:rsidR="001F50E6" w:rsidRPr="001C6A69" w:rsidRDefault="001F50E6" w:rsidP="004F6A55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1C6A69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1F50E6" w:rsidRPr="0055523E" w14:paraId="415E48C7" w14:textId="77777777" w:rsidTr="002218D6">
        <w:tc>
          <w:tcPr>
            <w:tcW w:w="3544" w:type="dxa"/>
          </w:tcPr>
          <w:p w14:paraId="2056481C" w14:textId="77777777" w:rsidR="001F50E6" w:rsidRPr="0055523E" w:rsidRDefault="001F50E6" w:rsidP="004F6A5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86" w:type="dxa"/>
            <w:gridSpan w:val="7"/>
            <w:tcBorders>
              <w:top w:val="single" w:sz="6" w:space="0" w:color="auto"/>
            </w:tcBorders>
          </w:tcPr>
          <w:p w14:paraId="29190EEC" w14:textId="77777777" w:rsidR="001F50E6" w:rsidRPr="001C6A69" w:rsidRDefault="001F50E6" w:rsidP="004F6A55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1C6A6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F50E6" w:rsidRPr="0055523E" w14:paraId="6131AC62" w14:textId="77777777" w:rsidTr="002218D6">
        <w:tc>
          <w:tcPr>
            <w:tcW w:w="3544" w:type="dxa"/>
          </w:tcPr>
          <w:p w14:paraId="591ADA5A" w14:textId="77777777" w:rsidR="001F50E6" w:rsidRPr="0055523E" w:rsidRDefault="001F50E6" w:rsidP="004F6A5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6378349" w14:textId="77777777" w:rsidR="001F50E6" w:rsidRPr="001C6A69" w:rsidRDefault="001F50E6" w:rsidP="004F6A55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1C6A69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ยอดตามบัญชี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AB48A7E" w14:textId="77777777" w:rsidR="001F50E6" w:rsidRPr="0055523E" w:rsidRDefault="001F50E6" w:rsidP="004F6A5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B31F119" w14:textId="18630635" w:rsidR="001F50E6" w:rsidRPr="001C6A69" w:rsidRDefault="001F50E6" w:rsidP="004F6A55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1C6A69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รายได้ (ค่าใช้จ่าย) ในระหว่าง</w:t>
            </w:r>
            <w:r w:rsidR="00340956" w:rsidRPr="001C6A69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5FB0016" w14:textId="77777777" w:rsidR="001F50E6" w:rsidRPr="0055523E" w:rsidRDefault="001F50E6" w:rsidP="004F6A5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593F01B7" w14:textId="77777777" w:rsidR="001F50E6" w:rsidRPr="001C6A69" w:rsidRDefault="001F50E6" w:rsidP="004F6A55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1C6A69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ยอดตามบัญชี</w:t>
            </w:r>
          </w:p>
        </w:tc>
      </w:tr>
      <w:tr w:rsidR="00374C42" w:rsidRPr="0055523E" w14:paraId="75FB2F36" w14:textId="77777777" w:rsidTr="002218D6">
        <w:tc>
          <w:tcPr>
            <w:tcW w:w="3544" w:type="dxa"/>
          </w:tcPr>
          <w:p w14:paraId="49AF22D0" w14:textId="77777777" w:rsidR="00374C42" w:rsidRPr="0055523E" w:rsidRDefault="00374C42" w:rsidP="004F6A5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5ED75F06" w14:textId="77777777" w:rsidR="00374C42" w:rsidRPr="0055523E" w:rsidRDefault="00374C42" w:rsidP="004F6A5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6A69">
              <w:rPr>
                <w:rFonts w:asciiTheme="majorBidi" w:hAnsiTheme="majorBidi" w:cstheme="majorBidi"/>
                <w:sz w:val="26"/>
                <w:szCs w:val="26"/>
                <w:cs/>
              </w:rPr>
              <w:t>ณ</w:t>
            </w:r>
            <w:r w:rsidRPr="0055523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C6A6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55523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076564BD" w14:textId="77777777" w:rsidR="00374C42" w:rsidRPr="0055523E" w:rsidRDefault="00374C42" w:rsidP="004F6A5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6A6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55523E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41" w:type="dxa"/>
          </w:tcPr>
          <w:p w14:paraId="57D66E4A" w14:textId="77777777" w:rsidR="00374C42" w:rsidRPr="0055523E" w:rsidRDefault="00374C42" w:rsidP="004F6A55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000000"/>
              <w:bottom w:val="single" w:sz="6" w:space="0" w:color="auto"/>
            </w:tcBorders>
          </w:tcPr>
          <w:p w14:paraId="5851FF99" w14:textId="77777777" w:rsidR="00374C42" w:rsidRPr="0055523E" w:rsidRDefault="00374C42" w:rsidP="004F6A55">
            <w:pPr>
              <w:spacing w:line="320" w:lineRule="exact"/>
              <w:ind w:right="-165" w:hanging="16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6A69">
              <w:rPr>
                <w:rFonts w:asciiTheme="majorBidi" w:hAnsiTheme="majorBidi" w:cstheme="majorBidi"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5CC76DF1" w14:textId="77777777" w:rsidR="00374C42" w:rsidRPr="0055523E" w:rsidRDefault="00374C42" w:rsidP="004F6A5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6" w:space="0" w:color="000000"/>
              <w:bottom w:val="single" w:sz="6" w:space="0" w:color="auto"/>
            </w:tcBorders>
          </w:tcPr>
          <w:p w14:paraId="69D19CD3" w14:textId="77777777" w:rsidR="00374C42" w:rsidRPr="001C6A69" w:rsidRDefault="00374C42" w:rsidP="004F6A5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6A69">
              <w:rPr>
                <w:rFonts w:asciiTheme="majorBidi" w:hAnsiTheme="majorBidi" w:cstheme="majorBidi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297A4889" w14:textId="77777777" w:rsidR="00374C42" w:rsidRPr="0055523E" w:rsidRDefault="00374C42" w:rsidP="004F6A5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14:paraId="02A9801F" w14:textId="77777777" w:rsidR="00374C42" w:rsidRPr="0055523E" w:rsidRDefault="00374C42" w:rsidP="004F6A5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6A69">
              <w:rPr>
                <w:rFonts w:asciiTheme="majorBidi" w:hAnsiTheme="majorBidi" w:cstheme="majorBidi"/>
                <w:sz w:val="26"/>
                <w:szCs w:val="26"/>
                <w:cs/>
              </w:rPr>
              <w:t>ณ</w:t>
            </w:r>
            <w:r w:rsidRPr="0055523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C6A6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55523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533D693D" w14:textId="3BA4D78A" w:rsidR="00374C42" w:rsidRPr="0055523E" w:rsidRDefault="00374C42" w:rsidP="004F6A5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6A6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55523E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1F50E6" w:rsidRPr="0055523E" w14:paraId="35CFB3FC" w14:textId="77777777" w:rsidTr="002218D6">
        <w:tc>
          <w:tcPr>
            <w:tcW w:w="3544" w:type="dxa"/>
            <w:shd w:val="clear" w:color="auto" w:fill="auto"/>
          </w:tcPr>
          <w:p w14:paraId="404F1398" w14:textId="77777777" w:rsidR="001F50E6" w:rsidRPr="001C6A69" w:rsidRDefault="001F50E6" w:rsidP="004F6A55">
            <w:pPr>
              <w:overflowPunct w:val="0"/>
              <w:autoSpaceDE w:val="0"/>
              <w:autoSpaceDN w:val="0"/>
              <w:adjustRightInd w:val="0"/>
              <w:spacing w:line="320" w:lineRule="exact"/>
              <w:ind w:hanging="52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6A69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55523E">
              <w:rPr>
                <w:rFonts w:asciiTheme="majorBidi" w:hAnsiTheme="majorBidi" w:cstheme="majorBidi"/>
                <w:sz w:val="26"/>
                <w:szCs w:val="26"/>
              </w:rPr>
              <w:t xml:space="preserve"> :</w:t>
            </w:r>
          </w:p>
        </w:tc>
        <w:tc>
          <w:tcPr>
            <w:tcW w:w="1275" w:type="dxa"/>
          </w:tcPr>
          <w:p w14:paraId="34AF7421" w14:textId="77777777" w:rsidR="001F50E6" w:rsidRPr="0055523E" w:rsidRDefault="001F50E6" w:rsidP="004F6A55">
            <w:pPr>
              <w:spacing w:line="320" w:lineRule="exact"/>
              <w:ind w:left="-369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4A06DB85" w14:textId="77777777" w:rsidR="001F50E6" w:rsidRPr="0055523E" w:rsidRDefault="001F50E6" w:rsidP="004F6A55">
            <w:pPr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04206CBD" w14:textId="77777777" w:rsidR="001F50E6" w:rsidRPr="0055523E" w:rsidRDefault="001F50E6" w:rsidP="004F6A55">
            <w:pPr>
              <w:spacing w:line="320" w:lineRule="exact"/>
              <w:ind w:left="-3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6AF845F4" w14:textId="77777777" w:rsidR="001F50E6" w:rsidRPr="0055523E" w:rsidRDefault="001F50E6" w:rsidP="004F6A55">
            <w:pPr>
              <w:spacing w:line="320" w:lineRule="exact"/>
              <w:ind w:left="-340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</w:tcPr>
          <w:p w14:paraId="51A0A3CA" w14:textId="77777777" w:rsidR="001F50E6" w:rsidRPr="0055523E" w:rsidRDefault="001F50E6" w:rsidP="004F6A55">
            <w:pPr>
              <w:spacing w:line="320" w:lineRule="exact"/>
              <w:ind w:left="-340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1AB869DB" w14:textId="77777777" w:rsidR="001F50E6" w:rsidRPr="0055523E" w:rsidRDefault="001F50E6" w:rsidP="004F6A55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14:paraId="2FC1B87F" w14:textId="77777777" w:rsidR="001F50E6" w:rsidRPr="0055523E" w:rsidRDefault="001F50E6" w:rsidP="004F6A55">
            <w:pPr>
              <w:spacing w:line="320" w:lineRule="exact"/>
              <w:ind w:left="-369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56879" w:rsidRPr="0055523E" w14:paraId="112841CD" w14:textId="77777777" w:rsidTr="002218D6">
        <w:tc>
          <w:tcPr>
            <w:tcW w:w="3544" w:type="dxa"/>
            <w:shd w:val="clear" w:color="auto" w:fill="auto"/>
          </w:tcPr>
          <w:p w14:paraId="7C3887D6" w14:textId="77777777" w:rsidR="00F56879" w:rsidRPr="001C6A69" w:rsidRDefault="00F56879" w:rsidP="004F6A5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6A69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</w:t>
            </w:r>
            <w:r w:rsidRPr="001C6A69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5" w:type="dxa"/>
          </w:tcPr>
          <w:p w14:paraId="1FC00CEA" w14:textId="59B2F295" w:rsidR="00F56879" w:rsidRPr="0055523E" w:rsidRDefault="00F56879" w:rsidP="004F6A5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55523E">
              <w:rPr>
                <w:rFonts w:ascii="Angsana New" w:hAnsi="Angsana New"/>
                <w:sz w:val="26"/>
                <w:szCs w:val="26"/>
              </w:rPr>
              <w:t>2,013,543.53</w:t>
            </w:r>
          </w:p>
        </w:tc>
        <w:tc>
          <w:tcPr>
            <w:tcW w:w="141" w:type="dxa"/>
          </w:tcPr>
          <w:p w14:paraId="25BC1D57" w14:textId="77777777" w:rsidR="00F56879" w:rsidRPr="0055523E" w:rsidRDefault="00F56879" w:rsidP="004F6A55">
            <w:pPr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3CBE4C27" w14:textId="48D905CC" w:rsidR="00F56879" w:rsidRPr="0055523E" w:rsidRDefault="00F56879" w:rsidP="004F6A5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/>
                <w:sz w:val="26"/>
                <w:szCs w:val="26"/>
              </w:rPr>
              <w:t>776,000.15</w:t>
            </w:r>
          </w:p>
        </w:tc>
        <w:tc>
          <w:tcPr>
            <w:tcW w:w="141" w:type="dxa"/>
          </w:tcPr>
          <w:p w14:paraId="6B7C3AD3" w14:textId="77777777" w:rsidR="00F56879" w:rsidRPr="0055523E" w:rsidRDefault="00F56879" w:rsidP="004F6A55">
            <w:pPr>
              <w:spacing w:line="320" w:lineRule="exact"/>
              <w:ind w:left="-340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</w:tcPr>
          <w:p w14:paraId="17E99582" w14:textId="5FB6DA26" w:rsidR="00F56879" w:rsidRPr="0055523E" w:rsidRDefault="00F56879" w:rsidP="004F6A5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369" w:right="39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7196295" w14:textId="77777777" w:rsidR="00F56879" w:rsidRPr="0055523E" w:rsidRDefault="00F56879" w:rsidP="004F6A55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14:paraId="23E7DD79" w14:textId="599B7A3F" w:rsidR="00F56879" w:rsidRPr="0055523E" w:rsidRDefault="00F56879" w:rsidP="004F6A5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/>
                <w:sz w:val="26"/>
                <w:szCs w:val="26"/>
              </w:rPr>
              <w:t xml:space="preserve"> 2,789,543.68 </w:t>
            </w:r>
          </w:p>
        </w:tc>
      </w:tr>
      <w:tr w:rsidR="00F56879" w:rsidRPr="0055523E" w14:paraId="5DA5B9AC" w14:textId="77777777" w:rsidTr="002218D6">
        <w:trPr>
          <w:trHeight w:val="270"/>
        </w:trPr>
        <w:tc>
          <w:tcPr>
            <w:tcW w:w="3544" w:type="dxa"/>
            <w:shd w:val="clear" w:color="auto" w:fill="auto"/>
          </w:tcPr>
          <w:p w14:paraId="50711CF4" w14:textId="77777777" w:rsidR="00F56879" w:rsidRPr="001C6A69" w:rsidRDefault="00F56879" w:rsidP="004F6A5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6A69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ค่าเผื่อการลดลงของมูลค่าสินค้า</w:t>
            </w:r>
          </w:p>
        </w:tc>
        <w:tc>
          <w:tcPr>
            <w:tcW w:w="1275" w:type="dxa"/>
            <w:vAlign w:val="bottom"/>
          </w:tcPr>
          <w:p w14:paraId="1E70A16C" w14:textId="411134D1" w:rsidR="00F56879" w:rsidRPr="0055523E" w:rsidRDefault="00F56879" w:rsidP="004F6A5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55523E">
              <w:rPr>
                <w:rFonts w:ascii="Angsana New" w:hAnsi="Angsana New"/>
                <w:sz w:val="26"/>
                <w:szCs w:val="26"/>
              </w:rPr>
              <w:t>8,142,100.63</w:t>
            </w:r>
          </w:p>
        </w:tc>
        <w:tc>
          <w:tcPr>
            <w:tcW w:w="141" w:type="dxa"/>
          </w:tcPr>
          <w:p w14:paraId="61ED6B79" w14:textId="77777777" w:rsidR="00F56879" w:rsidRPr="0055523E" w:rsidRDefault="00F56879" w:rsidP="004F6A5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6C40E67C" w14:textId="672DBBA3" w:rsidR="00F56879" w:rsidRPr="0055523E" w:rsidRDefault="00F56879" w:rsidP="004F6A5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/>
                <w:sz w:val="26"/>
                <w:szCs w:val="26"/>
              </w:rPr>
              <w:t>1,448,059.40</w:t>
            </w:r>
          </w:p>
        </w:tc>
        <w:tc>
          <w:tcPr>
            <w:tcW w:w="141" w:type="dxa"/>
            <w:vAlign w:val="bottom"/>
          </w:tcPr>
          <w:p w14:paraId="10D7019C" w14:textId="77777777" w:rsidR="00F56879" w:rsidRPr="0055523E" w:rsidRDefault="00F56879" w:rsidP="004F6A5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</w:tcPr>
          <w:p w14:paraId="23657A24" w14:textId="04DBC6A4" w:rsidR="00F56879" w:rsidRPr="0055523E" w:rsidRDefault="00F56879" w:rsidP="004F6A5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369" w:right="39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070B80F6" w14:textId="77777777" w:rsidR="00F56879" w:rsidRPr="0055523E" w:rsidRDefault="00F56879" w:rsidP="004F6A5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14:paraId="5F5F1496" w14:textId="3CADBA8C" w:rsidR="00F56879" w:rsidRPr="0055523E" w:rsidRDefault="00F56879" w:rsidP="004F6A5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/>
                <w:sz w:val="26"/>
                <w:szCs w:val="26"/>
              </w:rPr>
              <w:t xml:space="preserve"> 9,590,160.03 </w:t>
            </w:r>
          </w:p>
        </w:tc>
      </w:tr>
      <w:tr w:rsidR="00F56879" w:rsidRPr="0055523E" w14:paraId="47E59DBD" w14:textId="77777777" w:rsidTr="002218D6">
        <w:trPr>
          <w:trHeight w:val="270"/>
        </w:trPr>
        <w:tc>
          <w:tcPr>
            <w:tcW w:w="3544" w:type="dxa"/>
            <w:shd w:val="clear" w:color="auto" w:fill="auto"/>
          </w:tcPr>
          <w:p w14:paraId="39D0ED00" w14:textId="77777777" w:rsidR="00F56879" w:rsidRPr="001C6A69" w:rsidRDefault="00F56879" w:rsidP="004F6A5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6A69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ค่าเผื่อการด้อยค่าสินทรัพย์ถาวร</w:t>
            </w:r>
          </w:p>
        </w:tc>
        <w:tc>
          <w:tcPr>
            <w:tcW w:w="1275" w:type="dxa"/>
            <w:vAlign w:val="bottom"/>
          </w:tcPr>
          <w:p w14:paraId="1F20F9F6" w14:textId="4C2404FA" w:rsidR="00F56879" w:rsidRPr="0055523E" w:rsidRDefault="00F56879" w:rsidP="004F6A5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55523E">
              <w:rPr>
                <w:rFonts w:ascii="Angsana New" w:hAnsi="Angsana New"/>
                <w:sz w:val="26"/>
                <w:szCs w:val="26"/>
              </w:rPr>
              <w:t>318,380.05</w:t>
            </w:r>
          </w:p>
        </w:tc>
        <w:tc>
          <w:tcPr>
            <w:tcW w:w="141" w:type="dxa"/>
          </w:tcPr>
          <w:p w14:paraId="4F22077E" w14:textId="77777777" w:rsidR="00F56879" w:rsidRPr="0055523E" w:rsidRDefault="00F56879" w:rsidP="004F6A5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67863E4B" w14:textId="4A9661A2" w:rsidR="00F56879" w:rsidRPr="0055523E" w:rsidRDefault="00F56879" w:rsidP="004F6A5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369" w:right="39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1" w:type="dxa"/>
            <w:vAlign w:val="bottom"/>
          </w:tcPr>
          <w:p w14:paraId="2410B510" w14:textId="77777777" w:rsidR="00F56879" w:rsidRPr="0055523E" w:rsidRDefault="00F56879" w:rsidP="004F6A5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</w:tcPr>
          <w:p w14:paraId="2FFEFD48" w14:textId="7E602517" w:rsidR="00F56879" w:rsidRPr="0055523E" w:rsidRDefault="00F56879" w:rsidP="004F6A5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369" w:right="39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64477E28" w14:textId="77777777" w:rsidR="00F56879" w:rsidRPr="0055523E" w:rsidRDefault="00F56879" w:rsidP="004F6A5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14:paraId="25BFBDEB" w14:textId="6FDA69C5" w:rsidR="00F56879" w:rsidRPr="0055523E" w:rsidRDefault="00F56879" w:rsidP="004F6A5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/>
                <w:sz w:val="26"/>
                <w:szCs w:val="26"/>
              </w:rPr>
              <w:t xml:space="preserve"> 318,380.05 </w:t>
            </w:r>
          </w:p>
        </w:tc>
      </w:tr>
      <w:tr w:rsidR="00F56879" w:rsidRPr="0055523E" w14:paraId="12B2163A" w14:textId="77777777" w:rsidTr="002218D6">
        <w:trPr>
          <w:trHeight w:val="270"/>
        </w:trPr>
        <w:tc>
          <w:tcPr>
            <w:tcW w:w="3544" w:type="dxa"/>
            <w:shd w:val="clear" w:color="auto" w:fill="auto"/>
          </w:tcPr>
          <w:p w14:paraId="4EE12C6F" w14:textId="77777777" w:rsidR="00F56879" w:rsidRPr="001C6A69" w:rsidRDefault="00F56879" w:rsidP="004F6A5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6A69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1275" w:type="dxa"/>
          </w:tcPr>
          <w:p w14:paraId="2F7270D2" w14:textId="7BD7E363" w:rsidR="00F56879" w:rsidRPr="0055523E" w:rsidRDefault="00F56879" w:rsidP="004F6A5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55523E">
              <w:rPr>
                <w:rFonts w:ascii="Angsana New" w:hAnsi="Angsana New"/>
                <w:sz w:val="26"/>
                <w:szCs w:val="26"/>
              </w:rPr>
              <w:t>1,103,729.86</w:t>
            </w:r>
          </w:p>
        </w:tc>
        <w:tc>
          <w:tcPr>
            <w:tcW w:w="141" w:type="dxa"/>
          </w:tcPr>
          <w:p w14:paraId="545F019A" w14:textId="77777777" w:rsidR="00F56879" w:rsidRPr="0055523E" w:rsidRDefault="00F56879" w:rsidP="004F6A5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5BCD5E90" w14:textId="3769BFDE" w:rsidR="00F56879" w:rsidRPr="0055523E" w:rsidRDefault="00F56879" w:rsidP="004F6A5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369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/>
                <w:sz w:val="26"/>
                <w:szCs w:val="26"/>
              </w:rPr>
              <w:t xml:space="preserve"> (1,</w:t>
            </w:r>
            <w:r w:rsidRPr="0055523E">
              <w:rPr>
                <w:rFonts w:asciiTheme="majorBidi" w:hAnsiTheme="majorBidi" w:cstheme="majorBidi"/>
                <w:sz w:val="26"/>
                <w:szCs w:val="26"/>
              </w:rPr>
              <w:t>303</w:t>
            </w:r>
            <w:r w:rsidRPr="0055523E">
              <w:rPr>
                <w:rFonts w:ascii="Angsana New" w:hAnsi="Angsana New"/>
                <w:sz w:val="26"/>
                <w:szCs w:val="26"/>
              </w:rPr>
              <w:t>,013.1</w:t>
            </w:r>
            <w:r w:rsidR="00C6589D" w:rsidRPr="0055523E">
              <w:rPr>
                <w:rFonts w:ascii="Angsana New" w:hAnsi="Angsana New"/>
                <w:sz w:val="26"/>
                <w:szCs w:val="26"/>
              </w:rPr>
              <w:t>5</w:t>
            </w:r>
            <w:r w:rsidRPr="0055523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1" w:type="dxa"/>
            <w:vAlign w:val="bottom"/>
          </w:tcPr>
          <w:p w14:paraId="70B1B08C" w14:textId="77777777" w:rsidR="00F56879" w:rsidRPr="0055523E" w:rsidRDefault="00F56879" w:rsidP="004F6A55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7" w:type="dxa"/>
          </w:tcPr>
          <w:p w14:paraId="6BCEDCD3" w14:textId="497BE74E" w:rsidR="00F56879" w:rsidRPr="0055523E" w:rsidRDefault="00F56879" w:rsidP="004F6A5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369" w:right="39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79FA6F21" w14:textId="77777777" w:rsidR="00F56879" w:rsidRPr="0055523E" w:rsidRDefault="00F56879" w:rsidP="004F6A5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14:paraId="17863529" w14:textId="580322F0" w:rsidR="00F56879" w:rsidRPr="0055523E" w:rsidRDefault="00F56879" w:rsidP="004F6A5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369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/>
                <w:sz w:val="26"/>
                <w:szCs w:val="26"/>
              </w:rPr>
              <w:t xml:space="preserve"> (199,283.2</w:t>
            </w:r>
            <w:r w:rsidR="00C6589D" w:rsidRPr="0055523E">
              <w:rPr>
                <w:rFonts w:ascii="Angsana New" w:hAnsi="Angsana New"/>
                <w:sz w:val="26"/>
                <w:szCs w:val="26"/>
              </w:rPr>
              <w:t>9</w:t>
            </w:r>
            <w:r w:rsidRPr="0055523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56879" w:rsidRPr="0055523E" w14:paraId="5FB0FE22" w14:textId="77777777" w:rsidTr="002218D6">
        <w:trPr>
          <w:trHeight w:val="270"/>
        </w:trPr>
        <w:tc>
          <w:tcPr>
            <w:tcW w:w="3544" w:type="dxa"/>
            <w:shd w:val="clear" w:color="auto" w:fill="auto"/>
          </w:tcPr>
          <w:p w14:paraId="550B689D" w14:textId="77777777" w:rsidR="00F56879" w:rsidRPr="001C6A69" w:rsidRDefault="00F56879" w:rsidP="004F6A5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6A69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75" w:type="dxa"/>
          </w:tcPr>
          <w:p w14:paraId="31B93C0F" w14:textId="243B43BA" w:rsidR="00F56879" w:rsidRPr="0055523E" w:rsidRDefault="00F56879" w:rsidP="004F6A5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55523E">
              <w:rPr>
                <w:rFonts w:ascii="Angsana New" w:hAnsi="Angsana New"/>
                <w:sz w:val="26"/>
                <w:szCs w:val="26"/>
              </w:rPr>
              <w:t>244,225.27</w:t>
            </w:r>
          </w:p>
        </w:tc>
        <w:tc>
          <w:tcPr>
            <w:tcW w:w="141" w:type="dxa"/>
          </w:tcPr>
          <w:p w14:paraId="2A41C9F1" w14:textId="77777777" w:rsidR="00F56879" w:rsidRPr="0055523E" w:rsidRDefault="00F56879" w:rsidP="004F6A5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38ECE8C2" w14:textId="53D999BD" w:rsidR="00F56879" w:rsidRPr="0055523E" w:rsidRDefault="00F56879" w:rsidP="004F6A5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/>
                <w:sz w:val="26"/>
                <w:szCs w:val="26"/>
              </w:rPr>
              <w:t xml:space="preserve"> 243,839.61 </w:t>
            </w:r>
          </w:p>
        </w:tc>
        <w:tc>
          <w:tcPr>
            <w:tcW w:w="141" w:type="dxa"/>
          </w:tcPr>
          <w:p w14:paraId="73AA3BE1" w14:textId="77777777" w:rsidR="00F56879" w:rsidRPr="0055523E" w:rsidRDefault="00F56879" w:rsidP="004F6A5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</w:tcPr>
          <w:p w14:paraId="64C82C09" w14:textId="3165703B" w:rsidR="00F56879" w:rsidRPr="0055523E" w:rsidRDefault="00F56879" w:rsidP="004F6A5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369" w:right="39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E4E3480" w14:textId="77777777" w:rsidR="00F56879" w:rsidRPr="0055523E" w:rsidRDefault="00F56879" w:rsidP="004F6A5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14:paraId="49410D88" w14:textId="2DF54C03" w:rsidR="00F56879" w:rsidRPr="0055523E" w:rsidRDefault="00F56879" w:rsidP="004F6A5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/>
                <w:sz w:val="26"/>
                <w:szCs w:val="26"/>
              </w:rPr>
              <w:t xml:space="preserve"> 488,064.88 </w:t>
            </w:r>
          </w:p>
        </w:tc>
      </w:tr>
      <w:tr w:rsidR="00F56879" w:rsidRPr="0055523E" w14:paraId="316E0E99" w14:textId="77777777" w:rsidTr="00805222">
        <w:trPr>
          <w:trHeight w:val="270"/>
        </w:trPr>
        <w:tc>
          <w:tcPr>
            <w:tcW w:w="3544" w:type="dxa"/>
            <w:shd w:val="clear" w:color="auto" w:fill="auto"/>
          </w:tcPr>
          <w:p w14:paraId="2412557D" w14:textId="77777777" w:rsidR="00F56879" w:rsidRPr="001C6A69" w:rsidRDefault="00F56879" w:rsidP="004F6A5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6A69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E666EE7" w14:textId="10A20CAB" w:rsidR="00F56879" w:rsidRPr="0055523E" w:rsidRDefault="00F56879" w:rsidP="004F6A5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55523E">
              <w:rPr>
                <w:rFonts w:ascii="Angsana New" w:hAnsi="Angsana New"/>
                <w:sz w:val="26"/>
                <w:szCs w:val="26"/>
              </w:rPr>
              <w:t>2,358,434.48</w:t>
            </w:r>
          </w:p>
        </w:tc>
        <w:tc>
          <w:tcPr>
            <w:tcW w:w="141" w:type="dxa"/>
          </w:tcPr>
          <w:p w14:paraId="6AB99398" w14:textId="77777777" w:rsidR="00F56879" w:rsidRPr="0055523E" w:rsidRDefault="00F56879" w:rsidP="004F6A5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6C601BD6" w14:textId="5DEBCF83" w:rsidR="00F56879" w:rsidRPr="0055523E" w:rsidRDefault="00F56879" w:rsidP="004F6A5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/>
                <w:sz w:val="26"/>
                <w:szCs w:val="26"/>
              </w:rPr>
              <w:t xml:space="preserve"> 238,716.20 </w:t>
            </w:r>
          </w:p>
        </w:tc>
        <w:tc>
          <w:tcPr>
            <w:tcW w:w="141" w:type="dxa"/>
          </w:tcPr>
          <w:p w14:paraId="3E18D6FB" w14:textId="77777777" w:rsidR="00F56879" w:rsidRPr="0055523E" w:rsidRDefault="00F56879" w:rsidP="004F6A5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59FC26EF" w14:textId="1B8F598F" w:rsidR="00F56879" w:rsidRPr="0055523E" w:rsidRDefault="00F56879" w:rsidP="004F6A5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369" w:right="39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96E912A" w14:textId="77777777" w:rsidR="00F56879" w:rsidRPr="0055523E" w:rsidRDefault="00F56879" w:rsidP="004F6A5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1C3D923" w14:textId="3671CD48" w:rsidR="00F56879" w:rsidRPr="0055523E" w:rsidRDefault="00F56879" w:rsidP="004F6A5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/>
                <w:sz w:val="26"/>
                <w:szCs w:val="26"/>
              </w:rPr>
              <w:t xml:space="preserve"> 2,597,150.68 </w:t>
            </w:r>
          </w:p>
        </w:tc>
      </w:tr>
      <w:tr w:rsidR="00F56879" w:rsidRPr="0055523E" w14:paraId="5914E0AB" w14:textId="77777777" w:rsidTr="00805222">
        <w:tc>
          <w:tcPr>
            <w:tcW w:w="3544" w:type="dxa"/>
          </w:tcPr>
          <w:p w14:paraId="6632D939" w14:textId="77777777" w:rsidR="00F56879" w:rsidRPr="001C6A69" w:rsidRDefault="00F56879" w:rsidP="004F6A55">
            <w:pPr>
              <w:spacing w:line="320" w:lineRule="exact"/>
              <w:ind w:left="368" w:hanging="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6A6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47C45126" w14:textId="4C23E494" w:rsidR="00F56879" w:rsidRPr="0055523E" w:rsidRDefault="00F56879" w:rsidP="004F6A5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55523E">
              <w:rPr>
                <w:rFonts w:ascii="Angsana New" w:hAnsi="Angsana New"/>
                <w:sz w:val="26"/>
                <w:szCs w:val="26"/>
              </w:rPr>
              <w:t>14,180,413.82</w:t>
            </w:r>
          </w:p>
        </w:tc>
        <w:tc>
          <w:tcPr>
            <w:tcW w:w="141" w:type="dxa"/>
          </w:tcPr>
          <w:p w14:paraId="5169F8CB" w14:textId="77777777" w:rsidR="00F56879" w:rsidRPr="0055523E" w:rsidRDefault="00F56879" w:rsidP="004F6A55">
            <w:pPr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697A635A" w14:textId="2FEF51A5" w:rsidR="00F56879" w:rsidRPr="0055523E" w:rsidRDefault="00F56879" w:rsidP="004F6A5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/>
                <w:sz w:val="26"/>
                <w:szCs w:val="26"/>
              </w:rPr>
              <w:t>1,403,602.2</w:t>
            </w:r>
            <w:r w:rsidR="00C6589D" w:rsidRPr="0055523E">
              <w:rPr>
                <w:rFonts w:ascii="Angsana New" w:hAnsi="Angsana New"/>
                <w:sz w:val="26"/>
                <w:szCs w:val="26"/>
              </w:rPr>
              <w:t>1</w:t>
            </w:r>
            <w:r w:rsidRPr="0055523E">
              <w:rPr>
                <w:rFonts w:ascii="Angsana New" w:hAnsi="Angsana New"/>
                <w:sz w:val="26"/>
                <w:szCs w:val="26"/>
              </w:rPr>
              <w:t xml:space="preserve">  </w:t>
            </w:r>
          </w:p>
        </w:tc>
        <w:tc>
          <w:tcPr>
            <w:tcW w:w="141" w:type="dxa"/>
          </w:tcPr>
          <w:p w14:paraId="17426B35" w14:textId="77777777" w:rsidR="00F56879" w:rsidRPr="0055523E" w:rsidRDefault="00F56879" w:rsidP="004F6A55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6A179F3A" w14:textId="56538478" w:rsidR="00F56879" w:rsidRPr="0055523E" w:rsidRDefault="00F56879" w:rsidP="004F6A5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369" w:right="39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7445F25" w14:textId="77777777" w:rsidR="00F56879" w:rsidRPr="0055523E" w:rsidRDefault="00F56879" w:rsidP="004F6A55">
            <w:pPr>
              <w:spacing w:line="320" w:lineRule="exact"/>
              <w:ind w:left="-369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0502D793" w14:textId="6B67F8F7" w:rsidR="00F56879" w:rsidRPr="0055523E" w:rsidRDefault="00F56879" w:rsidP="004F6A5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/>
                <w:sz w:val="26"/>
                <w:szCs w:val="26"/>
              </w:rPr>
              <w:t>15,584,016.0</w:t>
            </w:r>
            <w:r w:rsidR="00C6589D" w:rsidRPr="0055523E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F56879" w:rsidRPr="0055523E" w14:paraId="6A565FFF" w14:textId="77777777" w:rsidTr="00805222">
        <w:tc>
          <w:tcPr>
            <w:tcW w:w="3544" w:type="dxa"/>
          </w:tcPr>
          <w:p w14:paraId="10FBD7CA" w14:textId="77777777" w:rsidR="00F56879" w:rsidRPr="001C6A69" w:rsidRDefault="00F56879" w:rsidP="004F6A55">
            <w:pPr>
              <w:tabs>
                <w:tab w:val="left" w:pos="317"/>
                <w:tab w:val="left" w:pos="935"/>
                <w:tab w:val="left" w:pos="1575"/>
                <w:tab w:val="center" w:pos="1734"/>
              </w:tabs>
              <w:spacing w:line="320" w:lineRule="exact"/>
              <w:ind w:left="-24" w:hanging="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6A69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289227CB" w14:textId="77777777" w:rsidR="00F56879" w:rsidRPr="0055523E" w:rsidRDefault="00F56879" w:rsidP="004F6A5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0A0D4E32" w14:textId="77777777" w:rsidR="00F56879" w:rsidRPr="0055523E" w:rsidRDefault="00F56879" w:rsidP="004F6A55">
            <w:pPr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3B7D9786" w14:textId="77777777" w:rsidR="00F56879" w:rsidRPr="0055523E" w:rsidRDefault="00F56879" w:rsidP="004F6A5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5C2AD4D5" w14:textId="77777777" w:rsidR="00F56879" w:rsidRPr="0055523E" w:rsidRDefault="00F56879" w:rsidP="004F6A5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7233D175" w14:textId="77777777" w:rsidR="00F56879" w:rsidRPr="0055523E" w:rsidRDefault="00F56879" w:rsidP="004F6A5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369" w:right="39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8F76CCA" w14:textId="77777777" w:rsidR="00F56879" w:rsidRPr="0055523E" w:rsidRDefault="00F56879" w:rsidP="004F6A55">
            <w:pPr>
              <w:spacing w:line="320" w:lineRule="exact"/>
              <w:ind w:left="-369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571561D0" w14:textId="77777777" w:rsidR="00F56879" w:rsidRPr="0055523E" w:rsidRDefault="00F56879" w:rsidP="004F6A5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6589D" w:rsidRPr="0055523E" w14:paraId="49BD177E" w14:textId="77777777" w:rsidTr="00805222">
        <w:tc>
          <w:tcPr>
            <w:tcW w:w="3544" w:type="dxa"/>
            <w:shd w:val="clear" w:color="auto" w:fill="auto"/>
          </w:tcPr>
          <w:p w14:paraId="0EADA802" w14:textId="77777777" w:rsidR="00C6589D" w:rsidRPr="001C6A69" w:rsidRDefault="00C6589D" w:rsidP="004F6A5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312" w:right="-145" w:hanging="142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6A69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ผลต่างดอกเบี้ยรับตามอัตราดอกเบี้ยที่แท้จริง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7131D8F" w14:textId="2B0A7635" w:rsidR="00C6589D" w:rsidRPr="0055523E" w:rsidRDefault="00C6589D" w:rsidP="004F6A5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369" w:right="39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7361BFB4" w14:textId="77777777" w:rsidR="00C6589D" w:rsidRPr="0055523E" w:rsidRDefault="00C6589D" w:rsidP="004F6A55">
            <w:pPr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0804448B" w14:textId="24C00AA8" w:rsidR="00C6589D" w:rsidRPr="0055523E" w:rsidRDefault="00C6589D" w:rsidP="004F6A5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55523E">
              <w:rPr>
                <w:rFonts w:asciiTheme="majorBidi" w:hAnsiTheme="majorBidi" w:cstheme="majorBidi"/>
                <w:sz w:val="26"/>
                <w:szCs w:val="26"/>
              </w:rPr>
              <w:t>(187,905.34)</w:t>
            </w:r>
          </w:p>
        </w:tc>
        <w:tc>
          <w:tcPr>
            <w:tcW w:w="141" w:type="dxa"/>
          </w:tcPr>
          <w:p w14:paraId="26C64E8E" w14:textId="77777777" w:rsidR="00C6589D" w:rsidRPr="0055523E" w:rsidRDefault="00C6589D" w:rsidP="004F6A5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20C0710F" w14:textId="6BC92E76" w:rsidR="00C6589D" w:rsidRPr="0055523E" w:rsidRDefault="00C6589D" w:rsidP="004F6A5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369" w:right="39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1BE0D44" w14:textId="77777777" w:rsidR="00C6589D" w:rsidRPr="0055523E" w:rsidRDefault="00C6589D" w:rsidP="004F6A55">
            <w:pPr>
              <w:spacing w:line="320" w:lineRule="exact"/>
              <w:ind w:left="-369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30FA1C0" w14:textId="05EEDFBB" w:rsidR="00C6589D" w:rsidRPr="0055523E" w:rsidRDefault="00C6589D" w:rsidP="004F6A5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55523E">
              <w:rPr>
                <w:rFonts w:asciiTheme="majorBidi" w:hAnsiTheme="majorBidi" w:cstheme="majorBidi"/>
                <w:sz w:val="26"/>
                <w:szCs w:val="26"/>
              </w:rPr>
              <w:t>(187,905.34)</w:t>
            </w:r>
          </w:p>
        </w:tc>
      </w:tr>
      <w:tr w:rsidR="00C6589D" w:rsidRPr="0055523E" w14:paraId="146B3604" w14:textId="77777777" w:rsidTr="00805222">
        <w:tc>
          <w:tcPr>
            <w:tcW w:w="3544" w:type="dxa"/>
            <w:shd w:val="clear" w:color="auto" w:fill="auto"/>
          </w:tcPr>
          <w:p w14:paraId="763B2752" w14:textId="77777777" w:rsidR="00C6589D" w:rsidRPr="001C6A69" w:rsidRDefault="00C6589D" w:rsidP="004F6A55">
            <w:pPr>
              <w:spacing w:line="320" w:lineRule="exact"/>
              <w:ind w:left="368" w:hanging="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6A6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566059DE" w14:textId="458CB87D" w:rsidR="00C6589D" w:rsidRPr="001C6A69" w:rsidRDefault="00C6589D" w:rsidP="004F6A5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369" w:right="39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55523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496474D6" w14:textId="77777777" w:rsidR="00C6589D" w:rsidRPr="0055523E" w:rsidRDefault="00C6589D" w:rsidP="004F6A55">
            <w:pPr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2DE311C1" w14:textId="0234B615" w:rsidR="00C6589D" w:rsidRPr="0055523E" w:rsidRDefault="00C6589D" w:rsidP="004F6A5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55523E">
              <w:rPr>
                <w:rFonts w:asciiTheme="majorBidi" w:hAnsiTheme="majorBidi" w:cstheme="majorBidi"/>
                <w:sz w:val="26"/>
                <w:szCs w:val="26"/>
              </w:rPr>
              <w:t>(187,905.34)</w:t>
            </w:r>
          </w:p>
        </w:tc>
        <w:tc>
          <w:tcPr>
            <w:tcW w:w="141" w:type="dxa"/>
          </w:tcPr>
          <w:p w14:paraId="7B2CF50C" w14:textId="77777777" w:rsidR="00C6589D" w:rsidRPr="0055523E" w:rsidRDefault="00C6589D" w:rsidP="004F6A5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06C1C8B2" w14:textId="20085962" w:rsidR="00C6589D" w:rsidRPr="0055523E" w:rsidRDefault="00C6589D" w:rsidP="004F6A5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369" w:right="39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33D078A" w14:textId="77777777" w:rsidR="00C6589D" w:rsidRPr="0055523E" w:rsidRDefault="00C6589D" w:rsidP="004F6A55">
            <w:pPr>
              <w:spacing w:line="320" w:lineRule="exact"/>
              <w:ind w:left="-369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67571FC8" w14:textId="79635B65" w:rsidR="00C6589D" w:rsidRPr="0055523E" w:rsidRDefault="00C6589D" w:rsidP="004F6A5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55523E">
              <w:rPr>
                <w:rFonts w:asciiTheme="majorBidi" w:hAnsiTheme="majorBidi" w:cstheme="majorBidi"/>
                <w:sz w:val="26"/>
                <w:szCs w:val="26"/>
              </w:rPr>
              <w:t>(187,905.34)</w:t>
            </w:r>
          </w:p>
        </w:tc>
      </w:tr>
      <w:tr w:rsidR="00F56879" w:rsidRPr="0055523E" w14:paraId="45285C43" w14:textId="77777777" w:rsidTr="00805222">
        <w:tc>
          <w:tcPr>
            <w:tcW w:w="3544" w:type="dxa"/>
            <w:shd w:val="clear" w:color="auto" w:fill="auto"/>
          </w:tcPr>
          <w:p w14:paraId="700402AE" w14:textId="77777777" w:rsidR="00F56879" w:rsidRPr="001C6A69" w:rsidRDefault="00F56879" w:rsidP="004F6A55">
            <w:pPr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6A69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4E7B522" w14:textId="48EE245F" w:rsidR="00F56879" w:rsidRPr="0055523E" w:rsidRDefault="00F56879" w:rsidP="004F6A5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/>
                <w:sz w:val="26"/>
                <w:szCs w:val="26"/>
              </w:rPr>
              <w:t>14,180,413.82</w:t>
            </w:r>
          </w:p>
        </w:tc>
        <w:tc>
          <w:tcPr>
            <w:tcW w:w="141" w:type="dxa"/>
            <w:shd w:val="clear" w:color="auto" w:fill="auto"/>
          </w:tcPr>
          <w:p w14:paraId="281CD728" w14:textId="77777777" w:rsidR="00F56879" w:rsidRPr="0055523E" w:rsidRDefault="00F56879" w:rsidP="004F6A55">
            <w:pPr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76F265" w14:textId="7919098B" w:rsidR="00F56879" w:rsidRPr="001C6A69" w:rsidRDefault="00F56879" w:rsidP="004F6A5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523E">
              <w:rPr>
                <w:rFonts w:asciiTheme="majorBidi" w:hAnsiTheme="majorBidi" w:cstheme="majorBidi"/>
                <w:sz w:val="26"/>
                <w:szCs w:val="26"/>
              </w:rPr>
              <w:t>1,215,696.</w:t>
            </w:r>
            <w:r w:rsidR="005211F0" w:rsidRPr="0055523E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C1086F" w:rsidRPr="0055523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1" w:type="dxa"/>
            <w:shd w:val="clear" w:color="auto" w:fill="auto"/>
          </w:tcPr>
          <w:p w14:paraId="6F3DF6DD" w14:textId="77777777" w:rsidR="00F56879" w:rsidRPr="0055523E" w:rsidRDefault="00F56879" w:rsidP="004F6A5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73464F6" w14:textId="7B59C975" w:rsidR="00F56879" w:rsidRPr="0055523E" w:rsidRDefault="00F56879" w:rsidP="004F6A5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369" w:right="39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01201C3" w14:textId="77777777" w:rsidR="00F56879" w:rsidRPr="0055523E" w:rsidRDefault="00F56879" w:rsidP="004F6A55">
            <w:pPr>
              <w:spacing w:line="320" w:lineRule="exact"/>
              <w:ind w:left="-369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DDA9238" w14:textId="0C88C3FF" w:rsidR="00F56879" w:rsidRPr="0055523E" w:rsidRDefault="00C6589D" w:rsidP="004F6A5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55523E">
              <w:rPr>
                <w:rFonts w:asciiTheme="majorBidi" w:hAnsiTheme="majorBidi" w:cstheme="majorBidi"/>
                <w:sz w:val="26"/>
                <w:szCs w:val="26"/>
              </w:rPr>
              <w:t>15,396,110.69</w:t>
            </w:r>
          </w:p>
        </w:tc>
      </w:tr>
    </w:tbl>
    <w:p w14:paraId="41C3668C" w14:textId="0D76A1EE" w:rsidR="00FB2713" w:rsidRPr="0055523E" w:rsidRDefault="00FB2713" w:rsidP="00374C42">
      <w:pPr>
        <w:spacing w:line="300" w:lineRule="exact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1B2EE4E8" w14:textId="41F585FE" w:rsidR="0029511B" w:rsidRPr="0055523E" w:rsidRDefault="0029511B" w:rsidP="00374C42">
      <w:pPr>
        <w:spacing w:line="300" w:lineRule="exact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03223007" w14:textId="51992C59" w:rsidR="004F6A55" w:rsidRPr="0055523E" w:rsidRDefault="004F6A55" w:rsidP="00374C42">
      <w:pPr>
        <w:spacing w:line="300" w:lineRule="exact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7C4727D3" w14:textId="50CFC429" w:rsidR="004F6A55" w:rsidRPr="0055523E" w:rsidRDefault="004F6A55" w:rsidP="00374C42">
      <w:pPr>
        <w:spacing w:line="300" w:lineRule="exact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4DA53222" w14:textId="55812901" w:rsidR="004F6A55" w:rsidRPr="0055523E" w:rsidRDefault="004F6A55" w:rsidP="00374C42">
      <w:pPr>
        <w:spacing w:line="300" w:lineRule="exact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570EDF5B" w14:textId="77777777" w:rsidR="004F6A55" w:rsidRPr="0055523E" w:rsidRDefault="004F6A55" w:rsidP="00374C42">
      <w:pPr>
        <w:spacing w:line="300" w:lineRule="exact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3795106D" w14:textId="77777777" w:rsidR="005F22E8" w:rsidRPr="0055523E" w:rsidRDefault="005F22E8">
      <w:pPr>
        <w:rPr>
          <w:rFonts w:asciiTheme="majorBidi" w:hAnsiTheme="majorBidi" w:cstheme="majorBidi"/>
          <w:color w:val="FF0000"/>
          <w:sz w:val="32"/>
          <w:szCs w:val="32"/>
        </w:rPr>
      </w:pPr>
    </w:p>
    <w:tbl>
      <w:tblPr>
        <w:tblW w:w="8954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8"/>
        <w:gridCol w:w="992"/>
        <w:gridCol w:w="142"/>
        <w:gridCol w:w="1020"/>
        <w:gridCol w:w="142"/>
        <w:gridCol w:w="992"/>
        <w:gridCol w:w="142"/>
        <w:gridCol w:w="993"/>
        <w:gridCol w:w="141"/>
        <w:gridCol w:w="992"/>
        <w:gridCol w:w="142"/>
        <w:gridCol w:w="988"/>
      </w:tblGrid>
      <w:tr w:rsidR="00002993" w:rsidRPr="0055523E" w14:paraId="42C234D5" w14:textId="77777777" w:rsidTr="00FB2713">
        <w:trPr>
          <w:trHeight w:val="20"/>
        </w:trPr>
        <w:tc>
          <w:tcPr>
            <w:tcW w:w="2268" w:type="dxa"/>
          </w:tcPr>
          <w:p w14:paraId="10D2A7CD" w14:textId="77777777" w:rsidR="00F25938" w:rsidRPr="0055523E" w:rsidRDefault="00F25938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55523E">
              <w:rPr>
                <w:rFonts w:ascii="Angsana New" w:hAnsi="Angsana New"/>
                <w:sz w:val="22"/>
                <w:szCs w:val="22"/>
              </w:rPr>
              <w:br w:type="page"/>
            </w:r>
          </w:p>
        </w:tc>
        <w:tc>
          <w:tcPr>
            <w:tcW w:w="6686" w:type="dxa"/>
            <w:gridSpan w:val="11"/>
            <w:tcBorders>
              <w:bottom w:val="single" w:sz="6" w:space="0" w:color="auto"/>
            </w:tcBorders>
          </w:tcPr>
          <w:p w14:paraId="7C7C2C73" w14:textId="34837482" w:rsidR="00F25938" w:rsidRPr="001C6A69" w:rsidRDefault="00F25938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4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1C6A69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</w:tr>
      <w:tr w:rsidR="00002993" w:rsidRPr="0055523E" w14:paraId="2B56ACE1" w14:textId="77777777" w:rsidTr="00FB2713">
        <w:trPr>
          <w:trHeight w:val="20"/>
        </w:trPr>
        <w:tc>
          <w:tcPr>
            <w:tcW w:w="2268" w:type="dxa"/>
          </w:tcPr>
          <w:p w14:paraId="2F71AF5D" w14:textId="77777777" w:rsidR="00F25938" w:rsidRPr="0055523E" w:rsidRDefault="00F25938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86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37615069" w14:textId="77777777" w:rsidR="00F25938" w:rsidRPr="001C6A69" w:rsidRDefault="00F25938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4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1C6A69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02993" w:rsidRPr="0055523E" w14:paraId="7E6BD554" w14:textId="77777777" w:rsidTr="00FB2713">
        <w:trPr>
          <w:trHeight w:val="20"/>
        </w:trPr>
        <w:tc>
          <w:tcPr>
            <w:tcW w:w="2268" w:type="dxa"/>
          </w:tcPr>
          <w:p w14:paraId="3732FA52" w14:textId="77777777" w:rsidR="00F25938" w:rsidRPr="0055523E" w:rsidRDefault="00F25938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39B9F9AD" w14:textId="77777777" w:rsidR="00F25938" w:rsidRPr="001C6A69" w:rsidRDefault="00F25938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57" w:right="-57"/>
              <w:jc w:val="center"/>
              <w:textAlignment w:val="baseline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1C6A69">
              <w:rPr>
                <w:rFonts w:ascii="Angsana New" w:hAnsi="Angsana New"/>
                <w:spacing w:val="-4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EAC2C2E" w14:textId="77777777" w:rsidR="00F25938" w:rsidRPr="0055523E" w:rsidRDefault="00F25938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1E279B62" w14:textId="77777777" w:rsidR="00F25938" w:rsidRPr="001C6A69" w:rsidRDefault="00F25938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1C6A69">
              <w:rPr>
                <w:rFonts w:ascii="Angsana New" w:hAnsi="Angsana New" w:hint="cs"/>
                <w:sz w:val="22"/>
                <w:szCs w:val="22"/>
                <w:cs/>
              </w:rPr>
              <w:t>ผลกระทบ</w:t>
            </w:r>
            <w:r w:rsidRPr="001C6A69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จาก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080BAB1" w14:textId="77777777" w:rsidR="00F25938" w:rsidRPr="0055523E" w:rsidRDefault="00F25938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15870C11" w14:textId="77777777" w:rsidR="00F25938" w:rsidRPr="001C6A69" w:rsidRDefault="00F25938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57" w:right="-57"/>
              <w:jc w:val="center"/>
              <w:textAlignment w:val="baseline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1C6A69">
              <w:rPr>
                <w:rFonts w:ascii="Angsana New" w:hAnsi="Angsana New"/>
                <w:spacing w:val="-4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8E6B413" w14:textId="77777777" w:rsidR="00F25938" w:rsidRPr="0055523E" w:rsidRDefault="00F25938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973D2E" w14:textId="695E12B4" w:rsidR="00F25938" w:rsidRPr="001C6A69" w:rsidRDefault="00F25938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spacing w:val="-8"/>
                <w:sz w:val="22"/>
                <w:szCs w:val="22"/>
                <w:cs/>
              </w:rPr>
            </w:pPr>
            <w:r w:rsidRPr="001C6A69">
              <w:rPr>
                <w:rFonts w:ascii="Angsana New" w:hAnsi="Angsana New"/>
                <w:spacing w:val="-8"/>
                <w:sz w:val="22"/>
                <w:szCs w:val="22"/>
                <w:cs/>
              </w:rPr>
              <w:t>รายได้ (ค่าใช้จ่าย) ในระหว่าง</w:t>
            </w:r>
            <w:r w:rsidR="00B37E42" w:rsidRPr="001C6A69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>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612E65A" w14:textId="77777777" w:rsidR="00F25938" w:rsidRPr="0055523E" w:rsidRDefault="00F25938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single" w:sz="6" w:space="0" w:color="auto"/>
            </w:tcBorders>
          </w:tcPr>
          <w:p w14:paraId="2E1BDFF7" w14:textId="77777777" w:rsidR="00F25938" w:rsidRPr="001C6A69" w:rsidRDefault="00F25938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57" w:right="-57"/>
              <w:jc w:val="center"/>
              <w:textAlignment w:val="baseline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1C6A69">
              <w:rPr>
                <w:rFonts w:ascii="Angsana New" w:hAnsi="Angsana New"/>
                <w:spacing w:val="-4"/>
                <w:sz w:val="22"/>
                <w:szCs w:val="22"/>
                <w:cs/>
              </w:rPr>
              <w:t>ยอดตามบัญชี</w:t>
            </w:r>
          </w:p>
        </w:tc>
      </w:tr>
      <w:tr w:rsidR="00002993" w:rsidRPr="0055523E" w14:paraId="24F4C475" w14:textId="77777777" w:rsidTr="00FB2713">
        <w:trPr>
          <w:trHeight w:val="20"/>
        </w:trPr>
        <w:tc>
          <w:tcPr>
            <w:tcW w:w="2268" w:type="dxa"/>
          </w:tcPr>
          <w:p w14:paraId="09E3E61D" w14:textId="77777777" w:rsidR="00F25938" w:rsidRPr="0055523E" w:rsidRDefault="00F25938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06FF9DE9" w14:textId="77777777" w:rsidR="00F25938" w:rsidRPr="0055523E" w:rsidRDefault="00F25938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C6A69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55523E">
              <w:rPr>
                <w:rFonts w:ascii="Angsana New" w:hAnsi="Angsana New"/>
                <w:sz w:val="22"/>
                <w:szCs w:val="22"/>
              </w:rPr>
              <w:t xml:space="preserve">31 </w:t>
            </w:r>
          </w:p>
          <w:p w14:paraId="1759B00A" w14:textId="77777777" w:rsidR="00F25938" w:rsidRPr="0055523E" w:rsidRDefault="00F25938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C6A69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55523E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42" w:type="dxa"/>
          </w:tcPr>
          <w:p w14:paraId="66C3328B" w14:textId="77777777" w:rsidR="00F25938" w:rsidRPr="0055523E" w:rsidRDefault="00F25938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6976E033" w14:textId="5C775287" w:rsidR="00F25938" w:rsidRPr="0055523E" w:rsidRDefault="00F25938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57" w:right="-57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C6A69">
              <w:rPr>
                <w:rFonts w:ascii="Angsana New" w:hAnsi="Angsana New" w:hint="cs"/>
                <w:sz w:val="22"/>
                <w:szCs w:val="22"/>
                <w:cs/>
              </w:rPr>
              <w:t>การนำมาตรฐานการรายงานทางการเงินมาถือปฏิบัติ</w:t>
            </w:r>
          </w:p>
        </w:tc>
        <w:tc>
          <w:tcPr>
            <w:tcW w:w="142" w:type="dxa"/>
          </w:tcPr>
          <w:p w14:paraId="1083FF57" w14:textId="77777777" w:rsidR="00F25938" w:rsidRPr="0055523E" w:rsidRDefault="00F25938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32E754EB" w14:textId="77777777" w:rsidR="00F25938" w:rsidRPr="0055523E" w:rsidRDefault="00F25938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C6A69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55523E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1C6A69">
              <w:rPr>
                <w:rFonts w:ascii="Angsana New" w:hAnsi="Angsana New" w:hint="cs"/>
                <w:sz w:val="22"/>
                <w:szCs w:val="22"/>
                <w:cs/>
              </w:rPr>
              <w:t xml:space="preserve">มกราคม </w:t>
            </w:r>
            <w:r w:rsidRPr="0055523E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42" w:type="dxa"/>
          </w:tcPr>
          <w:p w14:paraId="6FB18A91" w14:textId="77777777" w:rsidR="00F25938" w:rsidRPr="0055523E" w:rsidRDefault="00F25938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auto"/>
            </w:tcBorders>
          </w:tcPr>
          <w:p w14:paraId="091DDCA8" w14:textId="77777777" w:rsidR="00F25938" w:rsidRPr="0055523E" w:rsidRDefault="00F25938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165" w:hanging="169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C6A69">
              <w:rPr>
                <w:rFonts w:ascii="Angsana New" w:hAnsi="Angsana New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59A6D5CC" w14:textId="77777777" w:rsidR="00F25938" w:rsidRPr="0055523E" w:rsidRDefault="00F25938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auto"/>
            </w:tcBorders>
          </w:tcPr>
          <w:p w14:paraId="7064D8DC" w14:textId="77777777" w:rsidR="00F25938" w:rsidRPr="001C6A69" w:rsidRDefault="00F25938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1C6A69">
              <w:rPr>
                <w:rFonts w:ascii="Angsana New" w:hAnsi="Angsana New"/>
                <w:sz w:val="22"/>
                <w:szCs w:val="22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67E06362" w14:textId="77777777" w:rsidR="00F25938" w:rsidRPr="0055523E" w:rsidRDefault="00F25938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  <w:tcBorders>
              <w:bottom w:val="single" w:sz="6" w:space="0" w:color="auto"/>
            </w:tcBorders>
          </w:tcPr>
          <w:p w14:paraId="42973CC7" w14:textId="77777777" w:rsidR="00F25938" w:rsidRPr="0055523E" w:rsidRDefault="00F25938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C6A69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55523E">
              <w:rPr>
                <w:rFonts w:ascii="Angsana New" w:hAnsi="Angsana New"/>
                <w:sz w:val="22"/>
                <w:szCs w:val="22"/>
              </w:rPr>
              <w:t xml:space="preserve">31 </w:t>
            </w:r>
          </w:p>
          <w:p w14:paraId="2651A35C" w14:textId="0CFD96A7" w:rsidR="00F25938" w:rsidRPr="0055523E" w:rsidRDefault="00F25938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C6A69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55523E">
              <w:rPr>
                <w:rFonts w:ascii="Angsana New" w:hAnsi="Angsana New"/>
                <w:sz w:val="22"/>
                <w:szCs w:val="22"/>
              </w:rPr>
              <w:t>256</w:t>
            </w:r>
            <w:r w:rsidRPr="0055523E">
              <w:rPr>
                <w:rFonts w:ascii="Angsana New" w:hAnsi="Angsana New" w:hint="cs"/>
                <w:sz w:val="22"/>
                <w:szCs w:val="22"/>
              </w:rPr>
              <w:t>3</w:t>
            </w:r>
          </w:p>
        </w:tc>
      </w:tr>
      <w:tr w:rsidR="00002993" w:rsidRPr="0055523E" w14:paraId="6CA9BCEA" w14:textId="77777777" w:rsidTr="00FB2713">
        <w:trPr>
          <w:trHeight w:val="20"/>
        </w:trPr>
        <w:tc>
          <w:tcPr>
            <w:tcW w:w="2268" w:type="dxa"/>
          </w:tcPr>
          <w:p w14:paraId="5D2193A5" w14:textId="77777777" w:rsidR="00F25938" w:rsidRPr="001C6A69" w:rsidRDefault="00F25938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30" w:hanging="52"/>
              <w:jc w:val="both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1C6A69">
              <w:rPr>
                <w:rFonts w:ascii="Angsana New" w:hAnsi="Angsana New"/>
                <w:sz w:val="22"/>
                <w:szCs w:val="22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6C2A044B" w14:textId="77777777" w:rsidR="00F25938" w:rsidRPr="0055523E" w:rsidRDefault="00F25938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22F3ABE8" w14:textId="77777777" w:rsidR="00F25938" w:rsidRPr="0055523E" w:rsidRDefault="00F25938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7916A417" w14:textId="77777777" w:rsidR="00F25938" w:rsidRPr="0055523E" w:rsidRDefault="00F25938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74A20B20" w14:textId="77777777" w:rsidR="00F25938" w:rsidRPr="0055523E" w:rsidRDefault="00F25938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0791C5BC" w14:textId="77777777" w:rsidR="00F25938" w:rsidRPr="0055523E" w:rsidRDefault="00F25938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7E5B818E" w14:textId="77777777" w:rsidR="00F25938" w:rsidRPr="0055523E" w:rsidRDefault="00F25938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jc w:val="both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178610A3" w14:textId="77777777" w:rsidR="00F25938" w:rsidRPr="0055523E" w:rsidRDefault="00F25938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0D38EDFF" w14:textId="77777777" w:rsidR="00F25938" w:rsidRPr="0055523E" w:rsidRDefault="00F25938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5C0F0CA1" w14:textId="77777777" w:rsidR="00F25938" w:rsidRPr="0055523E" w:rsidRDefault="00F25938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40" w:right="451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486450C8" w14:textId="77777777" w:rsidR="00F25938" w:rsidRPr="0055523E" w:rsidRDefault="00F25938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</w:tcPr>
          <w:p w14:paraId="4B7BEFC2" w14:textId="77777777" w:rsidR="00F25938" w:rsidRPr="0055523E" w:rsidRDefault="00F25938" w:rsidP="00FB2713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45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02993" w:rsidRPr="0055523E" w14:paraId="61E1F8A4" w14:textId="77777777" w:rsidTr="004F6A55">
        <w:trPr>
          <w:trHeight w:val="20"/>
        </w:trPr>
        <w:tc>
          <w:tcPr>
            <w:tcW w:w="2268" w:type="dxa"/>
            <w:shd w:val="clear" w:color="auto" w:fill="auto"/>
          </w:tcPr>
          <w:p w14:paraId="46C15C3C" w14:textId="1C349227" w:rsidR="00F25938" w:rsidRPr="001C6A69" w:rsidRDefault="00002993" w:rsidP="00F81B3C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340" w:hanging="170"/>
              <w:jc w:val="both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1C6A69">
              <w:rPr>
                <w:rFonts w:ascii="Angsana New" w:hAnsi="Angsana New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2" w:type="dxa"/>
            <w:vAlign w:val="bottom"/>
          </w:tcPr>
          <w:p w14:paraId="02FC5420" w14:textId="49152A84" w:rsidR="00F25938" w:rsidRPr="0055523E" w:rsidRDefault="00F25938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55523E">
              <w:rPr>
                <w:rFonts w:ascii="Angsana New" w:hAnsi="Angsana New"/>
                <w:sz w:val="22"/>
                <w:szCs w:val="22"/>
              </w:rPr>
              <w:t>2,212,636.81</w:t>
            </w:r>
          </w:p>
        </w:tc>
        <w:tc>
          <w:tcPr>
            <w:tcW w:w="142" w:type="dxa"/>
            <w:vAlign w:val="bottom"/>
          </w:tcPr>
          <w:p w14:paraId="2533F970" w14:textId="77777777" w:rsidR="00F25938" w:rsidRPr="0055523E" w:rsidRDefault="00F25938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55F4FECD" w14:textId="2CF8C4D4" w:rsidR="00F25938" w:rsidRPr="0055523E" w:rsidRDefault="00F25938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55523E">
              <w:rPr>
                <w:rFonts w:ascii="Angsana New" w:hAnsi="Angsana New"/>
                <w:sz w:val="22"/>
                <w:szCs w:val="22"/>
              </w:rPr>
              <w:t>170,985.50</w:t>
            </w:r>
          </w:p>
        </w:tc>
        <w:tc>
          <w:tcPr>
            <w:tcW w:w="142" w:type="dxa"/>
            <w:vAlign w:val="bottom"/>
          </w:tcPr>
          <w:p w14:paraId="32DFE965" w14:textId="77777777" w:rsidR="00F25938" w:rsidRPr="0055523E" w:rsidRDefault="00F25938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5309A93F" w14:textId="205FC49C" w:rsidR="00F25938" w:rsidRPr="0055523E" w:rsidRDefault="00F25938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55523E">
              <w:rPr>
                <w:rFonts w:ascii="Angsana New" w:hAnsi="Angsana New"/>
                <w:sz w:val="22"/>
                <w:szCs w:val="22"/>
              </w:rPr>
              <w:t>2,383,622.31</w:t>
            </w:r>
          </w:p>
        </w:tc>
        <w:tc>
          <w:tcPr>
            <w:tcW w:w="142" w:type="dxa"/>
            <w:vAlign w:val="bottom"/>
          </w:tcPr>
          <w:p w14:paraId="34AEC2C2" w14:textId="77777777" w:rsidR="00F25938" w:rsidRPr="0055523E" w:rsidRDefault="00F25938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2F726365" w14:textId="2B6E902D" w:rsidR="00F25938" w:rsidRPr="0055523E" w:rsidRDefault="00C44AA7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55523E">
              <w:rPr>
                <w:rFonts w:ascii="Angsana New" w:hAnsi="Angsana New"/>
                <w:sz w:val="22"/>
                <w:szCs w:val="22"/>
              </w:rPr>
              <w:t>(370,078.78)</w:t>
            </w:r>
          </w:p>
        </w:tc>
        <w:tc>
          <w:tcPr>
            <w:tcW w:w="141" w:type="dxa"/>
            <w:vAlign w:val="bottom"/>
          </w:tcPr>
          <w:p w14:paraId="525BE824" w14:textId="77777777" w:rsidR="00F25938" w:rsidRPr="0055523E" w:rsidRDefault="00F25938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40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2AE58DBD" w14:textId="77777777" w:rsidR="00F25938" w:rsidRPr="0055523E" w:rsidRDefault="00F25938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39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55523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437B4B46" w14:textId="77777777" w:rsidR="00F25938" w:rsidRPr="0055523E" w:rsidRDefault="00F25938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  <w:vAlign w:val="bottom"/>
          </w:tcPr>
          <w:p w14:paraId="6C039E6F" w14:textId="7F09021F" w:rsidR="00F25938" w:rsidRPr="0055523E" w:rsidRDefault="00C44AA7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55523E">
              <w:rPr>
                <w:rFonts w:ascii="Angsana New" w:hAnsi="Angsana New"/>
                <w:sz w:val="22"/>
                <w:szCs w:val="22"/>
              </w:rPr>
              <w:t>2,013,543.53</w:t>
            </w:r>
          </w:p>
        </w:tc>
      </w:tr>
      <w:tr w:rsidR="00002993" w:rsidRPr="0055523E" w14:paraId="322F3C8B" w14:textId="77777777" w:rsidTr="004F6A55">
        <w:trPr>
          <w:trHeight w:val="20"/>
        </w:trPr>
        <w:tc>
          <w:tcPr>
            <w:tcW w:w="2268" w:type="dxa"/>
            <w:shd w:val="clear" w:color="auto" w:fill="auto"/>
          </w:tcPr>
          <w:p w14:paraId="350C9035" w14:textId="77777777" w:rsidR="00F25938" w:rsidRPr="001C6A69" w:rsidRDefault="00F25938" w:rsidP="00F81B3C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340" w:hanging="170"/>
              <w:jc w:val="both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1C6A69">
              <w:rPr>
                <w:rFonts w:ascii="Angsana New" w:hAnsi="Angsana New"/>
                <w:sz w:val="22"/>
                <w:szCs w:val="22"/>
                <w:cs/>
              </w:rPr>
              <w:t>ค่าเผื่อการลดลงของมูลค่าสินค้า</w:t>
            </w:r>
          </w:p>
        </w:tc>
        <w:tc>
          <w:tcPr>
            <w:tcW w:w="992" w:type="dxa"/>
            <w:vAlign w:val="bottom"/>
          </w:tcPr>
          <w:p w14:paraId="3E0518EC" w14:textId="27BB0D63" w:rsidR="00F25938" w:rsidRPr="0055523E" w:rsidRDefault="00F25938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55523E">
              <w:rPr>
                <w:rFonts w:ascii="Angsana New" w:hAnsi="Angsana New"/>
                <w:sz w:val="22"/>
                <w:szCs w:val="22"/>
              </w:rPr>
              <w:t>6,766,717.48</w:t>
            </w:r>
          </w:p>
        </w:tc>
        <w:tc>
          <w:tcPr>
            <w:tcW w:w="142" w:type="dxa"/>
            <w:vAlign w:val="bottom"/>
          </w:tcPr>
          <w:p w14:paraId="6499DD24" w14:textId="77777777" w:rsidR="00F25938" w:rsidRPr="0055523E" w:rsidRDefault="00F25938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7DC58BE3" w14:textId="77777777" w:rsidR="00F25938" w:rsidRPr="0055523E" w:rsidRDefault="00F25938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39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55523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1E946D31" w14:textId="77777777" w:rsidR="00F25938" w:rsidRPr="0055523E" w:rsidRDefault="00F25938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3F2DAFAA" w14:textId="1940317C" w:rsidR="00F25938" w:rsidRPr="0055523E" w:rsidRDefault="00F25938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55523E">
              <w:rPr>
                <w:rFonts w:ascii="Angsana New" w:hAnsi="Angsana New"/>
                <w:sz w:val="22"/>
                <w:szCs w:val="22"/>
              </w:rPr>
              <w:t>6,766,717.48</w:t>
            </w:r>
          </w:p>
        </w:tc>
        <w:tc>
          <w:tcPr>
            <w:tcW w:w="142" w:type="dxa"/>
            <w:vAlign w:val="bottom"/>
          </w:tcPr>
          <w:p w14:paraId="56B8F5CE" w14:textId="77777777" w:rsidR="00F25938" w:rsidRPr="0055523E" w:rsidRDefault="00F25938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10BAD301" w14:textId="2849E350" w:rsidR="00F25938" w:rsidRPr="0055523E" w:rsidRDefault="00C44AA7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55523E">
              <w:rPr>
                <w:rFonts w:ascii="Angsana New" w:hAnsi="Angsana New"/>
                <w:sz w:val="22"/>
                <w:szCs w:val="22"/>
              </w:rPr>
              <w:t>1,375,383.15</w:t>
            </w:r>
          </w:p>
        </w:tc>
        <w:tc>
          <w:tcPr>
            <w:tcW w:w="141" w:type="dxa"/>
            <w:vAlign w:val="bottom"/>
          </w:tcPr>
          <w:p w14:paraId="6A3D87CE" w14:textId="77777777" w:rsidR="00F25938" w:rsidRPr="0055523E" w:rsidRDefault="00F25938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558FDDC0" w14:textId="77777777" w:rsidR="00F25938" w:rsidRPr="0055523E" w:rsidRDefault="00F25938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39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55523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0B3AE885" w14:textId="77777777" w:rsidR="00F25938" w:rsidRPr="0055523E" w:rsidRDefault="00F25938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  <w:vAlign w:val="bottom"/>
          </w:tcPr>
          <w:p w14:paraId="6DF6DAA7" w14:textId="7D3857C4" w:rsidR="00F25938" w:rsidRPr="0055523E" w:rsidRDefault="00C44AA7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55523E">
              <w:rPr>
                <w:rFonts w:ascii="Angsana New" w:hAnsi="Angsana New"/>
                <w:sz w:val="22"/>
                <w:szCs w:val="22"/>
              </w:rPr>
              <w:t>8,142,100.63</w:t>
            </w:r>
          </w:p>
        </w:tc>
      </w:tr>
      <w:tr w:rsidR="00002993" w:rsidRPr="0055523E" w14:paraId="22235E32" w14:textId="77777777" w:rsidTr="004F6A55">
        <w:trPr>
          <w:trHeight w:val="20"/>
        </w:trPr>
        <w:tc>
          <w:tcPr>
            <w:tcW w:w="2268" w:type="dxa"/>
            <w:shd w:val="clear" w:color="auto" w:fill="auto"/>
          </w:tcPr>
          <w:p w14:paraId="59326E58" w14:textId="77777777" w:rsidR="00C44AA7" w:rsidRPr="001C6A69" w:rsidRDefault="00C44AA7" w:rsidP="00F81B3C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340" w:hanging="170"/>
              <w:jc w:val="both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1C6A69">
              <w:rPr>
                <w:rFonts w:ascii="Angsana New" w:hAnsi="Angsana New"/>
                <w:sz w:val="22"/>
                <w:szCs w:val="22"/>
                <w:cs/>
              </w:rPr>
              <w:t>ค่าเผื่อการด้อยค่าสินทรัพย์ถาวร</w:t>
            </w:r>
          </w:p>
        </w:tc>
        <w:tc>
          <w:tcPr>
            <w:tcW w:w="992" w:type="dxa"/>
            <w:vAlign w:val="bottom"/>
          </w:tcPr>
          <w:p w14:paraId="7EC01B9A" w14:textId="54B700F3" w:rsidR="00C44AA7" w:rsidRPr="0055523E" w:rsidRDefault="00C44AA7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55523E">
              <w:rPr>
                <w:rFonts w:ascii="Angsana New" w:hAnsi="Angsana New"/>
                <w:sz w:val="22"/>
                <w:szCs w:val="22"/>
              </w:rPr>
              <w:t>318,380.05</w:t>
            </w:r>
          </w:p>
        </w:tc>
        <w:tc>
          <w:tcPr>
            <w:tcW w:w="142" w:type="dxa"/>
            <w:vAlign w:val="bottom"/>
          </w:tcPr>
          <w:p w14:paraId="2AEFE9E5" w14:textId="77777777" w:rsidR="00C44AA7" w:rsidRPr="0055523E" w:rsidRDefault="00C44AA7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50ECAEE9" w14:textId="77777777" w:rsidR="00C44AA7" w:rsidRPr="0055523E" w:rsidRDefault="00C44AA7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39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55523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22FF0DBE" w14:textId="77777777" w:rsidR="00C44AA7" w:rsidRPr="0055523E" w:rsidRDefault="00C44AA7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2DBEF77C" w14:textId="51B1C0C3" w:rsidR="00C44AA7" w:rsidRPr="0055523E" w:rsidRDefault="00C44AA7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55523E">
              <w:rPr>
                <w:rFonts w:ascii="Angsana New" w:hAnsi="Angsana New"/>
                <w:sz w:val="22"/>
                <w:szCs w:val="22"/>
              </w:rPr>
              <w:t>318,380.05</w:t>
            </w:r>
          </w:p>
        </w:tc>
        <w:tc>
          <w:tcPr>
            <w:tcW w:w="142" w:type="dxa"/>
            <w:vAlign w:val="bottom"/>
          </w:tcPr>
          <w:p w14:paraId="12291223" w14:textId="77777777" w:rsidR="00C44AA7" w:rsidRPr="0055523E" w:rsidRDefault="00C44AA7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4CA98422" w14:textId="77777777" w:rsidR="00C44AA7" w:rsidRPr="0055523E" w:rsidRDefault="00C44AA7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39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55523E">
              <w:rPr>
                <w:rFonts w:ascii="Angsana New" w:hAnsi="Angsana New"/>
                <w:sz w:val="22"/>
                <w:szCs w:val="22"/>
              </w:rPr>
              <w:t xml:space="preserve">-   </w:t>
            </w:r>
          </w:p>
        </w:tc>
        <w:tc>
          <w:tcPr>
            <w:tcW w:w="141" w:type="dxa"/>
            <w:vAlign w:val="bottom"/>
          </w:tcPr>
          <w:p w14:paraId="1E3EE7C4" w14:textId="77777777" w:rsidR="00C44AA7" w:rsidRPr="0055523E" w:rsidRDefault="00C44AA7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6E4E14C1" w14:textId="77777777" w:rsidR="00C44AA7" w:rsidRPr="0055523E" w:rsidRDefault="00C44AA7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39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55523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447F260D" w14:textId="77777777" w:rsidR="00C44AA7" w:rsidRPr="0055523E" w:rsidRDefault="00C44AA7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  <w:vAlign w:val="bottom"/>
          </w:tcPr>
          <w:p w14:paraId="5CE396F7" w14:textId="07778E5D" w:rsidR="00C44AA7" w:rsidRPr="0055523E" w:rsidRDefault="00C44AA7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55523E">
              <w:rPr>
                <w:rFonts w:ascii="Angsana New" w:hAnsi="Angsana New"/>
                <w:sz w:val="22"/>
                <w:szCs w:val="22"/>
              </w:rPr>
              <w:t>318,380.05</w:t>
            </w:r>
          </w:p>
        </w:tc>
      </w:tr>
      <w:tr w:rsidR="00002993" w:rsidRPr="0055523E" w14:paraId="061D0BB3" w14:textId="77777777" w:rsidTr="004F6A55">
        <w:trPr>
          <w:trHeight w:val="20"/>
        </w:trPr>
        <w:tc>
          <w:tcPr>
            <w:tcW w:w="2268" w:type="dxa"/>
            <w:shd w:val="clear" w:color="auto" w:fill="auto"/>
          </w:tcPr>
          <w:p w14:paraId="6AE8AD13" w14:textId="391D38BF" w:rsidR="00002993" w:rsidRPr="001C6A69" w:rsidRDefault="00002993" w:rsidP="00F81B3C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340" w:hanging="170"/>
              <w:jc w:val="both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1C6A69">
              <w:rPr>
                <w:rFonts w:ascii="Angsana New" w:hAnsi="Angsana New"/>
                <w:sz w:val="22"/>
                <w:szCs w:val="22"/>
                <w:cs/>
              </w:rPr>
              <w:t>ตราสารอนุพันธ์</w:t>
            </w:r>
          </w:p>
        </w:tc>
        <w:tc>
          <w:tcPr>
            <w:tcW w:w="992" w:type="dxa"/>
            <w:vAlign w:val="bottom"/>
          </w:tcPr>
          <w:p w14:paraId="7B44AA89" w14:textId="3ADB8698" w:rsidR="00002993" w:rsidRPr="0055523E" w:rsidRDefault="003E7086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55523E">
              <w:rPr>
                <w:rFonts w:ascii="Angsana New" w:hAnsi="Angsana New"/>
                <w:sz w:val="22"/>
                <w:szCs w:val="22"/>
              </w:rPr>
              <w:t>12,716.63</w:t>
            </w:r>
          </w:p>
        </w:tc>
        <w:tc>
          <w:tcPr>
            <w:tcW w:w="142" w:type="dxa"/>
            <w:vAlign w:val="bottom"/>
          </w:tcPr>
          <w:p w14:paraId="144F34B2" w14:textId="77777777" w:rsidR="00002993" w:rsidRPr="0055523E" w:rsidRDefault="00002993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3DA54BEF" w14:textId="08BA7D20" w:rsidR="00002993" w:rsidRPr="0055523E" w:rsidRDefault="003E7086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39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55523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095EDD4E" w14:textId="77777777" w:rsidR="00002993" w:rsidRPr="0055523E" w:rsidRDefault="00002993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175CA5C5" w14:textId="3524C4EB" w:rsidR="00002993" w:rsidRPr="0055523E" w:rsidRDefault="00002993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55523E">
              <w:rPr>
                <w:rFonts w:ascii="Angsana New" w:hAnsi="Angsana New"/>
                <w:sz w:val="22"/>
                <w:szCs w:val="22"/>
              </w:rPr>
              <w:t>12,716.63</w:t>
            </w:r>
          </w:p>
        </w:tc>
        <w:tc>
          <w:tcPr>
            <w:tcW w:w="142" w:type="dxa"/>
            <w:vAlign w:val="bottom"/>
          </w:tcPr>
          <w:p w14:paraId="58504564" w14:textId="77777777" w:rsidR="00002993" w:rsidRPr="0055523E" w:rsidRDefault="00002993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1A82EA77" w14:textId="5EA32C2F" w:rsidR="00002993" w:rsidRPr="0055523E" w:rsidRDefault="00002993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55523E">
              <w:rPr>
                <w:rFonts w:ascii="Angsana New" w:hAnsi="Angsana New"/>
                <w:sz w:val="22"/>
                <w:szCs w:val="22"/>
              </w:rPr>
              <w:t>1,091,013.23</w:t>
            </w:r>
          </w:p>
        </w:tc>
        <w:tc>
          <w:tcPr>
            <w:tcW w:w="141" w:type="dxa"/>
            <w:vAlign w:val="bottom"/>
          </w:tcPr>
          <w:p w14:paraId="2B69A89B" w14:textId="77777777" w:rsidR="00002993" w:rsidRPr="0055523E" w:rsidRDefault="00002993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F75FFD4" w14:textId="34E2E57C" w:rsidR="00002993" w:rsidRPr="0055523E" w:rsidRDefault="00002993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39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55523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3CE4205D" w14:textId="77777777" w:rsidR="00002993" w:rsidRPr="0055523E" w:rsidRDefault="00002993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  <w:vAlign w:val="bottom"/>
          </w:tcPr>
          <w:p w14:paraId="16BA5A0B" w14:textId="7F8A9ACA" w:rsidR="00002993" w:rsidRPr="0055523E" w:rsidRDefault="00002993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55523E">
              <w:rPr>
                <w:rFonts w:ascii="Angsana New" w:hAnsi="Angsana New"/>
                <w:sz w:val="22"/>
                <w:szCs w:val="22"/>
              </w:rPr>
              <w:t>1,103,729.86</w:t>
            </w:r>
          </w:p>
        </w:tc>
      </w:tr>
      <w:tr w:rsidR="00002993" w:rsidRPr="0055523E" w14:paraId="7C17B6EA" w14:textId="77777777" w:rsidTr="004F6A55">
        <w:trPr>
          <w:trHeight w:val="20"/>
        </w:trPr>
        <w:tc>
          <w:tcPr>
            <w:tcW w:w="2268" w:type="dxa"/>
            <w:shd w:val="clear" w:color="auto" w:fill="auto"/>
          </w:tcPr>
          <w:p w14:paraId="4996ADB1" w14:textId="77777777" w:rsidR="00053B64" w:rsidRPr="001C6A69" w:rsidRDefault="00053B64" w:rsidP="00F81B3C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340" w:hanging="170"/>
              <w:jc w:val="both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1C6A69">
              <w:rPr>
                <w:rFonts w:ascii="Angsana New" w:hAnsi="Angsana New" w:hint="cs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92" w:type="dxa"/>
            <w:vAlign w:val="bottom"/>
          </w:tcPr>
          <w:p w14:paraId="34924BA6" w14:textId="389AEF3D" w:rsidR="00053B64" w:rsidRPr="0055523E" w:rsidRDefault="003E7086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55523E">
              <w:rPr>
                <w:rFonts w:ascii="Angsana New" w:hAnsi="Angsana New"/>
                <w:sz w:val="22"/>
                <w:szCs w:val="22"/>
              </w:rPr>
              <w:t>980,840.00</w:t>
            </w:r>
          </w:p>
        </w:tc>
        <w:tc>
          <w:tcPr>
            <w:tcW w:w="142" w:type="dxa"/>
            <w:vAlign w:val="bottom"/>
          </w:tcPr>
          <w:p w14:paraId="6B6CEBCE" w14:textId="77777777" w:rsidR="00053B64" w:rsidRPr="0055523E" w:rsidRDefault="00053B64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4C9F2922" w14:textId="6119DB0C" w:rsidR="00053B64" w:rsidRPr="0055523E" w:rsidRDefault="003E7086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55523E">
              <w:rPr>
                <w:rFonts w:ascii="Angsana New" w:hAnsi="Angsana New"/>
                <w:sz w:val="22"/>
                <w:szCs w:val="22"/>
              </w:rPr>
              <w:t>(980,840.00)</w:t>
            </w:r>
          </w:p>
        </w:tc>
        <w:tc>
          <w:tcPr>
            <w:tcW w:w="142" w:type="dxa"/>
            <w:vAlign w:val="bottom"/>
          </w:tcPr>
          <w:p w14:paraId="10F9DB64" w14:textId="77777777" w:rsidR="00053B64" w:rsidRPr="0055523E" w:rsidRDefault="00053B64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5C623D3B" w14:textId="77777777" w:rsidR="00053B64" w:rsidRPr="0055523E" w:rsidRDefault="00053B64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39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55523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3FD3D939" w14:textId="77777777" w:rsidR="00053B64" w:rsidRPr="0055523E" w:rsidRDefault="00053B64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3D4142EA" w14:textId="77777777" w:rsidR="00053B64" w:rsidRPr="0055523E" w:rsidRDefault="00053B64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55523E">
              <w:rPr>
                <w:rFonts w:ascii="Angsana New" w:hAnsi="Angsana New"/>
                <w:sz w:val="22"/>
                <w:szCs w:val="22"/>
              </w:rPr>
              <w:t>244,225.27</w:t>
            </w:r>
          </w:p>
        </w:tc>
        <w:tc>
          <w:tcPr>
            <w:tcW w:w="141" w:type="dxa"/>
            <w:vAlign w:val="bottom"/>
          </w:tcPr>
          <w:p w14:paraId="0BB0D15E" w14:textId="77777777" w:rsidR="00053B64" w:rsidRPr="0055523E" w:rsidRDefault="00053B64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40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195CCC22" w14:textId="77777777" w:rsidR="00053B64" w:rsidRPr="0055523E" w:rsidRDefault="00053B64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39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55523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180FE4AF" w14:textId="77777777" w:rsidR="00053B64" w:rsidRPr="0055523E" w:rsidRDefault="00053B64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  <w:vAlign w:val="bottom"/>
          </w:tcPr>
          <w:p w14:paraId="34C4C71F" w14:textId="77777777" w:rsidR="00053B64" w:rsidRPr="0055523E" w:rsidRDefault="00053B64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55523E">
              <w:rPr>
                <w:rFonts w:ascii="Angsana New" w:hAnsi="Angsana New"/>
                <w:sz w:val="22"/>
                <w:szCs w:val="22"/>
              </w:rPr>
              <w:t>244,225.27</w:t>
            </w:r>
          </w:p>
        </w:tc>
      </w:tr>
      <w:tr w:rsidR="00002993" w:rsidRPr="0055523E" w14:paraId="66730D64" w14:textId="77777777" w:rsidTr="004F6A55">
        <w:trPr>
          <w:trHeight w:val="20"/>
        </w:trPr>
        <w:tc>
          <w:tcPr>
            <w:tcW w:w="2268" w:type="dxa"/>
            <w:shd w:val="clear" w:color="auto" w:fill="auto"/>
          </w:tcPr>
          <w:p w14:paraId="41E15D2F" w14:textId="77777777" w:rsidR="00C44AA7" w:rsidRPr="001C6A69" w:rsidRDefault="00C44AA7" w:rsidP="00F81B3C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340" w:hanging="170"/>
              <w:jc w:val="both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1C6A69">
              <w:rPr>
                <w:rFonts w:ascii="Angsana New" w:hAnsi="Angsana New" w:hint="cs"/>
                <w:sz w:val="22"/>
                <w:szCs w:val="22"/>
                <w:cs/>
              </w:rPr>
              <w:t>ประมาณการหนี้สิน</w:t>
            </w:r>
            <w:r w:rsidRPr="001C6A69">
              <w:rPr>
                <w:rFonts w:ascii="Angsana New" w:hAnsi="Angsana New"/>
                <w:sz w:val="22"/>
                <w:szCs w:val="22"/>
                <w:cs/>
              </w:rPr>
              <w:t>ผลประโยชน์พนักงาน</w:t>
            </w:r>
          </w:p>
        </w:tc>
        <w:tc>
          <w:tcPr>
            <w:tcW w:w="992" w:type="dxa"/>
            <w:vAlign w:val="bottom"/>
          </w:tcPr>
          <w:p w14:paraId="7DC0B6AD" w14:textId="7086328E" w:rsidR="00C44AA7" w:rsidRPr="001C6A69" w:rsidRDefault="00C44AA7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55523E">
              <w:rPr>
                <w:rFonts w:ascii="Angsana New" w:hAnsi="Angsana New"/>
                <w:sz w:val="22"/>
                <w:szCs w:val="22"/>
              </w:rPr>
              <w:t>2,070,839.08</w:t>
            </w:r>
          </w:p>
        </w:tc>
        <w:tc>
          <w:tcPr>
            <w:tcW w:w="142" w:type="dxa"/>
            <w:vAlign w:val="bottom"/>
          </w:tcPr>
          <w:p w14:paraId="652D0C8C" w14:textId="77777777" w:rsidR="00C44AA7" w:rsidRPr="0055523E" w:rsidRDefault="00C44AA7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14:paraId="0C4740E3" w14:textId="77777777" w:rsidR="00C44AA7" w:rsidRPr="0055523E" w:rsidRDefault="00C44AA7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39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55523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2490F8C4" w14:textId="77777777" w:rsidR="00C44AA7" w:rsidRPr="0055523E" w:rsidRDefault="00C44AA7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68A448CC" w14:textId="58D06058" w:rsidR="00C44AA7" w:rsidRPr="001C6A69" w:rsidRDefault="00C44AA7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55523E">
              <w:rPr>
                <w:rFonts w:ascii="Angsana New" w:hAnsi="Angsana New"/>
                <w:sz w:val="22"/>
                <w:szCs w:val="22"/>
              </w:rPr>
              <w:t>2,070,839.08</w:t>
            </w:r>
          </w:p>
        </w:tc>
        <w:tc>
          <w:tcPr>
            <w:tcW w:w="142" w:type="dxa"/>
            <w:vAlign w:val="bottom"/>
          </w:tcPr>
          <w:p w14:paraId="0189B2E6" w14:textId="77777777" w:rsidR="00C44AA7" w:rsidRPr="0055523E" w:rsidRDefault="00C44AA7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1AA0CD8A" w14:textId="0E6919D3" w:rsidR="00C44AA7" w:rsidRPr="0055523E" w:rsidRDefault="00C44AA7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55523E">
              <w:rPr>
                <w:rFonts w:ascii="Angsana New" w:hAnsi="Angsana New"/>
                <w:sz w:val="22"/>
                <w:szCs w:val="22"/>
              </w:rPr>
              <w:t>289,634.20</w:t>
            </w:r>
          </w:p>
        </w:tc>
        <w:tc>
          <w:tcPr>
            <w:tcW w:w="141" w:type="dxa"/>
            <w:vAlign w:val="bottom"/>
          </w:tcPr>
          <w:p w14:paraId="25F9F284" w14:textId="77777777" w:rsidR="00C44AA7" w:rsidRPr="0055523E" w:rsidRDefault="00C44AA7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40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0D96698" w14:textId="30B1FEBE" w:rsidR="00C44AA7" w:rsidRPr="0055523E" w:rsidRDefault="00C44AA7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55523E">
              <w:rPr>
                <w:rFonts w:ascii="Angsana New" w:hAnsi="Angsana New"/>
                <w:sz w:val="22"/>
                <w:szCs w:val="22"/>
              </w:rPr>
              <w:t>(2,038.80)</w:t>
            </w:r>
          </w:p>
        </w:tc>
        <w:tc>
          <w:tcPr>
            <w:tcW w:w="142" w:type="dxa"/>
            <w:vAlign w:val="bottom"/>
          </w:tcPr>
          <w:p w14:paraId="2F418CA1" w14:textId="77777777" w:rsidR="00C44AA7" w:rsidRPr="0055523E" w:rsidRDefault="00C44AA7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  <w:vAlign w:val="bottom"/>
          </w:tcPr>
          <w:p w14:paraId="00BCCF8D" w14:textId="6E27059A" w:rsidR="00C44AA7" w:rsidRPr="0055523E" w:rsidRDefault="00C44AA7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55523E">
              <w:rPr>
                <w:rFonts w:ascii="Angsana New" w:hAnsi="Angsana New"/>
                <w:sz w:val="22"/>
                <w:szCs w:val="22"/>
              </w:rPr>
              <w:t>2,358,434.48</w:t>
            </w:r>
          </w:p>
        </w:tc>
      </w:tr>
      <w:tr w:rsidR="00002993" w:rsidRPr="0055523E" w14:paraId="028EE202" w14:textId="77777777" w:rsidTr="004F6A55">
        <w:trPr>
          <w:trHeight w:val="20"/>
        </w:trPr>
        <w:tc>
          <w:tcPr>
            <w:tcW w:w="2268" w:type="dxa"/>
          </w:tcPr>
          <w:p w14:paraId="26BC3610" w14:textId="55A6A129" w:rsidR="00C44AA7" w:rsidRPr="001C6A69" w:rsidRDefault="00C44AA7" w:rsidP="00FB2713">
            <w:pPr>
              <w:tabs>
                <w:tab w:val="left" w:pos="317"/>
                <w:tab w:val="left" w:pos="935"/>
                <w:tab w:val="left" w:pos="1575"/>
                <w:tab w:val="center" w:pos="1734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-24" w:right="-203" w:hanging="28"/>
              <w:textAlignment w:val="baseline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1C6A69">
              <w:rPr>
                <w:rFonts w:ascii="Angsana New" w:hAnsi="Angsana New"/>
                <w:spacing w:val="-2"/>
                <w:sz w:val="22"/>
                <w:szCs w:val="22"/>
                <w:cs/>
              </w:rPr>
              <w:t>รวม</w:t>
            </w:r>
            <w:r w:rsidR="00FB2713" w:rsidRPr="001C6A69">
              <w:rPr>
                <w:rFonts w:ascii="Angsana New" w:hAnsi="Angsana New"/>
                <w:spacing w:val="-2"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D72D3D7" w14:textId="0A818B74" w:rsidR="00C44AA7" w:rsidRPr="0055523E" w:rsidRDefault="00C44AA7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55523E">
              <w:rPr>
                <w:rFonts w:ascii="Angsana New" w:hAnsi="Angsana New"/>
                <w:sz w:val="22"/>
                <w:szCs w:val="22"/>
              </w:rPr>
              <w:t>12,362,130.05</w:t>
            </w:r>
          </w:p>
        </w:tc>
        <w:tc>
          <w:tcPr>
            <w:tcW w:w="142" w:type="dxa"/>
            <w:vAlign w:val="bottom"/>
          </w:tcPr>
          <w:p w14:paraId="59359248" w14:textId="77777777" w:rsidR="00C44AA7" w:rsidRPr="0055523E" w:rsidRDefault="00C44AA7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739B051" w14:textId="1C4F657C" w:rsidR="00C44AA7" w:rsidRPr="0055523E" w:rsidRDefault="00C44AA7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55523E">
              <w:rPr>
                <w:rFonts w:ascii="Angsana New" w:hAnsi="Angsana New"/>
                <w:sz w:val="22"/>
                <w:szCs w:val="22"/>
              </w:rPr>
              <w:t>(809,854.50)</w:t>
            </w:r>
          </w:p>
        </w:tc>
        <w:tc>
          <w:tcPr>
            <w:tcW w:w="142" w:type="dxa"/>
            <w:vAlign w:val="bottom"/>
          </w:tcPr>
          <w:p w14:paraId="7B2DFD4C" w14:textId="77777777" w:rsidR="00C44AA7" w:rsidRPr="0055523E" w:rsidRDefault="00C44AA7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E5B3FC7" w14:textId="732B156F" w:rsidR="00C44AA7" w:rsidRPr="0055523E" w:rsidRDefault="00C44AA7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55523E">
              <w:rPr>
                <w:rFonts w:ascii="Angsana New" w:hAnsi="Angsana New"/>
                <w:sz w:val="22"/>
                <w:szCs w:val="22"/>
              </w:rPr>
              <w:t>11,552,275.55</w:t>
            </w:r>
          </w:p>
        </w:tc>
        <w:tc>
          <w:tcPr>
            <w:tcW w:w="142" w:type="dxa"/>
            <w:vAlign w:val="bottom"/>
          </w:tcPr>
          <w:p w14:paraId="7DAA6FCF" w14:textId="77777777" w:rsidR="00C44AA7" w:rsidRPr="0055523E" w:rsidRDefault="00C44AA7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E905316" w14:textId="41855BC2" w:rsidR="00C44AA7" w:rsidRPr="0055523E" w:rsidRDefault="0071594D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55523E">
              <w:rPr>
                <w:rFonts w:ascii="Angsana New" w:hAnsi="Angsana New"/>
                <w:sz w:val="22"/>
                <w:szCs w:val="22"/>
              </w:rPr>
              <w:t>2,630,177.07</w:t>
            </w:r>
          </w:p>
        </w:tc>
        <w:tc>
          <w:tcPr>
            <w:tcW w:w="141" w:type="dxa"/>
            <w:vAlign w:val="bottom"/>
          </w:tcPr>
          <w:p w14:paraId="51D02245" w14:textId="77777777" w:rsidR="00C44AA7" w:rsidRPr="0055523E" w:rsidRDefault="00C44AA7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8BFA282" w14:textId="38D3FE36" w:rsidR="00C44AA7" w:rsidRPr="0055523E" w:rsidRDefault="00C44AA7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55523E">
              <w:rPr>
                <w:rFonts w:ascii="Angsana New" w:hAnsi="Angsana New"/>
                <w:sz w:val="22"/>
                <w:szCs w:val="22"/>
              </w:rPr>
              <w:t>(2,038.80)</w:t>
            </w:r>
          </w:p>
        </w:tc>
        <w:tc>
          <w:tcPr>
            <w:tcW w:w="142" w:type="dxa"/>
            <w:vAlign w:val="bottom"/>
          </w:tcPr>
          <w:p w14:paraId="2ACA2F38" w14:textId="77777777" w:rsidR="00C44AA7" w:rsidRPr="0055523E" w:rsidRDefault="00C44AA7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9823097" w14:textId="6FB0B664" w:rsidR="00C44AA7" w:rsidRPr="0055523E" w:rsidRDefault="00BE0B12" w:rsidP="004F6A55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55523E">
              <w:rPr>
                <w:rFonts w:ascii="Angsana New" w:hAnsi="Angsana New"/>
                <w:sz w:val="22"/>
                <w:szCs w:val="22"/>
              </w:rPr>
              <w:t>14,180,413.82</w:t>
            </w:r>
          </w:p>
        </w:tc>
      </w:tr>
    </w:tbl>
    <w:p w14:paraId="384BD502" w14:textId="77777777" w:rsidR="00181B38" w:rsidRPr="0055523E" w:rsidRDefault="00181B38" w:rsidP="00E72868">
      <w:pPr>
        <w:spacing w:line="280" w:lineRule="exact"/>
        <w:rPr>
          <w:rFonts w:asciiTheme="majorBidi" w:hAnsiTheme="majorBidi" w:cstheme="majorBidi"/>
          <w:color w:val="FF0000"/>
          <w:sz w:val="32"/>
          <w:szCs w:val="32"/>
        </w:rPr>
      </w:pPr>
    </w:p>
    <w:p w14:paraId="4223E421" w14:textId="568C37D1" w:rsidR="00E46968" w:rsidRPr="0055523E" w:rsidRDefault="0021486B" w:rsidP="0042177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55523E">
        <w:rPr>
          <w:rFonts w:ascii="Angsana New" w:hAnsi="Angsana New"/>
          <w:b/>
          <w:bCs/>
          <w:sz w:val="32"/>
          <w:szCs w:val="32"/>
        </w:rPr>
        <w:t>1</w:t>
      </w:r>
      <w:r w:rsidR="00002993" w:rsidRPr="0055523E">
        <w:rPr>
          <w:rFonts w:ascii="Angsana New" w:hAnsi="Angsana New"/>
          <w:b/>
          <w:bCs/>
          <w:sz w:val="32"/>
          <w:szCs w:val="32"/>
        </w:rPr>
        <w:t>6</w:t>
      </w:r>
      <w:r w:rsidR="00E46968" w:rsidRPr="0055523E">
        <w:rPr>
          <w:rFonts w:ascii="Angsana New" w:hAnsi="Angsana New"/>
          <w:b/>
          <w:bCs/>
          <w:sz w:val="32"/>
          <w:szCs w:val="32"/>
        </w:rPr>
        <w:t>.</w:t>
      </w:r>
      <w:r w:rsidR="00E46968" w:rsidRPr="0055523E">
        <w:rPr>
          <w:rFonts w:ascii="Angsana New" w:hAnsi="Angsana New"/>
          <w:b/>
          <w:bCs/>
          <w:sz w:val="32"/>
          <w:szCs w:val="32"/>
        </w:rPr>
        <w:tab/>
      </w:r>
      <w:r w:rsidR="00E46968" w:rsidRPr="001C6A69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75F3A9A4" w14:textId="2E6D7F72" w:rsidR="00E46968" w:rsidRPr="0055523E" w:rsidRDefault="00E46968" w:rsidP="0042177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firstLine="567"/>
        <w:jc w:val="both"/>
        <w:rPr>
          <w:rFonts w:ascii="Angsana New" w:hAnsi="Angsana New"/>
          <w:sz w:val="32"/>
          <w:szCs w:val="32"/>
        </w:rPr>
      </w:pPr>
      <w:r w:rsidRPr="001C6A69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63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142"/>
        <w:gridCol w:w="1276"/>
        <w:gridCol w:w="141"/>
        <w:gridCol w:w="1276"/>
        <w:gridCol w:w="142"/>
        <w:gridCol w:w="1275"/>
      </w:tblGrid>
      <w:tr w:rsidR="00A35670" w:rsidRPr="0055523E" w14:paraId="5498E52C" w14:textId="77777777" w:rsidTr="004F3777">
        <w:tc>
          <w:tcPr>
            <w:tcW w:w="2835" w:type="dxa"/>
          </w:tcPr>
          <w:p w14:paraId="1FBFE8C0" w14:textId="77777777" w:rsidR="00E46968" w:rsidRPr="0055523E" w:rsidRDefault="00E46968" w:rsidP="004F6A55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2050BE15" w14:textId="77777777" w:rsidR="00E46968" w:rsidRPr="0055523E" w:rsidRDefault="00E46968" w:rsidP="004F6A55">
            <w:pPr>
              <w:spacing w:line="300" w:lineRule="exact"/>
              <w:ind w:left="-56" w:right="-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6A69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A35670" w:rsidRPr="0055523E" w14:paraId="5A72604B" w14:textId="77777777" w:rsidTr="004F3777">
        <w:tc>
          <w:tcPr>
            <w:tcW w:w="2835" w:type="dxa"/>
          </w:tcPr>
          <w:p w14:paraId="089CB602" w14:textId="77777777" w:rsidR="00E46968" w:rsidRPr="0055523E" w:rsidRDefault="00E46968" w:rsidP="004F6A55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4" w:type="dxa"/>
            <w:gridSpan w:val="3"/>
            <w:tcBorders>
              <w:bottom w:val="single" w:sz="6" w:space="0" w:color="auto"/>
            </w:tcBorders>
          </w:tcPr>
          <w:p w14:paraId="7EFF2937" w14:textId="77777777" w:rsidR="00E46968" w:rsidRPr="0055523E" w:rsidRDefault="00E46968" w:rsidP="004F6A55">
            <w:pPr>
              <w:spacing w:line="300" w:lineRule="exact"/>
              <w:ind w:right="-165" w:hanging="16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6A6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1DDD0F8E" w14:textId="77777777" w:rsidR="00E46968" w:rsidRPr="0055523E" w:rsidRDefault="00E46968" w:rsidP="004F6A55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000000"/>
              <w:bottom w:val="single" w:sz="6" w:space="0" w:color="auto"/>
            </w:tcBorders>
          </w:tcPr>
          <w:p w14:paraId="44AA75B4" w14:textId="77777777" w:rsidR="00E46968" w:rsidRPr="0055523E" w:rsidRDefault="00E46968" w:rsidP="004F6A55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6A6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35670" w:rsidRPr="0055523E" w14:paraId="2B229656" w14:textId="77777777" w:rsidTr="004F3777">
        <w:tc>
          <w:tcPr>
            <w:tcW w:w="2835" w:type="dxa"/>
          </w:tcPr>
          <w:p w14:paraId="70E4F848" w14:textId="77777777" w:rsidR="00A35670" w:rsidRPr="0055523E" w:rsidRDefault="00A35670" w:rsidP="004F6A55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B15D699" w14:textId="0CEAB55F" w:rsidR="00A35670" w:rsidRPr="0055523E" w:rsidRDefault="00A35670" w:rsidP="004F6A55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523E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2" w:type="dxa"/>
          </w:tcPr>
          <w:p w14:paraId="2FD6698D" w14:textId="77777777" w:rsidR="00A35670" w:rsidRPr="0055523E" w:rsidRDefault="00A35670" w:rsidP="004F6A55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523E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auto"/>
            </w:tcBorders>
          </w:tcPr>
          <w:p w14:paraId="4F9C0204" w14:textId="5F9EAA44" w:rsidR="00A35670" w:rsidRPr="0055523E" w:rsidRDefault="00A35670" w:rsidP="004F6A55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523E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41" w:type="dxa"/>
          </w:tcPr>
          <w:p w14:paraId="2F062B58" w14:textId="77777777" w:rsidR="00A35670" w:rsidRPr="0055523E" w:rsidRDefault="00A35670" w:rsidP="004F6A55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auto"/>
            </w:tcBorders>
          </w:tcPr>
          <w:p w14:paraId="1AB9AB48" w14:textId="2FF74C51" w:rsidR="00A35670" w:rsidRPr="0055523E" w:rsidRDefault="00A35670" w:rsidP="004F6A55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523E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2" w:type="dxa"/>
          </w:tcPr>
          <w:p w14:paraId="5FECBA9A" w14:textId="77777777" w:rsidR="00A35670" w:rsidRPr="0055523E" w:rsidRDefault="00A35670" w:rsidP="004F6A55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523E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14:paraId="17BF90CC" w14:textId="14341003" w:rsidR="00A35670" w:rsidRPr="0055523E" w:rsidRDefault="00A35670" w:rsidP="004F6A55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523E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597937" w:rsidRPr="0055523E" w14:paraId="3BC9E104" w14:textId="77777777" w:rsidTr="00753511">
        <w:tc>
          <w:tcPr>
            <w:tcW w:w="2835" w:type="dxa"/>
            <w:shd w:val="clear" w:color="auto" w:fill="auto"/>
          </w:tcPr>
          <w:p w14:paraId="3808C126" w14:textId="38113B33" w:rsidR="00597937" w:rsidRPr="001C6A69" w:rsidRDefault="00597937" w:rsidP="004F6A55">
            <w:pPr>
              <w:tabs>
                <w:tab w:val="left" w:pos="284"/>
                <w:tab w:val="left" w:pos="567"/>
              </w:tabs>
              <w:spacing w:line="300" w:lineRule="exact"/>
              <w:ind w:left="62" w:hanging="11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C6A69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276" w:type="dxa"/>
          </w:tcPr>
          <w:p w14:paraId="42E69CE1" w14:textId="68B9CA45" w:rsidR="00597937" w:rsidRPr="0055523E" w:rsidRDefault="00597937" w:rsidP="004F6A55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523E">
              <w:rPr>
                <w:rFonts w:asciiTheme="majorBidi" w:hAnsiTheme="majorBidi" w:cstheme="majorBidi"/>
                <w:sz w:val="26"/>
                <w:szCs w:val="26"/>
              </w:rPr>
              <w:t>1,803.11</w:t>
            </w:r>
          </w:p>
        </w:tc>
        <w:tc>
          <w:tcPr>
            <w:tcW w:w="142" w:type="dxa"/>
          </w:tcPr>
          <w:p w14:paraId="241D47EB" w14:textId="77777777" w:rsidR="00597937" w:rsidRPr="0055523E" w:rsidRDefault="00597937" w:rsidP="004F6A55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125CD698" w14:textId="762BCAC0" w:rsidR="00597937" w:rsidRPr="0055523E" w:rsidRDefault="00597937" w:rsidP="004F6A55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39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55523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0EA13EFE" w14:textId="77777777" w:rsidR="00597937" w:rsidRPr="0055523E" w:rsidRDefault="00597937" w:rsidP="004F6A55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5AFA4B79" w14:textId="21027413" w:rsidR="00597937" w:rsidRPr="0055523E" w:rsidRDefault="00597937" w:rsidP="004F6A55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/>
                <w:b/>
                <w:bCs/>
                <w:sz w:val="26"/>
                <w:szCs w:val="26"/>
              </w:rPr>
            </w:pPr>
            <w:r w:rsidRPr="0055523E">
              <w:rPr>
                <w:rFonts w:asciiTheme="majorBidi" w:hAnsiTheme="majorBidi"/>
                <w:sz w:val="26"/>
                <w:szCs w:val="26"/>
              </w:rPr>
              <w:t>1,803.11</w:t>
            </w:r>
          </w:p>
        </w:tc>
        <w:tc>
          <w:tcPr>
            <w:tcW w:w="142" w:type="dxa"/>
          </w:tcPr>
          <w:p w14:paraId="4F2E3972" w14:textId="77777777" w:rsidR="00597937" w:rsidRPr="0055523E" w:rsidRDefault="00597937" w:rsidP="004F6A55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</w:tcPr>
          <w:p w14:paraId="3B5EB81C" w14:textId="090E1D64" w:rsidR="00597937" w:rsidRPr="0055523E" w:rsidRDefault="00597937" w:rsidP="004F6A55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397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55523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C0B60" w:rsidRPr="0055523E" w14:paraId="27C3D27A" w14:textId="77777777" w:rsidTr="00753511">
        <w:tc>
          <w:tcPr>
            <w:tcW w:w="2835" w:type="dxa"/>
            <w:shd w:val="clear" w:color="auto" w:fill="auto"/>
          </w:tcPr>
          <w:p w14:paraId="74E1816B" w14:textId="77777777" w:rsidR="005C0B60" w:rsidRPr="001C6A69" w:rsidRDefault="005C0B60" w:rsidP="004F6A55">
            <w:pPr>
              <w:tabs>
                <w:tab w:val="left" w:pos="284"/>
                <w:tab w:val="left" w:pos="567"/>
              </w:tabs>
              <w:spacing w:line="300" w:lineRule="exact"/>
              <w:ind w:left="62" w:hanging="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6A69">
              <w:rPr>
                <w:rFonts w:asciiTheme="majorBidi" w:hAnsiTheme="majorBidi" w:cstheme="majorBidi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76" w:type="dxa"/>
          </w:tcPr>
          <w:p w14:paraId="0A2EE135" w14:textId="576BC6AD" w:rsidR="005C0B60" w:rsidRPr="0055523E" w:rsidRDefault="005C0B60" w:rsidP="004F6A55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523E">
              <w:rPr>
                <w:rFonts w:asciiTheme="majorBidi" w:hAnsiTheme="majorBidi" w:cstheme="majorBidi"/>
                <w:sz w:val="26"/>
                <w:szCs w:val="26"/>
              </w:rPr>
              <w:t>145,000,000.00</w:t>
            </w:r>
          </w:p>
        </w:tc>
        <w:tc>
          <w:tcPr>
            <w:tcW w:w="142" w:type="dxa"/>
          </w:tcPr>
          <w:p w14:paraId="43826121" w14:textId="77777777" w:rsidR="005C0B60" w:rsidRPr="0055523E" w:rsidRDefault="005C0B60" w:rsidP="004F6A55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BD515A3" w14:textId="6F812F15" w:rsidR="005C0B60" w:rsidRPr="0055523E" w:rsidRDefault="005C0B60" w:rsidP="004F6A55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523E">
              <w:rPr>
                <w:rFonts w:asciiTheme="majorBidi" w:hAnsiTheme="majorBidi" w:cstheme="majorBidi"/>
                <w:sz w:val="26"/>
                <w:szCs w:val="26"/>
              </w:rPr>
              <w:t>100,000,000.00</w:t>
            </w:r>
          </w:p>
        </w:tc>
        <w:tc>
          <w:tcPr>
            <w:tcW w:w="141" w:type="dxa"/>
          </w:tcPr>
          <w:p w14:paraId="38AC0893" w14:textId="77777777" w:rsidR="005C0B60" w:rsidRPr="0055523E" w:rsidRDefault="005C0B60" w:rsidP="004F6A55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AD1BAB5" w14:textId="2209865A" w:rsidR="005C0B60" w:rsidRPr="0055523E" w:rsidRDefault="005C0B60" w:rsidP="004F6A55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55523E">
              <w:rPr>
                <w:rFonts w:asciiTheme="majorBidi" w:hAnsiTheme="majorBidi"/>
                <w:sz w:val="26"/>
                <w:szCs w:val="26"/>
              </w:rPr>
              <w:t xml:space="preserve">115,000,000.00 </w:t>
            </w:r>
          </w:p>
        </w:tc>
        <w:tc>
          <w:tcPr>
            <w:tcW w:w="142" w:type="dxa"/>
          </w:tcPr>
          <w:p w14:paraId="1AF47A49" w14:textId="77777777" w:rsidR="005C0B60" w:rsidRPr="0055523E" w:rsidRDefault="005C0B60" w:rsidP="004F6A55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14:paraId="300415C4" w14:textId="211B14E2" w:rsidR="005C0B60" w:rsidRPr="0055523E" w:rsidRDefault="005C0B60" w:rsidP="004F6A55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523E">
              <w:rPr>
                <w:rFonts w:asciiTheme="majorBidi" w:hAnsiTheme="majorBidi"/>
                <w:sz w:val="26"/>
                <w:szCs w:val="26"/>
              </w:rPr>
              <w:t>75</w:t>
            </w:r>
            <w:r w:rsidRPr="005552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523E">
              <w:rPr>
                <w:rFonts w:asciiTheme="majorBidi" w:hAnsiTheme="majorBidi"/>
                <w:sz w:val="26"/>
                <w:szCs w:val="26"/>
              </w:rPr>
              <w:t>000</w:t>
            </w:r>
            <w:r w:rsidRPr="005552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523E">
              <w:rPr>
                <w:rFonts w:asciiTheme="majorBidi" w:hAnsiTheme="majorBidi"/>
                <w:sz w:val="26"/>
                <w:szCs w:val="26"/>
              </w:rPr>
              <w:t>000.00</w:t>
            </w:r>
          </w:p>
        </w:tc>
      </w:tr>
      <w:tr w:rsidR="005C0B60" w:rsidRPr="0055523E" w14:paraId="1637A809" w14:textId="77777777" w:rsidTr="00753511">
        <w:tc>
          <w:tcPr>
            <w:tcW w:w="2835" w:type="dxa"/>
            <w:shd w:val="clear" w:color="auto" w:fill="auto"/>
          </w:tcPr>
          <w:p w14:paraId="1E6E56BB" w14:textId="77777777" w:rsidR="005C0B60" w:rsidRPr="001C6A69" w:rsidRDefault="005C0B60" w:rsidP="004F6A55">
            <w:pPr>
              <w:tabs>
                <w:tab w:val="left" w:pos="284"/>
                <w:tab w:val="left" w:pos="567"/>
              </w:tabs>
              <w:spacing w:line="300" w:lineRule="exact"/>
              <w:ind w:left="62" w:hanging="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6A69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เจ้าหนี้ทรัสต์รีซีท</w:t>
            </w:r>
          </w:p>
        </w:tc>
        <w:tc>
          <w:tcPr>
            <w:tcW w:w="1276" w:type="dxa"/>
          </w:tcPr>
          <w:p w14:paraId="0A02178F" w14:textId="5CB1C864" w:rsidR="005C0B60" w:rsidRPr="0055523E" w:rsidRDefault="005C0B60" w:rsidP="004F6A55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523E">
              <w:rPr>
                <w:rFonts w:asciiTheme="majorBidi" w:hAnsiTheme="majorBidi" w:cstheme="majorBidi"/>
                <w:sz w:val="26"/>
                <w:szCs w:val="26"/>
              </w:rPr>
              <w:t>597,880,488.44</w:t>
            </w:r>
          </w:p>
        </w:tc>
        <w:tc>
          <w:tcPr>
            <w:tcW w:w="142" w:type="dxa"/>
          </w:tcPr>
          <w:p w14:paraId="0D4E7157" w14:textId="77777777" w:rsidR="005C0B60" w:rsidRPr="0055523E" w:rsidRDefault="005C0B60" w:rsidP="004F6A5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55EC66A" w14:textId="501C9268" w:rsidR="005C0B60" w:rsidRPr="0055523E" w:rsidRDefault="005C0B60" w:rsidP="004F6A55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523E">
              <w:rPr>
                <w:rFonts w:asciiTheme="majorBidi" w:hAnsiTheme="majorBidi" w:cstheme="majorBidi"/>
                <w:sz w:val="26"/>
                <w:szCs w:val="26"/>
              </w:rPr>
              <w:t>368,175,530.51</w:t>
            </w:r>
          </w:p>
        </w:tc>
        <w:tc>
          <w:tcPr>
            <w:tcW w:w="141" w:type="dxa"/>
          </w:tcPr>
          <w:p w14:paraId="6FEE7FA3" w14:textId="77777777" w:rsidR="005C0B60" w:rsidRPr="0055523E" w:rsidRDefault="005C0B60" w:rsidP="004F6A55">
            <w:pPr>
              <w:spacing w:line="300" w:lineRule="exact"/>
              <w:ind w:left="-340" w:right="4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BA373B9" w14:textId="6273EBBB" w:rsidR="005C0B60" w:rsidRPr="0055523E" w:rsidRDefault="005C0B60" w:rsidP="004F6A55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55523E">
              <w:rPr>
                <w:rFonts w:asciiTheme="majorBidi" w:hAnsiTheme="majorBidi"/>
                <w:sz w:val="26"/>
                <w:szCs w:val="26"/>
              </w:rPr>
              <w:t xml:space="preserve">596,187,456.67 </w:t>
            </w:r>
          </w:p>
        </w:tc>
        <w:tc>
          <w:tcPr>
            <w:tcW w:w="142" w:type="dxa"/>
          </w:tcPr>
          <w:p w14:paraId="389B3C13" w14:textId="77777777" w:rsidR="005C0B60" w:rsidRPr="0055523E" w:rsidRDefault="005C0B60" w:rsidP="004F6A5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14:paraId="365C83C3" w14:textId="4D805617" w:rsidR="005C0B60" w:rsidRPr="0055523E" w:rsidRDefault="005C0B60" w:rsidP="004F6A55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523E">
              <w:rPr>
                <w:rFonts w:asciiTheme="majorBidi" w:hAnsiTheme="majorBidi"/>
                <w:sz w:val="26"/>
                <w:szCs w:val="26"/>
              </w:rPr>
              <w:t>353</w:t>
            </w:r>
            <w:r w:rsidRPr="005552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523E">
              <w:rPr>
                <w:rFonts w:asciiTheme="majorBidi" w:hAnsiTheme="majorBidi"/>
                <w:sz w:val="26"/>
                <w:szCs w:val="26"/>
              </w:rPr>
              <w:t>191</w:t>
            </w:r>
            <w:r w:rsidRPr="005552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523E">
              <w:rPr>
                <w:rFonts w:asciiTheme="majorBidi" w:hAnsiTheme="majorBidi"/>
                <w:sz w:val="26"/>
                <w:szCs w:val="26"/>
              </w:rPr>
              <w:t>425.78</w:t>
            </w:r>
          </w:p>
        </w:tc>
      </w:tr>
      <w:tr w:rsidR="005C0B60" w:rsidRPr="0055523E" w14:paraId="55C4AB59" w14:textId="77777777" w:rsidTr="004F3777">
        <w:trPr>
          <w:trHeight w:val="51"/>
        </w:trPr>
        <w:tc>
          <w:tcPr>
            <w:tcW w:w="2835" w:type="dxa"/>
          </w:tcPr>
          <w:p w14:paraId="70360CBA" w14:textId="77777777" w:rsidR="005C0B60" w:rsidRPr="0055523E" w:rsidRDefault="005C0B60" w:rsidP="004F6A55">
            <w:pPr>
              <w:tabs>
                <w:tab w:val="left" w:pos="284"/>
                <w:tab w:val="left" w:pos="567"/>
              </w:tabs>
              <w:spacing w:line="300" w:lineRule="exact"/>
              <w:ind w:hanging="59"/>
              <w:rPr>
                <w:rFonts w:asciiTheme="majorBidi" w:hAnsiTheme="majorBidi" w:cstheme="majorBidi"/>
                <w:sz w:val="26"/>
                <w:szCs w:val="26"/>
              </w:rPr>
            </w:pPr>
            <w:r w:rsidRPr="001C6A6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49322E5" w14:textId="5968244E" w:rsidR="005C0B60" w:rsidRPr="0055523E" w:rsidRDefault="005C0B60" w:rsidP="004F6A55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523E">
              <w:rPr>
                <w:rFonts w:asciiTheme="majorBidi" w:hAnsiTheme="majorBidi" w:cstheme="majorBidi"/>
                <w:sz w:val="26"/>
                <w:szCs w:val="26"/>
              </w:rPr>
              <w:t>742,882,291.55</w:t>
            </w:r>
          </w:p>
        </w:tc>
        <w:tc>
          <w:tcPr>
            <w:tcW w:w="142" w:type="dxa"/>
          </w:tcPr>
          <w:p w14:paraId="7BAE979C" w14:textId="77777777" w:rsidR="005C0B60" w:rsidRPr="0055523E" w:rsidRDefault="005C0B60" w:rsidP="004F6A55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3FB3581" w14:textId="1B50A1BC" w:rsidR="005C0B60" w:rsidRPr="0055523E" w:rsidRDefault="005C0B60" w:rsidP="004F6A55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523E">
              <w:rPr>
                <w:rFonts w:asciiTheme="majorBidi" w:hAnsiTheme="majorBidi" w:cstheme="majorBidi"/>
                <w:sz w:val="26"/>
                <w:szCs w:val="26"/>
              </w:rPr>
              <w:t>468,175,530.51</w:t>
            </w:r>
          </w:p>
        </w:tc>
        <w:tc>
          <w:tcPr>
            <w:tcW w:w="141" w:type="dxa"/>
          </w:tcPr>
          <w:p w14:paraId="07407D31" w14:textId="77777777" w:rsidR="005C0B60" w:rsidRPr="0055523E" w:rsidRDefault="005C0B60" w:rsidP="004F6A5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00F86DC" w14:textId="1188C783" w:rsidR="005C0B60" w:rsidRPr="0055523E" w:rsidRDefault="005C0B60" w:rsidP="004F6A55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523E">
              <w:rPr>
                <w:rFonts w:asciiTheme="majorBidi" w:hAnsiTheme="majorBidi" w:cstheme="majorBidi"/>
                <w:sz w:val="26"/>
                <w:szCs w:val="26"/>
              </w:rPr>
              <w:t>711,189,259.78</w:t>
            </w:r>
          </w:p>
        </w:tc>
        <w:tc>
          <w:tcPr>
            <w:tcW w:w="142" w:type="dxa"/>
          </w:tcPr>
          <w:p w14:paraId="7EB57963" w14:textId="77777777" w:rsidR="005C0B60" w:rsidRPr="0055523E" w:rsidRDefault="005C0B60" w:rsidP="004F6A55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12FED882" w14:textId="20CE17B7" w:rsidR="005C0B60" w:rsidRPr="0055523E" w:rsidRDefault="005C0B60" w:rsidP="004F6A55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523E">
              <w:rPr>
                <w:rFonts w:asciiTheme="majorBidi" w:hAnsiTheme="majorBidi"/>
                <w:sz w:val="26"/>
                <w:szCs w:val="26"/>
              </w:rPr>
              <w:t>428</w:t>
            </w:r>
            <w:r w:rsidRPr="005552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523E">
              <w:rPr>
                <w:rFonts w:asciiTheme="majorBidi" w:hAnsiTheme="majorBidi"/>
                <w:sz w:val="26"/>
                <w:szCs w:val="26"/>
              </w:rPr>
              <w:t>191</w:t>
            </w:r>
            <w:r w:rsidRPr="005552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5523E">
              <w:rPr>
                <w:rFonts w:asciiTheme="majorBidi" w:hAnsiTheme="majorBidi"/>
                <w:sz w:val="26"/>
                <w:szCs w:val="26"/>
              </w:rPr>
              <w:t>425.78</w:t>
            </w:r>
          </w:p>
        </w:tc>
      </w:tr>
    </w:tbl>
    <w:p w14:paraId="0277C587" w14:textId="77777777" w:rsidR="00650A38" w:rsidRPr="0055523E" w:rsidRDefault="00650A38" w:rsidP="00421773">
      <w:pPr>
        <w:tabs>
          <w:tab w:val="left" w:pos="851"/>
          <w:tab w:val="left" w:pos="1260"/>
          <w:tab w:val="left" w:pos="3600"/>
          <w:tab w:val="left" w:pos="4500"/>
        </w:tabs>
        <w:spacing w:line="240" w:lineRule="exact"/>
        <w:ind w:left="289" w:firstLine="561"/>
        <w:jc w:val="thaiDistribute"/>
        <w:rPr>
          <w:rFonts w:ascii="Angsana New" w:hAnsi="Angsana New"/>
          <w:color w:val="FF0000"/>
          <w:spacing w:val="-2"/>
          <w:sz w:val="32"/>
          <w:szCs w:val="32"/>
        </w:rPr>
      </w:pPr>
    </w:p>
    <w:p w14:paraId="790014A6" w14:textId="47CE7AEE" w:rsidR="009F3829" w:rsidRPr="0055523E" w:rsidRDefault="009F3829" w:rsidP="009F3829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1C6A6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81B38" w:rsidRPr="0055523E">
        <w:rPr>
          <w:rFonts w:ascii="Angsana New" w:hAnsi="Angsana New"/>
          <w:sz w:val="32"/>
          <w:szCs w:val="32"/>
        </w:rPr>
        <w:t>31</w:t>
      </w:r>
      <w:r w:rsidRPr="001C6A6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44D22" w:rsidRPr="0055523E">
        <w:rPr>
          <w:rFonts w:ascii="Angsana New" w:hAnsi="Angsana New"/>
          <w:sz w:val="32"/>
          <w:szCs w:val="32"/>
        </w:rPr>
        <w:t>2564</w:t>
      </w:r>
      <w:r w:rsidR="00ED028C" w:rsidRPr="0055523E">
        <w:rPr>
          <w:rFonts w:ascii="Angsana New" w:hAnsi="Angsana New"/>
          <w:sz w:val="32"/>
          <w:szCs w:val="32"/>
        </w:rPr>
        <w:t xml:space="preserve"> </w:t>
      </w:r>
      <w:r w:rsidR="00ED028C" w:rsidRPr="001C6A69">
        <w:rPr>
          <w:rFonts w:ascii="Angsana New" w:hAnsi="Angsana New" w:hint="cs"/>
          <w:sz w:val="32"/>
          <w:szCs w:val="32"/>
          <w:cs/>
        </w:rPr>
        <w:t xml:space="preserve">และ </w:t>
      </w:r>
      <w:r w:rsidR="00ED028C" w:rsidRPr="0055523E">
        <w:rPr>
          <w:rFonts w:ascii="Angsana New" w:hAnsi="Angsana New"/>
          <w:sz w:val="32"/>
          <w:szCs w:val="32"/>
        </w:rPr>
        <w:t>2563</w:t>
      </w:r>
      <w:r w:rsidRPr="001C6A69">
        <w:rPr>
          <w:rFonts w:ascii="Angsana New" w:hAnsi="Angsana New"/>
          <w:sz w:val="32"/>
          <w:szCs w:val="32"/>
          <w:cs/>
        </w:rPr>
        <w:t xml:space="preserve"> บริษัทมีวงเงินสินเชื่อรวม </w:t>
      </w:r>
      <w:r w:rsidR="00715510" w:rsidRPr="0055523E">
        <w:rPr>
          <w:rFonts w:ascii="Angsana New" w:hAnsi="Angsana New"/>
          <w:sz w:val="32"/>
          <w:szCs w:val="32"/>
        </w:rPr>
        <w:t>2,045</w:t>
      </w:r>
      <w:r w:rsidRPr="001C6A69">
        <w:rPr>
          <w:rFonts w:ascii="Angsana New" w:hAnsi="Angsana New"/>
          <w:sz w:val="32"/>
          <w:szCs w:val="32"/>
          <w:cs/>
        </w:rPr>
        <w:t xml:space="preserve"> ล้านบาท กับธนาคารพาณิชย์ในประเทศแปดแห่ง ซึ่งประกอบด้วยวงเงินเบิกเกินบัญชี </w:t>
      </w:r>
      <w:r w:rsidR="00715510" w:rsidRPr="0055523E">
        <w:rPr>
          <w:rFonts w:ascii="Angsana New" w:hAnsi="Angsana New"/>
          <w:sz w:val="32"/>
          <w:szCs w:val="32"/>
        </w:rPr>
        <w:t>57</w:t>
      </w:r>
      <w:r w:rsidRPr="001C6A69">
        <w:rPr>
          <w:rFonts w:ascii="Angsana New" w:hAnsi="Angsana New"/>
          <w:sz w:val="32"/>
          <w:szCs w:val="32"/>
          <w:cs/>
        </w:rPr>
        <w:t xml:space="preserve"> ล้านบาท คิดดอกเบี้ยในอัตรา </w:t>
      </w:r>
      <w:r w:rsidRPr="0055523E">
        <w:rPr>
          <w:rFonts w:ascii="Angsana New" w:hAnsi="Angsana New"/>
          <w:sz w:val="32"/>
          <w:szCs w:val="32"/>
        </w:rPr>
        <w:t xml:space="preserve">MOR </w:t>
      </w:r>
      <w:r w:rsidRPr="001C6A69">
        <w:rPr>
          <w:rFonts w:ascii="Angsana New" w:hAnsi="Angsana New"/>
          <w:sz w:val="32"/>
          <w:szCs w:val="32"/>
          <w:cs/>
        </w:rPr>
        <w:t xml:space="preserve">และอัตราร้อยละ </w:t>
      </w:r>
      <w:r w:rsidRPr="0055523E">
        <w:rPr>
          <w:rFonts w:ascii="Angsana New" w:hAnsi="Angsana New"/>
          <w:sz w:val="32"/>
          <w:szCs w:val="32"/>
        </w:rPr>
        <w:t>FIX+</w:t>
      </w:r>
      <w:r w:rsidRPr="003A7F7A">
        <w:rPr>
          <w:rFonts w:ascii="Angsana New" w:hAnsi="Angsana New"/>
          <w:sz w:val="32"/>
          <w:szCs w:val="32"/>
        </w:rPr>
        <w:t xml:space="preserve">2 </w:t>
      </w:r>
      <w:r w:rsidRPr="001C6A69">
        <w:rPr>
          <w:rFonts w:ascii="Angsana New" w:hAnsi="Angsana New"/>
          <w:sz w:val="32"/>
          <w:szCs w:val="32"/>
          <w:cs/>
        </w:rPr>
        <w:t xml:space="preserve">ต่อปี วงเงินกู้ในรูปของตั๋วสัญญาใช้เงิน </w:t>
      </w:r>
      <w:r w:rsidR="00715510" w:rsidRPr="0055523E">
        <w:rPr>
          <w:rFonts w:ascii="Angsana New" w:hAnsi="Angsana New"/>
          <w:sz w:val="32"/>
          <w:szCs w:val="32"/>
        </w:rPr>
        <w:t>420</w:t>
      </w:r>
      <w:r w:rsidRPr="001C6A69">
        <w:rPr>
          <w:rFonts w:ascii="Angsana New" w:hAnsi="Angsana New"/>
          <w:sz w:val="32"/>
          <w:szCs w:val="32"/>
          <w:cs/>
        </w:rPr>
        <w:t xml:space="preserve"> ล้านบาท คิดดอกเบี้ยในอัตราร้อยละ </w:t>
      </w:r>
      <w:r w:rsidR="00715510" w:rsidRPr="0055523E">
        <w:rPr>
          <w:rFonts w:ascii="Angsana New" w:hAnsi="Angsana New"/>
          <w:sz w:val="32"/>
          <w:szCs w:val="32"/>
        </w:rPr>
        <w:t>2</w:t>
      </w:r>
      <w:r w:rsidRPr="003A7F7A">
        <w:rPr>
          <w:rFonts w:ascii="Angsana New" w:hAnsi="Angsana New"/>
          <w:sz w:val="32"/>
          <w:szCs w:val="32"/>
        </w:rPr>
        <w:t xml:space="preserve"> </w:t>
      </w:r>
      <w:r w:rsidR="00F81B3C" w:rsidRPr="001C6A69">
        <w:rPr>
          <w:rFonts w:ascii="Angsana New" w:hAnsi="Angsana New"/>
          <w:sz w:val="32"/>
          <w:szCs w:val="32"/>
          <w:cs/>
        </w:rPr>
        <w:br/>
      </w:r>
      <w:r w:rsidRPr="001C6A69">
        <w:rPr>
          <w:rFonts w:ascii="Angsana New" w:hAnsi="Angsana New"/>
          <w:sz w:val="32"/>
          <w:szCs w:val="32"/>
          <w:cs/>
        </w:rPr>
        <w:t xml:space="preserve">ถึงร้อยละ </w:t>
      </w:r>
      <w:r w:rsidR="00715510" w:rsidRPr="0055523E">
        <w:rPr>
          <w:rFonts w:ascii="Angsana New" w:hAnsi="Angsana New"/>
          <w:sz w:val="32"/>
          <w:szCs w:val="32"/>
        </w:rPr>
        <w:t>2.3</w:t>
      </w:r>
      <w:r w:rsidR="00ED028C" w:rsidRPr="0055523E">
        <w:rPr>
          <w:rFonts w:ascii="Angsana New" w:hAnsi="Angsana New"/>
          <w:sz w:val="32"/>
          <w:szCs w:val="32"/>
        </w:rPr>
        <w:t xml:space="preserve">2 </w:t>
      </w:r>
      <w:r w:rsidRPr="001C6A69">
        <w:rPr>
          <w:rFonts w:ascii="Angsana New" w:hAnsi="Angsana New"/>
          <w:sz w:val="32"/>
          <w:szCs w:val="32"/>
          <w:cs/>
        </w:rPr>
        <w:t xml:space="preserve">ต่อปี วงเงิน </w:t>
      </w:r>
      <w:r w:rsidRPr="0055523E">
        <w:rPr>
          <w:rFonts w:ascii="Angsana New" w:hAnsi="Angsana New"/>
          <w:sz w:val="32"/>
          <w:szCs w:val="32"/>
        </w:rPr>
        <w:t xml:space="preserve">L/C, T/R,  L/G </w:t>
      </w:r>
      <w:r w:rsidRPr="001C6A69">
        <w:rPr>
          <w:rFonts w:ascii="Angsana New" w:hAnsi="Angsana New"/>
          <w:sz w:val="32"/>
          <w:szCs w:val="32"/>
          <w:cs/>
        </w:rPr>
        <w:t xml:space="preserve">เท่ากับ </w:t>
      </w:r>
      <w:r w:rsidR="00715510" w:rsidRPr="0055523E">
        <w:rPr>
          <w:rFonts w:ascii="Angsana New" w:hAnsi="Angsana New"/>
          <w:sz w:val="32"/>
          <w:szCs w:val="32"/>
        </w:rPr>
        <w:t>994</w:t>
      </w:r>
      <w:r w:rsidRPr="001C6A69">
        <w:rPr>
          <w:rFonts w:ascii="Angsana New" w:hAnsi="Angsana New"/>
          <w:sz w:val="32"/>
          <w:szCs w:val="32"/>
          <w:cs/>
        </w:rPr>
        <w:t xml:space="preserve"> ล้านบาท โดย </w:t>
      </w:r>
      <w:r w:rsidRPr="0055523E">
        <w:rPr>
          <w:rFonts w:ascii="Angsana New" w:hAnsi="Angsana New"/>
          <w:sz w:val="32"/>
          <w:szCs w:val="32"/>
        </w:rPr>
        <w:t xml:space="preserve">T/R </w:t>
      </w:r>
      <w:r w:rsidRPr="001C6A69">
        <w:rPr>
          <w:rFonts w:ascii="Angsana New" w:hAnsi="Angsana New"/>
          <w:sz w:val="32"/>
          <w:szCs w:val="32"/>
          <w:cs/>
        </w:rPr>
        <w:t xml:space="preserve">คิดดอกเบี้ยในอัตราร้อยละ </w:t>
      </w:r>
      <w:r w:rsidR="00715510" w:rsidRPr="0055523E">
        <w:rPr>
          <w:rFonts w:ascii="Angsana New" w:hAnsi="Angsana New"/>
          <w:sz w:val="32"/>
          <w:szCs w:val="32"/>
        </w:rPr>
        <w:t>1.30</w:t>
      </w:r>
      <w:r w:rsidRPr="001C6A69">
        <w:rPr>
          <w:rFonts w:ascii="Angsana New" w:hAnsi="Angsana New"/>
          <w:sz w:val="32"/>
          <w:szCs w:val="32"/>
          <w:cs/>
        </w:rPr>
        <w:t xml:space="preserve"> ถึงร้อยละ </w:t>
      </w:r>
      <w:r w:rsidR="00715510" w:rsidRPr="0055523E">
        <w:rPr>
          <w:rFonts w:ascii="Angsana New" w:hAnsi="Angsana New"/>
          <w:sz w:val="32"/>
          <w:szCs w:val="32"/>
        </w:rPr>
        <w:t xml:space="preserve">2.25 </w:t>
      </w:r>
      <w:r w:rsidRPr="001C6A69">
        <w:rPr>
          <w:rFonts w:ascii="Angsana New" w:hAnsi="Angsana New"/>
          <w:sz w:val="32"/>
          <w:szCs w:val="32"/>
          <w:cs/>
        </w:rPr>
        <w:t xml:space="preserve">ต่อปี และวงเงิน </w:t>
      </w:r>
      <w:r w:rsidRPr="0055523E">
        <w:rPr>
          <w:rFonts w:ascii="Angsana New" w:hAnsi="Angsana New"/>
          <w:sz w:val="32"/>
          <w:szCs w:val="32"/>
        </w:rPr>
        <w:t xml:space="preserve">Forward Contracts </w:t>
      </w:r>
      <w:r w:rsidR="00715510" w:rsidRPr="0055523E">
        <w:rPr>
          <w:rFonts w:ascii="Angsana New" w:hAnsi="Angsana New"/>
          <w:sz w:val="32"/>
          <w:szCs w:val="32"/>
        </w:rPr>
        <w:t>574</w:t>
      </w:r>
      <w:r w:rsidRPr="001C6A69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715510" w:rsidRPr="0055523E">
        <w:rPr>
          <w:rFonts w:ascii="Angsana New" w:hAnsi="Angsana New"/>
          <w:sz w:val="32"/>
          <w:szCs w:val="32"/>
        </w:rPr>
        <w:t>14.51</w:t>
      </w:r>
      <w:r w:rsidRPr="001C6A69">
        <w:rPr>
          <w:rFonts w:ascii="Angsana New" w:hAnsi="Angsana New"/>
          <w:sz w:val="32"/>
          <w:szCs w:val="32"/>
          <w:cs/>
        </w:rPr>
        <w:t xml:space="preserve"> ล้านดอลลาร์สหรัฐอเมริกา </w:t>
      </w:r>
      <w:r w:rsidR="00F81B3C" w:rsidRPr="001C6A69">
        <w:rPr>
          <w:rFonts w:ascii="Angsana New" w:hAnsi="Angsana New"/>
          <w:sz w:val="32"/>
          <w:szCs w:val="32"/>
          <w:cs/>
        </w:rPr>
        <w:br/>
      </w:r>
      <w:r w:rsidRPr="001C6A69">
        <w:rPr>
          <w:rFonts w:ascii="Angsana New" w:hAnsi="Angsana New"/>
          <w:sz w:val="32"/>
          <w:szCs w:val="32"/>
          <w:cs/>
        </w:rPr>
        <w:t xml:space="preserve">ซึ่งวงเงินดังกล่าวค้ำประกัน โดยบัญชีเงินฝากประจำของบริษัทจำนวนเงิน </w:t>
      </w:r>
      <w:r w:rsidR="00944D22" w:rsidRPr="0055523E">
        <w:rPr>
          <w:rFonts w:ascii="Angsana New" w:hAnsi="Angsana New"/>
          <w:sz w:val="32"/>
          <w:szCs w:val="32"/>
        </w:rPr>
        <w:t>76.12</w:t>
      </w:r>
      <w:r w:rsidRPr="001C6A69">
        <w:rPr>
          <w:rFonts w:ascii="Angsana New" w:hAnsi="Angsana New"/>
          <w:sz w:val="32"/>
          <w:szCs w:val="32"/>
          <w:cs/>
        </w:rPr>
        <w:t xml:space="preserve"> ล้านบาท (ดูหมายเหตุ </w:t>
      </w:r>
      <w:r w:rsidR="00F81B3C">
        <w:rPr>
          <w:rFonts w:ascii="Angsana New" w:hAnsi="Angsana New"/>
          <w:sz w:val="32"/>
          <w:szCs w:val="32"/>
        </w:rPr>
        <w:t>9</w:t>
      </w:r>
      <w:r w:rsidRPr="003A7F7A">
        <w:rPr>
          <w:rFonts w:ascii="Angsana New" w:hAnsi="Angsana New"/>
          <w:sz w:val="32"/>
          <w:szCs w:val="32"/>
        </w:rPr>
        <w:t xml:space="preserve">) </w:t>
      </w:r>
      <w:r w:rsidRPr="001C6A69">
        <w:rPr>
          <w:rFonts w:ascii="Angsana New" w:hAnsi="Angsana New"/>
          <w:sz w:val="32"/>
          <w:szCs w:val="32"/>
          <w:cs/>
        </w:rPr>
        <w:t xml:space="preserve">และจดจำนองที่ดินของบริษัท </w:t>
      </w:r>
      <w:r w:rsidR="00ED028C" w:rsidRPr="001C6A69">
        <w:rPr>
          <w:rFonts w:ascii="Angsana New" w:hAnsi="Angsana New" w:hint="cs"/>
          <w:sz w:val="32"/>
          <w:szCs w:val="32"/>
          <w:cs/>
        </w:rPr>
        <w:t xml:space="preserve">(ดูหมายเหตุ </w:t>
      </w:r>
      <w:r w:rsidR="00ED028C" w:rsidRPr="0055523E">
        <w:rPr>
          <w:rFonts w:ascii="Angsana New" w:hAnsi="Angsana New"/>
          <w:sz w:val="32"/>
          <w:szCs w:val="32"/>
        </w:rPr>
        <w:t xml:space="preserve">12) </w:t>
      </w:r>
      <w:r w:rsidRPr="001C6A69">
        <w:rPr>
          <w:rFonts w:ascii="Angsana New" w:hAnsi="Angsana New"/>
          <w:sz w:val="32"/>
          <w:szCs w:val="32"/>
          <w:cs/>
        </w:rPr>
        <w:t xml:space="preserve">บริษัทยินยอมให้บริษัทย่อยสองแห่งใช้วงเงินสินเชื่อและยินยอมค้ำประกันการใช้วงเงินกับธนาคารพาณิชย์ในประเทศ จำนวนวงเงินรวม </w:t>
      </w:r>
      <w:r w:rsidR="00715510" w:rsidRPr="0055523E">
        <w:rPr>
          <w:rFonts w:ascii="Angsana New" w:hAnsi="Angsana New"/>
          <w:sz w:val="32"/>
          <w:szCs w:val="32"/>
        </w:rPr>
        <w:t>90</w:t>
      </w:r>
      <w:r w:rsidRPr="001C6A69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1C7329AD" w14:textId="77777777" w:rsidR="00A35670" w:rsidRPr="001C6A69" w:rsidRDefault="00A35670" w:rsidP="00A35670">
      <w:pPr>
        <w:tabs>
          <w:tab w:val="left" w:pos="851"/>
          <w:tab w:val="left" w:pos="1260"/>
          <w:tab w:val="left" w:pos="3600"/>
          <w:tab w:val="left" w:pos="450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1C6A69">
        <w:rPr>
          <w:rFonts w:ascii="Angsana New" w:hAnsi="Angsana New"/>
          <w:sz w:val="32"/>
          <w:szCs w:val="32"/>
          <w:cs/>
        </w:rPr>
        <w:t>และบริษัทย่อยมีวงเงิน</w:t>
      </w:r>
      <w:r w:rsidRPr="001C6A69">
        <w:rPr>
          <w:rFonts w:ascii="Angsana New" w:hAnsi="Angsana New" w:hint="cs"/>
          <w:sz w:val="32"/>
          <w:szCs w:val="32"/>
          <w:cs/>
        </w:rPr>
        <w:t>เบิกเกินบัญชี</w:t>
      </w:r>
      <w:r w:rsidRPr="001C6A69">
        <w:rPr>
          <w:rFonts w:ascii="Angsana New" w:hAnsi="Angsana New"/>
          <w:sz w:val="32"/>
          <w:szCs w:val="32"/>
          <w:cs/>
        </w:rPr>
        <w:t>กับธนาคารพาณิชย์ในประเทศแห่ง</w:t>
      </w:r>
      <w:r w:rsidRPr="001C6A69">
        <w:rPr>
          <w:rFonts w:ascii="Angsana New" w:hAnsi="Angsana New" w:hint="cs"/>
          <w:sz w:val="32"/>
          <w:szCs w:val="32"/>
          <w:cs/>
        </w:rPr>
        <w:t xml:space="preserve">หนึ่ง </w:t>
      </w:r>
      <w:r w:rsidRPr="0055523E">
        <w:rPr>
          <w:rFonts w:ascii="Angsana New" w:hAnsi="Angsana New"/>
          <w:sz w:val="32"/>
          <w:szCs w:val="32"/>
        </w:rPr>
        <w:t>10</w:t>
      </w:r>
      <w:r w:rsidRPr="001C6A69">
        <w:rPr>
          <w:rFonts w:ascii="Angsana New" w:hAnsi="Angsana New"/>
          <w:sz w:val="32"/>
          <w:szCs w:val="32"/>
          <w:cs/>
        </w:rPr>
        <w:t xml:space="preserve"> ล้านบาท คิดดอกเบี้ยในอัตรา </w:t>
      </w:r>
      <w:r w:rsidRPr="0055523E">
        <w:rPr>
          <w:rFonts w:ascii="Angsana New" w:hAnsi="Angsana New"/>
          <w:sz w:val="32"/>
          <w:szCs w:val="32"/>
        </w:rPr>
        <w:t xml:space="preserve">MOR - </w:t>
      </w:r>
      <w:r w:rsidRPr="001C6A69">
        <w:rPr>
          <w:rFonts w:ascii="Angsana New" w:hAnsi="Angsana New"/>
          <w:sz w:val="32"/>
          <w:szCs w:val="32"/>
          <w:cs/>
        </w:rPr>
        <w:t xml:space="preserve">ร้อยละ </w:t>
      </w:r>
      <w:r w:rsidRPr="0055523E">
        <w:rPr>
          <w:rFonts w:ascii="Angsana New" w:hAnsi="Angsana New"/>
          <w:sz w:val="32"/>
          <w:szCs w:val="32"/>
        </w:rPr>
        <w:t>1.50</w:t>
      </w:r>
      <w:r w:rsidRPr="001C6A69">
        <w:rPr>
          <w:rFonts w:ascii="Angsana New" w:hAnsi="Angsana New"/>
          <w:sz w:val="32"/>
          <w:szCs w:val="32"/>
          <w:cs/>
        </w:rPr>
        <w:t xml:space="preserve"> ต่อปี </w:t>
      </w:r>
    </w:p>
    <w:p w14:paraId="091293F0" w14:textId="77777777" w:rsidR="00A35670" w:rsidRPr="0055523E" w:rsidRDefault="00A35670" w:rsidP="00A35670">
      <w:pPr>
        <w:tabs>
          <w:tab w:val="left" w:pos="851"/>
          <w:tab w:val="left" w:pos="1260"/>
          <w:tab w:val="left" w:pos="3600"/>
          <w:tab w:val="left" w:pos="450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1C6A69">
        <w:rPr>
          <w:rFonts w:ascii="Angsana New" w:hAnsi="Angsana New"/>
          <w:sz w:val="32"/>
          <w:szCs w:val="32"/>
          <w:cs/>
        </w:rPr>
        <w:t>เงินกู้ยืมและวงเงินสินเชื่อกับธนาคารดังกล่าวค้ำประกันโดย</w:t>
      </w:r>
    </w:p>
    <w:p w14:paraId="28C2199B" w14:textId="77777777" w:rsidR="00A35670" w:rsidRPr="0055523E" w:rsidRDefault="00A35670" w:rsidP="00A35670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1C6A69">
        <w:rPr>
          <w:rFonts w:ascii="Angsana New" w:hAnsi="Angsana New"/>
          <w:sz w:val="32"/>
          <w:szCs w:val="32"/>
          <w:cs/>
        </w:rPr>
        <w:t>ก)  บริษัท พรพรหมเม็ททอล จำกัด (มหาชน) และ</w:t>
      </w:r>
    </w:p>
    <w:p w14:paraId="32936456" w14:textId="14FCFBE1" w:rsidR="00181B38" w:rsidRPr="0055523E" w:rsidRDefault="00A35670" w:rsidP="00E72868">
      <w:pPr>
        <w:tabs>
          <w:tab w:val="left" w:pos="851"/>
        </w:tabs>
        <w:spacing w:line="380" w:lineRule="exact"/>
        <w:ind w:left="284" w:firstLine="561"/>
        <w:jc w:val="thaiDistribute"/>
        <w:rPr>
          <w:rFonts w:ascii="Angsana New" w:hAnsi="Angsana New"/>
          <w:spacing w:val="-6"/>
          <w:sz w:val="32"/>
          <w:szCs w:val="32"/>
        </w:rPr>
      </w:pPr>
      <w:r w:rsidRPr="001C6A69">
        <w:rPr>
          <w:rFonts w:ascii="Angsana New" w:hAnsi="Angsana New"/>
          <w:spacing w:val="-6"/>
          <w:sz w:val="32"/>
          <w:szCs w:val="32"/>
          <w:cs/>
        </w:rPr>
        <w:t>ข)</w:t>
      </w:r>
      <w:r w:rsidRPr="001C6A69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1C6A69">
        <w:rPr>
          <w:rFonts w:ascii="Angsana New" w:hAnsi="Angsana New"/>
          <w:spacing w:val="-6"/>
          <w:sz w:val="32"/>
          <w:szCs w:val="32"/>
          <w:cs/>
        </w:rPr>
        <w:t>จำนองที่ดินพร้อมสิ่งปลูกสร้างของบริษัทย่อยแห่งหนึ่งที่มีอยู่แล้วในขณะนี้และที่จะมีขึ้นในภายหลัง</w:t>
      </w:r>
    </w:p>
    <w:p w14:paraId="6BE635F7" w14:textId="77777777" w:rsidR="002C6F89" w:rsidRPr="0055523E" w:rsidRDefault="002C6F89" w:rsidP="002C6F89">
      <w:pPr>
        <w:pStyle w:val="PlainText"/>
        <w:tabs>
          <w:tab w:val="left" w:pos="284"/>
          <w:tab w:val="left" w:pos="851"/>
        </w:tabs>
        <w:spacing w:line="380" w:lineRule="exact"/>
        <w:ind w:left="-142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A7F7A">
        <w:rPr>
          <w:rFonts w:asciiTheme="majorBidi" w:hAnsiTheme="majorBidi" w:cstheme="majorBidi" w:hint="cs"/>
          <w:b/>
          <w:bCs/>
          <w:sz w:val="32"/>
          <w:szCs w:val="32"/>
          <w:lang w:val="en-US"/>
        </w:rPr>
        <w:t>17</w:t>
      </w:r>
      <w:r w:rsidRPr="0055523E">
        <w:rPr>
          <w:rFonts w:asciiTheme="majorBidi" w:hAnsiTheme="majorBidi"/>
          <w:b/>
          <w:bCs/>
          <w:sz w:val="32"/>
          <w:szCs w:val="32"/>
          <w:lang w:val="en-US"/>
        </w:rPr>
        <w:t>.</w:t>
      </w:r>
      <w:r w:rsidRPr="0055523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C6A69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เจ้าหนี้การค้าและเจ้าหนี้หมุนเวียนอื่น</w:t>
      </w:r>
    </w:p>
    <w:p w14:paraId="79B1338C" w14:textId="77777777" w:rsidR="002C6F89" w:rsidRPr="0055523E" w:rsidRDefault="002C6F89" w:rsidP="002C6F89">
      <w:pPr>
        <w:tabs>
          <w:tab w:val="left" w:pos="284"/>
          <w:tab w:val="left" w:pos="851"/>
        </w:tabs>
        <w:spacing w:line="380" w:lineRule="exact"/>
        <w:ind w:firstLine="851"/>
        <w:rPr>
          <w:rFonts w:asciiTheme="majorBidi" w:hAnsiTheme="majorBidi" w:cstheme="majorBidi"/>
          <w:sz w:val="32"/>
          <w:szCs w:val="32"/>
        </w:rPr>
      </w:pPr>
      <w:r w:rsidRPr="001C6A69">
        <w:rPr>
          <w:rFonts w:asciiTheme="majorBidi" w:hAnsiTheme="majorBidi" w:cstheme="majorBidi" w:hint="cs"/>
          <w:sz w:val="32"/>
          <w:szCs w:val="32"/>
          <w:cs/>
        </w:rPr>
        <w:t>บัญชีนี้</w:t>
      </w:r>
      <w:r w:rsidRPr="001C6A69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94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345"/>
        <w:gridCol w:w="1134"/>
        <w:gridCol w:w="142"/>
        <w:gridCol w:w="1219"/>
        <w:gridCol w:w="139"/>
        <w:gridCol w:w="1134"/>
        <w:gridCol w:w="142"/>
        <w:gridCol w:w="1139"/>
      </w:tblGrid>
      <w:tr w:rsidR="002C6F89" w:rsidRPr="00F81B3C" w14:paraId="2A9BE6FD" w14:textId="77777777" w:rsidTr="002218D6">
        <w:tc>
          <w:tcPr>
            <w:tcW w:w="3345" w:type="dxa"/>
          </w:tcPr>
          <w:p w14:paraId="1E137494" w14:textId="77777777" w:rsidR="002C6F89" w:rsidRPr="00F81B3C" w:rsidRDefault="002C6F89" w:rsidP="00671EE2">
            <w:pPr>
              <w:tabs>
                <w:tab w:val="left" w:pos="540"/>
              </w:tabs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49" w:type="dxa"/>
            <w:gridSpan w:val="7"/>
            <w:tcBorders>
              <w:bottom w:val="single" w:sz="6" w:space="0" w:color="auto"/>
            </w:tcBorders>
          </w:tcPr>
          <w:p w14:paraId="6B6C08D6" w14:textId="77777777" w:rsidR="002C6F89" w:rsidRPr="001C6A69" w:rsidRDefault="002C6F89" w:rsidP="00671EE2">
            <w:pPr>
              <w:tabs>
                <w:tab w:val="left" w:pos="1152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6A69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2C6F89" w:rsidRPr="00F81B3C" w14:paraId="2FFDA174" w14:textId="77777777" w:rsidTr="002218D6">
        <w:tc>
          <w:tcPr>
            <w:tcW w:w="3345" w:type="dxa"/>
          </w:tcPr>
          <w:p w14:paraId="39F94B75" w14:textId="77777777" w:rsidR="002C6F89" w:rsidRPr="00F81B3C" w:rsidRDefault="002C6F89" w:rsidP="00671EE2">
            <w:pPr>
              <w:tabs>
                <w:tab w:val="left" w:pos="540"/>
              </w:tabs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BD08F49" w14:textId="77777777" w:rsidR="002C6F89" w:rsidRPr="00F81B3C" w:rsidRDefault="002C6F89" w:rsidP="00671EE2">
            <w:pPr>
              <w:tabs>
                <w:tab w:val="left" w:pos="1152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6A6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</w:tcBorders>
          </w:tcPr>
          <w:p w14:paraId="7B15BDCE" w14:textId="77777777" w:rsidR="002C6F89" w:rsidRPr="00F81B3C" w:rsidRDefault="002C6F89" w:rsidP="00671EE2">
            <w:pPr>
              <w:tabs>
                <w:tab w:val="left" w:pos="1152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1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C1F8352" w14:textId="77777777" w:rsidR="002C6F89" w:rsidRPr="00F81B3C" w:rsidRDefault="002C6F89" w:rsidP="00671EE2">
            <w:pPr>
              <w:tabs>
                <w:tab w:val="left" w:pos="1152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6A6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C6F89" w:rsidRPr="00F81B3C" w14:paraId="10994DF6" w14:textId="77777777" w:rsidTr="002218D6">
        <w:tc>
          <w:tcPr>
            <w:tcW w:w="3345" w:type="dxa"/>
          </w:tcPr>
          <w:p w14:paraId="3027AF9D" w14:textId="77777777" w:rsidR="002C6F89" w:rsidRPr="00F81B3C" w:rsidRDefault="002C6F89" w:rsidP="00671EE2">
            <w:pPr>
              <w:tabs>
                <w:tab w:val="left" w:pos="540"/>
              </w:tabs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D88F705" w14:textId="77777777" w:rsidR="002C6F89" w:rsidRPr="00F81B3C" w:rsidRDefault="002C6F89" w:rsidP="00671EE2">
            <w:pPr>
              <w:spacing w:line="3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1B3C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A79649E" w14:textId="77777777" w:rsidR="002C6F89" w:rsidRPr="00F81B3C" w:rsidRDefault="002C6F89" w:rsidP="00671EE2">
            <w:pPr>
              <w:spacing w:line="3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single" w:sz="6" w:space="0" w:color="auto"/>
            </w:tcBorders>
          </w:tcPr>
          <w:p w14:paraId="6E15C727" w14:textId="77777777" w:rsidR="002C6F89" w:rsidRPr="00F81B3C" w:rsidRDefault="002C6F89" w:rsidP="00671EE2">
            <w:pPr>
              <w:spacing w:line="3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1B3C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9" w:type="dxa"/>
            <w:tcBorders>
              <w:left w:val="nil"/>
            </w:tcBorders>
          </w:tcPr>
          <w:p w14:paraId="5486277E" w14:textId="77777777" w:rsidR="002C6F89" w:rsidRPr="00F81B3C" w:rsidRDefault="002C6F89" w:rsidP="00671EE2">
            <w:pPr>
              <w:spacing w:line="3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6" w:space="0" w:color="auto"/>
            </w:tcBorders>
          </w:tcPr>
          <w:p w14:paraId="39A5DE39" w14:textId="77777777" w:rsidR="002C6F89" w:rsidRPr="00F81B3C" w:rsidRDefault="002C6F89" w:rsidP="00671EE2">
            <w:pPr>
              <w:spacing w:line="3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1B3C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2B4AF531" w14:textId="77777777" w:rsidR="002C6F89" w:rsidRPr="00F81B3C" w:rsidRDefault="002C6F89" w:rsidP="00671EE2">
            <w:pPr>
              <w:spacing w:line="3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6" w:space="0" w:color="auto"/>
            </w:tcBorders>
          </w:tcPr>
          <w:p w14:paraId="75AD3363" w14:textId="77777777" w:rsidR="002C6F89" w:rsidRPr="00F81B3C" w:rsidRDefault="002C6F89" w:rsidP="00671EE2">
            <w:pPr>
              <w:spacing w:line="3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1B3C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2C6F89" w:rsidRPr="00F81B3C" w14:paraId="55C49CE1" w14:textId="77777777" w:rsidTr="002218D6">
        <w:tc>
          <w:tcPr>
            <w:tcW w:w="3345" w:type="dxa"/>
          </w:tcPr>
          <w:p w14:paraId="6450868B" w14:textId="77777777" w:rsidR="002C6F89" w:rsidRPr="001C6A69" w:rsidRDefault="002C6F89" w:rsidP="00671EE2">
            <w:pPr>
              <w:tabs>
                <w:tab w:val="left" w:pos="284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6A69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00467AD6" w14:textId="77777777" w:rsidR="002C6F89" w:rsidRPr="00F81B3C" w:rsidRDefault="002C6F89" w:rsidP="00671EE2">
            <w:pPr>
              <w:spacing w:line="34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7F7A">
              <w:rPr>
                <w:rFonts w:asciiTheme="majorBidi" w:hAnsiTheme="majorBidi"/>
                <w:sz w:val="26"/>
                <w:szCs w:val="26"/>
              </w:rPr>
              <w:t>88</w:t>
            </w:r>
            <w:r w:rsidRPr="00F81B3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A7F7A">
              <w:rPr>
                <w:rFonts w:asciiTheme="majorBidi" w:hAnsiTheme="majorBidi"/>
                <w:sz w:val="26"/>
                <w:szCs w:val="26"/>
              </w:rPr>
              <w:t>354</w:t>
            </w:r>
            <w:r w:rsidRPr="00F81B3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A7F7A">
              <w:rPr>
                <w:rFonts w:asciiTheme="majorBidi" w:hAnsiTheme="majorBidi"/>
                <w:sz w:val="26"/>
                <w:szCs w:val="26"/>
              </w:rPr>
              <w:t>642.28</w:t>
            </w:r>
          </w:p>
        </w:tc>
        <w:tc>
          <w:tcPr>
            <w:tcW w:w="142" w:type="dxa"/>
          </w:tcPr>
          <w:p w14:paraId="2AE30C48" w14:textId="77777777" w:rsidR="002C6F89" w:rsidRPr="00F81B3C" w:rsidRDefault="002C6F89" w:rsidP="00671EE2">
            <w:pPr>
              <w:spacing w:line="34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6" w:space="0" w:color="auto"/>
            </w:tcBorders>
          </w:tcPr>
          <w:p w14:paraId="635AE3E6" w14:textId="77777777" w:rsidR="002C6F89" w:rsidRPr="00F81B3C" w:rsidRDefault="002C6F89" w:rsidP="00671EE2">
            <w:pPr>
              <w:spacing w:line="34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1B3C">
              <w:rPr>
                <w:rFonts w:asciiTheme="majorBidi" w:hAnsiTheme="majorBidi" w:cstheme="majorBidi"/>
                <w:sz w:val="26"/>
                <w:szCs w:val="26"/>
              </w:rPr>
              <w:t>63,197,351.43</w:t>
            </w:r>
          </w:p>
        </w:tc>
        <w:tc>
          <w:tcPr>
            <w:tcW w:w="139" w:type="dxa"/>
          </w:tcPr>
          <w:p w14:paraId="30E5CA31" w14:textId="77777777" w:rsidR="002C6F89" w:rsidRPr="00F81B3C" w:rsidRDefault="002C6F89" w:rsidP="00671EE2">
            <w:pPr>
              <w:spacing w:line="34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A8A9942" w14:textId="77777777" w:rsidR="002C6F89" w:rsidRPr="00F81B3C" w:rsidRDefault="002C6F89" w:rsidP="00671EE2">
            <w:pPr>
              <w:spacing w:line="340" w:lineRule="exact"/>
              <w:ind w:hanging="11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3A7F7A">
              <w:rPr>
                <w:rFonts w:asciiTheme="majorBidi" w:hAnsiTheme="majorBidi"/>
                <w:sz w:val="26"/>
                <w:szCs w:val="26"/>
              </w:rPr>
              <w:t>49</w:t>
            </w:r>
            <w:r w:rsidRPr="00F81B3C">
              <w:rPr>
                <w:rFonts w:asciiTheme="majorBidi" w:hAnsiTheme="majorBidi"/>
                <w:sz w:val="26"/>
                <w:szCs w:val="26"/>
              </w:rPr>
              <w:t>,</w:t>
            </w:r>
            <w:r w:rsidRPr="003A7F7A">
              <w:rPr>
                <w:rFonts w:asciiTheme="majorBidi" w:hAnsiTheme="majorBidi"/>
                <w:sz w:val="26"/>
                <w:szCs w:val="26"/>
              </w:rPr>
              <w:t>515</w:t>
            </w:r>
            <w:r w:rsidRPr="00F81B3C">
              <w:rPr>
                <w:rFonts w:asciiTheme="majorBidi" w:hAnsiTheme="majorBidi"/>
                <w:sz w:val="26"/>
                <w:szCs w:val="26"/>
              </w:rPr>
              <w:t>,</w:t>
            </w:r>
            <w:r w:rsidRPr="003A7F7A">
              <w:rPr>
                <w:rFonts w:asciiTheme="majorBidi" w:hAnsiTheme="majorBidi"/>
                <w:sz w:val="26"/>
                <w:szCs w:val="26"/>
              </w:rPr>
              <w:t>814.02</w:t>
            </w:r>
          </w:p>
        </w:tc>
        <w:tc>
          <w:tcPr>
            <w:tcW w:w="142" w:type="dxa"/>
          </w:tcPr>
          <w:p w14:paraId="3226628D" w14:textId="77777777" w:rsidR="002C6F89" w:rsidRPr="00F81B3C" w:rsidRDefault="002C6F89" w:rsidP="00671EE2">
            <w:pPr>
              <w:spacing w:line="34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14:paraId="059F9285" w14:textId="77777777" w:rsidR="002C6F89" w:rsidRPr="00F81B3C" w:rsidRDefault="002C6F89" w:rsidP="00671EE2">
            <w:pPr>
              <w:spacing w:line="34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1B3C">
              <w:rPr>
                <w:rFonts w:asciiTheme="majorBidi" w:hAnsiTheme="majorBidi"/>
                <w:sz w:val="26"/>
                <w:szCs w:val="26"/>
              </w:rPr>
              <w:t>32</w:t>
            </w:r>
            <w:r w:rsidRPr="00F81B3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1B3C">
              <w:rPr>
                <w:rFonts w:asciiTheme="majorBidi" w:hAnsiTheme="majorBidi"/>
                <w:sz w:val="26"/>
                <w:szCs w:val="26"/>
              </w:rPr>
              <w:t>829</w:t>
            </w:r>
            <w:r w:rsidRPr="00F81B3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1B3C">
              <w:rPr>
                <w:rFonts w:asciiTheme="majorBidi" w:hAnsiTheme="majorBidi"/>
                <w:sz w:val="26"/>
                <w:szCs w:val="26"/>
              </w:rPr>
              <w:t>065.83</w:t>
            </w:r>
          </w:p>
        </w:tc>
      </w:tr>
      <w:tr w:rsidR="002C6F89" w:rsidRPr="00F81B3C" w14:paraId="586D4C7F" w14:textId="77777777" w:rsidTr="002218D6">
        <w:tc>
          <w:tcPr>
            <w:tcW w:w="3345" w:type="dxa"/>
          </w:tcPr>
          <w:p w14:paraId="72C35627" w14:textId="77777777" w:rsidR="002C6F89" w:rsidRPr="001C6A69" w:rsidRDefault="002C6F89" w:rsidP="00671EE2">
            <w:pPr>
              <w:tabs>
                <w:tab w:val="left" w:pos="284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6A69">
              <w:rPr>
                <w:rFonts w:asciiTheme="majorBidi" w:hAnsiTheme="majorBidi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4ACCFE05" w14:textId="77777777" w:rsidR="002C6F89" w:rsidRPr="00F81B3C" w:rsidRDefault="002C6F89" w:rsidP="00671EE2">
            <w:pPr>
              <w:spacing w:line="34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3539D65E" w14:textId="77777777" w:rsidR="002C6F89" w:rsidRPr="00F81B3C" w:rsidRDefault="002C6F89" w:rsidP="00671EE2">
            <w:pPr>
              <w:spacing w:line="34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</w:tcPr>
          <w:p w14:paraId="06E191BE" w14:textId="77777777" w:rsidR="002C6F89" w:rsidRPr="00F81B3C" w:rsidRDefault="002C6F89" w:rsidP="00671EE2">
            <w:pPr>
              <w:spacing w:line="34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" w:type="dxa"/>
          </w:tcPr>
          <w:p w14:paraId="16A0E557" w14:textId="77777777" w:rsidR="002C6F89" w:rsidRPr="00F81B3C" w:rsidRDefault="002C6F89" w:rsidP="00671EE2">
            <w:pPr>
              <w:spacing w:line="34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58B00BD" w14:textId="77777777" w:rsidR="002C6F89" w:rsidRPr="00F81B3C" w:rsidRDefault="002C6F89" w:rsidP="00671EE2">
            <w:pPr>
              <w:spacing w:line="340" w:lineRule="exact"/>
              <w:ind w:hanging="113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30A82D1A" w14:textId="77777777" w:rsidR="002C6F89" w:rsidRPr="00F81B3C" w:rsidRDefault="002C6F89" w:rsidP="00671EE2">
            <w:pPr>
              <w:spacing w:line="34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14:paraId="3ED6FB23" w14:textId="77777777" w:rsidR="002C6F89" w:rsidRPr="00F81B3C" w:rsidRDefault="002C6F89" w:rsidP="00671EE2">
            <w:pPr>
              <w:spacing w:line="34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C6F89" w:rsidRPr="00F81B3C" w14:paraId="6091BB48" w14:textId="77777777" w:rsidTr="002218D6">
        <w:tc>
          <w:tcPr>
            <w:tcW w:w="3345" w:type="dxa"/>
          </w:tcPr>
          <w:p w14:paraId="741C9BB8" w14:textId="77777777" w:rsidR="002C6F89" w:rsidRPr="001C6A69" w:rsidRDefault="002C6F89" w:rsidP="00671EE2">
            <w:pPr>
              <w:tabs>
                <w:tab w:val="left" w:pos="284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6A6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</w:t>
            </w:r>
            <w:r w:rsidRPr="001C6A69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134" w:type="dxa"/>
            <w:shd w:val="clear" w:color="auto" w:fill="auto"/>
          </w:tcPr>
          <w:p w14:paraId="088EDE27" w14:textId="77777777" w:rsidR="002C6F89" w:rsidRPr="00F81B3C" w:rsidRDefault="002C6F89" w:rsidP="00671EE2">
            <w:pPr>
              <w:spacing w:line="34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7F7A">
              <w:rPr>
                <w:rFonts w:asciiTheme="majorBidi" w:hAnsiTheme="majorBidi"/>
                <w:sz w:val="26"/>
                <w:szCs w:val="26"/>
              </w:rPr>
              <w:t>9</w:t>
            </w:r>
            <w:r w:rsidRPr="00F81B3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A7F7A">
              <w:rPr>
                <w:rFonts w:asciiTheme="majorBidi" w:hAnsiTheme="majorBidi"/>
                <w:sz w:val="26"/>
                <w:szCs w:val="26"/>
              </w:rPr>
              <w:t>724</w:t>
            </w:r>
            <w:r w:rsidRPr="00F81B3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A7F7A">
              <w:rPr>
                <w:rFonts w:asciiTheme="majorBidi" w:hAnsiTheme="majorBidi"/>
                <w:sz w:val="26"/>
                <w:szCs w:val="26"/>
              </w:rPr>
              <w:t>989.87</w:t>
            </w:r>
          </w:p>
        </w:tc>
        <w:tc>
          <w:tcPr>
            <w:tcW w:w="142" w:type="dxa"/>
          </w:tcPr>
          <w:p w14:paraId="6BED3ED4" w14:textId="77777777" w:rsidR="002C6F89" w:rsidRPr="00F81B3C" w:rsidRDefault="002C6F89" w:rsidP="00671EE2">
            <w:pPr>
              <w:spacing w:line="34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</w:tcPr>
          <w:p w14:paraId="079041DB" w14:textId="77777777" w:rsidR="002C6F89" w:rsidRPr="00F81B3C" w:rsidRDefault="002C6F89" w:rsidP="00671EE2">
            <w:pPr>
              <w:spacing w:line="34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1B3C">
              <w:rPr>
                <w:rFonts w:asciiTheme="majorBidi" w:hAnsiTheme="majorBidi" w:cstheme="majorBidi"/>
                <w:sz w:val="26"/>
                <w:szCs w:val="26"/>
              </w:rPr>
              <w:t>11,622,581.67</w:t>
            </w:r>
          </w:p>
        </w:tc>
        <w:tc>
          <w:tcPr>
            <w:tcW w:w="139" w:type="dxa"/>
          </w:tcPr>
          <w:p w14:paraId="443B2555" w14:textId="77777777" w:rsidR="002C6F89" w:rsidRPr="00F81B3C" w:rsidRDefault="002C6F89" w:rsidP="00671EE2">
            <w:pPr>
              <w:spacing w:line="34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2C13FF41" w14:textId="77777777" w:rsidR="002C6F89" w:rsidRPr="00F81B3C" w:rsidRDefault="002C6F89" w:rsidP="00671EE2">
            <w:pPr>
              <w:spacing w:line="340" w:lineRule="exact"/>
              <w:ind w:hanging="11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3A7F7A">
              <w:rPr>
                <w:rFonts w:asciiTheme="majorBidi" w:hAnsiTheme="majorBidi"/>
                <w:sz w:val="26"/>
                <w:szCs w:val="26"/>
              </w:rPr>
              <w:t>7</w:t>
            </w:r>
            <w:r w:rsidRPr="00F81B3C">
              <w:rPr>
                <w:rFonts w:asciiTheme="majorBidi" w:hAnsiTheme="majorBidi"/>
                <w:sz w:val="26"/>
                <w:szCs w:val="26"/>
              </w:rPr>
              <w:t>,</w:t>
            </w:r>
            <w:r w:rsidRPr="003A7F7A">
              <w:rPr>
                <w:rFonts w:asciiTheme="majorBidi" w:hAnsiTheme="majorBidi"/>
                <w:sz w:val="26"/>
                <w:szCs w:val="26"/>
              </w:rPr>
              <w:t>335</w:t>
            </w:r>
            <w:r w:rsidRPr="00F81B3C">
              <w:rPr>
                <w:rFonts w:asciiTheme="majorBidi" w:hAnsiTheme="majorBidi"/>
                <w:sz w:val="26"/>
                <w:szCs w:val="26"/>
              </w:rPr>
              <w:t>,</w:t>
            </w:r>
            <w:r w:rsidRPr="003A7F7A">
              <w:rPr>
                <w:rFonts w:asciiTheme="majorBidi" w:hAnsiTheme="majorBidi"/>
                <w:sz w:val="26"/>
                <w:szCs w:val="26"/>
              </w:rPr>
              <w:t>164.43</w:t>
            </w:r>
          </w:p>
        </w:tc>
        <w:tc>
          <w:tcPr>
            <w:tcW w:w="142" w:type="dxa"/>
          </w:tcPr>
          <w:p w14:paraId="16341E22" w14:textId="77777777" w:rsidR="002C6F89" w:rsidRPr="00F81B3C" w:rsidRDefault="002C6F89" w:rsidP="00671EE2">
            <w:pPr>
              <w:spacing w:line="34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14:paraId="6874B6B2" w14:textId="77777777" w:rsidR="002C6F89" w:rsidRPr="00F81B3C" w:rsidRDefault="002C6F89" w:rsidP="00671EE2">
            <w:pPr>
              <w:spacing w:line="34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1B3C">
              <w:rPr>
                <w:rFonts w:asciiTheme="majorBidi" w:hAnsiTheme="majorBidi"/>
                <w:sz w:val="26"/>
                <w:szCs w:val="26"/>
              </w:rPr>
              <w:t>8</w:t>
            </w:r>
            <w:r w:rsidRPr="00F81B3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1B3C">
              <w:rPr>
                <w:rFonts w:asciiTheme="majorBidi" w:hAnsiTheme="majorBidi"/>
                <w:sz w:val="26"/>
                <w:szCs w:val="26"/>
              </w:rPr>
              <w:t>931</w:t>
            </w:r>
            <w:r w:rsidRPr="00F81B3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1B3C">
              <w:rPr>
                <w:rFonts w:asciiTheme="majorBidi" w:hAnsiTheme="majorBidi"/>
                <w:sz w:val="26"/>
                <w:szCs w:val="26"/>
              </w:rPr>
              <w:t>104.21</w:t>
            </w:r>
          </w:p>
        </w:tc>
      </w:tr>
      <w:tr w:rsidR="002C6F89" w:rsidRPr="00F81B3C" w14:paraId="0F361031" w14:textId="77777777" w:rsidTr="002218D6">
        <w:tc>
          <w:tcPr>
            <w:tcW w:w="3345" w:type="dxa"/>
          </w:tcPr>
          <w:p w14:paraId="51CA9338" w14:textId="77777777" w:rsidR="002C6F89" w:rsidRPr="00F81B3C" w:rsidRDefault="002C6F89" w:rsidP="00671EE2">
            <w:pPr>
              <w:tabs>
                <w:tab w:val="left" w:pos="284"/>
                <w:tab w:val="left" w:pos="885"/>
              </w:tabs>
              <w:spacing w:line="340" w:lineRule="exact"/>
              <w:ind w:right="-11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81B3C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      </w:t>
            </w:r>
            <w:r w:rsidRPr="001C6A69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ดอกเบี้ยค้างจ่าย</w:t>
            </w:r>
          </w:p>
        </w:tc>
        <w:tc>
          <w:tcPr>
            <w:tcW w:w="1134" w:type="dxa"/>
            <w:shd w:val="clear" w:color="auto" w:fill="auto"/>
          </w:tcPr>
          <w:p w14:paraId="637EB1EB" w14:textId="77777777" w:rsidR="002C6F89" w:rsidRPr="00F81B3C" w:rsidRDefault="002C6F89" w:rsidP="00671EE2">
            <w:pPr>
              <w:spacing w:line="34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1B3C">
              <w:rPr>
                <w:rFonts w:asciiTheme="majorBidi" w:hAnsiTheme="majorBidi" w:cstheme="majorBidi"/>
                <w:sz w:val="26"/>
                <w:szCs w:val="26"/>
              </w:rPr>
              <w:t>939,895.65</w:t>
            </w:r>
          </w:p>
        </w:tc>
        <w:tc>
          <w:tcPr>
            <w:tcW w:w="142" w:type="dxa"/>
          </w:tcPr>
          <w:p w14:paraId="0E7C77C4" w14:textId="77777777" w:rsidR="002C6F89" w:rsidRPr="00F81B3C" w:rsidRDefault="002C6F89" w:rsidP="00671EE2">
            <w:pPr>
              <w:spacing w:line="34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</w:tcPr>
          <w:p w14:paraId="580B4330" w14:textId="77777777" w:rsidR="002C6F89" w:rsidRPr="00F81B3C" w:rsidRDefault="002C6F89" w:rsidP="00671EE2">
            <w:pPr>
              <w:spacing w:line="34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1B3C">
              <w:rPr>
                <w:rFonts w:asciiTheme="majorBidi" w:hAnsiTheme="majorBidi" w:cstheme="majorBidi"/>
                <w:sz w:val="26"/>
                <w:szCs w:val="26"/>
              </w:rPr>
              <w:t>961,806.56</w:t>
            </w:r>
          </w:p>
        </w:tc>
        <w:tc>
          <w:tcPr>
            <w:tcW w:w="139" w:type="dxa"/>
          </w:tcPr>
          <w:p w14:paraId="431D6FFD" w14:textId="77777777" w:rsidR="002C6F89" w:rsidRPr="00F81B3C" w:rsidRDefault="002C6F89" w:rsidP="00671EE2">
            <w:pPr>
              <w:spacing w:line="34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B5E17CC" w14:textId="77777777" w:rsidR="002C6F89" w:rsidRPr="00F81B3C" w:rsidRDefault="002C6F89" w:rsidP="00671EE2">
            <w:pPr>
              <w:spacing w:line="340" w:lineRule="exact"/>
              <w:ind w:hanging="11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3A7F7A">
              <w:rPr>
                <w:rFonts w:asciiTheme="majorBidi" w:hAnsiTheme="majorBidi"/>
                <w:sz w:val="26"/>
                <w:szCs w:val="26"/>
              </w:rPr>
              <w:t>886</w:t>
            </w:r>
            <w:r w:rsidRPr="00F81B3C">
              <w:rPr>
                <w:rFonts w:asciiTheme="majorBidi" w:hAnsiTheme="majorBidi"/>
                <w:sz w:val="26"/>
                <w:szCs w:val="26"/>
              </w:rPr>
              <w:t>,</w:t>
            </w:r>
            <w:r w:rsidRPr="003A7F7A">
              <w:rPr>
                <w:rFonts w:asciiTheme="majorBidi" w:hAnsiTheme="majorBidi"/>
                <w:sz w:val="26"/>
                <w:szCs w:val="26"/>
              </w:rPr>
              <w:t>132.35</w:t>
            </w:r>
          </w:p>
        </w:tc>
        <w:tc>
          <w:tcPr>
            <w:tcW w:w="142" w:type="dxa"/>
          </w:tcPr>
          <w:p w14:paraId="43C3D39D" w14:textId="77777777" w:rsidR="002C6F89" w:rsidRPr="00F81B3C" w:rsidRDefault="002C6F89" w:rsidP="00671EE2">
            <w:pPr>
              <w:spacing w:line="34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14:paraId="4A99F418" w14:textId="77777777" w:rsidR="002C6F89" w:rsidRPr="00F81B3C" w:rsidRDefault="002C6F89" w:rsidP="00671EE2">
            <w:pPr>
              <w:spacing w:line="34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1B3C">
              <w:rPr>
                <w:rFonts w:asciiTheme="majorBidi" w:hAnsiTheme="majorBidi"/>
                <w:sz w:val="26"/>
                <w:szCs w:val="26"/>
              </w:rPr>
              <w:t>797</w:t>
            </w:r>
            <w:r w:rsidRPr="00F81B3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1B3C">
              <w:rPr>
                <w:rFonts w:asciiTheme="majorBidi" w:hAnsiTheme="majorBidi"/>
                <w:sz w:val="26"/>
                <w:szCs w:val="26"/>
              </w:rPr>
              <w:t>190.61</w:t>
            </w:r>
          </w:p>
        </w:tc>
      </w:tr>
      <w:tr w:rsidR="002C6F89" w:rsidRPr="00F81B3C" w14:paraId="0B565C18" w14:textId="77777777" w:rsidTr="002218D6">
        <w:tc>
          <w:tcPr>
            <w:tcW w:w="3345" w:type="dxa"/>
          </w:tcPr>
          <w:p w14:paraId="2817E89E" w14:textId="15B1A068" w:rsidR="002C6F89" w:rsidRPr="00F81B3C" w:rsidRDefault="002C6F89" w:rsidP="00E72868">
            <w:pPr>
              <w:tabs>
                <w:tab w:val="left" w:pos="364"/>
              </w:tabs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81B3C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      </w:t>
            </w:r>
            <w:r w:rsidR="00E72868" w:rsidRPr="001C6A69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</w:t>
            </w:r>
            <w:r w:rsidRPr="001C6A69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134" w:type="dxa"/>
            <w:shd w:val="clear" w:color="auto" w:fill="auto"/>
          </w:tcPr>
          <w:p w14:paraId="3843AD72" w14:textId="77777777" w:rsidR="002C6F89" w:rsidRPr="00F81B3C" w:rsidRDefault="002C6F89" w:rsidP="00671EE2">
            <w:pPr>
              <w:spacing w:line="34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7F7A">
              <w:rPr>
                <w:rFonts w:asciiTheme="majorBidi" w:hAnsiTheme="majorBidi"/>
                <w:sz w:val="26"/>
                <w:szCs w:val="26"/>
              </w:rPr>
              <w:t>1</w:t>
            </w:r>
            <w:r w:rsidRPr="00F81B3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A7F7A">
              <w:rPr>
                <w:rFonts w:asciiTheme="majorBidi" w:hAnsiTheme="majorBidi"/>
                <w:sz w:val="26"/>
                <w:szCs w:val="26"/>
              </w:rPr>
              <w:t>457</w:t>
            </w:r>
            <w:r w:rsidRPr="00F81B3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A7F7A">
              <w:rPr>
                <w:rFonts w:asciiTheme="majorBidi" w:hAnsiTheme="majorBidi"/>
                <w:sz w:val="26"/>
                <w:szCs w:val="26"/>
              </w:rPr>
              <w:t>934.96</w:t>
            </w:r>
          </w:p>
        </w:tc>
        <w:tc>
          <w:tcPr>
            <w:tcW w:w="142" w:type="dxa"/>
          </w:tcPr>
          <w:p w14:paraId="1761C329" w14:textId="77777777" w:rsidR="002C6F89" w:rsidRPr="00F81B3C" w:rsidRDefault="002C6F89" w:rsidP="00671EE2">
            <w:pPr>
              <w:spacing w:line="34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</w:tcPr>
          <w:p w14:paraId="1C88C015" w14:textId="77777777" w:rsidR="002C6F89" w:rsidRPr="00F81B3C" w:rsidRDefault="002C6F89" w:rsidP="00671EE2">
            <w:pPr>
              <w:spacing w:line="34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1B3C">
              <w:rPr>
                <w:rFonts w:asciiTheme="majorBidi" w:hAnsiTheme="majorBidi" w:cstheme="majorBidi"/>
                <w:sz w:val="26"/>
                <w:szCs w:val="26"/>
              </w:rPr>
              <w:t>247,260.14</w:t>
            </w:r>
          </w:p>
        </w:tc>
        <w:tc>
          <w:tcPr>
            <w:tcW w:w="139" w:type="dxa"/>
          </w:tcPr>
          <w:p w14:paraId="453DA458" w14:textId="77777777" w:rsidR="002C6F89" w:rsidRPr="00F81B3C" w:rsidRDefault="002C6F89" w:rsidP="00671EE2">
            <w:pPr>
              <w:spacing w:line="34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68D69F14" w14:textId="77777777" w:rsidR="002C6F89" w:rsidRPr="00F81B3C" w:rsidRDefault="002C6F89" w:rsidP="00671EE2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39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1B3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CA1BDAD" w14:textId="77777777" w:rsidR="002C6F89" w:rsidRPr="00F81B3C" w:rsidRDefault="002C6F89" w:rsidP="00671EE2">
            <w:pPr>
              <w:spacing w:line="34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14:paraId="33F64F8B" w14:textId="77777777" w:rsidR="002C6F89" w:rsidRPr="00F81B3C" w:rsidRDefault="002C6F89" w:rsidP="00671EE2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39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81B3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2C6F89" w:rsidRPr="00F81B3C" w14:paraId="76756C47" w14:textId="77777777" w:rsidTr="002218D6">
        <w:tc>
          <w:tcPr>
            <w:tcW w:w="3345" w:type="dxa"/>
          </w:tcPr>
          <w:p w14:paraId="0B17BAF8" w14:textId="77777777" w:rsidR="002C6F89" w:rsidRPr="001C6A69" w:rsidRDefault="002C6F89" w:rsidP="00671EE2">
            <w:pPr>
              <w:tabs>
                <w:tab w:val="left" w:pos="284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6A6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</w:t>
            </w:r>
            <w:r w:rsidRPr="001C6A69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134" w:type="dxa"/>
            <w:shd w:val="clear" w:color="auto" w:fill="auto"/>
          </w:tcPr>
          <w:p w14:paraId="286C830D" w14:textId="77777777" w:rsidR="002C6F89" w:rsidRPr="00F81B3C" w:rsidRDefault="002C6F89" w:rsidP="00671EE2">
            <w:pPr>
              <w:spacing w:line="34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7F7A">
              <w:rPr>
                <w:rFonts w:asciiTheme="majorBidi" w:hAnsiTheme="majorBidi"/>
                <w:sz w:val="26"/>
                <w:szCs w:val="26"/>
              </w:rPr>
              <w:t>13</w:t>
            </w:r>
            <w:r w:rsidRPr="00F81B3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A7F7A">
              <w:rPr>
                <w:rFonts w:asciiTheme="majorBidi" w:hAnsiTheme="majorBidi"/>
                <w:sz w:val="26"/>
                <w:szCs w:val="26"/>
              </w:rPr>
              <w:t>187</w:t>
            </w:r>
            <w:r w:rsidRPr="00F81B3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A7F7A">
              <w:rPr>
                <w:rFonts w:asciiTheme="majorBidi" w:hAnsiTheme="majorBidi"/>
                <w:sz w:val="26"/>
                <w:szCs w:val="26"/>
              </w:rPr>
              <w:t>974.50</w:t>
            </w:r>
          </w:p>
        </w:tc>
        <w:tc>
          <w:tcPr>
            <w:tcW w:w="142" w:type="dxa"/>
          </w:tcPr>
          <w:p w14:paraId="65EC6416" w14:textId="77777777" w:rsidR="002C6F89" w:rsidRPr="00F81B3C" w:rsidRDefault="002C6F89" w:rsidP="00671EE2">
            <w:pPr>
              <w:spacing w:line="34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</w:tcPr>
          <w:p w14:paraId="38C87C14" w14:textId="77777777" w:rsidR="002C6F89" w:rsidRPr="00F81B3C" w:rsidRDefault="002C6F89" w:rsidP="00671EE2">
            <w:pPr>
              <w:spacing w:line="34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1B3C">
              <w:rPr>
                <w:rFonts w:asciiTheme="majorBidi" w:hAnsiTheme="majorBidi" w:cstheme="majorBidi"/>
                <w:sz w:val="26"/>
                <w:szCs w:val="26"/>
              </w:rPr>
              <w:t>5,795,624.87</w:t>
            </w:r>
          </w:p>
        </w:tc>
        <w:tc>
          <w:tcPr>
            <w:tcW w:w="139" w:type="dxa"/>
          </w:tcPr>
          <w:p w14:paraId="7E4CEE2B" w14:textId="77777777" w:rsidR="002C6F89" w:rsidRPr="00F81B3C" w:rsidRDefault="002C6F89" w:rsidP="00671EE2">
            <w:pPr>
              <w:spacing w:line="34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6859DED4" w14:textId="398FCE41" w:rsidR="002C6F89" w:rsidRPr="00F81B3C" w:rsidRDefault="00F81B3C" w:rsidP="00671EE2">
            <w:pPr>
              <w:spacing w:line="340" w:lineRule="exact"/>
              <w:ind w:hanging="113"/>
              <w:jc w:val="right"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1,193,824.42</w:t>
            </w:r>
          </w:p>
        </w:tc>
        <w:tc>
          <w:tcPr>
            <w:tcW w:w="142" w:type="dxa"/>
          </w:tcPr>
          <w:p w14:paraId="5AC66AEB" w14:textId="77777777" w:rsidR="002C6F89" w:rsidRPr="00F81B3C" w:rsidRDefault="002C6F89" w:rsidP="00671EE2">
            <w:pPr>
              <w:spacing w:line="34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14:paraId="09009589" w14:textId="77777777" w:rsidR="002C6F89" w:rsidRPr="00F81B3C" w:rsidRDefault="002C6F89" w:rsidP="00671EE2">
            <w:pPr>
              <w:spacing w:line="34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1B3C">
              <w:rPr>
                <w:rFonts w:asciiTheme="majorBidi" w:hAnsiTheme="majorBidi" w:cstheme="majorBidi"/>
                <w:sz w:val="26"/>
                <w:szCs w:val="26"/>
              </w:rPr>
              <w:t>1,357,935.59</w:t>
            </w:r>
          </w:p>
        </w:tc>
      </w:tr>
      <w:tr w:rsidR="002C6F89" w:rsidRPr="00F81B3C" w14:paraId="492A1F11" w14:textId="77777777" w:rsidTr="002218D6">
        <w:tc>
          <w:tcPr>
            <w:tcW w:w="3345" w:type="dxa"/>
          </w:tcPr>
          <w:p w14:paraId="11C7D2E3" w14:textId="77777777" w:rsidR="002C6F89" w:rsidRPr="00F81B3C" w:rsidRDefault="002C6F89" w:rsidP="00671EE2">
            <w:pPr>
              <w:tabs>
                <w:tab w:val="left" w:pos="284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1C6A69">
              <w:rPr>
                <w:rFonts w:asciiTheme="majorBidi" w:hAnsiTheme="majorBidi" w:cstheme="majorBidi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9F201F1" w14:textId="77777777" w:rsidR="002C6F89" w:rsidRPr="00F81B3C" w:rsidRDefault="002C6F89" w:rsidP="00671EE2">
            <w:pPr>
              <w:spacing w:line="34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1B3C">
              <w:rPr>
                <w:rFonts w:asciiTheme="majorBidi" w:hAnsiTheme="majorBidi" w:cstheme="majorBidi"/>
                <w:sz w:val="26"/>
                <w:szCs w:val="26"/>
              </w:rPr>
              <w:t>113,665,437.26</w:t>
            </w:r>
          </w:p>
        </w:tc>
        <w:tc>
          <w:tcPr>
            <w:tcW w:w="142" w:type="dxa"/>
          </w:tcPr>
          <w:p w14:paraId="14414C3A" w14:textId="77777777" w:rsidR="002C6F89" w:rsidRPr="00F81B3C" w:rsidRDefault="002C6F89" w:rsidP="00671EE2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6" w:space="0" w:color="auto"/>
            </w:tcBorders>
          </w:tcPr>
          <w:p w14:paraId="28160019" w14:textId="77777777" w:rsidR="002C6F89" w:rsidRPr="00F81B3C" w:rsidRDefault="002C6F89" w:rsidP="00671EE2">
            <w:pPr>
              <w:spacing w:line="34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1B3C">
              <w:rPr>
                <w:rFonts w:asciiTheme="majorBidi" w:hAnsiTheme="majorBidi" w:cstheme="majorBidi"/>
                <w:sz w:val="26"/>
                <w:szCs w:val="26"/>
              </w:rPr>
              <w:t>81,824,624.67</w:t>
            </w:r>
          </w:p>
        </w:tc>
        <w:tc>
          <w:tcPr>
            <w:tcW w:w="139" w:type="dxa"/>
          </w:tcPr>
          <w:p w14:paraId="6F0E8D4E" w14:textId="77777777" w:rsidR="002C6F89" w:rsidRPr="00F81B3C" w:rsidRDefault="002C6F89" w:rsidP="00671EE2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C4FDB74" w14:textId="2B7F125E" w:rsidR="002C6F89" w:rsidRPr="00F81B3C" w:rsidRDefault="00F81B3C" w:rsidP="00671EE2">
            <w:pPr>
              <w:spacing w:line="340" w:lineRule="exact"/>
              <w:ind w:hanging="113"/>
              <w:jc w:val="right"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58,930,935.22</w:t>
            </w:r>
          </w:p>
        </w:tc>
        <w:tc>
          <w:tcPr>
            <w:tcW w:w="142" w:type="dxa"/>
          </w:tcPr>
          <w:p w14:paraId="3EA2BD31" w14:textId="77777777" w:rsidR="002C6F89" w:rsidRPr="00F81B3C" w:rsidRDefault="002C6F89" w:rsidP="00671EE2">
            <w:pPr>
              <w:tabs>
                <w:tab w:val="left" w:pos="284"/>
                <w:tab w:val="left" w:pos="1418"/>
              </w:tabs>
              <w:spacing w:line="34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</w:tcPr>
          <w:p w14:paraId="0440E8A8" w14:textId="77777777" w:rsidR="002C6F89" w:rsidRPr="00F81B3C" w:rsidRDefault="002C6F89" w:rsidP="00671EE2">
            <w:pPr>
              <w:spacing w:line="34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1B3C">
              <w:rPr>
                <w:rFonts w:asciiTheme="majorBidi" w:hAnsiTheme="majorBidi" w:cstheme="majorBidi"/>
                <w:sz w:val="26"/>
                <w:szCs w:val="26"/>
              </w:rPr>
              <w:t>43,915,296.24</w:t>
            </w:r>
          </w:p>
        </w:tc>
      </w:tr>
    </w:tbl>
    <w:p w14:paraId="6FF6A531" w14:textId="77777777" w:rsidR="002C6F89" w:rsidRPr="0055523E" w:rsidRDefault="002C6F89" w:rsidP="002C6F89">
      <w:pPr>
        <w:tabs>
          <w:tab w:val="left" w:pos="284"/>
        </w:tabs>
        <w:spacing w:line="380" w:lineRule="exact"/>
        <w:ind w:hanging="142"/>
        <w:rPr>
          <w:rFonts w:ascii="Angsana New" w:hAnsi="Angsana New"/>
          <w:b/>
          <w:bCs/>
          <w:color w:val="FF0000"/>
          <w:sz w:val="32"/>
          <w:szCs w:val="32"/>
        </w:rPr>
      </w:pPr>
    </w:p>
    <w:p w14:paraId="55BD6867" w14:textId="77777777" w:rsidR="002C6F89" w:rsidRPr="0055523E" w:rsidRDefault="002C6F89" w:rsidP="002C6F89">
      <w:pPr>
        <w:tabs>
          <w:tab w:val="left" w:pos="284"/>
        </w:tabs>
        <w:spacing w:line="380" w:lineRule="exact"/>
        <w:ind w:hanging="142"/>
        <w:rPr>
          <w:rFonts w:ascii="Angsana New" w:hAnsi="Angsana New"/>
          <w:b/>
          <w:bCs/>
          <w:sz w:val="32"/>
          <w:szCs w:val="32"/>
        </w:rPr>
      </w:pPr>
      <w:r w:rsidRPr="0055523E">
        <w:rPr>
          <w:rFonts w:ascii="Angsana New" w:hAnsi="Angsana New"/>
          <w:b/>
          <w:bCs/>
          <w:sz w:val="32"/>
          <w:szCs w:val="32"/>
        </w:rPr>
        <w:t>18.</w:t>
      </w:r>
      <w:r w:rsidRPr="0055523E">
        <w:rPr>
          <w:rFonts w:ascii="Angsana New" w:hAnsi="Angsana New"/>
          <w:b/>
          <w:bCs/>
          <w:sz w:val="32"/>
          <w:szCs w:val="32"/>
        </w:rPr>
        <w:tab/>
      </w:r>
      <w:r w:rsidRPr="001C6A69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p w14:paraId="5E5B2C4E" w14:textId="226D94E7" w:rsidR="002C6F89" w:rsidRPr="0055523E" w:rsidRDefault="002C6F89" w:rsidP="002C6F89">
      <w:pPr>
        <w:tabs>
          <w:tab w:val="left" w:pos="284"/>
          <w:tab w:val="left" w:pos="851"/>
        </w:tabs>
        <w:spacing w:line="380" w:lineRule="exact"/>
        <w:ind w:left="284" w:firstLine="56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55523E">
        <w:rPr>
          <w:rFonts w:ascii="Angsana New" w:hAnsi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</w:t>
      </w:r>
      <w:r w:rsidRPr="0055523E">
        <w:rPr>
          <w:rFonts w:asciiTheme="majorBidi" w:hAnsiTheme="majorBidi"/>
          <w:sz w:val="32"/>
          <w:szCs w:val="32"/>
          <w:cs/>
        </w:rPr>
        <w:t>สำหรับ</w:t>
      </w:r>
      <w:r w:rsidRPr="0055523E">
        <w:rPr>
          <w:rFonts w:asciiTheme="majorBidi" w:hAnsiTheme="majorBidi" w:hint="cs"/>
          <w:sz w:val="32"/>
          <w:szCs w:val="32"/>
          <w:cs/>
        </w:rPr>
        <w:t>ปี</w:t>
      </w:r>
      <w:r w:rsidRPr="0055523E">
        <w:rPr>
          <w:rFonts w:asciiTheme="majorBidi" w:hAnsiTheme="majorBidi"/>
          <w:sz w:val="32"/>
          <w:szCs w:val="32"/>
          <w:cs/>
        </w:rPr>
        <w:t>สิ้นสุดวันที่</w:t>
      </w:r>
      <w:r w:rsidRPr="0055523E">
        <w:rPr>
          <w:rFonts w:asciiTheme="majorBidi" w:hAnsiTheme="majorBidi" w:cstheme="majorBidi"/>
          <w:sz w:val="32"/>
          <w:szCs w:val="32"/>
        </w:rPr>
        <w:t xml:space="preserve"> 31 </w:t>
      </w:r>
      <w:r w:rsidRPr="001C6A69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55523E">
        <w:rPr>
          <w:rFonts w:asciiTheme="majorBidi" w:hAnsiTheme="majorBidi" w:cstheme="majorBidi"/>
          <w:sz w:val="32"/>
          <w:szCs w:val="32"/>
        </w:rPr>
        <w:t xml:space="preserve"> 256</w:t>
      </w:r>
      <w:r w:rsidRPr="003A7F7A">
        <w:rPr>
          <w:rFonts w:asciiTheme="majorBidi" w:hAnsiTheme="majorBidi" w:cstheme="majorBidi" w:hint="cs"/>
          <w:sz w:val="32"/>
          <w:szCs w:val="32"/>
        </w:rPr>
        <w:t>4</w:t>
      </w:r>
      <w:r w:rsidR="00F81B3C" w:rsidRPr="003A7F7A">
        <w:rPr>
          <w:rFonts w:asciiTheme="majorBidi" w:hAnsiTheme="majorBidi" w:cstheme="majorBidi" w:hint="cs"/>
          <w:sz w:val="32"/>
          <w:szCs w:val="32"/>
        </w:rPr>
        <w:t xml:space="preserve"> </w:t>
      </w:r>
      <w:r w:rsidR="00F81B3C" w:rsidRPr="001C6A69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F81B3C" w:rsidRPr="003A7F7A">
        <w:rPr>
          <w:rFonts w:asciiTheme="majorBidi" w:hAnsiTheme="majorBidi" w:cstheme="majorBidi" w:hint="cs"/>
          <w:sz w:val="32"/>
          <w:szCs w:val="32"/>
        </w:rPr>
        <w:t xml:space="preserve"> </w:t>
      </w:r>
      <w:r w:rsidR="00F81B3C">
        <w:rPr>
          <w:rFonts w:asciiTheme="majorBidi" w:hAnsiTheme="majorBidi" w:cstheme="majorBidi"/>
          <w:sz w:val="32"/>
          <w:szCs w:val="32"/>
        </w:rPr>
        <w:t xml:space="preserve">2563 </w:t>
      </w:r>
      <w:r w:rsidRPr="001C6A69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8403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05"/>
        <w:gridCol w:w="1245"/>
        <w:gridCol w:w="134"/>
        <w:gridCol w:w="1251"/>
        <w:gridCol w:w="134"/>
        <w:gridCol w:w="1246"/>
        <w:gridCol w:w="134"/>
        <w:gridCol w:w="1254"/>
      </w:tblGrid>
      <w:tr w:rsidR="00FE1E98" w:rsidRPr="0055523E" w14:paraId="525716D9" w14:textId="77777777" w:rsidTr="00F81B3C">
        <w:tc>
          <w:tcPr>
            <w:tcW w:w="3005" w:type="dxa"/>
          </w:tcPr>
          <w:p w14:paraId="5EE66622" w14:textId="77777777" w:rsidR="00FE1E98" w:rsidRPr="0055523E" w:rsidRDefault="00FE1E98" w:rsidP="00F81B3C">
            <w:pPr>
              <w:tabs>
                <w:tab w:val="left" w:pos="540"/>
              </w:tabs>
              <w:spacing w:line="320" w:lineRule="exact"/>
              <w:ind w:left="170" w:hanging="22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398" w:type="dxa"/>
            <w:gridSpan w:val="7"/>
            <w:tcBorders>
              <w:bottom w:val="single" w:sz="6" w:space="0" w:color="auto"/>
            </w:tcBorders>
          </w:tcPr>
          <w:p w14:paraId="47E90AFB" w14:textId="77777777" w:rsidR="00FE1E98" w:rsidRPr="001C6A69" w:rsidRDefault="00FE1E98" w:rsidP="00FE1E98">
            <w:pPr>
              <w:tabs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6A69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FE1E98" w:rsidRPr="0055523E" w14:paraId="62DCF345" w14:textId="77777777" w:rsidTr="00F81B3C">
        <w:tc>
          <w:tcPr>
            <w:tcW w:w="3005" w:type="dxa"/>
          </w:tcPr>
          <w:p w14:paraId="72147099" w14:textId="77777777" w:rsidR="00FE1E98" w:rsidRPr="0055523E" w:rsidRDefault="00FE1E98" w:rsidP="00F81B3C">
            <w:pPr>
              <w:tabs>
                <w:tab w:val="left" w:pos="540"/>
              </w:tabs>
              <w:spacing w:line="320" w:lineRule="exact"/>
              <w:ind w:left="170" w:hanging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530A1C2" w14:textId="77777777" w:rsidR="00FE1E98" w:rsidRPr="0055523E" w:rsidRDefault="00FE1E98" w:rsidP="00FE1E98">
            <w:pPr>
              <w:tabs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6A6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05BA52D7" w14:textId="77777777" w:rsidR="00FE1E98" w:rsidRPr="0055523E" w:rsidRDefault="00FE1E98" w:rsidP="00FE1E98">
            <w:pPr>
              <w:tabs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08C0E5" w14:textId="77777777" w:rsidR="00FE1E98" w:rsidRPr="0055523E" w:rsidRDefault="00FE1E98" w:rsidP="00FE1E98">
            <w:pPr>
              <w:tabs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6A6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E1E98" w:rsidRPr="0055523E" w14:paraId="402039B1" w14:textId="77777777" w:rsidTr="00F81B3C">
        <w:tc>
          <w:tcPr>
            <w:tcW w:w="3005" w:type="dxa"/>
          </w:tcPr>
          <w:p w14:paraId="516D955A" w14:textId="77777777" w:rsidR="00FE1E98" w:rsidRPr="0055523E" w:rsidRDefault="00FE1E98" w:rsidP="00F81B3C">
            <w:pPr>
              <w:tabs>
                <w:tab w:val="left" w:pos="540"/>
              </w:tabs>
              <w:spacing w:line="320" w:lineRule="exact"/>
              <w:ind w:left="170" w:hanging="22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single" w:sz="6" w:space="0" w:color="auto"/>
              <w:bottom w:val="single" w:sz="6" w:space="0" w:color="auto"/>
            </w:tcBorders>
          </w:tcPr>
          <w:p w14:paraId="74077E20" w14:textId="77777777" w:rsidR="00FE1E98" w:rsidRPr="0055523E" w:rsidRDefault="00FE1E98" w:rsidP="00FE1E98">
            <w:pPr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523E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E7E890F" w14:textId="77777777" w:rsidR="00FE1E98" w:rsidRPr="0055523E" w:rsidRDefault="00FE1E98" w:rsidP="00FE1E98">
            <w:pPr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6" w:space="0" w:color="auto"/>
              <w:bottom w:val="single" w:sz="6" w:space="0" w:color="auto"/>
            </w:tcBorders>
          </w:tcPr>
          <w:p w14:paraId="375CF2F8" w14:textId="77777777" w:rsidR="00FE1E98" w:rsidRPr="0055523E" w:rsidRDefault="00FE1E98" w:rsidP="00FE1E98">
            <w:pPr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523E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4" w:type="dxa"/>
            <w:tcBorders>
              <w:left w:val="nil"/>
            </w:tcBorders>
          </w:tcPr>
          <w:p w14:paraId="03E1EADD" w14:textId="77777777" w:rsidR="00FE1E98" w:rsidRPr="0055523E" w:rsidRDefault="00FE1E98" w:rsidP="00FE1E98">
            <w:pPr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6" w:space="0" w:color="auto"/>
            </w:tcBorders>
          </w:tcPr>
          <w:p w14:paraId="0CFBE0CD" w14:textId="77777777" w:rsidR="00FE1E98" w:rsidRPr="0055523E" w:rsidRDefault="00FE1E98" w:rsidP="00FE1E98">
            <w:pPr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523E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35EBDB03" w14:textId="77777777" w:rsidR="00FE1E98" w:rsidRPr="0055523E" w:rsidRDefault="00FE1E98" w:rsidP="00FE1E98">
            <w:pPr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single" w:sz="6" w:space="0" w:color="auto"/>
            </w:tcBorders>
          </w:tcPr>
          <w:p w14:paraId="343DC0F5" w14:textId="77777777" w:rsidR="00FE1E98" w:rsidRPr="0055523E" w:rsidRDefault="00FE1E98" w:rsidP="00FE1E98">
            <w:pPr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523E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257A50" w:rsidRPr="0055523E" w14:paraId="61468226" w14:textId="77777777" w:rsidTr="00F81B3C">
        <w:tc>
          <w:tcPr>
            <w:tcW w:w="3005" w:type="dxa"/>
          </w:tcPr>
          <w:p w14:paraId="2F52081B" w14:textId="717CD00B" w:rsidR="00257A50" w:rsidRPr="001C6A69" w:rsidRDefault="00257A50" w:rsidP="00F81B3C">
            <w:pPr>
              <w:tabs>
                <w:tab w:val="left" w:pos="284"/>
              </w:tabs>
              <w:spacing w:line="320" w:lineRule="exact"/>
              <w:ind w:left="170" w:hanging="22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6A69">
              <w:rPr>
                <w:rFonts w:asciiTheme="majorBidi" w:hAnsiTheme="majorBidi"/>
                <w:sz w:val="26"/>
                <w:szCs w:val="26"/>
                <w:cs/>
              </w:rPr>
              <w:t xml:space="preserve">ณ วันที่ </w:t>
            </w:r>
            <w:r w:rsidRPr="0055523E">
              <w:rPr>
                <w:rFonts w:asciiTheme="majorBidi" w:hAnsiTheme="majorBidi"/>
                <w:sz w:val="26"/>
                <w:szCs w:val="26"/>
              </w:rPr>
              <w:t>1</w:t>
            </w:r>
            <w:r w:rsidRPr="001C6A69">
              <w:rPr>
                <w:rFonts w:asciiTheme="majorBidi" w:hAnsiTheme="majorBidi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45" w:type="dxa"/>
            <w:tcBorders>
              <w:top w:val="single" w:sz="6" w:space="0" w:color="auto"/>
            </w:tcBorders>
            <w:shd w:val="clear" w:color="auto" w:fill="auto"/>
          </w:tcPr>
          <w:p w14:paraId="790DAE40" w14:textId="683F135E" w:rsidR="00257A50" w:rsidRPr="0055523E" w:rsidRDefault="00257A50" w:rsidP="00257A50">
            <w:pPr>
              <w:spacing w:line="320" w:lineRule="exact"/>
              <w:ind w:left="-105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55523E">
              <w:rPr>
                <w:rFonts w:asciiTheme="majorBidi" w:hAnsiTheme="majorBidi"/>
                <w:sz w:val="26"/>
                <w:szCs w:val="26"/>
              </w:rPr>
              <w:t>34,215,843.51</w:t>
            </w:r>
          </w:p>
        </w:tc>
        <w:tc>
          <w:tcPr>
            <w:tcW w:w="134" w:type="dxa"/>
          </w:tcPr>
          <w:p w14:paraId="1CE2C12B" w14:textId="77777777" w:rsidR="00257A50" w:rsidRPr="0055523E" w:rsidRDefault="00257A50" w:rsidP="00257A50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6" w:space="0" w:color="auto"/>
            </w:tcBorders>
          </w:tcPr>
          <w:p w14:paraId="42194219" w14:textId="207EF083" w:rsidR="00257A50" w:rsidRPr="0055523E" w:rsidRDefault="00257A50" w:rsidP="00257A50">
            <w:pPr>
              <w:spacing w:line="320" w:lineRule="exact"/>
              <w:ind w:left="-105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55523E">
              <w:rPr>
                <w:rFonts w:asciiTheme="majorBidi" w:hAnsiTheme="majorBidi"/>
                <w:sz w:val="26"/>
                <w:szCs w:val="26"/>
              </w:rPr>
              <w:t>29,486,768.57</w:t>
            </w:r>
          </w:p>
        </w:tc>
        <w:tc>
          <w:tcPr>
            <w:tcW w:w="134" w:type="dxa"/>
          </w:tcPr>
          <w:p w14:paraId="5E098AC1" w14:textId="77777777" w:rsidR="00257A50" w:rsidRPr="0055523E" w:rsidRDefault="00257A50" w:rsidP="00257A50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  <w:shd w:val="clear" w:color="auto" w:fill="auto"/>
          </w:tcPr>
          <w:p w14:paraId="2F1CE781" w14:textId="3CB31980" w:rsidR="00257A50" w:rsidRPr="0055523E" w:rsidRDefault="00257A50" w:rsidP="00257A50">
            <w:pPr>
              <w:spacing w:line="320" w:lineRule="exact"/>
              <w:ind w:left="-105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55523E">
              <w:rPr>
                <w:rFonts w:asciiTheme="majorBidi" w:hAnsiTheme="majorBidi"/>
                <w:sz w:val="26"/>
                <w:szCs w:val="26"/>
              </w:rPr>
              <w:t>29,998,842.74</w:t>
            </w:r>
          </w:p>
        </w:tc>
        <w:tc>
          <w:tcPr>
            <w:tcW w:w="134" w:type="dxa"/>
          </w:tcPr>
          <w:p w14:paraId="02EA0E18" w14:textId="77777777" w:rsidR="00257A50" w:rsidRPr="0055523E" w:rsidRDefault="00257A50" w:rsidP="00257A50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4" w:type="dxa"/>
          </w:tcPr>
          <w:p w14:paraId="682B541B" w14:textId="6A40B527" w:rsidR="00257A50" w:rsidRPr="0055523E" w:rsidRDefault="00257A50" w:rsidP="00257A50">
            <w:pPr>
              <w:spacing w:line="320" w:lineRule="exact"/>
              <w:ind w:left="-105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55523E">
              <w:rPr>
                <w:rFonts w:asciiTheme="majorBidi" w:hAnsiTheme="majorBidi"/>
                <w:sz w:val="26"/>
                <w:szCs w:val="26"/>
              </w:rPr>
              <w:t>22,344,726.90</w:t>
            </w:r>
          </w:p>
        </w:tc>
      </w:tr>
      <w:tr w:rsidR="00257A50" w:rsidRPr="0055523E" w14:paraId="113596D4" w14:textId="77777777" w:rsidTr="00F81B3C">
        <w:tc>
          <w:tcPr>
            <w:tcW w:w="3005" w:type="dxa"/>
          </w:tcPr>
          <w:p w14:paraId="108CF8D5" w14:textId="57457348" w:rsidR="00257A50" w:rsidRPr="001C6A69" w:rsidRDefault="00257A50" w:rsidP="00F81B3C">
            <w:pPr>
              <w:tabs>
                <w:tab w:val="left" w:pos="0"/>
              </w:tabs>
              <w:spacing w:line="320" w:lineRule="exact"/>
              <w:ind w:left="170" w:hanging="22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6A69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245" w:type="dxa"/>
            <w:shd w:val="clear" w:color="auto" w:fill="auto"/>
          </w:tcPr>
          <w:p w14:paraId="0B32AFBD" w14:textId="19061A79" w:rsidR="00257A50" w:rsidRPr="0055523E" w:rsidRDefault="00257A50" w:rsidP="00257A50">
            <w:pPr>
              <w:spacing w:line="320" w:lineRule="exact"/>
              <w:ind w:left="-105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55523E">
              <w:rPr>
                <w:rFonts w:asciiTheme="majorBidi" w:hAnsiTheme="majorBidi"/>
                <w:sz w:val="26"/>
                <w:szCs w:val="26"/>
              </w:rPr>
              <w:t xml:space="preserve"> 701,951.</w:t>
            </w:r>
            <w:r w:rsidR="00D16F5A">
              <w:rPr>
                <w:rFonts w:asciiTheme="majorBidi" w:hAnsiTheme="majorBidi"/>
                <w:sz w:val="26"/>
                <w:szCs w:val="26"/>
              </w:rPr>
              <w:t>19</w:t>
            </w:r>
            <w:r w:rsidRPr="0055523E">
              <w:rPr>
                <w:rFonts w:asciiTheme="majorBidi" w:hAnsiTheme="majorBidi"/>
                <w:sz w:val="26"/>
                <w:szCs w:val="26"/>
              </w:rPr>
              <w:t xml:space="preserve"> </w:t>
            </w:r>
          </w:p>
        </w:tc>
        <w:tc>
          <w:tcPr>
            <w:tcW w:w="134" w:type="dxa"/>
          </w:tcPr>
          <w:p w14:paraId="328CAD84" w14:textId="77777777" w:rsidR="00257A50" w:rsidRPr="0055523E" w:rsidRDefault="00257A50" w:rsidP="00257A50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</w:tcPr>
          <w:p w14:paraId="59E98235" w14:textId="40DDA1FD" w:rsidR="00257A50" w:rsidRPr="0055523E" w:rsidRDefault="00257A50" w:rsidP="00257A50">
            <w:pPr>
              <w:spacing w:line="320" w:lineRule="exact"/>
              <w:ind w:left="-105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55523E">
              <w:rPr>
                <w:rFonts w:asciiTheme="majorBidi" w:hAnsiTheme="majorBidi"/>
                <w:sz w:val="26"/>
                <w:szCs w:val="26"/>
              </w:rPr>
              <w:t>9,975,669.68</w:t>
            </w:r>
          </w:p>
        </w:tc>
        <w:tc>
          <w:tcPr>
            <w:tcW w:w="134" w:type="dxa"/>
          </w:tcPr>
          <w:p w14:paraId="6E35229D" w14:textId="77777777" w:rsidR="00257A50" w:rsidRPr="0055523E" w:rsidRDefault="00257A50" w:rsidP="00257A50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</w:tcPr>
          <w:p w14:paraId="077DC871" w14:textId="401D22FC" w:rsidR="00257A50" w:rsidRPr="0055523E" w:rsidRDefault="00257A50" w:rsidP="00257A50">
            <w:pPr>
              <w:spacing w:line="320" w:lineRule="exact"/>
              <w:ind w:left="-105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55523E">
              <w:rPr>
                <w:rFonts w:asciiTheme="majorBidi" w:hAnsiTheme="majorBidi"/>
                <w:sz w:val="26"/>
                <w:szCs w:val="26"/>
              </w:rPr>
              <w:t xml:space="preserve"> 701,951.20 </w:t>
            </w:r>
          </w:p>
        </w:tc>
        <w:tc>
          <w:tcPr>
            <w:tcW w:w="134" w:type="dxa"/>
          </w:tcPr>
          <w:p w14:paraId="7F7F3DA3" w14:textId="77777777" w:rsidR="00257A50" w:rsidRPr="0055523E" w:rsidRDefault="00257A50" w:rsidP="00257A50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4" w:type="dxa"/>
          </w:tcPr>
          <w:p w14:paraId="4F6C84F5" w14:textId="4F7296E6" w:rsidR="00257A50" w:rsidRPr="0055523E" w:rsidRDefault="00257A50" w:rsidP="00257A50">
            <w:pPr>
              <w:spacing w:line="320" w:lineRule="exact"/>
              <w:ind w:left="-105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55523E">
              <w:rPr>
                <w:rFonts w:asciiTheme="majorBidi" w:hAnsiTheme="majorBidi"/>
                <w:sz w:val="26"/>
                <w:szCs w:val="26"/>
              </w:rPr>
              <w:t>9,975,669.68</w:t>
            </w:r>
          </w:p>
        </w:tc>
      </w:tr>
      <w:tr w:rsidR="00257A50" w:rsidRPr="0055523E" w14:paraId="6978243E" w14:textId="77777777" w:rsidTr="00F81B3C">
        <w:tc>
          <w:tcPr>
            <w:tcW w:w="3005" w:type="dxa"/>
          </w:tcPr>
          <w:p w14:paraId="4FE8051A" w14:textId="6C3260B8" w:rsidR="00257A50" w:rsidRPr="0055523E" w:rsidRDefault="00257A50" w:rsidP="00F81B3C">
            <w:pPr>
              <w:tabs>
                <w:tab w:val="left" w:pos="284"/>
                <w:tab w:val="left" w:pos="885"/>
              </w:tabs>
              <w:spacing w:line="320" w:lineRule="exact"/>
              <w:ind w:left="170" w:hanging="22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1C6A69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จ่ายชำระระหว่างปี</w:t>
            </w:r>
          </w:p>
        </w:tc>
        <w:tc>
          <w:tcPr>
            <w:tcW w:w="1245" w:type="dxa"/>
            <w:tcBorders>
              <w:bottom w:val="single" w:sz="6" w:space="0" w:color="auto"/>
            </w:tcBorders>
            <w:shd w:val="clear" w:color="auto" w:fill="auto"/>
          </w:tcPr>
          <w:p w14:paraId="1318983B" w14:textId="1846E3D7" w:rsidR="00257A50" w:rsidRPr="0055523E" w:rsidRDefault="00257A50" w:rsidP="00257A50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55523E">
              <w:rPr>
                <w:rFonts w:asciiTheme="majorBidi" w:hAnsiTheme="majorBidi" w:cstheme="majorBidi"/>
                <w:sz w:val="26"/>
                <w:szCs w:val="26"/>
              </w:rPr>
              <w:t xml:space="preserve"> (5,312,524.</w:t>
            </w:r>
            <w:r w:rsidR="00F81B3C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D16F5A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55523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" w:type="dxa"/>
          </w:tcPr>
          <w:p w14:paraId="3194C47C" w14:textId="77777777" w:rsidR="00257A50" w:rsidRPr="0055523E" w:rsidRDefault="00257A50" w:rsidP="00257A50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tcBorders>
              <w:bottom w:val="single" w:sz="6" w:space="0" w:color="auto"/>
            </w:tcBorders>
          </w:tcPr>
          <w:p w14:paraId="3342939A" w14:textId="119C3CEE" w:rsidR="00257A50" w:rsidRPr="0055523E" w:rsidRDefault="00257A50" w:rsidP="00257A50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55523E">
              <w:rPr>
                <w:rFonts w:asciiTheme="majorBidi" w:hAnsiTheme="majorBidi" w:cstheme="majorBidi"/>
                <w:sz w:val="26"/>
                <w:szCs w:val="26"/>
              </w:rPr>
              <w:t>(5,246,594.74)</w:t>
            </w:r>
          </w:p>
        </w:tc>
        <w:tc>
          <w:tcPr>
            <w:tcW w:w="134" w:type="dxa"/>
          </w:tcPr>
          <w:p w14:paraId="1C254A86" w14:textId="77777777" w:rsidR="00257A50" w:rsidRPr="0055523E" w:rsidRDefault="00257A50" w:rsidP="00257A50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  <w:shd w:val="clear" w:color="auto" w:fill="auto"/>
          </w:tcPr>
          <w:p w14:paraId="5DA8A668" w14:textId="3647E854" w:rsidR="00257A50" w:rsidRPr="0055523E" w:rsidRDefault="00257A50" w:rsidP="00257A50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55523E">
              <w:rPr>
                <w:rFonts w:asciiTheme="majorBidi" w:hAnsiTheme="majorBidi" w:cstheme="majorBidi"/>
                <w:sz w:val="26"/>
                <w:szCs w:val="26"/>
              </w:rPr>
              <w:t>(2,740,035.32)</w:t>
            </w:r>
          </w:p>
        </w:tc>
        <w:tc>
          <w:tcPr>
            <w:tcW w:w="134" w:type="dxa"/>
          </w:tcPr>
          <w:p w14:paraId="2A04D8AC" w14:textId="77777777" w:rsidR="00257A50" w:rsidRPr="0055523E" w:rsidRDefault="00257A50" w:rsidP="00257A50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4" w:type="dxa"/>
            <w:tcBorders>
              <w:bottom w:val="single" w:sz="6" w:space="0" w:color="auto"/>
            </w:tcBorders>
          </w:tcPr>
          <w:p w14:paraId="16F8FFC0" w14:textId="7A13C773" w:rsidR="00257A50" w:rsidRPr="0055523E" w:rsidRDefault="00257A50" w:rsidP="00257A50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55523E">
              <w:rPr>
                <w:rFonts w:asciiTheme="majorBidi" w:hAnsiTheme="majorBidi" w:cstheme="majorBidi"/>
                <w:sz w:val="26"/>
                <w:szCs w:val="26"/>
              </w:rPr>
              <w:t>(2,321,553.84)</w:t>
            </w:r>
          </w:p>
        </w:tc>
      </w:tr>
      <w:tr w:rsidR="00257A50" w:rsidRPr="0055523E" w14:paraId="476303DD" w14:textId="77777777" w:rsidTr="00F81B3C">
        <w:tc>
          <w:tcPr>
            <w:tcW w:w="3005" w:type="dxa"/>
          </w:tcPr>
          <w:p w14:paraId="411340E8" w14:textId="0B8171B7" w:rsidR="00257A50" w:rsidRPr="0055523E" w:rsidRDefault="00257A50" w:rsidP="00F81B3C">
            <w:pPr>
              <w:tabs>
                <w:tab w:val="left" w:pos="364"/>
              </w:tabs>
              <w:spacing w:line="320" w:lineRule="exact"/>
              <w:ind w:left="170" w:hanging="22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1C6A69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 xml:space="preserve">ณ วันที่ </w:t>
            </w:r>
            <w:r w:rsidRPr="0055523E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31 </w:t>
            </w:r>
            <w:r w:rsidRPr="001C6A69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45" w:type="dxa"/>
            <w:tcBorders>
              <w:top w:val="single" w:sz="6" w:space="0" w:color="auto"/>
            </w:tcBorders>
            <w:shd w:val="clear" w:color="auto" w:fill="auto"/>
          </w:tcPr>
          <w:p w14:paraId="1AADCAB7" w14:textId="09A15F33" w:rsidR="00257A50" w:rsidRPr="0055523E" w:rsidRDefault="00257A50" w:rsidP="00257A50">
            <w:pPr>
              <w:spacing w:line="320" w:lineRule="exact"/>
              <w:ind w:left="-105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55523E">
              <w:rPr>
                <w:rFonts w:asciiTheme="majorBidi" w:hAnsiTheme="majorBidi"/>
                <w:sz w:val="26"/>
                <w:szCs w:val="26"/>
              </w:rPr>
              <w:t xml:space="preserve"> 29,605,269.98 </w:t>
            </w:r>
          </w:p>
        </w:tc>
        <w:tc>
          <w:tcPr>
            <w:tcW w:w="134" w:type="dxa"/>
          </w:tcPr>
          <w:p w14:paraId="18469E6F" w14:textId="77777777" w:rsidR="00257A50" w:rsidRPr="0055523E" w:rsidRDefault="00257A50" w:rsidP="00257A50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6" w:space="0" w:color="auto"/>
            </w:tcBorders>
            <w:shd w:val="clear" w:color="auto" w:fill="auto"/>
          </w:tcPr>
          <w:p w14:paraId="6838B488" w14:textId="31DA3E05" w:rsidR="00257A50" w:rsidRPr="0055523E" w:rsidRDefault="00257A50" w:rsidP="00257A50">
            <w:pPr>
              <w:spacing w:line="320" w:lineRule="exact"/>
              <w:ind w:left="-105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55523E">
              <w:rPr>
                <w:rFonts w:asciiTheme="majorBidi" w:hAnsiTheme="majorBidi"/>
                <w:sz w:val="26"/>
                <w:szCs w:val="26"/>
              </w:rPr>
              <w:t>34,215,843.51</w:t>
            </w:r>
          </w:p>
        </w:tc>
        <w:tc>
          <w:tcPr>
            <w:tcW w:w="134" w:type="dxa"/>
          </w:tcPr>
          <w:p w14:paraId="6272A5B0" w14:textId="77777777" w:rsidR="00257A50" w:rsidRPr="0055523E" w:rsidRDefault="00257A50" w:rsidP="00257A50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  <w:shd w:val="clear" w:color="auto" w:fill="auto"/>
          </w:tcPr>
          <w:p w14:paraId="634B3A6F" w14:textId="05119F9E" w:rsidR="00257A50" w:rsidRPr="0055523E" w:rsidRDefault="00257A50" w:rsidP="00257A50">
            <w:pPr>
              <w:spacing w:line="320" w:lineRule="exact"/>
              <w:ind w:left="-105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55523E">
              <w:rPr>
                <w:rFonts w:asciiTheme="majorBidi" w:hAnsiTheme="majorBidi"/>
                <w:sz w:val="26"/>
                <w:szCs w:val="26"/>
              </w:rPr>
              <w:t xml:space="preserve"> 27,960,758.62 </w:t>
            </w:r>
          </w:p>
        </w:tc>
        <w:tc>
          <w:tcPr>
            <w:tcW w:w="134" w:type="dxa"/>
          </w:tcPr>
          <w:p w14:paraId="580DAAEF" w14:textId="77777777" w:rsidR="00257A50" w:rsidRPr="0055523E" w:rsidRDefault="00257A50" w:rsidP="00257A50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6" w:space="0" w:color="auto"/>
            </w:tcBorders>
          </w:tcPr>
          <w:p w14:paraId="1F638145" w14:textId="63D77512" w:rsidR="00257A50" w:rsidRPr="0055523E" w:rsidRDefault="00257A50" w:rsidP="00257A50">
            <w:pPr>
              <w:spacing w:line="320" w:lineRule="exact"/>
              <w:ind w:left="-105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55523E">
              <w:rPr>
                <w:rFonts w:asciiTheme="majorBidi" w:hAnsiTheme="majorBidi"/>
                <w:sz w:val="26"/>
                <w:szCs w:val="26"/>
              </w:rPr>
              <w:t>29,998,842.74</w:t>
            </w:r>
          </w:p>
        </w:tc>
      </w:tr>
      <w:tr w:rsidR="00257A50" w:rsidRPr="0055523E" w14:paraId="43A8D741" w14:textId="77777777" w:rsidTr="00F81B3C">
        <w:tc>
          <w:tcPr>
            <w:tcW w:w="3005" w:type="dxa"/>
          </w:tcPr>
          <w:p w14:paraId="3C982049" w14:textId="4447C2BB" w:rsidR="00257A50" w:rsidRPr="001C6A69" w:rsidRDefault="00257A50" w:rsidP="00F81B3C">
            <w:pPr>
              <w:tabs>
                <w:tab w:val="left" w:pos="284"/>
              </w:tabs>
              <w:spacing w:line="320" w:lineRule="exact"/>
              <w:ind w:left="170" w:hanging="22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6A69">
              <w:rPr>
                <w:rFonts w:asciiTheme="majorBidi" w:hAnsiTheme="majorBidi"/>
                <w:sz w:val="26"/>
                <w:szCs w:val="26"/>
                <w:u w:val="single"/>
                <w:cs/>
              </w:rPr>
              <w:t>หัก</w:t>
            </w:r>
            <w:r w:rsidRPr="001C6A69">
              <w:rPr>
                <w:rFonts w:asciiTheme="majorBidi" w:hAnsiTheme="majorBidi"/>
                <w:sz w:val="26"/>
                <w:szCs w:val="26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1245" w:type="dxa"/>
            <w:shd w:val="clear" w:color="auto" w:fill="auto"/>
          </w:tcPr>
          <w:p w14:paraId="331B52AF" w14:textId="0B883955" w:rsidR="00257A50" w:rsidRPr="0055523E" w:rsidRDefault="00257A50" w:rsidP="00257A50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55523E">
              <w:rPr>
                <w:rFonts w:asciiTheme="majorBidi" w:hAnsiTheme="majorBidi" w:cstheme="majorBidi"/>
                <w:sz w:val="26"/>
                <w:szCs w:val="26"/>
              </w:rPr>
              <w:t xml:space="preserve"> (3,738,640.02)</w:t>
            </w:r>
          </w:p>
        </w:tc>
        <w:tc>
          <w:tcPr>
            <w:tcW w:w="134" w:type="dxa"/>
          </w:tcPr>
          <w:p w14:paraId="3A3FC5F6" w14:textId="77777777" w:rsidR="00257A50" w:rsidRPr="0055523E" w:rsidRDefault="00257A50" w:rsidP="00257A50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shd w:val="clear" w:color="auto" w:fill="auto"/>
          </w:tcPr>
          <w:p w14:paraId="3B9A45A9" w14:textId="1C8A0B34" w:rsidR="00257A50" w:rsidRPr="0055523E" w:rsidRDefault="00257A50" w:rsidP="00257A50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55523E">
              <w:rPr>
                <w:rFonts w:asciiTheme="majorBidi" w:hAnsiTheme="majorBidi" w:cstheme="majorBidi"/>
                <w:sz w:val="26"/>
                <w:szCs w:val="26"/>
              </w:rPr>
              <w:t>(5,467,621.95)</w:t>
            </w:r>
          </w:p>
        </w:tc>
        <w:tc>
          <w:tcPr>
            <w:tcW w:w="134" w:type="dxa"/>
          </w:tcPr>
          <w:p w14:paraId="286F2F53" w14:textId="77777777" w:rsidR="00257A50" w:rsidRPr="0055523E" w:rsidRDefault="00257A50" w:rsidP="00257A50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</w:tcPr>
          <w:p w14:paraId="4C774F34" w14:textId="79FB2FC5" w:rsidR="00257A50" w:rsidRPr="0055523E" w:rsidRDefault="00257A50" w:rsidP="00257A50">
            <w:pPr>
              <w:spacing w:line="320" w:lineRule="exact"/>
              <w:ind w:hanging="11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55523E">
              <w:rPr>
                <w:rFonts w:asciiTheme="majorBidi" w:hAnsiTheme="majorBidi"/>
                <w:sz w:val="26"/>
                <w:szCs w:val="26"/>
              </w:rPr>
              <w:t>(2,600,321.79)</w:t>
            </w:r>
          </w:p>
        </w:tc>
        <w:tc>
          <w:tcPr>
            <w:tcW w:w="134" w:type="dxa"/>
          </w:tcPr>
          <w:p w14:paraId="182665BE" w14:textId="77777777" w:rsidR="00257A50" w:rsidRPr="0055523E" w:rsidRDefault="00257A50" w:rsidP="00257A50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4" w:type="dxa"/>
          </w:tcPr>
          <w:p w14:paraId="1419FA6D" w14:textId="5BB31BC3" w:rsidR="00257A50" w:rsidRPr="0055523E" w:rsidRDefault="00257A50" w:rsidP="00257A50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55523E">
              <w:rPr>
                <w:rFonts w:asciiTheme="majorBidi" w:hAnsiTheme="majorBidi" w:cstheme="majorBidi"/>
                <w:sz w:val="26"/>
                <w:szCs w:val="26"/>
              </w:rPr>
              <w:t>(2,895,132.52)</w:t>
            </w:r>
          </w:p>
        </w:tc>
      </w:tr>
      <w:tr w:rsidR="00257A50" w:rsidRPr="0055523E" w14:paraId="10521B9E" w14:textId="77777777" w:rsidTr="00F81B3C">
        <w:tc>
          <w:tcPr>
            <w:tcW w:w="3005" w:type="dxa"/>
          </w:tcPr>
          <w:p w14:paraId="3F56A02C" w14:textId="2A1FF495" w:rsidR="00257A50" w:rsidRPr="00F81B3C" w:rsidRDefault="00257A50" w:rsidP="00F81B3C">
            <w:pPr>
              <w:tabs>
                <w:tab w:val="left" w:pos="284"/>
              </w:tabs>
              <w:spacing w:line="320" w:lineRule="exact"/>
              <w:ind w:left="170" w:hanging="227"/>
              <w:rPr>
                <w:rFonts w:asciiTheme="majorBidi" w:hAnsiTheme="majorBidi"/>
                <w:sz w:val="26"/>
                <w:szCs w:val="26"/>
              </w:rPr>
            </w:pPr>
            <w:r w:rsidRPr="001C6A69">
              <w:rPr>
                <w:rFonts w:asciiTheme="majorBidi" w:hAnsiTheme="majorBidi"/>
                <w:sz w:val="26"/>
                <w:szCs w:val="26"/>
                <w:cs/>
              </w:rPr>
              <w:t>หนี้สินตามสัญญาเช่า-สุทธิจากส่วน</w:t>
            </w:r>
            <w:r w:rsidR="00F81B3C" w:rsidRPr="001C6A69">
              <w:rPr>
                <w:rFonts w:asciiTheme="majorBidi" w:hAnsiTheme="majorBidi"/>
                <w:sz w:val="26"/>
                <w:szCs w:val="26"/>
                <w:cs/>
              </w:rPr>
              <w:br/>
            </w:r>
            <w:r w:rsidRPr="001C6A69">
              <w:rPr>
                <w:rFonts w:asciiTheme="majorBidi" w:hAnsiTheme="majorBidi"/>
                <w:sz w:val="26"/>
                <w:szCs w:val="26"/>
                <w:cs/>
              </w:rPr>
              <w:t>ที่ถึงกำหนดชำระในหนึ่งปี</w:t>
            </w:r>
          </w:p>
        </w:tc>
        <w:tc>
          <w:tcPr>
            <w:tcW w:w="124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B20A2C4" w14:textId="77777777" w:rsidR="00257A50" w:rsidRPr="0055523E" w:rsidRDefault="00257A50" w:rsidP="00257A50">
            <w:pPr>
              <w:spacing w:line="320" w:lineRule="exact"/>
              <w:ind w:left="-105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55523E">
              <w:rPr>
                <w:rFonts w:asciiTheme="majorBidi" w:hAnsiTheme="majorBidi"/>
                <w:sz w:val="26"/>
                <w:szCs w:val="26"/>
              </w:rPr>
              <w:t xml:space="preserve"> </w:t>
            </w:r>
          </w:p>
          <w:p w14:paraId="794B7D5D" w14:textId="2DD6239A" w:rsidR="00257A50" w:rsidRPr="0055523E" w:rsidRDefault="00257A50" w:rsidP="00257A50">
            <w:pPr>
              <w:spacing w:line="320" w:lineRule="exact"/>
              <w:ind w:left="-105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55523E">
              <w:rPr>
                <w:rFonts w:asciiTheme="majorBidi" w:hAnsiTheme="majorBidi"/>
                <w:sz w:val="26"/>
                <w:szCs w:val="26"/>
              </w:rPr>
              <w:t xml:space="preserve">25,866,629.96 </w:t>
            </w:r>
          </w:p>
        </w:tc>
        <w:tc>
          <w:tcPr>
            <w:tcW w:w="134" w:type="dxa"/>
          </w:tcPr>
          <w:p w14:paraId="601560A1" w14:textId="77777777" w:rsidR="00257A50" w:rsidRPr="0055523E" w:rsidRDefault="00257A50" w:rsidP="00257A50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6" w:space="0" w:color="auto"/>
              <w:bottom w:val="double" w:sz="6" w:space="0" w:color="auto"/>
            </w:tcBorders>
          </w:tcPr>
          <w:p w14:paraId="11B30782" w14:textId="77777777" w:rsidR="00257A50" w:rsidRPr="0055523E" w:rsidRDefault="00257A50" w:rsidP="00257A50">
            <w:pPr>
              <w:spacing w:line="320" w:lineRule="exact"/>
              <w:ind w:left="-105" w:right="57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  <w:p w14:paraId="2F28E678" w14:textId="4B302973" w:rsidR="00257A50" w:rsidRPr="0055523E" w:rsidRDefault="00257A50" w:rsidP="00257A50">
            <w:pPr>
              <w:spacing w:line="320" w:lineRule="exact"/>
              <w:ind w:left="-105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55523E">
              <w:rPr>
                <w:rFonts w:asciiTheme="majorBidi" w:hAnsiTheme="majorBidi"/>
                <w:sz w:val="26"/>
                <w:szCs w:val="26"/>
              </w:rPr>
              <w:t>28,748,221.56</w:t>
            </w:r>
          </w:p>
        </w:tc>
        <w:tc>
          <w:tcPr>
            <w:tcW w:w="134" w:type="dxa"/>
          </w:tcPr>
          <w:p w14:paraId="4F1E453C" w14:textId="77777777" w:rsidR="00257A50" w:rsidRPr="0055523E" w:rsidRDefault="00257A50" w:rsidP="00257A50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9A828A4" w14:textId="77777777" w:rsidR="00257A50" w:rsidRPr="0055523E" w:rsidRDefault="00257A50" w:rsidP="00257A50">
            <w:pPr>
              <w:spacing w:line="320" w:lineRule="exact"/>
              <w:ind w:left="-105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55523E">
              <w:rPr>
                <w:rFonts w:asciiTheme="majorBidi" w:hAnsiTheme="majorBidi"/>
                <w:sz w:val="26"/>
                <w:szCs w:val="26"/>
              </w:rPr>
              <w:t xml:space="preserve"> </w:t>
            </w:r>
          </w:p>
          <w:p w14:paraId="5752FF1D" w14:textId="7E10E82E" w:rsidR="00257A50" w:rsidRPr="0055523E" w:rsidRDefault="00257A50" w:rsidP="00257A50">
            <w:pPr>
              <w:spacing w:line="320" w:lineRule="exact"/>
              <w:ind w:left="-105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55523E">
              <w:rPr>
                <w:rFonts w:asciiTheme="majorBidi" w:hAnsiTheme="majorBidi"/>
                <w:sz w:val="26"/>
                <w:szCs w:val="26"/>
              </w:rPr>
              <w:t xml:space="preserve">25,360,436.83 </w:t>
            </w:r>
          </w:p>
        </w:tc>
        <w:tc>
          <w:tcPr>
            <w:tcW w:w="134" w:type="dxa"/>
          </w:tcPr>
          <w:p w14:paraId="2611E017" w14:textId="77777777" w:rsidR="00257A50" w:rsidRPr="0055523E" w:rsidRDefault="00257A50" w:rsidP="00257A50">
            <w:pPr>
              <w:tabs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6" w:space="0" w:color="auto"/>
              <w:bottom w:val="double" w:sz="6" w:space="0" w:color="auto"/>
            </w:tcBorders>
          </w:tcPr>
          <w:p w14:paraId="01205ED1" w14:textId="77777777" w:rsidR="00257A50" w:rsidRPr="0055523E" w:rsidRDefault="00257A50" w:rsidP="00257A50">
            <w:pPr>
              <w:spacing w:line="320" w:lineRule="exact"/>
              <w:ind w:left="-105" w:right="57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  <w:p w14:paraId="16CEA30E" w14:textId="07EF446B" w:rsidR="00257A50" w:rsidRPr="0055523E" w:rsidRDefault="00257A50" w:rsidP="00257A50">
            <w:pPr>
              <w:spacing w:line="320" w:lineRule="exact"/>
              <w:ind w:left="-105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55523E">
              <w:rPr>
                <w:rFonts w:asciiTheme="majorBidi" w:hAnsiTheme="majorBidi"/>
                <w:sz w:val="26"/>
                <w:szCs w:val="26"/>
              </w:rPr>
              <w:t>27,103,710.22</w:t>
            </w:r>
          </w:p>
        </w:tc>
      </w:tr>
    </w:tbl>
    <w:p w14:paraId="6C0CEFB6" w14:textId="77777777" w:rsidR="00671EE2" w:rsidRPr="0055523E" w:rsidRDefault="00671EE2" w:rsidP="00CB6BB0">
      <w:pPr>
        <w:pStyle w:val="BodyText3"/>
        <w:tabs>
          <w:tab w:val="left" w:pos="567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position w:val="2"/>
        </w:rPr>
      </w:pPr>
    </w:p>
    <w:p w14:paraId="09130FBC" w14:textId="77B81510" w:rsidR="002755D7" w:rsidRPr="0055523E" w:rsidRDefault="002755D7" w:rsidP="002755D7">
      <w:pPr>
        <w:pStyle w:val="BodyText3"/>
        <w:tabs>
          <w:tab w:val="left" w:pos="567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position w:val="2"/>
        </w:rPr>
      </w:pPr>
      <w:r w:rsidRPr="0055523E">
        <w:rPr>
          <w:rFonts w:ascii="Angsana New" w:hAnsi="Angsana New"/>
          <w:position w:val="2"/>
          <w:cs/>
        </w:rPr>
        <w:t>จำนวนที่รับรู้ในงบกำไรขาดทุน</w:t>
      </w:r>
      <w:r w:rsidRPr="0055523E">
        <w:rPr>
          <w:rFonts w:ascii="Angsana New" w:hAnsi="Angsana New" w:hint="cs"/>
          <w:position w:val="2"/>
          <w:cs/>
        </w:rPr>
        <w:t>เบ็ดเสร็จ</w:t>
      </w:r>
      <w:r w:rsidRPr="0055523E">
        <w:rPr>
          <w:rFonts w:ascii="Angsana New" w:hAnsi="Angsana New"/>
          <w:position w:val="2"/>
          <w:cs/>
        </w:rPr>
        <w:t>สำหรับ</w:t>
      </w:r>
      <w:r w:rsidRPr="0055523E">
        <w:rPr>
          <w:rFonts w:ascii="Angsana New" w:hAnsi="Angsana New" w:hint="cs"/>
          <w:position w:val="2"/>
          <w:cs/>
        </w:rPr>
        <w:t>ปี</w:t>
      </w:r>
      <w:r w:rsidRPr="0055523E">
        <w:rPr>
          <w:rFonts w:ascii="Angsana New" w:hAnsi="Angsana New"/>
          <w:position w:val="2"/>
          <w:cs/>
        </w:rPr>
        <w:t>สิ้นสุดวันที่</w:t>
      </w:r>
      <w:r w:rsidRPr="0055523E">
        <w:rPr>
          <w:rFonts w:ascii="Angsana New" w:hAnsi="Angsana New"/>
          <w:position w:val="2"/>
        </w:rPr>
        <w:t xml:space="preserve"> 31 </w:t>
      </w:r>
      <w:r w:rsidRPr="001C6A69">
        <w:rPr>
          <w:rFonts w:ascii="Angsana New" w:hAnsi="Angsana New" w:hint="cs"/>
          <w:position w:val="2"/>
          <w:cs/>
        </w:rPr>
        <w:t>ธันวาคม</w:t>
      </w:r>
      <w:r w:rsidRPr="0055523E">
        <w:rPr>
          <w:rFonts w:ascii="Angsana New" w:hAnsi="Angsana New" w:hint="cs"/>
          <w:position w:val="2"/>
        </w:rPr>
        <w:t xml:space="preserve"> </w:t>
      </w:r>
      <w:r w:rsidRPr="0055523E">
        <w:rPr>
          <w:rFonts w:ascii="Angsana New" w:hAnsi="Angsana New"/>
          <w:position w:val="2"/>
        </w:rPr>
        <w:t xml:space="preserve">2564 </w:t>
      </w:r>
      <w:r w:rsidRPr="001C6A69">
        <w:rPr>
          <w:rFonts w:ascii="Angsana New" w:hAnsi="Angsana New" w:hint="cs"/>
          <w:position w:val="2"/>
          <w:cs/>
        </w:rPr>
        <w:t xml:space="preserve">และ </w:t>
      </w:r>
      <w:r w:rsidRPr="0055523E">
        <w:rPr>
          <w:rFonts w:ascii="Angsana New" w:hAnsi="Angsana New"/>
          <w:position w:val="2"/>
        </w:rPr>
        <w:t>2563</w:t>
      </w:r>
      <w:r w:rsidRPr="001C6A69">
        <w:rPr>
          <w:rFonts w:ascii="Angsana New" w:hAnsi="Angsana New" w:hint="cs"/>
          <w:position w:val="2"/>
          <w:cs/>
        </w:rPr>
        <w:t xml:space="preserve"> มีดังนี้</w:t>
      </w:r>
    </w:p>
    <w:tbl>
      <w:tblPr>
        <w:tblW w:w="840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3"/>
        <w:gridCol w:w="1247"/>
        <w:gridCol w:w="134"/>
        <w:gridCol w:w="1250"/>
        <w:gridCol w:w="134"/>
        <w:gridCol w:w="1247"/>
        <w:gridCol w:w="134"/>
        <w:gridCol w:w="1252"/>
      </w:tblGrid>
      <w:tr w:rsidR="002755D7" w:rsidRPr="00F81B3C" w14:paraId="6D6D889A" w14:textId="77777777" w:rsidTr="00F81B3C">
        <w:trPr>
          <w:trHeight w:val="20"/>
        </w:trPr>
        <w:tc>
          <w:tcPr>
            <w:tcW w:w="3003" w:type="dxa"/>
          </w:tcPr>
          <w:p w14:paraId="3B4F5971" w14:textId="77777777" w:rsidR="002755D7" w:rsidRPr="00F81B3C" w:rsidRDefault="002755D7" w:rsidP="00F81B3C">
            <w:pPr>
              <w:spacing w:line="300" w:lineRule="exact"/>
              <w:ind w:left="170" w:hanging="22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97" w:type="dxa"/>
            <w:gridSpan w:val="7"/>
            <w:tcBorders>
              <w:bottom w:val="single" w:sz="6" w:space="0" w:color="auto"/>
            </w:tcBorders>
          </w:tcPr>
          <w:p w14:paraId="6E271C17" w14:textId="6B1779FF" w:rsidR="002755D7" w:rsidRPr="001C6A69" w:rsidRDefault="002755D7" w:rsidP="00F81B3C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6A69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2755D7" w:rsidRPr="00F81B3C" w14:paraId="73FE2EBE" w14:textId="77777777" w:rsidTr="00F81B3C">
        <w:trPr>
          <w:trHeight w:val="20"/>
        </w:trPr>
        <w:tc>
          <w:tcPr>
            <w:tcW w:w="3003" w:type="dxa"/>
          </w:tcPr>
          <w:p w14:paraId="1E1E6BAA" w14:textId="77777777" w:rsidR="002755D7" w:rsidRPr="00F81B3C" w:rsidRDefault="002755D7" w:rsidP="00F81B3C">
            <w:pPr>
              <w:spacing w:line="300" w:lineRule="exact"/>
              <w:ind w:left="170" w:hanging="22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0152C02" w14:textId="77777777" w:rsidR="002755D7" w:rsidRPr="00F81B3C" w:rsidRDefault="002755D7" w:rsidP="00F81B3C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6A6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1745F4A3" w14:textId="77777777" w:rsidR="002755D7" w:rsidRPr="00F81B3C" w:rsidRDefault="002755D7" w:rsidP="00F81B3C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C6D59F" w14:textId="77777777" w:rsidR="002755D7" w:rsidRPr="00F81B3C" w:rsidRDefault="002755D7" w:rsidP="00F81B3C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6A6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755D7" w:rsidRPr="00F81B3C" w14:paraId="656EFAE6" w14:textId="77777777" w:rsidTr="00F81B3C">
        <w:trPr>
          <w:trHeight w:val="20"/>
        </w:trPr>
        <w:tc>
          <w:tcPr>
            <w:tcW w:w="3003" w:type="dxa"/>
          </w:tcPr>
          <w:p w14:paraId="79542422" w14:textId="77777777" w:rsidR="002755D7" w:rsidRPr="00F81B3C" w:rsidRDefault="002755D7" w:rsidP="00F81B3C">
            <w:pPr>
              <w:spacing w:line="300" w:lineRule="exact"/>
              <w:ind w:left="170" w:hanging="22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2BFB28F5" w14:textId="77777777" w:rsidR="002755D7" w:rsidRPr="00F81B3C" w:rsidRDefault="002755D7" w:rsidP="00F81B3C">
            <w:pPr>
              <w:tabs>
                <w:tab w:val="center" w:pos="409"/>
              </w:tabs>
              <w:spacing w:line="300" w:lineRule="exact"/>
              <w:ind w:hanging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B3C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D5F1B8A" w14:textId="77777777" w:rsidR="002755D7" w:rsidRPr="001C6A69" w:rsidRDefault="002755D7" w:rsidP="00F81B3C">
            <w:pPr>
              <w:spacing w:line="300" w:lineRule="exact"/>
              <w:ind w:hanging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</w:tcPr>
          <w:p w14:paraId="24B0637D" w14:textId="77777777" w:rsidR="002755D7" w:rsidRPr="00F81B3C" w:rsidRDefault="002755D7" w:rsidP="00F81B3C">
            <w:pPr>
              <w:tabs>
                <w:tab w:val="center" w:pos="409"/>
              </w:tabs>
              <w:spacing w:line="300" w:lineRule="exact"/>
              <w:ind w:hanging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1B3C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4" w:type="dxa"/>
          </w:tcPr>
          <w:p w14:paraId="1DE56A89" w14:textId="77777777" w:rsidR="002755D7" w:rsidRPr="001C6A69" w:rsidRDefault="002755D7" w:rsidP="00F81B3C">
            <w:pPr>
              <w:spacing w:line="300" w:lineRule="exact"/>
              <w:ind w:hanging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0534BF1F" w14:textId="77777777" w:rsidR="002755D7" w:rsidRPr="00F81B3C" w:rsidRDefault="002755D7" w:rsidP="00F81B3C">
            <w:pPr>
              <w:tabs>
                <w:tab w:val="center" w:pos="409"/>
              </w:tabs>
              <w:spacing w:line="300" w:lineRule="exact"/>
              <w:ind w:hanging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B3C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394C853" w14:textId="77777777" w:rsidR="002755D7" w:rsidRPr="001C6A69" w:rsidRDefault="002755D7" w:rsidP="00F81B3C">
            <w:pPr>
              <w:spacing w:line="300" w:lineRule="exact"/>
              <w:ind w:hanging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single" w:sz="6" w:space="0" w:color="auto"/>
            </w:tcBorders>
          </w:tcPr>
          <w:p w14:paraId="0DD5FD9C" w14:textId="77777777" w:rsidR="002755D7" w:rsidRPr="00F81B3C" w:rsidRDefault="002755D7" w:rsidP="00F81B3C">
            <w:pPr>
              <w:tabs>
                <w:tab w:val="center" w:pos="409"/>
              </w:tabs>
              <w:spacing w:line="300" w:lineRule="exact"/>
              <w:ind w:hanging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1B3C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910088" w:rsidRPr="00F81B3C" w14:paraId="16134A20" w14:textId="77777777" w:rsidTr="00F81B3C">
        <w:trPr>
          <w:trHeight w:val="20"/>
        </w:trPr>
        <w:tc>
          <w:tcPr>
            <w:tcW w:w="3003" w:type="dxa"/>
          </w:tcPr>
          <w:p w14:paraId="6D9C305B" w14:textId="77777777" w:rsidR="00910088" w:rsidRPr="001C6A69" w:rsidRDefault="00910088" w:rsidP="00F81B3C">
            <w:pPr>
              <w:spacing w:line="300" w:lineRule="exact"/>
              <w:ind w:left="170" w:hanging="22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6A69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</w:t>
            </w:r>
            <w:r w:rsidRPr="00F81B3C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1C6A69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BF7F4FE" w14:textId="032EF673" w:rsidR="00910088" w:rsidRPr="00F81B3C" w:rsidRDefault="006A3AEB" w:rsidP="00F81B3C">
            <w:pPr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7F7A">
              <w:rPr>
                <w:rFonts w:asciiTheme="majorBidi" w:hAnsiTheme="majorBidi"/>
                <w:sz w:val="26"/>
                <w:szCs w:val="26"/>
              </w:rPr>
              <w:t>4</w:t>
            </w:r>
            <w:r w:rsidRPr="00F81B3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A7F7A">
              <w:rPr>
                <w:rFonts w:asciiTheme="majorBidi" w:hAnsiTheme="majorBidi"/>
                <w:sz w:val="26"/>
                <w:szCs w:val="26"/>
              </w:rPr>
              <w:t>582</w:t>
            </w:r>
            <w:r w:rsidRPr="00F81B3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A7F7A">
              <w:rPr>
                <w:rFonts w:asciiTheme="majorBidi" w:hAnsiTheme="majorBidi"/>
                <w:sz w:val="26"/>
                <w:szCs w:val="26"/>
              </w:rPr>
              <w:t>749.46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27E7756" w14:textId="77777777" w:rsidR="00910088" w:rsidRPr="00F81B3C" w:rsidRDefault="00910088" w:rsidP="00F81B3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  <w:shd w:val="clear" w:color="auto" w:fill="auto"/>
          </w:tcPr>
          <w:p w14:paraId="18B4E786" w14:textId="76B25FAC" w:rsidR="00910088" w:rsidRPr="00F81B3C" w:rsidRDefault="00910088" w:rsidP="00F81B3C">
            <w:pPr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1B3C">
              <w:rPr>
                <w:rFonts w:asciiTheme="majorBidi" w:hAnsiTheme="majorBidi" w:cstheme="majorBidi"/>
                <w:sz w:val="26"/>
                <w:szCs w:val="26"/>
              </w:rPr>
              <w:t>3,999,549.03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F22CBE1" w14:textId="77777777" w:rsidR="00910088" w:rsidRPr="00F81B3C" w:rsidRDefault="00910088" w:rsidP="00F81B3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4F46C87" w14:textId="11596E70" w:rsidR="00910088" w:rsidRPr="00F81B3C" w:rsidRDefault="000E3FC4" w:rsidP="00F81B3C">
            <w:pPr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1B3C">
              <w:rPr>
                <w:rFonts w:asciiTheme="majorBidi" w:hAnsiTheme="majorBidi" w:cstheme="majorBidi"/>
                <w:sz w:val="26"/>
                <w:szCs w:val="26"/>
              </w:rPr>
              <w:t>4,582,749.46</w:t>
            </w:r>
          </w:p>
        </w:tc>
        <w:tc>
          <w:tcPr>
            <w:tcW w:w="134" w:type="dxa"/>
            <w:vAlign w:val="bottom"/>
          </w:tcPr>
          <w:p w14:paraId="4FF43F33" w14:textId="77777777" w:rsidR="00910088" w:rsidRPr="00F81B3C" w:rsidRDefault="00910088" w:rsidP="00F81B3C">
            <w:pPr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6" w:space="0" w:color="auto"/>
            </w:tcBorders>
          </w:tcPr>
          <w:p w14:paraId="68295E4B" w14:textId="10226812" w:rsidR="00910088" w:rsidRPr="00F81B3C" w:rsidRDefault="00910088" w:rsidP="00F81B3C">
            <w:pPr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1B3C">
              <w:rPr>
                <w:rFonts w:asciiTheme="majorBidi" w:hAnsiTheme="majorBidi" w:cstheme="majorBidi"/>
                <w:sz w:val="26"/>
                <w:szCs w:val="26"/>
              </w:rPr>
              <w:t>3,999,549.03</w:t>
            </w:r>
          </w:p>
        </w:tc>
      </w:tr>
      <w:tr w:rsidR="00910088" w:rsidRPr="00F81B3C" w14:paraId="1FF5A209" w14:textId="77777777" w:rsidTr="00F81B3C">
        <w:trPr>
          <w:trHeight w:val="20"/>
        </w:trPr>
        <w:tc>
          <w:tcPr>
            <w:tcW w:w="3003" w:type="dxa"/>
          </w:tcPr>
          <w:p w14:paraId="7D0F7028" w14:textId="77777777" w:rsidR="00910088" w:rsidRPr="001C6A69" w:rsidRDefault="00910088" w:rsidP="00F81B3C">
            <w:pPr>
              <w:spacing w:line="300" w:lineRule="exact"/>
              <w:ind w:left="170" w:hanging="22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6A69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544EBA1F" w14:textId="223770EA" w:rsidR="00910088" w:rsidRPr="00F81B3C" w:rsidRDefault="006700F5" w:rsidP="00F81B3C">
            <w:pPr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7F7A">
              <w:rPr>
                <w:rFonts w:asciiTheme="majorBidi" w:hAnsiTheme="majorBidi"/>
                <w:sz w:val="26"/>
                <w:szCs w:val="26"/>
              </w:rPr>
              <w:t>1</w:t>
            </w:r>
            <w:r w:rsidRPr="00F81B3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A7F7A">
              <w:rPr>
                <w:rFonts w:asciiTheme="majorBidi" w:hAnsiTheme="majorBidi"/>
                <w:sz w:val="26"/>
                <w:szCs w:val="26"/>
              </w:rPr>
              <w:t>328</w:t>
            </w:r>
            <w:r w:rsidRPr="00F81B3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A7F7A">
              <w:rPr>
                <w:rFonts w:asciiTheme="majorBidi" w:hAnsiTheme="majorBidi"/>
                <w:sz w:val="26"/>
                <w:szCs w:val="26"/>
              </w:rPr>
              <w:t>885.24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B472062" w14:textId="77777777" w:rsidR="00910088" w:rsidRPr="00F81B3C" w:rsidRDefault="00910088" w:rsidP="00F81B3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</w:tcPr>
          <w:p w14:paraId="22B249BD" w14:textId="340D2DF7" w:rsidR="00910088" w:rsidRPr="001C6A69" w:rsidRDefault="00910088" w:rsidP="00F81B3C">
            <w:pPr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B3C">
              <w:rPr>
                <w:rFonts w:asciiTheme="majorBidi" w:hAnsiTheme="majorBidi" w:cstheme="majorBidi"/>
                <w:sz w:val="26"/>
                <w:szCs w:val="26"/>
              </w:rPr>
              <w:t>1,426,629.62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CC38E22" w14:textId="77777777" w:rsidR="00910088" w:rsidRPr="00F81B3C" w:rsidRDefault="00910088" w:rsidP="00F81B3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65308A36" w14:textId="743E91D5" w:rsidR="00910088" w:rsidRPr="00F81B3C" w:rsidRDefault="000E3FC4" w:rsidP="00F81B3C">
            <w:pPr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1B3C">
              <w:rPr>
                <w:rFonts w:asciiTheme="majorBidi" w:hAnsiTheme="majorBidi" w:cstheme="majorBidi"/>
                <w:sz w:val="26"/>
                <w:szCs w:val="26"/>
              </w:rPr>
              <w:t>1,394,204.69</w:t>
            </w:r>
          </w:p>
        </w:tc>
        <w:tc>
          <w:tcPr>
            <w:tcW w:w="134" w:type="dxa"/>
            <w:vAlign w:val="bottom"/>
          </w:tcPr>
          <w:p w14:paraId="12332DFC" w14:textId="77777777" w:rsidR="00910088" w:rsidRPr="00F81B3C" w:rsidRDefault="00910088" w:rsidP="00F81B3C">
            <w:pPr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2" w:type="dxa"/>
          </w:tcPr>
          <w:p w14:paraId="5077D365" w14:textId="12FF3091" w:rsidR="00910088" w:rsidRPr="001C6A69" w:rsidRDefault="00910088" w:rsidP="00F81B3C">
            <w:pPr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B3C">
              <w:rPr>
                <w:rFonts w:asciiTheme="majorBidi" w:hAnsiTheme="majorBidi" w:cstheme="majorBidi"/>
                <w:sz w:val="26"/>
                <w:szCs w:val="26"/>
              </w:rPr>
              <w:t>1,185,762.93</w:t>
            </w:r>
          </w:p>
        </w:tc>
      </w:tr>
      <w:tr w:rsidR="00910088" w:rsidRPr="00F81B3C" w14:paraId="506C950E" w14:textId="77777777" w:rsidTr="00F81B3C">
        <w:trPr>
          <w:trHeight w:val="20"/>
        </w:trPr>
        <w:tc>
          <w:tcPr>
            <w:tcW w:w="3003" w:type="dxa"/>
          </w:tcPr>
          <w:p w14:paraId="2D55ECAB" w14:textId="77777777" w:rsidR="00910088" w:rsidRPr="001C6A69" w:rsidRDefault="00910088" w:rsidP="00F81B3C">
            <w:pPr>
              <w:spacing w:line="300" w:lineRule="exact"/>
              <w:ind w:left="170" w:hanging="22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6A69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546514D7" w14:textId="09ECA32F" w:rsidR="00910088" w:rsidRPr="00F81B3C" w:rsidRDefault="00C83927" w:rsidP="00F81B3C">
            <w:pPr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1B3C">
              <w:rPr>
                <w:rFonts w:asciiTheme="majorBidi" w:hAnsiTheme="majorBidi" w:cstheme="majorBidi"/>
                <w:sz w:val="26"/>
                <w:szCs w:val="26"/>
              </w:rPr>
              <w:t>449,709.82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4DD6933" w14:textId="77777777" w:rsidR="00910088" w:rsidRPr="00F81B3C" w:rsidRDefault="00910088" w:rsidP="00F81B3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</w:tcPr>
          <w:p w14:paraId="7D19B559" w14:textId="78A92688" w:rsidR="00910088" w:rsidRPr="001C6A69" w:rsidRDefault="00910088" w:rsidP="00F81B3C">
            <w:pPr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B3C">
              <w:rPr>
                <w:rFonts w:asciiTheme="majorBidi" w:hAnsiTheme="majorBidi" w:cstheme="majorBidi"/>
                <w:sz w:val="26"/>
                <w:szCs w:val="26"/>
              </w:rPr>
              <w:t>7,807,560.00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E4EFFC8" w14:textId="77777777" w:rsidR="00910088" w:rsidRPr="00F81B3C" w:rsidRDefault="00910088" w:rsidP="00F81B3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17B77D97" w14:textId="0F84980E" w:rsidR="00910088" w:rsidRPr="00F81B3C" w:rsidRDefault="00B91E1D" w:rsidP="00F81B3C">
            <w:pPr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1B3C">
              <w:rPr>
                <w:rFonts w:asciiTheme="majorBidi" w:hAnsiTheme="majorBidi" w:cstheme="majorBidi"/>
                <w:sz w:val="26"/>
                <w:szCs w:val="26"/>
              </w:rPr>
              <w:t>85,200.00</w:t>
            </w:r>
          </w:p>
        </w:tc>
        <w:tc>
          <w:tcPr>
            <w:tcW w:w="134" w:type="dxa"/>
            <w:vAlign w:val="bottom"/>
          </w:tcPr>
          <w:p w14:paraId="7559CCD7" w14:textId="77777777" w:rsidR="00910088" w:rsidRPr="00F81B3C" w:rsidRDefault="00910088" w:rsidP="00F81B3C">
            <w:pPr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2" w:type="dxa"/>
          </w:tcPr>
          <w:p w14:paraId="11143CC9" w14:textId="62F6DCBA" w:rsidR="00910088" w:rsidRPr="001C6A69" w:rsidRDefault="00910088" w:rsidP="00F81B3C">
            <w:pPr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B3C">
              <w:rPr>
                <w:rFonts w:asciiTheme="majorBidi" w:hAnsiTheme="majorBidi" w:cstheme="majorBidi"/>
                <w:sz w:val="26"/>
                <w:szCs w:val="26"/>
              </w:rPr>
              <w:t>927,560.00</w:t>
            </w:r>
          </w:p>
        </w:tc>
      </w:tr>
      <w:tr w:rsidR="00910088" w:rsidRPr="00F81B3C" w14:paraId="17105208" w14:textId="77777777" w:rsidTr="00F81B3C">
        <w:trPr>
          <w:trHeight w:val="20"/>
        </w:trPr>
        <w:tc>
          <w:tcPr>
            <w:tcW w:w="3003" w:type="dxa"/>
          </w:tcPr>
          <w:p w14:paraId="55D5941C" w14:textId="26F6B2A6" w:rsidR="00910088" w:rsidRPr="001C6A69" w:rsidRDefault="00910088" w:rsidP="00F81B3C">
            <w:pPr>
              <w:spacing w:line="300" w:lineRule="exact"/>
              <w:ind w:left="170" w:hanging="22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6A69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7D9FE955" w14:textId="075B9179" w:rsidR="00910088" w:rsidRPr="00F81B3C" w:rsidRDefault="006700F5" w:rsidP="00F81B3C">
            <w:pPr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1B3C">
              <w:rPr>
                <w:rFonts w:asciiTheme="majorBidi" w:hAnsiTheme="majorBidi" w:cstheme="majorBidi"/>
                <w:sz w:val="26"/>
                <w:szCs w:val="26"/>
              </w:rPr>
              <w:t>327,900.00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AC7690C" w14:textId="77777777" w:rsidR="00910088" w:rsidRPr="00F81B3C" w:rsidRDefault="00910088" w:rsidP="00F81B3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</w:tcPr>
          <w:p w14:paraId="44B21A32" w14:textId="77777777" w:rsidR="0067432C" w:rsidRPr="00F81B3C" w:rsidRDefault="0067432C" w:rsidP="00F81B3C">
            <w:pPr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F15E546" w14:textId="13267062" w:rsidR="00910088" w:rsidRPr="00F81B3C" w:rsidRDefault="00910088" w:rsidP="00F81B3C">
            <w:pPr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1B3C">
              <w:rPr>
                <w:rFonts w:asciiTheme="majorBidi" w:hAnsiTheme="majorBidi" w:cstheme="majorBidi"/>
                <w:sz w:val="26"/>
                <w:szCs w:val="26"/>
              </w:rPr>
              <w:t>440,393.00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6098846" w14:textId="77777777" w:rsidR="00910088" w:rsidRPr="00F81B3C" w:rsidRDefault="00910088" w:rsidP="00F81B3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06BD90BE" w14:textId="643DDF15" w:rsidR="00910088" w:rsidRPr="00F81B3C" w:rsidRDefault="008124FC" w:rsidP="00F81B3C">
            <w:pPr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1B3C">
              <w:rPr>
                <w:rFonts w:asciiTheme="majorBidi" w:hAnsiTheme="majorBidi" w:cstheme="majorBidi"/>
                <w:sz w:val="26"/>
                <w:szCs w:val="26"/>
              </w:rPr>
              <w:t>327,900.00</w:t>
            </w:r>
          </w:p>
        </w:tc>
        <w:tc>
          <w:tcPr>
            <w:tcW w:w="134" w:type="dxa"/>
            <w:vAlign w:val="bottom"/>
          </w:tcPr>
          <w:p w14:paraId="31667C0D" w14:textId="77777777" w:rsidR="00910088" w:rsidRPr="00F81B3C" w:rsidRDefault="00910088" w:rsidP="00F81B3C">
            <w:pPr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2" w:type="dxa"/>
          </w:tcPr>
          <w:p w14:paraId="49C89731" w14:textId="77777777" w:rsidR="0067432C" w:rsidRPr="00F81B3C" w:rsidRDefault="0067432C" w:rsidP="00F81B3C">
            <w:pPr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3B1CCF3" w14:textId="7FA3CBA6" w:rsidR="00910088" w:rsidRPr="00F81B3C" w:rsidRDefault="00910088" w:rsidP="00F81B3C">
            <w:pPr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1B3C">
              <w:rPr>
                <w:rFonts w:asciiTheme="majorBidi" w:hAnsiTheme="majorBidi" w:cstheme="majorBidi"/>
                <w:sz w:val="26"/>
                <w:szCs w:val="26"/>
              </w:rPr>
              <w:t>440,393.00</w:t>
            </w:r>
          </w:p>
        </w:tc>
      </w:tr>
      <w:tr w:rsidR="005C571D" w:rsidRPr="00F81B3C" w14:paraId="3BDE3CF1" w14:textId="77777777" w:rsidTr="00F81B3C">
        <w:trPr>
          <w:trHeight w:val="20"/>
        </w:trPr>
        <w:tc>
          <w:tcPr>
            <w:tcW w:w="3003" w:type="dxa"/>
          </w:tcPr>
          <w:p w14:paraId="709F101A" w14:textId="77777777" w:rsidR="005C571D" w:rsidRPr="00F81B3C" w:rsidRDefault="005C571D" w:rsidP="00F81B3C">
            <w:pPr>
              <w:spacing w:line="300" w:lineRule="exact"/>
              <w:ind w:left="170" w:hanging="22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139A35E" w14:textId="32F02AF5" w:rsidR="005C571D" w:rsidRPr="00F81B3C" w:rsidRDefault="00C83927" w:rsidP="00F81B3C">
            <w:pPr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1B3C">
              <w:rPr>
                <w:rFonts w:asciiTheme="majorBidi" w:hAnsiTheme="majorBidi" w:cstheme="majorBidi"/>
                <w:sz w:val="26"/>
                <w:szCs w:val="26"/>
              </w:rPr>
              <w:t>6,689,244.52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B3D129C" w14:textId="77777777" w:rsidR="005C571D" w:rsidRPr="00F81B3C" w:rsidRDefault="005C571D" w:rsidP="00F81B3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0FFACC3" w14:textId="620BAAE7" w:rsidR="005C571D" w:rsidRPr="00F81B3C" w:rsidRDefault="005C571D" w:rsidP="00F81B3C">
            <w:pPr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1B3C">
              <w:rPr>
                <w:rFonts w:asciiTheme="majorBidi" w:hAnsiTheme="majorBidi" w:cstheme="majorBidi"/>
                <w:sz w:val="26"/>
                <w:szCs w:val="26"/>
              </w:rPr>
              <w:t>13,674,131.65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B937042" w14:textId="77777777" w:rsidR="005C571D" w:rsidRPr="00F81B3C" w:rsidRDefault="005C571D" w:rsidP="00F81B3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2466F64" w14:textId="3DD4D822" w:rsidR="005C571D" w:rsidRPr="00F81B3C" w:rsidRDefault="008124FC" w:rsidP="00F81B3C">
            <w:pPr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1B3C">
              <w:rPr>
                <w:rFonts w:asciiTheme="majorBidi" w:hAnsiTheme="majorBidi" w:cstheme="majorBidi"/>
                <w:sz w:val="26"/>
                <w:szCs w:val="26"/>
              </w:rPr>
              <w:t>6,390,054.15</w:t>
            </w:r>
          </w:p>
        </w:tc>
        <w:tc>
          <w:tcPr>
            <w:tcW w:w="134" w:type="dxa"/>
            <w:vAlign w:val="bottom"/>
          </w:tcPr>
          <w:p w14:paraId="232C19E2" w14:textId="77777777" w:rsidR="005C571D" w:rsidRPr="00F81B3C" w:rsidRDefault="005C571D" w:rsidP="00F81B3C">
            <w:pPr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double" w:sz="6" w:space="0" w:color="auto"/>
            </w:tcBorders>
          </w:tcPr>
          <w:p w14:paraId="6DE9C2AC" w14:textId="023BA8F4" w:rsidR="005C571D" w:rsidRPr="00F81B3C" w:rsidRDefault="005C571D" w:rsidP="00F81B3C">
            <w:pPr>
              <w:spacing w:line="30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81B3C">
              <w:rPr>
                <w:rFonts w:asciiTheme="majorBidi" w:hAnsiTheme="majorBidi"/>
                <w:sz w:val="26"/>
                <w:szCs w:val="26"/>
              </w:rPr>
              <w:t>6</w:t>
            </w:r>
            <w:r w:rsidRPr="00F81B3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1B3C">
              <w:rPr>
                <w:rFonts w:asciiTheme="majorBidi" w:hAnsiTheme="majorBidi"/>
                <w:sz w:val="26"/>
                <w:szCs w:val="26"/>
              </w:rPr>
              <w:t>553</w:t>
            </w:r>
            <w:r w:rsidRPr="00F81B3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1B3C">
              <w:rPr>
                <w:rFonts w:asciiTheme="majorBidi" w:hAnsiTheme="majorBidi"/>
                <w:sz w:val="26"/>
                <w:szCs w:val="26"/>
              </w:rPr>
              <w:t>264.96</w:t>
            </w:r>
          </w:p>
        </w:tc>
      </w:tr>
    </w:tbl>
    <w:p w14:paraId="5E5F07A0" w14:textId="131C15B6" w:rsidR="002755D7" w:rsidRPr="001C6A69" w:rsidRDefault="002755D7" w:rsidP="002755D7">
      <w:pPr>
        <w:spacing w:line="380" w:lineRule="exact"/>
        <w:ind w:left="284" w:firstLine="567"/>
        <w:jc w:val="thaiDistribute"/>
        <w:rPr>
          <w:rFonts w:ascii="Angsana New" w:eastAsia="MS Mincho" w:hAnsi="Angsana New"/>
          <w:sz w:val="32"/>
          <w:szCs w:val="32"/>
          <w:cs/>
        </w:rPr>
      </w:pPr>
      <w:r w:rsidRPr="001C6A69">
        <w:rPr>
          <w:rFonts w:ascii="Angsana New" w:eastAsia="MS Mincho" w:hAnsi="Angsana New" w:hint="cs"/>
          <w:sz w:val="32"/>
          <w:szCs w:val="32"/>
          <w:cs/>
        </w:rPr>
        <w:t xml:space="preserve">สำหรับปีสิ้นสุดวันที่ </w:t>
      </w:r>
      <w:r w:rsidRPr="0055523E">
        <w:rPr>
          <w:rFonts w:ascii="Angsana New" w:eastAsia="MS Mincho" w:hAnsi="Angsana New"/>
          <w:sz w:val="32"/>
          <w:szCs w:val="32"/>
        </w:rPr>
        <w:t xml:space="preserve">31 </w:t>
      </w:r>
      <w:r w:rsidRPr="001C6A69">
        <w:rPr>
          <w:rFonts w:ascii="Angsana New" w:eastAsia="MS Mincho" w:hAnsi="Angsana New" w:hint="cs"/>
          <w:sz w:val="32"/>
          <w:szCs w:val="32"/>
          <w:cs/>
        </w:rPr>
        <w:t xml:space="preserve">ธันวาคม </w:t>
      </w:r>
      <w:r w:rsidRPr="0055523E">
        <w:rPr>
          <w:rFonts w:ascii="Angsana New" w:eastAsia="MS Mincho" w:hAnsi="Angsana New"/>
          <w:sz w:val="32"/>
          <w:szCs w:val="32"/>
        </w:rPr>
        <w:t xml:space="preserve">2564 </w:t>
      </w:r>
      <w:r w:rsidRPr="001C6A69">
        <w:rPr>
          <w:rFonts w:ascii="Angsana New" w:eastAsia="MS Mincho" w:hAnsi="Angsana New" w:hint="cs"/>
          <w:sz w:val="32"/>
          <w:szCs w:val="32"/>
          <w:cs/>
        </w:rPr>
        <w:t xml:space="preserve">และ </w:t>
      </w:r>
      <w:r w:rsidRPr="0055523E">
        <w:rPr>
          <w:rFonts w:ascii="Angsana New" w:eastAsia="MS Mincho" w:hAnsi="Angsana New"/>
          <w:sz w:val="32"/>
          <w:szCs w:val="32"/>
        </w:rPr>
        <w:t xml:space="preserve">2563 </w:t>
      </w:r>
      <w:r w:rsidRPr="001C6A69">
        <w:rPr>
          <w:rFonts w:ascii="Angsana New" w:eastAsia="MS Mincho" w:hAnsi="Angsana New"/>
          <w:sz w:val="32"/>
          <w:szCs w:val="32"/>
          <w:cs/>
        </w:rPr>
        <w:t>กระแสเงินสด</w:t>
      </w:r>
      <w:r w:rsidRPr="001C6A69">
        <w:rPr>
          <w:rFonts w:ascii="Angsana New" w:eastAsia="MS Mincho" w:hAnsi="Angsana New" w:hint="cs"/>
          <w:sz w:val="32"/>
          <w:szCs w:val="32"/>
          <w:cs/>
        </w:rPr>
        <w:t>จ่าย</w:t>
      </w:r>
      <w:r w:rsidRPr="001C6A69">
        <w:rPr>
          <w:rFonts w:ascii="Angsana New" w:eastAsia="MS Mincho" w:hAnsi="Angsana New"/>
          <w:sz w:val="32"/>
          <w:szCs w:val="32"/>
          <w:cs/>
        </w:rPr>
        <w:t>ทั้งหมดสำหรับสัญญาเช่า</w:t>
      </w:r>
      <w:r w:rsidRPr="001C6A69">
        <w:rPr>
          <w:rFonts w:ascii="Angsana New" w:eastAsia="MS Mincho" w:hAnsi="Angsana New" w:hint="cs"/>
          <w:sz w:val="32"/>
          <w:szCs w:val="32"/>
          <w:cs/>
        </w:rPr>
        <w:t>ใน</w:t>
      </w:r>
      <w:r w:rsidRPr="0055523E">
        <w:rPr>
          <w:rFonts w:ascii="Angsana New" w:eastAsia="MS Mincho" w:hAnsi="Angsana New"/>
          <w:sz w:val="32"/>
          <w:szCs w:val="32"/>
        </w:rPr>
        <w:br/>
      </w:r>
      <w:r w:rsidRPr="001C6A69">
        <w:rPr>
          <w:rFonts w:ascii="Angsana New" w:eastAsia="MS Mincho" w:hAnsi="Angsana New" w:hint="cs"/>
          <w:sz w:val="32"/>
          <w:szCs w:val="32"/>
          <w:cs/>
        </w:rPr>
        <w:t>งบการเงินรวม เป็นจำนวนเงิน</w:t>
      </w:r>
      <w:r w:rsidRPr="001C6A69">
        <w:rPr>
          <w:rFonts w:ascii="Angsana New" w:eastAsia="MS Mincho" w:hAnsi="Angsana New"/>
          <w:sz w:val="32"/>
          <w:szCs w:val="32"/>
          <w:cs/>
        </w:rPr>
        <w:t xml:space="preserve"> </w:t>
      </w:r>
      <w:r w:rsidR="00C83927" w:rsidRPr="0055523E">
        <w:rPr>
          <w:rFonts w:ascii="Angsana New" w:eastAsia="MS Mincho" w:hAnsi="Angsana New"/>
          <w:sz w:val="32"/>
          <w:szCs w:val="32"/>
        </w:rPr>
        <w:t>6.09</w:t>
      </w:r>
      <w:r w:rsidRPr="0055523E">
        <w:rPr>
          <w:rFonts w:ascii="Angsana New" w:eastAsia="MS Mincho" w:hAnsi="Angsana New"/>
          <w:sz w:val="32"/>
          <w:szCs w:val="32"/>
        </w:rPr>
        <w:t xml:space="preserve"> </w:t>
      </w:r>
      <w:r w:rsidRPr="001C6A69">
        <w:rPr>
          <w:rFonts w:ascii="Angsana New" w:eastAsia="MS Mincho" w:hAnsi="Angsana New"/>
          <w:sz w:val="32"/>
          <w:szCs w:val="32"/>
          <w:cs/>
        </w:rPr>
        <w:t>ล้านบาท</w:t>
      </w:r>
      <w:r w:rsidRPr="0055523E">
        <w:rPr>
          <w:rFonts w:ascii="Angsana New" w:eastAsia="MS Mincho" w:hAnsi="Angsana New"/>
          <w:sz w:val="32"/>
          <w:szCs w:val="32"/>
        </w:rPr>
        <w:t xml:space="preserve"> </w:t>
      </w:r>
      <w:r w:rsidRPr="001C6A69">
        <w:rPr>
          <w:rFonts w:ascii="Angsana New" w:eastAsia="MS Mincho" w:hAnsi="Angsana New" w:hint="cs"/>
          <w:sz w:val="32"/>
          <w:szCs w:val="32"/>
          <w:cs/>
        </w:rPr>
        <w:t>และ</w:t>
      </w:r>
      <w:r w:rsidR="000960AD" w:rsidRPr="001C6A69"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="000960AD" w:rsidRPr="0055523E">
        <w:rPr>
          <w:rFonts w:ascii="Angsana New" w:eastAsia="MS Mincho" w:hAnsi="Angsana New"/>
          <w:sz w:val="32"/>
          <w:szCs w:val="32"/>
        </w:rPr>
        <w:t>13.49</w:t>
      </w:r>
      <w:r w:rsidR="00C66D44" w:rsidRPr="0055523E">
        <w:rPr>
          <w:rFonts w:ascii="Angsana New" w:eastAsia="MS Mincho" w:hAnsi="Angsana New"/>
          <w:sz w:val="32"/>
          <w:szCs w:val="32"/>
        </w:rPr>
        <w:t xml:space="preserve"> </w:t>
      </w:r>
      <w:r w:rsidRPr="001C6A69">
        <w:rPr>
          <w:rFonts w:ascii="Angsana New" w:eastAsia="MS Mincho" w:hAnsi="Angsana New"/>
          <w:sz w:val="32"/>
          <w:szCs w:val="32"/>
          <w:cs/>
        </w:rPr>
        <w:t>ล้านบาท</w:t>
      </w:r>
      <w:r w:rsidRPr="001C6A69">
        <w:rPr>
          <w:rFonts w:ascii="Angsana New" w:eastAsia="MS Mincho" w:hAnsi="Angsana New" w:hint="cs"/>
          <w:sz w:val="32"/>
          <w:szCs w:val="32"/>
          <w:cs/>
        </w:rPr>
        <w:t xml:space="preserve"> ตามลำดับ</w:t>
      </w:r>
      <w:r w:rsidR="00C66D44" w:rsidRPr="001C6A69"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="00C66D44" w:rsidRPr="0055523E">
        <w:rPr>
          <w:rFonts w:asciiTheme="majorBidi" w:hAnsiTheme="majorBidi" w:cstheme="majorBidi"/>
          <w:sz w:val="32"/>
          <w:szCs w:val="32"/>
        </w:rPr>
        <w:t>(</w:t>
      </w:r>
      <w:r w:rsidR="00C66D44" w:rsidRPr="001C6A69">
        <w:rPr>
          <w:rFonts w:asciiTheme="majorBidi" w:hAnsiTheme="majorBidi" w:cstheme="majorBidi" w:hint="cs"/>
          <w:sz w:val="32"/>
          <w:szCs w:val="32"/>
          <w:cs/>
        </w:rPr>
        <w:t xml:space="preserve">เฉพาะกิจการ จำนวนเงิน </w:t>
      </w:r>
      <w:r w:rsidR="00C66D44" w:rsidRPr="0055523E">
        <w:rPr>
          <w:rFonts w:asciiTheme="majorBidi" w:hAnsiTheme="majorBidi" w:cstheme="majorBidi"/>
          <w:sz w:val="32"/>
          <w:szCs w:val="32"/>
        </w:rPr>
        <w:t xml:space="preserve">3.15 </w:t>
      </w:r>
      <w:r w:rsidR="00C66D44" w:rsidRPr="001C6A69">
        <w:rPr>
          <w:rFonts w:asciiTheme="majorBidi" w:hAnsiTheme="majorBidi" w:cstheme="majorBidi" w:hint="cs"/>
          <w:sz w:val="32"/>
          <w:szCs w:val="32"/>
          <w:cs/>
        </w:rPr>
        <w:t xml:space="preserve">ล้านบาท และ </w:t>
      </w:r>
      <w:r w:rsidR="00C66D44" w:rsidRPr="0055523E">
        <w:rPr>
          <w:rFonts w:ascii="Angsana New" w:eastAsia="MS Mincho" w:hAnsi="Angsana New"/>
          <w:sz w:val="32"/>
          <w:szCs w:val="32"/>
        </w:rPr>
        <w:t xml:space="preserve">3.69 </w:t>
      </w:r>
      <w:r w:rsidR="00C66D44" w:rsidRPr="001C6A69">
        <w:rPr>
          <w:rFonts w:ascii="Angsana New" w:eastAsia="MS Mincho" w:hAnsi="Angsana New"/>
          <w:sz w:val="32"/>
          <w:szCs w:val="32"/>
          <w:cs/>
        </w:rPr>
        <w:t>ล้านบาท</w:t>
      </w:r>
      <w:r w:rsidR="00C66D44" w:rsidRPr="001C6A69">
        <w:rPr>
          <w:rFonts w:ascii="Angsana New" w:eastAsia="MS Mincho" w:hAnsi="Angsana New" w:hint="cs"/>
          <w:sz w:val="32"/>
          <w:szCs w:val="32"/>
          <w:cs/>
        </w:rPr>
        <w:t xml:space="preserve"> ตามลำดับ)</w:t>
      </w:r>
    </w:p>
    <w:p w14:paraId="2B9025ED" w14:textId="77777777" w:rsidR="002C6F89" w:rsidRPr="001C6A69" w:rsidRDefault="002C6F89" w:rsidP="002755D7">
      <w:pPr>
        <w:spacing w:line="380" w:lineRule="exact"/>
        <w:ind w:left="284" w:firstLine="567"/>
        <w:jc w:val="thaiDistribute"/>
        <w:rPr>
          <w:rFonts w:ascii="Angsana New" w:eastAsia="MS Mincho" w:hAnsi="Angsana New"/>
          <w:sz w:val="32"/>
          <w:szCs w:val="32"/>
          <w:cs/>
        </w:rPr>
      </w:pPr>
    </w:p>
    <w:p w14:paraId="1E04560D" w14:textId="77777777" w:rsidR="002C6F89" w:rsidRPr="0055523E" w:rsidRDefault="002C6F89" w:rsidP="002C6F89">
      <w:pPr>
        <w:tabs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55523E">
        <w:rPr>
          <w:rFonts w:asciiTheme="majorBidi" w:hAnsiTheme="majorBidi"/>
          <w:b/>
          <w:bCs/>
          <w:sz w:val="32"/>
          <w:szCs w:val="32"/>
        </w:rPr>
        <w:t>19.</w:t>
      </w:r>
      <w:r w:rsidRPr="0055523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C6A69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2765F3A3" w14:textId="77777777" w:rsidR="002C6F89" w:rsidRPr="001C6A69" w:rsidRDefault="002C6F89" w:rsidP="002C6F89">
      <w:pPr>
        <w:tabs>
          <w:tab w:val="left" w:pos="284"/>
          <w:tab w:val="left" w:pos="851"/>
        </w:tabs>
        <w:spacing w:line="360" w:lineRule="exact"/>
        <w:ind w:hanging="142"/>
        <w:rPr>
          <w:rFonts w:asciiTheme="majorBidi" w:hAnsiTheme="majorBidi" w:cstheme="majorBidi"/>
          <w:sz w:val="32"/>
          <w:szCs w:val="32"/>
          <w:cs/>
        </w:rPr>
      </w:pPr>
      <w:r w:rsidRPr="0055523E">
        <w:rPr>
          <w:rFonts w:asciiTheme="majorBidi" w:hAnsiTheme="majorBidi" w:cstheme="majorBidi"/>
          <w:sz w:val="32"/>
          <w:szCs w:val="32"/>
        </w:rPr>
        <w:tab/>
      </w:r>
      <w:r w:rsidRPr="0055523E">
        <w:rPr>
          <w:rFonts w:asciiTheme="majorBidi" w:hAnsiTheme="majorBidi" w:cstheme="majorBidi"/>
          <w:sz w:val="32"/>
          <w:szCs w:val="32"/>
        </w:rPr>
        <w:tab/>
      </w:r>
      <w:r w:rsidRPr="0055523E">
        <w:rPr>
          <w:rFonts w:asciiTheme="majorBidi" w:hAnsiTheme="majorBidi" w:cstheme="majorBidi"/>
          <w:sz w:val="32"/>
          <w:szCs w:val="32"/>
        </w:rPr>
        <w:tab/>
      </w:r>
      <w:r w:rsidRPr="001C6A69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520" w:type="dxa"/>
        <w:tblInd w:w="794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216"/>
        <w:gridCol w:w="1587"/>
        <w:gridCol w:w="130"/>
        <w:gridCol w:w="1587"/>
      </w:tblGrid>
      <w:tr w:rsidR="002C6F89" w:rsidRPr="0055523E" w14:paraId="56E4125D" w14:textId="77777777" w:rsidTr="002218D6">
        <w:tc>
          <w:tcPr>
            <w:tcW w:w="5216" w:type="dxa"/>
          </w:tcPr>
          <w:p w14:paraId="0D406F90" w14:textId="77777777" w:rsidR="002C6F89" w:rsidRPr="0055523E" w:rsidRDefault="002C6F89" w:rsidP="002218D6">
            <w:pPr>
              <w:tabs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304" w:type="dxa"/>
            <w:gridSpan w:val="3"/>
            <w:tcBorders>
              <w:bottom w:val="single" w:sz="6" w:space="0" w:color="auto"/>
            </w:tcBorders>
          </w:tcPr>
          <w:p w14:paraId="7C049564" w14:textId="77777777" w:rsidR="002C6F89" w:rsidRPr="001C6A69" w:rsidRDefault="002C6F89" w:rsidP="002218D6">
            <w:pPr>
              <w:tabs>
                <w:tab w:val="left" w:pos="1152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C6A69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2C6F89" w:rsidRPr="0055523E" w14:paraId="67EE34D3" w14:textId="77777777" w:rsidTr="002218D6">
        <w:tc>
          <w:tcPr>
            <w:tcW w:w="5216" w:type="dxa"/>
          </w:tcPr>
          <w:p w14:paraId="06A16F80" w14:textId="77777777" w:rsidR="002C6F89" w:rsidRPr="0055523E" w:rsidRDefault="002C6F89" w:rsidP="002218D6">
            <w:pPr>
              <w:tabs>
                <w:tab w:val="left" w:pos="540"/>
              </w:tabs>
              <w:spacing w:line="360" w:lineRule="exact"/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3F42AF" w14:textId="77777777" w:rsidR="002C6F89" w:rsidRPr="001C6A69" w:rsidRDefault="002C6F89" w:rsidP="002218D6">
            <w:pPr>
              <w:tabs>
                <w:tab w:val="left" w:pos="1152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C6A6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2C6F89" w:rsidRPr="0055523E" w14:paraId="3762884C" w14:textId="77777777" w:rsidTr="002218D6">
        <w:tc>
          <w:tcPr>
            <w:tcW w:w="5216" w:type="dxa"/>
          </w:tcPr>
          <w:p w14:paraId="386D693B" w14:textId="77777777" w:rsidR="002C6F89" w:rsidRPr="0055523E" w:rsidRDefault="002C6F89" w:rsidP="002218D6">
            <w:pPr>
              <w:tabs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single" w:sz="6" w:space="0" w:color="auto"/>
            </w:tcBorders>
          </w:tcPr>
          <w:p w14:paraId="586AC975" w14:textId="77777777" w:rsidR="002C6F89" w:rsidRPr="0055523E" w:rsidRDefault="002C6F89" w:rsidP="002218D6">
            <w:pPr>
              <w:spacing w:line="360" w:lineRule="exact"/>
              <w:ind w:left="-10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5523E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0" w:type="dxa"/>
            <w:tcBorders>
              <w:top w:val="single" w:sz="4" w:space="0" w:color="auto"/>
            </w:tcBorders>
          </w:tcPr>
          <w:p w14:paraId="13BF8338" w14:textId="77777777" w:rsidR="002C6F89" w:rsidRPr="0055523E" w:rsidRDefault="002C6F89" w:rsidP="002218D6">
            <w:pPr>
              <w:spacing w:line="36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single" w:sz="6" w:space="0" w:color="auto"/>
            </w:tcBorders>
          </w:tcPr>
          <w:p w14:paraId="3519BC88" w14:textId="77777777" w:rsidR="002C6F89" w:rsidRPr="0055523E" w:rsidRDefault="002C6F89" w:rsidP="002218D6">
            <w:pPr>
              <w:spacing w:line="360" w:lineRule="exact"/>
              <w:ind w:left="-10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5523E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2C6F89" w:rsidRPr="0055523E" w14:paraId="604F1718" w14:textId="77777777" w:rsidTr="002218D6">
        <w:tc>
          <w:tcPr>
            <w:tcW w:w="5216" w:type="dxa"/>
          </w:tcPr>
          <w:p w14:paraId="5A138BBF" w14:textId="77777777" w:rsidR="002C6F89" w:rsidRPr="001C6A69" w:rsidRDefault="002C6F89" w:rsidP="002218D6">
            <w:pPr>
              <w:tabs>
                <w:tab w:val="left" w:pos="540"/>
              </w:tabs>
              <w:spacing w:line="360" w:lineRule="exact"/>
              <w:ind w:firstLine="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C6A69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87" w:type="dxa"/>
          </w:tcPr>
          <w:p w14:paraId="3AE50ACF" w14:textId="77777777" w:rsidR="002C6F89" w:rsidRPr="0055523E" w:rsidRDefault="002C6F89" w:rsidP="002218D6">
            <w:pPr>
              <w:tabs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A7F7A">
              <w:rPr>
                <w:rFonts w:asciiTheme="majorBidi" w:hAnsiTheme="majorBidi"/>
                <w:sz w:val="32"/>
                <w:szCs w:val="32"/>
              </w:rPr>
              <w:t>12</w:t>
            </w:r>
            <w:r w:rsidRPr="0055523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A7F7A">
              <w:rPr>
                <w:rFonts w:asciiTheme="majorBidi" w:hAnsiTheme="majorBidi"/>
                <w:sz w:val="32"/>
                <w:szCs w:val="32"/>
              </w:rPr>
              <w:t>317</w:t>
            </w:r>
            <w:r w:rsidRPr="0055523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A7F7A">
              <w:rPr>
                <w:rFonts w:asciiTheme="majorBidi" w:hAnsiTheme="majorBidi"/>
                <w:sz w:val="32"/>
                <w:szCs w:val="32"/>
              </w:rPr>
              <w:t>993.64</w:t>
            </w:r>
          </w:p>
        </w:tc>
        <w:tc>
          <w:tcPr>
            <w:tcW w:w="130" w:type="dxa"/>
          </w:tcPr>
          <w:p w14:paraId="7FDC7AAA" w14:textId="77777777" w:rsidR="002C6F89" w:rsidRPr="0055523E" w:rsidRDefault="002C6F89" w:rsidP="002218D6">
            <w:pPr>
              <w:tabs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</w:tcPr>
          <w:p w14:paraId="485AD94C" w14:textId="77777777" w:rsidR="002C6F89" w:rsidRPr="0055523E" w:rsidRDefault="002C6F89" w:rsidP="002218D6">
            <w:pPr>
              <w:tabs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5523E">
              <w:rPr>
                <w:rFonts w:asciiTheme="majorBidi" w:hAnsiTheme="majorBidi" w:cstheme="majorBidi"/>
                <w:sz w:val="32"/>
                <w:szCs w:val="32"/>
              </w:rPr>
              <w:t>16,654,854.12</w:t>
            </w:r>
          </w:p>
        </w:tc>
      </w:tr>
      <w:tr w:rsidR="002C6F89" w:rsidRPr="0055523E" w14:paraId="5E0AB1AB" w14:textId="77777777" w:rsidTr="002218D6">
        <w:tc>
          <w:tcPr>
            <w:tcW w:w="5216" w:type="dxa"/>
          </w:tcPr>
          <w:p w14:paraId="5535CF6E" w14:textId="77777777" w:rsidR="002C6F89" w:rsidRPr="0055523E" w:rsidRDefault="002C6F89" w:rsidP="002218D6">
            <w:pPr>
              <w:tabs>
                <w:tab w:val="left" w:pos="540"/>
              </w:tabs>
              <w:spacing w:line="360" w:lineRule="exact"/>
              <w:ind w:firstLine="6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1C6A69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ส่วนที่ถึงกำหนดชำระหลังจากหนึ่งปีแต่ไม่เกินห้าปี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0C639564" w14:textId="77777777" w:rsidR="002C6F89" w:rsidRPr="0055523E" w:rsidRDefault="002C6F89" w:rsidP="004F6A5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369" w:right="567"/>
              <w:jc w:val="right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55523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" w:type="dxa"/>
          </w:tcPr>
          <w:p w14:paraId="6366DC6A" w14:textId="77777777" w:rsidR="002C6F89" w:rsidRPr="0055523E" w:rsidRDefault="002C6F89" w:rsidP="002218D6">
            <w:pPr>
              <w:tabs>
                <w:tab w:val="left" w:pos="342"/>
                <w:tab w:val="left" w:pos="547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7C22CC75" w14:textId="77777777" w:rsidR="002C6F89" w:rsidRPr="0055523E" w:rsidRDefault="002C6F89" w:rsidP="002218D6">
            <w:pPr>
              <w:tabs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5523E">
              <w:rPr>
                <w:rFonts w:asciiTheme="majorBidi" w:hAnsiTheme="majorBidi" w:cstheme="majorBidi"/>
                <w:sz w:val="32"/>
                <w:szCs w:val="32"/>
              </w:rPr>
              <w:t>12,321,125.24</w:t>
            </w:r>
          </w:p>
        </w:tc>
      </w:tr>
      <w:tr w:rsidR="002C6F89" w:rsidRPr="0055523E" w14:paraId="134F7355" w14:textId="77777777" w:rsidTr="002218D6">
        <w:tc>
          <w:tcPr>
            <w:tcW w:w="5216" w:type="dxa"/>
          </w:tcPr>
          <w:p w14:paraId="5B4ECF0D" w14:textId="77777777" w:rsidR="002C6F89" w:rsidRPr="001C6A69" w:rsidRDefault="002C6F89" w:rsidP="002218D6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5523E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1C6A6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796A0F12" w14:textId="77777777" w:rsidR="002C6F89" w:rsidRPr="0055523E" w:rsidRDefault="002C6F89" w:rsidP="002218D6">
            <w:pPr>
              <w:tabs>
                <w:tab w:val="left" w:pos="342"/>
                <w:tab w:val="left" w:pos="547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A7F7A">
              <w:rPr>
                <w:rFonts w:asciiTheme="majorBidi" w:hAnsiTheme="majorBidi"/>
                <w:sz w:val="32"/>
                <w:szCs w:val="32"/>
              </w:rPr>
              <w:t>12</w:t>
            </w:r>
            <w:r w:rsidRPr="0055523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A7F7A">
              <w:rPr>
                <w:rFonts w:asciiTheme="majorBidi" w:hAnsiTheme="majorBidi"/>
                <w:sz w:val="32"/>
                <w:szCs w:val="32"/>
              </w:rPr>
              <w:t>317</w:t>
            </w:r>
            <w:r w:rsidRPr="0055523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A7F7A">
              <w:rPr>
                <w:rFonts w:asciiTheme="majorBidi" w:hAnsiTheme="majorBidi"/>
                <w:sz w:val="32"/>
                <w:szCs w:val="32"/>
              </w:rPr>
              <w:t>993.64</w:t>
            </w:r>
          </w:p>
        </w:tc>
        <w:tc>
          <w:tcPr>
            <w:tcW w:w="130" w:type="dxa"/>
          </w:tcPr>
          <w:p w14:paraId="74D10E36" w14:textId="77777777" w:rsidR="002C6F89" w:rsidRPr="0055523E" w:rsidRDefault="002C6F89" w:rsidP="002218D6">
            <w:pPr>
              <w:tabs>
                <w:tab w:val="left" w:pos="342"/>
                <w:tab w:val="left" w:pos="547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  <w:u w:val="double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131B2462" w14:textId="77777777" w:rsidR="002C6F89" w:rsidRPr="0055523E" w:rsidRDefault="002C6F89" w:rsidP="002218D6">
            <w:pPr>
              <w:tabs>
                <w:tab w:val="left" w:pos="342"/>
                <w:tab w:val="left" w:pos="547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5523E">
              <w:rPr>
                <w:rFonts w:asciiTheme="majorBidi" w:hAnsiTheme="majorBidi" w:cstheme="majorBidi"/>
                <w:sz w:val="32"/>
                <w:szCs w:val="32"/>
              </w:rPr>
              <w:t>28,975,979.36</w:t>
            </w:r>
          </w:p>
        </w:tc>
      </w:tr>
    </w:tbl>
    <w:p w14:paraId="6A085267" w14:textId="77777777" w:rsidR="002C6F89" w:rsidRPr="0055523E" w:rsidRDefault="002C6F89" w:rsidP="002C6F89">
      <w:pPr>
        <w:tabs>
          <w:tab w:val="left" w:pos="851"/>
        </w:tabs>
        <w:spacing w:line="380" w:lineRule="exact"/>
        <w:ind w:left="284"/>
        <w:rPr>
          <w:rFonts w:asciiTheme="majorBidi" w:hAnsiTheme="majorBidi" w:cstheme="majorBidi"/>
          <w:sz w:val="32"/>
          <w:szCs w:val="32"/>
          <w:u w:val="single"/>
        </w:rPr>
      </w:pPr>
    </w:p>
    <w:p w14:paraId="5C4E210B" w14:textId="77777777" w:rsidR="002C6F89" w:rsidRPr="0055523E" w:rsidRDefault="002C6F89" w:rsidP="002C6F89">
      <w:pPr>
        <w:tabs>
          <w:tab w:val="left" w:pos="851"/>
        </w:tabs>
        <w:spacing w:line="380" w:lineRule="exact"/>
        <w:ind w:left="284"/>
        <w:rPr>
          <w:rFonts w:asciiTheme="majorBidi" w:hAnsiTheme="majorBidi" w:cstheme="majorBidi"/>
          <w:sz w:val="32"/>
          <w:szCs w:val="32"/>
          <w:u w:val="single"/>
        </w:rPr>
      </w:pPr>
      <w:r w:rsidRPr="001C6A69">
        <w:rPr>
          <w:rFonts w:asciiTheme="majorBidi" w:hAnsiTheme="majorBidi" w:cstheme="majorBidi"/>
          <w:sz w:val="32"/>
          <w:szCs w:val="32"/>
          <w:u w:val="single"/>
          <w:cs/>
        </w:rPr>
        <w:t xml:space="preserve">บริษัท พรีเมี่ยม เฟล็กซิเบิ้ล แพจเกจจิ้ง จำกัด </w:t>
      </w:r>
    </w:p>
    <w:p w14:paraId="3C5684DA" w14:textId="77777777" w:rsidR="002C6F89" w:rsidRPr="0055523E" w:rsidRDefault="002C6F89" w:rsidP="002C6F89">
      <w:pPr>
        <w:tabs>
          <w:tab w:val="left" w:pos="540"/>
          <w:tab w:val="left" w:pos="851"/>
        </w:tabs>
        <w:spacing w:line="380" w:lineRule="exact"/>
        <w:ind w:left="284" w:firstLine="283"/>
        <w:contextualSpacing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55523E">
        <w:rPr>
          <w:rFonts w:asciiTheme="majorBidi" w:hAnsiTheme="majorBidi" w:cstheme="majorBidi"/>
          <w:spacing w:val="-2"/>
          <w:sz w:val="32"/>
          <w:szCs w:val="32"/>
        </w:rPr>
        <w:tab/>
        <w:t>1</w:t>
      </w:r>
      <w:r w:rsidRPr="0055523E">
        <w:rPr>
          <w:rFonts w:asciiTheme="majorBidi" w:hAnsiTheme="majorBidi"/>
          <w:spacing w:val="-2"/>
          <w:sz w:val="32"/>
          <w:szCs w:val="32"/>
        </w:rPr>
        <w:t xml:space="preserve">.  </w:t>
      </w:r>
      <w:r w:rsidRPr="001C6A69">
        <w:rPr>
          <w:rFonts w:asciiTheme="majorBidi" w:hAnsiTheme="majorBidi"/>
          <w:spacing w:val="-2"/>
          <w:sz w:val="32"/>
          <w:szCs w:val="32"/>
          <w:cs/>
        </w:rPr>
        <w:t xml:space="preserve">เมื่อวันที่ </w:t>
      </w:r>
      <w:r w:rsidRPr="0055523E">
        <w:rPr>
          <w:rFonts w:asciiTheme="majorBidi" w:hAnsiTheme="majorBidi" w:cstheme="majorBidi"/>
          <w:spacing w:val="-2"/>
          <w:sz w:val="32"/>
          <w:szCs w:val="32"/>
        </w:rPr>
        <w:t xml:space="preserve">8 </w:t>
      </w:r>
      <w:r w:rsidRPr="001C6A69">
        <w:rPr>
          <w:rFonts w:asciiTheme="majorBidi" w:hAnsiTheme="majorBidi" w:cstheme="majorBidi"/>
          <w:spacing w:val="-2"/>
          <w:sz w:val="32"/>
          <w:szCs w:val="32"/>
          <w:cs/>
        </w:rPr>
        <w:t xml:space="preserve">พฤษภาคม </w:t>
      </w:r>
      <w:r w:rsidRPr="0055523E">
        <w:rPr>
          <w:rFonts w:asciiTheme="majorBidi" w:hAnsiTheme="majorBidi" w:cstheme="majorBidi"/>
          <w:spacing w:val="-2"/>
          <w:sz w:val="32"/>
          <w:szCs w:val="32"/>
        </w:rPr>
        <w:t xml:space="preserve">2558 </w:t>
      </w:r>
      <w:r w:rsidRPr="001C6A69">
        <w:rPr>
          <w:rFonts w:asciiTheme="majorBidi" w:hAnsiTheme="majorBidi" w:cstheme="majorBidi"/>
          <w:spacing w:val="-2"/>
          <w:sz w:val="32"/>
          <w:szCs w:val="32"/>
          <w:cs/>
        </w:rPr>
        <w:t>บริษัทย่อย</w:t>
      </w:r>
      <w:r w:rsidRPr="001C6A69">
        <w:rPr>
          <w:rFonts w:asciiTheme="majorBidi" w:hAnsiTheme="majorBidi" w:cstheme="majorBidi" w:hint="cs"/>
          <w:spacing w:val="-2"/>
          <w:sz w:val="32"/>
          <w:szCs w:val="32"/>
          <w:cs/>
        </w:rPr>
        <w:t>ได้</w:t>
      </w:r>
      <w:r w:rsidRPr="001C6A69">
        <w:rPr>
          <w:rFonts w:asciiTheme="majorBidi" w:hAnsiTheme="majorBidi" w:cstheme="majorBidi"/>
          <w:spacing w:val="-2"/>
          <w:sz w:val="32"/>
          <w:szCs w:val="32"/>
          <w:cs/>
        </w:rPr>
        <w:t xml:space="preserve">ทำสัญญากู้ยืมเงินจำนวน </w:t>
      </w:r>
      <w:r w:rsidRPr="0055523E">
        <w:rPr>
          <w:rFonts w:asciiTheme="majorBidi" w:hAnsiTheme="majorBidi" w:cstheme="majorBidi"/>
          <w:spacing w:val="-2"/>
          <w:sz w:val="32"/>
          <w:szCs w:val="32"/>
        </w:rPr>
        <w:t xml:space="preserve">2 </w:t>
      </w:r>
      <w:r w:rsidRPr="001C6A69">
        <w:rPr>
          <w:rFonts w:asciiTheme="majorBidi" w:hAnsiTheme="majorBidi" w:cstheme="majorBidi"/>
          <w:spacing w:val="-2"/>
          <w:sz w:val="32"/>
          <w:szCs w:val="32"/>
          <w:cs/>
        </w:rPr>
        <w:t xml:space="preserve">ฉบับกับธนาคารในประเทศแห่งหนึ่งจำนวนเงินรวม </w:t>
      </w:r>
      <w:r w:rsidRPr="0055523E">
        <w:rPr>
          <w:rFonts w:asciiTheme="majorBidi" w:hAnsiTheme="majorBidi" w:cstheme="majorBidi"/>
          <w:spacing w:val="-2"/>
          <w:sz w:val="32"/>
          <w:szCs w:val="32"/>
        </w:rPr>
        <w:t xml:space="preserve">100 </w:t>
      </w:r>
      <w:r w:rsidRPr="001C6A69">
        <w:rPr>
          <w:rFonts w:asciiTheme="majorBidi" w:hAnsiTheme="majorBidi" w:cstheme="majorBidi"/>
          <w:spacing w:val="-2"/>
          <w:sz w:val="32"/>
          <w:szCs w:val="32"/>
          <w:cs/>
        </w:rPr>
        <w:t>ล้านบาท เพื่อจ่ายชำระหนี้เงินกู้ให้แก่ บริษัท พรพรหมเม็ททอล จำกัด (มหาชน) จำนวน</w:t>
      </w:r>
      <w:r w:rsidRPr="001C6A69">
        <w:rPr>
          <w:rFonts w:asciiTheme="majorBidi" w:hAnsiTheme="majorBidi" w:cstheme="majorBidi" w:hint="cs"/>
          <w:spacing w:val="-2"/>
          <w:sz w:val="32"/>
          <w:szCs w:val="32"/>
          <w:cs/>
        </w:rPr>
        <w:t>เงิน</w:t>
      </w:r>
      <w:r w:rsidRPr="001C6A69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55523E">
        <w:rPr>
          <w:rFonts w:asciiTheme="majorBidi" w:hAnsiTheme="majorBidi" w:cstheme="majorBidi"/>
          <w:spacing w:val="-2"/>
          <w:sz w:val="32"/>
          <w:szCs w:val="32"/>
        </w:rPr>
        <w:t xml:space="preserve">40 </w:t>
      </w:r>
      <w:r w:rsidRPr="001C6A69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(เบิกเงินกู้ในเดือนพฤษภาคม </w:t>
      </w:r>
      <w:r w:rsidRPr="0055523E">
        <w:rPr>
          <w:rFonts w:asciiTheme="majorBidi" w:hAnsiTheme="majorBidi" w:cstheme="majorBidi"/>
          <w:spacing w:val="-2"/>
          <w:sz w:val="32"/>
          <w:szCs w:val="32"/>
        </w:rPr>
        <w:t>2558</w:t>
      </w:r>
      <w:r w:rsidRPr="0055523E">
        <w:rPr>
          <w:rFonts w:asciiTheme="majorBidi" w:hAnsiTheme="majorBidi"/>
          <w:spacing w:val="-2"/>
          <w:sz w:val="32"/>
          <w:szCs w:val="32"/>
        </w:rPr>
        <w:t xml:space="preserve">) </w:t>
      </w:r>
      <w:r w:rsidRPr="001C6A69">
        <w:rPr>
          <w:rFonts w:asciiTheme="majorBidi" w:hAnsiTheme="majorBidi"/>
          <w:spacing w:val="-2"/>
          <w:sz w:val="32"/>
          <w:szCs w:val="32"/>
          <w:cs/>
        </w:rPr>
        <w:t>และใช้เป็นเงินลงทุนในเครื่องจักรและอุปกรณ์จำนวน</w:t>
      </w:r>
      <w:r w:rsidRPr="001C6A69">
        <w:rPr>
          <w:rFonts w:asciiTheme="majorBidi" w:hAnsiTheme="majorBidi" w:hint="cs"/>
          <w:spacing w:val="-2"/>
          <w:sz w:val="32"/>
          <w:szCs w:val="32"/>
          <w:cs/>
        </w:rPr>
        <w:t>เงิน</w:t>
      </w:r>
      <w:r w:rsidRPr="001C6A69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55523E">
        <w:rPr>
          <w:rFonts w:asciiTheme="majorBidi" w:hAnsiTheme="majorBidi" w:cstheme="majorBidi"/>
          <w:spacing w:val="-2"/>
          <w:sz w:val="32"/>
          <w:szCs w:val="32"/>
        </w:rPr>
        <w:t xml:space="preserve">60 </w:t>
      </w:r>
      <w:r w:rsidRPr="001C6A69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(เบิกเงินกู้ในเดือนตุลาคม </w:t>
      </w:r>
      <w:r w:rsidRPr="0055523E">
        <w:rPr>
          <w:rFonts w:asciiTheme="majorBidi" w:hAnsiTheme="majorBidi" w:cstheme="majorBidi"/>
          <w:spacing w:val="-2"/>
          <w:sz w:val="32"/>
          <w:szCs w:val="32"/>
        </w:rPr>
        <w:t>2558</w:t>
      </w:r>
      <w:r w:rsidRPr="0055523E">
        <w:rPr>
          <w:rFonts w:asciiTheme="majorBidi" w:hAnsiTheme="majorBidi"/>
          <w:spacing w:val="-2"/>
          <w:sz w:val="32"/>
          <w:szCs w:val="32"/>
        </w:rPr>
        <w:t xml:space="preserve">) </w:t>
      </w:r>
      <w:r w:rsidRPr="001C6A69">
        <w:rPr>
          <w:rFonts w:asciiTheme="majorBidi" w:hAnsiTheme="majorBidi"/>
          <w:spacing w:val="-2"/>
          <w:sz w:val="32"/>
          <w:szCs w:val="32"/>
          <w:cs/>
        </w:rPr>
        <w:t>เงินกู้ยืมนี้มีอัตราดอกเบี้ย</w:t>
      </w:r>
      <w:r w:rsidRPr="001C6A69">
        <w:rPr>
          <w:rFonts w:asciiTheme="majorBidi" w:hAnsiTheme="majorBidi" w:hint="cs"/>
          <w:spacing w:val="-2"/>
          <w:sz w:val="32"/>
          <w:szCs w:val="32"/>
          <w:cs/>
        </w:rPr>
        <w:t>ในอัตรา</w:t>
      </w:r>
      <w:r w:rsidRPr="0055523E">
        <w:rPr>
          <w:rFonts w:asciiTheme="majorBidi" w:hAnsiTheme="majorBidi" w:cstheme="majorBidi"/>
          <w:spacing w:val="-2"/>
          <w:sz w:val="32"/>
          <w:szCs w:val="32"/>
        </w:rPr>
        <w:t xml:space="preserve"> MLR </w:t>
      </w:r>
      <w:r w:rsidRPr="001C6A69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ลบร้อยละ </w:t>
      </w:r>
      <w:r w:rsidRPr="0055523E">
        <w:rPr>
          <w:rFonts w:asciiTheme="majorBidi" w:hAnsiTheme="majorBidi" w:cstheme="majorBidi"/>
          <w:spacing w:val="-2"/>
          <w:sz w:val="32"/>
          <w:szCs w:val="32"/>
        </w:rPr>
        <w:t xml:space="preserve">2 </w:t>
      </w:r>
      <w:r w:rsidRPr="001C6A69">
        <w:rPr>
          <w:rFonts w:asciiTheme="majorBidi" w:hAnsiTheme="majorBidi" w:cstheme="majorBidi"/>
          <w:spacing w:val="-6"/>
          <w:sz w:val="32"/>
          <w:szCs w:val="32"/>
          <w:cs/>
        </w:rPr>
        <w:t>ต่อปี กำหนดชำระคืนเงิน</w:t>
      </w:r>
      <w:r w:rsidRPr="001C6A69">
        <w:rPr>
          <w:rFonts w:asciiTheme="majorBidi" w:hAnsiTheme="majorBidi" w:cstheme="majorBidi" w:hint="cs"/>
          <w:spacing w:val="-6"/>
          <w:sz w:val="32"/>
          <w:szCs w:val="32"/>
          <w:cs/>
        </w:rPr>
        <w:t>ต้น</w:t>
      </w:r>
      <w:r w:rsidRPr="001C6A69">
        <w:rPr>
          <w:rFonts w:asciiTheme="majorBidi" w:hAnsiTheme="majorBidi" w:cstheme="majorBidi"/>
          <w:spacing w:val="-6"/>
          <w:sz w:val="32"/>
          <w:szCs w:val="32"/>
          <w:cs/>
        </w:rPr>
        <w:t>พร้อมดอกเบี้ยงวดเดือน</w:t>
      </w:r>
      <w:r w:rsidRPr="001C6A69">
        <w:rPr>
          <w:rFonts w:asciiTheme="majorBidi" w:hAnsiTheme="majorBidi" w:cstheme="majorBidi" w:hint="cs"/>
          <w:spacing w:val="-6"/>
          <w:sz w:val="32"/>
          <w:szCs w:val="32"/>
          <w:cs/>
        </w:rPr>
        <w:t>ละ</w:t>
      </w:r>
      <w:r w:rsidRPr="001C6A69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55523E">
        <w:rPr>
          <w:rFonts w:asciiTheme="majorBidi" w:hAnsiTheme="majorBidi" w:cstheme="majorBidi"/>
          <w:spacing w:val="-6"/>
          <w:sz w:val="32"/>
          <w:szCs w:val="32"/>
        </w:rPr>
        <w:t>0</w:t>
      </w:r>
      <w:r w:rsidRPr="0055523E">
        <w:rPr>
          <w:rFonts w:asciiTheme="majorBidi" w:hAnsiTheme="majorBidi"/>
          <w:spacing w:val="-6"/>
          <w:sz w:val="32"/>
          <w:szCs w:val="32"/>
        </w:rPr>
        <w:t>.</w:t>
      </w:r>
      <w:r w:rsidRPr="0055523E">
        <w:rPr>
          <w:rFonts w:asciiTheme="majorBidi" w:hAnsiTheme="majorBidi" w:cstheme="majorBidi"/>
          <w:spacing w:val="-6"/>
          <w:sz w:val="32"/>
          <w:szCs w:val="32"/>
        </w:rPr>
        <w:t>575</w:t>
      </w:r>
      <w:r w:rsidRPr="001C6A69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รวม </w:t>
      </w:r>
      <w:r w:rsidRPr="0055523E">
        <w:rPr>
          <w:rFonts w:asciiTheme="majorBidi" w:hAnsiTheme="majorBidi" w:cstheme="majorBidi"/>
          <w:spacing w:val="-6"/>
          <w:sz w:val="32"/>
          <w:szCs w:val="32"/>
        </w:rPr>
        <w:t xml:space="preserve">84 </w:t>
      </w:r>
      <w:r w:rsidRPr="001C6A69">
        <w:rPr>
          <w:rFonts w:asciiTheme="majorBidi" w:hAnsiTheme="majorBidi" w:cstheme="majorBidi"/>
          <w:spacing w:val="-6"/>
          <w:sz w:val="32"/>
          <w:szCs w:val="32"/>
          <w:cs/>
        </w:rPr>
        <w:t>งวด และจำนวน</w:t>
      </w:r>
      <w:r w:rsidRPr="001C6A69">
        <w:rPr>
          <w:rFonts w:asciiTheme="majorBidi" w:hAnsiTheme="majorBidi" w:cstheme="majorBidi" w:hint="cs"/>
          <w:spacing w:val="-6"/>
          <w:sz w:val="32"/>
          <w:szCs w:val="32"/>
          <w:cs/>
        </w:rPr>
        <w:t>เงิน</w:t>
      </w:r>
      <w:r w:rsidRPr="001C6A69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55523E">
        <w:rPr>
          <w:rFonts w:asciiTheme="majorBidi" w:hAnsiTheme="majorBidi" w:cstheme="majorBidi"/>
          <w:spacing w:val="-6"/>
          <w:sz w:val="32"/>
          <w:szCs w:val="32"/>
        </w:rPr>
        <w:t>0</w:t>
      </w:r>
      <w:r w:rsidRPr="0055523E">
        <w:rPr>
          <w:rFonts w:asciiTheme="majorBidi" w:hAnsiTheme="majorBidi"/>
          <w:spacing w:val="-6"/>
          <w:sz w:val="32"/>
          <w:szCs w:val="32"/>
        </w:rPr>
        <w:t>.</w:t>
      </w:r>
      <w:r w:rsidRPr="0055523E">
        <w:rPr>
          <w:rFonts w:asciiTheme="majorBidi" w:hAnsiTheme="majorBidi" w:cstheme="majorBidi"/>
          <w:spacing w:val="-6"/>
          <w:sz w:val="32"/>
          <w:szCs w:val="32"/>
        </w:rPr>
        <w:t xml:space="preserve">865 </w:t>
      </w:r>
      <w:r w:rsidRPr="001C6A69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รวม </w:t>
      </w:r>
      <w:r w:rsidRPr="0055523E">
        <w:rPr>
          <w:rFonts w:asciiTheme="majorBidi" w:hAnsiTheme="majorBidi" w:cstheme="majorBidi"/>
          <w:spacing w:val="-6"/>
          <w:sz w:val="32"/>
          <w:szCs w:val="32"/>
        </w:rPr>
        <w:t xml:space="preserve">87 </w:t>
      </w:r>
      <w:r w:rsidRPr="001C6A69">
        <w:rPr>
          <w:rFonts w:asciiTheme="majorBidi" w:hAnsiTheme="majorBidi" w:cstheme="majorBidi"/>
          <w:spacing w:val="-6"/>
          <w:sz w:val="32"/>
          <w:szCs w:val="32"/>
          <w:cs/>
        </w:rPr>
        <w:t>งวด ตามลำดับ  เริ่มชำระงวดแรกภายในวันสุดท้ายของเดือนถัดจากเดือนที่มีการเบิกรับเงินกู้</w:t>
      </w:r>
      <w:r w:rsidRPr="001C6A69">
        <w:rPr>
          <w:rFonts w:asciiTheme="majorBidi" w:hAnsiTheme="majorBidi" w:cstheme="majorBidi"/>
          <w:spacing w:val="-2"/>
          <w:sz w:val="32"/>
          <w:szCs w:val="32"/>
          <w:cs/>
        </w:rPr>
        <w:t xml:space="preserve">งวดแรก โดยงวดที่ </w:t>
      </w:r>
      <w:r w:rsidRPr="0055523E">
        <w:rPr>
          <w:rFonts w:asciiTheme="majorBidi" w:hAnsiTheme="majorBidi" w:cstheme="majorBidi"/>
          <w:spacing w:val="-2"/>
          <w:sz w:val="32"/>
          <w:szCs w:val="32"/>
        </w:rPr>
        <w:t xml:space="preserve">1 </w:t>
      </w:r>
      <w:r w:rsidRPr="001C6A69">
        <w:rPr>
          <w:rFonts w:asciiTheme="majorBidi" w:hAnsiTheme="majorBidi" w:cstheme="majorBidi"/>
          <w:spacing w:val="-2"/>
          <w:sz w:val="32"/>
          <w:szCs w:val="32"/>
          <w:cs/>
        </w:rPr>
        <w:t xml:space="preserve">ถึงงวดที่ </w:t>
      </w:r>
      <w:r w:rsidRPr="0055523E">
        <w:rPr>
          <w:rFonts w:asciiTheme="majorBidi" w:hAnsiTheme="majorBidi" w:cstheme="majorBidi"/>
          <w:spacing w:val="-2"/>
          <w:sz w:val="32"/>
          <w:szCs w:val="32"/>
        </w:rPr>
        <w:t xml:space="preserve">3 </w:t>
      </w:r>
      <w:r w:rsidRPr="001C6A69">
        <w:rPr>
          <w:rFonts w:asciiTheme="majorBidi" w:hAnsiTheme="majorBidi" w:cstheme="majorBidi"/>
          <w:spacing w:val="-2"/>
          <w:sz w:val="32"/>
          <w:szCs w:val="32"/>
          <w:cs/>
        </w:rPr>
        <w:t>ของเงินกู้จำนวน</w:t>
      </w:r>
      <w:r w:rsidRPr="001C6A69">
        <w:rPr>
          <w:rFonts w:asciiTheme="majorBidi" w:hAnsiTheme="majorBidi" w:cstheme="majorBidi" w:hint="cs"/>
          <w:spacing w:val="-2"/>
          <w:sz w:val="32"/>
          <w:szCs w:val="32"/>
          <w:cs/>
        </w:rPr>
        <w:t>เงิน</w:t>
      </w:r>
      <w:r w:rsidRPr="001C6A69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55523E">
        <w:rPr>
          <w:rFonts w:asciiTheme="majorBidi" w:hAnsiTheme="majorBidi" w:cstheme="majorBidi"/>
          <w:spacing w:val="-2"/>
          <w:sz w:val="32"/>
          <w:szCs w:val="32"/>
        </w:rPr>
        <w:t xml:space="preserve">60 </w:t>
      </w:r>
      <w:r w:rsidRPr="001C6A69">
        <w:rPr>
          <w:rFonts w:asciiTheme="majorBidi" w:hAnsiTheme="majorBidi" w:cstheme="majorBidi"/>
          <w:spacing w:val="-2"/>
          <w:sz w:val="32"/>
          <w:szCs w:val="32"/>
          <w:cs/>
        </w:rPr>
        <w:t>ล้านบาทจ่ายชำระเฉพาะดอกเบี้ย</w:t>
      </w:r>
    </w:p>
    <w:p w14:paraId="5E338193" w14:textId="77777777" w:rsidR="002C6F89" w:rsidRPr="0055523E" w:rsidRDefault="002C6F89" w:rsidP="002C6F89">
      <w:pPr>
        <w:tabs>
          <w:tab w:val="left" w:pos="0"/>
        </w:tabs>
        <w:spacing w:line="380" w:lineRule="exact"/>
        <w:ind w:firstLine="1134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1C6A69">
        <w:rPr>
          <w:rFonts w:asciiTheme="majorBidi" w:hAnsiTheme="majorBidi" w:cstheme="majorBidi"/>
          <w:sz w:val="32"/>
          <w:szCs w:val="32"/>
          <w:cs/>
        </w:rPr>
        <w:t>เงินกู้ยืมและวงเงิน</w:t>
      </w:r>
      <w:r w:rsidRPr="001C6A69">
        <w:rPr>
          <w:rFonts w:asciiTheme="majorBidi" w:hAnsiTheme="majorBidi" w:cstheme="majorBidi" w:hint="cs"/>
          <w:sz w:val="32"/>
          <w:szCs w:val="32"/>
          <w:cs/>
        </w:rPr>
        <w:t>สินเชื่อ</w:t>
      </w:r>
      <w:r w:rsidRPr="001C6A69">
        <w:rPr>
          <w:rFonts w:asciiTheme="majorBidi" w:hAnsiTheme="majorBidi" w:cstheme="majorBidi"/>
          <w:sz w:val="32"/>
          <w:szCs w:val="32"/>
          <w:cs/>
        </w:rPr>
        <w:t>กับธนาคารดังกล่าวค้ำประกันโดย</w:t>
      </w:r>
    </w:p>
    <w:p w14:paraId="78FED132" w14:textId="77777777" w:rsidR="002C6F89" w:rsidRPr="0055523E" w:rsidRDefault="002C6F89" w:rsidP="002C6F89">
      <w:pPr>
        <w:tabs>
          <w:tab w:val="left" w:pos="0"/>
          <w:tab w:val="left" w:pos="567"/>
          <w:tab w:val="left" w:pos="1134"/>
        </w:tabs>
        <w:spacing w:line="38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55523E">
        <w:rPr>
          <w:rFonts w:asciiTheme="majorBidi" w:hAnsiTheme="majorBidi" w:cstheme="majorBidi"/>
          <w:sz w:val="32"/>
          <w:szCs w:val="32"/>
        </w:rPr>
        <w:tab/>
      </w:r>
      <w:r w:rsidRPr="0055523E">
        <w:rPr>
          <w:rFonts w:asciiTheme="majorBidi" w:hAnsiTheme="majorBidi" w:cstheme="majorBidi"/>
          <w:sz w:val="32"/>
          <w:szCs w:val="32"/>
        </w:rPr>
        <w:tab/>
      </w:r>
      <w:r w:rsidRPr="001C6A69">
        <w:rPr>
          <w:rFonts w:asciiTheme="majorBidi" w:hAnsiTheme="majorBidi" w:cstheme="majorBidi"/>
          <w:sz w:val="32"/>
          <w:szCs w:val="32"/>
          <w:cs/>
        </w:rPr>
        <w:t>ก)</w:t>
      </w:r>
      <w:r w:rsidRPr="001C6A69">
        <w:rPr>
          <w:rFonts w:asciiTheme="majorBidi" w:hAnsiTheme="majorBidi" w:cstheme="majorBidi"/>
          <w:sz w:val="32"/>
          <w:szCs w:val="32"/>
          <w:cs/>
        </w:rPr>
        <w:tab/>
        <w:t xml:space="preserve">บริษัท พรพรหมเม็ททอล จำกัด (มหาชน) และ     </w:t>
      </w:r>
    </w:p>
    <w:p w14:paraId="0A2457F8" w14:textId="47B364DC" w:rsidR="002C6F89" w:rsidRPr="0055523E" w:rsidRDefault="002C6F89" w:rsidP="00D71E84">
      <w:pPr>
        <w:tabs>
          <w:tab w:val="left" w:pos="0"/>
          <w:tab w:val="left" w:pos="567"/>
          <w:tab w:val="left" w:pos="1134"/>
        </w:tabs>
        <w:spacing w:line="38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55523E">
        <w:rPr>
          <w:rFonts w:asciiTheme="majorBidi" w:hAnsiTheme="majorBidi" w:cstheme="majorBidi"/>
          <w:sz w:val="32"/>
          <w:szCs w:val="32"/>
        </w:rPr>
        <w:tab/>
      </w:r>
      <w:r w:rsidRPr="0055523E">
        <w:rPr>
          <w:rFonts w:asciiTheme="majorBidi" w:hAnsiTheme="majorBidi" w:cstheme="majorBidi"/>
          <w:sz w:val="32"/>
          <w:szCs w:val="32"/>
        </w:rPr>
        <w:tab/>
      </w:r>
      <w:r w:rsidRPr="001C6A69">
        <w:rPr>
          <w:rFonts w:asciiTheme="majorBidi" w:hAnsiTheme="majorBidi" w:cstheme="majorBidi"/>
          <w:sz w:val="32"/>
          <w:szCs w:val="32"/>
          <w:cs/>
        </w:rPr>
        <w:t>ข)</w:t>
      </w:r>
      <w:r w:rsidRPr="001C6A69">
        <w:rPr>
          <w:rFonts w:asciiTheme="majorBidi" w:hAnsiTheme="majorBidi" w:cstheme="majorBidi"/>
          <w:sz w:val="32"/>
          <w:szCs w:val="32"/>
          <w:cs/>
        </w:rPr>
        <w:tab/>
        <w:t xml:space="preserve">จำนองที่ดินพร้อมสิ่งปลูกสร้างของบริษัทย่อยที่มีอยู่แล้วในขณะนี้และที่จะมีขึ้นในภายหลัง </w:t>
      </w:r>
    </w:p>
    <w:p w14:paraId="2F4F85FC" w14:textId="77777777" w:rsidR="002C6F89" w:rsidRPr="0055523E" w:rsidRDefault="002C6F89" w:rsidP="002C6F89">
      <w:pPr>
        <w:tabs>
          <w:tab w:val="left" w:pos="540"/>
          <w:tab w:val="left" w:pos="851"/>
        </w:tabs>
        <w:spacing w:line="380" w:lineRule="exact"/>
        <w:ind w:left="284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55523E">
        <w:rPr>
          <w:rFonts w:asciiTheme="majorBidi" w:hAnsiTheme="majorBidi" w:cstheme="majorBidi"/>
          <w:sz w:val="32"/>
          <w:szCs w:val="32"/>
        </w:rPr>
        <w:t>2</w:t>
      </w:r>
      <w:r w:rsidRPr="0055523E">
        <w:rPr>
          <w:rFonts w:asciiTheme="majorBidi" w:hAnsiTheme="majorBidi"/>
          <w:sz w:val="32"/>
          <w:szCs w:val="32"/>
        </w:rPr>
        <w:t xml:space="preserve">. </w:t>
      </w:r>
      <w:r w:rsidRPr="0055523E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1C6A69">
        <w:rPr>
          <w:rFonts w:asciiTheme="majorBidi" w:hAnsiTheme="majorBidi"/>
          <w:spacing w:val="-6"/>
          <w:sz w:val="32"/>
          <w:szCs w:val="32"/>
          <w:cs/>
        </w:rPr>
        <w:t xml:space="preserve">เมื่อวันที่ </w:t>
      </w:r>
      <w:r w:rsidRPr="0055523E">
        <w:rPr>
          <w:rFonts w:asciiTheme="majorBidi" w:hAnsiTheme="majorBidi" w:cstheme="majorBidi"/>
          <w:spacing w:val="-6"/>
          <w:sz w:val="32"/>
          <w:szCs w:val="32"/>
        </w:rPr>
        <w:t xml:space="preserve">2 </w:t>
      </w:r>
      <w:r w:rsidRPr="001C6A69">
        <w:rPr>
          <w:rFonts w:asciiTheme="majorBidi" w:hAnsiTheme="majorBidi" w:cstheme="majorBidi"/>
          <w:spacing w:val="-6"/>
          <w:sz w:val="32"/>
          <w:szCs w:val="32"/>
          <w:cs/>
        </w:rPr>
        <w:t xml:space="preserve">พฤษภาคม </w:t>
      </w:r>
      <w:r w:rsidRPr="0055523E">
        <w:rPr>
          <w:rFonts w:asciiTheme="majorBidi" w:hAnsiTheme="majorBidi" w:cstheme="majorBidi"/>
          <w:spacing w:val="-6"/>
          <w:sz w:val="32"/>
          <w:szCs w:val="32"/>
        </w:rPr>
        <w:t xml:space="preserve">2561 </w:t>
      </w:r>
      <w:r w:rsidRPr="001C6A69">
        <w:rPr>
          <w:rFonts w:asciiTheme="majorBidi" w:hAnsiTheme="majorBidi" w:cstheme="majorBidi"/>
          <w:spacing w:val="-6"/>
          <w:sz w:val="32"/>
          <w:szCs w:val="32"/>
          <w:cs/>
        </w:rPr>
        <w:t>บริษัทย่อย</w:t>
      </w:r>
      <w:r w:rsidRPr="001C6A69">
        <w:rPr>
          <w:rFonts w:asciiTheme="majorBidi" w:hAnsiTheme="majorBidi" w:cstheme="majorBidi" w:hint="cs"/>
          <w:spacing w:val="-6"/>
          <w:sz w:val="32"/>
          <w:szCs w:val="32"/>
          <w:cs/>
        </w:rPr>
        <w:t>ได้</w:t>
      </w:r>
      <w:r w:rsidRPr="001C6A69">
        <w:rPr>
          <w:rFonts w:asciiTheme="majorBidi" w:hAnsiTheme="majorBidi" w:cstheme="majorBidi"/>
          <w:spacing w:val="-6"/>
          <w:sz w:val="32"/>
          <w:szCs w:val="32"/>
          <w:cs/>
        </w:rPr>
        <w:t>ทำสัญญาจำนวน</w:t>
      </w:r>
      <w:r w:rsidRPr="001C6A69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55523E">
        <w:rPr>
          <w:rFonts w:asciiTheme="majorBidi" w:hAnsiTheme="majorBidi" w:cstheme="majorBidi"/>
          <w:spacing w:val="-6"/>
          <w:sz w:val="32"/>
          <w:szCs w:val="32"/>
        </w:rPr>
        <w:t xml:space="preserve">1 </w:t>
      </w:r>
      <w:r w:rsidRPr="001C6A69">
        <w:rPr>
          <w:rFonts w:asciiTheme="majorBidi" w:hAnsiTheme="majorBidi" w:cstheme="majorBidi"/>
          <w:spacing w:val="-6"/>
          <w:sz w:val="32"/>
          <w:szCs w:val="32"/>
          <w:cs/>
        </w:rPr>
        <w:t>ฉบับกับธนาคารในประเทศแห่งหนึ่ง</w:t>
      </w:r>
      <w:r w:rsidRPr="001C6A69">
        <w:rPr>
          <w:rFonts w:asciiTheme="majorBidi" w:hAnsiTheme="majorBidi" w:cstheme="majorBidi"/>
          <w:sz w:val="32"/>
          <w:szCs w:val="32"/>
          <w:cs/>
        </w:rPr>
        <w:t xml:space="preserve">จำนวนเงิน </w:t>
      </w:r>
      <w:r w:rsidRPr="0055523E">
        <w:rPr>
          <w:rFonts w:asciiTheme="majorBidi" w:hAnsiTheme="majorBidi" w:cstheme="majorBidi" w:hint="cs"/>
          <w:sz w:val="32"/>
          <w:szCs w:val="32"/>
        </w:rPr>
        <w:t>4</w:t>
      </w:r>
      <w:r w:rsidRPr="0055523E">
        <w:rPr>
          <w:rFonts w:asciiTheme="majorBidi" w:hAnsiTheme="majorBidi" w:hint="cs"/>
          <w:sz w:val="32"/>
          <w:szCs w:val="32"/>
        </w:rPr>
        <w:t>.</w:t>
      </w:r>
      <w:r w:rsidRPr="0055523E">
        <w:rPr>
          <w:rFonts w:asciiTheme="majorBidi" w:hAnsiTheme="majorBidi" w:cstheme="majorBidi" w:hint="cs"/>
          <w:sz w:val="32"/>
          <w:szCs w:val="32"/>
        </w:rPr>
        <w:t>10</w:t>
      </w:r>
      <w:r w:rsidRPr="001C6A69">
        <w:rPr>
          <w:rFonts w:asciiTheme="majorBidi" w:hAnsiTheme="majorBidi"/>
          <w:sz w:val="32"/>
          <w:szCs w:val="32"/>
          <w:cs/>
        </w:rPr>
        <w:t xml:space="preserve"> ล้านบาท เพื่อใช้</w:t>
      </w:r>
      <w:r w:rsidRPr="001C6A69">
        <w:rPr>
          <w:rFonts w:asciiTheme="majorBidi" w:hAnsiTheme="majorBidi" w:hint="cs"/>
          <w:sz w:val="32"/>
          <w:szCs w:val="32"/>
          <w:cs/>
        </w:rPr>
        <w:t xml:space="preserve">ในโครงการติดตั้งหลังคาโซลาร์เซลล์ </w:t>
      </w:r>
      <w:r w:rsidRPr="001C6A69">
        <w:rPr>
          <w:rFonts w:asciiTheme="majorBidi" w:hAnsiTheme="majorBidi"/>
          <w:sz w:val="32"/>
          <w:szCs w:val="32"/>
          <w:cs/>
        </w:rPr>
        <w:t>เงินกู้ยืมนี้มีดอกเบี้ย</w:t>
      </w:r>
      <w:r w:rsidRPr="001C6A69">
        <w:rPr>
          <w:rFonts w:asciiTheme="majorBidi" w:hAnsiTheme="majorBidi" w:hint="cs"/>
          <w:sz w:val="32"/>
          <w:szCs w:val="32"/>
          <w:cs/>
        </w:rPr>
        <w:t>ในอัตราร้อยละ</w:t>
      </w:r>
      <w:r w:rsidRPr="0055523E">
        <w:rPr>
          <w:rFonts w:asciiTheme="majorBidi" w:hAnsiTheme="majorBidi" w:cstheme="majorBidi"/>
          <w:sz w:val="32"/>
          <w:szCs w:val="32"/>
        </w:rPr>
        <w:t xml:space="preserve"> 3</w:t>
      </w:r>
      <w:r w:rsidRPr="0055523E">
        <w:rPr>
          <w:rFonts w:asciiTheme="majorBidi" w:hAnsiTheme="majorBidi"/>
          <w:sz w:val="32"/>
          <w:szCs w:val="32"/>
        </w:rPr>
        <w:t>.</w:t>
      </w:r>
      <w:r w:rsidRPr="0055523E">
        <w:rPr>
          <w:rFonts w:asciiTheme="majorBidi" w:hAnsiTheme="majorBidi" w:cstheme="majorBidi"/>
          <w:sz w:val="32"/>
          <w:szCs w:val="32"/>
        </w:rPr>
        <w:t>50</w:t>
      </w:r>
      <w:r w:rsidRPr="001C6A69">
        <w:rPr>
          <w:rFonts w:asciiTheme="majorBidi" w:hAnsiTheme="majorBidi"/>
          <w:sz w:val="32"/>
          <w:szCs w:val="32"/>
          <w:cs/>
        </w:rPr>
        <w:t xml:space="preserve"> ต่อปี กำหนดชำระคืนเงิน</w:t>
      </w:r>
      <w:r w:rsidRPr="001C6A69">
        <w:rPr>
          <w:rFonts w:asciiTheme="majorBidi" w:hAnsiTheme="majorBidi" w:hint="cs"/>
          <w:sz w:val="32"/>
          <w:szCs w:val="32"/>
          <w:cs/>
        </w:rPr>
        <w:t>ต้น</w:t>
      </w:r>
      <w:r w:rsidRPr="001C6A69">
        <w:rPr>
          <w:rFonts w:asciiTheme="majorBidi" w:hAnsiTheme="majorBidi"/>
          <w:sz w:val="32"/>
          <w:szCs w:val="32"/>
          <w:cs/>
        </w:rPr>
        <w:t>เดือน</w:t>
      </w:r>
      <w:r w:rsidRPr="001C6A69">
        <w:rPr>
          <w:rFonts w:asciiTheme="majorBidi" w:hAnsiTheme="majorBidi" w:hint="cs"/>
          <w:sz w:val="32"/>
          <w:szCs w:val="32"/>
          <w:cs/>
        </w:rPr>
        <w:t xml:space="preserve">ละ </w:t>
      </w:r>
      <w:r w:rsidRPr="0055523E">
        <w:rPr>
          <w:rFonts w:asciiTheme="majorBidi" w:hAnsiTheme="majorBidi" w:cstheme="majorBidi"/>
          <w:sz w:val="32"/>
          <w:szCs w:val="32"/>
        </w:rPr>
        <w:t>0</w:t>
      </w:r>
      <w:r w:rsidRPr="0055523E">
        <w:rPr>
          <w:rFonts w:asciiTheme="majorBidi" w:hAnsiTheme="majorBidi"/>
          <w:sz w:val="32"/>
          <w:szCs w:val="32"/>
        </w:rPr>
        <w:t>.</w:t>
      </w:r>
      <w:r w:rsidRPr="0055523E">
        <w:rPr>
          <w:rFonts w:asciiTheme="majorBidi" w:hAnsiTheme="majorBidi" w:cstheme="majorBidi"/>
          <w:sz w:val="32"/>
          <w:szCs w:val="32"/>
        </w:rPr>
        <w:t>114</w:t>
      </w:r>
      <w:r w:rsidRPr="001C6A69">
        <w:rPr>
          <w:rFonts w:asciiTheme="majorBidi" w:hAnsiTheme="majorBidi" w:cstheme="majorBidi"/>
          <w:sz w:val="32"/>
          <w:szCs w:val="32"/>
          <w:cs/>
        </w:rPr>
        <w:t xml:space="preserve"> ล้านบาท รวม </w:t>
      </w:r>
      <w:r w:rsidRPr="0055523E">
        <w:rPr>
          <w:rFonts w:asciiTheme="majorBidi" w:hAnsiTheme="majorBidi" w:cstheme="majorBidi"/>
          <w:sz w:val="32"/>
          <w:szCs w:val="32"/>
        </w:rPr>
        <w:t>36</w:t>
      </w:r>
      <w:r w:rsidRPr="001C6A69">
        <w:rPr>
          <w:rFonts w:asciiTheme="majorBidi" w:hAnsiTheme="majorBidi"/>
          <w:sz w:val="32"/>
          <w:szCs w:val="32"/>
          <w:cs/>
        </w:rPr>
        <w:t xml:space="preserve"> งวด </w:t>
      </w:r>
      <w:r w:rsidRPr="001C6A69">
        <w:rPr>
          <w:rFonts w:asciiTheme="majorBidi" w:hAnsiTheme="majorBidi" w:hint="cs"/>
          <w:sz w:val="32"/>
          <w:szCs w:val="32"/>
          <w:cs/>
        </w:rPr>
        <w:t>และชำระคืนดอกเบี้ยเป็นรายเดือน</w:t>
      </w:r>
    </w:p>
    <w:p w14:paraId="18D3D390" w14:textId="77777777" w:rsidR="002C6F89" w:rsidRPr="0055523E" w:rsidRDefault="002C6F89" w:rsidP="002C6F89">
      <w:pPr>
        <w:tabs>
          <w:tab w:val="left" w:pos="0"/>
        </w:tabs>
        <w:spacing w:line="380" w:lineRule="exact"/>
        <w:ind w:firstLine="1134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1C6A69">
        <w:rPr>
          <w:rFonts w:asciiTheme="majorBidi" w:hAnsiTheme="majorBidi" w:cstheme="majorBidi"/>
          <w:sz w:val="32"/>
          <w:szCs w:val="32"/>
          <w:cs/>
        </w:rPr>
        <w:t>เงินกู้ยืม</w:t>
      </w:r>
      <w:r w:rsidRPr="001C6A69">
        <w:rPr>
          <w:rFonts w:asciiTheme="majorBidi" w:hAnsiTheme="majorBidi" w:cstheme="majorBidi" w:hint="cs"/>
          <w:sz w:val="32"/>
          <w:szCs w:val="32"/>
          <w:cs/>
        </w:rPr>
        <w:t xml:space="preserve">กับธนาคารดังกล่าว </w:t>
      </w:r>
      <w:r w:rsidRPr="001C6A69">
        <w:rPr>
          <w:rFonts w:asciiTheme="majorBidi" w:hAnsiTheme="majorBidi" w:cstheme="majorBidi"/>
          <w:sz w:val="32"/>
          <w:szCs w:val="32"/>
          <w:cs/>
        </w:rPr>
        <w:t>ค้ำประกันโดย</w:t>
      </w:r>
    </w:p>
    <w:p w14:paraId="11680BF0" w14:textId="77777777" w:rsidR="002C6F89" w:rsidRPr="0055523E" w:rsidRDefault="002C6F89" w:rsidP="002C6F89">
      <w:pPr>
        <w:tabs>
          <w:tab w:val="left" w:pos="0"/>
          <w:tab w:val="left" w:pos="567"/>
          <w:tab w:val="left" w:pos="1134"/>
        </w:tabs>
        <w:spacing w:line="38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55523E">
        <w:rPr>
          <w:rFonts w:asciiTheme="majorBidi" w:hAnsiTheme="majorBidi" w:cstheme="majorBidi"/>
          <w:sz w:val="32"/>
          <w:szCs w:val="32"/>
        </w:rPr>
        <w:tab/>
      </w:r>
      <w:r w:rsidRPr="0055523E">
        <w:rPr>
          <w:rFonts w:asciiTheme="majorBidi" w:hAnsiTheme="majorBidi" w:cstheme="majorBidi"/>
          <w:sz w:val="32"/>
          <w:szCs w:val="32"/>
        </w:rPr>
        <w:tab/>
      </w:r>
      <w:r w:rsidRPr="001C6A69">
        <w:rPr>
          <w:rFonts w:asciiTheme="majorBidi" w:hAnsiTheme="majorBidi" w:cstheme="majorBidi"/>
          <w:sz w:val="32"/>
          <w:szCs w:val="32"/>
          <w:cs/>
        </w:rPr>
        <w:t>ก)</w:t>
      </w:r>
      <w:r w:rsidRPr="001C6A69">
        <w:rPr>
          <w:rFonts w:asciiTheme="majorBidi" w:hAnsiTheme="majorBidi" w:cstheme="majorBidi"/>
          <w:sz w:val="32"/>
          <w:szCs w:val="32"/>
          <w:cs/>
        </w:rPr>
        <w:tab/>
        <w:t xml:space="preserve">บริษัท พรพรหมเม็ททอล จำกัด (มหาชน) และ     </w:t>
      </w:r>
    </w:p>
    <w:p w14:paraId="5F9EBABF" w14:textId="77777777" w:rsidR="002C6F89" w:rsidRPr="0055523E" w:rsidRDefault="002C6F89" w:rsidP="002C6F89">
      <w:pPr>
        <w:tabs>
          <w:tab w:val="left" w:pos="0"/>
          <w:tab w:val="left" w:pos="567"/>
          <w:tab w:val="left" w:pos="1134"/>
        </w:tabs>
        <w:spacing w:line="38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55523E">
        <w:rPr>
          <w:rFonts w:asciiTheme="majorBidi" w:hAnsiTheme="majorBidi" w:cstheme="majorBidi"/>
          <w:sz w:val="32"/>
          <w:szCs w:val="32"/>
        </w:rPr>
        <w:tab/>
      </w:r>
      <w:r w:rsidRPr="0055523E">
        <w:rPr>
          <w:rFonts w:asciiTheme="majorBidi" w:hAnsiTheme="majorBidi" w:cstheme="majorBidi"/>
          <w:sz w:val="32"/>
          <w:szCs w:val="32"/>
        </w:rPr>
        <w:tab/>
      </w:r>
      <w:r w:rsidRPr="001C6A69">
        <w:rPr>
          <w:rFonts w:asciiTheme="majorBidi" w:hAnsiTheme="majorBidi" w:cstheme="majorBidi"/>
          <w:sz w:val="32"/>
          <w:szCs w:val="32"/>
          <w:cs/>
        </w:rPr>
        <w:t>ข)</w:t>
      </w:r>
      <w:r w:rsidRPr="001C6A69">
        <w:rPr>
          <w:rFonts w:asciiTheme="majorBidi" w:hAnsiTheme="majorBidi" w:cstheme="majorBidi"/>
          <w:sz w:val="32"/>
          <w:szCs w:val="32"/>
          <w:cs/>
        </w:rPr>
        <w:tab/>
      </w:r>
      <w:r w:rsidRPr="001C6A69">
        <w:rPr>
          <w:rFonts w:asciiTheme="majorBidi" w:hAnsiTheme="majorBidi" w:cstheme="majorBidi" w:hint="cs"/>
          <w:sz w:val="32"/>
          <w:szCs w:val="32"/>
          <w:cs/>
        </w:rPr>
        <w:t>บรรษัทประกันสินเชื่ออุตสาหกรรมขนาดย่อม</w:t>
      </w:r>
      <w:r w:rsidRPr="0055523E">
        <w:rPr>
          <w:rFonts w:asciiTheme="majorBidi" w:hAnsiTheme="majorBidi" w:cstheme="majorBidi"/>
          <w:sz w:val="32"/>
          <w:szCs w:val="32"/>
        </w:rPr>
        <w:t xml:space="preserve"> </w:t>
      </w:r>
      <w:r w:rsidRPr="0055523E">
        <w:rPr>
          <w:rFonts w:asciiTheme="majorBidi" w:hAnsiTheme="majorBidi" w:cstheme="majorBidi" w:hint="cs"/>
          <w:sz w:val="32"/>
          <w:szCs w:val="32"/>
        </w:rPr>
        <w:t>(</w:t>
      </w:r>
      <w:r w:rsidRPr="001C6A69">
        <w:rPr>
          <w:rFonts w:asciiTheme="majorBidi" w:hAnsiTheme="majorBidi" w:cstheme="majorBidi" w:hint="cs"/>
          <w:sz w:val="32"/>
          <w:szCs w:val="32"/>
          <w:cs/>
        </w:rPr>
        <w:t>บยส.)</w:t>
      </w:r>
    </w:p>
    <w:p w14:paraId="676F12F1" w14:textId="77777777" w:rsidR="002C6F89" w:rsidRPr="001C6A69" w:rsidRDefault="002C6F89" w:rsidP="002C6F89">
      <w:pPr>
        <w:tabs>
          <w:tab w:val="left" w:pos="540"/>
          <w:tab w:val="left" w:pos="851"/>
        </w:tabs>
        <w:spacing w:line="380" w:lineRule="exact"/>
        <w:ind w:left="284" w:firstLine="567"/>
        <w:contextualSpacing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1C6A69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1C6A69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Pr="0055523E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1C6A69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Pr="0055523E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1C6A69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บริษัทย่อยจ่ายชำระคืนเงินกู้ยืม</w:t>
      </w:r>
      <w:r w:rsidRPr="001C6A69">
        <w:rPr>
          <w:rFonts w:asciiTheme="majorBidi" w:hAnsiTheme="majorBidi" w:cstheme="majorBidi" w:hint="cs"/>
          <w:spacing w:val="-2"/>
          <w:sz w:val="32"/>
          <w:szCs w:val="32"/>
          <w:cs/>
        </w:rPr>
        <w:t>ดังกล่าวแล้ว</w:t>
      </w:r>
      <w:r w:rsidRPr="001C6A69">
        <w:rPr>
          <w:rFonts w:asciiTheme="majorBidi" w:hAnsiTheme="majorBidi" w:cstheme="majorBidi"/>
          <w:spacing w:val="-2"/>
          <w:sz w:val="32"/>
          <w:szCs w:val="32"/>
          <w:cs/>
        </w:rPr>
        <w:t>ทั้งหมด</w:t>
      </w:r>
    </w:p>
    <w:p w14:paraId="67AE5B61" w14:textId="4DBD3D0D" w:rsidR="009617D8" w:rsidRPr="0055523E" w:rsidRDefault="009617D8" w:rsidP="00D71E84">
      <w:pPr>
        <w:tabs>
          <w:tab w:val="left" w:pos="0"/>
          <w:tab w:val="left" w:pos="567"/>
          <w:tab w:val="left" w:pos="1134"/>
        </w:tabs>
        <w:spacing w:line="28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6FDC0C90" w14:textId="67DADF47" w:rsidR="009F2111" w:rsidRPr="0055523E" w:rsidRDefault="009F2111" w:rsidP="00D71E84">
      <w:pPr>
        <w:tabs>
          <w:tab w:val="left" w:pos="0"/>
          <w:tab w:val="left" w:pos="567"/>
          <w:tab w:val="left" w:pos="1134"/>
        </w:tabs>
        <w:spacing w:line="28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52B4A772" w14:textId="77889588" w:rsidR="009F2111" w:rsidRPr="0055523E" w:rsidRDefault="009F2111" w:rsidP="00D71E84">
      <w:pPr>
        <w:tabs>
          <w:tab w:val="left" w:pos="0"/>
          <w:tab w:val="left" w:pos="567"/>
          <w:tab w:val="left" w:pos="1134"/>
        </w:tabs>
        <w:spacing w:line="28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4DDD696F" w14:textId="422297DF" w:rsidR="009F2111" w:rsidRPr="0055523E" w:rsidRDefault="009F2111" w:rsidP="00D71E84">
      <w:pPr>
        <w:tabs>
          <w:tab w:val="left" w:pos="0"/>
          <w:tab w:val="left" w:pos="567"/>
          <w:tab w:val="left" w:pos="1134"/>
        </w:tabs>
        <w:spacing w:line="28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442929F7" w14:textId="77777777" w:rsidR="009F2111" w:rsidRPr="0055523E" w:rsidRDefault="009F2111" w:rsidP="00D71E84">
      <w:pPr>
        <w:tabs>
          <w:tab w:val="left" w:pos="0"/>
          <w:tab w:val="left" w:pos="567"/>
          <w:tab w:val="left" w:pos="1134"/>
        </w:tabs>
        <w:spacing w:line="28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67E8CA26" w14:textId="77777777" w:rsidR="002C6F89" w:rsidRPr="0055523E" w:rsidRDefault="002C6F89" w:rsidP="002C6F89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thaiDistribute"/>
        <w:rPr>
          <w:rFonts w:ascii="Angsana New" w:hAnsi="Angsana New"/>
          <w:b/>
          <w:bCs/>
          <w:sz w:val="32"/>
          <w:szCs w:val="32"/>
        </w:rPr>
      </w:pPr>
      <w:r w:rsidRPr="003A7F7A">
        <w:rPr>
          <w:rFonts w:ascii="Angsana New" w:hAnsi="Angsana New" w:hint="cs"/>
          <w:b/>
          <w:bCs/>
          <w:sz w:val="32"/>
          <w:szCs w:val="32"/>
        </w:rPr>
        <w:t>20</w:t>
      </w:r>
      <w:r w:rsidRPr="0055523E">
        <w:rPr>
          <w:rFonts w:ascii="Angsana New" w:hAnsi="Angsana New"/>
          <w:b/>
          <w:bCs/>
          <w:sz w:val="32"/>
          <w:szCs w:val="32"/>
        </w:rPr>
        <w:t>.</w:t>
      </w:r>
      <w:r w:rsidRPr="0055523E">
        <w:rPr>
          <w:rFonts w:ascii="Angsana New" w:hAnsi="Angsana New"/>
          <w:b/>
          <w:bCs/>
          <w:sz w:val="32"/>
          <w:szCs w:val="32"/>
        </w:rPr>
        <w:tab/>
      </w:r>
      <w:r w:rsidRPr="001C6A69">
        <w:rPr>
          <w:rFonts w:ascii="Angsana New" w:hAnsi="Angsana New" w:hint="cs"/>
          <w:b/>
          <w:bCs/>
          <w:sz w:val="32"/>
          <w:szCs w:val="32"/>
          <w:cs/>
        </w:rPr>
        <w:t>ประมาณการหนี้สิน</w:t>
      </w:r>
      <w:r w:rsidRPr="001C6A69">
        <w:rPr>
          <w:rFonts w:ascii="Angsana New" w:hAnsi="Angsana New"/>
          <w:b/>
          <w:bCs/>
          <w:sz w:val="32"/>
          <w:szCs w:val="32"/>
          <w:cs/>
        </w:rPr>
        <w:t>ผลประโยชน์พนักงาน</w:t>
      </w:r>
    </w:p>
    <w:p w14:paraId="68A0089E" w14:textId="77777777" w:rsidR="002C6F89" w:rsidRPr="0055523E" w:rsidRDefault="002C6F89" w:rsidP="002C6F89">
      <w:pPr>
        <w:tabs>
          <w:tab w:val="left" w:pos="284"/>
          <w:tab w:val="left" w:pos="851"/>
          <w:tab w:val="left" w:pos="1418"/>
        </w:tabs>
        <w:spacing w:line="380" w:lineRule="exact"/>
        <w:ind w:left="131" w:firstLine="720"/>
        <w:jc w:val="thaiDistribute"/>
        <w:rPr>
          <w:rFonts w:ascii="Angsana New" w:hAnsi="Angsana New"/>
          <w:sz w:val="32"/>
          <w:szCs w:val="32"/>
          <w:u w:val="single"/>
        </w:rPr>
      </w:pPr>
      <w:r w:rsidRPr="001C6A69">
        <w:rPr>
          <w:rFonts w:ascii="Angsana New" w:hAnsi="Angsana New"/>
          <w:sz w:val="32"/>
          <w:szCs w:val="32"/>
          <w:u w:val="single"/>
          <w:cs/>
        </w:rPr>
        <w:t>งบแสดงฐานะการเงิน</w:t>
      </w:r>
    </w:p>
    <w:tbl>
      <w:tblPr>
        <w:tblW w:w="837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1134"/>
        <w:gridCol w:w="137"/>
        <w:gridCol w:w="1003"/>
        <w:gridCol w:w="134"/>
        <w:gridCol w:w="976"/>
        <w:gridCol w:w="138"/>
        <w:gridCol w:w="1030"/>
      </w:tblGrid>
      <w:tr w:rsidR="002C6F89" w:rsidRPr="0055523E" w14:paraId="114590D2" w14:textId="77777777" w:rsidTr="002218D6">
        <w:trPr>
          <w:cantSplit/>
        </w:trPr>
        <w:tc>
          <w:tcPr>
            <w:tcW w:w="3827" w:type="dxa"/>
          </w:tcPr>
          <w:p w14:paraId="5E77760E" w14:textId="77777777" w:rsidR="002C6F89" w:rsidRPr="0055523E" w:rsidRDefault="002C6F89" w:rsidP="009F211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52" w:type="dxa"/>
            <w:gridSpan w:val="7"/>
            <w:tcBorders>
              <w:bottom w:val="single" w:sz="6" w:space="0" w:color="auto"/>
            </w:tcBorders>
          </w:tcPr>
          <w:p w14:paraId="27F8DD11" w14:textId="77777777" w:rsidR="002C6F89" w:rsidRPr="0055523E" w:rsidRDefault="002C6F89" w:rsidP="009F211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2C6F89" w:rsidRPr="0055523E" w14:paraId="0722986A" w14:textId="77777777" w:rsidTr="002218D6">
        <w:trPr>
          <w:cantSplit/>
        </w:trPr>
        <w:tc>
          <w:tcPr>
            <w:tcW w:w="3827" w:type="dxa"/>
          </w:tcPr>
          <w:p w14:paraId="34D1923F" w14:textId="77777777" w:rsidR="002C6F89" w:rsidRPr="0055523E" w:rsidRDefault="002C6F89" w:rsidP="009F211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7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E43913" w14:textId="77777777" w:rsidR="002C6F89" w:rsidRPr="0055523E" w:rsidRDefault="002C6F89" w:rsidP="009F2111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C6E84F6" w14:textId="77777777" w:rsidR="002C6F89" w:rsidRPr="0055523E" w:rsidRDefault="002C6F89" w:rsidP="009F211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EFC343" w14:textId="77777777" w:rsidR="002C6F89" w:rsidRPr="001C6A69" w:rsidRDefault="002C6F89" w:rsidP="009F2111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C6F89" w:rsidRPr="0055523E" w14:paraId="764E6D8B" w14:textId="77777777" w:rsidTr="002218D6">
        <w:trPr>
          <w:cantSplit/>
        </w:trPr>
        <w:tc>
          <w:tcPr>
            <w:tcW w:w="3827" w:type="dxa"/>
          </w:tcPr>
          <w:p w14:paraId="553DE164" w14:textId="77777777" w:rsidR="002C6F89" w:rsidRPr="001C6A69" w:rsidRDefault="002C6F89" w:rsidP="009F211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34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1FC8CB9" w14:textId="77777777" w:rsidR="002C6F89" w:rsidRPr="001C6A69" w:rsidRDefault="002C6F89" w:rsidP="009F2111">
            <w:pPr>
              <w:spacing w:line="320" w:lineRule="exact"/>
              <w:ind w:left="-42" w:right="-7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10AF756B" w14:textId="77777777" w:rsidR="002C6F89" w:rsidRPr="0055523E" w:rsidRDefault="002C6F89" w:rsidP="009F211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single" w:sz="6" w:space="0" w:color="auto"/>
            </w:tcBorders>
          </w:tcPr>
          <w:p w14:paraId="3638460A" w14:textId="77777777" w:rsidR="002C6F89" w:rsidRPr="0055523E" w:rsidRDefault="002C6F89" w:rsidP="009F2111">
            <w:pPr>
              <w:spacing w:line="320" w:lineRule="exact"/>
              <w:ind w:left="-42" w:right="-7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34" w:type="dxa"/>
          </w:tcPr>
          <w:p w14:paraId="27E3C201" w14:textId="77777777" w:rsidR="002C6F89" w:rsidRPr="001C6A69" w:rsidRDefault="002C6F89" w:rsidP="009F211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34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single" w:sz="6" w:space="0" w:color="auto"/>
            </w:tcBorders>
          </w:tcPr>
          <w:p w14:paraId="67966811" w14:textId="77777777" w:rsidR="002C6F89" w:rsidRPr="001C6A69" w:rsidRDefault="002C6F89" w:rsidP="009F2111">
            <w:pPr>
              <w:spacing w:line="320" w:lineRule="exact"/>
              <w:ind w:left="-42" w:right="-7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38" w:type="dxa"/>
          </w:tcPr>
          <w:p w14:paraId="10234DDD" w14:textId="77777777" w:rsidR="002C6F89" w:rsidRPr="0055523E" w:rsidRDefault="002C6F89" w:rsidP="009F211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14:paraId="356ECA2A" w14:textId="77777777" w:rsidR="002C6F89" w:rsidRPr="001C6A69" w:rsidRDefault="002C6F89" w:rsidP="009F2111">
            <w:pPr>
              <w:spacing w:line="320" w:lineRule="exact"/>
              <w:ind w:left="-42" w:right="-7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2C6F89" w:rsidRPr="0055523E" w14:paraId="4BC872B1" w14:textId="77777777" w:rsidTr="002218D6">
        <w:trPr>
          <w:cantSplit/>
        </w:trPr>
        <w:tc>
          <w:tcPr>
            <w:tcW w:w="3827" w:type="dxa"/>
          </w:tcPr>
          <w:p w14:paraId="39CD67DB" w14:textId="77777777" w:rsidR="002C6F89" w:rsidRPr="001C6A69" w:rsidRDefault="002C6F89" w:rsidP="009F211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341" w:hanging="59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ประมาณการหนี้สินผลประโยชน์พนักงาน</w:t>
            </w:r>
            <w:r w:rsidRPr="001C6A69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1C6A69">
              <w:rPr>
                <w:rFonts w:ascii="Angsana New" w:hAnsi="Angsana New"/>
                <w:sz w:val="24"/>
                <w:szCs w:val="24"/>
                <w:cs/>
              </w:rPr>
              <w:t>ณ วันต</w:t>
            </w:r>
            <w:r w:rsidRPr="001C6A69">
              <w:rPr>
                <w:rFonts w:ascii="Angsana New" w:hAnsi="Angsana New" w:hint="cs"/>
                <w:sz w:val="24"/>
                <w:szCs w:val="24"/>
                <w:cs/>
              </w:rPr>
              <w:t>้นปี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81607DD" w14:textId="77777777" w:rsidR="002C6F89" w:rsidRPr="0055523E" w:rsidRDefault="002C6F89" w:rsidP="009F211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12,752,864.42</w:t>
            </w:r>
          </w:p>
        </w:tc>
        <w:tc>
          <w:tcPr>
            <w:tcW w:w="137" w:type="dxa"/>
          </w:tcPr>
          <w:p w14:paraId="203871D1" w14:textId="77777777" w:rsidR="002C6F89" w:rsidRPr="0055523E" w:rsidRDefault="002C6F89" w:rsidP="009F211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6" w:space="0" w:color="auto"/>
            </w:tcBorders>
          </w:tcPr>
          <w:p w14:paraId="3073322C" w14:textId="77777777" w:rsidR="002C6F89" w:rsidRPr="0055523E" w:rsidRDefault="002C6F89" w:rsidP="009F211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11,951,726.54</w:t>
            </w:r>
          </w:p>
        </w:tc>
        <w:tc>
          <w:tcPr>
            <w:tcW w:w="134" w:type="dxa"/>
          </w:tcPr>
          <w:p w14:paraId="4E589441" w14:textId="77777777" w:rsidR="002C6F89" w:rsidRPr="001C6A69" w:rsidRDefault="002C6F89" w:rsidP="009F211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34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single" w:sz="6" w:space="0" w:color="auto"/>
            </w:tcBorders>
          </w:tcPr>
          <w:p w14:paraId="373C6C63" w14:textId="77777777" w:rsidR="002C6F89" w:rsidRPr="0055523E" w:rsidRDefault="002C6F89" w:rsidP="009F211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11,792,172.42</w:t>
            </w:r>
          </w:p>
        </w:tc>
        <w:tc>
          <w:tcPr>
            <w:tcW w:w="138" w:type="dxa"/>
          </w:tcPr>
          <w:p w14:paraId="2416E596" w14:textId="77777777" w:rsidR="002C6F89" w:rsidRPr="0055523E" w:rsidRDefault="002C6F89" w:rsidP="009F211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14:paraId="1D727A3F" w14:textId="77777777" w:rsidR="002C6F89" w:rsidRPr="0055523E" w:rsidRDefault="002C6F89" w:rsidP="009F211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10,354,195.42</w:t>
            </w:r>
          </w:p>
        </w:tc>
      </w:tr>
      <w:tr w:rsidR="002C6F89" w:rsidRPr="0055523E" w14:paraId="68F714A9" w14:textId="77777777" w:rsidTr="002218D6">
        <w:trPr>
          <w:cantSplit/>
        </w:trPr>
        <w:tc>
          <w:tcPr>
            <w:tcW w:w="3827" w:type="dxa"/>
          </w:tcPr>
          <w:p w14:paraId="63E4C5CB" w14:textId="77777777" w:rsidR="002C6F89" w:rsidRPr="001C6A69" w:rsidRDefault="002C6F89" w:rsidP="009F211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341" w:hanging="59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ต้นทุนบริการและดอกเบี้ยงวดปัจจุบัน</w:t>
            </w:r>
          </w:p>
        </w:tc>
        <w:tc>
          <w:tcPr>
            <w:tcW w:w="1134" w:type="dxa"/>
          </w:tcPr>
          <w:p w14:paraId="5A84E040" w14:textId="77777777" w:rsidR="002C6F89" w:rsidRPr="0055523E" w:rsidRDefault="002C6F89" w:rsidP="009F2111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1,981,924.43</w:t>
            </w:r>
          </w:p>
        </w:tc>
        <w:tc>
          <w:tcPr>
            <w:tcW w:w="137" w:type="dxa"/>
          </w:tcPr>
          <w:p w14:paraId="369BD97B" w14:textId="77777777" w:rsidR="002C6F89" w:rsidRPr="0055523E" w:rsidRDefault="002C6F89" w:rsidP="009F2111">
            <w:pPr>
              <w:spacing w:line="32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</w:tcPr>
          <w:p w14:paraId="13F3228C" w14:textId="77777777" w:rsidR="002C6F89" w:rsidRPr="0055523E" w:rsidRDefault="002C6F89" w:rsidP="009F211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1,723,575.00</w:t>
            </w:r>
          </w:p>
        </w:tc>
        <w:tc>
          <w:tcPr>
            <w:tcW w:w="134" w:type="dxa"/>
          </w:tcPr>
          <w:p w14:paraId="718106AF" w14:textId="77777777" w:rsidR="002C6F89" w:rsidRPr="001C6A69" w:rsidRDefault="002C6F89" w:rsidP="009F2111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6" w:type="dxa"/>
          </w:tcPr>
          <w:p w14:paraId="7DEA5FC1" w14:textId="77777777" w:rsidR="002C6F89" w:rsidRPr="0055523E" w:rsidRDefault="002C6F89" w:rsidP="009F211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7F7A">
              <w:rPr>
                <w:rFonts w:ascii="Angsana New" w:hAnsi="Angsana New"/>
                <w:sz w:val="24"/>
                <w:szCs w:val="24"/>
              </w:rPr>
              <w:t>1</w:t>
            </w:r>
            <w:r w:rsidRPr="0055523E">
              <w:rPr>
                <w:rFonts w:ascii="Angsana New" w:hAnsi="Angsana New"/>
                <w:sz w:val="24"/>
                <w:szCs w:val="24"/>
              </w:rPr>
              <w:t>,</w:t>
            </w:r>
            <w:r w:rsidRPr="003A7F7A">
              <w:rPr>
                <w:rFonts w:ascii="Angsana New" w:hAnsi="Angsana New"/>
                <w:sz w:val="24"/>
                <w:szCs w:val="24"/>
              </w:rPr>
              <w:t>651</w:t>
            </w:r>
            <w:r w:rsidRPr="0055523E">
              <w:rPr>
                <w:rFonts w:ascii="Angsana New" w:hAnsi="Angsana New"/>
                <w:sz w:val="24"/>
                <w:szCs w:val="24"/>
              </w:rPr>
              <w:t>,</w:t>
            </w:r>
            <w:r w:rsidRPr="003A7F7A">
              <w:rPr>
                <w:rFonts w:ascii="Angsana New" w:hAnsi="Angsana New"/>
                <w:sz w:val="24"/>
                <w:szCs w:val="24"/>
              </w:rPr>
              <w:t>485.43</w:t>
            </w:r>
          </w:p>
        </w:tc>
        <w:tc>
          <w:tcPr>
            <w:tcW w:w="138" w:type="dxa"/>
          </w:tcPr>
          <w:p w14:paraId="23687CCE" w14:textId="77777777" w:rsidR="002C6F89" w:rsidRPr="0055523E" w:rsidRDefault="002C6F89" w:rsidP="009F2111">
            <w:pPr>
              <w:spacing w:line="32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14:paraId="7A88B0E4" w14:textId="77777777" w:rsidR="002C6F89" w:rsidRPr="0055523E" w:rsidRDefault="002C6F89" w:rsidP="009F211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1,448,171.00</w:t>
            </w:r>
          </w:p>
        </w:tc>
      </w:tr>
      <w:tr w:rsidR="002C6F89" w:rsidRPr="0055523E" w14:paraId="0377028E" w14:textId="77777777" w:rsidTr="002218D6">
        <w:trPr>
          <w:cantSplit/>
        </w:trPr>
        <w:tc>
          <w:tcPr>
            <w:tcW w:w="3827" w:type="dxa"/>
          </w:tcPr>
          <w:p w14:paraId="69E07EB8" w14:textId="77777777" w:rsidR="002C6F89" w:rsidRPr="001C6A69" w:rsidRDefault="002C6F89" w:rsidP="009F211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341" w:hanging="59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 w:hint="cs"/>
                <w:sz w:val="24"/>
                <w:szCs w:val="24"/>
                <w:cs/>
              </w:rPr>
              <w:t xml:space="preserve">ปรับปรุงอื่น </w:t>
            </w:r>
          </w:p>
        </w:tc>
        <w:tc>
          <w:tcPr>
            <w:tcW w:w="1134" w:type="dxa"/>
          </w:tcPr>
          <w:p w14:paraId="646A4530" w14:textId="77777777" w:rsidR="002C6F89" w:rsidRPr="0055523E" w:rsidRDefault="002C6F89" w:rsidP="009F2111">
            <w:pPr>
              <w:spacing w:line="320" w:lineRule="exact"/>
              <w:ind w:right="-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(457,904.43)</w:t>
            </w:r>
          </w:p>
        </w:tc>
        <w:tc>
          <w:tcPr>
            <w:tcW w:w="137" w:type="dxa"/>
          </w:tcPr>
          <w:p w14:paraId="5BED354D" w14:textId="77777777" w:rsidR="002C6F89" w:rsidRPr="0055523E" w:rsidRDefault="002C6F89" w:rsidP="009F2111">
            <w:pPr>
              <w:spacing w:line="32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</w:tcPr>
          <w:p w14:paraId="3622B645" w14:textId="77777777" w:rsidR="002C6F89" w:rsidRPr="0055523E" w:rsidRDefault="002C6F89" w:rsidP="009F2111">
            <w:pPr>
              <w:spacing w:line="320" w:lineRule="exact"/>
              <w:ind w:left="-510" w:right="352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CB75319" w14:textId="77777777" w:rsidR="002C6F89" w:rsidRPr="001C6A69" w:rsidRDefault="002C6F89" w:rsidP="009F2111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6" w:type="dxa"/>
          </w:tcPr>
          <w:p w14:paraId="4FFBE4B6" w14:textId="77777777" w:rsidR="002C6F89" w:rsidRPr="0055523E" w:rsidRDefault="002C6F89" w:rsidP="009F2111">
            <w:pPr>
              <w:spacing w:line="320" w:lineRule="exact"/>
              <w:ind w:right="-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(457,904.43)</w:t>
            </w:r>
          </w:p>
        </w:tc>
        <w:tc>
          <w:tcPr>
            <w:tcW w:w="138" w:type="dxa"/>
          </w:tcPr>
          <w:p w14:paraId="0D81F30F" w14:textId="77777777" w:rsidR="002C6F89" w:rsidRPr="0055523E" w:rsidRDefault="002C6F89" w:rsidP="009F2111">
            <w:pPr>
              <w:spacing w:line="32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14:paraId="4D56513A" w14:textId="77777777" w:rsidR="002C6F89" w:rsidRPr="0055523E" w:rsidRDefault="002C6F89" w:rsidP="009F2111">
            <w:pPr>
              <w:spacing w:line="320" w:lineRule="exact"/>
              <w:ind w:left="-510" w:right="352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</w:tr>
      <w:tr w:rsidR="002C6F89" w:rsidRPr="0055523E" w14:paraId="7DFAC641" w14:textId="77777777" w:rsidTr="002218D6">
        <w:trPr>
          <w:cantSplit/>
        </w:trPr>
        <w:tc>
          <w:tcPr>
            <w:tcW w:w="3827" w:type="dxa"/>
          </w:tcPr>
          <w:p w14:paraId="07A9A4F5" w14:textId="77777777" w:rsidR="002C6F89" w:rsidRPr="001C6A69" w:rsidRDefault="002C6F89" w:rsidP="009F211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70" w:hanging="170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ผล</w:t>
            </w:r>
            <w:r w:rsidRPr="001C6A69">
              <w:rPr>
                <w:rFonts w:ascii="Angsana New" w:hAnsi="Angsana New" w:hint="cs"/>
                <w:sz w:val="24"/>
                <w:szCs w:val="24"/>
                <w:cs/>
              </w:rPr>
              <w:t>กำไร</w:t>
            </w:r>
            <w:r w:rsidRPr="001C6A69">
              <w:rPr>
                <w:rFonts w:ascii="Angsana New" w:hAnsi="Angsana New"/>
                <w:sz w:val="24"/>
                <w:szCs w:val="24"/>
                <w:cs/>
              </w:rPr>
              <w:t>จากการ</w:t>
            </w:r>
            <w:r w:rsidRPr="001C6A69">
              <w:rPr>
                <w:rFonts w:ascii="Angsana New" w:hAnsi="Angsana New" w:hint="cs"/>
                <w:sz w:val="24"/>
                <w:szCs w:val="24"/>
                <w:cs/>
              </w:rPr>
              <w:t>วัดมูลค่าใหม่ของผลประโยชน์พนักงาน</w:t>
            </w:r>
            <w:r w:rsidRPr="0055523E">
              <w:rPr>
                <w:rFonts w:ascii="Angsana New" w:hAnsi="Angsana New"/>
                <w:sz w:val="24"/>
                <w:szCs w:val="24"/>
              </w:rPr>
              <w:tab/>
            </w:r>
            <w:r w:rsidRPr="001C6A69">
              <w:rPr>
                <w:rFonts w:ascii="Angsana New" w:hAnsi="Angsana New" w:hint="cs"/>
                <w:sz w:val="24"/>
                <w:szCs w:val="24"/>
                <w:cs/>
              </w:rPr>
              <w:t>ที่กำหนดไว้</w:t>
            </w:r>
          </w:p>
        </w:tc>
        <w:tc>
          <w:tcPr>
            <w:tcW w:w="1134" w:type="dxa"/>
            <w:vAlign w:val="bottom"/>
          </w:tcPr>
          <w:p w14:paraId="1229F44B" w14:textId="77777777" w:rsidR="002C6F89" w:rsidRPr="0055523E" w:rsidRDefault="002C6F89" w:rsidP="009F2111">
            <w:pPr>
              <w:spacing w:line="320" w:lineRule="exact"/>
              <w:ind w:left="-510" w:right="352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7" w:type="dxa"/>
            <w:vAlign w:val="bottom"/>
          </w:tcPr>
          <w:p w14:paraId="6E8D97F1" w14:textId="77777777" w:rsidR="002C6F89" w:rsidRPr="0055523E" w:rsidRDefault="002C6F89" w:rsidP="009F2111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14:paraId="490AE951" w14:textId="77777777" w:rsidR="002C6F89" w:rsidRPr="0055523E" w:rsidRDefault="002C6F89" w:rsidP="009F2111">
            <w:pPr>
              <w:spacing w:line="320" w:lineRule="exact"/>
              <w:ind w:right="-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(922,437.12)</w:t>
            </w:r>
          </w:p>
        </w:tc>
        <w:tc>
          <w:tcPr>
            <w:tcW w:w="134" w:type="dxa"/>
            <w:vAlign w:val="bottom"/>
          </w:tcPr>
          <w:p w14:paraId="42A5B080" w14:textId="77777777" w:rsidR="002C6F89" w:rsidRPr="001C6A69" w:rsidRDefault="002C6F89" w:rsidP="009F2111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6" w:type="dxa"/>
          </w:tcPr>
          <w:p w14:paraId="697103CD" w14:textId="77777777" w:rsidR="002C6F89" w:rsidRPr="0055523E" w:rsidRDefault="002C6F89" w:rsidP="009F2111">
            <w:pPr>
              <w:spacing w:line="320" w:lineRule="exact"/>
              <w:ind w:left="-510" w:right="352"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FABBF7E" w14:textId="77777777" w:rsidR="002C6F89" w:rsidRPr="0055523E" w:rsidRDefault="002C6F89" w:rsidP="009F2111">
            <w:pPr>
              <w:spacing w:line="320" w:lineRule="exact"/>
              <w:ind w:left="-510" w:right="352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38" w:type="dxa"/>
            <w:vAlign w:val="bottom"/>
          </w:tcPr>
          <w:p w14:paraId="6ADE0D74" w14:textId="77777777" w:rsidR="002C6F89" w:rsidRPr="0055523E" w:rsidRDefault="002C6F89" w:rsidP="009F2111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vAlign w:val="bottom"/>
          </w:tcPr>
          <w:p w14:paraId="63B6FC52" w14:textId="77777777" w:rsidR="002C6F89" w:rsidRPr="0055523E" w:rsidRDefault="002C6F89" w:rsidP="009F2111">
            <w:pPr>
              <w:spacing w:line="320" w:lineRule="exact"/>
              <w:ind w:right="-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(10,194.00)</w:t>
            </w:r>
          </w:p>
        </w:tc>
      </w:tr>
      <w:tr w:rsidR="002C6F89" w:rsidRPr="0055523E" w14:paraId="74C3E5DC" w14:textId="77777777" w:rsidTr="002218D6">
        <w:trPr>
          <w:cantSplit/>
        </w:trPr>
        <w:tc>
          <w:tcPr>
            <w:tcW w:w="3827" w:type="dxa"/>
          </w:tcPr>
          <w:p w14:paraId="18949E1B" w14:textId="77777777" w:rsidR="002C6F89" w:rsidRPr="001C6A69" w:rsidRDefault="002C6F89" w:rsidP="009F211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341" w:hanging="59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ประมาณการหนี้สินผลประโยชน์พนักงาน</w:t>
            </w:r>
            <w:r w:rsidRPr="001C6A69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1C6A69">
              <w:rPr>
                <w:rFonts w:ascii="Angsana New" w:hAnsi="Angsana New"/>
                <w:sz w:val="24"/>
                <w:szCs w:val="24"/>
                <w:cs/>
              </w:rPr>
              <w:t>ณ วันส</w:t>
            </w:r>
            <w:r w:rsidRPr="001C6A69">
              <w:rPr>
                <w:rFonts w:ascii="Angsana New" w:hAnsi="Angsana New" w:hint="cs"/>
                <w:sz w:val="24"/>
                <w:szCs w:val="24"/>
                <w:cs/>
              </w:rPr>
              <w:t>ิ้นปี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8823A44" w14:textId="77777777" w:rsidR="002C6F89" w:rsidRPr="0055523E" w:rsidRDefault="002C6F89" w:rsidP="009F2111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14,276,884.42</w:t>
            </w:r>
          </w:p>
        </w:tc>
        <w:tc>
          <w:tcPr>
            <w:tcW w:w="137" w:type="dxa"/>
          </w:tcPr>
          <w:p w14:paraId="57020EFB" w14:textId="77777777" w:rsidR="002C6F89" w:rsidRPr="0055523E" w:rsidRDefault="002C6F89" w:rsidP="009F2111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double" w:sz="6" w:space="0" w:color="auto"/>
            </w:tcBorders>
          </w:tcPr>
          <w:p w14:paraId="05058994" w14:textId="77777777" w:rsidR="002C6F89" w:rsidRPr="0055523E" w:rsidRDefault="002C6F89" w:rsidP="009F2111">
            <w:pPr>
              <w:spacing w:line="320" w:lineRule="exact"/>
              <w:ind w:left="-56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12,752,864.42</w:t>
            </w:r>
          </w:p>
        </w:tc>
        <w:tc>
          <w:tcPr>
            <w:tcW w:w="134" w:type="dxa"/>
          </w:tcPr>
          <w:p w14:paraId="407BB6CD" w14:textId="77777777" w:rsidR="002C6F89" w:rsidRPr="001C6A69" w:rsidRDefault="002C6F89" w:rsidP="009F2111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-199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single" w:sz="6" w:space="0" w:color="auto"/>
              <w:bottom w:val="double" w:sz="6" w:space="0" w:color="auto"/>
            </w:tcBorders>
          </w:tcPr>
          <w:p w14:paraId="6520AD9D" w14:textId="77777777" w:rsidR="002C6F89" w:rsidRPr="0055523E" w:rsidRDefault="002C6F89" w:rsidP="009F211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7F7A">
              <w:rPr>
                <w:rFonts w:ascii="Angsana New" w:hAnsi="Angsana New"/>
                <w:sz w:val="24"/>
                <w:szCs w:val="24"/>
              </w:rPr>
              <w:t>12</w:t>
            </w:r>
            <w:r w:rsidRPr="0055523E">
              <w:rPr>
                <w:rFonts w:ascii="Angsana New" w:hAnsi="Angsana New"/>
                <w:sz w:val="24"/>
                <w:szCs w:val="24"/>
              </w:rPr>
              <w:t>,</w:t>
            </w:r>
            <w:r w:rsidRPr="003A7F7A">
              <w:rPr>
                <w:rFonts w:ascii="Angsana New" w:hAnsi="Angsana New"/>
                <w:sz w:val="24"/>
                <w:szCs w:val="24"/>
              </w:rPr>
              <w:t>985</w:t>
            </w:r>
            <w:r w:rsidRPr="0055523E">
              <w:rPr>
                <w:rFonts w:ascii="Angsana New" w:hAnsi="Angsana New"/>
                <w:sz w:val="24"/>
                <w:szCs w:val="24"/>
              </w:rPr>
              <w:t>,</w:t>
            </w:r>
            <w:r w:rsidRPr="003A7F7A">
              <w:rPr>
                <w:rFonts w:ascii="Angsana New" w:hAnsi="Angsana New"/>
                <w:sz w:val="24"/>
                <w:szCs w:val="24"/>
              </w:rPr>
              <w:t>753.42</w:t>
            </w:r>
          </w:p>
        </w:tc>
        <w:tc>
          <w:tcPr>
            <w:tcW w:w="138" w:type="dxa"/>
          </w:tcPr>
          <w:p w14:paraId="31B14364" w14:textId="77777777" w:rsidR="002C6F89" w:rsidRPr="0055523E" w:rsidRDefault="002C6F89" w:rsidP="009F2111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</w:tcPr>
          <w:p w14:paraId="7873279F" w14:textId="77777777" w:rsidR="002C6F89" w:rsidRPr="0055523E" w:rsidRDefault="002C6F89" w:rsidP="009F211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11,792,172.42</w:t>
            </w:r>
          </w:p>
        </w:tc>
      </w:tr>
    </w:tbl>
    <w:p w14:paraId="3C047541" w14:textId="77777777" w:rsidR="002C6F89" w:rsidRPr="0055523E" w:rsidRDefault="002C6F89" w:rsidP="00D71E84">
      <w:pPr>
        <w:tabs>
          <w:tab w:val="left" w:pos="284"/>
          <w:tab w:val="left" w:pos="851"/>
          <w:tab w:val="left" w:pos="1418"/>
        </w:tabs>
        <w:spacing w:line="240" w:lineRule="exact"/>
        <w:ind w:firstLine="851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2E6EE5F6" w14:textId="2AB6A5D4" w:rsidR="002C6F89" w:rsidRPr="0055523E" w:rsidRDefault="002C6F89" w:rsidP="002C6F89">
      <w:pPr>
        <w:tabs>
          <w:tab w:val="left" w:pos="284"/>
          <w:tab w:val="left" w:pos="851"/>
          <w:tab w:val="left" w:pos="1418"/>
        </w:tabs>
        <w:spacing w:line="380" w:lineRule="exact"/>
        <w:ind w:firstLine="851"/>
        <w:jc w:val="thaiDistribute"/>
        <w:rPr>
          <w:rFonts w:ascii="Angsana New" w:hAnsi="Angsana New"/>
          <w:sz w:val="32"/>
          <w:szCs w:val="32"/>
          <w:u w:val="single"/>
        </w:rPr>
      </w:pPr>
      <w:r w:rsidRPr="001C6A69">
        <w:rPr>
          <w:rFonts w:ascii="Angsana New" w:hAnsi="Angsana New"/>
          <w:sz w:val="32"/>
          <w:szCs w:val="32"/>
          <w:u w:val="single"/>
          <w:cs/>
        </w:rPr>
        <w:t>ค่าใช้จ่ายที่รับรู้ในงบกำไรขาดทุนเบ็ดเสร็จ</w:t>
      </w:r>
    </w:p>
    <w:p w14:paraId="6F78D5C5" w14:textId="77777777" w:rsidR="002C6F89" w:rsidRPr="001C6A69" w:rsidRDefault="002C6F89" w:rsidP="002C6F89">
      <w:pPr>
        <w:tabs>
          <w:tab w:val="left" w:pos="284"/>
          <w:tab w:val="left" w:pos="851"/>
          <w:tab w:val="left" w:pos="1418"/>
        </w:tabs>
        <w:spacing w:line="380" w:lineRule="exact"/>
        <w:ind w:firstLine="851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C6A69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Pr="0055523E">
        <w:rPr>
          <w:rFonts w:ascii="Angsana New" w:hAnsi="Angsana New"/>
          <w:sz w:val="32"/>
          <w:szCs w:val="32"/>
        </w:rPr>
        <w:t xml:space="preserve"> 31</w:t>
      </w:r>
      <w:r w:rsidRPr="001C6A6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55523E">
        <w:rPr>
          <w:rFonts w:ascii="Angsana New" w:hAnsi="Angsana New"/>
          <w:sz w:val="32"/>
          <w:szCs w:val="32"/>
        </w:rPr>
        <w:t>2564</w:t>
      </w:r>
      <w:r w:rsidRPr="001C6A69">
        <w:rPr>
          <w:rFonts w:ascii="Angsana New" w:hAnsi="Angsana New"/>
          <w:sz w:val="32"/>
          <w:szCs w:val="32"/>
          <w:cs/>
        </w:rPr>
        <w:t xml:space="preserve"> และ</w:t>
      </w:r>
      <w:r w:rsidRPr="0055523E">
        <w:rPr>
          <w:rFonts w:ascii="Angsana New" w:hAnsi="Angsana New"/>
          <w:sz w:val="32"/>
          <w:szCs w:val="32"/>
        </w:rPr>
        <w:t xml:space="preserve"> 2563</w:t>
      </w:r>
    </w:p>
    <w:tbl>
      <w:tblPr>
        <w:tblW w:w="8367" w:type="dxa"/>
        <w:tblInd w:w="9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48"/>
        <w:gridCol w:w="1247"/>
        <w:gridCol w:w="134"/>
        <w:gridCol w:w="1247"/>
        <w:gridCol w:w="139"/>
        <w:gridCol w:w="1247"/>
        <w:gridCol w:w="158"/>
        <w:gridCol w:w="1247"/>
      </w:tblGrid>
      <w:tr w:rsidR="002C6F89" w:rsidRPr="0055523E" w14:paraId="2D4D1AC2" w14:textId="77777777" w:rsidTr="002218D6">
        <w:tc>
          <w:tcPr>
            <w:tcW w:w="2948" w:type="dxa"/>
            <w:shd w:val="clear" w:color="auto" w:fill="auto"/>
          </w:tcPr>
          <w:p w14:paraId="09ADEABE" w14:textId="77777777" w:rsidR="002C6F89" w:rsidRPr="0055523E" w:rsidRDefault="002C6F89" w:rsidP="004F6A55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19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0133E62" w14:textId="77777777" w:rsidR="002C6F89" w:rsidRPr="0055523E" w:rsidRDefault="002C6F89" w:rsidP="004F6A55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1C6A69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บาท</w:t>
            </w:r>
          </w:p>
        </w:tc>
      </w:tr>
      <w:tr w:rsidR="002C6F89" w:rsidRPr="0055523E" w14:paraId="59DDDA86" w14:textId="77777777" w:rsidTr="002218D6">
        <w:tc>
          <w:tcPr>
            <w:tcW w:w="2948" w:type="dxa"/>
            <w:shd w:val="clear" w:color="auto" w:fill="auto"/>
          </w:tcPr>
          <w:p w14:paraId="02084059" w14:textId="77777777" w:rsidR="002C6F89" w:rsidRPr="0055523E" w:rsidRDefault="002C6F89" w:rsidP="004F6A55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1994ED5" w14:textId="77777777" w:rsidR="002C6F89" w:rsidRPr="0055523E" w:rsidRDefault="002C6F89" w:rsidP="004F6A55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1C6A6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  <w:shd w:val="clear" w:color="auto" w:fill="auto"/>
          </w:tcPr>
          <w:p w14:paraId="4171F335" w14:textId="77777777" w:rsidR="002C6F89" w:rsidRPr="0055523E" w:rsidRDefault="002C6F89" w:rsidP="004F6A55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B8C2114" w14:textId="77777777" w:rsidR="002C6F89" w:rsidRPr="0055523E" w:rsidRDefault="002C6F89" w:rsidP="004F6A55">
            <w:pPr>
              <w:tabs>
                <w:tab w:val="left" w:pos="90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1C6A6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C6F89" w:rsidRPr="0055523E" w14:paraId="54A107E8" w14:textId="77777777" w:rsidTr="002218D6">
        <w:tc>
          <w:tcPr>
            <w:tcW w:w="2948" w:type="dxa"/>
            <w:shd w:val="clear" w:color="auto" w:fill="auto"/>
          </w:tcPr>
          <w:p w14:paraId="2F1533DA" w14:textId="77777777" w:rsidR="002C6F89" w:rsidRPr="0055523E" w:rsidRDefault="002C6F89" w:rsidP="004F6A55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B72FE9F" w14:textId="77777777" w:rsidR="002C6F89" w:rsidRPr="0055523E" w:rsidRDefault="002C6F89" w:rsidP="004F6A55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55523E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659EFE17" w14:textId="77777777" w:rsidR="002C6F89" w:rsidRPr="0055523E" w:rsidRDefault="002C6F89" w:rsidP="004F6A55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869A84" w14:textId="77777777" w:rsidR="002C6F89" w:rsidRPr="0055523E" w:rsidRDefault="002C6F89" w:rsidP="004F6A55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55523E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9" w:type="dxa"/>
            <w:shd w:val="clear" w:color="auto" w:fill="auto"/>
          </w:tcPr>
          <w:p w14:paraId="09E26B7C" w14:textId="77777777" w:rsidR="002C6F89" w:rsidRPr="0055523E" w:rsidRDefault="002C6F89" w:rsidP="004F6A55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4E4229FF" w14:textId="77777777" w:rsidR="002C6F89" w:rsidRPr="0055523E" w:rsidRDefault="002C6F89" w:rsidP="004F6A55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55523E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58" w:type="dxa"/>
            <w:shd w:val="clear" w:color="auto" w:fill="auto"/>
          </w:tcPr>
          <w:p w14:paraId="5B51ED15" w14:textId="77777777" w:rsidR="002C6F89" w:rsidRPr="0055523E" w:rsidRDefault="002C6F89" w:rsidP="004F6A55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71012979" w14:textId="77777777" w:rsidR="002C6F89" w:rsidRPr="0055523E" w:rsidRDefault="002C6F89" w:rsidP="004F6A55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55523E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2C6F89" w:rsidRPr="0055523E" w14:paraId="6A750E3F" w14:textId="77777777" w:rsidTr="002218D6">
        <w:tc>
          <w:tcPr>
            <w:tcW w:w="2948" w:type="dxa"/>
            <w:shd w:val="clear" w:color="auto" w:fill="auto"/>
          </w:tcPr>
          <w:p w14:paraId="40B94059" w14:textId="77777777" w:rsidR="002C6F89" w:rsidRPr="0055523E" w:rsidRDefault="002C6F89" w:rsidP="004F6A55">
            <w:pPr>
              <w:tabs>
                <w:tab w:val="left" w:pos="284"/>
                <w:tab w:val="left" w:pos="584"/>
                <w:tab w:val="left" w:pos="1418"/>
              </w:tabs>
              <w:spacing w:line="320" w:lineRule="exact"/>
              <w:ind w:hanging="5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6A69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47" w:type="dxa"/>
            <w:shd w:val="clear" w:color="auto" w:fill="auto"/>
          </w:tcPr>
          <w:p w14:paraId="1DE673D8" w14:textId="77777777" w:rsidR="002C6F89" w:rsidRPr="0055523E" w:rsidRDefault="002C6F89" w:rsidP="004F6A5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/>
                <w:sz w:val="26"/>
                <w:szCs w:val="26"/>
              </w:rPr>
              <w:t xml:space="preserve"> 1,810,260.43 </w:t>
            </w:r>
          </w:p>
        </w:tc>
        <w:tc>
          <w:tcPr>
            <w:tcW w:w="134" w:type="dxa"/>
            <w:shd w:val="clear" w:color="auto" w:fill="auto"/>
          </w:tcPr>
          <w:p w14:paraId="2CF6F352" w14:textId="77777777" w:rsidR="002C6F89" w:rsidRPr="0055523E" w:rsidRDefault="002C6F89" w:rsidP="004F6A55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18E16011" w14:textId="77777777" w:rsidR="002C6F89" w:rsidRPr="0055523E" w:rsidRDefault="002C6F89" w:rsidP="004F6A5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/>
                <w:sz w:val="26"/>
                <w:szCs w:val="26"/>
              </w:rPr>
              <w:t>1,575,443.00</w:t>
            </w:r>
          </w:p>
        </w:tc>
        <w:tc>
          <w:tcPr>
            <w:tcW w:w="139" w:type="dxa"/>
            <w:shd w:val="clear" w:color="auto" w:fill="auto"/>
          </w:tcPr>
          <w:p w14:paraId="192F2666" w14:textId="77777777" w:rsidR="002C6F89" w:rsidRPr="001C6A69" w:rsidRDefault="002C6F89" w:rsidP="004F6A5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shd w:val="clear" w:color="auto" w:fill="auto"/>
          </w:tcPr>
          <w:p w14:paraId="40E0CFB3" w14:textId="77777777" w:rsidR="002C6F89" w:rsidRPr="0055523E" w:rsidRDefault="002C6F89" w:rsidP="004F6A5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/>
                <w:sz w:val="26"/>
                <w:szCs w:val="26"/>
              </w:rPr>
              <w:t xml:space="preserve"> 1,494,693.43 </w:t>
            </w:r>
          </w:p>
        </w:tc>
        <w:tc>
          <w:tcPr>
            <w:tcW w:w="158" w:type="dxa"/>
            <w:shd w:val="clear" w:color="auto" w:fill="auto"/>
          </w:tcPr>
          <w:p w14:paraId="0B8CEC28" w14:textId="77777777" w:rsidR="002C6F89" w:rsidRPr="0055523E" w:rsidRDefault="002C6F89" w:rsidP="004F6A55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384C841D" w14:textId="77777777" w:rsidR="002C6F89" w:rsidRPr="0055523E" w:rsidRDefault="002C6F89" w:rsidP="004F6A5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/>
                <w:sz w:val="26"/>
                <w:szCs w:val="26"/>
              </w:rPr>
              <w:t>1,310,615.00</w:t>
            </w:r>
          </w:p>
        </w:tc>
      </w:tr>
      <w:tr w:rsidR="002C6F89" w:rsidRPr="0055523E" w14:paraId="7264B7D6" w14:textId="77777777" w:rsidTr="002218D6">
        <w:tc>
          <w:tcPr>
            <w:tcW w:w="2948" w:type="dxa"/>
            <w:shd w:val="clear" w:color="auto" w:fill="auto"/>
          </w:tcPr>
          <w:p w14:paraId="27B06C31" w14:textId="77777777" w:rsidR="002C6F89" w:rsidRPr="001C6A69" w:rsidRDefault="002C6F89" w:rsidP="004F6A55">
            <w:pPr>
              <w:tabs>
                <w:tab w:val="left" w:pos="252"/>
                <w:tab w:val="left" w:pos="584"/>
                <w:tab w:val="left" w:pos="1418"/>
              </w:tabs>
              <w:spacing w:line="320" w:lineRule="exact"/>
              <w:ind w:hanging="5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C6A69">
              <w:rPr>
                <w:rFonts w:ascii="Angsana New" w:hAnsi="Angsana New"/>
                <w:sz w:val="26"/>
                <w:szCs w:val="26"/>
                <w:cs/>
              </w:rPr>
              <w:t>ดอกเบี้ยจากภาระผูกพัน</w:t>
            </w:r>
          </w:p>
        </w:tc>
        <w:tc>
          <w:tcPr>
            <w:tcW w:w="1247" w:type="dxa"/>
            <w:shd w:val="clear" w:color="auto" w:fill="auto"/>
          </w:tcPr>
          <w:p w14:paraId="36335D75" w14:textId="77777777" w:rsidR="002C6F89" w:rsidRPr="0055523E" w:rsidRDefault="002C6F89" w:rsidP="004F6A5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/>
                <w:sz w:val="26"/>
                <w:szCs w:val="26"/>
              </w:rPr>
              <w:t xml:space="preserve"> 171,664.00 </w:t>
            </w:r>
          </w:p>
        </w:tc>
        <w:tc>
          <w:tcPr>
            <w:tcW w:w="134" w:type="dxa"/>
            <w:shd w:val="clear" w:color="auto" w:fill="auto"/>
          </w:tcPr>
          <w:p w14:paraId="6B951A2F" w14:textId="77777777" w:rsidR="002C6F89" w:rsidRPr="0055523E" w:rsidRDefault="002C6F89" w:rsidP="004F6A55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521A5E41" w14:textId="77777777" w:rsidR="002C6F89" w:rsidRPr="0055523E" w:rsidRDefault="002C6F89" w:rsidP="004F6A5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5523E">
              <w:rPr>
                <w:rFonts w:ascii="Angsana New" w:hAnsi="Angsana New"/>
                <w:sz w:val="26"/>
                <w:szCs w:val="26"/>
              </w:rPr>
              <w:t>148,132.00</w:t>
            </w:r>
          </w:p>
        </w:tc>
        <w:tc>
          <w:tcPr>
            <w:tcW w:w="139" w:type="dxa"/>
            <w:shd w:val="clear" w:color="auto" w:fill="auto"/>
          </w:tcPr>
          <w:p w14:paraId="589ED414" w14:textId="77777777" w:rsidR="002C6F89" w:rsidRPr="001C6A69" w:rsidRDefault="002C6F89" w:rsidP="004F6A55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shd w:val="clear" w:color="auto" w:fill="auto"/>
          </w:tcPr>
          <w:p w14:paraId="603AF5C1" w14:textId="77777777" w:rsidR="002C6F89" w:rsidRPr="0055523E" w:rsidRDefault="002C6F89" w:rsidP="004F6A5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/>
                <w:sz w:val="26"/>
                <w:szCs w:val="26"/>
              </w:rPr>
              <w:t xml:space="preserve"> 156,792.00 </w:t>
            </w:r>
          </w:p>
        </w:tc>
        <w:tc>
          <w:tcPr>
            <w:tcW w:w="158" w:type="dxa"/>
            <w:shd w:val="clear" w:color="auto" w:fill="auto"/>
          </w:tcPr>
          <w:p w14:paraId="50F2DBEE" w14:textId="77777777" w:rsidR="002C6F89" w:rsidRPr="0055523E" w:rsidRDefault="002C6F89" w:rsidP="004F6A55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0FEC2C1B" w14:textId="77777777" w:rsidR="002C6F89" w:rsidRPr="0055523E" w:rsidRDefault="002C6F89" w:rsidP="004F6A5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/>
                <w:sz w:val="26"/>
                <w:szCs w:val="26"/>
              </w:rPr>
              <w:t>137,556.00</w:t>
            </w:r>
          </w:p>
        </w:tc>
      </w:tr>
      <w:tr w:rsidR="002C6F89" w:rsidRPr="0055523E" w14:paraId="318638D2" w14:textId="77777777" w:rsidTr="002218D6">
        <w:tc>
          <w:tcPr>
            <w:tcW w:w="2948" w:type="dxa"/>
            <w:shd w:val="clear" w:color="auto" w:fill="auto"/>
          </w:tcPr>
          <w:p w14:paraId="1CED7725" w14:textId="77777777" w:rsidR="002C6F89" w:rsidRPr="001C6A69" w:rsidRDefault="002C6F89" w:rsidP="004F6A55">
            <w:pPr>
              <w:tabs>
                <w:tab w:val="left" w:pos="252"/>
                <w:tab w:val="left" w:pos="584"/>
                <w:tab w:val="left" w:pos="1418"/>
              </w:tabs>
              <w:spacing w:line="320" w:lineRule="exact"/>
              <w:ind w:hanging="5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C6A69">
              <w:rPr>
                <w:rFonts w:ascii="Angsana New" w:hAnsi="Angsana New" w:hint="cs"/>
                <w:sz w:val="26"/>
                <w:szCs w:val="26"/>
                <w:cs/>
              </w:rPr>
              <w:t>ปรับปรุงอื่น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5D007738" w14:textId="77777777" w:rsidR="002C6F89" w:rsidRPr="0055523E" w:rsidRDefault="002C6F89" w:rsidP="004F6A55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7F7A">
              <w:rPr>
                <w:rFonts w:asciiTheme="majorBidi" w:hAnsiTheme="majorBidi" w:cstheme="majorBidi"/>
                <w:sz w:val="26"/>
                <w:szCs w:val="26"/>
              </w:rPr>
              <w:t>(457</w:t>
            </w:r>
            <w:r w:rsidRPr="005552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A7F7A">
              <w:rPr>
                <w:rFonts w:asciiTheme="majorBidi" w:hAnsiTheme="majorBidi" w:cstheme="majorBidi"/>
                <w:sz w:val="26"/>
                <w:szCs w:val="26"/>
              </w:rPr>
              <w:t>904.43)</w:t>
            </w:r>
          </w:p>
        </w:tc>
        <w:tc>
          <w:tcPr>
            <w:tcW w:w="134" w:type="dxa"/>
            <w:shd w:val="clear" w:color="auto" w:fill="auto"/>
          </w:tcPr>
          <w:p w14:paraId="75EA82B2" w14:textId="77777777" w:rsidR="002C6F89" w:rsidRPr="0055523E" w:rsidRDefault="002C6F89" w:rsidP="004F6A55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40A4E152" w14:textId="77777777" w:rsidR="002C6F89" w:rsidRPr="0055523E" w:rsidRDefault="002C6F89" w:rsidP="004F6A55">
            <w:pPr>
              <w:spacing w:line="320" w:lineRule="exact"/>
              <w:ind w:left="-510" w:right="352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1064EDF8" w14:textId="77777777" w:rsidR="002C6F89" w:rsidRPr="001C6A69" w:rsidRDefault="002C6F89" w:rsidP="004F6A55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0B09FB25" w14:textId="77777777" w:rsidR="002C6F89" w:rsidRPr="0055523E" w:rsidRDefault="002C6F89" w:rsidP="004F6A55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523E">
              <w:rPr>
                <w:rFonts w:asciiTheme="majorBidi" w:hAnsiTheme="majorBidi" w:cstheme="majorBidi"/>
                <w:sz w:val="26"/>
                <w:szCs w:val="26"/>
              </w:rPr>
              <w:t>(457,904.43)</w:t>
            </w:r>
          </w:p>
        </w:tc>
        <w:tc>
          <w:tcPr>
            <w:tcW w:w="158" w:type="dxa"/>
            <w:shd w:val="clear" w:color="auto" w:fill="auto"/>
          </w:tcPr>
          <w:p w14:paraId="18F468D3" w14:textId="77777777" w:rsidR="002C6F89" w:rsidRPr="0055523E" w:rsidRDefault="002C6F89" w:rsidP="004F6A55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73662AD6" w14:textId="77777777" w:rsidR="002C6F89" w:rsidRPr="0055523E" w:rsidRDefault="002C6F89" w:rsidP="004F6A55">
            <w:pPr>
              <w:spacing w:line="320" w:lineRule="exact"/>
              <w:ind w:left="-510" w:right="352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2C6F89" w:rsidRPr="0055523E" w14:paraId="78733BE8" w14:textId="77777777" w:rsidTr="002218D6">
        <w:tc>
          <w:tcPr>
            <w:tcW w:w="2948" w:type="dxa"/>
            <w:shd w:val="clear" w:color="auto" w:fill="auto"/>
          </w:tcPr>
          <w:p w14:paraId="053EAB7B" w14:textId="77777777" w:rsidR="002C6F89" w:rsidRPr="001C6A69" w:rsidRDefault="002C6F89" w:rsidP="004F6A55">
            <w:pPr>
              <w:tabs>
                <w:tab w:val="left" w:pos="252"/>
                <w:tab w:val="left" w:pos="584"/>
                <w:tab w:val="left" w:pos="1418"/>
              </w:tabs>
              <w:spacing w:line="320" w:lineRule="exact"/>
              <w:ind w:hanging="5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C6A6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0454355" w14:textId="77777777" w:rsidR="002C6F89" w:rsidRPr="0055523E" w:rsidRDefault="002C6F89" w:rsidP="004F6A5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/>
                <w:sz w:val="26"/>
                <w:szCs w:val="26"/>
              </w:rPr>
              <w:t>1,524,020.00</w:t>
            </w:r>
          </w:p>
        </w:tc>
        <w:tc>
          <w:tcPr>
            <w:tcW w:w="134" w:type="dxa"/>
            <w:shd w:val="clear" w:color="auto" w:fill="auto"/>
          </w:tcPr>
          <w:p w14:paraId="0C34EFD2" w14:textId="77777777" w:rsidR="002C6F89" w:rsidRPr="0055523E" w:rsidRDefault="002C6F89" w:rsidP="004F6A55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5E0F9E4" w14:textId="77777777" w:rsidR="002C6F89" w:rsidRPr="0055523E" w:rsidRDefault="002C6F89" w:rsidP="004F6A5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/>
                <w:sz w:val="26"/>
                <w:szCs w:val="26"/>
              </w:rPr>
              <w:t>1,723,575.00</w:t>
            </w:r>
          </w:p>
        </w:tc>
        <w:tc>
          <w:tcPr>
            <w:tcW w:w="139" w:type="dxa"/>
            <w:shd w:val="clear" w:color="auto" w:fill="auto"/>
          </w:tcPr>
          <w:p w14:paraId="02DF9F49" w14:textId="77777777" w:rsidR="002C6F89" w:rsidRPr="001C6A69" w:rsidRDefault="002C6F89" w:rsidP="004F6A55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7EE65DF" w14:textId="77777777" w:rsidR="002C6F89" w:rsidRPr="0055523E" w:rsidRDefault="002C6F89" w:rsidP="004F6A5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/>
                <w:sz w:val="26"/>
                <w:szCs w:val="26"/>
              </w:rPr>
              <w:t>1,193,581.00</w:t>
            </w:r>
          </w:p>
        </w:tc>
        <w:tc>
          <w:tcPr>
            <w:tcW w:w="158" w:type="dxa"/>
            <w:shd w:val="clear" w:color="auto" w:fill="auto"/>
          </w:tcPr>
          <w:p w14:paraId="6FC6F840" w14:textId="77777777" w:rsidR="002C6F89" w:rsidRPr="0055523E" w:rsidRDefault="002C6F89" w:rsidP="004F6A55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F2E90BB" w14:textId="77777777" w:rsidR="002C6F89" w:rsidRPr="0055523E" w:rsidRDefault="002C6F89" w:rsidP="004F6A5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/>
                <w:sz w:val="26"/>
                <w:szCs w:val="26"/>
              </w:rPr>
              <w:t>1,448,171.00</w:t>
            </w:r>
          </w:p>
        </w:tc>
      </w:tr>
    </w:tbl>
    <w:p w14:paraId="77CE3BA6" w14:textId="77777777" w:rsidR="002C6F89" w:rsidRPr="0055523E" w:rsidRDefault="002C6F89" w:rsidP="00D71E84">
      <w:pPr>
        <w:tabs>
          <w:tab w:val="left" w:pos="284"/>
          <w:tab w:val="left" w:pos="851"/>
          <w:tab w:val="left" w:pos="1418"/>
        </w:tabs>
        <w:spacing w:line="200" w:lineRule="exact"/>
        <w:ind w:firstLine="851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3DD33F9F" w14:textId="77777777" w:rsidR="002C6F89" w:rsidRPr="001C6A69" w:rsidRDefault="002C6F89" w:rsidP="002C6F89">
      <w:pPr>
        <w:pStyle w:val="BodyText3"/>
        <w:tabs>
          <w:tab w:val="left" w:pos="284"/>
          <w:tab w:val="left" w:pos="854"/>
        </w:tabs>
        <w:spacing w:line="360" w:lineRule="exact"/>
        <w:ind w:left="306" w:hanging="448"/>
        <w:jc w:val="left"/>
        <w:rPr>
          <w:rFonts w:ascii="Angsana New" w:hAnsi="Angsana New"/>
          <w:spacing w:val="-2"/>
          <w:u w:val="single"/>
          <w:cs/>
        </w:rPr>
      </w:pPr>
      <w:r w:rsidRPr="0055523E">
        <w:rPr>
          <w:rFonts w:ascii="Angsana New" w:hAnsi="Angsana New"/>
        </w:rPr>
        <w:tab/>
      </w:r>
      <w:r w:rsidRPr="0055523E">
        <w:rPr>
          <w:rFonts w:ascii="Angsana New" w:hAnsi="Angsana New"/>
        </w:rPr>
        <w:tab/>
      </w:r>
      <w:r w:rsidRPr="0055523E">
        <w:rPr>
          <w:rFonts w:ascii="Angsana New" w:hAnsi="Angsana New"/>
        </w:rPr>
        <w:tab/>
      </w:r>
      <w:r w:rsidRPr="001C6A69">
        <w:rPr>
          <w:rFonts w:ascii="Angsana New" w:hAnsi="Angsana New"/>
          <w:spacing w:val="-2"/>
          <w:u w:val="single"/>
          <w:cs/>
        </w:rPr>
        <w:t>ข้อสมมติหลักในการประมาณการตามหลักการคณิตศาสตร์ประกันภัย</w:t>
      </w:r>
    </w:p>
    <w:tbl>
      <w:tblPr>
        <w:tblW w:w="8404" w:type="dxa"/>
        <w:tblInd w:w="86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11"/>
        <w:gridCol w:w="1418"/>
        <w:gridCol w:w="141"/>
        <w:gridCol w:w="1418"/>
        <w:gridCol w:w="137"/>
        <w:gridCol w:w="1441"/>
        <w:gridCol w:w="134"/>
        <w:gridCol w:w="1495"/>
        <w:gridCol w:w="9"/>
      </w:tblGrid>
      <w:tr w:rsidR="002C6F89" w:rsidRPr="0055523E" w14:paraId="74A55831" w14:textId="77777777" w:rsidTr="002218D6">
        <w:trPr>
          <w:gridAfter w:val="1"/>
          <w:wAfter w:w="9" w:type="dxa"/>
          <w:trHeight w:val="60"/>
        </w:trPr>
        <w:tc>
          <w:tcPr>
            <w:tcW w:w="2211" w:type="dxa"/>
          </w:tcPr>
          <w:p w14:paraId="6C3C9B63" w14:textId="77777777" w:rsidR="002C6F89" w:rsidRPr="0055523E" w:rsidRDefault="002C6F89" w:rsidP="009F211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20" w:lineRule="exact"/>
              <w:ind w:left="0" w:right="-91" w:firstLine="0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/>
                <w:sz w:val="32"/>
                <w:szCs w:val="32"/>
              </w:rPr>
              <w:tab/>
            </w:r>
            <w:r w:rsidRPr="0055523E">
              <w:rPr>
                <w:rFonts w:ascii="Angsana New" w:hAnsi="Angsana New"/>
                <w:sz w:val="32"/>
                <w:szCs w:val="32"/>
              </w:rPr>
              <w:tab/>
            </w:r>
            <w:r w:rsidRPr="0055523E">
              <w:rPr>
                <w:rFonts w:ascii="Angsana New" w:hAnsi="Angsana New"/>
                <w:sz w:val="32"/>
                <w:szCs w:val="32"/>
              </w:rPr>
              <w:tab/>
            </w:r>
            <w:r w:rsidRPr="0055523E">
              <w:rPr>
                <w:rFonts w:ascii="Angsana New" w:hAnsi="Angsana New"/>
                <w:sz w:val="32"/>
                <w:szCs w:val="32"/>
              </w:rPr>
              <w:tab/>
            </w:r>
            <w:r w:rsidRPr="0055523E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6184" w:type="dxa"/>
            <w:gridSpan w:val="7"/>
            <w:tcBorders>
              <w:bottom w:val="single" w:sz="6" w:space="0" w:color="auto"/>
            </w:tcBorders>
          </w:tcPr>
          <w:p w14:paraId="6C2222FE" w14:textId="77777777" w:rsidR="002C6F89" w:rsidRPr="001C6A69" w:rsidRDefault="002C6F89" w:rsidP="009F211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20" w:lineRule="exact"/>
              <w:ind w:left="0" w:right="0" w:firstLine="0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C6A6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ร้อยละ </w:t>
            </w:r>
          </w:p>
        </w:tc>
      </w:tr>
      <w:tr w:rsidR="002C6F89" w:rsidRPr="0055523E" w14:paraId="3612825A" w14:textId="77777777" w:rsidTr="002218D6">
        <w:trPr>
          <w:trHeight w:val="45"/>
        </w:trPr>
        <w:tc>
          <w:tcPr>
            <w:tcW w:w="2211" w:type="dxa"/>
          </w:tcPr>
          <w:p w14:paraId="06353BA0" w14:textId="77777777" w:rsidR="002C6F89" w:rsidRPr="0055523E" w:rsidRDefault="002C6F89" w:rsidP="009F211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20" w:lineRule="exact"/>
              <w:ind w:left="0" w:right="-91" w:firstLine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</w:tcPr>
          <w:p w14:paraId="433D2B49" w14:textId="77777777" w:rsidR="002C6F89" w:rsidRPr="0055523E" w:rsidRDefault="002C6F89" w:rsidP="009F211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20" w:lineRule="exact"/>
              <w:ind w:left="0" w:right="0" w:firstLine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6A6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37" w:type="dxa"/>
          </w:tcPr>
          <w:p w14:paraId="1CB27846" w14:textId="77777777" w:rsidR="002C6F89" w:rsidRPr="0055523E" w:rsidRDefault="002C6F89" w:rsidP="009F211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20" w:lineRule="exact"/>
              <w:ind w:left="0" w:right="0" w:firstLine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79" w:type="dxa"/>
            <w:gridSpan w:val="4"/>
            <w:tcBorders>
              <w:bottom w:val="single" w:sz="6" w:space="0" w:color="auto"/>
            </w:tcBorders>
          </w:tcPr>
          <w:p w14:paraId="05BCC65D" w14:textId="77777777" w:rsidR="002C6F89" w:rsidRPr="001C6A69" w:rsidRDefault="002C6F89" w:rsidP="009F211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20" w:lineRule="exact"/>
              <w:ind w:left="0" w:right="0" w:firstLine="0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C6A6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C6F89" w:rsidRPr="0055523E" w14:paraId="1543DB01" w14:textId="77777777" w:rsidTr="002218D6">
        <w:tc>
          <w:tcPr>
            <w:tcW w:w="2211" w:type="dxa"/>
          </w:tcPr>
          <w:p w14:paraId="7F1F82BE" w14:textId="77777777" w:rsidR="002C6F89" w:rsidRPr="0055523E" w:rsidRDefault="002C6F89" w:rsidP="009F211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20" w:lineRule="exact"/>
              <w:ind w:left="0" w:right="-91" w:firstLine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E7C13C" w14:textId="77777777" w:rsidR="002C6F89" w:rsidRPr="0055523E" w:rsidRDefault="002C6F89" w:rsidP="009F211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center"/>
          </w:tcPr>
          <w:p w14:paraId="33ED11B6" w14:textId="77777777" w:rsidR="002C6F89" w:rsidRPr="0055523E" w:rsidRDefault="002C6F89" w:rsidP="009F211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CD30C9" w14:textId="77777777" w:rsidR="002C6F89" w:rsidRPr="0055523E" w:rsidRDefault="002C6F89" w:rsidP="009F211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7" w:type="dxa"/>
          </w:tcPr>
          <w:p w14:paraId="62D5554D" w14:textId="77777777" w:rsidR="002C6F89" w:rsidRPr="0055523E" w:rsidRDefault="002C6F89" w:rsidP="009F211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365359" w14:textId="77777777" w:rsidR="002C6F89" w:rsidRPr="0055523E" w:rsidRDefault="002C6F89" w:rsidP="009F211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center"/>
          </w:tcPr>
          <w:p w14:paraId="18285826" w14:textId="77777777" w:rsidR="002C6F89" w:rsidRPr="0055523E" w:rsidRDefault="002C6F89" w:rsidP="009F211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CA62F9" w14:textId="77777777" w:rsidR="002C6F89" w:rsidRPr="0055523E" w:rsidRDefault="002C6F89" w:rsidP="009F211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523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2C6F89" w:rsidRPr="0055523E" w14:paraId="5F6F0092" w14:textId="77777777" w:rsidTr="002218D6">
        <w:tc>
          <w:tcPr>
            <w:tcW w:w="2211" w:type="dxa"/>
          </w:tcPr>
          <w:p w14:paraId="67356218" w14:textId="77777777" w:rsidR="002C6F89" w:rsidRPr="001C6A69" w:rsidRDefault="002C6F89" w:rsidP="009F2111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 w:hanging="19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1C6A69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06011D6C" w14:textId="77777777" w:rsidR="002C6F89" w:rsidRPr="0055523E" w:rsidRDefault="002C6F89" w:rsidP="009F2111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20" w:lineRule="exact"/>
              <w:ind w:right="57"/>
              <w:jc w:val="right"/>
              <w:rPr>
                <w:rFonts w:asciiTheme="majorBidi" w:hAnsiTheme="majorBidi" w:cs="Angsana New"/>
                <w:sz w:val="26"/>
                <w:szCs w:val="26"/>
                <w:lang w:val="en-US"/>
              </w:rPr>
            </w:pPr>
            <w:r w:rsidRPr="0055523E">
              <w:rPr>
                <w:rFonts w:asciiTheme="majorBidi" w:hAnsiTheme="majorBidi" w:cs="Angsana New"/>
                <w:sz w:val="26"/>
                <w:szCs w:val="26"/>
                <w:lang w:val="en-US"/>
              </w:rPr>
              <w:t>1.33 - 1.55</w:t>
            </w:r>
          </w:p>
        </w:tc>
        <w:tc>
          <w:tcPr>
            <w:tcW w:w="141" w:type="dxa"/>
          </w:tcPr>
          <w:p w14:paraId="73D25E85" w14:textId="77777777" w:rsidR="002C6F89" w:rsidRPr="0055523E" w:rsidRDefault="002C6F89" w:rsidP="009F2111">
            <w:pPr>
              <w:pStyle w:val="BodyText2"/>
              <w:tabs>
                <w:tab w:val="left" w:pos="284"/>
                <w:tab w:val="left" w:pos="567"/>
                <w:tab w:val="left" w:pos="97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68810D8C" w14:textId="77777777" w:rsidR="002C6F89" w:rsidRPr="0055523E" w:rsidRDefault="002C6F89" w:rsidP="009F2111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5523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55523E">
              <w:rPr>
                <w:rFonts w:asciiTheme="majorBidi" w:hAnsiTheme="majorBidi" w:cs="Angsana New"/>
                <w:sz w:val="26"/>
                <w:szCs w:val="26"/>
                <w:lang w:val="en-US"/>
              </w:rPr>
              <w:t>.</w:t>
            </w:r>
            <w:r w:rsidRPr="0055523E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33 </w:t>
            </w:r>
            <w:r w:rsidRPr="0055523E">
              <w:rPr>
                <w:rFonts w:asciiTheme="majorBidi" w:hAnsiTheme="majorBidi" w:cs="Angsana New" w:hint="cs"/>
                <w:sz w:val="26"/>
                <w:szCs w:val="26"/>
                <w:lang w:val="en-US"/>
              </w:rPr>
              <w:t>-</w:t>
            </w:r>
            <w:r w:rsidRPr="0055523E">
              <w:rPr>
                <w:rFonts w:asciiTheme="majorBidi" w:hAnsiTheme="majorBidi" w:cs="Angsana New"/>
                <w:sz w:val="26"/>
                <w:szCs w:val="26"/>
                <w:lang w:val="en-US"/>
              </w:rPr>
              <w:t xml:space="preserve"> </w:t>
            </w:r>
            <w:r w:rsidRPr="0055523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55523E">
              <w:rPr>
                <w:rFonts w:asciiTheme="majorBidi" w:hAnsiTheme="majorBidi" w:cs="Angsana New"/>
                <w:sz w:val="26"/>
                <w:szCs w:val="26"/>
                <w:lang w:val="en-US"/>
              </w:rPr>
              <w:t>.</w:t>
            </w:r>
            <w:r w:rsidRPr="0055523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</w:t>
            </w:r>
          </w:p>
        </w:tc>
        <w:tc>
          <w:tcPr>
            <w:tcW w:w="137" w:type="dxa"/>
          </w:tcPr>
          <w:p w14:paraId="39F1B02B" w14:textId="77777777" w:rsidR="002C6F89" w:rsidRPr="001C6A69" w:rsidRDefault="002C6F89" w:rsidP="009F2111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20" w:lineRule="exact"/>
              <w:ind w:right="57"/>
              <w:jc w:val="right"/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1" w:type="dxa"/>
            <w:tcBorders>
              <w:top w:val="single" w:sz="6" w:space="0" w:color="auto"/>
            </w:tcBorders>
          </w:tcPr>
          <w:p w14:paraId="08002237" w14:textId="77777777" w:rsidR="002C6F89" w:rsidRPr="0055523E" w:rsidRDefault="002C6F89" w:rsidP="009F2111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5523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55523E">
              <w:rPr>
                <w:rFonts w:asciiTheme="majorBidi" w:hAnsiTheme="majorBidi" w:cs="Angsana New"/>
                <w:sz w:val="26"/>
                <w:szCs w:val="26"/>
                <w:lang w:val="en-US"/>
              </w:rPr>
              <w:t>.</w:t>
            </w:r>
            <w:r w:rsidRPr="0055523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</w:t>
            </w:r>
          </w:p>
        </w:tc>
        <w:tc>
          <w:tcPr>
            <w:tcW w:w="134" w:type="dxa"/>
          </w:tcPr>
          <w:p w14:paraId="082D3B20" w14:textId="77777777" w:rsidR="002C6F89" w:rsidRPr="0055523E" w:rsidRDefault="002C6F89" w:rsidP="009F2111">
            <w:pPr>
              <w:pStyle w:val="BodyText2"/>
              <w:tabs>
                <w:tab w:val="left" w:pos="284"/>
                <w:tab w:val="left" w:pos="567"/>
                <w:tab w:val="left" w:pos="97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04" w:type="dxa"/>
            <w:gridSpan w:val="2"/>
            <w:tcBorders>
              <w:top w:val="single" w:sz="6" w:space="0" w:color="auto"/>
            </w:tcBorders>
          </w:tcPr>
          <w:p w14:paraId="4A41F55E" w14:textId="77777777" w:rsidR="002C6F89" w:rsidRPr="0055523E" w:rsidRDefault="002C6F89" w:rsidP="009F2111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5523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55523E">
              <w:rPr>
                <w:rFonts w:asciiTheme="majorBidi" w:hAnsiTheme="majorBidi" w:cs="Angsana New"/>
                <w:sz w:val="26"/>
                <w:szCs w:val="26"/>
                <w:lang w:val="en-US"/>
              </w:rPr>
              <w:t>.</w:t>
            </w:r>
            <w:r w:rsidRPr="0055523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</w:t>
            </w:r>
          </w:p>
        </w:tc>
      </w:tr>
      <w:tr w:rsidR="002C6F89" w:rsidRPr="0055523E" w14:paraId="5769C840" w14:textId="77777777" w:rsidTr="002218D6">
        <w:tc>
          <w:tcPr>
            <w:tcW w:w="2211" w:type="dxa"/>
          </w:tcPr>
          <w:p w14:paraId="4075D0AF" w14:textId="77777777" w:rsidR="002C6F89" w:rsidRPr="0055523E" w:rsidRDefault="002C6F89" w:rsidP="009F2111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 w:hanging="19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C6A69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18" w:type="dxa"/>
          </w:tcPr>
          <w:p w14:paraId="02D395C8" w14:textId="77777777" w:rsidR="002C6F89" w:rsidRPr="0055523E" w:rsidRDefault="002C6F89" w:rsidP="009F2111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20" w:lineRule="exact"/>
              <w:ind w:right="57"/>
              <w:jc w:val="right"/>
              <w:rPr>
                <w:rFonts w:asciiTheme="majorBidi" w:hAnsiTheme="majorBidi" w:cs="Angsana New"/>
                <w:sz w:val="26"/>
                <w:szCs w:val="26"/>
                <w:lang w:val="en-US"/>
              </w:rPr>
            </w:pPr>
            <w:r w:rsidRPr="0055523E">
              <w:rPr>
                <w:rFonts w:asciiTheme="majorBidi" w:hAnsiTheme="majorBidi" w:cs="Angsana New"/>
                <w:sz w:val="26"/>
                <w:szCs w:val="26"/>
                <w:lang w:val="en-US"/>
              </w:rPr>
              <w:t>2.00</w:t>
            </w:r>
          </w:p>
        </w:tc>
        <w:tc>
          <w:tcPr>
            <w:tcW w:w="141" w:type="dxa"/>
          </w:tcPr>
          <w:p w14:paraId="0A25C2B8" w14:textId="77777777" w:rsidR="002C6F89" w:rsidRPr="0055523E" w:rsidRDefault="002C6F89" w:rsidP="009F2111">
            <w:pPr>
              <w:tabs>
                <w:tab w:val="left" w:pos="284"/>
                <w:tab w:val="left" w:pos="900"/>
                <w:tab w:val="left" w:pos="972"/>
                <w:tab w:val="left" w:pos="126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65ABD500" w14:textId="77777777" w:rsidR="002C6F89" w:rsidRPr="0055523E" w:rsidRDefault="002C6F89" w:rsidP="009F211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523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55523E">
              <w:rPr>
                <w:rFonts w:asciiTheme="majorBidi" w:hAnsiTheme="majorBidi"/>
                <w:sz w:val="26"/>
                <w:szCs w:val="26"/>
              </w:rPr>
              <w:t>.</w:t>
            </w:r>
            <w:r w:rsidRPr="0055523E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37" w:type="dxa"/>
          </w:tcPr>
          <w:p w14:paraId="0C174EC4" w14:textId="77777777" w:rsidR="002C6F89" w:rsidRPr="001C6A69" w:rsidRDefault="002C6F89" w:rsidP="009F211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1" w:type="dxa"/>
            <w:shd w:val="clear" w:color="auto" w:fill="auto"/>
          </w:tcPr>
          <w:p w14:paraId="75355D5D" w14:textId="77777777" w:rsidR="002C6F89" w:rsidRPr="0055523E" w:rsidRDefault="002C6F89" w:rsidP="009F211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523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55523E">
              <w:rPr>
                <w:rFonts w:asciiTheme="majorBidi" w:hAnsiTheme="majorBidi"/>
                <w:sz w:val="26"/>
                <w:szCs w:val="26"/>
              </w:rPr>
              <w:t>.</w:t>
            </w:r>
            <w:r w:rsidRPr="0055523E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34" w:type="dxa"/>
          </w:tcPr>
          <w:p w14:paraId="1B4BA06A" w14:textId="77777777" w:rsidR="002C6F89" w:rsidRPr="0055523E" w:rsidRDefault="002C6F89" w:rsidP="009F2111">
            <w:pPr>
              <w:tabs>
                <w:tab w:val="left" w:pos="284"/>
                <w:tab w:val="left" w:pos="900"/>
                <w:tab w:val="left" w:pos="972"/>
                <w:tab w:val="left" w:pos="126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4" w:type="dxa"/>
            <w:gridSpan w:val="2"/>
          </w:tcPr>
          <w:p w14:paraId="3F55BE14" w14:textId="77777777" w:rsidR="002C6F89" w:rsidRPr="0055523E" w:rsidRDefault="002C6F89" w:rsidP="009F211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523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55523E">
              <w:rPr>
                <w:rFonts w:asciiTheme="majorBidi" w:hAnsiTheme="majorBidi"/>
                <w:sz w:val="26"/>
                <w:szCs w:val="26"/>
              </w:rPr>
              <w:t>.</w:t>
            </w:r>
            <w:r w:rsidRPr="0055523E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2C6F89" w:rsidRPr="0055523E" w14:paraId="7B145E98" w14:textId="77777777" w:rsidTr="002218D6">
        <w:tc>
          <w:tcPr>
            <w:tcW w:w="2211" w:type="dxa"/>
          </w:tcPr>
          <w:p w14:paraId="103427EE" w14:textId="77777777" w:rsidR="002C6F89" w:rsidRPr="0055523E" w:rsidRDefault="002C6F89" w:rsidP="009F2111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 w:hanging="19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C6A69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418" w:type="dxa"/>
          </w:tcPr>
          <w:p w14:paraId="3BEC7F6C" w14:textId="77777777" w:rsidR="002C6F89" w:rsidRPr="0055523E" w:rsidRDefault="002C6F89" w:rsidP="009F2111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20" w:lineRule="exact"/>
              <w:ind w:right="57"/>
              <w:jc w:val="right"/>
              <w:rPr>
                <w:rFonts w:asciiTheme="majorBidi" w:hAnsiTheme="majorBidi" w:cs="Angsana New"/>
                <w:sz w:val="26"/>
                <w:szCs w:val="26"/>
                <w:lang w:val="en-US"/>
              </w:rPr>
            </w:pPr>
            <w:r w:rsidRPr="0055523E">
              <w:rPr>
                <w:rFonts w:asciiTheme="majorBidi" w:hAnsiTheme="majorBidi" w:cs="Angsana New"/>
                <w:sz w:val="26"/>
                <w:szCs w:val="26"/>
                <w:lang w:val="en-US"/>
              </w:rPr>
              <w:t>0.00 - 40.00</w:t>
            </w:r>
          </w:p>
        </w:tc>
        <w:tc>
          <w:tcPr>
            <w:tcW w:w="141" w:type="dxa"/>
          </w:tcPr>
          <w:p w14:paraId="7AE12148" w14:textId="77777777" w:rsidR="002C6F89" w:rsidRPr="0055523E" w:rsidRDefault="002C6F89" w:rsidP="009F2111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29C6B933" w14:textId="77777777" w:rsidR="002C6F89" w:rsidRPr="0055523E" w:rsidRDefault="002C6F89" w:rsidP="009F2111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523E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55523E">
              <w:rPr>
                <w:rFonts w:asciiTheme="majorBidi" w:hAnsiTheme="majorBidi"/>
                <w:sz w:val="26"/>
                <w:szCs w:val="26"/>
              </w:rPr>
              <w:t>.</w:t>
            </w:r>
            <w:r w:rsidRPr="0055523E">
              <w:rPr>
                <w:rFonts w:asciiTheme="majorBidi" w:hAnsiTheme="majorBidi" w:cstheme="majorBidi"/>
                <w:sz w:val="26"/>
                <w:szCs w:val="26"/>
              </w:rPr>
              <w:t xml:space="preserve">00 </w:t>
            </w:r>
            <w:r w:rsidRPr="0055523E">
              <w:rPr>
                <w:rFonts w:asciiTheme="majorBidi" w:hAnsiTheme="majorBidi"/>
                <w:sz w:val="26"/>
                <w:szCs w:val="26"/>
              </w:rPr>
              <w:t xml:space="preserve">- </w:t>
            </w:r>
            <w:r w:rsidRPr="0055523E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Pr="0055523E">
              <w:rPr>
                <w:rFonts w:asciiTheme="majorBidi" w:hAnsiTheme="majorBidi"/>
                <w:sz w:val="26"/>
                <w:szCs w:val="26"/>
              </w:rPr>
              <w:t>.</w:t>
            </w:r>
            <w:r w:rsidRPr="0055523E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37" w:type="dxa"/>
          </w:tcPr>
          <w:p w14:paraId="47BB9EB0" w14:textId="77777777" w:rsidR="002C6F89" w:rsidRPr="0055523E" w:rsidRDefault="002C6F89" w:rsidP="009F2111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03C39285" w14:textId="77777777" w:rsidR="002C6F89" w:rsidRPr="0055523E" w:rsidRDefault="002C6F89" w:rsidP="009F2111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523E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55523E">
              <w:rPr>
                <w:rFonts w:asciiTheme="majorBidi" w:hAnsiTheme="majorBidi"/>
                <w:sz w:val="26"/>
                <w:szCs w:val="26"/>
              </w:rPr>
              <w:t>.</w:t>
            </w:r>
            <w:r w:rsidRPr="0055523E">
              <w:rPr>
                <w:rFonts w:asciiTheme="majorBidi" w:hAnsiTheme="majorBidi" w:cstheme="majorBidi"/>
                <w:sz w:val="26"/>
                <w:szCs w:val="26"/>
              </w:rPr>
              <w:t xml:space="preserve">00 </w:t>
            </w:r>
            <w:r w:rsidRPr="0055523E">
              <w:rPr>
                <w:rFonts w:asciiTheme="majorBidi" w:hAnsiTheme="majorBidi"/>
                <w:sz w:val="26"/>
                <w:szCs w:val="26"/>
              </w:rPr>
              <w:t>-</w:t>
            </w:r>
            <w:r w:rsidRPr="0055523E">
              <w:rPr>
                <w:rFonts w:asciiTheme="majorBidi" w:hAnsiTheme="majorBidi" w:cstheme="majorBidi"/>
                <w:sz w:val="26"/>
                <w:szCs w:val="26"/>
              </w:rPr>
              <w:t xml:space="preserve"> 33</w:t>
            </w:r>
            <w:r w:rsidRPr="0055523E">
              <w:rPr>
                <w:rFonts w:asciiTheme="majorBidi" w:hAnsiTheme="majorBidi"/>
                <w:sz w:val="26"/>
                <w:szCs w:val="26"/>
              </w:rPr>
              <w:t>.</w:t>
            </w:r>
            <w:r w:rsidRPr="0055523E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34" w:type="dxa"/>
          </w:tcPr>
          <w:p w14:paraId="00D89DDC" w14:textId="77777777" w:rsidR="002C6F89" w:rsidRPr="0055523E" w:rsidRDefault="002C6F89" w:rsidP="009F2111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4" w:type="dxa"/>
            <w:gridSpan w:val="2"/>
          </w:tcPr>
          <w:p w14:paraId="112CB47A" w14:textId="77777777" w:rsidR="002C6F89" w:rsidRPr="0055523E" w:rsidRDefault="002C6F89" w:rsidP="009F2111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523E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55523E">
              <w:rPr>
                <w:rFonts w:asciiTheme="majorBidi" w:hAnsiTheme="majorBidi"/>
                <w:sz w:val="26"/>
                <w:szCs w:val="26"/>
              </w:rPr>
              <w:t>.</w:t>
            </w:r>
            <w:r w:rsidRPr="0055523E">
              <w:rPr>
                <w:rFonts w:asciiTheme="majorBidi" w:hAnsiTheme="majorBidi" w:cstheme="majorBidi"/>
                <w:sz w:val="26"/>
                <w:szCs w:val="26"/>
              </w:rPr>
              <w:t xml:space="preserve">00 </w:t>
            </w:r>
            <w:r w:rsidRPr="0055523E">
              <w:rPr>
                <w:rFonts w:asciiTheme="majorBidi" w:hAnsiTheme="majorBidi"/>
                <w:sz w:val="26"/>
                <w:szCs w:val="26"/>
              </w:rPr>
              <w:t>-</w:t>
            </w:r>
            <w:r w:rsidRPr="0055523E">
              <w:rPr>
                <w:rFonts w:asciiTheme="majorBidi" w:hAnsiTheme="majorBidi" w:cstheme="majorBidi"/>
                <w:sz w:val="26"/>
                <w:szCs w:val="26"/>
              </w:rPr>
              <w:t xml:space="preserve"> 33</w:t>
            </w:r>
            <w:r w:rsidRPr="0055523E">
              <w:rPr>
                <w:rFonts w:asciiTheme="majorBidi" w:hAnsiTheme="majorBidi"/>
                <w:sz w:val="26"/>
                <w:szCs w:val="26"/>
              </w:rPr>
              <w:t>.</w:t>
            </w:r>
            <w:r w:rsidRPr="0055523E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2C6F89" w:rsidRPr="0055523E" w14:paraId="0635141C" w14:textId="77777777" w:rsidTr="002218D6">
        <w:tc>
          <w:tcPr>
            <w:tcW w:w="2211" w:type="dxa"/>
          </w:tcPr>
          <w:p w14:paraId="577DF45A" w14:textId="77777777" w:rsidR="002C6F89" w:rsidRPr="0055523E" w:rsidRDefault="002C6F89" w:rsidP="009F2111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 w:hanging="19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C6A69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อัตราทุพพลภาพ</w:t>
            </w:r>
          </w:p>
        </w:tc>
        <w:tc>
          <w:tcPr>
            <w:tcW w:w="1418" w:type="dxa"/>
          </w:tcPr>
          <w:p w14:paraId="1613FDFC" w14:textId="77777777" w:rsidR="002C6F89" w:rsidRPr="0055523E" w:rsidRDefault="002C6F89" w:rsidP="009F2111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20" w:lineRule="exact"/>
              <w:ind w:right="57"/>
              <w:jc w:val="right"/>
              <w:rPr>
                <w:rFonts w:asciiTheme="majorBidi" w:hAnsiTheme="majorBidi" w:cs="Angsana New"/>
                <w:sz w:val="26"/>
                <w:szCs w:val="26"/>
                <w:lang w:val="en-US"/>
              </w:rPr>
            </w:pPr>
            <w:r w:rsidRPr="0055523E">
              <w:rPr>
                <w:rFonts w:asciiTheme="majorBidi" w:hAnsiTheme="majorBidi" w:cs="Angsana New"/>
                <w:sz w:val="26"/>
                <w:szCs w:val="26"/>
                <w:lang w:val="en-US"/>
              </w:rPr>
              <w:t>5</w:t>
            </w:r>
            <w:r w:rsidRPr="001C6A69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 xml:space="preserve"> ของอัตรามรณะ</w:t>
            </w:r>
          </w:p>
        </w:tc>
        <w:tc>
          <w:tcPr>
            <w:tcW w:w="141" w:type="dxa"/>
          </w:tcPr>
          <w:p w14:paraId="1803657F" w14:textId="77777777" w:rsidR="002C6F89" w:rsidRPr="0055523E" w:rsidRDefault="002C6F89" w:rsidP="009F2111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5596E69" w14:textId="77777777" w:rsidR="002C6F89" w:rsidRPr="0055523E" w:rsidRDefault="002C6F89" w:rsidP="009F2111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523E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1C6A69">
              <w:rPr>
                <w:rFonts w:asciiTheme="majorBidi" w:hAnsiTheme="majorBidi" w:cstheme="majorBidi"/>
                <w:sz w:val="26"/>
                <w:szCs w:val="26"/>
                <w:cs/>
              </w:rPr>
              <w:t>ของอัตรามรณะ</w:t>
            </w:r>
          </w:p>
        </w:tc>
        <w:tc>
          <w:tcPr>
            <w:tcW w:w="137" w:type="dxa"/>
          </w:tcPr>
          <w:p w14:paraId="62ED919A" w14:textId="77777777" w:rsidR="002C6F89" w:rsidRPr="0055523E" w:rsidRDefault="002C6F89" w:rsidP="009F2111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4EF7AA85" w14:textId="77777777" w:rsidR="002C6F89" w:rsidRPr="0055523E" w:rsidRDefault="002C6F89" w:rsidP="009F2111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523E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1C6A69">
              <w:rPr>
                <w:rFonts w:asciiTheme="majorBidi" w:hAnsiTheme="majorBidi" w:cstheme="majorBidi"/>
                <w:sz w:val="26"/>
                <w:szCs w:val="26"/>
                <w:cs/>
              </w:rPr>
              <w:t>ของอัตรามรณะ</w:t>
            </w:r>
          </w:p>
        </w:tc>
        <w:tc>
          <w:tcPr>
            <w:tcW w:w="134" w:type="dxa"/>
          </w:tcPr>
          <w:p w14:paraId="0E558789" w14:textId="77777777" w:rsidR="002C6F89" w:rsidRPr="0055523E" w:rsidRDefault="002C6F89" w:rsidP="009F2111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4" w:type="dxa"/>
            <w:gridSpan w:val="2"/>
          </w:tcPr>
          <w:p w14:paraId="023D56BC" w14:textId="77777777" w:rsidR="002C6F89" w:rsidRPr="0055523E" w:rsidRDefault="002C6F89" w:rsidP="009F2111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523E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1C6A69">
              <w:rPr>
                <w:rFonts w:asciiTheme="majorBidi" w:hAnsiTheme="majorBidi" w:cstheme="majorBidi"/>
                <w:sz w:val="26"/>
                <w:szCs w:val="26"/>
                <w:cs/>
              </w:rPr>
              <w:t>ของอัตรามรณะ</w:t>
            </w:r>
          </w:p>
        </w:tc>
      </w:tr>
      <w:tr w:rsidR="002C6F89" w:rsidRPr="0055523E" w14:paraId="0D0A8C90" w14:textId="77777777" w:rsidTr="002218D6">
        <w:tc>
          <w:tcPr>
            <w:tcW w:w="2211" w:type="dxa"/>
          </w:tcPr>
          <w:p w14:paraId="3D51374A" w14:textId="77777777" w:rsidR="002C6F89" w:rsidRPr="0055523E" w:rsidRDefault="002C6F89" w:rsidP="009F2111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 w:hanging="19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1C6A69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1418" w:type="dxa"/>
          </w:tcPr>
          <w:p w14:paraId="6FC2D66E" w14:textId="77777777" w:rsidR="002C6F89" w:rsidRPr="0055523E" w:rsidRDefault="002C6F89" w:rsidP="009F2111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20" w:lineRule="exact"/>
              <w:ind w:right="57"/>
              <w:jc w:val="right"/>
              <w:rPr>
                <w:rFonts w:asciiTheme="majorBidi" w:hAnsiTheme="majorBidi" w:cs="Angsana New"/>
                <w:sz w:val="26"/>
                <w:szCs w:val="26"/>
                <w:lang w:val="en-US"/>
              </w:rPr>
            </w:pPr>
            <w:r w:rsidRPr="001C6A69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 xml:space="preserve">ตามตารางมรณะไทย ปี </w:t>
            </w:r>
            <w:r w:rsidRPr="0055523E">
              <w:rPr>
                <w:rFonts w:asciiTheme="majorBidi" w:hAnsiTheme="majorBidi" w:cs="Angsana New"/>
                <w:sz w:val="26"/>
                <w:szCs w:val="26"/>
                <w:lang w:val="en-US"/>
              </w:rPr>
              <w:t>2560</w:t>
            </w:r>
          </w:p>
        </w:tc>
        <w:tc>
          <w:tcPr>
            <w:tcW w:w="141" w:type="dxa"/>
          </w:tcPr>
          <w:p w14:paraId="20A93299" w14:textId="77777777" w:rsidR="002C6F89" w:rsidRPr="0055523E" w:rsidRDefault="002C6F89" w:rsidP="009F2111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606DC25" w14:textId="77777777" w:rsidR="002C6F89" w:rsidRPr="0055523E" w:rsidRDefault="002C6F89" w:rsidP="009F2111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C6A6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ตามตารางมรณะไทย ปี </w:t>
            </w:r>
            <w:r w:rsidRPr="0055523E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37" w:type="dxa"/>
          </w:tcPr>
          <w:p w14:paraId="203832A3" w14:textId="77777777" w:rsidR="002C6F89" w:rsidRPr="0055523E" w:rsidRDefault="002C6F89" w:rsidP="009F2111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26FB5DB9" w14:textId="77777777" w:rsidR="002C6F89" w:rsidRPr="0055523E" w:rsidRDefault="002C6F89" w:rsidP="009F2111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C6A6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ตามตารางมรณะไทย ปี </w:t>
            </w:r>
            <w:r w:rsidRPr="0055523E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34" w:type="dxa"/>
          </w:tcPr>
          <w:p w14:paraId="14475920" w14:textId="77777777" w:rsidR="002C6F89" w:rsidRPr="0055523E" w:rsidRDefault="002C6F89" w:rsidP="009F2111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4" w:type="dxa"/>
            <w:gridSpan w:val="2"/>
          </w:tcPr>
          <w:p w14:paraId="1032EF14" w14:textId="77777777" w:rsidR="002C6F89" w:rsidRPr="0055523E" w:rsidRDefault="002C6F89" w:rsidP="009F2111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C6A6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ตามตารางมรณะไทย ปี </w:t>
            </w:r>
            <w:r w:rsidRPr="0055523E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</w:tbl>
    <w:p w14:paraId="18BF47FC" w14:textId="0B59C2E6" w:rsidR="009F2111" w:rsidRPr="0055523E" w:rsidRDefault="002C6F89" w:rsidP="002C6F89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="Angsana New" w:hAnsi="Angsana New"/>
          <w:spacing w:val="-2"/>
          <w:sz w:val="32"/>
          <w:szCs w:val="32"/>
        </w:rPr>
      </w:pPr>
      <w:r w:rsidRPr="0055523E">
        <w:rPr>
          <w:rFonts w:ascii="Angsana New" w:hAnsi="Angsana New"/>
          <w:color w:val="FF0000"/>
          <w:spacing w:val="-2"/>
          <w:sz w:val="32"/>
          <w:szCs w:val="32"/>
        </w:rPr>
        <w:tab/>
      </w:r>
      <w:r w:rsidRPr="0055523E">
        <w:rPr>
          <w:rFonts w:ascii="Angsana New" w:hAnsi="Angsana New"/>
          <w:spacing w:val="-2"/>
          <w:sz w:val="32"/>
          <w:szCs w:val="32"/>
        </w:rPr>
        <w:tab/>
      </w:r>
    </w:p>
    <w:p w14:paraId="0D969EBD" w14:textId="66548070" w:rsidR="004F6A55" w:rsidRPr="0055523E" w:rsidRDefault="004F6A55" w:rsidP="002C6F89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="Angsana New" w:hAnsi="Angsana New"/>
          <w:spacing w:val="-2"/>
          <w:sz w:val="32"/>
          <w:szCs w:val="32"/>
        </w:rPr>
      </w:pPr>
    </w:p>
    <w:p w14:paraId="52D04957" w14:textId="1B9A63BA" w:rsidR="004F6A55" w:rsidRPr="0055523E" w:rsidRDefault="004F6A55" w:rsidP="002C6F89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="Angsana New" w:hAnsi="Angsana New"/>
          <w:spacing w:val="-2"/>
          <w:sz w:val="32"/>
          <w:szCs w:val="32"/>
        </w:rPr>
      </w:pPr>
    </w:p>
    <w:p w14:paraId="0CF0973D" w14:textId="571B7742" w:rsidR="004F6A55" w:rsidRPr="0055523E" w:rsidRDefault="004F6A55" w:rsidP="002C6F89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="Angsana New" w:hAnsi="Angsana New"/>
          <w:spacing w:val="-2"/>
          <w:sz w:val="32"/>
          <w:szCs w:val="32"/>
        </w:rPr>
      </w:pPr>
    </w:p>
    <w:p w14:paraId="53BB0EB2" w14:textId="4A2F95D6" w:rsidR="004F6A55" w:rsidRPr="0055523E" w:rsidRDefault="004F6A55" w:rsidP="002C6F89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="Angsana New" w:hAnsi="Angsana New"/>
          <w:spacing w:val="-2"/>
          <w:sz w:val="32"/>
          <w:szCs w:val="32"/>
        </w:rPr>
      </w:pPr>
    </w:p>
    <w:p w14:paraId="1E93FE0C" w14:textId="2E85DAE4" w:rsidR="004F6A55" w:rsidRPr="0055523E" w:rsidRDefault="004F6A55" w:rsidP="002C6F89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="Angsana New" w:hAnsi="Angsana New"/>
          <w:spacing w:val="-2"/>
          <w:sz w:val="32"/>
          <w:szCs w:val="32"/>
        </w:rPr>
      </w:pPr>
    </w:p>
    <w:p w14:paraId="602B3012" w14:textId="77777777" w:rsidR="004F6A55" w:rsidRPr="0055523E" w:rsidRDefault="004F6A55" w:rsidP="002C6F89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="Angsana New" w:hAnsi="Angsana New"/>
          <w:spacing w:val="-2"/>
          <w:sz w:val="32"/>
          <w:szCs w:val="32"/>
        </w:rPr>
      </w:pPr>
    </w:p>
    <w:p w14:paraId="099E791C" w14:textId="18B7F114" w:rsidR="002C6F89" w:rsidRPr="0055523E" w:rsidRDefault="009F2111" w:rsidP="002C6F89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="Angsana New" w:hAnsi="Angsana New"/>
          <w:color w:val="FF0000"/>
          <w:sz w:val="32"/>
          <w:szCs w:val="32"/>
          <w:u w:val="single"/>
        </w:rPr>
      </w:pPr>
      <w:r w:rsidRPr="0055523E">
        <w:rPr>
          <w:rFonts w:ascii="Angsana New" w:hAnsi="Angsana New"/>
          <w:spacing w:val="-2"/>
          <w:sz w:val="32"/>
          <w:szCs w:val="32"/>
        </w:rPr>
        <w:tab/>
      </w:r>
      <w:r w:rsidRPr="0055523E">
        <w:rPr>
          <w:rFonts w:ascii="Angsana New" w:hAnsi="Angsana New"/>
          <w:spacing w:val="-2"/>
          <w:sz w:val="32"/>
          <w:szCs w:val="32"/>
        </w:rPr>
        <w:tab/>
      </w:r>
      <w:r w:rsidR="002C6F89" w:rsidRPr="001C6A69">
        <w:rPr>
          <w:rFonts w:ascii="Angsana New" w:hAnsi="Angsana New"/>
          <w:spacing w:val="-2"/>
          <w:sz w:val="32"/>
          <w:szCs w:val="32"/>
          <w:u w:val="single"/>
          <w:cs/>
        </w:rPr>
        <w:t>การ</w:t>
      </w:r>
      <w:r w:rsidR="002C6F89" w:rsidRPr="001C6A69">
        <w:rPr>
          <w:rFonts w:ascii="Angsana New" w:hAnsi="Angsana New"/>
          <w:sz w:val="32"/>
          <w:szCs w:val="32"/>
          <w:u w:val="single"/>
          <w:cs/>
        </w:rPr>
        <w:t xml:space="preserve">วิเคราะห์ความอ่อนไหว </w:t>
      </w:r>
    </w:p>
    <w:p w14:paraId="010919F7" w14:textId="4DDADAD6" w:rsidR="009617D8" w:rsidRPr="0055523E" w:rsidRDefault="002C6F89" w:rsidP="00D71E84">
      <w:pPr>
        <w:pStyle w:val="BodyText3"/>
        <w:tabs>
          <w:tab w:val="left" w:pos="851"/>
          <w:tab w:val="left" w:pos="1418"/>
          <w:tab w:val="left" w:pos="1985"/>
        </w:tabs>
        <w:spacing w:line="360" w:lineRule="exact"/>
        <w:ind w:left="851" w:firstLine="567"/>
        <w:jc w:val="thaiDistribute"/>
        <w:rPr>
          <w:rFonts w:ascii="Angsana New" w:hAnsi="Angsana New"/>
          <w:spacing w:val="-4"/>
        </w:rPr>
      </w:pPr>
      <w:r w:rsidRPr="001C6A69">
        <w:rPr>
          <w:rFonts w:ascii="Angsana New" w:hAnsi="Angsana New"/>
          <w:spacing w:val="-4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</w:t>
      </w:r>
      <w:r w:rsidRPr="0055523E">
        <w:rPr>
          <w:rFonts w:ascii="Angsana New" w:hAnsi="Angsana New"/>
          <w:spacing w:val="-4"/>
        </w:rPr>
        <w:t xml:space="preserve"> 31 </w:t>
      </w:r>
      <w:r w:rsidRPr="001C6A69">
        <w:rPr>
          <w:rFonts w:ascii="Angsana New" w:hAnsi="Angsana New"/>
          <w:spacing w:val="-4"/>
          <w:cs/>
        </w:rPr>
        <w:t xml:space="preserve">ธันวาคม </w:t>
      </w:r>
      <w:r w:rsidRPr="0055523E">
        <w:rPr>
          <w:rFonts w:ascii="Angsana New" w:hAnsi="Angsana New"/>
          <w:spacing w:val="-4"/>
        </w:rPr>
        <w:t xml:space="preserve">2564 </w:t>
      </w:r>
      <w:r w:rsidRPr="001C6A69">
        <w:rPr>
          <w:rFonts w:ascii="Angsana New" w:hAnsi="Angsana New" w:hint="cs"/>
          <w:spacing w:val="-4"/>
          <w:cs/>
        </w:rPr>
        <w:t xml:space="preserve">และ </w:t>
      </w:r>
      <w:r w:rsidRPr="0055523E">
        <w:rPr>
          <w:rFonts w:ascii="Angsana New" w:hAnsi="Angsana New"/>
          <w:spacing w:val="-4"/>
        </w:rPr>
        <w:t xml:space="preserve">2563 </w:t>
      </w:r>
      <w:r w:rsidRPr="001C6A69">
        <w:rPr>
          <w:rFonts w:ascii="Angsana New" w:hAnsi="Angsana New"/>
          <w:spacing w:val="-4"/>
          <w:cs/>
        </w:rPr>
        <w:t xml:space="preserve">สรุปได้ดังนี้ </w:t>
      </w:r>
    </w:p>
    <w:tbl>
      <w:tblPr>
        <w:tblW w:w="7828" w:type="dxa"/>
        <w:tblInd w:w="141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09"/>
        <w:gridCol w:w="1247"/>
        <w:gridCol w:w="134"/>
        <w:gridCol w:w="1247"/>
        <w:gridCol w:w="139"/>
        <w:gridCol w:w="1247"/>
        <w:gridCol w:w="158"/>
        <w:gridCol w:w="1247"/>
      </w:tblGrid>
      <w:tr w:rsidR="002C6F89" w:rsidRPr="00896BD4" w14:paraId="229AC5DC" w14:textId="77777777" w:rsidTr="00896BD4">
        <w:tc>
          <w:tcPr>
            <w:tcW w:w="2409" w:type="dxa"/>
            <w:shd w:val="clear" w:color="auto" w:fill="auto"/>
          </w:tcPr>
          <w:p w14:paraId="43A77F65" w14:textId="77777777" w:rsidR="002C6F89" w:rsidRPr="00896BD4" w:rsidRDefault="002C6F89" w:rsidP="001D39CC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19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BCF1665" w14:textId="77777777" w:rsidR="002C6F89" w:rsidRPr="00896BD4" w:rsidRDefault="002C6F89" w:rsidP="001D39CC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1C6A69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บาท</w:t>
            </w:r>
          </w:p>
        </w:tc>
      </w:tr>
      <w:tr w:rsidR="002C6F89" w:rsidRPr="00896BD4" w14:paraId="367009AF" w14:textId="77777777" w:rsidTr="00896BD4">
        <w:tc>
          <w:tcPr>
            <w:tcW w:w="2409" w:type="dxa"/>
            <w:shd w:val="clear" w:color="auto" w:fill="auto"/>
          </w:tcPr>
          <w:p w14:paraId="26A53FFF" w14:textId="77777777" w:rsidR="002C6F89" w:rsidRPr="00896BD4" w:rsidRDefault="002C6F89" w:rsidP="001D39CC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94E085" w14:textId="77777777" w:rsidR="002C6F89" w:rsidRPr="00896BD4" w:rsidRDefault="002C6F89" w:rsidP="001D39CC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1C6A6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  <w:shd w:val="clear" w:color="auto" w:fill="auto"/>
          </w:tcPr>
          <w:p w14:paraId="667621B6" w14:textId="77777777" w:rsidR="002C6F89" w:rsidRPr="00896BD4" w:rsidRDefault="002C6F89" w:rsidP="001D39CC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CF82353" w14:textId="77777777" w:rsidR="002C6F89" w:rsidRPr="00896BD4" w:rsidRDefault="002C6F89" w:rsidP="001D39CC">
            <w:pPr>
              <w:tabs>
                <w:tab w:val="left" w:pos="90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1C6A6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C6F89" w:rsidRPr="00896BD4" w14:paraId="7798AE32" w14:textId="77777777" w:rsidTr="00896BD4">
        <w:tc>
          <w:tcPr>
            <w:tcW w:w="2409" w:type="dxa"/>
            <w:shd w:val="clear" w:color="auto" w:fill="auto"/>
          </w:tcPr>
          <w:p w14:paraId="033052F3" w14:textId="77777777" w:rsidR="002C6F89" w:rsidRPr="00896BD4" w:rsidRDefault="002C6F89" w:rsidP="001D39CC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FEAD59E" w14:textId="77777777" w:rsidR="002C6F89" w:rsidRPr="00896BD4" w:rsidRDefault="002C6F89" w:rsidP="001D39CC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96BD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F120816" w14:textId="77777777" w:rsidR="002C6F89" w:rsidRPr="00896BD4" w:rsidRDefault="002C6F89" w:rsidP="001D39CC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1CCFDF3" w14:textId="77777777" w:rsidR="002C6F89" w:rsidRPr="00896BD4" w:rsidRDefault="002C6F89" w:rsidP="001D39CC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96BD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9" w:type="dxa"/>
            <w:shd w:val="clear" w:color="auto" w:fill="auto"/>
          </w:tcPr>
          <w:p w14:paraId="00371179" w14:textId="77777777" w:rsidR="002C6F89" w:rsidRPr="00896BD4" w:rsidRDefault="002C6F89" w:rsidP="001D39CC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BA5F94A" w14:textId="77777777" w:rsidR="002C6F89" w:rsidRPr="00896BD4" w:rsidRDefault="002C6F89" w:rsidP="001D39CC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96BD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58" w:type="dxa"/>
            <w:shd w:val="clear" w:color="auto" w:fill="auto"/>
            <w:vAlign w:val="center"/>
          </w:tcPr>
          <w:p w14:paraId="09597DC7" w14:textId="77777777" w:rsidR="002C6F89" w:rsidRPr="00896BD4" w:rsidRDefault="002C6F89" w:rsidP="001D39CC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93B00C0" w14:textId="77777777" w:rsidR="002C6F89" w:rsidRPr="00896BD4" w:rsidRDefault="002C6F89" w:rsidP="001D39CC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96BD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2C6F89" w:rsidRPr="00896BD4" w14:paraId="799F5708" w14:textId="77777777" w:rsidTr="00896BD4">
        <w:tc>
          <w:tcPr>
            <w:tcW w:w="2409" w:type="dxa"/>
            <w:shd w:val="clear" w:color="auto" w:fill="auto"/>
          </w:tcPr>
          <w:p w14:paraId="375FBC4F" w14:textId="77777777" w:rsidR="002C6F89" w:rsidRPr="00896BD4" w:rsidRDefault="002C6F89" w:rsidP="00896BD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50" w:hanging="62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1C6A69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47" w:type="dxa"/>
            <w:shd w:val="clear" w:color="auto" w:fill="auto"/>
          </w:tcPr>
          <w:p w14:paraId="6EC7FE2F" w14:textId="77777777" w:rsidR="002C6F89" w:rsidRPr="00896BD4" w:rsidRDefault="002C6F89" w:rsidP="001D39CC">
            <w:pPr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096F48F7" w14:textId="77777777" w:rsidR="002C6F89" w:rsidRPr="00896BD4" w:rsidRDefault="002C6F89" w:rsidP="001D39CC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0D4ED0D3" w14:textId="77777777" w:rsidR="002C6F89" w:rsidRPr="00896BD4" w:rsidRDefault="002C6F89" w:rsidP="001D39CC">
            <w:pPr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39" w:type="dxa"/>
            <w:shd w:val="clear" w:color="auto" w:fill="auto"/>
          </w:tcPr>
          <w:p w14:paraId="23ADDEC2" w14:textId="77777777" w:rsidR="002C6F89" w:rsidRPr="00896BD4" w:rsidRDefault="002C6F89" w:rsidP="001D39CC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6047837A" w14:textId="77777777" w:rsidR="002C6F89" w:rsidRPr="00896BD4" w:rsidRDefault="002C6F89" w:rsidP="001D39CC">
            <w:pPr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58" w:type="dxa"/>
            <w:shd w:val="clear" w:color="auto" w:fill="auto"/>
          </w:tcPr>
          <w:p w14:paraId="328BD8B5" w14:textId="77777777" w:rsidR="002C6F89" w:rsidRPr="00896BD4" w:rsidRDefault="002C6F89" w:rsidP="001D39CC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3A05551F" w14:textId="77777777" w:rsidR="002C6F89" w:rsidRPr="00896BD4" w:rsidRDefault="002C6F89" w:rsidP="001D39CC">
            <w:pPr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</w:tr>
      <w:tr w:rsidR="002C6F89" w:rsidRPr="00896BD4" w14:paraId="03DE78EE" w14:textId="77777777" w:rsidTr="00896BD4">
        <w:tc>
          <w:tcPr>
            <w:tcW w:w="2409" w:type="dxa"/>
            <w:shd w:val="clear" w:color="auto" w:fill="auto"/>
          </w:tcPr>
          <w:p w14:paraId="70DAC6C3" w14:textId="77777777" w:rsidR="002C6F89" w:rsidRPr="001C6A69" w:rsidRDefault="002C6F89" w:rsidP="001D39CC">
            <w:pPr>
              <w:tabs>
                <w:tab w:val="left" w:pos="54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284" w:right="-51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6A6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เพิ่มขึ้นร้อยละ </w:t>
            </w:r>
            <w:r w:rsidRPr="00896BD4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14:paraId="14082698" w14:textId="77777777" w:rsidR="002C6F89" w:rsidRPr="00896BD4" w:rsidRDefault="002C6F89" w:rsidP="001D39CC">
            <w:pPr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896BD4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(969,695.00)</w:t>
            </w:r>
          </w:p>
        </w:tc>
        <w:tc>
          <w:tcPr>
            <w:tcW w:w="134" w:type="dxa"/>
            <w:shd w:val="clear" w:color="auto" w:fill="auto"/>
          </w:tcPr>
          <w:p w14:paraId="17BD6386" w14:textId="77777777" w:rsidR="002C6F89" w:rsidRPr="00896BD4" w:rsidRDefault="002C6F89" w:rsidP="001D39CC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579FB809" w14:textId="77777777" w:rsidR="002C6F89" w:rsidRPr="00896BD4" w:rsidRDefault="002C6F89" w:rsidP="001D39CC">
            <w:pPr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/>
                <w:kern w:val="28"/>
                <w:sz w:val="26"/>
                <w:szCs w:val="26"/>
              </w:rPr>
            </w:pPr>
            <w:r w:rsidRPr="00896BD4">
              <w:rPr>
                <w:rFonts w:asciiTheme="majorBidi" w:hAnsiTheme="majorBidi" w:cstheme="majorBidi"/>
                <w:kern w:val="28"/>
                <w:sz w:val="26"/>
                <w:szCs w:val="26"/>
              </w:rPr>
              <w:t>(884,006.00)</w:t>
            </w:r>
          </w:p>
        </w:tc>
        <w:tc>
          <w:tcPr>
            <w:tcW w:w="139" w:type="dxa"/>
            <w:shd w:val="clear" w:color="auto" w:fill="auto"/>
          </w:tcPr>
          <w:p w14:paraId="25641F7E" w14:textId="77777777" w:rsidR="002C6F89" w:rsidRPr="00896BD4" w:rsidRDefault="002C6F89" w:rsidP="001D39CC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0D18DFAC" w14:textId="274B2E6F" w:rsidR="002C6F89" w:rsidRPr="00896BD4" w:rsidRDefault="002C6F89" w:rsidP="001D39CC">
            <w:pPr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896BD4">
              <w:rPr>
                <w:rFonts w:asciiTheme="majorBidi" w:hAnsiTheme="majorBidi"/>
                <w:kern w:val="28"/>
                <w:sz w:val="26"/>
                <w:szCs w:val="26"/>
              </w:rPr>
              <w:t>(848</w:t>
            </w:r>
            <w:r w:rsidRPr="00896BD4">
              <w:rPr>
                <w:rFonts w:asciiTheme="majorBidi" w:hAnsiTheme="majorBidi" w:cstheme="majorBidi"/>
                <w:kern w:val="28"/>
                <w:sz w:val="26"/>
                <w:szCs w:val="26"/>
              </w:rPr>
              <w:t>,</w:t>
            </w:r>
            <w:r w:rsidRPr="00896BD4">
              <w:rPr>
                <w:rFonts w:asciiTheme="majorBidi" w:hAnsiTheme="majorBidi"/>
                <w:kern w:val="28"/>
                <w:sz w:val="26"/>
                <w:szCs w:val="26"/>
              </w:rPr>
              <w:t>074</w:t>
            </w:r>
            <w:r w:rsidR="00896BD4" w:rsidRPr="00896BD4">
              <w:rPr>
                <w:rFonts w:asciiTheme="majorBidi" w:hAnsiTheme="majorBidi"/>
                <w:kern w:val="28"/>
                <w:sz w:val="26"/>
                <w:szCs w:val="26"/>
              </w:rPr>
              <w:t>.00</w:t>
            </w:r>
            <w:r w:rsidRPr="00896BD4">
              <w:rPr>
                <w:rFonts w:asciiTheme="majorBidi" w:hAnsiTheme="majorBidi"/>
                <w:kern w:val="28"/>
                <w:sz w:val="26"/>
                <w:szCs w:val="26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0E49741F" w14:textId="77777777" w:rsidR="002C6F89" w:rsidRPr="00896BD4" w:rsidRDefault="002C6F89" w:rsidP="001D39CC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32F88A4D" w14:textId="77777777" w:rsidR="002C6F89" w:rsidRPr="00896BD4" w:rsidRDefault="002C6F89" w:rsidP="001D39CC">
            <w:pPr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896BD4">
              <w:rPr>
                <w:rFonts w:asciiTheme="majorBidi" w:hAnsiTheme="majorBidi"/>
                <w:kern w:val="28"/>
                <w:sz w:val="26"/>
                <w:szCs w:val="26"/>
              </w:rPr>
              <w:t>(793</w:t>
            </w:r>
            <w:r w:rsidRPr="00896BD4">
              <w:rPr>
                <w:rFonts w:asciiTheme="majorBidi" w:hAnsiTheme="majorBidi" w:cstheme="majorBidi"/>
                <w:kern w:val="28"/>
                <w:sz w:val="26"/>
                <w:szCs w:val="26"/>
              </w:rPr>
              <w:t>,</w:t>
            </w:r>
            <w:r w:rsidRPr="00896BD4">
              <w:rPr>
                <w:rFonts w:asciiTheme="majorBidi" w:hAnsiTheme="majorBidi"/>
                <w:kern w:val="28"/>
                <w:sz w:val="26"/>
                <w:szCs w:val="26"/>
              </w:rPr>
              <w:t>287.00)</w:t>
            </w:r>
          </w:p>
        </w:tc>
      </w:tr>
      <w:tr w:rsidR="002C6F89" w:rsidRPr="00896BD4" w14:paraId="7A5DB3A2" w14:textId="77777777" w:rsidTr="00896BD4">
        <w:tc>
          <w:tcPr>
            <w:tcW w:w="2409" w:type="dxa"/>
            <w:shd w:val="clear" w:color="auto" w:fill="auto"/>
          </w:tcPr>
          <w:p w14:paraId="08D1E47B" w14:textId="77777777" w:rsidR="002C6F89" w:rsidRPr="001C6A69" w:rsidRDefault="002C6F89" w:rsidP="001D39CC">
            <w:pPr>
              <w:tabs>
                <w:tab w:val="left" w:pos="54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284" w:right="-51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6A6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ลดลงร้อยละ </w:t>
            </w:r>
            <w:r w:rsidRPr="00896BD4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14:paraId="773707FD" w14:textId="77777777" w:rsidR="002C6F89" w:rsidRPr="00896BD4" w:rsidRDefault="002C6F89" w:rsidP="001D39CC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 w:hanging="17"/>
              <w:jc w:val="right"/>
              <w:textAlignment w:val="baseline"/>
              <w:rPr>
                <w:rFonts w:asciiTheme="majorBidi" w:hAnsiTheme="majorBidi"/>
                <w:kern w:val="28"/>
                <w:sz w:val="26"/>
                <w:szCs w:val="26"/>
              </w:rPr>
            </w:pPr>
            <w:r w:rsidRPr="00896BD4">
              <w:rPr>
                <w:rFonts w:asciiTheme="majorBidi" w:hAnsiTheme="majorBidi"/>
                <w:kern w:val="28"/>
                <w:sz w:val="26"/>
                <w:szCs w:val="26"/>
              </w:rPr>
              <w:t xml:space="preserve"> 1,096,060.00 </w:t>
            </w:r>
          </w:p>
        </w:tc>
        <w:tc>
          <w:tcPr>
            <w:tcW w:w="134" w:type="dxa"/>
            <w:shd w:val="clear" w:color="auto" w:fill="auto"/>
          </w:tcPr>
          <w:p w14:paraId="153A75CA" w14:textId="77777777" w:rsidR="002C6F89" w:rsidRPr="00896BD4" w:rsidRDefault="002C6F89" w:rsidP="001D39CC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7EC58A0A" w14:textId="77777777" w:rsidR="002C6F89" w:rsidRPr="00896BD4" w:rsidRDefault="002C6F89" w:rsidP="001D39CC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 w:hanging="17"/>
              <w:jc w:val="right"/>
              <w:textAlignment w:val="baseline"/>
              <w:rPr>
                <w:rFonts w:asciiTheme="majorBidi" w:hAnsiTheme="majorBidi"/>
                <w:kern w:val="28"/>
                <w:sz w:val="26"/>
                <w:szCs w:val="26"/>
              </w:rPr>
            </w:pPr>
            <w:r w:rsidRPr="00896BD4">
              <w:rPr>
                <w:rFonts w:asciiTheme="majorBidi" w:hAnsiTheme="majorBidi"/>
                <w:kern w:val="28"/>
                <w:sz w:val="26"/>
                <w:szCs w:val="26"/>
              </w:rPr>
              <w:t>997,708.00</w:t>
            </w:r>
          </w:p>
        </w:tc>
        <w:tc>
          <w:tcPr>
            <w:tcW w:w="139" w:type="dxa"/>
            <w:shd w:val="clear" w:color="auto" w:fill="auto"/>
          </w:tcPr>
          <w:p w14:paraId="7B4DA2A8" w14:textId="77777777" w:rsidR="002C6F89" w:rsidRPr="00896BD4" w:rsidRDefault="002C6F89" w:rsidP="001D39CC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6C65FF24" w14:textId="7B96B559" w:rsidR="002C6F89" w:rsidRPr="00896BD4" w:rsidRDefault="002C6F89" w:rsidP="001D39CC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896BD4">
              <w:rPr>
                <w:rFonts w:asciiTheme="majorBidi" w:hAnsiTheme="majorBidi" w:cstheme="majorBidi"/>
                <w:kern w:val="28"/>
                <w:sz w:val="26"/>
                <w:szCs w:val="26"/>
              </w:rPr>
              <w:t>954,799</w:t>
            </w:r>
            <w:r w:rsidR="00896BD4" w:rsidRPr="00896BD4">
              <w:rPr>
                <w:rFonts w:asciiTheme="majorBidi" w:hAnsiTheme="majorBidi" w:cstheme="majorBidi"/>
                <w:kern w:val="28"/>
                <w:sz w:val="26"/>
                <w:szCs w:val="26"/>
              </w:rPr>
              <w:t>.00</w:t>
            </w:r>
          </w:p>
        </w:tc>
        <w:tc>
          <w:tcPr>
            <w:tcW w:w="158" w:type="dxa"/>
            <w:shd w:val="clear" w:color="auto" w:fill="auto"/>
          </w:tcPr>
          <w:p w14:paraId="1FF9E883" w14:textId="77777777" w:rsidR="002C6F89" w:rsidRPr="00896BD4" w:rsidRDefault="002C6F89" w:rsidP="001D39CC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5159BABD" w14:textId="77777777" w:rsidR="002C6F89" w:rsidRPr="00896BD4" w:rsidRDefault="002C6F89" w:rsidP="001D39CC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896BD4">
              <w:rPr>
                <w:rFonts w:asciiTheme="majorBidi" w:hAnsiTheme="majorBidi"/>
                <w:kern w:val="28"/>
                <w:sz w:val="26"/>
                <w:szCs w:val="26"/>
              </w:rPr>
              <w:t>892</w:t>
            </w:r>
            <w:r w:rsidRPr="00896BD4">
              <w:rPr>
                <w:rFonts w:asciiTheme="majorBidi" w:hAnsiTheme="majorBidi" w:cstheme="majorBidi"/>
                <w:kern w:val="28"/>
                <w:sz w:val="26"/>
                <w:szCs w:val="26"/>
              </w:rPr>
              <w:t>,</w:t>
            </w:r>
            <w:r w:rsidRPr="00896BD4">
              <w:rPr>
                <w:rFonts w:asciiTheme="majorBidi" w:hAnsiTheme="majorBidi"/>
                <w:kern w:val="28"/>
                <w:sz w:val="26"/>
                <w:szCs w:val="26"/>
              </w:rPr>
              <w:t>263.00</w:t>
            </w:r>
          </w:p>
        </w:tc>
      </w:tr>
      <w:tr w:rsidR="002C6F89" w:rsidRPr="00896BD4" w14:paraId="20724586" w14:textId="77777777" w:rsidTr="00896BD4">
        <w:tc>
          <w:tcPr>
            <w:tcW w:w="2409" w:type="dxa"/>
            <w:shd w:val="clear" w:color="auto" w:fill="auto"/>
          </w:tcPr>
          <w:p w14:paraId="77C138EC" w14:textId="77777777" w:rsidR="002C6F89" w:rsidRPr="001C6A69" w:rsidRDefault="002C6F89" w:rsidP="00896BD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50" w:hanging="62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6A69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อัตราการขึ้น</w:t>
            </w:r>
            <w:r w:rsidRPr="001C6A69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ของ</w:t>
            </w:r>
            <w:r w:rsidRPr="001C6A69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เงินเดือน</w:t>
            </w:r>
          </w:p>
        </w:tc>
        <w:tc>
          <w:tcPr>
            <w:tcW w:w="1247" w:type="dxa"/>
            <w:shd w:val="clear" w:color="auto" w:fill="auto"/>
          </w:tcPr>
          <w:p w14:paraId="4AB1A54D" w14:textId="77777777" w:rsidR="002C6F89" w:rsidRPr="00896BD4" w:rsidRDefault="002C6F89" w:rsidP="001D39CC">
            <w:pPr>
              <w:tabs>
                <w:tab w:val="left" w:pos="93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1C1F66A6" w14:textId="77777777" w:rsidR="002C6F89" w:rsidRPr="00896BD4" w:rsidRDefault="002C6F89" w:rsidP="001D39CC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7BB1A274" w14:textId="77777777" w:rsidR="002C6F89" w:rsidRPr="00896BD4" w:rsidRDefault="002C6F89" w:rsidP="001D39CC">
            <w:pPr>
              <w:tabs>
                <w:tab w:val="left" w:pos="93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39" w:type="dxa"/>
            <w:shd w:val="clear" w:color="auto" w:fill="auto"/>
          </w:tcPr>
          <w:p w14:paraId="68B22629" w14:textId="77777777" w:rsidR="002C6F89" w:rsidRPr="00896BD4" w:rsidRDefault="002C6F89" w:rsidP="001D39CC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156EF400" w14:textId="77777777" w:rsidR="002C6F89" w:rsidRPr="00896BD4" w:rsidRDefault="002C6F89" w:rsidP="001D39CC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58" w:type="dxa"/>
            <w:shd w:val="clear" w:color="auto" w:fill="auto"/>
          </w:tcPr>
          <w:p w14:paraId="5C935633" w14:textId="77777777" w:rsidR="002C6F89" w:rsidRPr="00896BD4" w:rsidRDefault="002C6F89" w:rsidP="001D39CC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1B5ED731" w14:textId="77777777" w:rsidR="002C6F89" w:rsidRPr="00896BD4" w:rsidRDefault="002C6F89" w:rsidP="001D39CC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</w:tr>
      <w:tr w:rsidR="002C6F89" w:rsidRPr="00896BD4" w14:paraId="62368FCA" w14:textId="77777777" w:rsidTr="00896BD4">
        <w:tc>
          <w:tcPr>
            <w:tcW w:w="2409" w:type="dxa"/>
            <w:shd w:val="clear" w:color="auto" w:fill="auto"/>
          </w:tcPr>
          <w:p w14:paraId="5AE1ED89" w14:textId="77777777" w:rsidR="002C6F89" w:rsidRPr="001C6A69" w:rsidRDefault="002C6F89" w:rsidP="001D39CC">
            <w:pPr>
              <w:tabs>
                <w:tab w:val="left" w:pos="54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284" w:right="-51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6A6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เพิ่มขึ้นร้อยละ </w:t>
            </w:r>
            <w:r w:rsidRPr="00896BD4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14:paraId="28628207" w14:textId="77777777" w:rsidR="002C6F89" w:rsidRPr="00896BD4" w:rsidRDefault="002C6F89" w:rsidP="001D39CC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896BD4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1,476,684.00 </w:t>
            </w:r>
          </w:p>
        </w:tc>
        <w:tc>
          <w:tcPr>
            <w:tcW w:w="134" w:type="dxa"/>
            <w:shd w:val="clear" w:color="auto" w:fill="auto"/>
          </w:tcPr>
          <w:p w14:paraId="6623178A" w14:textId="77777777" w:rsidR="002C6F89" w:rsidRPr="00896BD4" w:rsidRDefault="002C6F89" w:rsidP="001D39CC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6B4AF088" w14:textId="77777777" w:rsidR="002C6F89" w:rsidRPr="00896BD4" w:rsidRDefault="002C6F89" w:rsidP="001D39CC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 w:hanging="17"/>
              <w:jc w:val="right"/>
              <w:textAlignment w:val="baseline"/>
              <w:rPr>
                <w:rFonts w:asciiTheme="majorBidi" w:hAnsiTheme="majorBidi"/>
                <w:kern w:val="28"/>
                <w:sz w:val="26"/>
                <w:szCs w:val="26"/>
              </w:rPr>
            </w:pPr>
            <w:r w:rsidRPr="00896BD4">
              <w:rPr>
                <w:rFonts w:asciiTheme="majorBidi" w:hAnsiTheme="majorBidi"/>
                <w:kern w:val="28"/>
                <w:sz w:val="26"/>
                <w:szCs w:val="26"/>
              </w:rPr>
              <w:t>1,190,306.00</w:t>
            </w:r>
          </w:p>
        </w:tc>
        <w:tc>
          <w:tcPr>
            <w:tcW w:w="139" w:type="dxa"/>
            <w:shd w:val="clear" w:color="auto" w:fill="auto"/>
          </w:tcPr>
          <w:p w14:paraId="34FA84B9" w14:textId="77777777" w:rsidR="002C6F89" w:rsidRPr="00896BD4" w:rsidRDefault="002C6F89" w:rsidP="001D39CC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09C275AB" w14:textId="75C7390C" w:rsidR="002C6F89" w:rsidRPr="00896BD4" w:rsidRDefault="002C6F89" w:rsidP="001D39CC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896BD4">
              <w:rPr>
                <w:rFonts w:asciiTheme="majorBidi" w:hAnsiTheme="majorBidi" w:cstheme="majorBidi"/>
                <w:kern w:val="28"/>
                <w:sz w:val="26"/>
                <w:szCs w:val="26"/>
              </w:rPr>
              <w:t>1,301,652</w:t>
            </w:r>
            <w:r w:rsidR="00896BD4" w:rsidRPr="00896BD4">
              <w:rPr>
                <w:rFonts w:asciiTheme="majorBidi" w:hAnsiTheme="majorBidi" w:cstheme="majorBidi"/>
                <w:kern w:val="28"/>
                <w:sz w:val="26"/>
                <w:szCs w:val="26"/>
              </w:rPr>
              <w:t>.00</w:t>
            </w:r>
          </w:p>
        </w:tc>
        <w:tc>
          <w:tcPr>
            <w:tcW w:w="158" w:type="dxa"/>
            <w:shd w:val="clear" w:color="auto" w:fill="auto"/>
          </w:tcPr>
          <w:p w14:paraId="0428C70A" w14:textId="77777777" w:rsidR="002C6F89" w:rsidRPr="00896BD4" w:rsidRDefault="002C6F89" w:rsidP="001D39CC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2B687AAA" w14:textId="77777777" w:rsidR="002C6F89" w:rsidRPr="00896BD4" w:rsidRDefault="002C6F89" w:rsidP="001D39CC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896BD4">
              <w:rPr>
                <w:rFonts w:asciiTheme="majorBidi" w:hAnsiTheme="majorBidi"/>
                <w:kern w:val="28"/>
                <w:sz w:val="26"/>
                <w:szCs w:val="26"/>
              </w:rPr>
              <w:t>1</w:t>
            </w:r>
            <w:r w:rsidRPr="00896BD4">
              <w:rPr>
                <w:rFonts w:asciiTheme="majorBidi" w:hAnsiTheme="majorBidi" w:cstheme="majorBidi"/>
                <w:kern w:val="28"/>
                <w:sz w:val="26"/>
                <w:szCs w:val="26"/>
              </w:rPr>
              <w:t>,</w:t>
            </w:r>
            <w:r w:rsidRPr="00896BD4">
              <w:rPr>
                <w:rFonts w:asciiTheme="majorBidi" w:hAnsiTheme="majorBidi"/>
                <w:kern w:val="28"/>
                <w:sz w:val="26"/>
                <w:szCs w:val="26"/>
              </w:rPr>
              <w:t>070</w:t>
            </w:r>
            <w:r w:rsidRPr="00896BD4">
              <w:rPr>
                <w:rFonts w:asciiTheme="majorBidi" w:hAnsiTheme="majorBidi" w:cstheme="majorBidi"/>
                <w:kern w:val="28"/>
                <w:sz w:val="26"/>
                <w:szCs w:val="26"/>
              </w:rPr>
              <w:t>,</w:t>
            </w:r>
            <w:r w:rsidRPr="00896BD4">
              <w:rPr>
                <w:rFonts w:asciiTheme="majorBidi" w:hAnsiTheme="majorBidi"/>
                <w:kern w:val="28"/>
                <w:sz w:val="26"/>
                <w:szCs w:val="26"/>
              </w:rPr>
              <w:t>498.00</w:t>
            </w:r>
          </w:p>
        </w:tc>
      </w:tr>
      <w:tr w:rsidR="002C6F89" w:rsidRPr="00896BD4" w14:paraId="7BFFDCF1" w14:textId="77777777" w:rsidTr="00896BD4">
        <w:tc>
          <w:tcPr>
            <w:tcW w:w="2409" w:type="dxa"/>
            <w:shd w:val="clear" w:color="auto" w:fill="auto"/>
          </w:tcPr>
          <w:p w14:paraId="623735E3" w14:textId="77777777" w:rsidR="002C6F89" w:rsidRPr="001C6A69" w:rsidRDefault="002C6F89" w:rsidP="001D39CC">
            <w:pPr>
              <w:tabs>
                <w:tab w:val="left" w:pos="54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284" w:right="-51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6A6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ลดลงร้อยละ </w:t>
            </w:r>
            <w:r w:rsidRPr="00896BD4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14:paraId="7B1B28D1" w14:textId="77777777" w:rsidR="002C6F89" w:rsidRPr="00896BD4" w:rsidRDefault="002C6F89" w:rsidP="001D39CC">
            <w:pPr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896BD4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(1,316,265.00)</w:t>
            </w:r>
          </w:p>
        </w:tc>
        <w:tc>
          <w:tcPr>
            <w:tcW w:w="134" w:type="dxa"/>
            <w:shd w:val="clear" w:color="auto" w:fill="auto"/>
          </w:tcPr>
          <w:p w14:paraId="5BF9D495" w14:textId="77777777" w:rsidR="002C6F89" w:rsidRPr="00896BD4" w:rsidRDefault="002C6F89" w:rsidP="001D39CC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1A5D3F4F" w14:textId="77777777" w:rsidR="002C6F89" w:rsidRPr="00896BD4" w:rsidRDefault="002C6F89" w:rsidP="001D39CC">
            <w:pPr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/>
                <w:kern w:val="28"/>
                <w:sz w:val="26"/>
                <w:szCs w:val="26"/>
              </w:rPr>
            </w:pPr>
            <w:r w:rsidRPr="00896BD4">
              <w:rPr>
                <w:rFonts w:asciiTheme="majorBidi" w:hAnsiTheme="majorBidi" w:cstheme="majorBidi"/>
                <w:kern w:val="28"/>
                <w:sz w:val="26"/>
                <w:szCs w:val="26"/>
              </w:rPr>
              <w:t>(1,067,745.00)</w:t>
            </w:r>
          </w:p>
        </w:tc>
        <w:tc>
          <w:tcPr>
            <w:tcW w:w="139" w:type="dxa"/>
            <w:shd w:val="clear" w:color="auto" w:fill="auto"/>
          </w:tcPr>
          <w:p w14:paraId="065271C0" w14:textId="77777777" w:rsidR="002C6F89" w:rsidRPr="00896BD4" w:rsidRDefault="002C6F89" w:rsidP="001D39CC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23E28122" w14:textId="57E204E7" w:rsidR="002C6F89" w:rsidRPr="00896BD4" w:rsidRDefault="002C6F89" w:rsidP="001D39CC">
            <w:pPr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896BD4">
              <w:rPr>
                <w:rFonts w:asciiTheme="majorBidi" w:hAnsiTheme="majorBidi" w:cstheme="majorBidi"/>
                <w:kern w:val="28"/>
                <w:sz w:val="26"/>
                <w:szCs w:val="26"/>
              </w:rPr>
              <w:t>(1,165,138</w:t>
            </w:r>
            <w:r w:rsidR="00896BD4" w:rsidRPr="00896BD4">
              <w:rPr>
                <w:rFonts w:asciiTheme="majorBidi" w:hAnsiTheme="majorBidi" w:cstheme="majorBidi"/>
                <w:kern w:val="28"/>
                <w:sz w:val="26"/>
                <w:szCs w:val="26"/>
              </w:rPr>
              <w:t>.00</w:t>
            </w:r>
            <w:r w:rsidRPr="00896BD4">
              <w:rPr>
                <w:rFonts w:asciiTheme="majorBidi" w:hAnsiTheme="majorBidi" w:cstheme="majorBidi"/>
                <w:kern w:val="28"/>
                <w:sz w:val="26"/>
                <w:szCs w:val="26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4380B989" w14:textId="77777777" w:rsidR="002C6F89" w:rsidRPr="00896BD4" w:rsidRDefault="002C6F89" w:rsidP="001D39CC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3C5AA1D9" w14:textId="77777777" w:rsidR="002C6F89" w:rsidRPr="00896BD4" w:rsidRDefault="002C6F89" w:rsidP="001D39CC">
            <w:pPr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896BD4">
              <w:rPr>
                <w:rFonts w:asciiTheme="majorBidi" w:hAnsiTheme="majorBidi"/>
                <w:kern w:val="28"/>
                <w:sz w:val="26"/>
                <w:szCs w:val="26"/>
              </w:rPr>
              <w:t>(963</w:t>
            </w:r>
            <w:r w:rsidRPr="00896BD4">
              <w:rPr>
                <w:rFonts w:asciiTheme="majorBidi" w:hAnsiTheme="majorBidi" w:cstheme="majorBidi"/>
                <w:kern w:val="28"/>
                <w:sz w:val="26"/>
                <w:szCs w:val="26"/>
              </w:rPr>
              <w:t>,</w:t>
            </w:r>
            <w:r w:rsidRPr="00896BD4">
              <w:rPr>
                <w:rFonts w:asciiTheme="majorBidi" w:hAnsiTheme="majorBidi"/>
                <w:kern w:val="28"/>
                <w:sz w:val="26"/>
                <w:szCs w:val="26"/>
              </w:rPr>
              <w:t>635.00)</w:t>
            </w:r>
          </w:p>
        </w:tc>
      </w:tr>
      <w:tr w:rsidR="002C6F89" w:rsidRPr="00896BD4" w14:paraId="5527D009" w14:textId="77777777" w:rsidTr="00896BD4">
        <w:tc>
          <w:tcPr>
            <w:tcW w:w="2409" w:type="dxa"/>
            <w:shd w:val="clear" w:color="auto" w:fill="auto"/>
          </w:tcPr>
          <w:p w14:paraId="21CC04F6" w14:textId="77777777" w:rsidR="002C6F89" w:rsidRPr="001C6A69" w:rsidRDefault="002C6F89" w:rsidP="00896BD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50" w:hanging="62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6A69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</w:t>
            </w:r>
            <w:r w:rsidRPr="001C6A69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1C6A6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พนักงาน </w:t>
            </w:r>
          </w:p>
        </w:tc>
        <w:tc>
          <w:tcPr>
            <w:tcW w:w="1247" w:type="dxa"/>
            <w:shd w:val="clear" w:color="auto" w:fill="auto"/>
          </w:tcPr>
          <w:p w14:paraId="2AE70B23" w14:textId="77777777" w:rsidR="002C6F89" w:rsidRPr="00896BD4" w:rsidRDefault="002C6F89" w:rsidP="001D39CC">
            <w:pPr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7CA31946" w14:textId="77777777" w:rsidR="002C6F89" w:rsidRPr="00896BD4" w:rsidRDefault="002C6F89" w:rsidP="001D39CC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180D9149" w14:textId="77777777" w:rsidR="002C6F89" w:rsidRPr="00896BD4" w:rsidRDefault="002C6F89" w:rsidP="001D39CC">
            <w:pPr>
              <w:tabs>
                <w:tab w:val="left" w:pos="93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39" w:type="dxa"/>
            <w:shd w:val="clear" w:color="auto" w:fill="auto"/>
          </w:tcPr>
          <w:p w14:paraId="5B8B64ED" w14:textId="77777777" w:rsidR="002C6F89" w:rsidRPr="00896BD4" w:rsidRDefault="002C6F89" w:rsidP="001D39CC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0DABB5E9" w14:textId="77777777" w:rsidR="002C6F89" w:rsidRPr="00896BD4" w:rsidRDefault="002C6F89" w:rsidP="001D39CC">
            <w:pPr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58" w:type="dxa"/>
            <w:shd w:val="clear" w:color="auto" w:fill="auto"/>
          </w:tcPr>
          <w:p w14:paraId="0F6E6F02" w14:textId="77777777" w:rsidR="002C6F89" w:rsidRPr="00896BD4" w:rsidRDefault="002C6F89" w:rsidP="001D39CC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1AA55E85" w14:textId="77777777" w:rsidR="002C6F89" w:rsidRPr="00896BD4" w:rsidRDefault="002C6F89" w:rsidP="001D39CC">
            <w:pPr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</w:tr>
      <w:tr w:rsidR="002C6F89" w:rsidRPr="00896BD4" w14:paraId="2E114A28" w14:textId="77777777" w:rsidTr="00896BD4">
        <w:tc>
          <w:tcPr>
            <w:tcW w:w="2409" w:type="dxa"/>
            <w:shd w:val="clear" w:color="auto" w:fill="auto"/>
          </w:tcPr>
          <w:p w14:paraId="7364BA30" w14:textId="77777777" w:rsidR="002C6F89" w:rsidRPr="001C6A69" w:rsidRDefault="002C6F89" w:rsidP="001D39CC">
            <w:pPr>
              <w:tabs>
                <w:tab w:val="left" w:pos="54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284" w:right="-51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6A6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เพิ่มขึ้นร้อยละ </w:t>
            </w:r>
            <w:r w:rsidRPr="00896BD4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14:paraId="7A47CA3B" w14:textId="77777777" w:rsidR="002C6F89" w:rsidRPr="00896BD4" w:rsidRDefault="002C6F89" w:rsidP="001D39CC">
            <w:pPr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896BD4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(1,036,244.00)</w:t>
            </w:r>
          </w:p>
        </w:tc>
        <w:tc>
          <w:tcPr>
            <w:tcW w:w="134" w:type="dxa"/>
            <w:shd w:val="clear" w:color="auto" w:fill="auto"/>
          </w:tcPr>
          <w:p w14:paraId="2F2630F2" w14:textId="77777777" w:rsidR="002C6F89" w:rsidRPr="00896BD4" w:rsidRDefault="002C6F89" w:rsidP="001D39CC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673082F6" w14:textId="77777777" w:rsidR="002C6F89" w:rsidRPr="00896BD4" w:rsidRDefault="002C6F89" w:rsidP="001D39CC">
            <w:pPr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/>
                <w:kern w:val="28"/>
                <w:sz w:val="26"/>
                <w:szCs w:val="26"/>
              </w:rPr>
            </w:pPr>
            <w:r w:rsidRPr="00896BD4">
              <w:rPr>
                <w:rFonts w:asciiTheme="majorBidi" w:hAnsiTheme="majorBidi" w:cstheme="majorBidi"/>
                <w:kern w:val="28"/>
                <w:sz w:val="26"/>
                <w:szCs w:val="26"/>
              </w:rPr>
              <w:t>(945,106.00)</w:t>
            </w:r>
          </w:p>
        </w:tc>
        <w:tc>
          <w:tcPr>
            <w:tcW w:w="139" w:type="dxa"/>
            <w:shd w:val="clear" w:color="auto" w:fill="auto"/>
          </w:tcPr>
          <w:p w14:paraId="4B1D0968" w14:textId="77777777" w:rsidR="002C6F89" w:rsidRPr="00896BD4" w:rsidRDefault="002C6F89" w:rsidP="001D39CC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33FEC628" w14:textId="18C89B29" w:rsidR="002C6F89" w:rsidRPr="00896BD4" w:rsidRDefault="002C6F89" w:rsidP="001D39CC">
            <w:pPr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896BD4">
              <w:rPr>
                <w:rFonts w:asciiTheme="majorBidi" w:hAnsiTheme="majorBidi" w:cstheme="majorBidi"/>
                <w:kern w:val="28"/>
                <w:sz w:val="26"/>
                <w:szCs w:val="26"/>
              </w:rPr>
              <w:t>(904,472</w:t>
            </w:r>
            <w:r w:rsidR="00896BD4" w:rsidRPr="00896BD4">
              <w:rPr>
                <w:rFonts w:asciiTheme="majorBidi" w:hAnsiTheme="majorBidi" w:cstheme="majorBidi"/>
                <w:kern w:val="28"/>
                <w:sz w:val="26"/>
                <w:szCs w:val="26"/>
              </w:rPr>
              <w:t>.00</w:t>
            </w:r>
            <w:r w:rsidRPr="00896BD4">
              <w:rPr>
                <w:rFonts w:asciiTheme="majorBidi" w:hAnsiTheme="majorBidi" w:cstheme="majorBidi"/>
                <w:kern w:val="28"/>
                <w:sz w:val="26"/>
                <w:szCs w:val="26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14:paraId="5004AB2C" w14:textId="77777777" w:rsidR="002C6F89" w:rsidRPr="00896BD4" w:rsidRDefault="002C6F89" w:rsidP="001D39CC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5E278B21" w14:textId="77777777" w:rsidR="002C6F89" w:rsidRPr="00896BD4" w:rsidRDefault="002C6F89" w:rsidP="001D39CC">
            <w:pPr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896BD4">
              <w:rPr>
                <w:rFonts w:asciiTheme="majorBidi" w:hAnsiTheme="majorBidi"/>
                <w:kern w:val="28"/>
                <w:sz w:val="26"/>
                <w:szCs w:val="26"/>
              </w:rPr>
              <w:t>(846</w:t>
            </w:r>
            <w:r w:rsidRPr="00896BD4">
              <w:rPr>
                <w:rFonts w:asciiTheme="majorBidi" w:hAnsiTheme="majorBidi" w:cstheme="majorBidi"/>
                <w:kern w:val="28"/>
                <w:sz w:val="26"/>
                <w:szCs w:val="26"/>
              </w:rPr>
              <w:t>,</w:t>
            </w:r>
            <w:r w:rsidRPr="00896BD4">
              <w:rPr>
                <w:rFonts w:asciiTheme="majorBidi" w:hAnsiTheme="majorBidi"/>
                <w:kern w:val="28"/>
                <w:sz w:val="26"/>
                <w:szCs w:val="26"/>
              </w:rPr>
              <w:t>934.00)</w:t>
            </w:r>
          </w:p>
        </w:tc>
      </w:tr>
      <w:tr w:rsidR="002C6F89" w:rsidRPr="00896BD4" w14:paraId="385F8DEA" w14:textId="77777777" w:rsidTr="00896BD4">
        <w:tc>
          <w:tcPr>
            <w:tcW w:w="2409" w:type="dxa"/>
            <w:shd w:val="clear" w:color="auto" w:fill="auto"/>
          </w:tcPr>
          <w:p w14:paraId="685699D9" w14:textId="77777777" w:rsidR="002C6F89" w:rsidRPr="001C6A69" w:rsidRDefault="002C6F89" w:rsidP="001D39CC">
            <w:pPr>
              <w:tabs>
                <w:tab w:val="left" w:pos="54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284" w:right="-51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6A6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ลดลงร้อยละ </w:t>
            </w:r>
            <w:r w:rsidRPr="00896BD4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14:paraId="5D59184F" w14:textId="77777777" w:rsidR="002C6F89" w:rsidRPr="00896BD4" w:rsidRDefault="002C6F89" w:rsidP="001D39CC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896BD4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287,111.00 </w:t>
            </w:r>
          </w:p>
        </w:tc>
        <w:tc>
          <w:tcPr>
            <w:tcW w:w="134" w:type="dxa"/>
            <w:shd w:val="clear" w:color="auto" w:fill="auto"/>
          </w:tcPr>
          <w:p w14:paraId="3E067FEB" w14:textId="77777777" w:rsidR="002C6F89" w:rsidRPr="00896BD4" w:rsidRDefault="002C6F89" w:rsidP="001D39CC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1A661F75" w14:textId="77777777" w:rsidR="002C6F89" w:rsidRPr="00896BD4" w:rsidRDefault="002C6F89" w:rsidP="001D39CC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 w:hanging="17"/>
              <w:jc w:val="right"/>
              <w:textAlignment w:val="baseline"/>
              <w:rPr>
                <w:rFonts w:asciiTheme="majorBidi" w:hAnsiTheme="majorBidi"/>
                <w:kern w:val="28"/>
                <w:sz w:val="26"/>
                <w:szCs w:val="26"/>
              </w:rPr>
            </w:pPr>
            <w:r w:rsidRPr="00896BD4">
              <w:rPr>
                <w:rFonts w:asciiTheme="majorBidi" w:hAnsiTheme="majorBidi"/>
                <w:kern w:val="28"/>
                <w:sz w:val="26"/>
                <w:szCs w:val="26"/>
              </w:rPr>
              <w:t>263,136.00</w:t>
            </w:r>
          </w:p>
        </w:tc>
        <w:tc>
          <w:tcPr>
            <w:tcW w:w="139" w:type="dxa"/>
            <w:shd w:val="clear" w:color="auto" w:fill="auto"/>
          </w:tcPr>
          <w:p w14:paraId="5AD1911C" w14:textId="77777777" w:rsidR="002C6F89" w:rsidRPr="00896BD4" w:rsidRDefault="002C6F89" w:rsidP="001D39CC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34B8D58F" w14:textId="1BE8892F" w:rsidR="002C6F89" w:rsidRPr="00896BD4" w:rsidRDefault="002C6F89" w:rsidP="001D39CC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896BD4">
              <w:rPr>
                <w:rFonts w:asciiTheme="majorBidi" w:hAnsiTheme="majorBidi" w:cstheme="majorBidi"/>
                <w:kern w:val="28"/>
                <w:sz w:val="26"/>
                <w:szCs w:val="26"/>
              </w:rPr>
              <w:t>232,070</w:t>
            </w:r>
            <w:r w:rsidR="00896BD4" w:rsidRPr="00896BD4">
              <w:rPr>
                <w:rFonts w:asciiTheme="majorBidi" w:hAnsiTheme="majorBidi" w:cstheme="majorBidi"/>
                <w:kern w:val="28"/>
                <w:sz w:val="26"/>
                <w:szCs w:val="26"/>
              </w:rPr>
              <w:t>.00</w:t>
            </w:r>
          </w:p>
        </w:tc>
        <w:tc>
          <w:tcPr>
            <w:tcW w:w="158" w:type="dxa"/>
            <w:shd w:val="clear" w:color="auto" w:fill="auto"/>
          </w:tcPr>
          <w:p w14:paraId="31E5A87D" w14:textId="77777777" w:rsidR="002C6F89" w:rsidRPr="00896BD4" w:rsidRDefault="002C6F89" w:rsidP="001D39CC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527D9F92" w14:textId="77777777" w:rsidR="002C6F89" w:rsidRPr="00896BD4" w:rsidRDefault="002C6F89" w:rsidP="001D39CC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896BD4">
              <w:rPr>
                <w:rFonts w:asciiTheme="majorBidi" w:hAnsiTheme="majorBidi"/>
                <w:kern w:val="28"/>
                <w:sz w:val="26"/>
                <w:szCs w:val="26"/>
              </w:rPr>
              <w:t>222</w:t>
            </w:r>
            <w:r w:rsidRPr="00896BD4">
              <w:rPr>
                <w:rFonts w:asciiTheme="majorBidi" w:hAnsiTheme="majorBidi" w:cstheme="majorBidi"/>
                <w:kern w:val="28"/>
                <w:sz w:val="26"/>
                <w:szCs w:val="26"/>
              </w:rPr>
              <w:t>,</w:t>
            </w:r>
            <w:r w:rsidRPr="00896BD4">
              <w:rPr>
                <w:rFonts w:asciiTheme="majorBidi" w:hAnsiTheme="majorBidi"/>
                <w:kern w:val="28"/>
                <w:sz w:val="26"/>
                <w:szCs w:val="26"/>
              </w:rPr>
              <w:t>880.00</w:t>
            </w:r>
          </w:p>
        </w:tc>
      </w:tr>
    </w:tbl>
    <w:p w14:paraId="17790424" w14:textId="58ED9146" w:rsidR="002C6F89" w:rsidRPr="0055523E" w:rsidRDefault="002C6F89" w:rsidP="00D71E84">
      <w:pPr>
        <w:tabs>
          <w:tab w:val="left" w:pos="284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4F4645BF" w14:textId="77777777" w:rsidR="002C6F89" w:rsidRPr="0055523E" w:rsidRDefault="002C6F89" w:rsidP="002C6F89">
      <w:pPr>
        <w:tabs>
          <w:tab w:val="left" w:pos="284"/>
        </w:tabs>
        <w:spacing w:line="380" w:lineRule="exact"/>
        <w:ind w:hanging="142"/>
        <w:rPr>
          <w:rFonts w:ascii="Angsana New" w:hAnsi="Angsana New"/>
          <w:b/>
          <w:bCs/>
          <w:sz w:val="32"/>
          <w:szCs w:val="32"/>
        </w:rPr>
      </w:pPr>
      <w:r w:rsidRPr="0055523E">
        <w:rPr>
          <w:rFonts w:ascii="Angsana New" w:hAnsi="Angsana New"/>
          <w:b/>
          <w:bCs/>
          <w:sz w:val="32"/>
          <w:szCs w:val="32"/>
        </w:rPr>
        <w:t>21.</w:t>
      </w:r>
      <w:r w:rsidRPr="0055523E">
        <w:rPr>
          <w:rFonts w:ascii="Angsana New" w:hAnsi="Angsana New"/>
          <w:b/>
          <w:bCs/>
          <w:sz w:val="32"/>
          <w:szCs w:val="32"/>
        </w:rPr>
        <w:tab/>
      </w:r>
      <w:r w:rsidRPr="001C6A69">
        <w:rPr>
          <w:rFonts w:ascii="Angsana New" w:hAnsi="Angsana New"/>
          <w:b/>
          <w:bCs/>
          <w:sz w:val="32"/>
          <w:szCs w:val="32"/>
          <w:cs/>
        </w:rPr>
        <w:t>ค่าใช้จ่ายแบ่งตามลักษณะ</w:t>
      </w:r>
    </w:p>
    <w:p w14:paraId="55EE802F" w14:textId="77777777" w:rsidR="002C6F89" w:rsidRPr="0055523E" w:rsidRDefault="002C6F89" w:rsidP="002C6F89">
      <w:pPr>
        <w:tabs>
          <w:tab w:val="left" w:pos="1418"/>
          <w:tab w:val="left" w:pos="1985"/>
          <w:tab w:val="left" w:pos="2552"/>
        </w:tabs>
        <w:spacing w:line="380" w:lineRule="exact"/>
        <w:ind w:left="851" w:right="28"/>
        <w:jc w:val="thaiDistribute"/>
        <w:rPr>
          <w:rFonts w:ascii="Angsana New" w:hAnsi="Angsana New"/>
          <w:sz w:val="32"/>
          <w:szCs w:val="32"/>
        </w:rPr>
      </w:pPr>
      <w:r w:rsidRPr="001C6A69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835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92"/>
        <w:gridCol w:w="1247"/>
        <w:gridCol w:w="134"/>
        <w:gridCol w:w="1247"/>
        <w:gridCol w:w="134"/>
        <w:gridCol w:w="1320"/>
        <w:gridCol w:w="134"/>
        <w:gridCol w:w="1247"/>
      </w:tblGrid>
      <w:tr w:rsidR="002C6F89" w:rsidRPr="00896BD4" w14:paraId="4BAF4390" w14:textId="77777777" w:rsidTr="00896BD4">
        <w:trPr>
          <w:cantSplit/>
          <w:trHeight w:val="20"/>
        </w:trPr>
        <w:tc>
          <w:tcPr>
            <w:tcW w:w="2892" w:type="dxa"/>
          </w:tcPr>
          <w:p w14:paraId="39B87613" w14:textId="77777777" w:rsidR="002C6F89" w:rsidRPr="00896BD4" w:rsidRDefault="002C6F89" w:rsidP="001D39CC">
            <w:pPr>
              <w:pStyle w:val="BlockText"/>
              <w:tabs>
                <w:tab w:val="left" w:pos="6804"/>
              </w:tabs>
              <w:spacing w:before="0" w:line="320" w:lineRule="exact"/>
              <w:ind w:left="539" w:right="-108" w:hanging="53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63" w:type="dxa"/>
            <w:gridSpan w:val="7"/>
            <w:tcBorders>
              <w:bottom w:val="single" w:sz="6" w:space="0" w:color="auto"/>
            </w:tcBorders>
          </w:tcPr>
          <w:p w14:paraId="74967910" w14:textId="77777777" w:rsidR="002C6F89" w:rsidRPr="00896BD4" w:rsidRDefault="002C6F89" w:rsidP="001D39CC">
            <w:pPr>
              <w:pStyle w:val="BlockText"/>
              <w:tabs>
                <w:tab w:val="left" w:pos="6804"/>
              </w:tabs>
              <w:spacing w:before="0" w:line="320" w:lineRule="exact"/>
              <w:ind w:left="539" w:right="-108" w:hanging="53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C6A6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2C6F89" w:rsidRPr="00896BD4" w14:paraId="1E7C08BB" w14:textId="77777777" w:rsidTr="00896BD4">
        <w:trPr>
          <w:cantSplit/>
          <w:trHeight w:val="20"/>
        </w:trPr>
        <w:tc>
          <w:tcPr>
            <w:tcW w:w="2892" w:type="dxa"/>
          </w:tcPr>
          <w:p w14:paraId="1DBFC2C2" w14:textId="77777777" w:rsidR="002C6F89" w:rsidRPr="00896BD4" w:rsidRDefault="002C6F89" w:rsidP="001D39CC">
            <w:pPr>
              <w:pStyle w:val="BlockText"/>
              <w:tabs>
                <w:tab w:val="left" w:pos="6804"/>
              </w:tabs>
              <w:spacing w:before="0" w:line="320" w:lineRule="exact"/>
              <w:ind w:left="539" w:right="-108" w:hanging="53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09F3EFA" w14:textId="77777777" w:rsidR="002C6F89" w:rsidRPr="00896BD4" w:rsidRDefault="002C6F89" w:rsidP="001D39CC">
            <w:pPr>
              <w:pStyle w:val="BlockText"/>
              <w:tabs>
                <w:tab w:val="left" w:pos="6804"/>
              </w:tabs>
              <w:spacing w:before="0" w:line="320" w:lineRule="exact"/>
              <w:ind w:left="539" w:right="-108" w:hanging="53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C6A6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83FE6FE" w14:textId="77777777" w:rsidR="002C6F89" w:rsidRPr="00896BD4" w:rsidRDefault="002C6F89" w:rsidP="001D39CC">
            <w:pPr>
              <w:pStyle w:val="BlockText"/>
              <w:tabs>
                <w:tab w:val="left" w:pos="6804"/>
              </w:tabs>
              <w:spacing w:before="0" w:line="320" w:lineRule="exact"/>
              <w:ind w:left="539" w:right="0" w:hanging="53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68D86E0" w14:textId="77777777" w:rsidR="002C6F89" w:rsidRPr="00896BD4" w:rsidRDefault="002C6F89" w:rsidP="001D39CC">
            <w:pPr>
              <w:pStyle w:val="BlockText"/>
              <w:tabs>
                <w:tab w:val="left" w:pos="6804"/>
              </w:tabs>
              <w:spacing w:before="0" w:line="320" w:lineRule="exact"/>
              <w:ind w:left="539" w:right="-108" w:hanging="53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C6A6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2C6F89" w:rsidRPr="00896BD4" w14:paraId="1F4ADA3A" w14:textId="77777777" w:rsidTr="00896BD4">
        <w:trPr>
          <w:cantSplit/>
          <w:trHeight w:val="20"/>
        </w:trPr>
        <w:tc>
          <w:tcPr>
            <w:tcW w:w="2892" w:type="dxa"/>
          </w:tcPr>
          <w:p w14:paraId="1767C11B" w14:textId="77777777" w:rsidR="002C6F89" w:rsidRPr="001C6A69" w:rsidRDefault="002C6F89" w:rsidP="001D39CC">
            <w:pPr>
              <w:pStyle w:val="BlockText"/>
              <w:tabs>
                <w:tab w:val="left" w:pos="6804"/>
              </w:tabs>
              <w:spacing w:before="0" w:line="320" w:lineRule="exact"/>
              <w:ind w:left="539" w:right="-108" w:hanging="53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0267F41E" w14:textId="77777777" w:rsidR="002C6F89" w:rsidRPr="00896BD4" w:rsidRDefault="002C6F89" w:rsidP="001D39CC">
            <w:pPr>
              <w:pStyle w:val="BlockText"/>
              <w:tabs>
                <w:tab w:val="left" w:pos="6804"/>
              </w:tabs>
              <w:spacing w:before="0" w:line="320" w:lineRule="exact"/>
              <w:ind w:left="539" w:right="-108" w:hanging="53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BD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896BD4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90CC510" w14:textId="77777777" w:rsidR="002C6F89" w:rsidRPr="00896BD4" w:rsidRDefault="002C6F89" w:rsidP="001D39CC">
            <w:pPr>
              <w:pStyle w:val="BlockText"/>
              <w:tabs>
                <w:tab w:val="left" w:pos="6804"/>
              </w:tabs>
              <w:spacing w:before="0" w:line="320" w:lineRule="exact"/>
              <w:ind w:left="539" w:right="-108" w:hanging="53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29F0F06D" w14:textId="77777777" w:rsidR="002C6F89" w:rsidRPr="001C6A69" w:rsidRDefault="002C6F89" w:rsidP="001D39CC">
            <w:pPr>
              <w:pStyle w:val="BlockText"/>
              <w:tabs>
                <w:tab w:val="left" w:pos="6804"/>
              </w:tabs>
              <w:spacing w:before="0" w:line="320" w:lineRule="exact"/>
              <w:ind w:left="539" w:right="-108" w:hanging="53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96BD4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34" w:type="dxa"/>
          </w:tcPr>
          <w:p w14:paraId="1B444883" w14:textId="77777777" w:rsidR="002C6F89" w:rsidRPr="00896BD4" w:rsidRDefault="002C6F89" w:rsidP="001D39CC">
            <w:pPr>
              <w:pStyle w:val="BlockText"/>
              <w:tabs>
                <w:tab w:val="left" w:pos="6804"/>
              </w:tabs>
              <w:spacing w:before="0" w:line="320" w:lineRule="exact"/>
              <w:ind w:left="539" w:right="0" w:hanging="53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6" w:space="0" w:color="auto"/>
              <w:bottom w:val="single" w:sz="6" w:space="0" w:color="auto"/>
            </w:tcBorders>
          </w:tcPr>
          <w:p w14:paraId="259E84EF" w14:textId="77777777" w:rsidR="002C6F89" w:rsidRPr="00896BD4" w:rsidRDefault="002C6F89" w:rsidP="001D39CC">
            <w:pPr>
              <w:pStyle w:val="BlockText"/>
              <w:tabs>
                <w:tab w:val="left" w:pos="6804"/>
              </w:tabs>
              <w:spacing w:before="0" w:line="320" w:lineRule="exact"/>
              <w:ind w:left="539" w:right="-108" w:hanging="53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BD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896BD4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D5E9945" w14:textId="77777777" w:rsidR="002C6F89" w:rsidRPr="00896BD4" w:rsidRDefault="002C6F89" w:rsidP="001D39CC">
            <w:pPr>
              <w:pStyle w:val="BlockText"/>
              <w:tabs>
                <w:tab w:val="left" w:pos="6804"/>
              </w:tabs>
              <w:spacing w:before="0" w:line="320" w:lineRule="exact"/>
              <w:ind w:left="539" w:right="-108" w:hanging="53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412ABABE" w14:textId="77777777" w:rsidR="002C6F89" w:rsidRPr="00896BD4" w:rsidRDefault="002C6F89" w:rsidP="001D39CC">
            <w:pPr>
              <w:pStyle w:val="BlockText"/>
              <w:tabs>
                <w:tab w:val="left" w:pos="6804"/>
              </w:tabs>
              <w:spacing w:before="0" w:line="320" w:lineRule="exact"/>
              <w:ind w:left="539" w:right="-108" w:hanging="53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BD4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2C6F89" w:rsidRPr="00896BD4" w14:paraId="39E6E114" w14:textId="77777777" w:rsidTr="00896BD4">
        <w:trPr>
          <w:cantSplit/>
          <w:trHeight w:val="20"/>
        </w:trPr>
        <w:tc>
          <w:tcPr>
            <w:tcW w:w="2892" w:type="dxa"/>
          </w:tcPr>
          <w:p w14:paraId="15A29653" w14:textId="77777777" w:rsidR="002C6F89" w:rsidRPr="001C6A69" w:rsidRDefault="002C6F89" w:rsidP="001D39CC">
            <w:pPr>
              <w:pStyle w:val="BlockText"/>
              <w:tabs>
                <w:tab w:val="clear" w:pos="540"/>
                <w:tab w:val="left" w:pos="6804"/>
              </w:tabs>
              <w:spacing w:before="0" w:line="320" w:lineRule="exact"/>
              <w:ind w:left="113" w:right="-57" w:hanging="17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C6A6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การเปลี่ยนแปลงในสินค้าคง</w:t>
            </w:r>
            <w:r w:rsidRPr="001C6A6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สำเร็จรูปและสินค้าระหว่างผลิต</w:t>
            </w:r>
          </w:p>
        </w:tc>
        <w:tc>
          <w:tcPr>
            <w:tcW w:w="1247" w:type="dxa"/>
            <w:vAlign w:val="bottom"/>
          </w:tcPr>
          <w:p w14:paraId="196DAAEC" w14:textId="408111A6" w:rsidR="002C6F89" w:rsidRPr="00896BD4" w:rsidRDefault="00731F73" w:rsidP="001D39CC">
            <w:pPr>
              <w:pStyle w:val="BlockText"/>
              <w:tabs>
                <w:tab w:val="left" w:pos="6804"/>
              </w:tabs>
              <w:spacing w:before="0" w:line="320" w:lineRule="exact"/>
              <w:ind w:left="0" w:right="0" w:hanging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96BD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(71,408,742.66)</w:t>
            </w:r>
          </w:p>
        </w:tc>
        <w:tc>
          <w:tcPr>
            <w:tcW w:w="134" w:type="dxa"/>
            <w:vAlign w:val="bottom"/>
          </w:tcPr>
          <w:p w14:paraId="1F42DF20" w14:textId="77777777" w:rsidR="002C6F89" w:rsidRPr="00896BD4" w:rsidRDefault="002C6F89" w:rsidP="001D39CC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63769BB9" w14:textId="77777777" w:rsidR="002C6F89" w:rsidRPr="00896BD4" w:rsidRDefault="002C6F89" w:rsidP="001D39CC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hanging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96BD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142,787,863.78</w:t>
            </w:r>
          </w:p>
        </w:tc>
        <w:tc>
          <w:tcPr>
            <w:tcW w:w="134" w:type="dxa"/>
            <w:vAlign w:val="bottom"/>
          </w:tcPr>
          <w:p w14:paraId="584104E3" w14:textId="77777777" w:rsidR="002C6F89" w:rsidRPr="00896BD4" w:rsidRDefault="002C6F89" w:rsidP="001D39CC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51655BE5" w14:textId="77777777" w:rsidR="002C6F89" w:rsidRPr="00896BD4" w:rsidRDefault="002C6F89" w:rsidP="001D39CC">
            <w:pPr>
              <w:pStyle w:val="BlockText"/>
              <w:tabs>
                <w:tab w:val="left" w:pos="6804"/>
              </w:tabs>
              <w:spacing w:before="0" w:line="320" w:lineRule="exact"/>
              <w:ind w:left="0" w:right="0" w:hanging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96BD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(49,687,773.59)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8833B74" w14:textId="77777777" w:rsidR="002C6F89" w:rsidRPr="00896BD4" w:rsidRDefault="002C6F89" w:rsidP="001D39CC">
            <w:pPr>
              <w:pStyle w:val="BlockText"/>
              <w:tabs>
                <w:tab w:val="clear" w:pos="540"/>
                <w:tab w:val="left" w:pos="6804"/>
              </w:tabs>
              <w:spacing w:before="0" w:line="320" w:lineRule="exact"/>
              <w:ind w:left="0"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1D8CB420" w14:textId="77777777" w:rsidR="002C6F89" w:rsidRPr="00896BD4" w:rsidRDefault="002C6F89" w:rsidP="001D39CC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6BD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124,905,802.59</w:t>
            </w:r>
          </w:p>
        </w:tc>
      </w:tr>
      <w:tr w:rsidR="002C6F89" w:rsidRPr="00896BD4" w14:paraId="256E67BD" w14:textId="77777777" w:rsidTr="00896BD4">
        <w:trPr>
          <w:cantSplit/>
          <w:trHeight w:val="20"/>
        </w:trPr>
        <w:tc>
          <w:tcPr>
            <w:tcW w:w="2892" w:type="dxa"/>
          </w:tcPr>
          <w:p w14:paraId="6955919B" w14:textId="77777777" w:rsidR="002C6F89" w:rsidRPr="001C6A69" w:rsidRDefault="002C6F89" w:rsidP="001D39CC">
            <w:pPr>
              <w:pStyle w:val="BlockText"/>
              <w:tabs>
                <w:tab w:val="clear" w:pos="540"/>
                <w:tab w:val="left" w:pos="6804"/>
              </w:tabs>
              <w:spacing w:before="0" w:line="320" w:lineRule="exact"/>
              <w:ind w:left="204" w:right="-57" w:hanging="26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C6A6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ซื้อสินค้าซื้อมาเพื่อขาย</w:t>
            </w:r>
          </w:p>
        </w:tc>
        <w:tc>
          <w:tcPr>
            <w:tcW w:w="1247" w:type="dxa"/>
            <w:vAlign w:val="bottom"/>
          </w:tcPr>
          <w:p w14:paraId="12BFE33E" w14:textId="77777777" w:rsidR="002C6F89" w:rsidRPr="00896BD4" w:rsidRDefault="002C6F89" w:rsidP="001D39CC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6BD4">
              <w:rPr>
                <w:rFonts w:asciiTheme="majorBidi" w:hAnsiTheme="majorBidi" w:cstheme="majorBidi"/>
                <w:sz w:val="24"/>
                <w:szCs w:val="24"/>
              </w:rPr>
              <w:t>1,786,582,839.41</w:t>
            </w:r>
          </w:p>
        </w:tc>
        <w:tc>
          <w:tcPr>
            <w:tcW w:w="134" w:type="dxa"/>
            <w:vAlign w:val="bottom"/>
          </w:tcPr>
          <w:p w14:paraId="667D85A2" w14:textId="77777777" w:rsidR="002C6F89" w:rsidRPr="00896BD4" w:rsidRDefault="002C6F89" w:rsidP="001D39CC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787C75F5" w14:textId="77777777" w:rsidR="002C6F89" w:rsidRPr="00896BD4" w:rsidRDefault="002C6F89" w:rsidP="001D39CC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6BD4">
              <w:rPr>
                <w:rFonts w:asciiTheme="majorBidi" w:hAnsiTheme="majorBidi" w:cstheme="majorBidi"/>
                <w:sz w:val="24"/>
                <w:szCs w:val="24"/>
              </w:rPr>
              <w:t>961,717,801.65</w:t>
            </w:r>
          </w:p>
        </w:tc>
        <w:tc>
          <w:tcPr>
            <w:tcW w:w="134" w:type="dxa"/>
            <w:vAlign w:val="bottom"/>
          </w:tcPr>
          <w:p w14:paraId="59C63D9A" w14:textId="77777777" w:rsidR="002C6F89" w:rsidRPr="00896BD4" w:rsidRDefault="002C6F89" w:rsidP="001D39CC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253611B1" w14:textId="77777777" w:rsidR="002C6F89" w:rsidRPr="00896BD4" w:rsidRDefault="002C6F89" w:rsidP="001D39CC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6BD4">
              <w:rPr>
                <w:rFonts w:asciiTheme="majorBidi" w:hAnsiTheme="majorBidi" w:cstheme="majorBidi"/>
                <w:sz w:val="24"/>
                <w:szCs w:val="24"/>
              </w:rPr>
              <w:t>1,505,712,140.84</w:t>
            </w:r>
          </w:p>
        </w:tc>
        <w:tc>
          <w:tcPr>
            <w:tcW w:w="134" w:type="dxa"/>
            <w:vAlign w:val="bottom"/>
          </w:tcPr>
          <w:p w14:paraId="2651777D" w14:textId="77777777" w:rsidR="002C6F89" w:rsidRPr="00896BD4" w:rsidRDefault="002C6F89" w:rsidP="001D39CC">
            <w:pPr>
              <w:pStyle w:val="BlockText"/>
              <w:tabs>
                <w:tab w:val="clear" w:pos="540"/>
                <w:tab w:val="left" w:pos="6804"/>
              </w:tabs>
              <w:spacing w:before="0" w:line="320" w:lineRule="exact"/>
              <w:ind w:left="0" w:right="397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1E61B521" w14:textId="77777777" w:rsidR="002C6F89" w:rsidRPr="00896BD4" w:rsidRDefault="002C6F89" w:rsidP="001D39CC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6BD4">
              <w:rPr>
                <w:rFonts w:asciiTheme="majorBidi" w:hAnsiTheme="majorBidi" w:cstheme="majorBidi"/>
                <w:sz w:val="24"/>
                <w:szCs w:val="24"/>
              </w:rPr>
              <w:t>943,488,833.56</w:t>
            </w:r>
          </w:p>
        </w:tc>
      </w:tr>
      <w:tr w:rsidR="002C6F89" w:rsidRPr="00896BD4" w14:paraId="22D298DE" w14:textId="77777777" w:rsidTr="00896BD4">
        <w:trPr>
          <w:cantSplit/>
          <w:trHeight w:val="20"/>
        </w:trPr>
        <w:tc>
          <w:tcPr>
            <w:tcW w:w="2892" w:type="dxa"/>
          </w:tcPr>
          <w:p w14:paraId="178E92B5" w14:textId="77777777" w:rsidR="002C6F89" w:rsidRPr="00896BD4" w:rsidRDefault="002C6F89" w:rsidP="001D39CC">
            <w:pPr>
              <w:pStyle w:val="BlockText"/>
              <w:tabs>
                <w:tab w:val="clear" w:pos="540"/>
                <w:tab w:val="left" w:pos="6804"/>
              </w:tabs>
              <w:spacing w:before="0" w:line="320" w:lineRule="exact"/>
              <w:ind w:left="204" w:right="-57" w:hanging="26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C6A6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วัตถุดิบ และวัสดุสิ้นเปลืองใช้ไป</w:t>
            </w:r>
          </w:p>
        </w:tc>
        <w:tc>
          <w:tcPr>
            <w:tcW w:w="1247" w:type="dxa"/>
            <w:vAlign w:val="bottom"/>
          </w:tcPr>
          <w:p w14:paraId="539EE373" w14:textId="77777777" w:rsidR="002C6F89" w:rsidRPr="00896BD4" w:rsidRDefault="002C6F89" w:rsidP="001D39CC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6BD4">
              <w:rPr>
                <w:rFonts w:asciiTheme="majorBidi" w:hAnsiTheme="majorBidi" w:cstheme="majorBidi"/>
                <w:sz w:val="24"/>
                <w:szCs w:val="24"/>
              </w:rPr>
              <w:t>73,349,650.44</w:t>
            </w:r>
          </w:p>
        </w:tc>
        <w:tc>
          <w:tcPr>
            <w:tcW w:w="134" w:type="dxa"/>
            <w:vAlign w:val="bottom"/>
          </w:tcPr>
          <w:p w14:paraId="11888760" w14:textId="77777777" w:rsidR="002C6F89" w:rsidRPr="00896BD4" w:rsidRDefault="002C6F89" w:rsidP="001D39CC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3DBE2420" w14:textId="77777777" w:rsidR="002C6F89" w:rsidRPr="00896BD4" w:rsidRDefault="002C6F89" w:rsidP="001D39CC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6BD4">
              <w:rPr>
                <w:rFonts w:asciiTheme="majorBidi" w:hAnsiTheme="majorBidi" w:cstheme="majorBidi"/>
                <w:sz w:val="24"/>
                <w:szCs w:val="24"/>
              </w:rPr>
              <w:t>101,513,899.34</w:t>
            </w:r>
          </w:p>
        </w:tc>
        <w:tc>
          <w:tcPr>
            <w:tcW w:w="134" w:type="dxa"/>
            <w:vAlign w:val="bottom"/>
          </w:tcPr>
          <w:p w14:paraId="427CA695" w14:textId="77777777" w:rsidR="002C6F89" w:rsidRPr="00896BD4" w:rsidRDefault="002C6F89" w:rsidP="001D39CC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430F7C7E" w14:textId="77777777" w:rsidR="002C6F89" w:rsidRPr="00896BD4" w:rsidRDefault="002C6F89" w:rsidP="001D39CC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822" w:right="4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6BD4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4427C9DC" w14:textId="77777777" w:rsidR="002C6F89" w:rsidRPr="00896BD4" w:rsidRDefault="002C6F89" w:rsidP="001D39CC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4577DFD4" w14:textId="77777777" w:rsidR="002C6F89" w:rsidRPr="00896BD4" w:rsidRDefault="002C6F89" w:rsidP="001D39CC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4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6BD4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</w:tr>
      <w:tr w:rsidR="002C6F89" w:rsidRPr="00896BD4" w14:paraId="5EED2633" w14:textId="77777777" w:rsidTr="00896BD4">
        <w:trPr>
          <w:cantSplit/>
          <w:trHeight w:val="20"/>
        </w:trPr>
        <w:tc>
          <w:tcPr>
            <w:tcW w:w="2892" w:type="dxa"/>
          </w:tcPr>
          <w:p w14:paraId="043F2FC1" w14:textId="77777777" w:rsidR="002C6F89" w:rsidRPr="00896BD4" w:rsidRDefault="002C6F89" w:rsidP="001D39CC">
            <w:pPr>
              <w:pStyle w:val="BlockText"/>
              <w:tabs>
                <w:tab w:val="clear" w:pos="540"/>
                <w:tab w:val="left" w:pos="6804"/>
              </w:tabs>
              <w:spacing w:before="0" w:line="320" w:lineRule="exact"/>
              <w:ind w:left="113" w:right="-57" w:hanging="17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C6A6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เงินเดือน ค่าแรง และผลประโยชน์อื่นของพนักงาน</w:t>
            </w:r>
          </w:p>
        </w:tc>
        <w:tc>
          <w:tcPr>
            <w:tcW w:w="1247" w:type="dxa"/>
          </w:tcPr>
          <w:p w14:paraId="0717ADF3" w14:textId="77777777" w:rsidR="002C6F89" w:rsidRPr="00896BD4" w:rsidRDefault="002C6F89" w:rsidP="001D39CC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6BD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3278E48C" w14:textId="77777777" w:rsidR="002C6F89" w:rsidRPr="00896BD4" w:rsidRDefault="002C6F89" w:rsidP="001D39CC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6BD4">
              <w:rPr>
                <w:rFonts w:asciiTheme="majorBidi" w:hAnsiTheme="majorBidi" w:cstheme="majorBidi"/>
                <w:sz w:val="24"/>
                <w:szCs w:val="24"/>
              </w:rPr>
              <w:t xml:space="preserve">96,529,839.20 </w:t>
            </w:r>
          </w:p>
        </w:tc>
        <w:tc>
          <w:tcPr>
            <w:tcW w:w="134" w:type="dxa"/>
            <w:vAlign w:val="bottom"/>
          </w:tcPr>
          <w:p w14:paraId="62E49B36" w14:textId="77777777" w:rsidR="002C6F89" w:rsidRPr="00896BD4" w:rsidRDefault="002C6F89" w:rsidP="001D39CC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772343FA" w14:textId="77777777" w:rsidR="002C6F89" w:rsidRPr="00896BD4" w:rsidRDefault="002C6F89" w:rsidP="001D39CC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6BD4">
              <w:rPr>
                <w:rFonts w:asciiTheme="majorBidi" w:hAnsiTheme="majorBidi" w:cstheme="majorBidi"/>
                <w:sz w:val="24"/>
                <w:szCs w:val="24"/>
              </w:rPr>
              <w:t>105,020,026.60</w:t>
            </w:r>
          </w:p>
        </w:tc>
        <w:tc>
          <w:tcPr>
            <w:tcW w:w="134" w:type="dxa"/>
            <w:vAlign w:val="bottom"/>
          </w:tcPr>
          <w:p w14:paraId="1EF3B41A" w14:textId="77777777" w:rsidR="002C6F89" w:rsidRPr="00896BD4" w:rsidRDefault="002C6F89" w:rsidP="001D39CC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0650FAAD" w14:textId="77777777" w:rsidR="002C6F89" w:rsidRPr="001C6A69" w:rsidRDefault="002C6F89" w:rsidP="001D39CC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firstLine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96BD4">
              <w:rPr>
                <w:rFonts w:asciiTheme="majorBidi" w:hAnsiTheme="majorBidi" w:cstheme="majorBidi"/>
                <w:sz w:val="24"/>
                <w:szCs w:val="24"/>
              </w:rPr>
              <w:t>59,356,646.71</w:t>
            </w:r>
          </w:p>
        </w:tc>
        <w:tc>
          <w:tcPr>
            <w:tcW w:w="134" w:type="dxa"/>
            <w:vAlign w:val="bottom"/>
          </w:tcPr>
          <w:p w14:paraId="6BAD7F49" w14:textId="77777777" w:rsidR="002C6F89" w:rsidRPr="00896BD4" w:rsidRDefault="002C6F89" w:rsidP="001D39CC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hanging="53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79F8F573" w14:textId="77777777" w:rsidR="002C6F89" w:rsidRPr="00896BD4" w:rsidRDefault="002C6F89" w:rsidP="001D39CC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6BD4">
              <w:rPr>
                <w:rFonts w:asciiTheme="majorBidi" w:hAnsiTheme="majorBidi" w:cstheme="majorBidi"/>
                <w:sz w:val="24"/>
                <w:szCs w:val="24"/>
              </w:rPr>
              <w:t>60,386,237.80</w:t>
            </w:r>
          </w:p>
        </w:tc>
      </w:tr>
      <w:tr w:rsidR="002C6F89" w:rsidRPr="00896BD4" w14:paraId="6DF93B27" w14:textId="77777777" w:rsidTr="00896BD4">
        <w:trPr>
          <w:cantSplit/>
          <w:trHeight w:val="20"/>
        </w:trPr>
        <w:tc>
          <w:tcPr>
            <w:tcW w:w="2892" w:type="dxa"/>
          </w:tcPr>
          <w:p w14:paraId="4ADF623F" w14:textId="77777777" w:rsidR="002C6F89" w:rsidRPr="00896BD4" w:rsidRDefault="002C6F89" w:rsidP="001D39CC">
            <w:pPr>
              <w:pStyle w:val="BlockText"/>
              <w:tabs>
                <w:tab w:val="clear" w:pos="540"/>
                <w:tab w:val="left" w:pos="6804"/>
              </w:tabs>
              <w:spacing w:before="0" w:line="320" w:lineRule="exact"/>
              <w:ind w:left="204" w:right="-57" w:hanging="26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C6A6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247" w:type="dxa"/>
          </w:tcPr>
          <w:p w14:paraId="76C8DE0E" w14:textId="77777777" w:rsidR="002C6F89" w:rsidRPr="00896BD4" w:rsidRDefault="002C6F89" w:rsidP="001D39CC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6BD4">
              <w:rPr>
                <w:rFonts w:asciiTheme="majorBidi" w:hAnsiTheme="majorBidi" w:cstheme="majorBidi"/>
                <w:sz w:val="24"/>
                <w:szCs w:val="24"/>
              </w:rPr>
              <w:t xml:space="preserve"> 66,193,463.71 </w:t>
            </w:r>
          </w:p>
        </w:tc>
        <w:tc>
          <w:tcPr>
            <w:tcW w:w="134" w:type="dxa"/>
            <w:vAlign w:val="bottom"/>
          </w:tcPr>
          <w:p w14:paraId="12FBB0C1" w14:textId="77777777" w:rsidR="002C6F89" w:rsidRPr="00896BD4" w:rsidRDefault="002C6F89" w:rsidP="001D39CC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5CB8A4B8" w14:textId="77777777" w:rsidR="002C6F89" w:rsidRPr="00896BD4" w:rsidRDefault="002C6F89" w:rsidP="001D39CC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6BD4">
              <w:rPr>
                <w:rFonts w:asciiTheme="majorBidi" w:hAnsiTheme="majorBidi" w:cstheme="majorBidi"/>
                <w:sz w:val="24"/>
                <w:szCs w:val="24"/>
              </w:rPr>
              <w:t>62,734,467.59</w:t>
            </w:r>
          </w:p>
        </w:tc>
        <w:tc>
          <w:tcPr>
            <w:tcW w:w="134" w:type="dxa"/>
            <w:vAlign w:val="bottom"/>
          </w:tcPr>
          <w:p w14:paraId="3294010F" w14:textId="77777777" w:rsidR="002C6F89" w:rsidRPr="00896BD4" w:rsidRDefault="002C6F89" w:rsidP="001D39CC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0" w:type="dxa"/>
          </w:tcPr>
          <w:p w14:paraId="72F96A99" w14:textId="77777777" w:rsidR="002C6F89" w:rsidRPr="00896BD4" w:rsidRDefault="002C6F89" w:rsidP="001D39CC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6BD4">
              <w:rPr>
                <w:rFonts w:asciiTheme="majorBidi" w:hAnsiTheme="majorBidi" w:cstheme="majorBidi"/>
                <w:sz w:val="24"/>
                <w:szCs w:val="24"/>
              </w:rPr>
              <w:t xml:space="preserve"> 31,462,764.79 </w:t>
            </w:r>
          </w:p>
        </w:tc>
        <w:tc>
          <w:tcPr>
            <w:tcW w:w="134" w:type="dxa"/>
          </w:tcPr>
          <w:p w14:paraId="657B5ABA" w14:textId="77777777" w:rsidR="002C6F89" w:rsidRPr="00896BD4" w:rsidRDefault="002C6F89" w:rsidP="001D39CC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hanging="53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4854882E" w14:textId="77777777" w:rsidR="002C6F89" w:rsidRPr="00896BD4" w:rsidRDefault="002C6F89" w:rsidP="001D39CC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6BD4">
              <w:rPr>
                <w:rFonts w:asciiTheme="majorBidi" w:hAnsiTheme="majorBidi" w:cstheme="majorBidi"/>
                <w:sz w:val="24"/>
                <w:szCs w:val="24"/>
              </w:rPr>
              <w:t xml:space="preserve"> 30,601,488.26 </w:t>
            </w:r>
          </w:p>
        </w:tc>
      </w:tr>
      <w:tr w:rsidR="002C6F89" w:rsidRPr="00896BD4" w14:paraId="04EE7CF3" w14:textId="77777777" w:rsidTr="00896BD4">
        <w:trPr>
          <w:cantSplit/>
          <w:trHeight w:val="20"/>
        </w:trPr>
        <w:tc>
          <w:tcPr>
            <w:tcW w:w="2892" w:type="dxa"/>
          </w:tcPr>
          <w:p w14:paraId="0D5F3D55" w14:textId="77777777" w:rsidR="002C6F89" w:rsidRPr="001C6A69" w:rsidRDefault="002C6F89" w:rsidP="001D39CC">
            <w:pPr>
              <w:pStyle w:val="BlockText"/>
              <w:tabs>
                <w:tab w:val="clear" w:pos="540"/>
                <w:tab w:val="left" w:pos="6804"/>
              </w:tabs>
              <w:spacing w:before="0" w:line="320" w:lineRule="exact"/>
              <w:ind w:left="204" w:right="-57" w:hanging="26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C6A6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ค่าใช้จ่ายในการเดินทางและค่าขนส่ง</w:t>
            </w:r>
          </w:p>
        </w:tc>
        <w:tc>
          <w:tcPr>
            <w:tcW w:w="1247" w:type="dxa"/>
          </w:tcPr>
          <w:p w14:paraId="19C0AA97" w14:textId="77777777" w:rsidR="002C6F89" w:rsidRPr="00896BD4" w:rsidRDefault="002C6F89" w:rsidP="001D39CC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6BD4">
              <w:rPr>
                <w:rFonts w:asciiTheme="majorBidi" w:hAnsiTheme="majorBidi" w:cstheme="majorBidi"/>
                <w:sz w:val="24"/>
                <w:szCs w:val="24"/>
              </w:rPr>
              <w:t xml:space="preserve"> 6,698,968.61 </w:t>
            </w:r>
          </w:p>
        </w:tc>
        <w:tc>
          <w:tcPr>
            <w:tcW w:w="134" w:type="dxa"/>
            <w:vAlign w:val="bottom"/>
          </w:tcPr>
          <w:p w14:paraId="0F5D2BFD" w14:textId="77777777" w:rsidR="002C6F89" w:rsidRPr="00896BD4" w:rsidRDefault="002C6F89" w:rsidP="001D39CC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046D472E" w14:textId="77777777" w:rsidR="002C6F89" w:rsidRPr="00896BD4" w:rsidRDefault="002C6F89" w:rsidP="001D39CC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6BD4">
              <w:rPr>
                <w:rFonts w:asciiTheme="majorBidi" w:hAnsiTheme="majorBidi" w:cstheme="majorBidi"/>
                <w:sz w:val="24"/>
                <w:szCs w:val="24"/>
              </w:rPr>
              <w:t>6,867,310.65</w:t>
            </w:r>
          </w:p>
        </w:tc>
        <w:tc>
          <w:tcPr>
            <w:tcW w:w="134" w:type="dxa"/>
            <w:vAlign w:val="bottom"/>
          </w:tcPr>
          <w:p w14:paraId="6F506103" w14:textId="77777777" w:rsidR="002C6F89" w:rsidRPr="00896BD4" w:rsidRDefault="002C6F89" w:rsidP="001D39CC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79A69DDB" w14:textId="77777777" w:rsidR="002C6F89" w:rsidRPr="001C6A69" w:rsidRDefault="002C6F89" w:rsidP="001D39CC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firstLine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96BD4">
              <w:rPr>
                <w:rFonts w:asciiTheme="majorBidi" w:hAnsiTheme="majorBidi"/>
                <w:sz w:val="24"/>
                <w:szCs w:val="24"/>
                <w:lang w:val="en-US"/>
              </w:rPr>
              <w:t>5</w:t>
            </w:r>
            <w:r w:rsidRPr="00896BD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96BD4">
              <w:rPr>
                <w:rFonts w:asciiTheme="majorBidi" w:hAnsiTheme="majorBidi"/>
                <w:sz w:val="24"/>
                <w:szCs w:val="24"/>
                <w:lang w:val="en-US"/>
              </w:rPr>
              <w:t>297</w:t>
            </w:r>
            <w:r w:rsidRPr="00896BD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96BD4">
              <w:rPr>
                <w:rFonts w:asciiTheme="majorBidi" w:hAnsiTheme="majorBidi"/>
                <w:sz w:val="24"/>
                <w:szCs w:val="24"/>
                <w:lang w:val="en-US"/>
              </w:rPr>
              <w:t>440.26</w:t>
            </w:r>
          </w:p>
        </w:tc>
        <w:tc>
          <w:tcPr>
            <w:tcW w:w="134" w:type="dxa"/>
            <w:vAlign w:val="bottom"/>
          </w:tcPr>
          <w:p w14:paraId="0802DED0" w14:textId="77777777" w:rsidR="002C6F89" w:rsidRPr="00896BD4" w:rsidRDefault="002C6F89" w:rsidP="001D39CC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hanging="53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712A759A" w14:textId="77777777" w:rsidR="002C6F89" w:rsidRPr="00896BD4" w:rsidRDefault="002C6F89" w:rsidP="001D39CC">
            <w:pPr>
              <w:pStyle w:val="BlockText"/>
              <w:tabs>
                <w:tab w:val="left" w:pos="6804"/>
              </w:tabs>
              <w:spacing w:before="0" w:line="320" w:lineRule="exact"/>
              <w:ind w:left="0" w:right="57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6BD4">
              <w:rPr>
                <w:rFonts w:asciiTheme="majorBidi" w:hAnsiTheme="majorBidi" w:cstheme="majorBidi"/>
                <w:sz w:val="24"/>
                <w:szCs w:val="24"/>
              </w:rPr>
              <w:t>5,567,811.35</w:t>
            </w:r>
          </w:p>
        </w:tc>
      </w:tr>
    </w:tbl>
    <w:p w14:paraId="4ECBA87C" w14:textId="0A67DBDB" w:rsidR="004F6A55" w:rsidRPr="001C6A69" w:rsidRDefault="004F6A55" w:rsidP="001D39CC">
      <w:pPr>
        <w:pStyle w:val="PlainText"/>
        <w:tabs>
          <w:tab w:val="left" w:pos="284"/>
        </w:tabs>
        <w:spacing w:line="360" w:lineRule="exact"/>
        <w:jc w:val="both"/>
        <w:rPr>
          <w:rFonts w:ascii="Angsana New" w:hAnsi="Angsana New"/>
          <w:b/>
          <w:bCs/>
          <w:color w:val="FF0000"/>
          <w:sz w:val="32"/>
          <w:szCs w:val="32"/>
          <w:cs/>
          <w:lang w:val="en-US"/>
        </w:rPr>
      </w:pPr>
    </w:p>
    <w:p w14:paraId="4D6A1BE7" w14:textId="77777777" w:rsidR="004F6A55" w:rsidRPr="001C6A69" w:rsidRDefault="004F6A55">
      <w:pPr>
        <w:rPr>
          <w:rFonts w:ascii="Angsana New" w:hAnsi="Angsana New"/>
          <w:b/>
          <w:bCs/>
          <w:color w:val="FF0000"/>
          <w:sz w:val="32"/>
          <w:szCs w:val="32"/>
          <w:cs/>
          <w:lang w:eastAsia="x-none"/>
        </w:rPr>
      </w:pPr>
      <w:r w:rsidRPr="003A7F7A">
        <w:rPr>
          <w:rFonts w:ascii="Angsana New" w:hAnsi="Angsana New"/>
          <w:b/>
          <w:bCs/>
          <w:color w:val="FF0000"/>
          <w:sz w:val="32"/>
          <w:szCs w:val="32"/>
        </w:rPr>
        <w:br w:type="page"/>
      </w:r>
    </w:p>
    <w:p w14:paraId="3BC71B07" w14:textId="77777777" w:rsidR="002C6F89" w:rsidRPr="001C6A69" w:rsidRDefault="002C6F89" w:rsidP="002C6F89">
      <w:pPr>
        <w:pStyle w:val="PlainText"/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55523E">
        <w:rPr>
          <w:rFonts w:ascii="Angsana New" w:hAnsi="Angsana New"/>
          <w:b/>
          <w:bCs/>
          <w:sz w:val="32"/>
          <w:szCs w:val="32"/>
          <w:lang w:val="en-US"/>
        </w:rPr>
        <w:t xml:space="preserve">22. </w:t>
      </w:r>
      <w:r w:rsidRPr="0055523E">
        <w:rPr>
          <w:rFonts w:ascii="Angsana New" w:hAnsi="Angsana New"/>
          <w:b/>
          <w:bCs/>
          <w:sz w:val="32"/>
          <w:szCs w:val="32"/>
        </w:rPr>
        <w:tab/>
      </w:r>
      <w:r w:rsidRPr="001C6A69">
        <w:rPr>
          <w:rFonts w:ascii="Angsana New" w:hAnsi="Angsana New"/>
          <w:b/>
          <w:bCs/>
          <w:sz w:val="32"/>
          <w:szCs w:val="32"/>
          <w:cs/>
          <w:lang w:val="en-US"/>
        </w:rPr>
        <w:t>ค่าใช้จ่ายภาษีเงินได้</w:t>
      </w:r>
    </w:p>
    <w:p w14:paraId="6064A3D9" w14:textId="77777777" w:rsidR="002C6F89" w:rsidRPr="0055523E" w:rsidRDefault="002C6F89" w:rsidP="002C6F89">
      <w:pPr>
        <w:pStyle w:val="BodyTextIndent"/>
        <w:tabs>
          <w:tab w:val="left" w:pos="284"/>
          <w:tab w:val="left" w:pos="851"/>
          <w:tab w:val="left" w:pos="993"/>
        </w:tabs>
        <w:spacing w:after="0" w:line="360" w:lineRule="exact"/>
        <w:ind w:left="864" w:hanging="634"/>
        <w:jc w:val="thaiDistribute"/>
        <w:rPr>
          <w:rFonts w:ascii="Angsana New" w:hAnsi="Angsana New"/>
          <w:sz w:val="32"/>
          <w:szCs w:val="32"/>
        </w:rPr>
      </w:pPr>
      <w:r w:rsidRPr="0055523E">
        <w:rPr>
          <w:rFonts w:ascii="Angsana New" w:hAnsi="Angsana New"/>
          <w:sz w:val="32"/>
          <w:szCs w:val="32"/>
        </w:rPr>
        <w:tab/>
      </w:r>
      <w:r w:rsidRPr="003A7F7A">
        <w:rPr>
          <w:rFonts w:ascii="Angsana New" w:hAnsi="Angsana New" w:hint="cs"/>
          <w:sz w:val="32"/>
          <w:szCs w:val="32"/>
        </w:rPr>
        <w:t>22</w:t>
      </w:r>
      <w:r w:rsidRPr="0055523E">
        <w:rPr>
          <w:rFonts w:ascii="Angsana New" w:hAnsi="Angsana New"/>
          <w:sz w:val="32"/>
          <w:szCs w:val="32"/>
        </w:rPr>
        <w:t>.1</w:t>
      </w:r>
      <w:r w:rsidRPr="0055523E">
        <w:rPr>
          <w:rFonts w:ascii="Angsana New" w:hAnsi="Angsana New"/>
          <w:sz w:val="32"/>
          <w:szCs w:val="32"/>
        </w:rPr>
        <w:tab/>
      </w:r>
      <w:r w:rsidRPr="0055523E">
        <w:rPr>
          <w:rFonts w:ascii="Angsana New" w:hAnsi="Angsana New"/>
          <w:sz w:val="32"/>
          <w:szCs w:val="32"/>
        </w:rPr>
        <w:tab/>
      </w:r>
      <w:r w:rsidRPr="001C6A69">
        <w:rPr>
          <w:rFonts w:ascii="Angsana New" w:hAnsi="Angsana New"/>
          <w:sz w:val="32"/>
          <w:szCs w:val="32"/>
          <w:cs/>
        </w:rPr>
        <w:t>ส่วนประกอบหลักของค่าใช้จ่ายภาษีเงินได้สำหรับปีสิ้นสุดวันที่</w:t>
      </w:r>
      <w:r w:rsidRPr="0055523E">
        <w:rPr>
          <w:rFonts w:ascii="Angsana New" w:hAnsi="Angsana New"/>
          <w:sz w:val="32"/>
          <w:szCs w:val="32"/>
        </w:rPr>
        <w:t xml:space="preserve"> 31 </w:t>
      </w:r>
      <w:r w:rsidRPr="001C6A6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5523E">
        <w:rPr>
          <w:rFonts w:ascii="Angsana New" w:hAnsi="Angsana New"/>
          <w:sz w:val="32"/>
          <w:szCs w:val="32"/>
        </w:rPr>
        <w:t>2564</w:t>
      </w:r>
      <w:r w:rsidRPr="001C6A69">
        <w:rPr>
          <w:rFonts w:ascii="Angsana New" w:hAnsi="Angsana New"/>
          <w:sz w:val="32"/>
          <w:szCs w:val="32"/>
          <w:cs/>
        </w:rPr>
        <w:t xml:space="preserve"> และ</w:t>
      </w:r>
      <w:r w:rsidRPr="0055523E">
        <w:rPr>
          <w:rFonts w:ascii="Angsana New" w:hAnsi="Angsana New"/>
          <w:sz w:val="32"/>
          <w:szCs w:val="32"/>
        </w:rPr>
        <w:t xml:space="preserve"> 2563</w:t>
      </w:r>
      <w:r w:rsidRPr="001C6A69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345" w:type="dxa"/>
        <w:tblInd w:w="86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6"/>
        <w:gridCol w:w="1134"/>
        <w:gridCol w:w="134"/>
        <w:gridCol w:w="1136"/>
        <w:gridCol w:w="135"/>
        <w:gridCol w:w="1133"/>
        <w:gridCol w:w="134"/>
        <w:gridCol w:w="1083"/>
      </w:tblGrid>
      <w:tr w:rsidR="002C6F89" w:rsidRPr="0055523E" w14:paraId="79DE0710" w14:textId="77777777" w:rsidTr="002218D6">
        <w:trPr>
          <w:cantSplit/>
          <w:trHeight w:val="20"/>
        </w:trPr>
        <w:tc>
          <w:tcPr>
            <w:tcW w:w="3456" w:type="dxa"/>
          </w:tcPr>
          <w:p w14:paraId="0FEEA08A" w14:textId="77777777" w:rsidR="002C6F89" w:rsidRPr="0055523E" w:rsidRDefault="002C6F89" w:rsidP="004F6A55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-108" w:hanging="53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89" w:type="dxa"/>
            <w:gridSpan w:val="7"/>
            <w:tcBorders>
              <w:bottom w:val="single" w:sz="6" w:space="0" w:color="auto"/>
            </w:tcBorders>
          </w:tcPr>
          <w:p w14:paraId="50918667" w14:textId="77777777" w:rsidR="002C6F89" w:rsidRPr="0055523E" w:rsidRDefault="002C6F89" w:rsidP="004F6A55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-108" w:hanging="53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6A6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2C6F89" w:rsidRPr="0055523E" w14:paraId="31DFCA92" w14:textId="77777777" w:rsidTr="002218D6">
        <w:trPr>
          <w:cantSplit/>
          <w:trHeight w:val="20"/>
        </w:trPr>
        <w:tc>
          <w:tcPr>
            <w:tcW w:w="3456" w:type="dxa"/>
          </w:tcPr>
          <w:p w14:paraId="55C1F55C" w14:textId="77777777" w:rsidR="002C6F89" w:rsidRPr="0055523E" w:rsidRDefault="002C6F89" w:rsidP="004F6A55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-108" w:hanging="53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CEEB0B4" w14:textId="77777777" w:rsidR="002C6F89" w:rsidRPr="0055523E" w:rsidRDefault="002C6F89" w:rsidP="004F6A5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100" w:beforeAutospacing="1" w:line="300" w:lineRule="exact"/>
              <w:ind w:left="0" w:righ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C6A6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35" w:type="dxa"/>
          </w:tcPr>
          <w:p w14:paraId="3BFD9A8B" w14:textId="77777777" w:rsidR="002C6F89" w:rsidRPr="0055523E" w:rsidRDefault="002C6F89" w:rsidP="004F6A5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100" w:beforeAutospacing="1" w:line="300" w:lineRule="exact"/>
              <w:ind w:left="0" w:righ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B1EA655" w14:textId="77777777" w:rsidR="002C6F89" w:rsidRPr="0055523E" w:rsidRDefault="002C6F89" w:rsidP="004F6A5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100" w:beforeAutospacing="1" w:line="300" w:lineRule="exact"/>
              <w:ind w:left="0" w:righ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C6A6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2C6F89" w:rsidRPr="0055523E" w14:paraId="6B808099" w14:textId="77777777" w:rsidTr="002218D6">
        <w:trPr>
          <w:cantSplit/>
          <w:trHeight w:val="20"/>
        </w:trPr>
        <w:tc>
          <w:tcPr>
            <w:tcW w:w="3456" w:type="dxa"/>
          </w:tcPr>
          <w:p w14:paraId="716B05A6" w14:textId="77777777" w:rsidR="002C6F89" w:rsidRPr="0055523E" w:rsidRDefault="002C6F89" w:rsidP="004F6A55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-108" w:hanging="53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1C49D81" w14:textId="77777777" w:rsidR="002C6F89" w:rsidRPr="0055523E" w:rsidRDefault="002C6F89" w:rsidP="004F6A55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-108" w:hanging="53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EDB1C6D" w14:textId="77777777" w:rsidR="002C6F89" w:rsidRPr="0055523E" w:rsidRDefault="002C6F89" w:rsidP="004F6A55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-108" w:hanging="53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16DE7524" w14:textId="77777777" w:rsidR="002C6F89" w:rsidRPr="0055523E" w:rsidRDefault="002C6F89" w:rsidP="004F6A55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-108" w:hanging="53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35" w:type="dxa"/>
          </w:tcPr>
          <w:p w14:paraId="6F409CFF" w14:textId="77777777" w:rsidR="002C6F89" w:rsidRPr="0055523E" w:rsidRDefault="002C6F89" w:rsidP="004F6A55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0" w:hanging="53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1CD3E850" w14:textId="77777777" w:rsidR="002C6F89" w:rsidRPr="0055523E" w:rsidRDefault="002C6F89" w:rsidP="004F6A55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-108" w:hanging="53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883FA57" w14:textId="77777777" w:rsidR="002C6F89" w:rsidRPr="0055523E" w:rsidRDefault="002C6F89" w:rsidP="004F6A55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-108" w:hanging="53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</w:tcPr>
          <w:p w14:paraId="4A2794B3" w14:textId="77777777" w:rsidR="002C6F89" w:rsidRPr="0055523E" w:rsidRDefault="002C6F89" w:rsidP="004F6A55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-108" w:hanging="53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2C6F89" w:rsidRPr="0055523E" w14:paraId="4DD1D447" w14:textId="77777777" w:rsidTr="002218D6">
        <w:trPr>
          <w:cantSplit/>
          <w:trHeight w:val="20"/>
        </w:trPr>
        <w:tc>
          <w:tcPr>
            <w:tcW w:w="3456" w:type="dxa"/>
          </w:tcPr>
          <w:p w14:paraId="3BD26B2A" w14:textId="77777777" w:rsidR="002C6F89" w:rsidRPr="0055523E" w:rsidRDefault="002C6F89" w:rsidP="004F6A55">
            <w:pPr>
              <w:tabs>
                <w:tab w:val="left" w:pos="123"/>
                <w:tab w:val="left" w:pos="567"/>
              </w:tabs>
              <w:spacing w:line="300" w:lineRule="exact"/>
              <w:ind w:left="17" w:hanging="74"/>
              <w:rPr>
                <w:rFonts w:ascii="Angsana New" w:hAnsi="Angsana New"/>
                <w:sz w:val="24"/>
                <w:szCs w:val="24"/>
              </w:rPr>
            </w:pPr>
            <w:r w:rsidRPr="001C6A69">
              <w:rPr>
                <w:rFonts w:ascii="Angsana New" w:hAnsi="Angsana New" w:hint="cs"/>
                <w:sz w:val="24"/>
                <w:szCs w:val="24"/>
                <w:cs/>
              </w:rPr>
              <w:t>ค่าใช้จ่าย</w:t>
            </w:r>
            <w:r w:rsidRPr="001C6A69">
              <w:rPr>
                <w:rFonts w:ascii="Angsana New" w:hAnsi="Angsana New"/>
                <w:sz w:val="24"/>
                <w:szCs w:val="24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1134" w:type="dxa"/>
          </w:tcPr>
          <w:p w14:paraId="1265EE39" w14:textId="77777777" w:rsidR="002C6F89" w:rsidRPr="0055523E" w:rsidRDefault="002C6F89" w:rsidP="004F6A5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6B70AA84" w14:textId="77777777" w:rsidR="002C6F89" w:rsidRPr="0055523E" w:rsidRDefault="002C6F89" w:rsidP="004F6A5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5C4A716D" w14:textId="77777777" w:rsidR="002C6F89" w:rsidRPr="0055523E" w:rsidRDefault="002C6F89" w:rsidP="004F6A5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14:paraId="2EEE5CF5" w14:textId="77777777" w:rsidR="002C6F89" w:rsidRPr="0055523E" w:rsidRDefault="002C6F89" w:rsidP="004F6A55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0970EE3C" w14:textId="77777777" w:rsidR="002C6F89" w:rsidRPr="0055523E" w:rsidRDefault="002C6F89" w:rsidP="004F6A55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4C70355C" w14:textId="77777777" w:rsidR="002C6F89" w:rsidRPr="0055523E" w:rsidRDefault="002C6F89" w:rsidP="004F6A5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07BBE1CB" w14:textId="77777777" w:rsidR="002C6F89" w:rsidRPr="0055523E" w:rsidRDefault="002C6F89" w:rsidP="004F6A5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C6F89" w:rsidRPr="0055523E" w14:paraId="41890A1D" w14:textId="77777777" w:rsidTr="002218D6">
        <w:trPr>
          <w:cantSplit/>
          <w:trHeight w:val="20"/>
        </w:trPr>
        <w:tc>
          <w:tcPr>
            <w:tcW w:w="3456" w:type="dxa"/>
          </w:tcPr>
          <w:p w14:paraId="05C99617" w14:textId="184732CC" w:rsidR="002C6F89" w:rsidRPr="0055523E" w:rsidRDefault="002C6F89" w:rsidP="004F6A55">
            <w:pPr>
              <w:tabs>
                <w:tab w:val="left" w:pos="284"/>
                <w:tab w:val="left" w:pos="567"/>
              </w:tabs>
              <w:spacing w:line="300" w:lineRule="exact"/>
              <w:ind w:left="14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ภาษีเงินได้ของ</w:t>
            </w:r>
            <w:r w:rsidR="001D39CC" w:rsidRPr="001C6A69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  <w:r w:rsidRPr="001C6A69">
              <w:rPr>
                <w:rFonts w:ascii="Angsana New" w:hAnsi="Angsana New"/>
                <w:sz w:val="24"/>
                <w:szCs w:val="24"/>
                <w:cs/>
              </w:rPr>
              <w:t>ปัจจุบัน :</w:t>
            </w:r>
          </w:p>
        </w:tc>
        <w:tc>
          <w:tcPr>
            <w:tcW w:w="1134" w:type="dxa"/>
            <w:vAlign w:val="bottom"/>
          </w:tcPr>
          <w:p w14:paraId="218FB238" w14:textId="77777777" w:rsidR="002C6F89" w:rsidRPr="0055523E" w:rsidRDefault="002C6F89" w:rsidP="004F6A5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20B4DB39" w14:textId="77777777" w:rsidR="002C6F89" w:rsidRPr="0055523E" w:rsidRDefault="002C6F89" w:rsidP="004F6A5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554ADB1E" w14:textId="77777777" w:rsidR="002C6F89" w:rsidRPr="0055523E" w:rsidRDefault="002C6F89" w:rsidP="004F6A5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  <w:vAlign w:val="bottom"/>
          </w:tcPr>
          <w:p w14:paraId="33C4FDB1" w14:textId="77777777" w:rsidR="002C6F89" w:rsidRPr="0055523E" w:rsidRDefault="002C6F89" w:rsidP="004F6A55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27454971" w14:textId="77777777" w:rsidR="002C6F89" w:rsidRPr="0055523E" w:rsidRDefault="002C6F89" w:rsidP="004F6A55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281F3B3C" w14:textId="77777777" w:rsidR="002C6F89" w:rsidRPr="0055523E" w:rsidRDefault="002C6F89" w:rsidP="004F6A5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513035B4" w14:textId="77777777" w:rsidR="002C6F89" w:rsidRPr="0055523E" w:rsidRDefault="002C6F89" w:rsidP="004F6A55">
            <w:pPr>
              <w:tabs>
                <w:tab w:val="left" w:pos="284"/>
                <w:tab w:val="left" w:pos="567"/>
              </w:tabs>
              <w:spacing w:line="300" w:lineRule="exact"/>
              <w:ind w:hanging="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C6F89" w:rsidRPr="0055523E" w14:paraId="5A3CB982" w14:textId="77777777" w:rsidTr="002218D6">
        <w:trPr>
          <w:cantSplit/>
          <w:trHeight w:val="20"/>
        </w:trPr>
        <w:tc>
          <w:tcPr>
            <w:tcW w:w="3456" w:type="dxa"/>
          </w:tcPr>
          <w:p w14:paraId="4155DE91" w14:textId="77777777" w:rsidR="002C6F89" w:rsidRPr="001C6A69" w:rsidRDefault="002C6F89" w:rsidP="004F6A55">
            <w:pPr>
              <w:tabs>
                <w:tab w:val="left" w:pos="284"/>
                <w:tab w:val="left" w:pos="567"/>
                <w:tab w:val="left" w:pos="826"/>
              </w:tabs>
              <w:spacing w:line="300" w:lineRule="exact"/>
              <w:ind w:left="284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ภาษีเงินได้นิติบุคคลสำหรับปี</w:t>
            </w:r>
          </w:p>
        </w:tc>
        <w:tc>
          <w:tcPr>
            <w:tcW w:w="1134" w:type="dxa"/>
            <w:vAlign w:val="bottom"/>
          </w:tcPr>
          <w:p w14:paraId="164826F6" w14:textId="2F62087B" w:rsidR="002C6F89" w:rsidRPr="0055523E" w:rsidRDefault="008969E2" w:rsidP="004F6A55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12,565,551.18</w:t>
            </w:r>
          </w:p>
        </w:tc>
        <w:tc>
          <w:tcPr>
            <w:tcW w:w="134" w:type="dxa"/>
            <w:vAlign w:val="bottom"/>
          </w:tcPr>
          <w:p w14:paraId="690B6D60" w14:textId="77777777" w:rsidR="002C6F89" w:rsidRPr="0055523E" w:rsidRDefault="002C6F89" w:rsidP="004F6A55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766FFD0C" w14:textId="77777777" w:rsidR="002C6F89" w:rsidRPr="0055523E" w:rsidRDefault="002C6F89" w:rsidP="004F6A55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4,611,323.52</w:t>
            </w:r>
          </w:p>
        </w:tc>
        <w:tc>
          <w:tcPr>
            <w:tcW w:w="135" w:type="dxa"/>
            <w:vAlign w:val="bottom"/>
          </w:tcPr>
          <w:p w14:paraId="414BBB42" w14:textId="77777777" w:rsidR="002C6F89" w:rsidRPr="0055523E" w:rsidRDefault="002C6F89" w:rsidP="004F6A55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115B9D3C" w14:textId="38582EE7" w:rsidR="002C6F89" w:rsidRPr="0055523E" w:rsidRDefault="00A21D5D" w:rsidP="004F6A55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A7F7A">
              <w:rPr>
                <w:rFonts w:asciiTheme="majorBidi" w:hAnsiTheme="majorBidi"/>
                <w:sz w:val="24"/>
                <w:szCs w:val="24"/>
              </w:rPr>
              <w:t>12</w:t>
            </w:r>
            <w:r w:rsidRPr="0055523E">
              <w:rPr>
                <w:rFonts w:asciiTheme="majorBidi" w:hAnsiTheme="majorBidi"/>
                <w:sz w:val="24"/>
                <w:szCs w:val="24"/>
              </w:rPr>
              <w:t>,</w:t>
            </w:r>
            <w:r w:rsidRPr="003A7F7A">
              <w:rPr>
                <w:rFonts w:asciiTheme="majorBidi" w:hAnsiTheme="majorBidi"/>
                <w:sz w:val="24"/>
                <w:szCs w:val="24"/>
              </w:rPr>
              <w:t>565</w:t>
            </w:r>
            <w:r w:rsidRPr="0055523E">
              <w:rPr>
                <w:rFonts w:asciiTheme="majorBidi" w:hAnsiTheme="majorBidi"/>
                <w:sz w:val="24"/>
                <w:szCs w:val="24"/>
              </w:rPr>
              <w:t>,</w:t>
            </w:r>
            <w:r w:rsidRPr="003A7F7A">
              <w:rPr>
                <w:rFonts w:asciiTheme="majorBidi" w:hAnsiTheme="majorBidi"/>
                <w:sz w:val="24"/>
                <w:szCs w:val="24"/>
              </w:rPr>
              <w:t>551.18</w:t>
            </w:r>
          </w:p>
        </w:tc>
        <w:tc>
          <w:tcPr>
            <w:tcW w:w="134" w:type="dxa"/>
            <w:vAlign w:val="bottom"/>
          </w:tcPr>
          <w:p w14:paraId="02ABBA80" w14:textId="77777777" w:rsidR="002C6F89" w:rsidRPr="0055523E" w:rsidRDefault="002C6F89" w:rsidP="004F6A55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111E80B7" w14:textId="77777777" w:rsidR="002C6F89" w:rsidRPr="0055523E" w:rsidRDefault="002C6F89" w:rsidP="004F6A55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4,611,323.52</w:t>
            </w:r>
          </w:p>
        </w:tc>
      </w:tr>
      <w:tr w:rsidR="002C6F89" w:rsidRPr="0055523E" w14:paraId="22C8B0B9" w14:textId="77777777" w:rsidTr="002218D6">
        <w:trPr>
          <w:cantSplit/>
          <w:trHeight w:val="20"/>
        </w:trPr>
        <w:tc>
          <w:tcPr>
            <w:tcW w:w="3456" w:type="dxa"/>
          </w:tcPr>
          <w:p w14:paraId="66A59694" w14:textId="77777777" w:rsidR="002C6F89" w:rsidRPr="0055523E" w:rsidRDefault="002C6F89" w:rsidP="004F6A55">
            <w:pPr>
              <w:tabs>
                <w:tab w:val="left" w:pos="563"/>
              </w:tabs>
              <w:spacing w:line="300" w:lineRule="exact"/>
              <w:ind w:left="14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ภาษีเงินได้รอการตัดบัญชี :</w:t>
            </w:r>
          </w:p>
        </w:tc>
        <w:tc>
          <w:tcPr>
            <w:tcW w:w="1134" w:type="dxa"/>
            <w:vAlign w:val="bottom"/>
          </w:tcPr>
          <w:p w14:paraId="798E8A3F" w14:textId="77777777" w:rsidR="002C6F89" w:rsidRPr="0055523E" w:rsidRDefault="002C6F89" w:rsidP="004F6A55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6C5A94F6" w14:textId="77777777" w:rsidR="002C6F89" w:rsidRPr="0055523E" w:rsidRDefault="002C6F89" w:rsidP="004F6A55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6A1187CB" w14:textId="77777777" w:rsidR="002C6F89" w:rsidRPr="0055523E" w:rsidRDefault="002C6F89" w:rsidP="004F6A55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  <w:vAlign w:val="bottom"/>
          </w:tcPr>
          <w:p w14:paraId="3D935C46" w14:textId="77777777" w:rsidR="002C6F89" w:rsidRPr="0055523E" w:rsidRDefault="002C6F89" w:rsidP="004F6A55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5947C7FD" w14:textId="77777777" w:rsidR="002C6F89" w:rsidRPr="0055523E" w:rsidRDefault="002C6F89" w:rsidP="004F6A55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31D01798" w14:textId="77777777" w:rsidR="002C6F89" w:rsidRPr="0055523E" w:rsidRDefault="002C6F89" w:rsidP="004F6A55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1725DE2A" w14:textId="77777777" w:rsidR="002C6F89" w:rsidRPr="0055523E" w:rsidRDefault="002C6F89" w:rsidP="004F6A55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C6F89" w:rsidRPr="0055523E" w14:paraId="3C475830" w14:textId="77777777" w:rsidTr="002218D6">
        <w:trPr>
          <w:cantSplit/>
          <w:trHeight w:val="20"/>
        </w:trPr>
        <w:tc>
          <w:tcPr>
            <w:tcW w:w="3456" w:type="dxa"/>
          </w:tcPr>
          <w:p w14:paraId="08307D48" w14:textId="77777777" w:rsidR="002C6F89" w:rsidRPr="001C6A69" w:rsidRDefault="002C6F89" w:rsidP="004F6A55">
            <w:pPr>
              <w:tabs>
                <w:tab w:val="left" w:pos="440"/>
                <w:tab w:val="left" w:pos="839"/>
              </w:tabs>
              <w:spacing w:line="300" w:lineRule="exact"/>
              <w:ind w:left="454" w:hanging="170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การเปลี่ยนแปลงของผลต่างชั่วคราวที่รับรู้เมื่อเริ่มแรกและที่กลับรายการ</w:t>
            </w:r>
          </w:p>
        </w:tc>
        <w:tc>
          <w:tcPr>
            <w:tcW w:w="1134" w:type="dxa"/>
            <w:vAlign w:val="bottom"/>
          </w:tcPr>
          <w:p w14:paraId="4742DEFD" w14:textId="2984408B" w:rsidR="002C6F89" w:rsidRPr="0055523E" w:rsidRDefault="002C6F89" w:rsidP="004F6A55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55523E">
              <w:rPr>
                <w:rFonts w:asciiTheme="majorBidi" w:hAnsiTheme="majorBidi"/>
                <w:sz w:val="24"/>
                <w:szCs w:val="24"/>
              </w:rPr>
              <w:t>(2,</w:t>
            </w:r>
            <w:r w:rsidR="002248B5" w:rsidRPr="0055523E">
              <w:rPr>
                <w:rFonts w:asciiTheme="majorBidi" w:hAnsiTheme="majorBidi"/>
                <w:sz w:val="24"/>
                <w:szCs w:val="24"/>
              </w:rPr>
              <w:t>470,345.16</w:t>
            </w:r>
            <w:r w:rsidRPr="0055523E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134" w:type="dxa"/>
            <w:vAlign w:val="bottom"/>
          </w:tcPr>
          <w:p w14:paraId="6B7173B6" w14:textId="77777777" w:rsidR="002C6F89" w:rsidRPr="001C6A69" w:rsidRDefault="002C6F89" w:rsidP="004F6A55">
            <w:pPr>
              <w:tabs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6" w:type="dxa"/>
            <w:vAlign w:val="bottom"/>
          </w:tcPr>
          <w:p w14:paraId="7A710B38" w14:textId="77777777" w:rsidR="002C6F89" w:rsidRPr="001C6A69" w:rsidRDefault="002C6F89" w:rsidP="004F6A55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(1,482,861.01)</w:t>
            </w:r>
          </w:p>
        </w:tc>
        <w:tc>
          <w:tcPr>
            <w:tcW w:w="135" w:type="dxa"/>
            <w:vAlign w:val="bottom"/>
          </w:tcPr>
          <w:p w14:paraId="5DC85828" w14:textId="77777777" w:rsidR="002C6F89" w:rsidRPr="0055523E" w:rsidRDefault="002C6F89" w:rsidP="004F6A55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69EAD743" w14:textId="77777777" w:rsidR="002C6F89" w:rsidRPr="001C6A69" w:rsidRDefault="002C6F89" w:rsidP="004F6A55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A7F7A">
              <w:rPr>
                <w:rFonts w:asciiTheme="majorBidi" w:hAnsiTheme="majorBidi"/>
                <w:sz w:val="24"/>
                <w:szCs w:val="24"/>
              </w:rPr>
              <w:t>(1</w:t>
            </w:r>
            <w:r w:rsidRPr="005552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A7F7A">
              <w:rPr>
                <w:rFonts w:asciiTheme="majorBidi" w:hAnsiTheme="majorBidi"/>
                <w:sz w:val="24"/>
                <w:szCs w:val="24"/>
              </w:rPr>
              <w:t>215</w:t>
            </w:r>
            <w:r w:rsidRPr="005552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A7F7A">
              <w:rPr>
                <w:rFonts w:asciiTheme="majorBidi" w:hAnsiTheme="majorBidi"/>
                <w:sz w:val="24"/>
                <w:szCs w:val="24"/>
              </w:rPr>
              <w:t>696.87)</w:t>
            </w:r>
          </w:p>
        </w:tc>
        <w:tc>
          <w:tcPr>
            <w:tcW w:w="134" w:type="dxa"/>
            <w:vAlign w:val="bottom"/>
          </w:tcPr>
          <w:p w14:paraId="71511248" w14:textId="77777777" w:rsidR="002C6F89" w:rsidRPr="0055523E" w:rsidRDefault="002C6F89" w:rsidP="004F6A55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4E375867" w14:textId="77777777" w:rsidR="002C6F89" w:rsidRPr="001C6A69" w:rsidRDefault="002C6F89" w:rsidP="004F6A55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(2,</w:t>
            </w:r>
            <w:r w:rsidRPr="0055523E">
              <w:rPr>
                <w:rFonts w:asciiTheme="majorBidi" w:hAnsiTheme="majorBidi"/>
                <w:sz w:val="24"/>
                <w:szCs w:val="24"/>
              </w:rPr>
              <w:t>630</w:t>
            </w:r>
            <w:r w:rsidRPr="0055523E">
              <w:rPr>
                <w:rFonts w:asciiTheme="majorBidi" w:hAnsiTheme="majorBidi" w:cstheme="majorBidi"/>
                <w:sz w:val="24"/>
                <w:szCs w:val="24"/>
              </w:rPr>
              <w:t>,177.07)</w:t>
            </w:r>
          </w:p>
        </w:tc>
      </w:tr>
      <w:tr w:rsidR="002C6F89" w:rsidRPr="0055523E" w14:paraId="3254BA67" w14:textId="77777777" w:rsidTr="002218D6">
        <w:trPr>
          <w:cantSplit/>
          <w:trHeight w:val="20"/>
        </w:trPr>
        <w:tc>
          <w:tcPr>
            <w:tcW w:w="3456" w:type="dxa"/>
          </w:tcPr>
          <w:p w14:paraId="180EEB14" w14:textId="77777777" w:rsidR="002C6F89" w:rsidRPr="001C6A69" w:rsidRDefault="002C6F89" w:rsidP="004F6A55">
            <w:pPr>
              <w:tabs>
                <w:tab w:val="left" w:pos="1130"/>
              </w:tabs>
              <w:spacing w:line="300" w:lineRule="exact"/>
              <w:ind w:firstLine="696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F5D163E" w14:textId="4CC7BC73" w:rsidR="002C6F89" w:rsidRPr="0055523E" w:rsidRDefault="002248B5" w:rsidP="004F6A55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10,095,206.02</w:t>
            </w:r>
          </w:p>
        </w:tc>
        <w:tc>
          <w:tcPr>
            <w:tcW w:w="134" w:type="dxa"/>
            <w:vAlign w:val="bottom"/>
          </w:tcPr>
          <w:p w14:paraId="012AEFF1" w14:textId="77777777" w:rsidR="002C6F89" w:rsidRPr="0055523E" w:rsidRDefault="002C6F89" w:rsidP="004F6A55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743927E" w14:textId="77777777" w:rsidR="002C6F89" w:rsidRPr="0055523E" w:rsidRDefault="002C6F89" w:rsidP="004F6A55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3,128,462.51</w:t>
            </w:r>
          </w:p>
        </w:tc>
        <w:tc>
          <w:tcPr>
            <w:tcW w:w="135" w:type="dxa"/>
            <w:vAlign w:val="bottom"/>
          </w:tcPr>
          <w:p w14:paraId="2657D07B" w14:textId="77777777" w:rsidR="002C6F89" w:rsidRPr="0055523E" w:rsidRDefault="002C6F89" w:rsidP="004F6A55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1E5C26C" w14:textId="4A53D6CF" w:rsidR="002C6F89" w:rsidRPr="001C6A69" w:rsidRDefault="00A21D5D" w:rsidP="004F6A55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55523E">
              <w:rPr>
                <w:rFonts w:asciiTheme="majorBidi" w:hAnsiTheme="majorBidi"/>
                <w:sz w:val="24"/>
                <w:szCs w:val="24"/>
              </w:rPr>
              <w:t>11,349,854.31</w:t>
            </w:r>
          </w:p>
        </w:tc>
        <w:tc>
          <w:tcPr>
            <w:tcW w:w="134" w:type="dxa"/>
            <w:vAlign w:val="bottom"/>
          </w:tcPr>
          <w:p w14:paraId="36606481" w14:textId="77777777" w:rsidR="002C6F89" w:rsidRPr="0055523E" w:rsidRDefault="002C6F89" w:rsidP="004F6A55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AFC7657" w14:textId="77777777" w:rsidR="002C6F89" w:rsidRPr="001C6A69" w:rsidRDefault="002C6F89" w:rsidP="004F6A55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1,981,146.45</w:t>
            </w:r>
          </w:p>
        </w:tc>
      </w:tr>
      <w:tr w:rsidR="001D39CC" w:rsidRPr="0055523E" w14:paraId="3B0CC03A" w14:textId="77777777" w:rsidTr="00284ED1">
        <w:trPr>
          <w:cantSplit/>
          <w:trHeight w:val="20"/>
        </w:trPr>
        <w:tc>
          <w:tcPr>
            <w:tcW w:w="8345" w:type="dxa"/>
            <w:gridSpan w:val="8"/>
            <w:vAlign w:val="bottom"/>
          </w:tcPr>
          <w:p w14:paraId="03C86D10" w14:textId="77777777" w:rsidR="001D39CC" w:rsidRPr="0055523E" w:rsidRDefault="001D39CC" w:rsidP="004F6A55">
            <w:pPr>
              <w:tabs>
                <w:tab w:val="left" w:pos="123"/>
                <w:tab w:val="left" w:pos="567"/>
              </w:tabs>
              <w:spacing w:line="300" w:lineRule="exact"/>
              <w:ind w:left="17" w:hanging="74"/>
              <w:rPr>
                <w:rFonts w:asciiTheme="majorBidi" w:hAnsiTheme="majorBidi" w:cstheme="majorBidi"/>
                <w:sz w:val="24"/>
                <w:szCs w:val="24"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ภาษีเงินได้ที่เกี่ยวข้องกับส่วนประกอบของกำไรขาดทุนเบ็ดเสร็จอื่น :</w:t>
            </w:r>
          </w:p>
        </w:tc>
      </w:tr>
      <w:tr w:rsidR="001D39CC" w:rsidRPr="0055523E" w14:paraId="2A630141" w14:textId="77777777" w:rsidTr="00284ED1">
        <w:trPr>
          <w:cantSplit/>
          <w:trHeight w:val="20"/>
        </w:trPr>
        <w:tc>
          <w:tcPr>
            <w:tcW w:w="3456" w:type="dxa"/>
          </w:tcPr>
          <w:p w14:paraId="28CC1AA4" w14:textId="3245CDA7" w:rsidR="001D39CC" w:rsidRPr="0055523E" w:rsidRDefault="001D39CC" w:rsidP="00F81B3C">
            <w:pPr>
              <w:tabs>
                <w:tab w:val="left" w:pos="300"/>
                <w:tab w:val="left" w:pos="872"/>
              </w:tabs>
              <w:spacing w:line="300" w:lineRule="exact"/>
              <w:ind w:left="283" w:hanging="1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ผล</w:t>
            </w:r>
            <w:r w:rsidRPr="001C6A69">
              <w:rPr>
                <w:rFonts w:ascii="Angsana New" w:hAnsi="Angsana New" w:hint="cs"/>
                <w:sz w:val="24"/>
                <w:szCs w:val="24"/>
                <w:cs/>
              </w:rPr>
              <w:t>กำไร</w:t>
            </w:r>
            <w:r w:rsidRPr="001C6A69">
              <w:rPr>
                <w:rFonts w:ascii="Angsana New" w:hAnsi="Angsana New"/>
                <w:sz w:val="24"/>
                <w:szCs w:val="24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926CCD6" w14:textId="77777777" w:rsidR="001D39CC" w:rsidRPr="0055523E" w:rsidRDefault="001D39CC" w:rsidP="004F6A5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423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A7F7A">
              <w:rPr>
                <w:rFonts w:asciiTheme="majorBidi" w:hAnsiTheme="majorBidi" w:hint="cs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208CFD9E" w14:textId="77777777" w:rsidR="001D39CC" w:rsidRPr="0055523E" w:rsidRDefault="001D39CC" w:rsidP="004F6A55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 w:hanging="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14:paraId="5BEA6200" w14:textId="77777777" w:rsidR="001D39CC" w:rsidRPr="0055523E" w:rsidRDefault="001D39CC" w:rsidP="004F6A55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(184,487.42)</w:t>
            </w:r>
          </w:p>
        </w:tc>
        <w:tc>
          <w:tcPr>
            <w:tcW w:w="135" w:type="dxa"/>
            <w:vAlign w:val="bottom"/>
          </w:tcPr>
          <w:p w14:paraId="49BE7E67" w14:textId="77777777" w:rsidR="001D39CC" w:rsidRPr="0055523E" w:rsidRDefault="001D39CC" w:rsidP="004F6A55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hanging="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2C041E8B" w14:textId="77777777" w:rsidR="001D39CC" w:rsidRPr="0055523E" w:rsidRDefault="001D39CC" w:rsidP="004F6A5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423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55523E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35148E44" w14:textId="77777777" w:rsidR="001D39CC" w:rsidRPr="0055523E" w:rsidRDefault="001D39CC" w:rsidP="004F6A55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 w:hanging="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70A2A363" w14:textId="77777777" w:rsidR="001D39CC" w:rsidRPr="0055523E" w:rsidRDefault="001D39CC" w:rsidP="004F6A55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(2,038.80)</w:t>
            </w:r>
          </w:p>
        </w:tc>
      </w:tr>
      <w:tr w:rsidR="001D39CC" w:rsidRPr="0055523E" w14:paraId="6EE52AF3" w14:textId="77777777" w:rsidTr="00284ED1">
        <w:trPr>
          <w:cantSplit/>
          <w:trHeight w:val="20"/>
        </w:trPr>
        <w:tc>
          <w:tcPr>
            <w:tcW w:w="3456" w:type="dxa"/>
          </w:tcPr>
          <w:p w14:paraId="3333F0DB" w14:textId="77777777" w:rsidR="001D39CC" w:rsidRPr="001C6A69" w:rsidRDefault="001D39CC" w:rsidP="004F6A55">
            <w:pPr>
              <w:tabs>
                <w:tab w:val="left" w:pos="1130"/>
              </w:tabs>
              <w:spacing w:line="300" w:lineRule="exact"/>
              <w:ind w:firstLine="696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AABDE05" w14:textId="77777777" w:rsidR="001D39CC" w:rsidRPr="0055523E" w:rsidRDefault="001D39CC" w:rsidP="004F6A5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423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A7F7A">
              <w:rPr>
                <w:rFonts w:asciiTheme="majorBidi" w:hAnsiTheme="majorBidi" w:hint="cs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5E714533" w14:textId="77777777" w:rsidR="001D39CC" w:rsidRPr="0055523E" w:rsidRDefault="001D39CC" w:rsidP="004F6A55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 w:hanging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A789822" w14:textId="77777777" w:rsidR="001D39CC" w:rsidRPr="0055523E" w:rsidRDefault="001D39CC" w:rsidP="004F6A55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(184,487.42)</w:t>
            </w:r>
          </w:p>
        </w:tc>
        <w:tc>
          <w:tcPr>
            <w:tcW w:w="135" w:type="dxa"/>
            <w:vAlign w:val="bottom"/>
          </w:tcPr>
          <w:p w14:paraId="3F712BB1" w14:textId="77777777" w:rsidR="001D39CC" w:rsidRPr="0055523E" w:rsidRDefault="001D39CC" w:rsidP="004F6A55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hanging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3A5E8E2" w14:textId="77777777" w:rsidR="001D39CC" w:rsidRPr="0055523E" w:rsidRDefault="001D39CC" w:rsidP="004F6A5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423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55523E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3EE42029" w14:textId="77777777" w:rsidR="001D39CC" w:rsidRPr="0055523E" w:rsidRDefault="001D39CC" w:rsidP="004F6A55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 w:hanging="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0B29AB0" w14:textId="77777777" w:rsidR="001D39CC" w:rsidRPr="0055523E" w:rsidRDefault="001D39CC" w:rsidP="004F6A55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(2,038.80)</w:t>
            </w:r>
          </w:p>
        </w:tc>
      </w:tr>
    </w:tbl>
    <w:p w14:paraId="0687F0B3" w14:textId="77777777" w:rsidR="001D39CC" w:rsidRPr="0055523E" w:rsidRDefault="001D39CC" w:rsidP="001D39CC">
      <w:pPr>
        <w:tabs>
          <w:tab w:val="left" w:pos="284"/>
        </w:tabs>
        <w:spacing w:line="28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7AD22F9F" w14:textId="48D0057F" w:rsidR="002C6F89" w:rsidRPr="0055523E" w:rsidRDefault="002C6F89" w:rsidP="002C6F89">
      <w:pPr>
        <w:pStyle w:val="BodyTextIndent"/>
        <w:tabs>
          <w:tab w:val="left" w:pos="284"/>
          <w:tab w:val="left" w:pos="993"/>
        </w:tabs>
        <w:spacing w:after="0" w:line="36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3A7F7A">
        <w:rPr>
          <w:rFonts w:ascii="Angsana New" w:hAnsi="Angsana New" w:hint="cs"/>
          <w:sz w:val="32"/>
          <w:szCs w:val="32"/>
        </w:rPr>
        <w:t>22</w:t>
      </w:r>
      <w:r w:rsidRPr="0055523E">
        <w:rPr>
          <w:rFonts w:ascii="Angsana New" w:hAnsi="Angsana New"/>
          <w:sz w:val="32"/>
          <w:szCs w:val="32"/>
        </w:rPr>
        <w:t>.2</w:t>
      </w:r>
      <w:r w:rsidRPr="0055523E">
        <w:rPr>
          <w:rFonts w:ascii="Angsana New" w:hAnsi="Angsana New"/>
          <w:sz w:val="32"/>
          <w:szCs w:val="32"/>
        </w:rPr>
        <w:tab/>
      </w:r>
      <w:r w:rsidRPr="0055523E">
        <w:rPr>
          <w:rFonts w:ascii="Angsana New" w:hAnsi="Angsana New"/>
          <w:sz w:val="32"/>
          <w:szCs w:val="32"/>
          <w:cs/>
        </w:rPr>
        <w:t>การกระทบยอดระหว่างจำนวนค่าใช้จ่ายภาษีเงินได้และผลคูณของกำไร</w:t>
      </w:r>
      <w:r w:rsidRPr="0055523E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55523E">
        <w:rPr>
          <w:rFonts w:ascii="Angsana New" w:hAnsi="Angsana New"/>
          <w:sz w:val="32"/>
          <w:szCs w:val="32"/>
          <w:cs/>
        </w:rPr>
        <w:t>ทางบัญชีกับอัตราภาษีที่ใช้สำหรับปีสิ้นสุดวันที่</w:t>
      </w:r>
      <w:r w:rsidRPr="0055523E">
        <w:rPr>
          <w:rFonts w:ascii="Angsana New" w:hAnsi="Angsana New"/>
          <w:sz w:val="32"/>
          <w:szCs w:val="32"/>
        </w:rPr>
        <w:t xml:space="preserve"> 31 </w:t>
      </w:r>
      <w:r w:rsidRPr="001C6A6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5523E">
        <w:rPr>
          <w:rFonts w:ascii="Angsana New" w:hAnsi="Angsana New"/>
          <w:sz w:val="32"/>
          <w:szCs w:val="32"/>
        </w:rPr>
        <w:t>2564</w:t>
      </w:r>
      <w:r w:rsidRPr="001C6A69">
        <w:rPr>
          <w:rFonts w:ascii="Angsana New" w:hAnsi="Angsana New"/>
          <w:sz w:val="32"/>
          <w:szCs w:val="32"/>
          <w:cs/>
        </w:rPr>
        <w:t xml:space="preserve"> และ</w:t>
      </w:r>
      <w:r w:rsidRPr="0055523E">
        <w:rPr>
          <w:rFonts w:ascii="Angsana New" w:hAnsi="Angsana New"/>
          <w:sz w:val="32"/>
          <w:szCs w:val="32"/>
        </w:rPr>
        <w:t xml:space="preserve"> 2563</w:t>
      </w:r>
      <w:r w:rsidRPr="001C6A69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46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15"/>
        <w:gridCol w:w="1134"/>
        <w:gridCol w:w="134"/>
        <w:gridCol w:w="1136"/>
        <w:gridCol w:w="134"/>
        <w:gridCol w:w="1129"/>
        <w:gridCol w:w="139"/>
        <w:gridCol w:w="1134"/>
        <w:gridCol w:w="6"/>
      </w:tblGrid>
      <w:tr w:rsidR="002C6F89" w:rsidRPr="0055523E" w14:paraId="04909D63" w14:textId="77777777" w:rsidTr="002218D6">
        <w:trPr>
          <w:cantSplit/>
        </w:trPr>
        <w:tc>
          <w:tcPr>
            <w:tcW w:w="3515" w:type="dxa"/>
          </w:tcPr>
          <w:p w14:paraId="6C79F38D" w14:textId="77777777" w:rsidR="002C6F89" w:rsidRPr="0055523E" w:rsidRDefault="002C6F89" w:rsidP="004F6A55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46" w:type="dxa"/>
            <w:gridSpan w:val="8"/>
            <w:tcBorders>
              <w:left w:val="nil"/>
              <w:bottom w:val="single" w:sz="6" w:space="0" w:color="auto"/>
            </w:tcBorders>
          </w:tcPr>
          <w:p w14:paraId="1D814DC1" w14:textId="77777777" w:rsidR="002C6F89" w:rsidRPr="0055523E" w:rsidRDefault="002C6F89" w:rsidP="004F6A55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6A69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2C6F89" w:rsidRPr="0055523E" w14:paraId="6E7AD6CF" w14:textId="77777777" w:rsidTr="002218D6">
        <w:trPr>
          <w:cantSplit/>
        </w:trPr>
        <w:tc>
          <w:tcPr>
            <w:tcW w:w="3515" w:type="dxa"/>
          </w:tcPr>
          <w:p w14:paraId="3AF2A240" w14:textId="77777777" w:rsidR="002C6F89" w:rsidRPr="0055523E" w:rsidRDefault="002C6F89" w:rsidP="004F6A55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9474F70" w14:textId="77777777" w:rsidR="002C6F89" w:rsidRPr="001C6A69" w:rsidRDefault="002C6F89" w:rsidP="004F6A5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0FBF3B88" w14:textId="77777777" w:rsidR="002C6F89" w:rsidRPr="0055523E" w:rsidRDefault="002C6F89" w:rsidP="004F6A55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65B7A98" w14:textId="77777777" w:rsidR="002C6F89" w:rsidRPr="0055523E" w:rsidRDefault="002C6F89" w:rsidP="004F6A5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C6F89" w:rsidRPr="0055523E" w14:paraId="2BD138D9" w14:textId="77777777" w:rsidTr="002218D6">
        <w:trPr>
          <w:gridAfter w:val="1"/>
          <w:wAfter w:w="6" w:type="dxa"/>
          <w:cantSplit/>
        </w:trPr>
        <w:tc>
          <w:tcPr>
            <w:tcW w:w="3515" w:type="dxa"/>
          </w:tcPr>
          <w:p w14:paraId="798FA8E0" w14:textId="77777777" w:rsidR="002C6F89" w:rsidRPr="0055523E" w:rsidRDefault="002C6F89" w:rsidP="004F6A55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74E85F3" w14:textId="77777777" w:rsidR="002C6F89" w:rsidRPr="0055523E" w:rsidRDefault="002C6F89" w:rsidP="004F6A5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34" w:type="dxa"/>
          </w:tcPr>
          <w:p w14:paraId="3A757665" w14:textId="77777777" w:rsidR="002C6F89" w:rsidRPr="0055523E" w:rsidRDefault="002C6F89" w:rsidP="004F6A5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74BE698" w14:textId="77777777" w:rsidR="002C6F89" w:rsidRPr="0055523E" w:rsidRDefault="002C6F89" w:rsidP="004F6A5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34" w:type="dxa"/>
          </w:tcPr>
          <w:p w14:paraId="45DA3042" w14:textId="77777777" w:rsidR="002C6F89" w:rsidRPr="0055523E" w:rsidRDefault="002C6F89" w:rsidP="004F6A55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single" w:sz="6" w:space="0" w:color="auto"/>
            </w:tcBorders>
          </w:tcPr>
          <w:p w14:paraId="5E7A220D" w14:textId="77777777" w:rsidR="002C6F89" w:rsidRPr="0055523E" w:rsidRDefault="002C6F89" w:rsidP="004F6A5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0E7930E8" w14:textId="77777777" w:rsidR="002C6F89" w:rsidRPr="0055523E" w:rsidRDefault="002C6F89" w:rsidP="004F6A5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A55E223" w14:textId="77777777" w:rsidR="002C6F89" w:rsidRPr="0055523E" w:rsidRDefault="002C6F89" w:rsidP="004F6A5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2C6F89" w:rsidRPr="0055523E" w14:paraId="42016BF2" w14:textId="77777777" w:rsidTr="002218D6">
        <w:trPr>
          <w:gridAfter w:val="1"/>
          <w:wAfter w:w="6" w:type="dxa"/>
          <w:cantSplit/>
        </w:trPr>
        <w:tc>
          <w:tcPr>
            <w:tcW w:w="3515" w:type="dxa"/>
          </w:tcPr>
          <w:p w14:paraId="147EB866" w14:textId="77777777" w:rsidR="002C6F89" w:rsidRPr="0055523E" w:rsidRDefault="002C6F89" w:rsidP="004F6A55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กำไร</w:t>
            </w:r>
            <w:r w:rsidRPr="001C6A69">
              <w:rPr>
                <w:rFonts w:ascii="Angsana New" w:hAnsi="Angsana New" w:hint="cs"/>
                <w:sz w:val="24"/>
                <w:szCs w:val="24"/>
                <w:cs/>
              </w:rPr>
              <w:t xml:space="preserve"> (ขาดทุน) </w:t>
            </w:r>
            <w:r w:rsidRPr="001C6A69">
              <w:rPr>
                <w:rFonts w:ascii="Angsana New" w:hAnsi="Angsana New"/>
                <w:sz w:val="24"/>
                <w:szCs w:val="24"/>
                <w:cs/>
              </w:rPr>
              <w:t>ทางบัญชีสำหรับปี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C74D32E" w14:textId="0DD41F15" w:rsidR="002C6F89" w:rsidRPr="0055523E" w:rsidRDefault="00177632" w:rsidP="004F6A55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A7F7A">
              <w:rPr>
                <w:rFonts w:asciiTheme="majorBidi" w:hAnsiTheme="majorBidi"/>
                <w:sz w:val="24"/>
                <w:szCs w:val="24"/>
              </w:rPr>
              <w:t>126</w:t>
            </w:r>
            <w:r w:rsidRPr="0055523E">
              <w:rPr>
                <w:rFonts w:asciiTheme="majorBidi" w:hAnsiTheme="majorBidi"/>
                <w:sz w:val="24"/>
                <w:szCs w:val="24"/>
              </w:rPr>
              <w:t>,</w:t>
            </w:r>
            <w:r w:rsidRPr="003A7F7A">
              <w:rPr>
                <w:rFonts w:asciiTheme="majorBidi" w:hAnsiTheme="majorBidi"/>
                <w:sz w:val="24"/>
                <w:szCs w:val="24"/>
              </w:rPr>
              <w:t>456</w:t>
            </w:r>
            <w:r w:rsidRPr="0055523E">
              <w:rPr>
                <w:rFonts w:asciiTheme="majorBidi" w:hAnsiTheme="majorBidi"/>
                <w:sz w:val="24"/>
                <w:szCs w:val="24"/>
              </w:rPr>
              <w:t>,</w:t>
            </w:r>
            <w:r w:rsidRPr="003A7F7A">
              <w:rPr>
                <w:rFonts w:asciiTheme="majorBidi" w:hAnsiTheme="majorBidi"/>
                <w:sz w:val="24"/>
                <w:szCs w:val="24"/>
              </w:rPr>
              <w:t>040.93</w:t>
            </w:r>
          </w:p>
        </w:tc>
        <w:tc>
          <w:tcPr>
            <w:tcW w:w="134" w:type="dxa"/>
          </w:tcPr>
          <w:p w14:paraId="08D67969" w14:textId="77777777" w:rsidR="002C6F89" w:rsidRPr="0055523E" w:rsidRDefault="002C6F89" w:rsidP="004F6A55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6FC61A0" w14:textId="77777777" w:rsidR="002C6F89" w:rsidRPr="0055523E" w:rsidRDefault="002C6F89" w:rsidP="004F6A55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(21,278,115.82)</w:t>
            </w:r>
          </w:p>
        </w:tc>
        <w:tc>
          <w:tcPr>
            <w:tcW w:w="134" w:type="dxa"/>
          </w:tcPr>
          <w:p w14:paraId="3B39FE9B" w14:textId="77777777" w:rsidR="002C6F89" w:rsidRPr="0055523E" w:rsidRDefault="002C6F89" w:rsidP="004F6A55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single" w:sz="6" w:space="0" w:color="auto"/>
            </w:tcBorders>
          </w:tcPr>
          <w:p w14:paraId="3AE96516" w14:textId="4076EDED" w:rsidR="002C6F89" w:rsidRPr="0055523E" w:rsidRDefault="009360CF" w:rsidP="004F6A55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A7F7A">
              <w:rPr>
                <w:rFonts w:asciiTheme="majorBidi" w:hAnsiTheme="majorBidi"/>
                <w:sz w:val="24"/>
                <w:szCs w:val="24"/>
              </w:rPr>
              <w:t>56</w:t>
            </w:r>
            <w:r w:rsidRPr="0055523E">
              <w:rPr>
                <w:rFonts w:asciiTheme="majorBidi" w:hAnsiTheme="majorBidi"/>
                <w:sz w:val="24"/>
                <w:szCs w:val="24"/>
              </w:rPr>
              <w:t>,</w:t>
            </w:r>
            <w:r w:rsidRPr="003A7F7A">
              <w:rPr>
                <w:rFonts w:asciiTheme="majorBidi" w:hAnsiTheme="majorBidi"/>
                <w:sz w:val="24"/>
                <w:szCs w:val="24"/>
              </w:rPr>
              <w:t>902</w:t>
            </w:r>
            <w:r w:rsidRPr="0055523E">
              <w:rPr>
                <w:rFonts w:asciiTheme="majorBidi" w:hAnsiTheme="majorBidi"/>
                <w:sz w:val="24"/>
                <w:szCs w:val="24"/>
              </w:rPr>
              <w:t>,</w:t>
            </w:r>
            <w:r w:rsidRPr="003A7F7A">
              <w:rPr>
                <w:rFonts w:asciiTheme="majorBidi" w:hAnsiTheme="majorBidi"/>
                <w:sz w:val="24"/>
                <w:szCs w:val="24"/>
              </w:rPr>
              <w:t>455.26</w:t>
            </w:r>
          </w:p>
        </w:tc>
        <w:tc>
          <w:tcPr>
            <w:tcW w:w="139" w:type="dxa"/>
          </w:tcPr>
          <w:p w14:paraId="26D7E299" w14:textId="77777777" w:rsidR="002C6F89" w:rsidRPr="0055523E" w:rsidRDefault="002C6F89" w:rsidP="004F6A55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31CC6BF" w14:textId="77777777" w:rsidR="002C6F89" w:rsidRPr="0055523E" w:rsidRDefault="002C6F89" w:rsidP="004F6A55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10,385,512.99</w:t>
            </w:r>
          </w:p>
        </w:tc>
      </w:tr>
      <w:tr w:rsidR="002C6F89" w:rsidRPr="0055523E" w14:paraId="1E93C0DB" w14:textId="77777777" w:rsidTr="002218D6">
        <w:trPr>
          <w:gridAfter w:val="1"/>
          <w:wAfter w:w="6" w:type="dxa"/>
          <w:cantSplit/>
        </w:trPr>
        <w:tc>
          <w:tcPr>
            <w:tcW w:w="3515" w:type="dxa"/>
          </w:tcPr>
          <w:p w14:paraId="4B970598" w14:textId="77777777" w:rsidR="002C6F89" w:rsidRPr="001C6A69" w:rsidRDefault="002C6F89" w:rsidP="004F6A55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อัตราภาษีที่ใช้ (</w:t>
            </w:r>
            <w:r w:rsidRPr="001C6A69">
              <w:rPr>
                <w:rFonts w:ascii="Angsana New" w:hAnsi="Angsana New" w:hint="cs"/>
                <w:sz w:val="24"/>
                <w:szCs w:val="24"/>
                <w:cs/>
              </w:rPr>
              <w:t>ร้อยละ)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BBE7A85" w14:textId="77777777" w:rsidR="002C6F89" w:rsidRPr="0055523E" w:rsidRDefault="002C6F89" w:rsidP="004F6A55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34" w:type="dxa"/>
          </w:tcPr>
          <w:p w14:paraId="556F4C82" w14:textId="77777777" w:rsidR="002C6F89" w:rsidRPr="0055523E" w:rsidRDefault="002C6F89" w:rsidP="004F6A5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9D6EB5F" w14:textId="77777777" w:rsidR="002C6F89" w:rsidRPr="0055523E" w:rsidRDefault="002C6F89" w:rsidP="004F6A55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34" w:type="dxa"/>
          </w:tcPr>
          <w:p w14:paraId="351074AD" w14:textId="77777777" w:rsidR="002C6F89" w:rsidRPr="0055523E" w:rsidRDefault="002C6F89" w:rsidP="004F6A55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358F088" w14:textId="77777777" w:rsidR="002C6F89" w:rsidRPr="0055523E" w:rsidRDefault="002C6F89" w:rsidP="004F6A55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39" w:type="dxa"/>
          </w:tcPr>
          <w:p w14:paraId="16106986" w14:textId="77777777" w:rsidR="002C6F89" w:rsidRPr="0055523E" w:rsidRDefault="002C6F89" w:rsidP="004F6A55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 w:hanging="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EAD0489" w14:textId="77777777" w:rsidR="002C6F89" w:rsidRPr="0055523E" w:rsidRDefault="002C6F89" w:rsidP="004F6A55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 w:hanging="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</w:tr>
      <w:tr w:rsidR="002C6F89" w:rsidRPr="0055523E" w14:paraId="35020229" w14:textId="77777777" w:rsidTr="002218D6">
        <w:trPr>
          <w:gridAfter w:val="1"/>
          <w:wAfter w:w="6" w:type="dxa"/>
          <w:cantSplit/>
        </w:trPr>
        <w:tc>
          <w:tcPr>
            <w:tcW w:w="3515" w:type="dxa"/>
          </w:tcPr>
          <w:p w14:paraId="255A572B" w14:textId="77777777" w:rsidR="002C6F89" w:rsidRPr="001C6A69" w:rsidRDefault="002C6F89" w:rsidP="004F6A55">
            <w:pPr>
              <w:spacing w:line="30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ค่าใช้จ่ายภาษีเงินได้คำนวณตามอัตราภาษีที่ใช้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5CEDCA6" w14:textId="4758B665" w:rsidR="002C6F89" w:rsidRPr="0055523E" w:rsidRDefault="00177632" w:rsidP="004F6A55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A7F7A">
              <w:rPr>
                <w:rFonts w:asciiTheme="majorBidi" w:hAnsiTheme="majorBidi"/>
                <w:sz w:val="24"/>
                <w:szCs w:val="24"/>
              </w:rPr>
              <w:t>25</w:t>
            </w:r>
            <w:r w:rsidRPr="0055523E">
              <w:rPr>
                <w:rFonts w:asciiTheme="majorBidi" w:hAnsiTheme="majorBidi"/>
                <w:sz w:val="24"/>
                <w:szCs w:val="24"/>
              </w:rPr>
              <w:t>,</w:t>
            </w:r>
            <w:r w:rsidRPr="003A7F7A">
              <w:rPr>
                <w:rFonts w:asciiTheme="majorBidi" w:hAnsiTheme="majorBidi"/>
                <w:sz w:val="24"/>
                <w:szCs w:val="24"/>
              </w:rPr>
              <w:t>291</w:t>
            </w:r>
            <w:r w:rsidRPr="0055523E">
              <w:rPr>
                <w:rFonts w:asciiTheme="majorBidi" w:hAnsiTheme="majorBidi"/>
                <w:sz w:val="24"/>
                <w:szCs w:val="24"/>
              </w:rPr>
              <w:t>,</w:t>
            </w:r>
            <w:r w:rsidRPr="003A7F7A">
              <w:rPr>
                <w:rFonts w:asciiTheme="majorBidi" w:hAnsiTheme="majorBidi"/>
                <w:sz w:val="24"/>
                <w:szCs w:val="24"/>
              </w:rPr>
              <w:t>208.19</w:t>
            </w:r>
          </w:p>
        </w:tc>
        <w:tc>
          <w:tcPr>
            <w:tcW w:w="134" w:type="dxa"/>
          </w:tcPr>
          <w:p w14:paraId="3BF37F7B" w14:textId="77777777" w:rsidR="002C6F89" w:rsidRPr="0055523E" w:rsidRDefault="002C6F89" w:rsidP="004F6A55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76E6DD9" w14:textId="77777777" w:rsidR="002C6F89" w:rsidRPr="0055523E" w:rsidRDefault="002C6F89" w:rsidP="004F6A55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(4,255,623.16)</w:t>
            </w:r>
          </w:p>
        </w:tc>
        <w:tc>
          <w:tcPr>
            <w:tcW w:w="134" w:type="dxa"/>
          </w:tcPr>
          <w:p w14:paraId="3278E158" w14:textId="77777777" w:rsidR="002C6F89" w:rsidRPr="0055523E" w:rsidRDefault="002C6F89" w:rsidP="004F6A55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single" w:sz="6" w:space="0" w:color="auto"/>
            </w:tcBorders>
          </w:tcPr>
          <w:p w14:paraId="6269B9B2" w14:textId="77777777" w:rsidR="002C6F89" w:rsidRPr="0055523E" w:rsidRDefault="002C6F89" w:rsidP="004F6A55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11,380,491.05</w:t>
            </w:r>
          </w:p>
        </w:tc>
        <w:tc>
          <w:tcPr>
            <w:tcW w:w="139" w:type="dxa"/>
          </w:tcPr>
          <w:p w14:paraId="0D05BB82" w14:textId="77777777" w:rsidR="002C6F89" w:rsidRPr="0055523E" w:rsidRDefault="002C6F89" w:rsidP="004F6A55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FF71589" w14:textId="77777777" w:rsidR="002C6F89" w:rsidRPr="0055523E" w:rsidRDefault="002C6F89" w:rsidP="004F6A55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2,077,102.60</w:t>
            </w:r>
          </w:p>
        </w:tc>
      </w:tr>
      <w:tr w:rsidR="002C6F89" w:rsidRPr="0055523E" w14:paraId="76BD78B3" w14:textId="77777777" w:rsidTr="002218D6">
        <w:trPr>
          <w:gridAfter w:val="1"/>
          <w:wAfter w:w="6" w:type="dxa"/>
          <w:cantSplit/>
        </w:trPr>
        <w:tc>
          <w:tcPr>
            <w:tcW w:w="3515" w:type="dxa"/>
          </w:tcPr>
          <w:p w14:paraId="38336FFF" w14:textId="77777777" w:rsidR="002C6F89" w:rsidRPr="0055523E" w:rsidRDefault="002C6F89" w:rsidP="004F6A55">
            <w:pPr>
              <w:spacing w:line="300" w:lineRule="exact"/>
              <w:ind w:left="449" w:hanging="44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285C5AC9" w14:textId="77777777" w:rsidR="002C6F89" w:rsidRPr="0055523E" w:rsidRDefault="002C6F89" w:rsidP="004F6A55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7A139FFE" w14:textId="77777777" w:rsidR="002C6F89" w:rsidRPr="0055523E" w:rsidRDefault="002C6F89" w:rsidP="004F6A5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</w:tcBorders>
          </w:tcPr>
          <w:p w14:paraId="5DEDBE58" w14:textId="77777777" w:rsidR="002C6F89" w:rsidRPr="0055523E" w:rsidRDefault="002C6F89" w:rsidP="004F6A55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04AC258A" w14:textId="77777777" w:rsidR="002C6F89" w:rsidRPr="001C6A69" w:rsidRDefault="002C6F89" w:rsidP="004F6A55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</w:tcPr>
          <w:p w14:paraId="5B28E45D" w14:textId="77777777" w:rsidR="002C6F89" w:rsidRPr="0055523E" w:rsidRDefault="002C6F89" w:rsidP="004F6A55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 w:hanging="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</w:tcPr>
          <w:p w14:paraId="4ACDBDB1" w14:textId="77777777" w:rsidR="002C6F89" w:rsidRPr="0055523E" w:rsidRDefault="002C6F89" w:rsidP="004F6A55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 w:hanging="3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1F31D72" w14:textId="77777777" w:rsidR="002C6F89" w:rsidRPr="0055523E" w:rsidRDefault="002C6F89" w:rsidP="004F6A55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 w:hanging="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C6F89" w:rsidRPr="0055523E" w14:paraId="5A5B46A2" w14:textId="77777777" w:rsidTr="002218D6">
        <w:trPr>
          <w:gridAfter w:val="1"/>
          <w:wAfter w:w="6" w:type="dxa"/>
          <w:cantSplit/>
        </w:trPr>
        <w:tc>
          <w:tcPr>
            <w:tcW w:w="3515" w:type="dxa"/>
          </w:tcPr>
          <w:p w14:paraId="5DCC6682" w14:textId="77777777" w:rsidR="002C6F89" w:rsidRPr="001C6A69" w:rsidRDefault="002C6F89" w:rsidP="004F6A55">
            <w:pPr>
              <w:spacing w:line="300" w:lineRule="exact"/>
              <w:ind w:left="449" w:right="-198" w:hanging="311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ผลกระทบทางภาษี</w:t>
            </w:r>
            <w:r w:rsidRPr="001C6A69">
              <w:rPr>
                <w:rFonts w:ascii="Angsana New" w:hAnsi="Angsana New"/>
                <w:spacing w:val="-4"/>
                <w:sz w:val="24"/>
                <w:szCs w:val="24"/>
                <w:cs/>
              </w:rPr>
              <w:t>ของค่าใช้จ่ายที่ไม่สามารถ</w:t>
            </w:r>
          </w:p>
        </w:tc>
        <w:tc>
          <w:tcPr>
            <w:tcW w:w="1134" w:type="dxa"/>
            <w:tcBorders>
              <w:left w:val="nil"/>
            </w:tcBorders>
          </w:tcPr>
          <w:p w14:paraId="05857042" w14:textId="77777777" w:rsidR="002C6F89" w:rsidRPr="0055523E" w:rsidRDefault="002C6F89" w:rsidP="004F6A55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6B303E15" w14:textId="77777777" w:rsidR="002C6F89" w:rsidRPr="0055523E" w:rsidRDefault="002C6F89" w:rsidP="004F6A55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34CAAEFB" w14:textId="77777777" w:rsidR="002C6F89" w:rsidRPr="0055523E" w:rsidRDefault="002C6F89" w:rsidP="004F6A55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5EA796B1" w14:textId="77777777" w:rsidR="002C6F89" w:rsidRPr="0055523E" w:rsidRDefault="002C6F89" w:rsidP="004F6A55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</w:tcPr>
          <w:p w14:paraId="5E4CF764" w14:textId="77777777" w:rsidR="002C6F89" w:rsidRPr="0055523E" w:rsidRDefault="002C6F89" w:rsidP="004F6A55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</w:tcPr>
          <w:p w14:paraId="49BB912B" w14:textId="77777777" w:rsidR="002C6F89" w:rsidRPr="0055523E" w:rsidRDefault="002C6F89" w:rsidP="004F6A55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BBCF04B" w14:textId="77777777" w:rsidR="002C6F89" w:rsidRPr="0055523E" w:rsidRDefault="002C6F89" w:rsidP="004F6A55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C6F89" w:rsidRPr="0055523E" w14:paraId="77D30EA8" w14:textId="77777777" w:rsidTr="002218D6">
        <w:trPr>
          <w:gridAfter w:val="1"/>
          <w:wAfter w:w="6" w:type="dxa"/>
          <w:cantSplit/>
        </w:trPr>
        <w:tc>
          <w:tcPr>
            <w:tcW w:w="3515" w:type="dxa"/>
          </w:tcPr>
          <w:p w14:paraId="7AB1A970" w14:textId="77777777" w:rsidR="002C6F89" w:rsidRPr="001C6A69" w:rsidRDefault="002C6F89" w:rsidP="004F6A55">
            <w:pPr>
              <w:spacing w:line="300" w:lineRule="exact"/>
              <w:ind w:left="449" w:hanging="1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นำมาหักในการคำนวณกำไรทางภาษี</w:t>
            </w:r>
          </w:p>
        </w:tc>
        <w:tc>
          <w:tcPr>
            <w:tcW w:w="1134" w:type="dxa"/>
            <w:tcBorders>
              <w:left w:val="nil"/>
            </w:tcBorders>
          </w:tcPr>
          <w:p w14:paraId="0CBE1FCF" w14:textId="77777777" w:rsidR="002C6F89" w:rsidRPr="0055523E" w:rsidRDefault="002C6F89" w:rsidP="004F6A55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74D6EDE3" w14:textId="77777777" w:rsidR="002C6F89" w:rsidRPr="0055523E" w:rsidRDefault="002C6F89" w:rsidP="004F6A55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74710550" w14:textId="77777777" w:rsidR="002C6F89" w:rsidRPr="0055523E" w:rsidRDefault="002C6F89" w:rsidP="004F6A55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2EE5C4FA" w14:textId="77777777" w:rsidR="002C6F89" w:rsidRPr="0055523E" w:rsidRDefault="002C6F89" w:rsidP="004F6A55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</w:tcPr>
          <w:p w14:paraId="3FC2687D" w14:textId="77777777" w:rsidR="002C6F89" w:rsidRPr="0055523E" w:rsidRDefault="002C6F89" w:rsidP="004F6A55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</w:tcPr>
          <w:p w14:paraId="202F49B2" w14:textId="77777777" w:rsidR="002C6F89" w:rsidRPr="0055523E" w:rsidRDefault="002C6F89" w:rsidP="004F6A55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12AF3AD" w14:textId="77777777" w:rsidR="002C6F89" w:rsidRPr="0055523E" w:rsidRDefault="002C6F89" w:rsidP="004F6A55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C6F89" w:rsidRPr="0055523E" w14:paraId="6B9095DA" w14:textId="77777777" w:rsidTr="002218D6">
        <w:trPr>
          <w:gridAfter w:val="1"/>
          <w:wAfter w:w="6" w:type="dxa"/>
          <w:cantSplit/>
        </w:trPr>
        <w:tc>
          <w:tcPr>
            <w:tcW w:w="3515" w:type="dxa"/>
          </w:tcPr>
          <w:p w14:paraId="76E648ED" w14:textId="77777777" w:rsidR="002C6F89" w:rsidRPr="001C6A69" w:rsidRDefault="002C6F89" w:rsidP="004F6A55">
            <w:pPr>
              <w:spacing w:line="300" w:lineRule="exact"/>
              <w:ind w:left="454" w:hanging="1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55523E">
              <w:rPr>
                <w:rFonts w:ascii="Angsana New" w:hAnsi="Angsana New"/>
                <w:sz w:val="24"/>
                <w:szCs w:val="24"/>
              </w:rPr>
              <w:tab/>
            </w:r>
            <w:r w:rsidRPr="001C6A69">
              <w:rPr>
                <w:rFonts w:ascii="Angsana New" w:hAnsi="Angsana New"/>
                <w:sz w:val="24"/>
                <w:szCs w:val="24"/>
                <w:cs/>
              </w:rPr>
              <w:t>ค่าใช้จ่ายที่ไม่อนุญาตให้ถือเป็นรายจ่ายในการคำนวณกำไรทางภาษี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7B889CB6" w14:textId="71265CD5" w:rsidR="002C6F89" w:rsidRPr="0055523E" w:rsidRDefault="002C6F89" w:rsidP="004F6A55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721,143.9</w:t>
            </w:r>
            <w:r w:rsidR="00F81B3C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34" w:type="dxa"/>
            <w:vAlign w:val="bottom"/>
          </w:tcPr>
          <w:p w14:paraId="42F0F29F" w14:textId="77777777" w:rsidR="002C6F89" w:rsidRPr="0055523E" w:rsidRDefault="002C6F89" w:rsidP="004F6A55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nil"/>
            </w:tcBorders>
            <w:vAlign w:val="bottom"/>
          </w:tcPr>
          <w:p w14:paraId="30988505" w14:textId="77777777" w:rsidR="002C6F89" w:rsidRPr="0055523E" w:rsidRDefault="002C6F89" w:rsidP="004F6A55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1,530,600.89</w:t>
            </w:r>
          </w:p>
        </w:tc>
        <w:tc>
          <w:tcPr>
            <w:tcW w:w="134" w:type="dxa"/>
            <w:vAlign w:val="bottom"/>
          </w:tcPr>
          <w:p w14:paraId="6633E0B0" w14:textId="77777777" w:rsidR="002C6F89" w:rsidRPr="0055523E" w:rsidRDefault="002C6F89" w:rsidP="004F6A55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6F3FB1E7" w14:textId="77777777" w:rsidR="002C6F89" w:rsidRPr="0055523E" w:rsidRDefault="002C6F89" w:rsidP="004F6A55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112,244.28</w:t>
            </w:r>
          </w:p>
        </w:tc>
        <w:tc>
          <w:tcPr>
            <w:tcW w:w="139" w:type="dxa"/>
            <w:vAlign w:val="bottom"/>
          </w:tcPr>
          <w:p w14:paraId="7998CF52" w14:textId="77777777" w:rsidR="002C6F89" w:rsidRPr="0055523E" w:rsidRDefault="002C6F89" w:rsidP="004F6A55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65665E9" w14:textId="77777777" w:rsidR="002C6F89" w:rsidRPr="0055523E" w:rsidRDefault="002C6F89" w:rsidP="004F6A55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136,556.22</w:t>
            </w:r>
          </w:p>
        </w:tc>
      </w:tr>
      <w:tr w:rsidR="002C6F89" w:rsidRPr="0055523E" w14:paraId="2BB3C9B1" w14:textId="77777777" w:rsidTr="002218D6">
        <w:trPr>
          <w:gridAfter w:val="1"/>
          <w:wAfter w:w="6" w:type="dxa"/>
          <w:cantSplit/>
        </w:trPr>
        <w:tc>
          <w:tcPr>
            <w:tcW w:w="3515" w:type="dxa"/>
          </w:tcPr>
          <w:p w14:paraId="24D1AFED" w14:textId="77777777" w:rsidR="002C6F89" w:rsidRPr="001C6A69" w:rsidRDefault="002C6F89" w:rsidP="004F6A55">
            <w:pPr>
              <w:spacing w:line="300" w:lineRule="exact"/>
              <w:ind w:left="449" w:right="-56" w:hanging="311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ผลกระทบทาง</w:t>
            </w:r>
            <w:r w:rsidRPr="001C6A69">
              <w:rPr>
                <w:rFonts w:ascii="Angsana New" w:hAnsi="Angsana New"/>
                <w:spacing w:val="-4"/>
                <w:sz w:val="24"/>
                <w:szCs w:val="24"/>
                <w:cs/>
              </w:rPr>
              <w:t>ภาษีของรายได้หรือกำไรที่ต้อง</w:t>
            </w:r>
          </w:p>
        </w:tc>
        <w:tc>
          <w:tcPr>
            <w:tcW w:w="1134" w:type="dxa"/>
            <w:tcBorders>
              <w:left w:val="nil"/>
            </w:tcBorders>
          </w:tcPr>
          <w:p w14:paraId="1B56E7F3" w14:textId="77777777" w:rsidR="002C6F89" w:rsidRPr="0055523E" w:rsidRDefault="002C6F89" w:rsidP="004F6A55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700D0860" w14:textId="77777777" w:rsidR="002C6F89" w:rsidRPr="0055523E" w:rsidRDefault="002C6F89" w:rsidP="004F6A55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3F07466F" w14:textId="77777777" w:rsidR="002C6F89" w:rsidRPr="0055523E" w:rsidRDefault="002C6F89" w:rsidP="004F6A55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1525D809" w14:textId="77777777" w:rsidR="002C6F89" w:rsidRPr="0055523E" w:rsidRDefault="002C6F89" w:rsidP="004F6A55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</w:tcPr>
          <w:p w14:paraId="67DD7E39" w14:textId="77777777" w:rsidR="002C6F89" w:rsidRPr="0055523E" w:rsidRDefault="002C6F89" w:rsidP="004F6A55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</w:tcPr>
          <w:p w14:paraId="37405050" w14:textId="77777777" w:rsidR="002C6F89" w:rsidRPr="0055523E" w:rsidRDefault="002C6F89" w:rsidP="004F6A55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955CD5A" w14:textId="77777777" w:rsidR="002C6F89" w:rsidRPr="0055523E" w:rsidRDefault="002C6F89" w:rsidP="004F6A55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C6F89" w:rsidRPr="0055523E" w14:paraId="6DCEB57C" w14:textId="77777777" w:rsidTr="002218D6">
        <w:trPr>
          <w:gridAfter w:val="1"/>
          <w:wAfter w:w="6" w:type="dxa"/>
          <w:cantSplit/>
        </w:trPr>
        <w:tc>
          <w:tcPr>
            <w:tcW w:w="3515" w:type="dxa"/>
          </w:tcPr>
          <w:p w14:paraId="2B4D5688" w14:textId="77777777" w:rsidR="002C6F89" w:rsidRPr="001C6A69" w:rsidRDefault="002C6F89" w:rsidP="004F6A55">
            <w:pPr>
              <w:spacing w:line="300" w:lineRule="exact"/>
              <w:ind w:left="449" w:hanging="1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นำมาคำนวณกำไรทางภาษี</w:t>
            </w:r>
          </w:p>
        </w:tc>
        <w:tc>
          <w:tcPr>
            <w:tcW w:w="1134" w:type="dxa"/>
            <w:tcBorders>
              <w:left w:val="nil"/>
            </w:tcBorders>
          </w:tcPr>
          <w:p w14:paraId="50FD60F8" w14:textId="77777777" w:rsidR="002C6F89" w:rsidRPr="0055523E" w:rsidRDefault="002C6F89" w:rsidP="004F6A55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237DE176" w14:textId="77777777" w:rsidR="002C6F89" w:rsidRPr="0055523E" w:rsidRDefault="002C6F89" w:rsidP="004F6A55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2F3F3DC4" w14:textId="77777777" w:rsidR="002C6F89" w:rsidRPr="0055523E" w:rsidRDefault="002C6F89" w:rsidP="004F6A55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28315023" w14:textId="77777777" w:rsidR="002C6F89" w:rsidRPr="0055523E" w:rsidRDefault="002C6F89" w:rsidP="004F6A55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</w:tcPr>
          <w:p w14:paraId="06DC1095" w14:textId="77777777" w:rsidR="002C6F89" w:rsidRPr="0055523E" w:rsidRDefault="002C6F89" w:rsidP="004F6A55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</w:tcPr>
          <w:p w14:paraId="4374CAA4" w14:textId="77777777" w:rsidR="002C6F89" w:rsidRPr="0055523E" w:rsidRDefault="002C6F89" w:rsidP="004F6A55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28EDD5A" w14:textId="77777777" w:rsidR="002C6F89" w:rsidRPr="0055523E" w:rsidRDefault="002C6F89" w:rsidP="004F6A55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C6F89" w:rsidRPr="0055523E" w14:paraId="52FF46CA" w14:textId="77777777" w:rsidTr="002218D6">
        <w:trPr>
          <w:gridAfter w:val="1"/>
          <w:wAfter w:w="6" w:type="dxa"/>
          <w:cantSplit/>
        </w:trPr>
        <w:tc>
          <w:tcPr>
            <w:tcW w:w="3515" w:type="dxa"/>
          </w:tcPr>
          <w:p w14:paraId="2E15568D" w14:textId="77777777" w:rsidR="002C6F89" w:rsidRPr="001C6A69" w:rsidRDefault="002C6F89" w:rsidP="004F6A55">
            <w:pPr>
              <w:spacing w:line="300" w:lineRule="exact"/>
              <w:ind w:left="454" w:hanging="1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A7F7A">
              <w:rPr>
                <w:rFonts w:ascii="Angsana New" w:hAnsi="Angsana New" w:hint="cs"/>
                <w:sz w:val="24"/>
                <w:szCs w:val="24"/>
              </w:rPr>
              <w:t xml:space="preserve">-  </w:t>
            </w:r>
            <w:r w:rsidRPr="001C6A69">
              <w:rPr>
                <w:rFonts w:ascii="Angsana New" w:hAnsi="Angsana New"/>
                <w:sz w:val="24"/>
                <w:szCs w:val="24"/>
                <w:cs/>
              </w:rPr>
              <w:t>ค่าใช้จ่ายที่หักเป็นรายจ่ายได้เพิ่มในทางภาษี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14:paraId="03A6267C" w14:textId="77777777" w:rsidR="002C6F89" w:rsidRPr="0055523E" w:rsidRDefault="002C6F89" w:rsidP="004F6A55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A7F7A">
              <w:rPr>
                <w:rFonts w:asciiTheme="majorBidi" w:hAnsiTheme="majorBidi"/>
                <w:sz w:val="24"/>
                <w:szCs w:val="24"/>
              </w:rPr>
              <w:t>(142</w:t>
            </w:r>
            <w:r w:rsidRPr="005552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A7F7A">
              <w:rPr>
                <w:rFonts w:asciiTheme="majorBidi" w:hAnsiTheme="majorBidi"/>
                <w:sz w:val="24"/>
                <w:szCs w:val="24"/>
              </w:rPr>
              <w:t>881.02)</w:t>
            </w:r>
          </w:p>
        </w:tc>
        <w:tc>
          <w:tcPr>
            <w:tcW w:w="134" w:type="dxa"/>
            <w:shd w:val="clear" w:color="auto" w:fill="auto"/>
          </w:tcPr>
          <w:p w14:paraId="181F0C8F" w14:textId="77777777" w:rsidR="002C6F89" w:rsidRPr="0055523E" w:rsidRDefault="002C6F89" w:rsidP="004F6A55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nil"/>
            </w:tcBorders>
            <w:shd w:val="clear" w:color="auto" w:fill="auto"/>
          </w:tcPr>
          <w:p w14:paraId="7A31958C" w14:textId="77777777" w:rsidR="002C6F89" w:rsidRPr="0055523E" w:rsidRDefault="002C6F89" w:rsidP="004F6A55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(641,102.15)</w:t>
            </w:r>
          </w:p>
        </w:tc>
        <w:tc>
          <w:tcPr>
            <w:tcW w:w="134" w:type="dxa"/>
            <w:shd w:val="clear" w:color="auto" w:fill="auto"/>
          </w:tcPr>
          <w:p w14:paraId="5B4326A0" w14:textId="77777777" w:rsidR="002C6F89" w:rsidRPr="0055523E" w:rsidRDefault="002C6F89" w:rsidP="004F6A55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</w:tcPr>
          <w:p w14:paraId="3A2DB140" w14:textId="77777777" w:rsidR="002C6F89" w:rsidRPr="0055523E" w:rsidRDefault="002C6F89" w:rsidP="004F6A55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(142,881.02)</w:t>
            </w:r>
          </w:p>
        </w:tc>
        <w:tc>
          <w:tcPr>
            <w:tcW w:w="139" w:type="dxa"/>
          </w:tcPr>
          <w:p w14:paraId="05F5B806" w14:textId="77777777" w:rsidR="002C6F89" w:rsidRPr="0055523E" w:rsidRDefault="002C6F89" w:rsidP="004F6A55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EA17481" w14:textId="77777777" w:rsidR="002C6F89" w:rsidRPr="0055523E" w:rsidRDefault="002C6F89" w:rsidP="004F6A55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(232,512.37)</w:t>
            </w:r>
          </w:p>
        </w:tc>
      </w:tr>
      <w:tr w:rsidR="002D4B2B" w:rsidRPr="0055523E" w14:paraId="30D8E1B1" w14:textId="77777777" w:rsidTr="00EF1FDC">
        <w:trPr>
          <w:gridAfter w:val="1"/>
          <w:wAfter w:w="6" w:type="dxa"/>
          <w:cantSplit/>
        </w:trPr>
        <w:tc>
          <w:tcPr>
            <w:tcW w:w="3515" w:type="dxa"/>
          </w:tcPr>
          <w:p w14:paraId="264B89A1" w14:textId="77777777" w:rsidR="002D4B2B" w:rsidRPr="0055523E" w:rsidRDefault="002D4B2B" w:rsidP="004F6A55">
            <w:pPr>
              <w:spacing w:line="300" w:lineRule="exact"/>
              <w:ind w:left="454" w:hanging="17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3A7F7A">
              <w:rPr>
                <w:rFonts w:ascii="Angsana New" w:hAnsi="Angsana New" w:hint="cs"/>
                <w:sz w:val="24"/>
                <w:szCs w:val="24"/>
              </w:rPr>
              <w:t xml:space="preserve">-  </w:t>
            </w:r>
            <w:r w:rsidRPr="001C6A69">
              <w:rPr>
                <w:rFonts w:ascii="Angsana New" w:hAnsi="Angsana New" w:hint="cs"/>
                <w:sz w:val="24"/>
                <w:szCs w:val="24"/>
                <w:cs/>
              </w:rPr>
              <w:t>ขาดทุนทางภาษีที่ยังไม่ได้บันทึกสินทรัพย์</w:t>
            </w:r>
          </w:p>
          <w:p w14:paraId="3AEB9B96" w14:textId="77777777" w:rsidR="002D4B2B" w:rsidRPr="001C6A69" w:rsidRDefault="002D4B2B" w:rsidP="004F6A55">
            <w:pPr>
              <w:spacing w:line="300" w:lineRule="exact"/>
              <w:ind w:left="454" w:hanging="17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3A7F7A">
              <w:rPr>
                <w:rFonts w:ascii="Angsana New" w:hAnsi="Angsana New"/>
                <w:sz w:val="24"/>
                <w:szCs w:val="24"/>
              </w:rPr>
              <w:tab/>
            </w:r>
            <w:r w:rsidRPr="001C6A69">
              <w:rPr>
                <w:rFonts w:ascii="Angsana New" w:hAnsi="Angsana New" w:hint="cs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14:paraId="5CA020B7" w14:textId="77777777" w:rsidR="00177632" w:rsidRPr="0055523E" w:rsidRDefault="00177632" w:rsidP="004F6A55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  <w:p w14:paraId="7BBCA8DF" w14:textId="535AC764" w:rsidR="002D4B2B" w:rsidRPr="001C6A69" w:rsidRDefault="00177632" w:rsidP="004F6A55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55523E">
              <w:rPr>
                <w:rFonts w:asciiTheme="majorBidi" w:hAnsiTheme="majorBidi"/>
                <w:sz w:val="24"/>
                <w:szCs w:val="24"/>
              </w:rPr>
              <w:t>(15,774,265.08)</w:t>
            </w:r>
          </w:p>
        </w:tc>
        <w:tc>
          <w:tcPr>
            <w:tcW w:w="134" w:type="dxa"/>
            <w:shd w:val="clear" w:color="auto" w:fill="auto"/>
          </w:tcPr>
          <w:p w14:paraId="0FA77BFC" w14:textId="77777777" w:rsidR="002D4B2B" w:rsidRPr="0055523E" w:rsidRDefault="002D4B2B" w:rsidP="004F6A55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nil"/>
            </w:tcBorders>
            <w:shd w:val="clear" w:color="auto" w:fill="auto"/>
            <w:vAlign w:val="bottom"/>
          </w:tcPr>
          <w:p w14:paraId="274C2786" w14:textId="77777777" w:rsidR="002D4B2B" w:rsidRPr="0055523E" w:rsidRDefault="002D4B2B" w:rsidP="004F6A55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6,494,586.93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F950344" w14:textId="77777777" w:rsidR="002D4B2B" w:rsidRPr="0055523E" w:rsidRDefault="002D4B2B" w:rsidP="004F6A55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02AB1B67" w14:textId="77777777" w:rsidR="002D4B2B" w:rsidRPr="0055523E" w:rsidRDefault="002D4B2B" w:rsidP="004F6A55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346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9" w:type="dxa"/>
            <w:vAlign w:val="bottom"/>
          </w:tcPr>
          <w:p w14:paraId="7946EDC5" w14:textId="77777777" w:rsidR="002D4B2B" w:rsidRPr="0055523E" w:rsidRDefault="002D4B2B" w:rsidP="004F6A55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11C96FB" w14:textId="77777777" w:rsidR="002D4B2B" w:rsidRPr="0055523E" w:rsidRDefault="002D4B2B" w:rsidP="004F6A55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346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77632" w:rsidRPr="0055523E" w14:paraId="0EC8DF7A" w14:textId="77777777" w:rsidTr="002218D6">
        <w:trPr>
          <w:gridAfter w:val="1"/>
          <w:wAfter w:w="6" w:type="dxa"/>
          <w:cantSplit/>
        </w:trPr>
        <w:tc>
          <w:tcPr>
            <w:tcW w:w="3515" w:type="dxa"/>
          </w:tcPr>
          <w:p w14:paraId="5875C525" w14:textId="77777777" w:rsidR="00177632" w:rsidRPr="001C6A69" w:rsidRDefault="00177632" w:rsidP="004F6A55">
            <w:pPr>
              <w:spacing w:line="300" w:lineRule="exact"/>
              <w:ind w:left="449" w:hanging="45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รวมรายการกระทบยอด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919099D" w14:textId="711ECF5C" w:rsidR="00177632" w:rsidRPr="0055523E" w:rsidRDefault="00177632" w:rsidP="004F6A55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 xml:space="preserve"> (15,196,002.1</w:t>
            </w:r>
            <w:r w:rsidR="00F81B3C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55523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10929877" w14:textId="77777777" w:rsidR="00177632" w:rsidRPr="0055523E" w:rsidRDefault="00177632" w:rsidP="004F6A55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2EFCB32" w14:textId="77777777" w:rsidR="00177632" w:rsidRPr="0055523E" w:rsidRDefault="00177632" w:rsidP="004F6A55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7,384,085.67</w:t>
            </w:r>
          </w:p>
        </w:tc>
        <w:tc>
          <w:tcPr>
            <w:tcW w:w="134" w:type="dxa"/>
          </w:tcPr>
          <w:p w14:paraId="24531F52" w14:textId="77777777" w:rsidR="00177632" w:rsidRPr="0055523E" w:rsidRDefault="00177632" w:rsidP="004F6A55">
            <w:pPr>
              <w:tabs>
                <w:tab w:val="left" w:pos="3600"/>
                <w:tab w:val="left" w:pos="4500"/>
              </w:tabs>
              <w:spacing w:line="300" w:lineRule="exact"/>
              <w:ind w:left="-11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single" w:sz="6" w:space="0" w:color="auto"/>
            </w:tcBorders>
          </w:tcPr>
          <w:p w14:paraId="23E564AF" w14:textId="7B58AA84" w:rsidR="00177632" w:rsidRPr="0055523E" w:rsidRDefault="00177632" w:rsidP="004F6A55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A7F7A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Pr="0055523E">
              <w:rPr>
                <w:rFonts w:asciiTheme="majorBidi" w:hAnsiTheme="majorBidi" w:cstheme="majorBidi"/>
                <w:sz w:val="24"/>
                <w:szCs w:val="24"/>
              </w:rPr>
              <w:t>30,636.74</w:t>
            </w:r>
            <w:r w:rsidRPr="003A7F7A">
              <w:rPr>
                <w:rFonts w:asciiTheme="majorBidi" w:hAnsiTheme="majorBidi" w:cstheme="majorBidi" w:hint="cs"/>
                <w:sz w:val="24"/>
                <w:szCs w:val="24"/>
              </w:rPr>
              <w:t>)</w:t>
            </w:r>
          </w:p>
        </w:tc>
        <w:tc>
          <w:tcPr>
            <w:tcW w:w="139" w:type="dxa"/>
          </w:tcPr>
          <w:p w14:paraId="32544386" w14:textId="77777777" w:rsidR="00177632" w:rsidRPr="0055523E" w:rsidRDefault="00177632" w:rsidP="004F6A55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5AF3D20" w14:textId="77777777" w:rsidR="00177632" w:rsidRPr="0055523E" w:rsidRDefault="00177632" w:rsidP="004F6A55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(95,956.15)</w:t>
            </w:r>
          </w:p>
        </w:tc>
      </w:tr>
      <w:tr w:rsidR="00177632" w:rsidRPr="0055523E" w14:paraId="24052B16" w14:textId="77777777" w:rsidTr="002218D6">
        <w:trPr>
          <w:gridAfter w:val="1"/>
          <w:wAfter w:w="6" w:type="dxa"/>
          <w:cantSplit/>
        </w:trPr>
        <w:tc>
          <w:tcPr>
            <w:tcW w:w="3515" w:type="dxa"/>
          </w:tcPr>
          <w:p w14:paraId="4B31FF8C" w14:textId="77777777" w:rsidR="00177632" w:rsidRPr="001C6A69" w:rsidRDefault="00177632" w:rsidP="004F6A55">
            <w:pPr>
              <w:tabs>
                <w:tab w:val="left" w:pos="705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 xml:space="preserve">รวมค่าใช้จ่ายภาษีเงินได้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825687D" w14:textId="5265DD30" w:rsidR="00177632" w:rsidRPr="0055523E" w:rsidRDefault="00177632" w:rsidP="004F6A55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 xml:space="preserve"> 10,095,206.02 </w:t>
            </w:r>
          </w:p>
        </w:tc>
        <w:tc>
          <w:tcPr>
            <w:tcW w:w="134" w:type="dxa"/>
          </w:tcPr>
          <w:p w14:paraId="2E2659F4" w14:textId="77777777" w:rsidR="00177632" w:rsidRPr="0055523E" w:rsidRDefault="00177632" w:rsidP="004F6A55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055B79E" w14:textId="77777777" w:rsidR="00177632" w:rsidRPr="0055523E" w:rsidRDefault="00177632" w:rsidP="004F6A55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3,128,462.51</w:t>
            </w:r>
          </w:p>
        </w:tc>
        <w:tc>
          <w:tcPr>
            <w:tcW w:w="134" w:type="dxa"/>
          </w:tcPr>
          <w:p w14:paraId="4371D0EF" w14:textId="77777777" w:rsidR="00177632" w:rsidRPr="0055523E" w:rsidRDefault="00177632" w:rsidP="004F6A55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double" w:sz="6" w:space="0" w:color="auto"/>
            </w:tcBorders>
          </w:tcPr>
          <w:p w14:paraId="006944EF" w14:textId="0930162A" w:rsidR="00177632" w:rsidRPr="0055523E" w:rsidRDefault="00177632" w:rsidP="004F6A55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11,349,854.31</w:t>
            </w:r>
          </w:p>
        </w:tc>
        <w:tc>
          <w:tcPr>
            <w:tcW w:w="139" w:type="dxa"/>
          </w:tcPr>
          <w:p w14:paraId="61862BB6" w14:textId="77777777" w:rsidR="00177632" w:rsidRPr="0055523E" w:rsidRDefault="00177632" w:rsidP="004F6A55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347C95F" w14:textId="77777777" w:rsidR="00177632" w:rsidRPr="0055523E" w:rsidRDefault="00177632" w:rsidP="004F6A55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1,981,146.45</w:t>
            </w:r>
          </w:p>
        </w:tc>
      </w:tr>
    </w:tbl>
    <w:p w14:paraId="7552C248" w14:textId="0BBD17DC" w:rsidR="002C6F89" w:rsidRPr="0055523E" w:rsidRDefault="002C6F89" w:rsidP="00F800AD">
      <w:pPr>
        <w:pStyle w:val="BodyTextIndent"/>
        <w:tabs>
          <w:tab w:val="left" w:pos="284"/>
          <w:tab w:val="left" w:pos="993"/>
        </w:tabs>
        <w:spacing w:after="0" w:line="2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14:paraId="70490053" w14:textId="77777777" w:rsidR="004F6A55" w:rsidRPr="0055523E" w:rsidRDefault="004F6A55" w:rsidP="00F800AD">
      <w:pPr>
        <w:pStyle w:val="BodyTextIndent"/>
        <w:tabs>
          <w:tab w:val="left" w:pos="284"/>
          <w:tab w:val="left" w:pos="993"/>
        </w:tabs>
        <w:spacing w:after="0" w:line="2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14:paraId="02F43574" w14:textId="77777777" w:rsidR="002C6F89" w:rsidRPr="0055523E" w:rsidRDefault="002C6F89" w:rsidP="002C6F89">
      <w:pPr>
        <w:pStyle w:val="BodyTextIndent"/>
        <w:tabs>
          <w:tab w:val="left" w:pos="284"/>
          <w:tab w:val="left" w:pos="993"/>
        </w:tabs>
        <w:spacing w:after="0"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3A7F7A">
        <w:rPr>
          <w:rFonts w:ascii="Angsana New" w:hAnsi="Angsana New" w:hint="cs"/>
          <w:sz w:val="32"/>
          <w:szCs w:val="32"/>
        </w:rPr>
        <w:t>22</w:t>
      </w:r>
      <w:r w:rsidRPr="0055523E">
        <w:rPr>
          <w:rFonts w:ascii="Angsana New" w:hAnsi="Angsana New"/>
          <w:sz w:val="32"/>
          <w:szCs w:val="32"/>
        </w:rPr>
        <w:t>.3</w:t>
      </w:r>
      <w:r w:rsidRPr="0055523E">
        <w:rPr>
          <w:rFonts w:ascii="Angsana New" w:hAnsi="Angsana New"/>
          <w:sz w:val="32"/>
          <w:szCs w:val="32"/>
        </w:rPr>
        <w:tab/>
      </w:r>
      <w:r w:rsidRPr="001C6A69">
        <w:rPr>
          <w:rFonts w:ascii="Angsana New" w:hAnsi="Angsana New"/>
          <w:spacing w:val="-4"/>
          <w:sz w:val="32"/>
          <w:szCs w:val="32"/>
          <w:cs/>
        </w:rPr>
        <w:t>การกระทบยอดระหว่างอัตราภาษีที่แท้จริงถัวเฉลี่ยและอัตราภาษีที่ใช้สำหรับปีสิ้นสุดวันที่</w:t>
      </w:r>
      <w:r w:rsidRPr="0055523E">
        <w:rPr>
          <w:rFonts w:ascii="Angsana New" w:hAnsi="Angsana New"/>
          <w:spacing w:val="-4"/>
          <w:sz w:val="32"/>
          <w:szCs w:val="32"/>
        </w:rPr>
        <w:t xml:space="preserve"> 31 </w:t>
      </w:r>
      <w:r w:rsidRPr="001C6A69">
        <w:rPr>
          <w:rFonts w:ascii="Angsana New" w:hAnsi="Angsana New"/>
          <w:spacing w:val="-4"/>
          <w:sz w:val="32"/>
          <w:szCs w:val="32"/>
          <w:cs/>
        </w:rPr>
        <w:t>ธันวาคม</w:t>
      </w:r>
      <w:r w:rsidRPr="0055523E">
        <w:rPr>
          <w:rFonts w:ascii="Angsana New" w:hAnsi="Angsana New"/>
          <w:spacing w:val="-4"/>
          <w:sz w:val="32"/>
          <w:szCs w:val="32"/>
        </w:rPr>
        <w:t xml:space="preserve"> 2564</w:t>
      </w:r>
      <w:r w:rsidRPr="001C6A69">
        <w:rPr>
          <w:rFonts w:ascii="Angsana New" w:hAnsi="Angsana New"/>
          <w:spacing w:val="-4"/>
          <w:sz w:val="32"/>
          <w:szCs w:val="32"/>
          <w:cs/>
        </w:rPr>
        <w:t xml:space="preserve"> และ</w:t>
      </w:r>
      <w:r w:rsidRPr="0055523E">
        <w:rPr>
          <w:rFonts w:ascii="Angsana New" w:hAnsi="Angsana New"/>
          <w:spacing w:val="-4"/>
          <w:sz w:val="32"/>
          <w:szCs w:val="32"/>
        </w:rPr>
        <w:t xml:space="preserve"> 2563</w:t>
      </w:r>
      <w:r w:rsidRPr="001C6A69">
        <w:rPr>
          <w:rFonts w:ascii="Angsana New" w:hAnsi="Angsana New"/>
          <w:spacing w:val="-4"/>
          <w:sz w:val="32"/>
          <w:szCs w:val="32"/>
          <w:cs/>
        </w:rPr>
        <w:t xml:space="preserve"> สรุปได้ดังนี้</w:t>
      </w:r>
    </w:p>
    <w:tbl>
      <w:tblPr>
        <w:tblW w:w="837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12"/>
        <w:gridCol w:w="1133"/>
        <w:gridCol w:w="134"/>
        <w:gridCol w:w="858"/>
        <w:gridCol w:w="138"/>
        <w:gridCol w:w="1180"/>
        <w:gridCol w:w="134"/>
        <w:gridCol w:w="883"/>
      </w:tblGrid>
      <w:tr w:rsidR="002C6F89" w:rsidRPr="0055523E" w14:paraId="51DC3020" w14:textId="77777777" w:rsidTr="00F81B3C">
        <w:trPr>
          <w:cantSplit/>
        </w:trPr>
        <w:tc>
          <w:tcPr>
            <w:tcW w:w="3912" w:type="dxa"/>
          </w:tcPr>
          <w:p w14:paraId="6DB348D4" w14:textId="77777777" w:rsidR="002C6F89" w:rsidRPr="0055523E" w:rsidRDefault="002C6F89" w:rsidP="004F6A55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ab/>
              <w:t xml:space="preserve">  </w:t>
            </w:r>
          </w:p>
        </w:tc>
        <w:tc>
          <w:tcPr>
            <w:tcW w:w="4460" w:type="dxa"/>
            <w:gridSpan w:val="7"/>
            <w:tcBorders>
              <w:left w:val="nil"/>
              <w:bottom w:val="single" w:sz="6" w:space="0" w:color="auto"/>
            </w:tcBorders>
          </w:tcPr>
          <w:p w14:paraId="11FDD4DF" w14:textId="77777777" w:rsidR="002C6F89" w:rsidRPr="001C6A69" w:rsidRDefault="002C6F89" w:rsidP="004F6A55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2C6F89" w:rsidRPr="0055523E" w14:paraId="76253FB2" w14:textId="77777777" w:rsidTr="00F81B3C">
        <w:trPr>
          <w:cantSplit/>
        </w:trPr>
        <w:tc>
          <w:tcPr>
            <w:tcW w:w="3912" w:type="dxa"/>
          </w:tcPr>
          <w:p w14:paraId="072F0F8C" w14:textId="77777777" w:rsidR="002C6F89" w:rsidRPr="0055523E" w:rsidRDefault="002C6F89" w:rsidP="004F6A55">
            <w:pPr>
              <w:tabs>
                <w:tab w:val="left" w:pos="284"/>
                <w:tab w:val="left" w:pos="567"/>
              </w:tabs>
              <w:spacing w:line="300" w:lineRule="exact"/>
              <w:ind w:hanging="16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25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374321F" w14:textId="77777777" w:rsidR="002C6F89" w:rsidRPr="0055523E" w:rsidRDefault="002C6F89" w:rsidP="004F6A5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38" w:type="dxa"/>
          </w:tcPr>
          <w:p w14:paraId="0BB394F3" w14:textId="77777777" w:rsidR="002C6F89" w:rsidRPr="0055523E" w:rsidRDefault="002C6F89" w:rsidP="004F6A55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9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65DEE9" w14:textId="77777777" w:rsidR="002C6F89" w:rsidRPr="0055523E" w:rsidRDefault="002C6F89" w:rsidP="004F6A5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2C6F89" w:rsidRPr="0055523E" w14:paraId="78286D53" w14:textId="77777777" w:rsidTr="00F81B3C">
        <w:trPr>
          <w:cantSplit/>
        </w:trPr>
        <w:tc>
          <w:tcPr>
            <w:tcW w:w="3912" w:type="dxa"/>
          </w:tcPr>
          <w:p w14:paraId="0E099291" w14:textId="77777777" w:rsidR="002C6F89" w:rsidRPr="0055523E" w:rsidRDefault="002C6F89" w:rsidP="004F6A55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04884BE" w14:textId="77777777" w:rsidR="002C6F89" w:rsidRPr="0055523E" w:rsidRDefault="002C6F89" w:rsidP="004F6A5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 xml:space="preserve">จำนวนภาษี </w:t>
            </w:r>
          </w:p>
          <w:p w14:paraId="19192C1E" w14:textId="77777777" w:rsidR="002C6F89" w:rsidRPr="001C6A69" w:rsidRDefault="002C6F89" w:rsidP="004F6A5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(</w:t>
            </w:r>
            <w:r w:rsidRPr="001C6A69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134" w:type="dxa"/>
          </w:tcPr>
          <w:p w14:paraId="75BE2C20" w14:textId="77777777" w:rsidR="002C6F89" w:rsidRPr="0055523E" w:rsidRDefault="002C6F89" w:rsidP="004F6A5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BAFAE6E" w14:textId="77777777" w:rsidR="002C6F89" w:rsidRPr="0055523E" w:rsidRDefault="002C6F89" w:rsidP="004F6A5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 xml:space="preserve">อัตราภาษี </w:t>
            </w:r>
          </w:p>
          <w:p w14:paraId="3DC36D88" w14:textId="77777777" w:rsidR="002C6F89" w:rsidRPr="0055523E" w:rsidRDefault="002C6F89" w:rsidP="004F6A5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(</w:t>
            </w:r>
            <w:r w:rsidRPr="001C6A69">
              <w:rPr>
                <w:rFonts w:ascii="Angsana New" w:hAnsi="Angsana New" w:hint="cs"/>
                <w:sz w:val="24"/>
                <w:szCs w:val="24"/>
                <w:cs/>
              </w:rPr>
              <w:t>ร้อยละ</w:t>
            </w:r>
            <w:r w:rsidRPr="001C6A69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38" w:type="dxa"/>
          </w:tcPr>
          <w:p w14:paraId="0D4DBD65" w14:textId="77777777" w:rsidR="002C6F89" w:rsidRPr="0055523E" w:rsidRDefault="002C6F89" w:rsidP="004F6A55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6" w:space="0" w:color="auto"/>
              <w:bottom w:val="single" w:sz="6" w:space="0" w:color="auto"/>
            </w:tcBorders>
          </w:tcPr>
          <w:p w14:paraId="7A678E00" w14:textId="77777777" w:rsidR="002C6F89" w:rsidRPr="0055523E" w:rsidRDefault="002C6F89" w:rsidP="004F6A5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 xml:space="preserve">จำนวนภาษี </w:t>
            </w:r>
          </w:p>
          <w:p w14:paraId="71BF8CAF" w14:textId="77777777" w:rsidR="002C6F89" w:rsidRPr="001C6A69" w:rsidRDefault="002C6F89" w:rsidP="004F6A5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(</w:t>
            </w:r>
            <w:r w:rsidRPr="001C6A69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C850AFC" w14:textId="77777777" w:rsidR="002C6F89" w:rsidRPr="0055523E" w:rsidRDefault="002C6F89" w:rsidP="004F6A5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6" w:space="0" w:color="auto"/>
              <w:bottom w:val="single" w:sz="6" w:space="0" w:color="auto"/>
            </w:tcBorders>
          </w:tcPr>
          <w:p w14:paraId="770357A9" w14:textId="77777777" w:rsidR="002C6F89" w:rsidRPr="0055523E" w:rsidRDefault="002C6F89" w:rsidP="004F6A5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 xml:space="preserve">อัตราภาษี </w:t>
            </w:r>
          </w:p>
          <w:p w14:paraId="5646E0BC" w14:textId="77777777" w:rsidR="002C6F89" w:rsidRPr="0055523E" w:rsidRDefault="002C6F89" w:rsidP="004F6A5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(</w:t>
            </w:r>
            <w:r w:rsidRPr="001C6A69">
              <w:rPr>
                <w:rFonts w:ascii="Angsana New" w:hAnsi="Angsana New" w:hint="cs"/>
                <w:sz w:val="24"/>
                <w:szCs w:val="24"/>
                <w:cs/>
              </w:rPr>
              <w:t>ร้อยละ</w:t>
            </w:r>
            <w:r w:rsidRPr="001C6A69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2C6F89" w:rsidRPr="0055523E" w14:paraId="27CA0341" w14:textId="77777777" w:rsidTr="00F81B3C">
        <w:trPr>
          <w:cantSplit/>
        </w:trPr>
        <w:tc>
          <w:tcPr>
            <w:tcW w:w="3912" w:type="dxa"/>
          </w:tcPr>
          <w:p w14:paraId="41F711F9" w14:textId="77777777" w:rsidR="002C6F89" w:rsidRPr="0055523E" w:rsidRDefault="002C6F89" w:rsidP="004F6A55">
            <w:pPr>
              <w:tabs>
                <w:tab w:val="left" w:pos="284"/>
                <w:tab w:val="left" w:pos="567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กำไร</w:t>
            </w:r>
            <w:r w:rsidRPr="001C6A69">
              <w:rPr>
                <w:rFonts w:ascii="Angsana New" w:hAnsi="Angsana New" w:hint="cs"/>
                <w:sz w:val="24"/>
                <w:szCs w:val="24"/>
                <w:cs/>
              </w:rPr>
              <w:t xml:space="preserve"> (ขาดทุน) </w:t>
            </w:r>
            <w:r w:rsidRPr="001C6A69">
              <w:rPr>
                <w:rFonts w:ascii="Angsana New" w:hAnsi="Angsana New"/>
                <w:sz w:val="24"/>
                <w:szCs w:val="24"/>
                <w:cs/>
              </w:rPr>
              <w:t>ทางบัญชีก่อนค่าใช้จ่ายภาษีเงินได้สำหรับปี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E794B02" w14:textId="464CC79C" w:rsidR="002C6F89" w:rsidRPr="0055523E" w:rsidRDefault="00177632" w:rsidP="004F6A55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126,456,040.93</w:t>
            </w:r>
          </w:p>
        </w:tc>
        <w:tc>
          <w:tcPr>
            <w:tcW w:w="134" w:type="dxa"/>
          </w:tcPr>
          <w:p w14:paraId="4E3F657D" w14:textId="77777777" w:rsidR="002C6F89" w:rsidRPr="0055523E" w:rsidRDefault="002C6F89" w:rsidP="004F6A5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</w:tcBorders>
          </w:tcPr>
          <w:p w14:paraId="71255D79" w14:textId="77777777" w:rsidR="002C6F89" w:rsidRPr="0055523E" w:rsidRDefault="002C6F89" w:rsidP="004F6A55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417FEED5" w14:textId="77777777" w:rsidR="002C6F89" w:rsidRPr="0055523E" w:rsidRDefault="002C6F89" w:rsidP="004F6A55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6" w:space="0" w:color="auto"/>
              <w:bottom w:val="single" w:sz="6" w:space="0" w:color="auto"/>
            </w:tcBorders>
          </w:tcPr>
          <w:p w14:paraId="63FA2F3A" w14:textId="77777777" w:rsidR="002C6F89" w:rsidRPr="0055523E" w:rsidRDefault="002C6F89" w:rsidP="004F6A55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(21,278,115.82)</w:t>
            </w:r>
          </w:p>
        </w:tc>
        <w:tc>
          <w:tcPr>
            <w:tcW w:w="134" w:type="dxa"/>
          </w:tcPr>
          <w:p w14:paraId="0FF2B9B6" w14:textId="77777777" w:rsidR="002C6F89" w:rsidRPr="0055523E" w:rsidRDefault="002C6F89" w:rsidP="004F6A5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6" w:space="0" w:color="auto"/>
            </w:tcBorders>
          </w:tcPr>
          <w:p w14:paraId="6DCB3556" w14:textId="77777777" w:rsidR="002C6F89" w:rsidRPr="0055523E" w:rsidRDefault="002C6F89" w:rsidP="004F6A55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C6F89" w:rsidRPr="0055523E" w14:paraId="5FCD49EF" w14:textId="77777777" w:rsidTr="00F81B3C">
        <w:trPr>
          <w:cantSplit/>
        </w:trPr>
        <w:tc>
          <w:tcPr>
            <w:tcW w:w="3912" w:type="dxa"/>
          </w:tcPr>
          <w:p w14:paraId="0BEB9461" w14:textId="77777777" w:rsidR="002C6F89" w:rsidRPr="001C6A69" w:rsidRDefault="002C6F89" w:rsidP="004F6A55">
            <w:pPr>
              <w:spacing w:line="30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ค่าใช้จ่ายภาษีเงินได้ตามอัตราภาษีที่ใช้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</w:tcBorders>
          </w:tcPr>
          <w:p w14:paraId="67A816D1" w14:textId="71B5EB1B" w:rsidR="002C6F89" w:rsidRPr="0055523E" w:rsidRDefault="00177632" w:rsidP="004F6A55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A7F7A">
              <w:rPr>
                <w:rFonts w:asciiTheme="majorBidi" w:hAnsiTheme="majorBidi"/>
                <w:sz w:val="24"/>
                <w:szCs w:val="24"/>
              </w:rPr>
              <w:t>25</w:t>
            </w:r>
            <w:r w:rsidRPr="0055523E">
              <w:rPr>
                <w:rFonts w:asciiTheme="majorBidi" w:hAnsiTheme="majorBidi"/>
                <w:sz w:val="24"/>
                <w:szCs w:val="24"/>
              </w:rPr>
              <w:t>,</w:t>
            </w:r>
            <w:r w:rsidRPr="003A7F7A">
              <w:rPr>
                <w:rFonts w:asciiTheme="majorBidi" w:hAnsiTheme="majorBidi"/>
                <w:sz w:val="24"/>
                <w:szCs w:val="24"/>
              </w:rPr>
              <w:t>291</w:t>
            </w:r>
            <w:r w:rsidRPr="0055523E">
              <w:rPr>
                <w:rFonts w:asciiTheme="majorBidi" w:hAnsiTheme="majorBidi"/>
                <w:sz w:val="24"/>
                <w:szCs w:val="24"/>
              </w:rPr>
              <w:t>,</w:t>
            </w:r>
            <w:r w:rsidRPr="003A7F7A">
              <w:rPr>
                <w:rFonts w:asciiTheme="majorBidi" w:hAnsiTheme="majorBidi"/>
                <w:sz w:val="24"/>
                <w:szCs w:val="24"/>
              </w:rPr>
              <w:t>208.19</w:t>
            </w:r>
          </w:p>
        </w:tc>
        <w:tc>
          <w:tcPr>
            <w:tcW w:w="134" w:type="dxa"/>
          </w:tcPr>
          <w:p w14:paraId="36803801" w14:textId="77777777" w:rsidR="002C6F89" w:rsidRPr="0055523E" w:rsidRDefault="002C6F89" w:rsidP="004F6A55">
            <w:pPr>
              <w:spacing w:line="300" w:lineRule="exact"/>
              <w:ind w:left="-6" w:right="57" w:hanging="44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</w:tcBorders>
          </w:tcPr>
          <w:p w14:paraId="6FF13D4D" w14:textId="77777777" w:rsidR="002C6F89" w:rsidRPr="0055523E" w:rsidRDefault="002C6F89" w:rsidP="004F6A55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20.00</w:t>
            </w:r>
          </w:p>
        </w:tc>
        <w:tc>
          <w:tcPr>
            <w:tcW w:w="138" w:type="dxa"/>
          </w:tcPr>
          <w:p w14:paraId="14C9A2FE" w14:textId="77777777" w:rsidR="002C6F89" w:rsidRPr="0055523E" w:rsidRDefault="002C6F89" w:rsidP="004F6A55">
            <w:pPr>
              <w:spacing w:line="300" w:lineRule="exact"/>
              <w:ind w:left="-6" w:right="57" w:hanging="44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6" w:space="0" w:color="auto"/>
            </w:tcBorders>
          </w:tcPr>
          <w:p w14:paraId="167EB308" w14:textId="77777777" w:rsidR="002C6F89" w:rsidRPr="0055523E" w:rsidRDefault="002C6F89" w:rsidP="004F6A55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(4,255,623.16)</w:t>
            </w:r>
          </w:p>
        </w:tc>
        <w:tc>
          <w:tcPr>
            <w:tcW w:w="134" w:type="dxa"/>
          </w:tcPr>
          <w:p w14:paraId="15A6FBB2" w14:textId="77777777" w:rsidR="002C6F89" w:rsidRPr="0055523E" w:rsidRDefault="002C6F89" w:rsidP="004F6A55">
            <w:pPr>
              <w:spacing w:line="300" w:lineRule="exact"/>
              <w:ind w:left="-6" w:hanging="44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3" w:type="dxa"/>
          </w:tcPr>
          <w:p w14:paraId="4212A193" w14:textId="77777777" w:rsidR="002C6F89" w:rsidRPr="0055523E" w:rsidRDefault="002C6F89" w:rsidP="004F6A55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(20.00)</w:t>
            </w:r>
          </w:p>
        </w:tc>
      </w:tr>
      <w:tr w:rsidR="00287B7D" w:rsidRPr="0055523E" w14:paraId="413CF705" w14:textId="77777777" w:rsidTr="00F81B3C">
        <w:trPr>
          <w:cantSplit/>
        </w:trPr>
        <w:tc>
          <w:tcPr>
            <w:tcW w:w="3912" w:type="dxa"/>
          </w:tcPr>
          <w:p w14:paraId="619A453E" w14:textId="77777777" w:rsidR="00287B7D" w:rsidRPr="001C6A69" w:rsidRDefault="00287B7D" w:rsidP="004F6A55">
            <w:pPr>
              <w:spacing w:line="30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133" w:type="dxa"/>
            <w:tcBorders>
              <w:left w:val="nil"/>
              <w:bottom w:val="single" w:sz="6" w:space="0" w:color="auto"/>
            </w:tcBorders>
          </w:tcPr>
          <w:p w14:paraId="765F392E" w14:textId="6A21ACD7" w:rsidR="00287B7D" w:rsidRPr="0055523E" w:rsidRDefault="00287B7D" w:rsidP="004F6A55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177632" w:rsidRPr="0055523E">
              <w:rPr>
                <w:rFonts w:ascii="Angsana New" w:hAnsi="Angsana New"/>
                <w:sz w:val="24"/>
                <w:szCs w:val="24"/>
              </w:rPr>
              <w:t>(15,196,002.1</w:t>
            </w:r>
            <w:r w:rsidR="00F81B3C">
              <w:rPr>
                <w:rFonts w:ascii="Angsana New" w:hAnsi="Angsana New"/>
                <w:sz w:val="24"/>
                <w:szCs w:val="24"/>
              </w:rPr>
              <w:t>7</w:t>
            </w:r>
            <w:r w:rsidR="00177632" w:rsidRPr="0055523E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3E219BDD" w14:textId="77777777" w:rsidR="00287B7D" w:rsidRPr="0055523E" w:rsidRDefault="00287B7D" w:rsidP="004F6A55">
            <w:pPr>
              <w:spacing w:line="300" w:lineRule="exact"/>
              <w:ind w:left="-6" w:right="57" w:hanging="44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bottom w:val="single" w:sz="6" w:space="0" w:color="auto"/>
            </w:tcBorders>
          </w:tcPr>
          <w:p w14:paraId="2A653465" w14:textId="7522679E" w:rsidR="00287B7D" w:rsidRPr="0055523E" w:rsidRDefault="00287B7D" w:rsidP="004F6A55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(</w:t>
            </w:r>
            <w:r w:rsidR="003C49FB" w:rsidRPr="0055523E">
              <w:rPr>
                <w:rFonts w:ascii="Angsana New" w:hAnsi="Angsana New"/>
                <w:sz w:val="24"/>
                <w:szCs w:val="24"/>
              </w:rPr>
              <w:t>12.02)</w:t>
            </w:r>
          </w:p>
        </w:tc>
        <w:tc>
          <w:tcPr>
            <w:tcW w:w="138" w:type="dxa"/>
          </w:tcPr>
          <w:p w14:paraId="0797C8A2" w14:textId="77777777" w:rsidR="00287B7D" w:rsidRPr="0055523E" w:rsidRDefault="00287B7D" w:rsidP="004F6A55">
            <w:pPr>
              <w:spacing w:line="300" w:lineRule="exact"/>
              <w:ind w:left="-6" w:right="57" w:hanging="44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6" w:space="0" w:color="auto"/>
            </w:tcBorders>
          </w:tcPr>
          <w:p w14:paraId="64F89C55" w14:textId="77777777" w:rsidR="00287B7D" w:rsidRPr="0055523E" w:rsidRDefault="00287B7D" w:rsidP="004F6A55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7,384,085.67</w:t>
            </w:r>
          </w:p>
        </w:tc>
        <w:tc>
          <w:tcPr>
            <w:tcW w:w="134" w:type="dxa"/>
          </w:tcPr>
          <w:p w14:paraId="30924C89" w14:textId="77777777" w:rsidR="00287B7D" w:rsidRPr="0055523E" w:rsidRDefault="00287B7D" w:rsidP="004F6A55">
            <w:pPr>
              <w:spacing w:line="300" w:lineRule="exact"/>
              <w:ind w:left="-6" w:hanging="44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3" w:type="dxa"/>
            <w:tcBorders>
              <w:bottom w:val="single" w:sz="6" w:space="0" w:color="auto"/>
            </w:tcBorders>
          </w:tcPr>
          <w:p w14:paraId="778EED92" w14:textId="77777777" w:rsidR="00287B7D" w:rsidRPr="0055523E" w:rsidRDefault="00287B7D" w:rsidP="004F6A55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34.70</w:t>
            </w:r>
          </w:p>
        </w:tc>
      </w:tr>
      <w:tr w:rsidR="00287B7D" w:rsidRPr="0055523E" w14:paraId="3D1E3F7D" w14:textId="77777777" w:rsidTr="00F81B3C">
        <w:trPr>
          <w:cantSplit/>
        </w:trPr>
        <w:tc>
          <w:tcPr>
            <w:tcW w:w="3912" w:type="dxa"/>
          </w:tcPr>
          <w:p w14:paraId="5ADD53C1" w14:textId="77777777" w:rsidR="00287B7D" w:rsidRPr="001C6A69" w:rsidRDefault="00287B7D" w:rsidP="004F6A55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ค่าใช้จ่ายภาษีเงินได้ตามอัตราภาษีที่แท้จริงถัวเฉลี่ย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7E30440" w14:textId="5A9B0F2C" w:rsidR="00287B7D" w:rsidRPr="0055523E" w:rsidRDefault="00177632" w:rsidP="004F6A55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55523E">
              <w:rPr>
                <w:rFonts w:asciiTheme="majorBidi" w:hAnsiTheme="majorBidi"/>
                <w:sz w:val="24"/>
                <w:szCs w:val="24"/>
              </w:rPr>
              <w:t>10,095,206.02</w:t>
            </w:r>
          </w:p>
        </w:tc>
        <w:tc>
          <w:tcPr>
            <w:tcW w:w="134" w:type="dxa"/>
          </w:tcPr>
          <w:p w14:paraId="5B271617" w14:textId="77777777" w:rsidR="00287B7D" w:rsidRPr="0055523E" w:rsidRDefault="00287B7D" w:rsidP="004F6A55">
            <w:pPr>
              <w:tabs>
                <w:tab w:val="left" w:pos="284"/>
                <w:tab w:val="left" w:pos="567"/>
              </w:tabs>
              <w:spacing w:line="300" w:lineRule="exact"/>
              <w:ind w:left="-6" w:right="57" w:hanging="4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5876087" w14:textId="543CDB7B" w:rsidR="00287B7D" w:rsidRPr="0055523E" w:rsidRDefault="003C49FB" w:rsidP="004F6A55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7.98</w:t>
            </w:r>
          </w:p>
        </w:tc>
        <w:tc>
          <w:tcPr>
            <w:tcW w:w="138" w:type="dxa"/>
          </w:tcPr>
          <w:p w14:paraId="358ECB4C" w14:textId="77777777" w:rsidR="00287B7D" w:rsidRPr="0055523E" w:rsidRDefault="00287B7D" w:rsidP="004F6A55">
            <w:pPr>
              <w:tabs>
                <w:tab w:val="left" w:pos="284"/>
                <w:tab w:val="left" w:pos="567"/>
              </w:tabs>
              <w:spacing w:line="300" w:lineRule="exact"/>
              <w:ind w:left="-6" w:right="57" w:hanging="44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6" w:space="0" w:color="auto"/>
              <w:bottom w:val="double" w:sz="6" w:space="0" w:color="auto"/>
            </w:tcBorders>
          </w:tcPr>
          <w:p w14:paraId="4219FB8D" w14:textId="77777777" w:rsidR="00287B7D" w:rsidRPr="0055523E" w:rsidRDefault="00287B7D" w:rsidP="004F6A55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3,128,462.51</w:t>
            </w:r>
          </w:p>
        </w:tc>
        <w:tc>
          <w:tcPr>
            <w:tcW w:w="134" w:type="dxa"/>
          </w:tcPr>
          <w:p w14:paraId="79D41AFF" w14:textId="77777777" w:rsidR="00287B7D" w:rsidRPr="0055523E" w:rsidRDefault="00287B7D" w:rsidP="004F6A55">
            <w:pPr>
              <w:tabs>
                <w:tab w:val="left" w:pos="284"/>
                <w:tab w:val="left" w:pos="567"/>
              </w:tabs>
              <w:spacing w:line="300" w:lineRule="exact"/>
              <w:ind w:left="-6" w:hanging="44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6" w:space="0" w:color="auto"/>
              <w:bottom w:val="double" w:sz="6" w:space="0" w:color="auto"/>
            </w:tcBorders>
          </w:tcPr>
          <w:p w14:paraId="591CB37A" w14:textId="77777777" w:rsidR="00287B7D" w:rsidRPr="0055523E" w:rsidRDefault="00287B7D" w:rsidP="004F6A55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14.70</w:t>
            </w:r>
          </w:p>
        </w:tc>
      </w:tr>
    </w:tbl>
    <w:p w14:paraId="4C612386" w14:textId="77777777" w:rsidR="004F6A55" w:rsidRPr="0055523E" w:rsidRDefault="004F6A55" w:rsidP="004F6A55">
      <w:pPr>
        <w:spacing w:line="300" w:lineRule="exact"/>
        <w:rPr>
          <w:sz w:val="24"/>
          <w:szCs w:val="24"/>
        </w:rPr>
      </w:pPr>
    </w:p>
    <w:tbl>
      <w:tblPr>
        <w:tblW w:w="840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12"/>
        <w:gridCol w:w="1133"/>
        <w:gridCol w:w="142"/>
        <w:gridCol w:w="850"/>
        <w:gridCol w:w="138"/>
        <w:gridCol w:w="1180"/>
        <w:gridCol w:w="154"/>
        <w:gridCol w:w="896"/>
      </w:tblGrid>
      <w:tr w:rsidR="002C6F89" w:rsidRPr="0055523E" w14:paraId="715E1C47" w14:textId="77777777" w:rsidTr="00F81B3C">
        <w:trPr>
          <w:cantSplit/>
          <w:trHeight w:val="20"/>
        </w:trPr>
        <w:tc>
          <w:tcPr>
            <w:tcW w:w="3912" w:type="dxa"/>
          </w:tcPr>
          <w:p w14:paraId="7774667B" w14:textId="650CE8C6" w:rsidR="00F07A72" w:rsidRPr="0055523E" w:rsidRDefault="0071603E" w:rsidP="004F6A55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sz w:val="24"/>
                <w:szCs w:val="24"/>
              </w:rPr>
              <w:br w:type="page"/>
            </w:r>
            <w:r w:rsidR="002C6F89" w:rsidRPr="0055523E">
              <w:rPr>
                <w:rFonts w:ascii="Angsana New" w:hAnsi="Angsana New"/>
                <w:sz w:val="24"/>
                <w:szCs w:val="24"/>
              </w:rPr>
              <w:tab/>
              <w:t xml:space="preserve">  </w:t>
            </w:r>
          </w:p>
        </w:tc>
        <w:tc>
          <w:tcPr>
            <w:tcW w:w="4493" w:type="dxa"/>
            <w:gridSpan w:val="7"/>
            <w:tcBorders>
              <w:left w:val="nil"/>
              <w:bottom w:val="single" w:sz="6" w:space="0" w:color="auto"/>
            </w:tcBorders>
          </w:tcPr>
          <w:p w14:paraId="478C6DD3" w14:textId="77777777" w:rsidR="002C6F89" w:rsidRPr="001C6A69" w:rsidRDefault="002C6F89" w:rsidP="004F6A55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C6F89" w:rsidRPr="0055523E" w14:paraId="080CF197" w14:textId="77777777" w:rsidTr="00F81B3C">
        <w:trPr>
          <w:cantSplit/>
          <w:trHeight w:val="20"/>
        </w:trPr>
        <w:tc>
          <w:tcPr>
            <w:tcW w:w="3912" w:type="dxa"/>
          </w:tcPr>
          <w:p w14:paraId="426FCDD3" w14:textId="77777777" w:rsidR="002C6F89" w:rsidRPr="0055523E" w:rsidRDefault="002C6F89" w:rsidP="004F6A55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25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637DF35" w14:textId="77777777" w:rsidR="002C6F89" w:rsidRPr="0055523E" w:rsidRDefault="002C6F89" w:rsidP="004F6A5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38" w:type="dxa"/>
          </w:tcPr>
          <w:p w14:paraId="387AE000" w14:textId="77777777" w:rsidR="002C6F89" w:rsidRPr="0055523E" w:rsidRDefault="002C6F89" w:rsidP="004F6A55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F0417B" w14:textId="77777777" w:rsidR="002C6F89" w:rsidRPr="0055523E" w:rsidRDefault="002C6F89" w:rsidP="004F6A5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2C6F89" w:rsidRPr="0055523E" w14:paraId="55D22465" w14:textId="77777777" w:rsidTr="00F81B3C">
        <w:trPr>
          <w:cantSplit/>
          <w:trHeight w:val="20"/>
        </w:trPr>
        <w:tc>
          <w:tcPr>
            <w:tcW w:w="3912" w:type="dxa"/>
          </w:tcPr>
          <w:p w14:paraId="739CE287" w14:textId="77777777" w:rsidR="002C6F89" w:rsidRPr="0055523E" w:rsidRDefault="002C6F89" w:rsidP="004F6A55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4AB497B" w14:textId="77777777" w:rsidR="002C6F89" w:rsidRPr="0055523E" w:rsidRDefault="002C6F89" w:rsidP="004F6A5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 xml:space="preserve">จำนวนภาษี </w:t>
            </w:r>
          </w:p>
          <w:p w14:paraId="1A2ED804" w14:textId="77777777" w:rsidR="002C6F89" w:rsidRPr="001C6A69" w:rsidRDefault="002C6F89" w:rsidP="004F6A5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(</w:t>
            </w:r>
            <w:r w:rsidRPr="001C6A69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142" w:type="dxa"/>
          </w:tcPr>
          <w:p w14:paraId="1221CD40" w14:textId="77777777" w:rsidR="002C6F89" w:rsidRPr="0055523E" w:rsidRDefault="002C6F89" w:rsidP="004F6A5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5CBC1C7" w14:textId="77777777" w:rsidR="002C6F89" w:rsidRPr="0055523E" w:rsidRDefault="002C6F89" w:rsidP="004F6A5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 xml:space="preserve">อัตราภาษี </w:t>
            </w:r>
          </w:p>
          <w:p w14:paraId="64D5CB9A" w14:textId="77777777" w:rsidR="002C6F89" w:rsidRPr="0055523E" w:rsidRDefault="002C6F89" w:rsidP="004F6A5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(</w:t>
            </w:r>
            <w:r w:rsidRPr="001C6A69">
              <w:rPr>
                <w:rFonts w:ascii="Angsana New" w:hAnsi="Angsana New" w:hint="cs"/>
                <w:sz w:val="24"/>
                <w:szCs w:val="24"/>
                <w:cs/>
              </w:rPr>
              <w:t>ร้อยละ</w:t>
            </w:r>
            <w:r w:rsidRPr="001C6A69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38" w:type="dxa"/>
          </w:tcPr>
          <w:p w14:paraId="78F0CAC1" w14:textId="77777777" w:rsidR="002C6F89" w:rsidRPr="0055523E" w:rsidRDefault="002C6F89" w:rsidP="004F6A55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6" w:space="0" w:color="auto"/>
              <w:bottom w:val="single" w:sz="6" w:space="0" w:color="auto"/>
            </w:tcBorders>
          </w:tcPr>
          <w:p w14:paraId="489F38F6" w14:textId="77777777" w:rsidR="002C6F89" w:rsidRPr="0055523E" w:rsidRDefault="002C6F89" w:rsidP="004F6A5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 xml:space="preserve">จำนวนภาษี </w:t>
            </w:r>
          </w:p>
          <w:p w14:paraId="1F59101C" w14:textId="77777777" w:rsidR="002C6F89" w:rsidRPr="001C6A69" w:rsidRDefault="002C6F89" w:rsidP="004F6A5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(</w:t>
            </w:r>
            <w:r w:rsidRPr="001C6A69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154" w:type="dxa"/>
            <w:tcBorders>
              <w:top w:val="single" w:sz="6" w:space="0" w:color="auto"/>
            </w:tcBorders>
          </w:tcPr>
          <w:p w14:paraId="36CBB460" w14:textId="77777777" w:rsidR="002C6F89" w:rsidRPr="0055523E" w:rsidRDefault="002C6F89" w:rsidP="004F6A5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single" w:sz="6" w:space="0" w:color="auto"/>
            </w:tcBorders>
          </w:tcPr>
          <w:p w14:paraId="3FD3952D" w14:textId="77777777" w:rsidR="002C6F89" w:rsidRPr="0055523E" w:rsidRDefault="002C6F89" w:rsidP="004F6A5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 xml:space="preserve">อัตราภาษี </w:t>
            </w:r>
          </w:p>
          <w:p w14:paraId="330EB212" w14:textId="77777777" w:rsidR="002C6F89" w:rsidRPr="0055523E" w:rsidRDefault="002C6F89" w:rsidP="004F6A5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(</w:t>
            </w:r>
            <w:r w:rsidRPr="001C6A69">
              <w:rPr>
                <w:rFonts w:ascii="Angsana New" w:hAnsi="Angsana New" w:hint="cs"/>
                <w:sz w:val="24"/>
                <w:szCs w:val="24"/>
                <w:cs/>
              </w:rPr>
              <w:t>ร้อยละ</w:t>
            </w:r>
            <w:r w:rsidRPr="001C6A69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2C6F89" w:rsidRPr="0055523E" w14:paraId="43688ABE" w14:textId="77777777" w:rsidTr="00F81B3C">
        <w:trPr>
          <w:cantSplit/>
          <w:trHeight w:val="20"/>
        </w:trPr>
        <w:tc>
          <w:tcPr>
            <w:tcW w:w="3912" w:type="dxa"/>
          </w:tcPr>
          <w:p w14:paraId="79CB17F2" w14:textId="77777777" w:rsidR="002C6F89" w:rsidRPr="0055523E" w:rsidRDefault="002C6F89" w:rsidP="004F6A55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กำไรทางบัญชีก่อนค่าใช้จ่ายภาษีเงินได้สำหรับปี</w:t>
            </w:r>
          </w:p>
        </w:tc>
        <w:tc>
          <w:tcPr>
            <w:tcW w:w="1133" w:type="dxa"/>
            <w:tcBorders>
              <w:left w:val="nil"/>
              <w:bottom w:val="single" w:sz="6" w:space="0" w:color="auto"/>
            </w:tcBorders>
          </w:tcPr>
          <w:p w14:paraId="7F629645" w14:textId="5CAEB857" w:rsidR="002C6F89" w:rsidRPr="0055523E" w:rsidRDefault="005B2832" w:rsidP="004F6A55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A7F7A">
              <w:rPr>
                <w:rFonts w:asciiTheme="majorBidi" w:hAnsiTheme="majorBidi"/>
                <w:sz w:val="24"/>
                <w:szCs w:val="24"/>
              </w:rPr>
              <w:t>56</w:t>
            </w:r>
            <w:r w:rsidRPr="005552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A7F7A">
              <w:rPr>
                <w:rFonts w:asciiTheme="majorBidi" w:hAnsiTheme="majorBidi"/>
                <w:sz w:val="24"/>
                <w:szCs w:val="24"/>
              </w:rPr>
              <w:t>902</w:t>
            </w:r>
            <w:r w:rsidRPr="005552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A7F7A">
              <w:rPr>
                <w:rFonts w:asciiTheme="majorBidi" w:hAnsiTheme="majorBidi"/>
                <w:sz w:val="24"/>
                <w:szCs w:val="24"/>
              </w:rPr>
              <w:t>455.26</w:t>
            </w:r>
          </w:p>
        </w:tc>
        <w:tc>
          <w:tcPr>
            <w:tcW w:w="142" w:type="dxa"/>
          </w:tcPr>
          <w:p w14:paraId="042BE2E9" w14:textId="77777777" w:rsidR="002C6F89" w:rsidRPr="0055523E" w:rsidRDefault="002C6F89" w:rsidP="004F6A55">
            <w:pPr>
              <w:spacing w:line="300" w:lineRule="exact"/>
              <w:ind w:left="-6" w:hanging="44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</w:tcBorders>
          </w:tcPr>
          <w:p w14:paraId="22ACB247" w14:textId="77777777" w:rsidR="002C6F89" w:rsidRPr="0055523E" w:rsidRDefault="002C6F89" w:rsidP="004F6A55">
            <w:pPr>
              <w:spacing w:line="300" w:lineRule="exact"/>
              <w:ind w:left="-6" w:hanging="44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56401905" w14:textId="77777777" w:rsidR="002C6F89" w:rsidRPr="0055523E" w:rsidRDefault="002C6F89" w:rsidP="004F6A55">
            <w:pPr>
              <w:spacing w:line="300" w:lineRule="exact"/>
              <w:ind w:left="-6" w:hanging="44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6" w:space="0" w:color="auto"/>
            </w:tcBorders>
          </w:tcPr>
          <w:p w14:paraId="740CBCBD" w14:textId="77777777" w:rsidR="002C6F89" w:rsidRPr="0055523E" w:rsidRDefault="002C6F89" w:rsidP="004F6A55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10,385,512.99</w:t>
            </w:r>
          </w:p>
        </w:tc>
        <w:tc>
          <w:tcPr>
            <w:tcW w:w="154" w:type="dxa"/>
          </w:tcPr>
          <w:p w14:paraId="27B19C64" w14:textId="77777777" w:rsidR="002C6F89" w:rsidRPr="0055523E" w:rsidRDefault="002C6F89" w:rsidP="004F6A55">
            <w:pPr>
              <w:spacing w:line="300" w:lineRule="exact"/>
              <w:ind w:left="-6" w:hanging="44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6" w:type="dxa"/>
          </w:tcPr>
          <w:p w14:paraId="63C97A5F" w14:textId="77777777" w:rsidR="002C6F89" w:rsidRPr="0055523E" w:rsidRDefault="002C6F89" w:rsidP="004F6A55">
            <w:pPr>
              <w:spacing w:line="300" w:lineRule="exact"/>
              <w:ind w:left="-6" w:hanging="44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C6F89" w:rsidRPr="0055523E" w14:paraId="2A8456D6" w14:textId="77777777" w:rsidTr="00F81B3C">
        <w:trPr>
          <w:cantSplit/>
          <w:trHeight w:val="20"/>
        </w:trPr>
        <w:tc>
          <w:tcPr>
            <w:tcW w:w="3912" w:type="dxa"/>
          </w:tcPr>
          <w:p w14:paraId="1C9F7B02" w14:textId="77777777" w:rsidR="002C6F89" w:rsidRPr="001C6A69" w:rsidRDefault="002C6F89" w:rsidP="004F6A55">
            <w:pPr>
              <w:spacing w:line="30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ค่าใช้จ่ายภาษีเงินได้ตามอัตราภาษีที่ใช้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</w:tcBorders>
          </w:tcPr>
          <w:p w14:paraId="2D3EC95B" w14:textId="05F2823A" w:rsidR="002C6F89" w:rsidRPr="0055523E" w:rsidRDefault="005B2832" w:rsidP="004F6A55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11,380,491.05</w:t>
            </w:r>
          </w:p>
        </w:tc>
        <w:tc>
          <w:tcPr>
            <w:tcW w:w="142" w:type="dxa"/>
          </w:tcPr>
          <w:p w14:paraId="5CBF626D" w14:textId="77777777" w:rsidR="002C6F89" w:rsidRPr="0055523E" w:rsidRDefault="002C6F89" w:rsidP="004F6A55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</w:tcBorders>
          </w:tcPr>
          <w:p w14:paraId="352FDC8B" w14:textId="77777777" w:rsidR="002C6F89" w:rsidRPr="0055523E" w:rsidRDefault="002C6F89" w:rsidP="004F6A55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20.00</w:t>
            </w:r>
          </w:p>
        </w:tc>
        <w:tc>
          <w:tcPr>
            <w:tcW w:w="138" w:type="dxa"/>
          </w:tcPr>
          <w:p w14:paraId="082C9E63" w14:textId="77777777" w:rsidR="002C6F89" w:rsidRPr="0055523E" w:rsidRDefault="002C6F89" w:rsidP="004F6A55">
            <w:pPr>
              <w:spacing w:line="300" w:lineRule="exact"/>
              <w:ind w:left="-6" w:hanging="44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6" w:space="0" w:color="auto"/>
            </w:tcBorders>
          </w:tcPr>
          <w:p w14:paraId="32C4DFEE" w14:textId="77777777" w:rsidR="002C6F89" w:rsidRPr="0055523E" w:rsidRDefault="002C6F89" w:rsidP="004F6A55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2,077,102.60</w:t>
            </w:r>
          </w:p>
        </w:tc>
        <w:tc>
          <w:tcPr>
            <w:tcW w:w="154" w:type="dxa"/>
          </w:tcPr>
          <w:p w14:paraId="45CF8E7E" w14:textId="77777777" w:rsidR="002C6F89" w:rsidRPr="0055523E" w:rsidRDefault="002C6F89" w:rsidP="004F6A55">
            <w:pPr>
              <w:spacing w:line="300" w:lineRule="exact"/>
              <w:ind w:left="-6" w:hanging="44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6" w:type="dxa"/>
          </w:tcPr>
          <w:p w14:paraId="469A5A3B" w14:textId="77777777" w:rsidR="002C6F89" w:rsidRPr="0055523E" w:rsidRDefault="002C6F89" w:rsidP="004F6A55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20.00</w:t>
            </w:r>
          </w:p>
        </w:tc>
      </w:tr>
      <w:tr w:rsidR="005B2832" w:rsidRPr="0055523E" w14:paraId="19B586AE" w14:textId="77777777" w:rsidTr="00F81B3C">
        <w:trPr>
          <w:cantSplit/>
          <w:trHeight w:val="20"/>
        </w:trPr>
        <w:tc>
          <w:tcPr>
            <w:tcW w:w="3912" w:type="dxa"/>
          </w:tcPr>
          <w:p w14:paraId="32041B92" w14:textId="77777777" w:rsidR="005B2832" w:rsidRPr="001C6A69" w:rsidRDefault="005B2832" w:rsidP="004F6A55">
            <w:pPr>
              <w:spacing w:line="30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133" w:type="dxa"/>
            <w:tcBorders>
              <w:left w:val="nil"/>
              <w:bottom w:val="single" w:sz="6" w:space="0" w:color="auto"/>
            </w:tcBorders>
          </w:tcPr>
          <w:p w14:paraId="62A282FC" w14:textId="0996860E" w:rsidR="005B2832" w:rsidRPr="0055523E" w:rsidRDefault="005B2832" w:rsidP="004F6A55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(30,636.74)</w:t>
            </w:r>
          </w:p>
        </w:tc>
        <w:tc>
          <w:tcPr>
            <w:tcW w:w="142" w:type="dxa"/>
          </w:tcPr>
          <w:p w14:paraId="0F87DA50" w14:textId="77777777" w:rsidR="005B2832" w:rsidRPr="0055523E" w:rsidRDefault="005B2832" w:rsidP="004F6A55">
            <w:pPr>
              <w:spacing w:line="300" w:lineRule="exact"/>
              <w:ind w:left="-6" w:right="-57" w:hanging="44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bottom w:val="single" w:sz="6" w:space="0" w:color="auto"/>
            </w:tcBorders>
          </w:tcPr>
          <w:p w14:paraId="69CEDD97" w14:textId="24B02D4F" w:rsidR="005B2832" w:rsidRPr="0055523E" w:rsidRDefault="001F6EF1" w:rsidP="004F6A55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(</w:t>
            </w:r>
            <w:r w:rsidR="005B2832" w:rsidRPr="0055523E">
              <w:rPr>
                <w:rFonts w:ascii="Angsana New" w:hAnsi="Angsana New"/>
                <w:sz w:val="24"/>
                <w:szCs w:val="24"/>
              </w:rPr>
              <w:t>0.0</w:t>
            </w:r>
            <w:r w:rsidRPr="0055523E">
              <w:rPr>
                <w:rFonts w:ascii="Angsana New" w:hAnsi="Angsana New"/>
                <w:sz w:val="24"/>
                <w:szCs w:val="24"/>
              </w:rPr>
              <w:t>5)</w:t>
            </w:r>
          </w:p>
        </w:tc>
        <w:tc>
          <w:tcPr>
            <w:tcW w:w="138" w:type="dxa"/>
          </w:tcPr>
          <w:p w14:paraId="4017E257" w14:textId="77777777" w:rsidR="005B2832" w:rsidRPr="0055523E" w:rsidRDefault="005B2832" w:rsidP="004F6A55">
            <w:pPr>
              <w:spacing w:line="300" w:lineRule="exact"/>
              <w:ind w:left="-6" w:right="57" w:hanging="44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6" w:space="0" w:color="auto"/>
            </w:tcBorders>
          </w:tcPr>
          <w:p w14:paraId="6F530070" w14:textId="77777777" w:rsidR="005B2832" w:rsidRPr="0055523E" w:rsidRDefault="005B2832" w:rsidP="004F6A55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(95,956.15)</w:t>
            </w:r>
          </w:p>
        </w:tc>
        <w:tc>
          <w:tcPr>
            <w:tcW w:w="154" w:type="dxa"/>
          </w:tcPr>
          <w:p w14:paraId="5E44CAE9" w14:textId="77777777" w:rsidR="005B2832" w:rsidRPr="0055523E" w:rsidRDefault="005B2832" w:rsidP="004F6A55">
            <w:pPr>
              <w:spacing w:line="300" w:lineRule="exact"/>
              <w:ind w:left="-6" w:right="57" w:hanging="44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6" w:type="dxa"/>
            <w:tcBorders>
              <w:bottom w:val="single" w:sz="6" w:space="0" w:color="auto"/>
            </w:tcBorders>
          </w:tcPr>
          <w:p w14:paraId="10294129" w14:textId="77777777" w:rsidR="005B2832" w:rsidRPr="0055523E" w:rsidRDefault="005B2832" w:rsidP="004F6A55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(0.92)</w:t>
            </w:r>
          </w:p>
        </w:tc>
      </w:tr>
      <w:tr w:rsidR="004F6A55" w:rsidRPr="0055523E" w14:paraId="52779B98" w14:textId="77777777" w:rsidTr="00F81B3C">
        <w:trPr>
          <w:cantSplit/>
          <w:trHeight w:val="20"/>
        </w:trPr>
        <w:tc>
          <w:tcPr>
            <w:tcW w:w="3912" w:type="dxa"/>
          </w:tcPr>
          <w:p w14:paraId="197C7E30" w14:textId="6D46A1AA" w:rsidR="004F6A55" w:rsidRPr="001C6A69" w:rsidRDefault="004F6A55" w:rsidP="004F6A55">
            <w:pPr>
              <w:spacing w:line="30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ค่าใช้จ่ายภาษีเงินได้ตามอัตราภาษีที่แท้จริงถัวเฉลี่ย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801AFBF" w14:textId="39804BAB" w:rsidR="004F6A55" w:rsidRPr="0055523E" w:rsidRDefault="004F6A55" w:rsidP="004F6A55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11,349,854.31</w:t>
            </w:r>
          </w:p>
        </w:tc>
        <w:tc>
          <w:tcPr>
            <w:tcW w:w="142" w:type="dxa"/>
          </w:tcPr>
          <w:p w14:paraId="53C00C56" w14:textId="77777777" w:rsidR="004F6A55" w:rsidRPr="0055523E" w:rsidRDefault="004F6A55" w:rsidP="004F6A55">
            <w:pPr>
              <w:tabs>
                <w:tab w:val="left" w:pos="567"/>
              </w:tabs>
              <w:spacing w:line="300" w:lineRule="exact"/>
              <w:ind w:left="-6" w:right="57" w:hanging="4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9A62E97" w14:textId="09E3C45A" w:rsidR="004F6A55" w:rsidRPr="0055523E" w:rsidRDefault="004F6A55" w:rsidP="004F6A55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19.95</w:t>
            </w:r>
          </w:p>
        </w:tc>
        <w:tc>
          <w:tcPr>
            <w:tcW w:w="138" w:type="dxa"/>
          </w:tcPr>
          <w:p w14:paraId="4756072F" w14:textId="77777777" w:rsidR="004F6A55" w:rsidRPr="0055523E" w:rsidRDefault="004F6A55" w:rsidP="004F6A55">
            <w:pPr>
              <w:tabs>
                <w:tab w:val="left" w:pos="567"/>
              </w:tabs>
              <w:spacing w:line="300" w:lineRule="exact"/>
              <w:ind w:left="-6" w:right="57" w:hanging="44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6" w:space="0" w:color="auto"/>
              <w:bottom w:val="double" w:sz="6" w:space="0" w:color="auto"/>
            </w:tcBorders>
          </w:tcPr>
          <w:p w14:paraId="4A5E75FB" w14:textId="01F07363" w:rsidR="004F6A55" w:rsidRPr="0055523E" w:rsidRDefault="004F6A55" w:rsidP="004F6A55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1,981,146.45</w:t>
            </w:r>
          </w:p>
        </w:tc>
        <w:tc>
          <w:tcPr>
            <w:tcW w:w="154" w:type="dxa"/>
          </w:tcPr>
          <w:p w14:paraId="24E10B35" w14:textId="77777777" w:rsidR="004F6A55" w:rsidRPr="0055523E" w:rsidRDefault="004F6A55" w:rsidP="004F6A55">
            <w:pPr>
              <w:tabs>
                <w:tab w:val="left" w:pos="567"/>
              </w:tabs>
              <w:spacing w:line="300" w:lineRule="exact"/>
              <w:ind w:left="-6" w:right="57" w:hanging="4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double" w:sz="6" w:space="0" w:color="auto"/>
            </w:tcBorders>
          </w:tcPr>
          <w:p w14:paraId="6877AEBE" w14:textId="134C4F87" w:rsidR="004F6A55" w:rsidRPr="0055523E" w:rsidRDefault="004F6A55" w:rsidP="004F6A55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19.08</w:t>
            </w:r>
          </w:p>
        </w:tc>
      </w:tr>
    </w:tbl>
    <w:p w14:paraId="2684ECAB" w14:textId="77777777" w:rsidR="004F6A55" w:rsidRPr="0055523E" w:rsidRDefault="004F6A55" w:rsidP="002C6F89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16954FCD" w14:textId="1343AE5D" w:rsidR="002C6F89" w:rsidRPr="0055523E" w:rsidRDefault="002C6F89" w:rsidP="002C6F89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A7F7A">
        <w:rPr>
          <w:rFonts w:asciiTheme="majorBidi" w:hAnsiTheme="majorBidi" w:cstheme="majorBidi" w:hint="cs"/>
          <w:b/>
          <w:bCs/>
          <w:sz w:val="32"/>
          <w:szCs w:val="32"/>
        </w:rPr>
        <w:t>23</w:t>
      </w:r>
      <w:r w:rsidRPr="0055523E">
        <w:rPr>
          <w:rFonts w:asciiTheme="majorBidi" w:hAnsiTheme="majorBidi"/>
          <w:b/>
          <w:bCs/>
          <w:sz w:val="32"/>
          <w:szCs w:val="32"/>
        </w:rPr>
        <w:t>.</w:t>
      </w:r>
      <w:r w:rsidRPr="0055523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5523E">
        <w:rPr>
          <w:rFonts w:asciiTheme="majorBidi" w:hAnsiTheme="majorBidi" w:cstheme="majorBidi"/>
          <w:b/>
          <w:bCs/>
          <w:sz w:val="32"/>
          <w:szCs w:val="32"/>
          <w:cs/>
        </w:rPr>
        <w:t>กำไร</w:t>
      </w:r>
      <w:r w:rsidRPr="0055523E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(ขาดทุน) </w:t>
      </w:r>
      <w:r w:rsidRPr="0055523E">
        <w:rPr>
          <w:rFonts w:asciiTheme="majorBidi" w:hAnsiTheme="majorBidi" w:cstheme="majorBidi"/>
          <w:b/>
          <w:bCs/>
          <w:sz w:val="32"/>
          <w:szCs w:val="32"/>
          <w:cs/>
        </w:rPr>
        <w:t>ต่อหุ้น</w:t>
      </w:r>
      <w:r w:rsidR="00154D08" w:rsidRPr="0055523E">
        <w:rPr>
          <w:rFonts w:asciiTheme="majorBidi" w:hAnsiTheme="majorBidi" w:cstheme="majorBidi" w:hint="cs"/>
          <w:b/>
          <w:bCs/>
          <w:sz w:val="32"/>
          <w:szCs w:val="32"/>
          <w:cs/>
        </w:rPr>
        <w:t>ขั้นพื้นฐาน</w:t>
      </w:r>
    </w:p>
    <w:p w14:paraId="79233B91" w14:textId="77777777" w:rsidR="002C6F89" w:rsidRPr="0055523E" w:rsidRDefault="002C6F89" w:rsidP="002C6F89">
      <w:pPr>
        <w:spacing w:line="380" w:lineRule="exact"/>
        <w:ind w:left="284" w:right="30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5523E">
        <w:rPr>
          <w:rFonts w:asciiTheme="majorBidi" w:hAnsiTheme="majorBidi" w:cstheme="majorBidi"/>
          <w:spacing w:val="-2"/>
          <w:sz w:val="32"/>
          <w:szCs w:val="32"/>
          <w:cs/>
        </w:rPr>
        <w:t>กำไร</w:t>
      </w:r>
      <w:r w:rsidRPr="0055523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55523E">
        <w:rPr>
          <w:rFonts w:asciiTheme="majorBidi" w:hAnsiTheme="majorBidi" w:cstheme="majorBidi" w:hint="cs"/>
          <w:sz w:val="32"/>
          <w:szCs w:val="32"/>
          <w:cs/>
        </w:rPr>
        <w:t>(ขาดทุน)</w:t>
      </w:r>
      <w:r w:rsidRPr="0055523E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55523E">
        <w:rPr>
          <w:rFonts w:asciiTheme="majorBidi" w:hAnsiTheme="majorBidi" w:cstheme="majorBidi"/>
          <w:spacing w:val="-2"/>
          <w:sz w:val="32"/>
          <w:szCs w:val="32"/>
          <w:cs/>
        </w:rPr>
        <w:t>ต่อหุ้นขั้นพื้นฐานคำนวณโดยการหารกำไร</w:t>
      </w:r>
      <w:r w:rsidRPr="0055523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55523E">
        <w:rPr>
          <w:rFonts w:asciiTheme="majorBidi" w:hAnsiTheme="majorBidi" w:cstheme="majorBidi" w:hint="cs"/>
          <w:sz w:val="32"/>
          <w:szCs w:val="32"/>
          <w:cs/>
        </w:rPr>
        <w:t>(ขาดทุน)</w:t>
      </w:r>
      <w:r w:rsidRPr="0055523E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55523E">
        <w:rPr>
          <w:rFonts w:asciiTheme="majorBidi" w:hAnsiTheme="majorBidi" w:cstheme="majorBidi"/>
          <w:spacing w:val="-2"/>
          <w:sz w:val="32"/>
          <w:szCs w:val="32"/>
          <w:cs/>
        </w:rPr>
        <w:t>สำหรับ</w:t>
      </w:r>
      <w:r w:rsidRPr="0055523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ปี (ไม่รวมกำไรขาดทุนเบ็ดเสร็จอื่น) </w:t>
      </w:r>
      <w:r w:rsidRPr="0055523E">
        <w:rPr>
          <w:rFonts w:asciiTheme="majorBidi" w:hAnsiTheme="majorBidi" w:cstheme="majorBidi"/>
          <w:spacing w:val="-2"/>
          <w:sz w:val="32"/>
          <w:szCs w:val="32"/>
          <w:cs/>
        </w:rPr>
        <w:t>ด้วยจำนวนถัวเฉลี่ย</w:t>
      </w:r>
      <w:r w:rsidRPr="0055523E">
        <w:rPr>
          <w:rFonts w:asciiTheme="majorBidi" w:hAnsiTheme="majorBidi" w:cstheme="majorBidi"/>
          <w:sz w:val="32"/>
          <w:szCs w:val="32"/>
          <w:cs/>
        </w:rPr>
        <w:t>ถ่วงน้ำหนักของหุ้นสามัญที่ออกจำหน่ายแล้วระหว่าง</w:t>
      </w:r>
      <w:r w:rsidRPr="0055523E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55523E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8966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2"/>
        <w:gridCol w:w="1077"/>
        <w:gridCol w:w="134"/>
        <w:gridCol w:w="1079"/>
        <w:gridCol w:w="134"/>
        <w:gridCol w:w="1077"/>
        <w:gridCol w:w="134"/>
        <w:gridCol w:w="1079"/>
      </w:tblGrid>
      <w:tr w:rsidR="002C6F89" w:rsidRPr="00F81B3C" w14:paraId="125BE64F" w14:textId="77777777" w:rsidTr="00F81B3C">
        <w:trPr>
          <w:cantSplit/>
        </w:trPr>
        <w:tc>
          <w:tcPr>
            <w:tcW w:w="4252" w:type="dxa"/>
          </w:tcPr>
          <w:p w14:paraId="57B1308C" w14:textId="77777777" w:rsidR="002C6F89" w:rsidRPr="00F81B3C" w:rsidRDefault="002C6F89" w:rsidP="00F81B3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290" w:type="dxa"/>
            <w:gridSpan w:val="3"/>
            <w:tcBorders>
              <w:bottom w:val="single" w:sz="6" w:space="0" w:color="auto"/>
            </w:tcBorders>
          </w:tcPr>
          <w:p w14:paraId="43A042E6" w14:textId="77777777" w:rsidR="002C6F89" w:rsidRPr="00F81B3C" w:rsidRDefault="002C6F89" w:rsidP="00F81B3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C6A6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76335BCD" w14:textId="77777777" w:rsidR="002C6F89" w:rsidRPr="00F81B3C" w:rsidRDefault="002C6F89" w:rsidP="00F81B3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290" w:type="dxa"/>
            <w:gridSpan w:val="3"/>
            <w:tcBorders>
              <w:bottom w:val="single" w:sz="6" w:space="0" w:color="auto"/>
            </w:tcBorders>
          </w:tcPr>
          <w:p w14:paraId="2B55B70B" w14:textId="77777777" w:rsidR="002C6F89" w:rsidRPr="00F81B3C" w:rsidRDefault="002C6F89" w:rsidP="00F81B3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C6A6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C6F89" w:rsidRPr="00F81B3C" w14:paraId="7F348AB7" w14:textId="77777777" w:rsidTr="00F81B3C">
        <w:trPr>
          <w:cantSplit/>
        </w:trPr>
        <w:tc>
          <w:tcPr>
            <w:tcW w:w="4252" w:type="dxa"/>
          </w:tcPr>
          <w:p w14:paraId="6A9F18D9" w14:textId="77777777" w:rsidR="002C6F89" w:rsidRPr="001C6A69" w:rsidRDefault="002C6F89" w:rsidP="00F81B3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</w:tcPr>
          <w:p w14:paraId="748926DA" w14:textId="0B703A84" w:rsidR="002C6F89" w:rsidRPr="00F81B3C" w:rsidRDefault="00F81B3C" w:rsidP="00F81B3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1B3C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CA47A39" w14:textId="77777777" w:rsidR="002C6F89" w:rsidRPr="00F81B3C" w:rsidRDefault="002C6F89" w:rsidP="00F81B3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6" w:space="0" w:color="auto"/>
              <w:bottom w:val="single" w:sz="6" w:space="0" w:color="auto"/>
            </w:tcBorders>
          </w:tcPr>
          <w:p w14:paraId="5CF1AE74" w14:textId="77777777" w:rsidR="002C6F89" w:rsidRPr="00F81B3C" w:rsidRDefault="002C6F89" w:rsidP="00F81B3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1B3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34" w:type="dxa"/>
          </w:tcPr>
          <w:p w14:paraId="3EBE7880" w14:textId="77777777" w:rsidR="002C6F89" w:rsidRPr="001C6A69" w:rsidRDefault="002C6F89" w:rsidP="00F81B3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</w:tcPr>
          <w:p w14:paraId="2C21909B" w14:textId="086CEECC" w:rsidR="002C6F89" w:rsidRPr="00F81B3C" w:rsidRDefault="002C6F89" w:rsidP="00F81B3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1B3C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EB55670" w14:textId="77777777" w:rsidR="002C6F89" w:rsidRPr="00F81B3C" w:rsidRDefault="002C6F89" w:rsidP="00F81B3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6" w:space="0" w:color="auto"/>
              <w:bottom w:val="single" w:sz="6" w:space="0" w:color="auto"/>
            </w:tcBorders>
          </w:tcPr>
          <w:p w14:paraId="2DC1CF25" w14:textId="77777777" w:rsidR="002C6F89" w:rsidRPr="00F81B3C" w:rsidRDefault="002C6F89" w:rsidP="00F81B3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1B3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2C6F89" w:rsidRPr="00F81B3C" w14:paraId="45986213" w14:textId="77777777" w:rsidTr="00F81B3C">
        <w:trPr>
          <w:cantSplit/>
        </w:trPr>
        <w:tc>
          <w:tcPr>
            <w:tcW w:w="4252" w:type="dxa"/>
          </w:tcPr>
          <w:p w14:paraId="1DBA8B3D" w14:textId="77777777" w:rsidR="002C6F89" w:rsidRPr="001C6A69" w:rsidRDefault="002C6F89" w:rsidP="00F81B3C">
            <w:pPr>
              <w:tabs>
                <w:tab w:val="left" w:pos="177"/>
              </w:tabs>
              <w:spacing w:line="320" w:lineRule="exact"/>
              <w:ind w:left="-59" w:right="-198" w:hanging="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6A69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 (ขาดทุน) สำหรับปีที่เป็นของผู้ถือหุ้นสามัญบริษัทใหญ่ (บาท)</w:t>
            </w:r>
            <w:r w:rsidRPr="001C6A6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77" w:type="dxa"/>
            <w:tcBorders>
              <w:top w:val="single" w:sz="6" w:space="0" w:color="auto"/>
            </w:tcBorders>
            <w:vAlign w:val="bottom"/>
          </w:tcPr>
          <w:p w14:paraId="187C6746" w14:textId="642AEC3B" w:rsidR="002C6F89" w:rsidRPr="00F81B3C" w:rsidRDefault="00410975" w:rsidP="00F81B3C">
            <w:pPr>
              <w:pStyle w:val="acctfourfigures"/>
              <w:tabs>
                <w:tab w:val="clear" w:pos="765"/>
              </w:tabs>
              <w:spacing w:line="320" w:lineRule="exact"/>
              <w:ind w:left="-96" w:right="57"/>
              <w:jc w:val="right"/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</w:pPr>
            <w:r w:rsidRPr="003A7F7A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86</w:t>
            </w:r>
            <w:r w:rsidRPr="00F81B3C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,</w:t>
            </w:r>
            <w:r w:rsidRPr="003A7F7A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836</w:t>
            </w:r>
            <w:r w:rsidRPr="00F81B3C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,</w:t>
            </w:r>
            <w:r w:rsidRPr="003A7F7A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833.96</w:t>
            </w:r>
          </w:p>
        </w:tc>
        <w:tc>
          <w:tcPr>
            <w:tcW w:w="134" w:type="dxa"/>
            <w:vAlign w:val="bottom"/>
          </w:tcPr>
          <w:p w14:paraId="7792A02C" w14:textId="77777777" w:rsidR="002C6F89" w:rsidRPr="00F81B3C" w:rsidRDefault="002C6F89" w:rsidP="00F81B3C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79" w:type="dxa"/>
            <w:vAlign w:val="bottom"/>
          </w:tcPr>
          <w:p w14:paraId="4F17BD95" w14:textId="77777777" w:rsidR="002C6F89" w:rsidRPr="00F81B3C" w:rsidRDefault="002C6F89" w:rsidP="00F81B3C">
            <w:pPr>
              <w:pStyle w:val="acctfourfigures"/>
              <w:tabs>
                <w:tab w:val="clear" w:pos="765"/>
              </w:tabs>
              <w:spacing w:line="320" w:lineRule="exact"/>
              <w:ind w:left="-9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81B3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(8,371,804.11)</w:t>
            </w:r>
          </w:p>
        </w:tc>
        <w:tc>
          <w:tcPr>
            <w:tcW w:w="134" w:type="dxa"/>
            <w:vAlign w:val="bottom"/>
          </w:tcPr>
          <w:p w14:paraId="5CD0D1DF" w14:textId="77777777" w:rsidR="002C6F89" w:rsidRPr="00F81B3C" w:rsidRDefault="002C6F89" w:rsidP="00F81B3C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77" w:type="dxa"/>
            <w:vAlign w:val="bottom"/>
          </w:tcPr>
          <w:p w14:paraId="5210428F" w14:textId="04F4F75D" w:rsidR="002C6F89" w:rsidRPr="00F81B3C" w:rsidRDefault="00A61AA5" w:rsidP="00F81B3C">
            <w:pPr>
              <w:pStyle w:val="acctfourfigures"/>
              <w:tabs>
                <w:tab w:val="clear" w:pos="765"/>
              </w:tabs>
              <w:spacing w:line="320" w:lineRule="exact"/>
              <w:ind w:left="-96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7F7A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45</w:t>
            </w:r>
            <w:r w:rsidRPr="00F81B3C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,</w:t>
            </w:r>
            <w:r w:rsidRPr="003A7F7A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552</w:t>
            </w:r>
            <w:r w:rsidRPr="00F81B3C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,</w:t>
            </w:r>
            <w:r w:rsidRPr="003A7F7A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600.95</w:t>
            </w:r>
          </w:p>
        </w:tc>
        <w:tc>
          <w:tcPr>
            <w:tcW w:w="134" w:type="dxa"/>
            <w:vAlign w:val="bottom"/>
          </w:tcPr>
          <w:p w14:paraId="54D64D07" w14:textId="77777777" w:rsidR="002C6F89" w:rsidRPr="00F81B3C" w:rsidRDefault="002C6F89" w:rsidP="00F81B3C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9" w:type="dxa"/>
            <w:vAlign w:val="bottom"/>
          </w:tcPr>
          <w:p w14:paraId="3C55E0A8" w14:textId="77777777" w:rsidR="002C6F89" w:rsidRPr="00F81B3C" w:rsidRDefault="002C6F89" w:rsidP="00F81B3C">
            <w:pPr>
              <w:pStyle w:val="acctfourfigures"/>
              <w:tabs>
                <w:tab w:val="clear" w:pos="765"/>
              </w:tabs>
              <w:spacing w:line="320" w:lineRule="exact"/>
              <w:ind w:left="-96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81B3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8,404,366.54</w:t>
            </w:r>
          </w:p>
        </w:tc>
      </w:tr>
      <w:tr w:rsidR="002C6F89" w:rsidRPr="00F81B3C" w14:paraId="32423FDF" w14:textId="77777777" w:rsidTr="00F81B3C">
        <w:trPr>
          <w:cantSplit/>
        </w:trPr>
        <w:tc>
          <w:tcPr>
            <w:tcW w:w="4252" w:type="dxa"/>
          </w:tcPr>
          <w:p w14:paraId="01F752F7" w14:textId="77777777" w:rsidR="002C6F89" w:rsidRPr="001C6A69" w:rsidRDefault="002C6F89" w:rsidP="00F81B3C">
            <w:pPr>
              <w:spacing w:line="320" w:lineRule="exact"/>
              <w:ind w:right="-58" w:hanging="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6A69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จำนวนหุ้นสามัญถัวเฉลี่ยถ่วงน้ำหนักขั้นพื้นฐาน</w:t>
            </w:r>
            <w:r w:rsidRPr="001C6A69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(หุ้น)</w:t>
            </w:r>
          </w:p>
        </w:tc>
        <w:tc>
          <w:tcPr>
            <w:tcW w:w="1077" w:type="dxa"/>
          </w:tcPr>
          <w:p w14:paraId="08367BF7" w14:textId="77777777" w:rsidR="002C6F89" w:rsidRPr="00F81B3C" w:rsidRDefault="002C6F89" w:rsidP="00F81B3C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81B3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422,000,100</w:t>
            </w:r>
          </w:p>
        </w:tc>
        <w:tc>
          <w:tcPr>
            <w:tcW w:w="134" w:type="dxa"/>
          </w:tcPr>
          <w:p w14:paraId="2D3E68FB" w14:textId="77777777" w:rsidR="002C6F89" w:rsidRPr="00F81B3C" w:rsidRDefault="002C6F89" w:rsidP="00F81B3C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79" w:type="dxa"/>
          </w:tcPr>
          <w:p w14:paraId="4E4E4322" w14:textId="77777777" w:rsidR="002C6F89" w:rsidRPr="00F81B3C" w:rsidRDefault="002C6F89" w:rsidP="00F81B3C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81B3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422,000,100</w:t>
            </w:r>
          </w:p>
        </w:tc>
        <w:tc>
          <w:tcPr>
            <w:tcW w:w="134" w:type="dxa"/>
          </w:tcPr>
          <w:p w14:paraId="2B7257C4" w14:textId="77777777" w:rsidR="002C6F89" w:rsidRPr="00F81B3C" w:rsidRDefault="002C6F89" w:rsidP="00F81B3C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77" w:type="dxa"/>
          </w:tcPr>
          <w:p w14:paraId="5C9DC548" w14:textId="77777777" w:rsidR="002C6F89" w:rsidRPr="00F81B3C" w:rsidRDefault="002C6F89" w:rsidP="00F81B3C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81B3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422,000,100</w:t>
            </w:r>
          </w:p>
        </w:tc>
        <w:tc>
          <w:tcPr>
            <w:tcW w:w="134" w:type="dxa"/>
          </w:tcPr>
          <w:p w14:paraId="2BA63526" w14:textId="77777777" w:rsidR="002C6F89" w:rsidRPr="00F81B3C" w:rsidRDefault="002C6F89" w:rsidP="00F81B3C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79" w:type="dxa"/>
          </w:tcPr>
          <w:p w14:paraId="2251AC0D" w14:textId="77777777" w:rsidR="002C6F89" w:rsidRPr="00F81B3C" w:rsidRDefault="002C6F89" w:rsidP="00F81B3C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81B3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422,000,100</w:t>
            </w:r>
          </w:p>
        </w:tc>
      </w:tr>
      <w:tr w:rsidR="002C6F89" w:rsidRPr="00F81B3C" w14:paraId="6E289BD7" w14:textId="77777777" w:rsidTr="00F81B3C">
        <w:trPr>
          <w:cantSplit/>
          <w:trHeight w:val="63"/>
        </w:trPr>
        <w:tc>
          <w:tcPr>
            <w:tcW w:w="4252" w:type="dxa"/>
          </w:tcPr>
          <w:p w14:paraId="32991CFD" w14:textId="77777777" w:rsidR="002C6F89" w:rsidRPr="001C6A69" w:rsidRDefault="002C6F89" w:rsidP="00F81B3C">
            <w:pPr>
              <w:spacing w:line="320" w:lineRule="exact"/>
              <w:ind w:left="-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6A69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Pr="001C6A69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(ขาดทุน) </w:t>
            </w:r>
            <w:r w:rsidRPr="001C6A69">
              <w:rPr>
                <w:rFonts w:asciiTheme="majorBidi" w:hAnsiTheme="majorBidi" w:cstheme="majorBidi"/>
                <w:sz w:val="24"/>
                <w:szCs w:val="24"/>
                <w:cs/>
              </w:rPr>
              <w:t>ต่อหุ้นขั้นพื้นฐาน (</w:t>
            </w:r>
            <w:r w:rsidRPr="001C6A69">
              <w:rPr>
                <w:rFonts w:asciiTheme="majorBidi" w:hAnsiTheme="majorBidi" w:cstheme="majorBidi" w:hint="cs"/>
                <w:sz w:val="24"/>
                <w:szCs w:val="24"/>
                <w:cs/>
              </w:rPr>
              <w:t>บ</w:t>
            </w:r>
            <w:r w:rsidRPr="001C6A69">
              <w:rPr>
                <w:rFonts w:asciiTheme="majorBidi" w:hAnsiTheme="majorBidi" w:cstheme="majorBidi"/>
                <w:sz w:val="24"/>
                <w:szCs w:val="24"/>
                <w:cs/>
              </w:rPr>
              <w:t>าท</w:t>
            </w:r>
            <w:r w:rsidRPr="001C6A69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ต่อหุ้น</w:t>
            </w:r>
            <w:r w:rsidRPr="001C6A69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077" w:type="dxa"/>
            <w:shd w:val="clear" w:color="auto" w:fill="auto"/>
          </w:tcPr>
          <w:p w14:paraId="36F9DA9F" w14:textId="4535AE91" w:rsidR="002C6F89" w:rsidRPr="00F81B3C" w:rsidRDefault="00410975" w:rsidP="00F81B3C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</w:pPr>
            <w:r w:rsidRPr="00F81B3C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0.2058</w:t>
            </w:r>
          </w:p>
        </w:tc>
        <w:tc>
          <w:tcPr>
            <w:tcW w:w="134" w:type="dxa"/>
          </w:tcPr>
          <w:p w14:paraId="2A44CEE5" w14:textId="77777777" w:rsidR="002C6F89" w:rsidRPr="00F81B3C" w:rsidRDefault="002C6F89" w:rsidP="00F81B3C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79" w:type="dxa"/>
            <w:shd w:val="clear" w:color="auto" w:fill="auto"/>
          </w:tcPr>
          <w:p w14:paraId="2CC1E575" w14:textId="77777777" w:rsidR="002C6F89" w:rsidRPr="00F81B3C" w:rsidRDefault="002C6F89" w:rsidP="00F81B3C">
            <w:pPr>
              <w:pStyle w:val="acctfourfigures"/>
              <w:tabs>
                <w:tab w:val="clear" w:pos="765"/>
              </w:tabs>
              <w:spacing w:line="320" w:lineRule="exact"/>
              <w:ind w:left="-9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81B3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(0.0198)</w:t>
            </w:r>
          </w:p>
        </w:tc>
        <w:tc>
          <w:tcPr>
            <w:tcW w:w="134" w:type="dxa"/>
          </w:tcPr>
          <w:p w14:paraId="258C912C" w14:textId="77777777" w:rsidR="002C6F89" w:rsidRPr="00F81B3C" w:rsidRDefault="002C6F89" w:rsidP="00F81B3C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77" w:type="dxa"/>
          </w:tcPr>
          <w:p w14:paraId="1CAA0C65" w14:textId="77777777" w:rsidR="002C6F89" w:rsidRPr="00F81B3C" w:rsidRDefault="002C6F89" w:rsidP="00F81B3C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A7F7A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0.1079</w:t>
            </w:r>
          </w:p>
        </w:tc>
        <w:tc>
          <w:tcPr>
            <w:tcW w:w="134" w:type="dxa"/>
          </w:tcPr>
          <w:p w14:paraId="42AA3623" w14:textId="77777777" w:rsidR="002C6F89" w:rsidRPr="00F81B3C" w:rsidRDefault="002C6F89" w:rsidP="00F81B3C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9" w:type="dxa"/>
          </w:tcPr>
          <w:p w14:paraId="16EBC671" w14:textId="77777777" w:rsidR="002C6F89" w:rsidRPr="00F81B3C" w:rsidRDefault="002C6F89" w:rsidP="00F81B3C">
            <w:pPr>
              <w:pStyle w:val="acctfourfigures"/>
              <w:tabs>
                <w:tab w:val="clear" w:pos="765"/>
              </w:tabs>
              <w:spacing w:line="32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81B3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0.0199</w:t>
            </w:r>
          </w:p>
        </w:tc>
      </w:tr>
    </w:tbl>
    <w:p w14:paraId="26EF6930" w14:textId="77777777" w:rsidR="002C6F89" w:rsidRPr="0055523E" w:rsidRDefault="002C6F89" w:rsidP="00F73127">
      <w:pPr>
        <w:spacing w:line="320" w:lineRule="exact"/>
        <w:rPr>
          <w:rFonts w:ascii="Angsana New" w:hAnsi="Angsana New"/>
          <w:b/>
          <w:bCs/>
          <w:color w:val="FF0000"/>
          <w:sz w:val="32"/>
          <w:szCs w:val="32"/>
        </w:rPr>
      </w:pPr>
    </w:p>
    <w:p w14:paraId="49A3276F" w14:textId="77777777" w:rsidR="002C6F89" w:rsidRPr="0055523E" w:rsidRDefault="002C6F89" w:rsidP="002C6F89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hanging="142"/>
        <w:rPr>
          <w:rFonts w:ascii="Angsana New" w:hAnsi="Angsana New"/>
          <w:b/>
          <w:bCs/>
          <w:sz w:val="32"/>
          <w:szCs w:val="32"/>
        </w:rPr>
      </w:pPr>
      <w:r w:rsidRPr="0055523E">
        <w:rPr>
          <w:rFonts w:ascii="Angsana New" w:hAnsi="Angsana New"/>
          <w:b/>
          <w:bCs/>
          <w:sz w:val="32"/>
          <w:szCs w:val="32"/>
        </w:rPr>
        <w:t>24.</w:t>
      </w:r>
      <w:r w:rsidRPr="0055523E">
        <w:rPr>
          <w:rFonts w:ascii="Angsana New" w:hAnsi="Angsana New"/>
          <w:b/>
          <w:bCs/>
          <w:sz w:val="32"/>
          <w:szCs w:val="32"/>
        </w:rPr>
        <w:tab/>
      </w:r>
      <w:r w:rsidRPr="001C6A69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132CB4BA" w14:textId="77777777" w:rsidR="002C6F89" w:rsidRPr="0055523E" w:rsidRDefault="002C6F89" w:rsidP="002C6F89">
      <w:pPr>
        <w:pStyle w:val="BodyText"/>
        <w:tabs>
          <w:tab w:val="left" w:pos="851"/>
          <w:tab w:val="left" w:pos="1418"/>
          <w:tab w:val="left" w:pos="1985"/>
        </w:tabs>
        <w:spacing w:after="0" w:line="380" w:lineRule="exact"/>
        <w:ind w:left="288" w:right="29" w:hanging="288"/>
        <w:jc w:val="thaiDistribute"/>
        <w:rPr>
          <w:rFonts w:ascii="Angsana New" w:hAnsi="Angsana New"/>
          <w:sz w:val="32"/>
          <w:szCs w:val="32"/>
          <w:u w:val="single"/>
        </w:rPr>
      </w:pPr>
      <w:r w:rsidRPr="0055523E">
        <w:rPr>
          <w:rFonts w:ascii="Angsana New" w:hAnsi="Angsana New"/>
          <w:sz w:val="32"/>
          <w:szCs w:val="32"/>
        </w:rPr>
        <w:tab/>
      </w:r>
      <w:r w:rsidRPr="001C6A69">
        <w:rPr>
          <w:rFonts w:ascii="Angsana New" w:hAnsi="Angsana New"/>
          <w:sz w:val="32"/>
          <w:szCs w:val="32"/>
          <w:u w:val="single"/>
          <w:cs/>
        </w:rPr>
        <w:t>บริษัท</w:t>
      </w:r>
    </w:p>
    <w:p w14:paraId="786F29E6" w14:textId="797BAB42" w:rsidR="00D71E84" w:rsidRPr="0055523E" w:rsidRDefault="002C6F89" w:rsidP="00F73127">
      <w:pPr>
        <w:pStyle w:val="BodyText"/>
        <w:tabs>
          <w:tab w:val="left" w:pos="851"/>
          <w:tab w:val="left" w:pos="1418"/>
          <w:tab w:val="left" w:pos="1985"/>
        </w:tabs>
        <w:spacing w:after="0" w:line="380" w:lineRule="exact"/>
        <w:ind w:left="288" w:right="29" w:firstLine="563"/>
        <w:jc w:val="thaiDistribute"/>
        <w:rPr>
          <w:rFonts w:ascii="Angsana New" w:hAnsi="Angsana New"/>
          <w:sz w:val="32"/>
          <w:szCs w:val="32"/>
        </w:rPr>
      </w:pPr>
      <w:r w:rsidRPr="001C6A69">
        <w:rPr>
          <w:rFonts w:ascii="Angsana New" w:hAnsi="Angsana New"/>
          <w:sz w:val="32"/>
          <w:szCs w:val="32"/>
          <w:cs/>
        </w:rPr>
        <w:t>ตามพระราชบัญญัติบริษัทมหาชนจำกัดซึ่งกำหนดให้บริษัทจัดสรรสำรองตามกฎหมายด้วยจำนวนเงินไม่น้อยกว่าร้อยละ</w:t>
      </w:r>
      <w:r w:rsidRPr="0055523E">
        <w:rPr>
          <w:rFonts w:ascii="Angsana New" w:hAnsi="Angsana New"/>
          <w:sz w:val="32"/>
          <w:szCs w:val="32"/>
        </w:rPr>
        <w:t xml:space="preserve"> 5 </w:t>
      </w:r>
      <w:r w:rsidRPr="001C6A69">
        <w:rPr>
          <w:rFonts w:ascii="Angsana New" w:hAnsi="Angsana New"/>
          <w:sz w:val="32"/>
          <w:szCs w:val="32"/>
          <w:cs/>
        </w:rPr>
        <w:t>ของกำไรสุทธิประจำปีจนกว่าสำรองนี้จะมีจำนวนเท่ากับร้อยละ</w:t>
      </w:r>
      <w:r w:rsidRPr="0055523E">
        <w:rPr>
          <w:rFonts w:ascii="Angsana New" w:hAnsi="Angsana New"/>
          <w:sz w:val="32"/>
          <w:szCs w:val="32"/>
        </w:rPr>
        <w:t xml:space="preserve"> 10 </w:t>
      </w:r>
      <w:r w:rsidRPr="001C6A69">
        <w:rPr>
          <w:rFonts w:ascii="Angsana New" w:hAnsi="Angsana New"/>
          <w:sz w:val="32"/>
          <w:szCs w:val="32"/>
          <w:cs/>
        </w:rPr>
        <w:t>ของทุน</w:t>
      </w:r>
      <w:r w:rsidRPr="0055523E">
        <w:rPr>
          <w:rFonts w:ascii="Angsana New" w:hAnsi="Angsana New"/>
          <w:sz w:val="32"/>
          <w:szCs w:val="32"/>
        </w:rPr>
        <w:br/>
      </w:r>
      <w:r w:rsidRPr="001C6A69">
        <w:rPr>
          <w:rFonts w:ascii="Angsana New" w:hAnsi="Angsana New"/>
          <w:sz w:val="32"/>
          <w:szCs w:val="32"/>
          <w:cs/>
        </w:rPr>
        <w:t>จดทะเบียน สำรองดังกล่าวจะนำไปจ่ายเป็นเงินปันผลไม่ได้</w:t>
      </w:r>
    </w:p>
    <w:p w14:paraId="5D6CAD0F" w14:textId="77777777" w:rsidR="002C6F89" w:rsidRPr="0055523E" w:rsidRDefault="002C6F89" w:rsidP="002C6F89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288" w:right="28" w:hanging="288"/>
        <w:jc w:val="thaiDistribute"/>
        <w:rPr>
          <w:rFonts w:ascii="Angsana New" w:hAnsi="Angsana New"/>
          <w:sz w:val="32"/>
          <w:szCs w:val="32"/>
          <w:u w:val="single"/>
        </w:rPr>
      </w:pPr>
      <w:r w:rsidRPr="0055523E">
        <w:rPr>
          <w:rFonts w:ascii="Angsana New" w:hAnsi="Angsana New"/>
          <w:sz w:val="32"/>
          <w:szCs w:val="32"/>
        </w:rPr>
        <w:tab/>
      </w:r>
      <w:r w:rsidRPr="001C6A69">
        <w:rPr>
          <w:rFonts w:ascii="Angsana New" w:hAnsi="Angsana New"/>
          <w:sz w:val="32"/>
          <w:szCs w:val="32"/>
          <w:u w:val="single"/>
          <w:cs/>
        </w:rPr>
        <w:t>บริษัทย่อย</w:t>
      </w:r>
    </w:p>
    <w:p w14:paraId="2D38041F" w14:textId="78CF3100" w:rsidR="002C6F89" w:rsidRDefault="002C6F89" w:rsidP="00D71E84">
      <w:pPr>
        <w:pStyle w:val="BodyText"/>
        <w:tabs>
          <w:tab w:val="left" w:pos="851"/>
          <w:tab w:val="left" w:pos="1418"/>
          <w:tab w:val="left" w:pos="1985"/>
        </w:tabs>
        <w:spacing w:after="0" w:line="360" w:lineRule="exact"/>
        <w:ind w:left="289" w:right="28" w:firstLine="561"/>
        <w:jc w:val="thaiDistribute"/>
        <w:rPr>
          <w:rFonts w:ascii="Angsana New" w:hAnsi="Angsana New"/>
          <w:sz w:val="32"/>
          <w:szCs w:val="32"/>
        </w:rPr>
      </w:pPr>
      <w:r w:rsidRPr="001C6A69">
        <w:rPr>
          <w:rFonts w:ascii="Angsana New" w:hAnsi="Angsana New"/>
          <w:sz w:val="32"/>
          <w:szCs w:val="32"/>
          <w:cs/>
        </w:rPr>
        <w:t xml:space="preserve">ตามบทบัญญัติแห่งประมวลกฎหมายแพ่งและพาณิชย์ ซึ่งกำหนดให้บริษัทจัดสรรสำรองตามกฎหมายด้วยจำนวนเงินไม่น้อยกว่าร้อยละ </w:t>
      </w:r>
      <w:r w:rsidRPr="0055523E">
        <w:rPr>
          <w:rFonts w:ascii="Angsana New" w:hAnsi="Angsana New"/>
          <w:sz w:val="32"/>
          <w:szCs w:val="32"/>
        </w:rPr>
        <w:t xml:space="preserve">5 </w:t>
      </w:r>
      <w:r w:rsidRPr="001C6A69">
        <w:rPr>
          <w:rFonts w:ascii="Angsana New" w:hAnsi="Angsana New"/>
          <w:sz w:val="32"/>
          <w:szCs w:val="32"/>
          <w:cs/>
        </w:rPr>
        <w:t xml:space="preserve">ของกำไรสุทธิทุกคราวที่มีการประกาศจ่ายเงินปันผลจนกว่าสำรองนี้จะมียอดเท่ากับร้อยละ </w:t>
      </w:r>
      <w:r w:rsidRPr="0055523E">
        <w:rPr>
          <w:rFonts w:ascii="Angsana New" w:hAnsi="Angsana New"/>
          <w:sz w:val="32"/>
          <w:szCs w:val="32"/>
        </w:rPr>
        <w:t xml:space="preserve">10 </w:t>
      </w:r>
      <w:r w:rsidRPr="001C6A69">
        <w:rPr>
          <w:rFonts w:ascii="Angsana New" w:hAnsi="Angsana New"/>
          <w:sz w:val="32"/>
          <w:szCs w:val="32"/>
          <w:cs/>
        </w:rPr>
        <w:t>ของทุนจดทะเบียน สำรองดังกล่าวจะนำไปจ่ายเป็นเงินปันผลไม่ได้</w:t>
      </w:r>
    </w:p>
    <w:p w14:paraId="3F97C0FD" w14:textId="77777777" w:rsidR="00F81B3C" w:rsidRPr="0055523E" w:rsidRDefault="00F81B3C" w:rsidP="00D71E84">
      <w:pPr>
        <w:pStyle w:val="BodyText"/>
        <w:tabs>
          <w:tab w:val="left" w:pos="851"/>
          <w:tab w:val="left" w:pos="1418"/>
          <w:tab w:val="left" w:pos="1985"/>
        </w:tabs>
        <w:spacing w:after="0" w:line="360" w:lineRule="exact"/>
        <w:ind w:left="289" w:right="28" w:firstLine="561"/>
        <w:jc w:val="thaiDistribute"/>
        <w:rPr>
          <w:rFonts w:ascii="Angsana New" w:hAnsi="Angsana New"/>
          <w:sz w:val="32"/>
          <w:szCs w:val="32"/>
        </w:rPr>
      </w:pPr>
    </w:p>
    <w:p w14:paraId="614EDCF4" w14:textId="77777777" w:rsidR="002C6F89" w:rsidRPr="0055523E" w:rsidRDefault="002C6F89" w:rsidP="004F6A55">
      <w:pPr>
        <w:tabs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55523E">
        <w:rPr>
          <w:rFonts w:asciiTheme="majorBidi" w:hAnsiTheme="majorBidi" w:cstheme="majorBidi"/>
          <w:b/>
          <w:bCs/>
          <w:sz w:val="32"/>
          <w:szCs w:val="32"/>
        </w:rPr>
        <w:t>25</w:t>
      </w:r>
      <w:r w:rsidRPr="0055523E">
        <w:rPr>
          <w:rFonts w:asciiTheme="majorBidi" w:hAnsiTheme="majorBidi"/>
          <w:b/>
          <w:bCs/>
          <w:sz w:val="32"/>
          <w:szCs w:val="32"/>
        </w:rPr>
        <w:t>.</w:t>
      </w:r>
      <w:r w:rsidRPr="0055523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C6A69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เงินปันผล</w:t>
      </w:r>
    </w:p>
    <w:p w14:paraId="297F574E" w14:textId="77777777" w:rsidR="002C6F89" w:rsidRPr="0055523E" w:rsidRDefault="002C6F89" w:rsidP="004F6A55">
      <w:pPr>
        <w:tabs>
          <w:tab w:val="left" w:pos="284"/>
        </w:tabs>
        <w:spacing w:line="360" w:lineRule="exact"/>
        <w:ind w:hanging="142"/>
        <w:rPr>
          <w:rFonts w:asciiTheme="majorBidi" w:hAnsiTheme="majorBidi" w:cstheme="majorBidi"/>
          <w:sz w:val="32"/>
          <w:szCs w:val="32"/>
          <w:u w:val="single"/>
        </w:rPr>
      </w:pPr>
      <w:r w:rsidRPr="0055523E">
        <w:rPr>
          <w:rFonts w:asciiTheme="majorBidi" w:hAnsiTheme="majorBidi" w:cstheme="majorBidi"/>
          <w:b/>
          <w:bCs/>
          <w:color w:val="FF0000"/>
          <w:sz w:val="32"/>
          <w:szCs w:val="32"/>
        </w:rPr>
        <w:tab/>
      </w:r>
      <w:r w:rsidRPr="0055523E">
        <w:rPr>
          <w:rFonts w:asciiTheme="majorBidi" w:hAnsiTheme="majorBidi" w:cstheme="majorBidi"/>
          <w:b/>
          <w:bCs/>
          <w:color w:val="FF0000"/>
          <w:sz w:val="32"/>
          <w:szCs w:val="32"/>
        </w:rPr>
        <w:tab/>
      </w:r>
      <w:r w:rsidRPr="001C6A69">
        <w:rPr>
          <w:rFonts w:asciiTheme="majorBidi" w:hAnsiTheme="majorBidi" w:cstheme="majorBidi"/>
          <w:sz w:val="32"/>
          <w:szCs w:val="32"/>
          <w:u w:val="single"/>
          <w:cs/>
        </w:rPr>
        <w:t xml:space="preserve">สำหรับปี </w:t>
      </w:r>
      <w:r w:rsidRPr="0055523E">
        <w:rPr>
          <w:rFonts w:asciiTheme="majorBidi" w:hAnsiTheme="majorBidi" w:cstheme="majorBidi"/>
          <w:sz w:val="32"/>
          <w:szCs w:val="32"/>
          <w:u w:val="single"/>
        </w:rPr>
        <w:t>2564</w:t>
      </w:r>
    </w:p>
    <w:p w14:paraId="6FC536C2" w14:textId="3451D9E7" w:rsidR="006F69B2" w:rsidRPr="0055523E" w:rsidRDefault="002C6F89" w:rsidP="001B2AFC">
      <w:pPr>
        <w:tabs>
          <w:tab w:val="left" w:pos="540"/>
        </w:tabs>
        <w:spacing w:line="360" w:lineRule="exact"/>
        <w:ind w:left="284" w:right="28" w:firstLine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1C6A69">
        <w:rPr>
          <w:rFonts w:asciiTheme="majorBidi" w:hAnsiTheme="majorBidi"/>
          <w:spacing w:val="4"/>
          <w:sz w:val="32"/>
          <w:szCs w:val="32"/>
          <w:cs/>
        </w:rPr>
        <w:t xml:space="preserve">ในการประชุมสามัญผู้ถือหุ้นประจำปี </w:t>
      </w:r>
      <w:r w:rsidRPr="0055523E">
        <w:rPr>
          <w:rFonts w:asciiTheme="majorBidi" w:hAnsiTheme="majorBidi"/>
          <w:spacing w:val="4"/>
          <w:sz w:val="32"/>
          <w:szCs w:val="32"/>
        </w:rPr>
        <w:t>2564</w:t>
      </w:r>
      <w:r w:rsidRPr="001C6A69">
        <w:rPr>
          <w:rFonts w:asciiTheme="majorBidi" w:hAnsiTheme="majorBidi" w:hint="cs"/>
          <w:spacing w:val="4"/>
          <w:sz w:val="32"/>
          <w:szCs w:val="32"/>
          <w:cs/>
        </w:rPr>
        <w:t xml:space="preserve"> เมื่อวันที่</w:t>
      </w:r>
      <w:r w:rsidRPr="0055523E">
        <w:rPr>
          <w:rFonts w:asciiTheme="majorBidi" w:hAnsiTheme="majorBidi"/>
          <w:spacing w:val="4"/>
          <w:sz w:val="32"/>
          <w:szCs w:val="32"/>
        </w:rPr>
        <w:t xml:space="preserve"> 29</w:t>
      </w:r>
      <w:r w:rsidRPr="001C6A69">
        <w:rPr>
          <w:rFonts w:asciiTheme="majorBidi" w:hAnsiTheme="majorBidi" w:hint="cs"/>
          <w:spacing w:val="4"/>
          <w:sz w:val="32"/>
          <w:szCs w:val="32"/>
          <w:cs/>
        </w:rPr>
        <w:t xml:space="preserve"> เมษายน </w:t>
      </w:r>
      <w:r w:rsidRPr="0055523E">
        <w:rPr>
          <w:rFonts w:asciiTheme="majorBidi" w:hAnsiTheme="majorBidi" w:cstheme="majorBidi"/>
          <w:spacing w:val="4"/>
          <w:sz w:val="32"/>
          <w:szCs w:val="32"/>
        </w:rPr>
        <w:t>2564</w:t>
      </w:r>
      <w:r w:rsidRPr="001C6A69">
        <w:rPr>
          <w:rFonts w:asciiTheme="majorBidi" w:hAnsiTheme="majorBidi"/>
          <w:spacing w:val="4"/>
          <w:sz w:val="32"/>
          <w:szCs w:val="32"/>
          <w:cs/>
        </w:rPr>
        <w:t xml:space="preserve"> </w:t>
      </w:r>
      <w:r w:rsidRPr="001C6A69">
        <w:rPr>
          <w:rFonts w:asciiTheme="majorBidi" w:hAnsiTheme="majorBidi" w:hint="cs"/>
          <w:sz w:val="32"/>
          <w:szCs w:val="32"/>
          <w:cs/>
        </w:rPr>
        <w:t>ผู้ถือหุ้นมีมติอนุมัติจัดสรร</w:t>
      </w:r>
      <w:r w:rsidRPr="001C6A69">
        <w:rPr>
          <w:rFonts w:asciiTheme="majorBidi" w:hAnsiTheme="majorBidi" w:hint="cs"/>
          <w:spacing w:val="-6"/>
          <w:sz w:val="32"/>
          <w:szCs w:val="32"/>
          <w:cs/>
        </w:rPr>
        <w:t xml:space="preserve">กำไรสุทธิสำหรับปี </w:t>
      </w:r>
      <w:r w:rsidRPr="0055523E">
        <w:rPr>
          <w:rFonts w:asciiTheme="majorBidi" w:hAnsiTheme="majorBidi" w:cstheme="majorBidi"/>
          <w:spacing w:val="-6"/>
          <w:sz w:val="32"/>
          <w:szCs w:val="32"/>
        </w:rPr>
        <w:t xml:space="preserve">2563 </w:t>
      </w:r>
      <w:r w:rsidRPr="001C6A69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อนุมัติให้จ่ายเงินปันผลให้แก่ผู้ถือหุ้นสามัญจำนวน </w:t>
      </w:r>
      <w:r w:rsidRPr="0055523E">
        <w:rPr>
          <w:rFonts w:asciiTheme="majorBidi" w:hAnsiTheme="majorBidi" w:cstheme="majorBidi"/>
          <w:spacing w:val="-6"/>
          <w:sz w:val="32"/>
          <w:szCs w:val="32"/>
        </w:rPr>
        <w:t xml:space="preserve">422,000,100 </w:t>
      </w:r>
      <w:r w:rsidRPr="001C6A69">
        <w:rPr>
          <w:rFonts w:asciiTheme="majorBidi" w:hAnsiTheme="majorBidi" w:cstheme="majorBidi" w:hint="cs"/>
          <w:spacing w:val="-6"/>
          <w:sz w:val="32"/>
          <w:szCs w:val="32"/>
          <w:cs/>
        </w:rPr>
        <w:t>หุ้น ในอัตราหุ้นละ</w:t>
      </w:r>
      <w:r w:rsidRPr="0055523E">
        <w:rPr>
          <w:rFonts w:asciiTheme="majorBidi" w:hAnsiTheme="majorBidi" w:cstheme="majorBidi"/>
          <w:sz w:val="32"/>
          <w:szCs w:val="32"/>
        </w:rPr>
        <w:t xml:space="preserve"> </w:t>
      </w:r>
      <w:r w:rsidRPr="0055523E">
        <w:rPr>
          <w:rFonts w:asciiTheme="majorBidi" w:hAnsiTheme="majorBidi" w:cstheme="majorBidi"/>
          <w:spacing w:val="4"/>
          <w:sz w:val="32"/>
          <w:szCs w:val="32"/>
        </w:rPr>
        <w:t>0.0</w:t>
      </w:r>
      <w:r w:rsidRPr="0055523E">
        <w:rPr>
          <w:rFonts w:asciiTheme="majorBidi" w:hAnsiTheme="majorBidi" w:cstheme="majorBidi" w:hint="cs"/>
          <w:spacing w:val="4"/>
          <w:sz w:val="32"/>
          <w:szCs w:val="32"/>
        </w:rPr>
        <w:t>1</w:t>
      </w:r>
      <w:r w:rsidRPr="0055523E">
        <w:rPr>
          <w:rFonts w:asciiTheme="majorBidi" w:hAnsiTheme="majorBidi" w:cstheme="majorBidi"/>
          <w:spacing w:val="4"/>
          <w:sz w:val="32"/>
          <w:szCs w:val="32"/>
        </w:rPr>
        <w:t xml:space="preserve">5 </w:t>
      </w:r>
      <w:r w:rsidRPr="001C6A69">
        <w:rPr>
          <w:rFonts w:asciiTheme="majorBidi" w:hAnsiTheme="majorBidi" w:cstheme="majorBidi" w:hint="cs"/>
          <w:sz w:val="32"/>
          <w:szCs w:val="32"/>
          <w:cs/>
        </w:rPr>
        <w:t xml:space="preserve">บาท รวมเป็นจำนวนเงินปันผลจ่าย </w:t>
      </w:r>
      <w:r w:rsidRPr="0055523E">
        <w:rPr>
          <w:rFonts w:asciiTheme="majorBidi" w:hAnsiTheme="majorBidi" w:cstheme="majorBidi"/>
          <w:spacing w:val="4"/>
          <w:sz w:val="32"/>
          <w:szCs w:val="32"/>
        </w:rPr>
        <w:t xml:space="preserve">6.33 </w:t>
      </w:r>
      <w:r w:rsidRPr="001C6A69">
        <w:rPr>
          <w:rFonts w:asciiTheme="majorBidi" w:hAnsiTheme="majorBidi" w:cstheme="majorBidi" w:hint="cs"/>
          <w:sz w:val="32"/>
          <w:szCs w:val="32"/>
          <w:cs/>
        </w:rPr>
        <w:t>ล้านบาท การจ่ายเงินปันผลจะจ่ายให้แก่ผู้ถือหุ้นที่มีรายชื่อ</w:t>
      </w:r>
      <w:r w:rsidRPr="001C6A69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ปรากฏอยู่ในสมุดทะเบียนผู้ถือหุ้นของบริษัท ณ วันที่ </w:t>
      </w:r>
      <w:r w:rsidRPr="0055523E">
        <w:rPr>
          <w:rFonts w:asciiTheme="majorBidi" w:hAnsiTheme="majorBidi" w:hint="cs"/>
          <w:spacing w:val="-6"/>
          <w:sz w:val="32"/>
          <w:szCs w:val="32"/>
        </w:rPr>
        <w:t>11</w:t>
      </w:r>
      <w:r w:rsidRPr="0055523E">
        <w:rPr>
          <w:rFonts w:asciiTheme="majorBidi" w:hAnsiTheme="majorBidi"/>
          <w:spacing w:val="-6"/>
          <w:sz w:val="32"/>
          <w:szCs w:val="32"/>
        </w:rPr>
        <w:t xml:space="preserve"> </w:t>
      </w:r>
      <w:r w:rsidRPr="001C6A69">
        <w:rPr>
          <w:rFonts w:asciiTheme="majorBidi" w:hAnsiTheme="majorBidi" w:cstheme="majorBidi" w:hint="cs"/>
          <w:spacing w:val="-6"/>
          <w:sz w:val="32"/>
          <w:szCs w:val="32"/>
          <w:cs/>
        </w:rPr>
        <w:t>พฤษภาคม</w:t>
      </w:r>
      <w:r w:rsidRPr="001C6A69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55523E">
        <w:rPr>
          <w:rFonts w:asciiTheme="majorBidi" w:hAnsiTheme="majorBidi" w:cstheme="majorBidi"/>
          <w:spacing w:val="-6"/>
          <w:sz w:val="32"/>
          <w:szCs w:val="32"/>
        </w:rPr>
        <w:t>2564</w:t>
      </w:r>
      <w:r w:rsidRPr="0055523E">
        <w:rPr>
          <w:rFonts w:asciiTheme="majorBidi" w:hAnsiTheme="majorBidi" w:hint="cs"/>
          <w:spacing w:val="-6"/>
          <w:sz w:val="32"/>
          <w:szCs w:val="32"/>
        </w:rPr>
        <w:t xml:space="preserve"> </w:t>
      </w:r>
      <w:r w:rsidRPr="0055523E">
        <w:rPr>
          <w:rFonts w:asciiTheme="majorBidi" w:hAnsiTheme="majorBidi"/>
          <w:spacing w:val="-6"/>
          <w:sz w:val="32"/>
          <w:szCs w:val="32"/>
        </w:rPr>
        <w:t>(</w:t>
      </w:r>
      <w:r w:rsidRPr="0055523E">
        <w:rPr>
          <w:rFonts w:asciiTheme="majorBidi" w:hAnsiTheme="majorBidi" w:cstheme="majorBidi"/>
          <w:spacing w:val="-6"/>
          <w:sz w:val="32"/>
          <w:szCs w:val="32"/>
        </w:rPr>
        <w:t>Record Date</w:t>
      </w:r>
      <w:r w:rsidRPr="0055523E">
        <w:rPr>
          <w:rFonts w:asciiTheme="majorBidi" w:hAnsiTheme="majorBidi"/>
          <w:spacing w:val="-6"/>
          <w:sz w:val="32"/>
          <w:szCs w:val="32"/>
        </w:rPr>
        <w:t xml:space="preserve">) </w:t>
      </w:r>
      <w:r w:rsidRPr="001C6A69">
        <w:rPr>
          <w:rFonts w:asciiTheme="majorBidi" w:hAnsiTheme="majorBidi" w:hint="cs"/>
          <w:spacing w:val="-6"/>
          <w:sz w:val="32"/>
          <w:szCs w:val="32"/>
          <w:cs/>
        </w:rPr>
        <w:t>และได้จ่ายเงินปันผล</w:t>
      </w:r>
      <w:r w:rsidRPr="001C6A69">
        <w:rPr>
          <w:rFonts w:asciiTheme="majorBidi" w:hAnsiTheme="majorBidi" w:hint="cs"/>
          <w:spacing w:val="-4"/>
          <w:sz w:val="32"/>
          <w:szCs w:val="32"/>
          <w:cs/>
        </w:rPr>
        <w:t xml:space="preserve">แล้วในวันที่ </w:t>
      </w:r>
      <w:r w:rsidRPr="0055523E">
        <w:rPr>
          <w:rFonts w:asciiTheme="majorBidi" w:hAnsiTheme="majorBidi" w:cstheme="majorBidi"/>
          <w:spacing w:val="4"/>
          <w:sz w:val="32"/>
          <w:szCs w:val="32"/>
        </w:rPr>
        <w:t>28</w:t>
      </w:r>
      <w:r w:rsidRPr="001C6A69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 พฤษภาคม </w:t>
      </w:r>
      <w:r w:rsidRPr="0055523E">
        <w:rPr>
          <w:rFonts w:asciiTheme="majorBidi" w:hAnsiTheme="majorBidi" w:cstheme="majorBidi"/>
          <w:spacing w:val="4"/>
          <w:sz w:val="32"/>
          <w:szCs w:val="32"/>
        </w:rPr>
        <w:t>2564</w:t>
      </w:r>
    </w:p>
    <w:p w14:paraId="50E2763B" w14:textId="77777777" w:rsidR="002C6F89" w:rsidRPr="0055523E" w:rsidRDefault="002C6F89" w:rsidP="004F6A55">
      <w:pPr>
        <w:tabs>
          <w:tab w:val="left" w:pos="284"/>
          <w:tab w:val="left" w:pos="540"/>
        </w:tabs>
        <w:spacing w:line="360" w:lineRule="exact"/>
        <w:ind w:right="2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C6A69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1C6A69">
        <w:rPr>
          <w:rFonts w:asciiTheme="majorBidi" w:hAnsiTheme="majorBidi" w:cstheme="majorBidi"/>
          <w:sz w:val="32"/>
          <w:szCs w:val="32"/>
          <w:u w:val="single"/>
          <w:cs/>
        </w:rPr>
        <w:t xml:space="preserve">สำหรับปี </w:t>
      </w:r>
      <w:r w:rsidRPr="0055523E">
        <w:rPr>
          <w:rFonts w:asciiTheme="majorBidi" w:hAnsiTheme="majorBidi" w:cstheme="majorBidi"/>
          <w:sz w:val="32"/>
          <w:szCs w:val="32"/>
          <w:u w:val="single"/>
        </w:rPr>
        <w:t>2563</w:t>
      </w:r>
    </w:p>
    <w:p w14:paraId="1ADEA72D" w14:textId="77777777" w:rsidR="002C6F89" w:rsidRPr="0055523E" w:rsidRDefault="002C6F89" w:rsidP="004F6A55">
      <w:pPr>
        <w:tabs>
          <w:tab w:val="left" w:pos="540"/>
        </w:tabs>
        <w:spacing w:line="360" w:lineRule="exact"/>
        <w:ind w:left="284" w:right="28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C6A69">
        <w:rPr>
          <w:rFonts w:asciiTheme="majorBidi" w:hAnsiTheme="majorBidi" w:cstheme="majorBidi"/>
          <w:sz w:val="32"/>
          <w:szCs w:val="32"/>
          <w:cs/>
        </w:rPr>
        <w:t>ในการในการประชุม</w:t>
      </w:r>
      <w:r w:rsidRPr="001C6A69">
        <w:rPr>
          <w:rFonts w:asciiTheme="majorBidi" w:hAnsiTheme="majorBidi" w:cstheme="majorBidi" w:hint="cs"/>
          <w:sz w:val="32"/>
          <w:szCs w:val="32"/>
          <w:cs/>
        </w:rPr>
        <w:t xml:space="preserve">คณะกรรมการของบริษัทครั้งที่ </w:t>
      </w:r>
      <w:r w:rsidRPr="0055523E">
        <w:rPr>
          <w:rFonts w:asciiTheme="majorBidi" w:hAnsiTheme="majorBidi" w:cstheme="majorBidi"/>
          <w:sz w:val="32"/>
          <w:szCs w:val="32"/>
        </w:rPr>
        <w:t>2</w:t>
      </w:r>
      <w:r w:rsidRPr="0055523E">
        <w:rPr>
          <w:rFonts w:asciiTheme="majorBidi" w:hAnsiTheme="majorBidi"/>
          <w:sz w:val="32"/>
          <w:szCs w:val="32"/>
        </w:rPr>
        <w:t>/</w:t>
      </w:r>
      <w:r w:rsidRPr="0055523E">
        <w:rPr>
          <w:rFonts w:asciiTheme="majorBidi" w:hAnsiTheme="majorBidi" w:cstheme="majorBidi"/>
          <w:sz w:val="32"/>
          <w:szCs w:val="32"/>
        </w:rPr>
        <w:t>2563</w:t>
      </w:r>
      <w:r w:rsidRPr="001C6A69">
        <w:rPr>
          <w:rFonts w:asciiTheme="majorBidi" w:hAnsiTheme="majorBidi"/>
          <w:sz w:val="32"/>
          <w:szCs w:val="32"/>
          <w:cs/>
        </w:rPr>
        <w:t xml:space="preserve"> </w:t>
      </w:r>
      <w:r w:rsidRPr="001C6A69">
        <w:rPr>
          <w:rFonts w:asciiTheme="majorBidi" w:hAnsiTheme="majorBidi" w:hint="cs"/>
          <w:sz w:val="32"/>
          <w:szCs w:val="32"/>
          <w:cs/>
        </w:rPr>
        <w:t xml:space="preserve">เมื่อวันที่ </w:t>
      </w:r>
      <w:r w:rsidRPr="0055523E">
        <w:rPr>
          <w:rFonts w:asciiTheme="majorBidi" w:hAnsiTheme="majorBidi" w:cstheme="majorBidi"/>
          <w:sz w:val="32"/>
          <w:szCs w:val="32"/>
        </w:rPr>
        <w:t>10</w:t>
      </w:r>
      <w:r w:rsidRPr="001C6A69">
        <w:rPr>
          <w:rFonts w:asciiTheme="majorBidi" w:hAnsiTheme="majorBidi"/>
          <w:sz w:val="32"/>
          <w:szCs w:val="32"/>
          <w:cs/>
        </w:rPr>
        <w:t xml:space="preserve"> </w:t>
      </w:r>
      <w:r w:rsidRPr="001C6A69">
        <w:rPr>
          <w:rFonts w:asciiTheme="majorBidi" w:hAnsiTheme="majorBidi" w:hint="cs"/>
          <w:sz w:val="32"/>
          <w:szCs w:val="32"/>
          <w:cs/>
        </w:rPr>
        <w:t xml:space="preserve">เมษายน </w:t>
      </w:r>
      <w:r w:rsidRPr="0055523E">
        <w:rPr>
          <w:rFonts w:asciiTheme="majorBidi" w:hAnsiTheme="majorBidi" w:cstheme="majorBidi"/>
          <w:sz w:val="32"/>
          <w:szCs w:val="32"/>
        </w:rPr>
        <w:t>2563</w:t>
      </w:r>
      <w:r w:rsidRPr="001C6A69">
        <w:rPr>
          <w:rFonts w:asciiTheme="majorBidi" w:hAnsiTheme="majorBidi"/>
          <w:sz w:val="32"/>
          <w:szCs w:val="32"/>
          <w:cs/>
        </w:rPr>
        <w:t xml:space="preserve"> </w:t>
      </w:r>
      <w:r w:rsidRPr="001C6A69">
        <w:rPr>
          <w:rFonts w:asciiTheme="majorBidi" w:hAnsiTheme="majorBidi" w:hint="cs"/>
          <w:sz w:val="32"/>
          <w:szCs w:val="32"/>
          <w:cs/>
        </w:rPr>
        <w:t>ได้มีมติอนุมัติให้จ่ายเงินปันผลระหว่างกาลให้แก่ผู้ถือหุ้น</w:t>
      </w:r>
      <w:r w:rsidRPr="001C6A69">
        <w:rPr>
          <w:rFonts w:asciiTheme="majorBidi" w:hAnsiTheme="majorBidi" w:hint="cs"/>
          <w:spacing w:val="-6"/>
          <w:sz w:val="32"/>
          <w:szCs w:val="32"/>
          <w:cs/>
        </w:rPr>
        <w:t xml:space="preserve">สามัญจำนวน </w:t>
      </w:r>
      <w:r w:rsidRPr="0055523E">
        <w:rPr>
          <w:rFonts w:asciiTheme="majorBidi" w:hAnsiTheme="majorBidi" w:cstheme="majorBidi"/>
          <w:spacing w:val="-6"/>
          <w:sz w:val="32"/>
          <w:szCs w:val="32"/>
        </w:rPr>
        <w:t xml:space="preserve">422,000,100 </w:t>
      </w:r>
      <w:r w:rsidRPr="001C6A69">
        <w:rPr>
          <w:rFonts w:asciiTheme="majorBidi" w:hAnsiTheme="majorBidi" w:cstheme="majorBidi" w:hint="cs"/>
          <w:spacing w:val="-6"/>
          <w:sz w:val="32"/>
          <w:szCs w:val="32"/>
          <w:cs/>
        </w:rPr>
        <w:t>หุ้น ในอัตราหุ้นละ</w:t>
      </w:r>
      <w:r w:rsidRPr="0055523E">
        <w:rPr>
          <w:rFonts w:asciiTheme="majorBidi" w:hAnsiTheme="majorBidi" w:cstheme="majorBidi"/>
          <w:sz w:val="32"/>
          <w:szCs w:val="32"/>
        </w:rPr>
        <w:t xml:space="preserve"> 0</w:t>
      </w:r>
      <w:r w:rsidRPr="0055523E">
        <w:rPr>
          <w:rFonts w:asciiTheme="majorBidi" w:hAnsiTheme="majorBidi"/>
          <w:sz w:val="32"/>
          <w:szCs w:val="32"/>
        </w:rPr>
        <w:t>.</w:t>
      </w:r>
      <w:r w:rsidRPr="0055523E">
        <w:rPr>
          <w:rFonts w:asciiTheme="majorBidi" w:hAnsiTheme="majorBidi" w:cstheme="majorBidi"/>
          <w:sz w:val="32"/>
          <w:szCs w:val="32"/>
        </w:rPr>
        <w:t>018</w:t>
      </w:r>
      <w:r w:rsidRPr="001C6A69">
        <w:rPr>
          <w:rFonts w:asciiTheme="majorBidi" w:hAnsiTheme="majorBidi"/>
          <w:sz w:val="32"/>
          <w:szCs w:val="32"/>
          <w:cs/>
        </w:rPr>
        <w:t xml:space="preserve"> </w:t>
      </w:r>
      <w:r w:rsidRPr="001C6A69">
        <w:rPr>
          <w:rFonts w:asciiTheme="majorBidi" w:hAnsiTheme="majorBidi" w:hint="cs"/>
          <w:sz w:val="32"/>
          <w:szCs w:val="32"/>
          <w:cs/>
        </w:rPr>
        <w:t xml:space="preserve">บาท รวมเป็นจำนวนเงินปันผลจ่าย </w:t>
      </w:r>
      <w:r w:rsidRPr="0055523E">
        <w:rPr>
          <w:rFonts w:asciiTheme="majorBidi" w:hAnsiTheme="majorBidi" w:cstheme="majorBidi"/>
          <w:sz w:val="32"/>
          <w:szCs w:val="32"/>
        </w:rPr>
        <w:t>7</w:t>
      </w:r>
      <w:r w:rsidRPr="0055523E">
        <w:rPr>
          <w:rFonts w:asciiTheme="majorBidi" w:hAnsiTheme="majorBidi"/>
          <w:sz w:val="32"/>
          <w:szCs w:val="32"/>
        </w:rPr>
        <w:t>.</w:t>
      </w:r>
      <w:r w:rsidRPr="0055523E">
        <w:rPr>
          <w:rFonts w:asciiTheme="majorBidi" w:hAnsiTheme="majorBidi" w:cstheme="majorBidi"/>
          <w:sz w:val="32"/>
          <w:szCs w:val="32"/>
        </w:rPr>
        <w:t>60</w:t>
      </w:r>
      <w:r w:rsidRPr="001C6A69">
        <w:rPr>
          <w:rFonts w:asciiTheme="majorBidi" w:hAnsiTheme="majorBidi"/>
          <w:sz w:val="32"/>
          <w:szCs w:val="32"/>
          <w:cs/>
        </w:rPr>
        <w:t xml:space="preserve"> </w:t>
      </w:r>
      <w:r w:rsidRPr="001C6A69">
        <w:rPr>
          <w:rFonts w:asciiTheme="majorBidi" w:hAnsiTheme="majorBidi" w:hint="cs"/>
          <w:sz w:val="32"/>
          <w:szCs w:val="32"/>
          <w:cs/>
        </w:rPr>
        <w:t>ล้านบาท การจ่ายเงินปันผลจะจ่ายให้แก่ผู้ถือหุ้นที่มีรายชื่อ</w:t>
      </w:r>
      <w:r w:rsidRPr="001C6A69">
        <w:rPr>
          <w:rFonts w:asciiTheme="majorBidi" w:hAnsiTheme="majorBidi" w:hint="cs"/>
          <w:spacing w:val="-4"/>
          <w:sz w:val="32"/>
          <w:szCs w:val="32"/>
          <w:cs/>
        </w:rPr>
        <w:t xml:space="preserve">ปรากฏอยู่ในสมุดทะเบียนผู้ถือหุ้นของบริษัท ณ วันที่ </w:t>
      </w:r>
      <w:r w:rsidRPr="0055523E">
        <w:rPr>
          <w:rFonts w:asciiTheme="majorBidi" w:hAnsiTheme="majorBidi" w:cstheme="majorBidi"/>
          <w:sz w:val="32"/>
          <w:szCs w:val="32"/>
        </w:rPr>
        <w:t xml:space="preserve">24 </w:t>
      </w:r>
      <w:r w:rsidRPr="001C6A69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Pr="0055523E">
        <w:rPr>
          <w:rFonts w:asciiTheme="majorBidi" w:hAnsiTheme="majorBidi" w:cstheme="majorBidi"/>
          <w:sz w:val="32"/>
          <w:szCs w:val="32"/>
        </w:rPr>
        <w:t xml:space="preserve">2563 </w:t>
      </w:r>
      <w:r w:rsidRPr="0055523E">
        <w:rPr>
          <w:rFonts w:asciiTheme="majorBidi" w:hAnsiTheme="majorBidi"/>
          <w:spacing w:val="-4"/>
          <w:sz w:val="32"/>
          <w:szCs w:val="32"/>
        </w:rPr>
        <w:t>(</w:t>
      </w:r>
      <w:r w:rsidRPr="0055523E">
        <w:rPr>
          <w:rFonts w:asciiTheme="majorBidi" w:hAnsiTheme="majorBidi" w:cstheme="majorBidi"/>
          <w:spacing w:val="-4"/>
          <w:sz w:val="32"/>
          <w:szCs w:val="32"/>
        </w:rPr>
        <w:t>Record Date</w:t>
      </w:r>
      <w:r w:rsidRPr="0055523E">
        <w:rPr>
          <w:rFonts w:asciiTheme="majorBidi" w:hAnsiTheme="majorBidi"/>
          <w:spacing w:val="-4"/>
          <w:sz w:val="32"/>
          <w:szCs w:val="32"/>
        </w:rPr>
        <w:t xml:space="preserve">) </w:t>
      </w:r>
      <w:r w:rsidRPr="001C6A69">
        <w:rPr>
          <w:rFonts w:asciiTheme="majorBidi" w:hAnsiTheme="majorBidi" w:hint="cs"/>
          <w:spacing w:val="-4"/>
          <w:sz w:val="32"/>
          <w:szCs w:val="32"/>
          <w:cs/>
        </w:rPr>
        <w:t xml:space="preserve">และได้จ่ายเงินปันผลแล้วในวันที่ </w:t>
      </w:r>
      <w:r w:rsidRPr="001C6A69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55523E">
        <w:rPr>
          <w:rFonts w:asciiTheme="majorBidi" w:hAnsiTheme="majorBidi" w:cstheme="majorBidi"/>
          <w:spacing w:val="-4"/>
          <w:sz w:val="32"/>
          <w:szCs w:val="32"/>
        </w:rPr>
        <w:t>8</w:t>
      </w:r>
      <w:r w:rsidRPr="001C6A6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พฤษภาคม </w:t>
      </w:r>
      <w:r w:rsidRPr="0055523E">
        <w:rPr>
          <w:rFonts w:asciiTheme="majorBidi" w:hAnsiTheme="majorBidi" w:cstheme="majorBidi"/>
          <w:spacing w:val="-4"/>
          <w:sz w:val="32"/>
          <w:szCs w:val="32"/>
        </w:rPr>
        <w:t>2563</w:t>
      </w:r>
    </w:p>
    <w:p w14:paraId="6B51ABF4" w14:textId="77777777" w:rsidR="002C6F89" w:rsidRPr="0055523E" w:rsidRDefault="002C6F89" w:rsidP="004F6A55">
      <w:pPr>
        <w:tabs>
          <w:tab w:val="left" w:pos="540"/>
          <w:tab w:val="left" w:pos="851"/>
        </w:tabs>
        <w:spacing w:line="360" w:lineRule="exact"/>
        <w:rPr>
          <w:rFonts w:ascii="Angsana New" w:hAnsi="Angsana New"/>
          <w:b/>
          <w:bCs/>
          <w:color w:val="FF0000"/>
          <w:sz w:val="32"/>
          <w:szCs w:val="32"/>
        </w:rPr>
      </w:pPr>
    </w:p>
    <w:p w14:paraId="373EA8A7" w14:textId="77777777" w:rsidR="002C6F89" w:rsidRPr="0055523E" w:rsidRDefault="002C6F89" w:rsidP="004F6A55">
      <w:pPr>
        <w:tabs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55523E">
        <w:rPr>
          <w:rFonts w:asciiTheme="majorBidi" w:hAnsiTheme="majorBidi" w:cstheme="majorBidi"/>
          <w:b/>
          <w:bCs/>
          <w:sz w:val="32"/>
          <w:szCs w:val="32"/>
        </w:rPr>
        <w:t>26</w:t>
      </w:r>
      <w:r w:rsidRPr="0055523E">
        <w:rPr>
          <w:rFonts w:asciiTheme="majorBidi" w:hAnsiTheme="majorBidi"/>
          <w:b/>
          <w:bCs/>
          <w:sz w:val="32"/>
          <w:szCs w:val="32"/>
        </w:rPr>
        <w:t>.</w:t>
      </w:r>
      <w:r w:rsidRPr="0055523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C6A69">
        <w:rPr>
          <w:rFonts w:asciiTheme="majorBidi" w:hAnsiTheme="majorBidi" w:cstheme="majorBidi" w:hint="cs"/>
          <w:b/>
          <w:bCs/>
          <w:sz w:val="32"/>
          <w:szCs w:val="32"/>
          <w:cs/>
        </w:rPr>
        <w:t>กองทุนสำรองเลี้ยงชีพ</w:t>
      </w:r>
    </w:p>
    <w:p w14:paraId="79D8CFA1" w14:textId="77777777" w:rsidR="002C6F89" w:rsidRPr="0055523E" w:rsidRDefault="002C6F89" w:rsidP="004F6A55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1C6A69">
        <w:rPr>
          <w:rFonts w:ascii="Angsana New" w:hAnsi="Angsana New" w:hint="cs"/>
          <w:sz w:val="32"/>
          <w:szCs w:val="32"/>
          <w:cs/>
        </w:rPr>
        <w:t xml:space="preserve"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โดยพนักงานจ่ายเงินสะสมและบริษัทจ่ายเงินสมทบในอัตราเท่ากันร้อยละ </w:t>
      </w:r>
      <w:r w:rsidRPr="0055523E">
        <w:rPr>
          <w:rFonts w:ascii="Angsana New" w:hAnsi="Angsana New"/>
          <w:sz w:val="32"/>
          <w:szCs w:val="32"/>
        </w:rPr>
        <w:t>3</w:t>
      </w:r>
      <w:r w:rsidRPr="001C6A69">
        <w:rPr>
          <w:rFonts w:ascii="Angsana New" w:hAnsi="Angsana New" w:hint="cs"/>
          <w:sz w:val="32"/>
          <w:szCs w:val="32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ตามพระราชบัญญัติกองทุนสำรองเลี้ยงชีพ พ.ศ. </w:t>
      </w:r>
      <w:r w:rsidRPr="0055523E">
        <w:rPr>
          <w:rFonts w:ascii="Angsana New" w:hAnsi="Angsana New"/>
          <w:sz w:val="32"/>
          <w:szCs w:val="32"/>
        </w:rPr>
        <w:t>2530</w:t>
      </w:r>
      <w:r w:rsidRPr="0055523E">
        <w:rPr>
          <w:rFonts w:ascii="Angsana New" w:hAnsi="Angsana New" w:hint="cs"/>
          <w:sz w:val="32"/>
          <w:szCs w:val="32"/>
        </w:rPr>
        <w:t xml:space="preserve"> </w:t>
      </w:r>
      <w:r w:rsidRPr="001C6A69">
        <w:rPr>
          <w:rFonts w:ascii="Angsana New" w:hAnsi="Angsana New"/>
          <w:sz w:val="32"/>
          <w:szCs w:val="32"/>
          <w:cs/>
        </w:rPr>
        <w:br/>
      </w:r>
      <w:r w:rsidRPr="001C6A69">
        <w:rPr>
          <w:rFonts w:ascii="Angsana New" w:hAnsi="Angsana New" w:hint="cs"/>
          <w:sz w:val="32"/>
          <w:szCs w:val="32"/>
          <w:cs/>
        </w:rPr>
        <w:t>และจัดการกองทุนโดยผู้จัดการกองทุนที่ได้รับอนุญาต</w:t>
      </w:r>
      <w:r w:rsidRPr="001C6A69">
        <w:rPr>
          <w:rFonts w:ascii="Angsana New" w:hAnsi="Angsana New"/>
          <w:sz w:val="32"/>
          <w:szCs w:val="32"/>
          <w:cs/>
        </w:rPr>
        <w:t xml:space="preserve"> </w:t>
      </w:r>
    </w:p>
    <w:p w14:paraId="2477C165" w14:textId="33814918" w:rsidR="002C6F89" w:rsidRPr="0055523E" w:rsidRDefault="002C6F89" w:rsidP="004F6A55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1C6A69">
        <w:rPr>
          <w:rFonts w:ascii="Angsana New" w:hAnsi="Angsana New"/>
          <w:sz w:val="32"/>
          <w:szCs w:val="32"/>
          <w:cs/>
        </w:rPr>
        <w:t xml:space="preserve">บริษัทจ่ายสมทบเข้ากองทุนสำรองเลี้ยงชีพสำหรับปีสิ้นสุดวันที่ </w:t>
      </w:r>
      <w:r w:rsidRPr="0055523E">
        <w:rPr>
          <w:rFonts w:ascii="Angsana New" w:hAnsi="Angsana New"/>
          <w:sz w:val="32"/>
          <w:szCs w:val="32"/>
        </w:rPr>
        <w:t>31</w:t>
      </w:r>
      <w:r w:rsidRPr="001C6A6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55523E">
        <w:rPr>
          <w:rFonts w:ascii="Angsana New" w:hAnsi="Angsana New"/>
          <w:sz w:val="32"/>
          <w:szCs w:val="32"/>
        </w:rPr>
        <w:t xml:space="preserve">2564 </w:t>
      </w:r>
      <w:r w:rsidRPr="001C6A69">
        <w:rPr>
          <w:rFonts w:ascii="Angsana New" w:hAnsi="Angsana New"/>
          <w:sz w:val="32"/>
          <w:szCs w:val="32"/>
          <w:cs/>
        </w:rPr>
        <w:t>และ</w:t>
      </w:r>
      <w:r w:rsidRPr="0055523E">
        <w:rPr>
          <w:rFonts w:ascii="Angsana New" w:hAnsi="Angsana New"/>
          <w:sz w:val="32"/>
          <w:szCs w:val="32"/>
        </w:rPr>
        <w:t xml:space="preserve"> 2563</w:t>
      </w:r>
      <w:r w:rsidRPr="001C6A69">
        <w:rPr>
          <w:rFonts w:ascii="Angsana New" w:hAnsi="Angsana New"/>
          <w:sz w:val="32"/>
          <w:szCs w:val="32"/>
          <w:cs/>
        </w:rPr>
        <w:t xml:space="preserve"> เป็นจำนวนเงิน </w:t>
      </w:r>
      <w:r w:rsidRPr="0055523E">
        <w:rPr>
          <w:rFonts w:ascii="Angsana New" w:hAnsi="Angsana New"/>
          <w:sz w:val="32"/>
          <w:szCs w:val="32"/>
        </w:rPr>
        <w:t xml:space="preserve">0.88 </w:t>
      </w:r>
      <w:r w:rsidRPr="001C6A69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Pr="0055523E">
        <w:rPr>
          <w:rFonts w:ascii="Angsana New" w:hAnsi="Angsana New"/>
          <w:sz w:val="32"/>
          <w:szCs w:val="32"/>
        </w:rPr>
        <w:t xml:space="preserve">0.89 </w:t>
      </w:r>
      <w:r w:rsidRPr="001C6A69">
        <w:rPr>
          <w:rFonts w:ascii="Angsana New" w:hAnsi="Angsana New"/>
          <w:sz w:val="32"/>
          <w:szCs w:val="32"/>
          <w:cs/>
        </w:rPr>
        <w:t xml:space="preserve">ล้านบาท ตามลำดับ </w:t>
      </w:r>
    </w:p>
    <w:p w14:paraId="01DDE4E8" w14:textId="77777777" w:rsidR="002C6F89" w:rsidRPr="0055523E" w:rsidRDefault="002C6F89" w:rsidP="004F6A55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21431290" w14:textId="77777777" w:rsidR="002C6F89" w:rsidRPr="0055523E" w:rsidRDefault="002C6F89" w:rsidP="00495061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55523E">
        <w:rPr>
          <w:rFonts w:asciiTheme="majorBidi" w:hAnsiTheme="majorBidi" w:cstheme="majorBidi"/>
          <w:b/>
          <w:bCs/>
          <w:sz w:val="32"/>
          <w:szCs w:val="32"/>
        </w:rPr>
        <w:t>27</w:t>
      </w:r>
      <w:r w:rsidRPr="0055523E">
        <w:rPr>
          <w:rFonts w:asciiTheme="majorBidi" w:hAnsiTheme="majorBidi"/>
          <w:b/>
          <w:bCs/>
          <w:sz w:val="32"/>
          <w:szCs w:val="32"/>
        </w:rPr>
        <w:t>.</w:t>
      </w:r>
      <w:r w:rsidRPr="0055523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C6A69">
        <w:rPr>
          <w:rFonts w:asciiTheme="majorBidi" w:hAnsiTheme="majorBidi" w:cstheme="majorBidi"/>
          <w:b/>
          <w:bCs/>
          <w:sz w:val="32"/>
          <w:szCs w:val="32"/>
          <w:cs/>
        </w:rPr>
        <w:t>การบริหารจัดการทุน</w:t>
      </w:r>
    </w:p>
    <w:p w14:paraId="252BF41B" w14:textId="77777777" w:rsidR="002C6F89" w:rsidRPr="0055523E" w:rsidRDefault="002C6F89" w:rsidP="00495061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C6A69">
        <w:rPr>
          <w:rFonts w:asciiTheme="majorBidi" w:hAnsiTheme="majorBidi" w:cstheme="majorBidi"/>
          <w:sz w:val="32"/>
          <w:szCs w:val="32"/>
          <w:cs/>
        </w:rPr>
        <w:t xml:space="preserve">วัตถุประสงค์ในการบริหารจัดการทุนที่สำคัญของบริษัทและบริษัทย่อยคือ การจัดให้มีซึ่งโครงสร้างทางการเงินและโครงสร้างของเงินทุนที่เหมาะสมและการดำรงไว้ซึ่งสภาพคล่องทางการเงินและความสามารถในการดำเนินธุรกิจอย่างต่อเนื่องต่อไปได้ตามปกติ ทั้งนี้ บริษัทและบริษัทย่อยไม่มีการเปลี่ยนแปลงที่สำคัญใด ๆ เกี่ยวกับนโยบายในการบริหารจัดการทุนในระหว่างปี </w:t>
      </w:r>
    </w:p>
    <w:p w14:paraId="224088D3" w14:textId="77777777" w:rsidR="002C6F89" w:rsidRPr="0055523E" w:rsidRDefault="002C6F89" w:rsidP="00495061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C6A69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55523E">
        <w:rPr>
          <w:rFonts w:asciiTheme="majorBidi" w:hAnsiTheme="majorBidi"/>
          <w:sz w:val="32"/>
          <w:szCs w:val="32"/>
        </w:rPr>
        <w:t xml:space="preserve"> </w:t>
      </w:r>
      <w:r w:rsidRPr="0055523E">
        <w:rPr>
          <w:rFonts w:asciiTheme="majorBidi" w:hAnsiTheme="majorBidi" w:cstheme="majorBidi"/>
          <w:sz w:val="32"/>
          <w:szCs w:val="32"/>
        </w:rPr>
        <w:t>31</w:t>
      </w:r>
      <w:r w:rsidRPr="001C6A6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55523E">
        <w:rPr>
          <w:rFonts w:asciiTheme="majorBidi" w:hAnsiTheme="majorBidi" w:cstheme="majorBidi"/>
          <w:sz w:val="32"/>
          <w:szCs w:val="32"/>
        </w:rPr>
        <w:t>2564</w:t>
      </w:r>
      <w:r w:rsidRPr="001C6A69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55523E">
        <w:rPr>
          <w:rFonts w:asciiTheme="majorBidi" w:hAnsiTheme="majorBidi" w:cstheme="majorBidi"/>
          <w:sz w:val="32"/>
          <w:szCs w:val="32"/>
        </w:rPr>
        <w:t>2563</w:t>
      </w:r>
      <w:r w:rsidRPr="0055523E">
        <w:rPr>
          <w:rFonts w:asciiTheme="majorBidi" w:hAnsiTheme="majorBidi"/>
          <w:sz w:val="32"/>
          <w:szCs w:val="32"/>
          <w:cs/>
        </w:rPr>
        <w:t xml:space="preserve"> </w:t>
      </w:r>
      <w:r w:rsidRPr="0055523E">
        <w:rPr>
          <w:rFonts w:asciiTheme="majorBidi" w:hAnsiTheme="majorBidi" w:cstheme="majorBidi"/>
          <w:sz w:val="32"/>
          <w:szCs w:val="32"/>
          <w:cs/>
        </w:rPr>
        <w:t>บริษัทและบริษัท</w:t>
      </w:r>
      <w:r w:rsidRPr="0055523E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55523E">
        <w:rPr>
          <w:rFonts w:asciiTheme="majorBidi" w:hAnsiTheme="majorBidi" w:cstheme="majorBidi"/>
          <w:sz w:val="32"/>
          <w:szCs w:val="32"/>
          <w:cs/>
        </w:rPr>
        <w:t>มีอัตราส่วนหนี้สินต่อทุนดังนี้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86"/>
        <w:gridCol w:w="1271"/>
        <w:gridCol w:w="134"/>
        <w:gridCol w:w="1278"/>
        <w:gridCol w:w="141"/>
        <w:gridCol w:w="1275"/>
        <w:gridCol w:w="134"/>
        <w:gridCol w:w="1244"/>
      </w:tblGrid>
      <w:tr w:rsidR="002C6F89" w:rsidRPr="0055523E" w14:paraId="0484299E" w14:textId="77777777" w:rsidTr="002218D6">
        <w:trPr>
          <w:cantSplit/>
        </w:trPr>
        <w:tc>
          <w:tcPr>
            <w:tcW w:w="2886" w:type="dxa"/>
          </w:tcPr>
          <w:p w14:paraId="20CDD867" w14:textId="77777777" w:rsidR="002C6F89" w:rsidRPr="0055523E" w:rsidRDefault="002C6F89" w:rsidP="002218D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right="-93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77" w:type="dxa"/>
            <w:gridSpan w:val="7"/>
            <w:tcBorders>
              <w:bottom w:val="single" w:sz="6" w:space="0" w:color="auto"/>
            </w:tcBorders>
          </w:tcPr>
          <w:p w14:paraId="13F3A16A" w14:textId="77777777" w:rsidR="002C6F89" w:rsidRPr="001C6A69" w:rsidRDefault="002C6F89" w:rsidP="002218D6">
            <w:pPr>
              <w:pStyle w:val="a0"/>
              <w:tabs>
                <w:tab w:val="left" w:pos="0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C6A6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อัตราส่วน</w:t>
            </w:r>
          </w:p>
        </w:tc>
      </w:tr>
      <w:tr w:rsidR="002C6F89" w:rsidRPr="0055523E" w14:paraId="557D861F" w14:textId="77777777" w:rsidTr="002218D6">
        <w:trPr>
          <w:cantSplit/>
        </w:trPr>
        <w:tc>
          <w:tcPr>
            <w:tcW w:w="2886" w:type="dxa"/>
          </w:tcPr>
          <w:p w14:paraId="5D3D3829" w14:textId="77777777" w:rsidR="002C6F89" w:rsidRPr="0055523E" w:rsidRDefault="002C6F89" w:rsidP="002218D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right="-9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8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0A06BB7" w14:textId="77777777" w:rsidR="002C6F89" w:rsidRPr="0055523E" w:rsidRDefault="002C6F89" w:rsidP="002218D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6A6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55117C1" w14:textId="77777777" w:rsidR="002C6F89" w:rsidRPr="0055523E" w:rsidRDefault="002C6F89" w:rsidP="002218D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0943DE" w14:textId="77777777" w:rsidR="002C6F89" w:rsidRPr="001C6A69" w:rsidRDefault="002C6F89" w:rsidP="002218D6">
            <w:pPr>
              <w:pStyle w:val="a0"/>
              <w:tabs>
                <w:tab w:val="left" w:pos="0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C6A6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C6F89" w:rsidRPr="0055523E" w14:paraId="01DD3C55" w14:textId="77777777" w:rsidTr="002218D6">
        <w:trPr>
          <w:cantSplit/>
        </w:trPr>
        <w:tc>
          <w:tcPr>
            <w:tcW w:w="2886" w:type="dxa"/>
          </w:tcPr>
          <w:p w14:paraId="4B8F315F" w14:textId="77777777" w:rsidR="002C6F89" w:rsidRPr="001C6A69" w:rsidRDefault="002C6F89" w:rsidP="002218D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right="-93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6" w:space="0" w:color="auto"/>
              <w:bottom w:val="single" w:sz="6" w:space="0" w:color="auto"/>
            </w:tcBorders>
          </w:tcPr>
          <w:p w14:paraId="4F65E8BF" w14:textId="77777777" w:rsidR="002C6F89" w:rsidRPr="0055523E" w:rsidRDefault="002C6F89" w:rsidP="002218D6">
            <w:pPr>
              <w:tabs>
                <w:tab w:val="left" w:pos="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523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39EBC0F" w14:textId="77777777" w:rsidR="002C6F89" w:rsidRPr="0055523E" w:rsidRDefault="002C6F89" w:rsidP="002218D6">
            <w:pPr>
              <w:tabs>
                <w:tab w:val="left" w:pos="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4BA148AA" w14:textId="77777777" w:rsidR="002C6F89" w:rsidRPr="0055523E" w:rsidRDefault="002C6F89" w:rsidP="002218D6">
            <w:pPr>
              <w:tabs>
                <w:tab w:val="left" w:pos="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523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1" w:type="dxa"/>
          </w:tcPr>
          <w:p w14:paraId="056D8AF6" w14:textId="77777777" w:rsidR="002C6F89" w:rsidRPr="0055523E" w:rsidRDefault="002C6F89" w:rsidP="002218D6">
            <w:pPr>
              <w:tabs>
                <w:tab w:val="left" w:pos="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5678B3BE" w14:textId="77777777" w:rsidR="002C6F89" w:rsidRPr="0055523E" w:rsidRDefault="002C6F89" w:rsidP="002218D6">
            <w:pPr>
              <w:tabs>
                <w:tab w:val="left" w:pos="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523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4" w:type="dxa"/>
          </w:tcPr>
          <w:p w14:paraId="6F945896" w14:textId="77777777" w:rsidR="002C6F89" w:rsidRPr="0055523E" w:rsidRDefault="002C6F89" w:rsidP="002218D6">
            <w:pPr>
              <w:tabs>
                <w:tab w:val="left" w:pos="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  <w:tcBorders>
              <w:bottom w:val="single" w:sz="6" w:space="0" w:color="auto"/>
            </w:tcBorders>
          </w:tcPr>
          <w:p w14:paraId="29176728" w14:textId="77777777" w:rsidR="002C6F89" w:rsidRPr="0055523E" w:rsidRDefault="002C6F89" w:rsidP="002218D6">
            <w:pPr>
              <w:tabs>
                <w:tab w:val="left" w:pos="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523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2C6F89" w:rsidRPr="0055523E" w14:paraId="7246EBD0" w14:textId="77777777" w:rsidTr="002218D6">
        <w:trPr>
          <w:cantSplit/>
        </w:trPr>
        <w:tc>
          <w:tcPr>
            <w:tcW w:w="2886" w:type="dxa"/>
          </w:tcPr>
          <w:p w14:paraId="1F603158" w14:textId="77777777" w:rsidR="002C6F89" w:rsidRPr="001C6A69" w:rsidRDefault="002C6F89" w:rsidP="002218D6">
            <w:pPr>
              <w:spacing w:line="320" w:lineRule="exact"/>
              <w:ind w:hanging="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6A6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อัตราส่วนหนี้สินต่อทุน</w:t>
            </w:r>
          </w:p>
        </w:tc>
        <w:tc>
          <w:tcPr>
            <w:tcW w:w="1271" w:type="dxa"/>
            <w:tcBorders>
              <w:top w:val="single" w:sz="6" w:space="0" w:color="auto"/>
              <w:bottom w:val="double" w:sz="6" w:space="0" w:color="auto"/>
            </w:tcBorders>
          </w:tcPr>
          <w:p w14:paraId="4851B3BE" w14:textId="414F1DAB" w:rsidR="002C6F89" w:rsidRPr="0055523E" w:rsidRDefault="002C6F89" w:rsidP="002218D6">
            <w:pPr>
              <w:pStyle w:val="acctfourfigures"/>
              <w:tabs>
                <w:tab w:val="clear" w:pos="765"/>
              </w:tabs>
              <w:spacing w:line="320" w:lineRule="exact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proofErr w:type="gramStart"/>
            <w:r w:rsidRPr="005552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0.9</w:t>
            </w:r>
            <w:r w:rsidR="00D47EF8" w:rsidRPr="005552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5552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:</w:t>
            </w:r>
            <w:proofErr w:type="gramEnd"/>
            <w:r w:rsidRPr="005552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1</w:t>
            </w:r>
          </w:p>
        </w:tc>
        <w:tc>
          <w:tcPr>
            <w:tcW w:w="134" w:type="dxa"/>
          </w:tcPr>
          <w:p w14:paraId="01696867" w14:textId="77777777" w:rsidR="002C6F89" w:rsidRPr="001C6A69" w:rsidRDefault="002C6F89" w:rsidP="002218D6">
            <w:pPr>
              <w:pStyle w:val="a0"/>
              <w:tabs>
                <w:tab w:val="left" w:pos="0"/>
                <w:tab w:val="decimal" w:pos="792"/>
              </w:tabs>
              <w:spacing w:line="320" w:lineRule="exact"/>
              <w:ind w:right="-36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43D6EBDE" w14:textId="77777777" w:rsidR="002C6F89" w:rsidRPr="0055523E" w:rsidRDefault="002C6F89" w:rsidP="002218D6">
            <w:pPr>
              <w:pStyle w:val="acctfourfigures"/>
              <w:tabs>
                <w:tab w:val="clear" w:pos="765"/>
              </w:tabs>
              <w:spacing w:line="320" w:lineRule="exact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proofErr w:type="gramStart"/>
            <w:r w:rsidRPr="003A7F7A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0.76</w:t>
            </w:r>
            <w:r w:rsidRPr="005552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:</w:t>
            </w:r>
            <w:proofErr w:type="gramEnd"/>
            <w:r w:rsidRPr="005552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1</w:t>
            </w:r>
          </w:p>
        </w:tc>
        <w:tc>
          <w:tcPr>
            <w:tcW w:w="141" w:type="dxa"/>
          </w:tcPr>
          <w:p w14:paraId="2723832F" w14:textId="77777777" w:rsidR="002C6F89" w:rsidRPr="001C6A69" w:rsidRDefault="002C6F89" w:rsidP="002218D6">
            <w:pPr>
              <w:pStyle w:val="a0"/>
              <w:tabs>
                <w:tab w:val="left" w:pos="0"/>
                <w:tab w:val="decimal" w:pos="792"/>
              </w:tabs>
              <w:spacing w:line="320" w:lineRule="exact"/>
              <w:ind w:right="-36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86C77B8" w14:textId="24B9CC91" w:rsidR="002C6F89" w:rsidRPr="0055523E" w:rsidRDefault="002C6F89" w:rsidP="002218D6">
            <w:pPr>
              <w:pStyle w:val="acctfourfigures"/>
              <w:tabs>
                <w:tab w:val="clear" w:pos="765"/>
              </w:tabs>
              <w:spacing w:line="320" w:lineRule="exact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proofErr w:type="gramStart"/>
            <w:r w:rsidRPr="005552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</w:t>
            </w:r>
            <w:r w:rsidR="00F81B3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</w:t>
            </w:r>
            <w:r w:rsidRPr="005552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:</w:t>
            </w:r>
            <w:proofErr w:type="gramEnd"/>
            <w:r w:rsidRPr="005552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1</w:t>
            </w:r>
          </w:p>
        </w:tc>
        <w:tc>
          <w:tcPr>
            <w:tcW w:w="134" w:type="dxa"/>
          </w:tcPr>
          <w:p w14:paraId="143998ED" w14:textId="77777777" w:rsidR="002C6F89" w:rsidRPr="001C6A69" w:rsidRDefault="002C6F89" w:rsidP="002218D6">
            <w:pPr>
              <w:pStyle w:val="a0"/>
              <w:tabs>
                <w:tab w:val="left" w:pos="0"/>
                <w:tab w:val="decimal" w:pos="792"/>
              </w:tabs>
              <w:spacing w:line="320" w:lineRule="exact"/>
              <w:ind w:right="-36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0AC6FBA" w14:textId="77777777" w:rsidR="002C6F89" w:rsidRPr="0055523E" w:rsidRDefault="002C6F89" w:rsidP="002218D6">
            <w:pPr>
              <w:pStyle w:val="acctfourfigures"/>
              <w:tabs>
                <w:tab w:val="clear" w:pos="765"/>
              </w:tabs>
              <w:spacing w:line="320" w:lineRule="exact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proofErr w:type="gramStart"/>
            <w:r w:rsidRPr="005552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0.56 :</w:t>
            </w:r>
            <w:proofErr w:type="gramEnd"/>
            <w:r w:rsidRPr="005552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1</w:t>
            </w:r>
          </w:p>
        </w:tc>
      </w:tr>
    </w:tbl>
    <w:p w14:paraId="5D05CA36" w14:textId="77777777" w:rsidR="004F6A55" w:rsidRPr="0055523E" w:rsidRDefault="004F6A55" w:rsidP="002C6F89">
      <w:pPr>
        <w:spacing w:line="350" w:lineRule="exact"/>
        <w:ind w:left="284" w:right="393" w:hanging="426"/>
        <w:rPr>
          <w:rFonts w:asciiTheme="majorBidi" w:hAnsiTheme="majorBidi" w:cstheme="majorBidi"/>
          <w:b/>
          <w:bCs/>
          <w:sz w:val="32"/>
          <w:szCs w:val="32"/>
        </w:rPr>
      </w:pPr>
    </w:p>
    <w:p w14:paraId="077E8EB8" w14:textId="77777777" w:rsidR="00495061" w:rsidRPr="0055523E" w:rsidRDefault="00495061" w:rsidP="00495061">
      <w:pPr>
        <w:spacing w:line="350" w:lineRule="exact"/>
        <w:ind w:right="393"/>
        <w:rPr>
          <w:rFonts w:asciiTheme="majorBidi" w:hAnsiTheme="majorBidi" w:cstheme="majorBidi"/>
          <w:b/>
          <w:bCs/>
          <w:sz w:val="32"/>
          <w:szCs w:val="32"/>
        </w:rPr>
      </w:pPr>
    </w:p>
    <w:p w14:paraId="7319778D" w14:textId="77777777" w:rsidR="004F6A55" w:rsidRPr="0055523E" w:rsidRDefault="004F6A55" w:rsidP="002C6F89">
      <w:pPr>
        <w:spacing w:line="350" w:lineRule="exact"/>
        <w:ind w:left="284" w:right="393" w:hanging="426"/>
        <w:rPr>
          <w:rFonts w:asciiTheme="majorBidi" w:hAnsiTheme="majorBidi" w:cstheme="majorBidi"/>
          <w:b/>
          <w:bCs/>
          <w:sz w:val="32"/>
          <w:szCs w:val="32"/>
        </w:rPr>
      </w:pPr>
    </w:p>
    <w:p w14:paraId="7177ED7D" w14:textId="207CE993" w:rsidR="002C6F89" w:rsidRPr="001C6A69" w:rsidRDefault="002C6F89" w:rsidP="004F6A55">
      <w:pPr>
        <w:spacing w:line="360" w:lineRule="exact"/>
        <w:ind w:left="284" w:right="393" w:hanging="426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5523E">
        <w:rPr>
          <w:rFonts w:asciiTheme="majorBidi" w:hAnsiTheme="majorBidi" w:cstheme="majorBidi"/>
          <w:b/>
          <w:bCs/>
          <w:sz w:val="32"/>
          <w:szCs w:val="32"/>
        </w:rPr>
        <w:t>28</w:t>
      </w:r>
      <w:r w:rsidRPr="0055523E">
        <w:rPr>
          <w:rFonts w:asciiTheme="majorBidi" w:hAnsiTheme="majorBidi"/>
          <w:b/>
          <w:bCs/>
          <w:sz w:val="32"/>
          <w:szCs w:val="32"/>
        </w:rPr>
        <w:t xml:space="preserve">.   </w:t>
      </w:r>
      <w:r w:rsidRPr="001C6A69">
        <w:rPr>
          <w:rFonts w:asciiTheme="majorBidi" w:hAnsiTheme="majorBidi"/>
          <w:b/>
          <w:bCs/>
          <w:sz w:val="32"/>
          <w:szCs w:val="32"/>
          <w:cs/>
        </w:rPr>
        <w:t>การส่งเสริมการลงทุน</w:t>
      </w:r>
    </w:p>
    <w:p w14:paraId="20DEC567" w14:textId="77777777" w:rsidR="002C6F89" w:rsidRPr="0055523E" w:rsidRDefault="002C6F89" w:rsidP="004F6A55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C6A69">
        <w:rPr>
          <w:rFonts w:asciiTheme="majorBidi" w:hAnsiTheme="majorBidi" w:cstheme="majorBidi"/>
          <w:sz w:val="32"/>
          <w:szCs w:val="32"/>
          <w:cs/>
        </w:rPr>
        <w:t xml:space="preserve">บริษัท โซลาร์ พีพีเอ็ม จำกัด (บริษัทย่อย) ได้รับสิทธิพิเศษจากการได้รับการส่งเสริมการลงทุนตามพระราชบัญญัติส่งเสริมการลงทุน พ.ศ. </w:t>
      </w:r>
      <w:r w:rsidRPr="0055523E">
        <w:rPr>
          <w:rFonts w:asciiTheme="majorBidi" w:hAnsiTheme="majorBidi" w:cstheme="majorBidi"/>
          <w:sz w:val="32"/>
          <w:szCs w:val="32"/>
        </w:rPr>
        <w:t xml:space="preserve">2520 </w:t>
      </w:r>
      <w:r w:rsidRPr="001C6A69">
        <w:rPr>
          <w:rFonts w:asciiTheme="majorBidi" w:hAnsiTheme="majorBidi" w:cstheme="majorBidi"/>
          <w:sz w:val="32"/>
          <w:szCs w:val="32"/>
          <w:cs/>
        </w:rPr>
        <w:t xml:space="preserve">เพื่อกิจการผลิตชิ้นส่วน และ/หรืออุปกรณ์สำหรับระบบที่ใช้ประโยชน์จากพลังงานแสงอาทิตย์ ตามบัตรส่งเสริมเลขที่ </w:t>
      </w:r>
      <w:r w:rsidRPr="0055523E">
        <w:rPr>
          <w:rFonts w:asciiTheme="majorBidi" w:hAnsiTheme="majorBidi" w:cstheme="majorBidi"/>
          <w:sz w:val="32"/>
          <w:szCs w:val="32"/>
        </w:rPr>
        <w:t>59</w:t>
      </w:r>
      <w:r w:rsidRPr="0055523E">
        <w:rPr>
          <w:rFonts w:asciiTheme="majorBidi" w:hAnsiTheme="majorBidi"/>
          <w:sz w:val="32"/>
          <w:szCs w:val="32"/>
        </w:rPr>
        <w:t>-</w:t>
      </w:r>
      <w:r w:rsidRPr="0055523E">
        <w:rPr>
          <w:rFonts w:asciiTheme="majorBidi" w:hAnsiTheme="majorBidi" w:cstheme="majorBidi"/>
          <w:sz w:val="32"/>
          <w:szCs w:val="32"/>
        </w:rPr>
        <w:t>0556</w:t>
      </w:r>
      <w:r w:rsidRPr="0055523E">
        <w:rPr>
          <w:rFonts w:asciiTheme="majorBidi" w:hAnsiTheme="majorBidi"/>
          <w:sz w:val="32"/>
          <w:szCs w:val="32"/>
        </w:rPr>
        <w:t>-</w:t>
      </w:r>
      <w:r w:rsidRPr="0055523E">
        <w:rPr>
          <w:rFonts w:asciiTheme="majorBidi" w:hAnsiTheme="majorBidi" w:cstheme="majorBidi"/>
          <w:sz w:val="32"/>
          <w:szCs w:val="32"/>
        </w:rPr>
        <w:t>1</w:t>
      </w:r>
      <w:r w:rsidRPr="0055523E">
        <w:rPr>
          <w:rFonts w:asciiTheme="majorBidi" w:hAnsiTheme="majorBidi"/>
          <w:sz w:val="32"/>
          <w:szCs w:val="32"/>
        </w:rPr>
        <w:t>-</w:t>
      </w:r>
      <w:r w:rsidRPr="0055523E">
        <w:rPr>
          <w:rFonts w:asciiTheme="majorBidi" w:hAnsiTheme="majorBidi" w:cstheme="majorBidi"/>
          <w:sz w:val="32"/>
          <w:szCs w:val="32"/>
        </w:rPr>
        <w:t>00</w:t>
      </w:r>
      <w:r w:rsidRPr="0055523E">
        <w:rPr>
          <w:rFonts w:asciiTheme="majorBidi" w:hAnsiTheme="majorBidi"/>
          <w:sz w:val="32"/>
          <w:szCs w:val="32"/>
        </w:rPr>
        <w:t>-</w:t>
      </w:r>
      <w:r w:rsidRPr="0055523E">
        <w:rPr>
          <w:rFonts w:asciiTheme="majorBidi" w:hAnsiTheme="majorBidi" w:cstheme="majorBidi"/>
          <w:sz w:val="32"/>
          <w:szCs w:val="32"/>
        </w:rPr>
        <w:t>1</w:t>
      </w:r>
      <w:r w:rsidRPr="0055523E">
        <w:rPr>
          <w:rFonts w:asciiTheme="majorBidi" w:hAnsiTheme="majorBidi"/>
          <w:sz w:val="32"/>
          <w:szCs w:val="32"/>
        </w:rPr>
        <w:t>-</w:t>
      </w:r>
      <w:r w:rsidRPr="0055523E">
        <w:rPr>
          <w:rFonts w:asciiTheme="majorBidi" w:hAnsiTheme="majorBidi" w:cstheme="majorBidi"/>
          <w:sz w:val="32"/>
          <w:szCs w:val="32"/>
        </w:rPr>
        <w:t xml:space="preserve">0 </w:t>
      </w:r>
      <w:r w:rsidRPr="001C6A69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55523E">
        <w:rPr>
          <w:rFonts w:asciiTheme="majorBidi" w:hAnsiTheme="majorBidi" w:cstheme="majorBidi"/>
          <w:sz w:val="32"/>
          <w:szCs w:val="32"/>
        </w:rPr>
        <w:t xml:space="preserve">28 </w:t>
      </w:r>
      <w:r w:rsidRPr="001C6A69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55523E">
        <w:rPr>
          <w:rFonts w:asciiTheme="majorBidi" w:hAnsiTheme="majorBidi" w:cstheme="majorBidi"/>
          <w:sz w:val="32"/>
          <w:szCs w:val="32"/>
        </w:rPr>
        <w:t xml:space="preserve">2559 </w:t>
      </w:r>
      <w:r w:rsidRPr="001C6A69">
        <w:rPr>
          <w:rFonts w:asciiTheme="majorBidi" w:hAnsiTheme="majorBidi" w:cstheme="majorBidi"/>
          <w:sz w:val="32"/>
          <w:szCs w:val="32"/>
          <w:cs/>
        </w:rPr>
        <w:t xml:space="preserve">โดยได้รับสิทธิพิเศษหลายประการ เช่น ได้รับยกเว้นภาษีเงินได้นิติบุคคลสำหรับกำไรสุทธิที่ได้จากการประกอบกิจการที่ได้รับการส่งเสริมในจำนวนที่ไม่เกินขอบเขตที่กำหนดไว้ในบัตรส่งเสริมการลงทุนเป็นระยะเวลาห้าปีนับตั้งแต่วันที่เริ่มมีรายได้จากกิจการที่ได้รับการส่งเสริม </w:t>
      </w:r>
    </w:p>
    <w:p w14:paraId="1D47D6F6" w14:textId="77777777" w:rsidR="002C6F89" w:rsidRPr="0055523E" w:rsidRDefault="002C6F89" w:rsidP="004F6A55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C6A69">
        <w:rPr>
          <w:rFonts w:asciiTheme="majorBidi" w:hAnsiTheme="majorBidi" w:cstheme="majorBidi"/>
          <w:sz w:val="32"/>
          <w:szCs w:val="32"/>
          <w:cs/>
        </w:rPr>
        <w:t>ในฐานะที่บริษัทย่อยเป็นกิจการที่ได้รับการส่งเสริมการลงทุน บริษัทย่อยต้องปฏิบัติตามเงื่อนไขและข้อกำหนด</w:t>
      </w:r>
      <w:r w:rsidRPr="001C6A69">
        <w:rPr>
          <w:rFonts w:asciiTheme="majorBidi" w:hAnsiTheme="majorBidi" w:cstheme="majorBidi" w:hint="cs"/>
          <w:sz w:val="32"/>
          <w:szCs w:val="32"/>
          <w:cs/>
        </w:rPr>
        <w:t xml:space="preserve">ต่าง </w:t>
      </w:r>
      <w:r w:rsidRPr="001C6A69">
        <w:rPr>
          <w:rFonts w:asciiTheme="majorBidi" w:hAnsiTheme="majorBidi" w:cstheme="majorBidi"/>
          <w:sz w:val="32"/>
          <w:szCs w:val="32"/>
          <w:cs/>
        </w:rPr>
        <w:t>ๆ ที่กำหนดไว้ในบัตรส่งเสริมการลงทุน</w:t>
      </w:r>
    </w:p>
    <w:p w14:paraId="680E6D56" w14:textId="1B3C0AA8" w:rsidR="002C6F89" w:rsidRPr="0055523E" w:rsidRDefault="002C6F89" w:rsidP="004F6A55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A7F7A">
        <w:rPr>
          <w:rFonts w:asciiTheme="majorBidi" w:hAnsiTheme="majorBidi" w:cstheme="majorBidi"/>
          <w:sz w:val="32"/>
          <w:szCs w:val="32"/>
          <w:cs/>
        </w:rPr>
        <w:t>รายได้ (ไม่รวมกำไรหรือขาดทุนจากอัตราแลกเปลี่ยนและรายได้อื่น) แยกตามกิจการที่ได้รับการส่งเสริมและไม่ได้รับการส่งเสริมสำหรับปีสิ้นสุดวันที่</w:t>
      </w:r>
      <w:r w:rsidRPr="0055523E">
        <w:rPr>
          <w:rFonts w:asciiTheme="majorBidi" w:hAnsiTheme="majorBidi" w:cstheme="majorBidi"/>
          <w:sz w:val="32"/>
          <w:szCs w:val="32"/>
        </w:rPr>
        <w:t xml:space="preserve"> 31</w:t>
      </w:r>
      <w:r w:rsidRPr="001C6A69">
        <w:rPr>
          <w:rFonts w:asciiTheme="majorBidi" w:hAnsiTheme="majorBidi"/>
          <w:sz w:val="32"/>
          <w:szCs w:val="32"/>
          <w:cs/>
        </w:rPr>
        <w:t xml:space="preserve"> ธันวาคม</w:t>
      </w:r>
      <w:r w:rsidRPr="0055523E">
        <w:rPr>
          <w:rFonts w:asciiTheme="majorBidi" w:hAnsiTheme="majorBidi" w:cstheme="majorBidi"/>
          <w:sz w:val="32"/>
          <w:szCs w:val="32"/>
        </w:rPr>
        <w:t xml:space="preserve"> 2564</w:t>
      </w:r>
      <w:r w:rsidRPr="001C6A69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55523E">
        <w:rPr>
          <w:rFonts w:asciiTheme="majorBidi" w:hAnsiTheme="majorBidi" w:cstheme="majorBidi"/>
          <w:sz w:val="32"/>
          <w:szCs w:val="32"/>
        </w:rPr>
        <w:t>2563</w:t>
      </w:r>
      <w:r w:rsidRPr="0055523E">
        <w:rPr>
          <w:rFonts w:asciiTheme="majorBidi" w:hAnsiTheme="majorBidi"/>
          <w:sz w:val="32"/>
          <w:szCs w:val="32"/>
          <w:cs/>
        </w:rPr>
        <w:t xml:space="preserve"> </w:t>
      </w:r>
      <w:r w:rsidRPr="0055523E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960" w:type="dxa"/>
        <w:tblInd w:w="284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325"/>
        <w:gridCol w:w="906"/>
        <w:gridCol w:w="139"/>
        <w:gridCol w:w="1077"/>
        <w:gridCol w:w="134"/>
        <w:gridCol w:w="907"/>
        <w:gridCol w:w="142"/>
        <w:gridCol w:w="1077"/>
        <w:gridCol w:w="134"/>
        <w:gridCol w:w="1077"/>
        <w:gridCol w:w="135"/>
        <w:gridCol w:w="907"/>
      </w:tblGrid>
      <w:tr w:rsidR="002C6F89" w:rsidRPr="0055523E" w14:paraId="66690858" w14:textId="77777777" w:rsidTr="002218D6">
        <w:trPr>
          <w:trHeight w:val="20"/>
        </w:trPr>
        <w:tc>
          <w:tcPr>
            <w:tcW w:w="2325" w:type="dxa"/>
          </w:tcPr>
          <w:p w14:paraId="0C857182" w14:textId="77777777" w:rsidR="002C6F89" w:rsidRPr="0055523E" w:rsidRDefault="002C6F89" w:rsidP="00EA6487">
            <w:pPr>
              <w:pStyle w:val="NoSpacing"/>
              <w:spacing w:line="2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35" w:type="dxa"/>
            <w:gridSpan w:val="11"/>
            <w:tcBorders>
              <w:bottom w:val="single" w:sz="6" w:space="0" w:color="auto"/>
            </w:tcBorders>
            <w:vAlign w:val="center"/>
          </w:tcPr>
          <w:p w14:paraId="766045F7" w14:textId="77777777" w:rsidR="002C6F89" w:rsidRPr="0055523E" w:rsidRDefault="002C6F89" w:rsidP="00EA6487">
            <w:pPr>
              <w:pStyle w:val="NoSpacing"/>
              <w:spacing w:line="260" w:lineRule="exact"/>
              <w:ind w:left="-51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C6A69">
              <w:rPr>
                <w:rFonts w:asciiTheme="majorBidi" w:hAnsiTheme="majorBidi" w:cstheme="majorBidi" w:hint="cs"/>
                <w:sz w:val="22"/>
                <w:szCs w:val="22"/>
                <w:cs/>
              </w:rPr>
              <w:t>พัน</w:t>
            </w: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tr w:rsidR="002C6F89" w:rsidRPr="0055523E" w14:paraId="27C42419" w14:textId="77777777" w:rsidTr="002218D6">
        <w:trPr>
          <w:trHeight w:val="20"/>
        </w:trPr>
        <w:tc>
          <w:tcPr>
            <w:tcW w:w="2325" w:type="dxa"/>
          </w:tcPr>
          <w:p w14:paraId="6671FC4C" w14:textId="77777777" w:rsidR="002C6F89" w:rsidRPr="0055523E" w:rsidRDefault="002C6F89" w:rsidP="00EA6487">
            <w:pPr>
              <w:pStyle w:val="NoSpacing"/>
              <w:spacing w:line="2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35" w:type="dxa"/>
            <w:gridSpan w:val="11"/>
            <w:tcBorders>
              <w:bottom w:val="single" w:sz="6" w:space="0" w:color="auto"/>
            </w:tcBorders>
            <w:vAlign w:val="center"/>
          </w:tcPr>
          <w:p w14:paraId="3DE8D1C4" w14:textId="77777777" w:rsidR="002C6F89" w:rsidRPr="001C6A69" w:rsidRDefault="002C6F89" w:rsidP="00EA6487">
            <w:pPr>
              <w:pStyle w:val="NoSpacing"/>
              <w:spacing w:line="260" w:lineRule="exact"/>
              <w:ind w:left="-51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2C6F89" w:rsidRPr="0055523E" w14:paraId="05FA75A0" w14:textId="77777777" w:rsidTr="002218D6">
        <w:trPr>
          <w:trHeight w:val="20"/>
        </w:trPr>
        <w:tc>
          <w:tcPr>
            <w:tcW w:w="2325" w:type="dxa"/>
          </w:tcPr>
          <w:p w14:paraId="2AA98908" w14:textId="77777777" w:rsidR="002C6F89" w:rsidRPr="0055523E" w:rsidRDefault="002C6F89" w:rsidP="00EA6487">
            <w:pPr>
              <w:pStyle w:val="NoSpacing"/>
              <w:spacing w:line="2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16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4FAC95A" w14:textId="77777777" w:rsidR="002C6F89" w:rsidRPr="0055523E" w:rsidRDefault="002C6F89" w:rsidP="00EA6487">
            <w:pPr>
              <w:pStyle w:val="NoSpacing"/>
              <w:spacing w:line="260" w:lineRule="exact"/>
              <w:ind w:left="-109" w:right="-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40B6C8B" w14:textId="77777777" w:rsidR="002C6F89" w:rsidRPr="0055523E" w:rsidRDefault="002C6F89" w:rsidP="00EA6487">
            <w:pPr>
              <w:pStyle w:val="NoSpacing"/>
              <w:spacing w:line="2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33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54FEB16" w14:textId="77777777" w:rsidR="002C6F89" w:rsidRPr="0055523E" w:rsidRDefault="002C6F89" w:rsidP="00EA6487">
            <w:pPr>
              <w:pStyle w:val="NoSpacing"/>
              <w:spacing w:line="260" w:lineRule="exact"/>
              <w:ind w:left="-109" w:right="-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</w:tr>
      <w:tr w:rsidR="002C6F89" w:rsidRPr="0055523E" w14:paraId="5033A876" w14:textId="77777777" w:rsidTr="002218D6">
        <w:trPr>
          <w:trHeight w:val="20"/>
        </w:trPr>
        <w:tc>
          <w:tcPr>
            <w:tcW w:w="2325" w:type="dxa"/>
          </w:tcPr>
          <w:p w14:paraId="747F2B4D" w14:textId="77777777" w:rsidR="002C6F89" w:rsidRPr="0055523E" w:rsidRDefault="002C6F89" w:rsidP="00EA6487">
            <w:pPr>
              <w:pStyle w:val="NoSpacing"/>
              <w:spacing w:line="2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6" w:type="dxa"/>
            <w:tcBorders>
              <w:top w:val="single" w:sz="6" w:space="0" w:color="auto"/>
            </w:tcBorders>
            <w:vAlign w:val="center"/>
          </w:tcPr>
          <w:p w14:paraId="4DAD214F" w14:textId="77777777" w:rsidR="002C6F89" w:rsidRPr="0055523E" w:rsidRDefault="002C6F89" w:rsidP="00EA6487">
            <w:pPr>
              <w:pStyle w:val="NoSpacing"/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กิจการที่ได้รับ</w:t>
            </w:r>
          </w:p>
        </w:tc>
        <w:tc>
          <w:tcPr>
            <w:tcW w:w="139" w:type="dxa"/>
            <w:tcBorders>
              <w:top w:val="single" w:sz="6" w:space="0" w:color="auto"/>
            </w:tcBorders>
            <w:vAlign w:val="center"/>
          </w:tcPr>
          <w:p w14:paraId="05E3A2C1" w14:textId="77777777" w:rsidR="002C6F89" w:rsidRPr="0055523E" w:rsidRDefault="002C6F89" w:rsidP="00EA6487">
            <w:pPr>
              <w:pStyle w:val="NoSpacing"/>
              <w:spacing w:line="260" w:lineRule="exact"/>
              <w:ind w:left="-51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  <w:vAlign w:val="center"/>
          </w:tcPr>
          <w:p w14:paraId="08E76B6E" w14:textId="77777777" w:rsidR="002C6F89" w:rsidRPr="0055523E" w:rsidRDefault="002C6F89" w:rsidP="00EA6487">
            <w:pPr>
              <w:pStyle w:val="NoSpacing"/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1C6A69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กิจการที่ไม่ได้รับ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center"/>
          </w:tcPr>
          <w:p w14:paraId="31111FF9" w14:textId="77777777" w:rsidR="002C6F89" w:rsidRPr="0055523E" w:rsidRDefault="002C6F89" w:rsidP="00EA6487">
            <w:pPr>
              <w:pStyle w:val="NoSpacing"/>
              <w:spacing w:line="260" w:lineRule="exact"/>
              <w:ind w:left="-57" w:right="-57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vAlign w:val="center"/>
          </w:tcPr>
          <w:p w14:paraId="79045218" w14:textId="77777777" w:rsidR="002C6F89" w:rsidRPr="0055523E" w:rsidRDefault="002C6F89" w:rsidP="00EA6487">
            <w:pPr>
              <w:pStyle w:val="NoSpacing"/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42" w:type="dxa"/>
            <w:vAlign w:val="center"/>
          </w:tcPr>
          <w:p w14:paraId="35CE5D3A" w14:textId="77777777" w:rsidR="002C6F89" w:rsidRPr="0055523E" w:rsidRDefault="002C6F89" w:rsidP="00EA6487">
            <w:pPr>
              <w:pStyle w:val="NoSpacing"/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  <w:vAlign w:val="center"/>
          </w:tcPr>
          <w:p w14:paraId="48DB534F" w14:textId="77777777" w:rsidR="002C6F89" w:rsidRPr="0055523E" w:rsidRDefault="002C6F89" w:rsidP="00EA6487">
            <w:pPr>
              <w:pStyle w:val="NoSpacing"/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กิจการที่ได้รับ</w:t>
            </w:r>
          </w:p>
        </w:tc>
        <w:tc>
          <w:tcPr>
            <w:tcW w:w="134" w:type="dxa"/>
            <w:vAlign w:val="center"/>
          </w:tcPr>
          <w:p w14:paraId="2117E45A" w14:textId="77777777" w:rsidR="002C6F89" w:rsidRPr="0055523E" w:rsidRDefault="002C6F89" w:rsidP="00EA6487">
            <w:pPr>
              <w:pStyle w:val="NoSpacing"/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  <w:vAlign w:val="center"/>
          </w:tcPr>
          <w:p w14:paraId="2CA024B1" w14:textId="77777777" w:rsidR="002C6F89" w:rsidRPr="0055523E" w:rsidRDefault="002C6F89" w:rsidP="00EA6487">
            <w:pPr>
              <w:pStyle w:val="NoSpacing"/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1C6A69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กิจการที่ไม่ได้รับ</w:t>
            </w:r>
          </w:p>
        </w:tc>
        <w:tc>
          <w:tcPr>
            <w:tcW w:w="135" w:type="dxa"/>
            <w:vAlign w:val="center"/>
          </w:tcPr>
          <w:p w14:paraId="16AC6588" w14:textId="77777777" w:rsidR="002C6F89" w:rsidRPr="0055523E" w:rsidRDefault="002C6F89" w:rsidP="00EA6487">
            <w:pPr>
              <w:pStyle w:val="NoSpacing"/>
              <w:spacing w:line="260" w:lineRule="exact"/>
              <w:ind w:left="-57" w:right="-57" w:hanging="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vAlign w:val="center"/>
          </w:tcPr>
          <w:p w14:paraId="6EBFD3F7" w14:textId="77777777" w:rsidR="002C6F89" w:rsidRPr="0055523E" w:rsidRDefault="002C6F89" w:rsidP="00EA6487">
            <w:pPr>
              <w:pStyle w:val="NoSpacing"/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2C6F89" w:rsidRPr="0055523E" w14:paraId="3DA5E5BE" w14:textId="77777777" w:rsidTr="002218D6">
        <w:trPr>
          <w:trHeight w:val="20"/>
        </w:trPr>
        <w:tc>
          <w:tcPr>
            <w:tcW w:w="2325" w:type="dxa"/>
          </w:tcPr>
          <w:p w14:paraId="68D288E9" w14:textId="77777777" w:rsidR="002C6F89" w:rsidRPr="0055523E" w:rsidRDefault="002C6F89" w:rsidP="00EA6487">
            <w:pPr>
              <w:pStyle w:val="NoSpacing"/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6" w:type="dxa"/>
            <w:tcBorders>
              <w:bottom w:val="single" w:sz="6" w:space="0" w:color="auto"/>
            </w:tcBorders>
            <w:vAlign w:val="center"/>
          </w:tcPr>
          <w:p w14:paraId="6FDB4EDF" w14:textId="77777777" w:rsidR="002C6F89" w:rsidRPr="001C6A69" w:rsidRDefault="002C6F89" w:rsidP="00EA6487">
            <w:pPr>
              <w:pStyle w:val="NoSpacing"/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การส่งเสริม</w:t>
            </w:r>
          </w:p>
        </w:tc>
        <w:tc>
          <w:tcPr>
            <w:tcW w:w="139" w:type="dxa"/>
            <w:vAlign w:val="center"/>
          </w:tcPr>
          <w:p w14:paraId="4B6DC75C" w14:textId="77777777" w:rsidR="002C6F89" w:rsidRPr="0055523E" w:rsidRDefault="002C6F89" w:rsidP="00EA6487">
            <w:pPr>
              <w:pStyle w:val="NoSpacing"/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  <w:vAlign w:val="center"/>
          </w:tcPr>
          <w:p w14:paraId="4D85E21F" w14:textId="77777777" w:rsidR="002C6F89" w:rsidRPr="001C6A69" w:rsidRDefault="002C6F89" w:rsidP="00EA6487">
            <w:pPr>
              <w:pStyle w:val="NoSpacing"/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การส่งเสริม</w:t>
            </w:r>
          </w:p>
        </w:tc>
        <w:tc>
          <w:tcPr>
            <w:tcW w:w="134" w:type="dxa"/>
            <w:vAlign w:val="center"/>
          </w:tcPr>
          <w:p w14:paraId="2440A6F7" w14:textId="77777777" w:rsidR="002C6F89" w:rsidRPr="0055523E" w:rsidRDefault="002C6F89" w:rsidP="00EA6487">
            <w:pPr>
              <w:pStyle w:val="NoSpacing"/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center"/>
          </w:tcPr>
          <w:p w14:paraId="5F521431" w14:textId="77777777" w:rsidR="002C6F89" w:rsidRPr="0055523E" w:rsidRDefault="002C6F89" w:rsidP="00EA6487">
            <w:pPr>
              <w:pStyle w:val="NoSpacing"/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center"/>
          </w:tcPr>
          <w:p w14:paraId="6ADD7A0F" w14:textId="77777777" w:rsidR="002C6F89" w:rsidRPr="0055523E" w:rsidRDefault="002C6F89" w:rsidP="00EA6487">
            <w:pPr>
              <w:pStyle w:val="NoSpacing"/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  <w:vAlign w:val="center"/>
          </w:tcPr>
          <w:p w14:paraId="4DA07E9F" w14:textId="77777777" w:rsidR="002C6F89" w:rsidRPr="001C6A69" w:rsidRDefault="002C6F89" w:rsidP="00EA6487">
            <w:pPr>
              <w:pStyle w:val="NoSpacing"/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การส่งเสริม</w:t>
            </w:r>
          </w:p>
        </w:tc>
        <w:tc>
          <w:tcPr>
            <w:tcW w:w="134" w:type="dxa"/>
            <w:vAlign w:val="center"/>
          </w:tcPr>
          <w:p w14:paraId="21266644" w14:textId="77777777" w:rsidR="002C6F89" w:rsidRPr="0055523E" w:rsidRDefault="002C6F89" w:rsidP="00EA6487">
            <w:pPr>
              <w:pStyle w:val="NoSpacing"/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  <w:vAlign w:val="center"/>
          </w:tcPr>
          <w:p w14:paraId="592E03A3" w14:textId="77777777" w:rsidR="002C6F89" w:rsidRPr="001C6A69" w:rsidRDefault="002C6F89" w:rsidP="00EA6487">
            <w:pPr>
              <w:pStyle w:val="NoSpacing"/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การส่งเสริม</w:t>
            </w:r>
          </w:p>
        </w:tc>
        <w:tc>
          <w:tcPr>
            <w:tcW w:w="135" w:type="dxa"/>
            <w:vAlign w:val="center"/>
          </w:tcPr>
          <w:p w14:paraId="554E6240" w14:textId="77777777" w:rsidR="002C6F89" w:rsidRPr="0055523E" w:rsidRDefault="002C6F89" w:rsidP="00EA6487">
            <w:pPr>
              <w:pStyle w:val="NoSpacing"/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center"/>
          </w:tcPr>
          <w:p w14:paraId="3B1C0984" w14:textId="77777777" w:rsidR="002C6F89" w:rsidRPr="0055523E" w:rsidRDefault="002C6F89" w:rsidP="00EA6487">
            <w:pPr>
              <w:pStyle w:val="NoSpacing"/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C6F89" w:rsidRPr="0055523E" w14:paraId="29D570CB" w14:textId="77777777" w:rsidTr="002218D6">
        <w:trPr>
          <w:trHeight w:val="20"/>
        </w:trPr>
        <w:tc>
          <w:tcPr>
            <w:tcW w:w="2325" w:type="dxa"/>
          </w:tcPr>
          <w:p w14:paraId="206B8D3B" w14:textId="77777777" w:rsidR="002C6F89" w:rsidRPr="001C6A69" w:rsidRDefault="002C6F89" w:rsidP="00EA6487">
            <w:pPr>
              <w:pStyle w:val="NoSpacing"/>
              <w:tabs>
                <w:tab w:val="left" w:pos="2410"/>
              </w:tabs>
              <w:spacing w:line="260" w:lineRule="exact"/>
              <w:ind w:right="-108" w:hanging="5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6A69">
              <w:rPr>
                <w:rFonts w:asciiTheme="majorBidi" w:hAnsiTheme="majorBidi" w:cstheme="majorBidi" w:hint="cs"/>
                <w:sz w:val="22"/>
                <w:szCs w:val="22"/>
                <w:cs/>
              </w:rPr>
              <w:t>ขายสุทธิ</w:t>
            </w:r>
          </w:p>
        </w:tc>
        <w:tc>
          <w:tcPr>
            <w:tcW w:w="906" w:type="dxa"/>
            <w:tcBorders>
              <w:top w:val="single" w:sz="6" w:space="0" w:color="auto"/>
            </w:tcBorders>
            <w:vAlign w:val="bottom"/>
          </w:tcPr>
          <w:p w14:paraId="5915D6CA" w14:textId="77777777" w:rsidR="002C6F89" w:rsidRPr="0055523E" w:rsidRDefault="002C6F89" w:rsidP="00EA6487">
            <w:pPr>
              <w:tabs>
                <w:tab w:val="left" w:pos="284"/>
                <w:tab w:val="left" w:pos="3600"/>
                <w:tab w:val="left" w:pos="4500"/>
              </w:tabs>
              <w:spacing w:line="260" w:lineRule="exact"/>
              <w:ind w:left="-346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9" w:type="dxa"/>
            <w:vAlign w:val="bottom"/>
          </w:tcPr>
          <w:p w14:paraId="35DDF2BA" w14:textId="77777777" w:rsidR="002C6F89" w:rsidRPr="0055523E" w:rsidRDefault="002C6F89" w:rsidP="00EA6487">
            <w:pPr>
              <w:pStyle w:val="NoSpacing"/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  <w:vAlign w:val="bottom"/>
          </w:tcPr>
          <w:p w14:paraId="1EB5A044" w14:textId="6F1C882C" w:rsidR="002C6F89" w:rsidRPr="0055523E" w:rsidRDefault="00A6540B" w:rsidP="00EA6487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1,692,851</w:t>
            </w:r>
          </w:p>
        </w:tc>
        <w:tc>
          <w:tcPr>
            <w:tcW w:w="134" w:type="dxa"/>
            <w:vAlign w:val="bottom"/>
          </w:tcPr>
          <w:p w14:paraId="38D20A40" w14:textId="77777777" w:rsidR="002C6F89" w:rsidRPr="0055523E" w:rsidRDefault="002C6F89" w:rsidP="00EA6487">
            <w:pPr>
              <w:pStyle w:val="NoSpacing"/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vAlign w:val="bottom"/>
          </w:tcPr>
          <w:p w14:paraId="6CDFFFE8" w14:textId="795E3CB7" w:rsidR="002C6F89" w:rsidRPr="0055523E" w:rsidRDefault="00A6540B" w:rsidP="00EA6487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1,692,851</w:t>
            </w:r>
          </w:p>
        </w:tc>
        <w:tc>
          <w:tcPr>
            <w:tcW w:w="142" w:type="dxa"/>
            <w:vAlign w:val="bottom"/>
          </w:tcPr>
          <w:p w14:paraId="68694C22" w14:textId="77777777" w:rsidR="002C6F89" w:rsidRPr="0055523E" w:rsidRDefault="002C6F89" w:rsidP="00EA6487">
            <w:pPr>
              <w:pStyle w:val="NoSpacing"/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  <w:vAlign w:val="bottom"/>
          </w:tcPr>
          <w:p w14:paraId="2A9AA113" w14:textId="77777777" w:rsidR="002C6F89" w:rsidRPr="0055523E" w:rsidRDefault="002C6F89" w:rsidP="00EA6487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13,783</w:t>
            </w:r>
          </w:p>
        </w:tc>
        <w:tc>
          <w:tcPr>
            <w:tcW w:w="134" w:type="dxa"/>
            <w:vAlign w:val="bottom"/>
          </w:tcPr>
          <w:p w14:paraId="09221EE3" w14:textId="77777777" w:rsidR="002C6F89" w:rsidRPr="0055523E" w:rsidRDefault="002C6F89" w:rsidP="00EA6487">
            <w:pPr>
              <w:pStyle w:val="NoSpacing"/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  <w:vAlign w:val="bottom"/>
          </w:tcPr>
          <w:p w14:paraId="7D079ACA" w14:textId="77777777" w:rsidR="002C6F89" w:rsidRPr="0055523E" w:rsidRDefault="002C6F89" w:rsidP="00EA6487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1,427,886</w:t>
            </w:r>
          </w:p>
        </w:tc>
        <w:tc>
          <w:tcPr>
            <w:tcW w:w="135" w:type="dxa"/>
            <w:vAlign w:val="bottom"/>
          </w:tcPr>
          <w:p w14:paraId="27CA3DA8" w14:textId="77777777" w:rsidR="002C6F89" w:rsidRPr="0055523E" w:rsidRDefault="002C6F89" w:rsidP="00EA6487">
            <w:pPr>
              <w:pStyle w:val="NoSpacing"/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vAlign w:val="bottom"/>
          </w:tcPr>
          <w:p w14:paraId="14AC1CB1" w14:textId="77777777" w:rsidR="002C6F89" w:rsidRPr="0055523E" w:rsidRDefault="002C6F89" w:rsidP="00EA6487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1,441,669</w:t>
            </w:r>
          </w:p>
        </w:tc>
      </w:tr>
      <w:tr w:rsidR="002C6F89" w:rsidRPr="0055523E" w14:paraId="37EEED8D" w14:textId="77777777" w:rsidTr="002218D6">
        <w:trPr>
          <w:trHeight w:val="20"/>
        </w:trPr>
        <w:tc>
          <w:tcPr>
            <w:tcW w:w="2325" w:type="dxa"/>
          </w:tcPr>
          <w:p w14:paraId="7C54E1F3" w14:textId="77777777" w:rsidR="002C6F89" w:rsidRPr="001C6A69" w:rsidRDefault="002C6F89" w:rsidP="00EA6487">
            <w:pPr>
              <w:pStyle w:val="NoSpacing"/>
              <w:tabs>
                <w:tab w:val="left" w:pos="2410"/>
              </w:tabs>
              <w:spacing w:line="260" w:lineRule="exact"/>
              <w:ind w:left="113" w:right="-108" w:hanging="17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รายได้จากการ</w:t>
            </w:r>
            <w:r w:rsidRPr="001C6A69">
              <w:rPr>
                <w:rFonts w:asciiTheme="majorBidi" w:hAnsiTheme="majorBidi" w:cstheme="majorBidi" w:hint="cs"/>
                <w:sz w:val="22"/>
                <w:szCs w:val="22"/>
                <w:cs/>
              </w:rPr>
              <w:t>ขายและติดตั้งหลังคาโซลาร์เซลล์</w:t>
            </w:r>
          </w:p>
        </w:tc>
        <w:tc>
          <w:tcPr>
            <w:tcW w:w="906" w:type="dxa"/>
            <w:vAlign w:val="bottom"/>
          </w:tcPr>
          <w:p w14:paraId="5F6D2F0C" w14:textId="77777777" w:rsidR="002C6F89" w:rsidRPr="0055523E" w:rsidRDefault="002C6F89" w:rsidP="00EA6487">
            <w:pPr>
              <w:tabs>
                <w:tab w:val="left" w:pos="284"/>
                <w:tab w:val="left" w:pos="3600"/>
                <w:tab w:val="left" w:pos="4500"/>
              </w:tabs>
              <w:spacing w:line="260" w:lineRule="exact"/>
              <w:ind w:left="-346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9" w:type="dxa"/>
            <w:vAlign w:val="bottom"/>
          </w:tcPr>
          <w:p w14:paraId="7AB2BE4A" w14:textId="77777777" w:rsidR="002C6F89" w:rsidRPr="0055523E" w:rsidRDefault="002C6F89" w:rsidP="00EA6487">
            <w:pPr>
              <w:pStyle w:val="NoSpacing"/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  <w:vAlign w:val="bottom"/>
          </w:tcPr>
          <w:p w14:paraId="363B2268" w14:textId="056FA3C1" w:rsidR="002C6F89" w:rsidRPr="0055523E" w:rsidRDefault="00A6540B" w:rsidP="00EA6487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351,988</w:t>
            </w:r>
          </w:p>
        </w:tc>
        <w:tc>
          <w:tcPr>
            <w:tcW w:w="134" w:type="dxa"/>
            <w:vAlign w:val="bottom"/>
          </w:tcPr>
          <w:p w14:paraId="15A3BDA2" w14:textId="77777777" w:rsidR="002C6F89" w:rsidRPr="0055523E" w:rsidRDefault="002C6F89" w:rsidP="00EA6487">
            <w:pPr>
              <w:pStyle w:val="NoSpacing"/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vAlign w:val="bottom"/>
          </w:tcPr>
          <w:p w14:paraId="45AEBF20" w14:textId="7A75CFC3" w:rsidR="002C6F89" w:rsidRPr="0055523E" w:rsidRDefault="00A6540B" w:rsidP="00EA6487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351,988</w:t>
            </w:r>
          </w:p>
        </w:tc>
        <w:tc>
          <w:tcPr>
            <w:tcW w:w="142" w:type="dxa"/>
            <w:vAlign w:val="bottom"/>
          </w:tcPr>
          <w:p w14:paraId="5BE70F35" w14:textId="77777777" w:rsidR="002C6F89" w:rsidRPr="0055523E" w:rsidRDefault="002C6F89" w:rsidP="00EA6487">
            <w:pPr>
              <w:pStyle w:val="NoSpacing"/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  <w:vAlign w:val="bottom"/>
          </w:tcPr>
          <w:p w14:paraId="4A3F4343" w14:textId="77777777" w:rsidR="002C6F89" w:rsidRPr="0055523E" w:rsidRDefault="002C6F89" w:rsidP="00EA6487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16,410</w:t>
            </w:r>
          </w:p>
        </w:tc>
        <w:tc>
          <w:tcPr>
            <w:tcW w:w="134" w:type="dxa"/>
            <w:vAlign w:val="bottom"/>
          </w:tcPr>
          <w:p w14:paraId="78044777" w14:textId="77777777" w:rsidR="002C6F89" w:rsidRPr="0055523E" w:rsidRDefault="002C6F89" w:rsidP="00EA6487">
            <w:pPr>
              <w:pStyle w:val="NoSpacing"/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  <w:vAlign w:val="bottom"/>
          </w:tcPr>
          <w:p w14:paraId="5736902C" w14:textId="77777777" w:rsidR="002C6F89" w:rsidRPr="0055523E" w:rsidRDefault="002C6F89" w:rsidP="00EA6487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26,314</w:t>
            </w:r>
          </w:p>
        </w:tc>
        <w:tc>
          <w:tcPr>
            <w:tcW w:w="135" w:type="dxa"/>
            <w:vAlign w:val="bottom"/>
          </w:tcPr>
          <w:p w14:paraId="6345D035" w14:textId="77777777" w:rsidR="002C6F89" w:rsidRPr="0055523E" w:rsidRDefault="002C6F89" w:rsidP="00EA6487">
            <w:pPr>
              <w:pStyle w:val="NoSpacing"/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vAlign w:val="bottom"/>
          </w:tcPr>
          <w:p w14:paraId="0851747F" w14:textId="77777777" w:rsidR="002C6F89" w:rsidRPr="0055523E" w:rsidRDefault="002C6F89" w:rsidP="00EA6487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42,724</w:t>
            </w:r>
          </w:p>
        </w:tc>
      </w:tr>
      <w:tr w:rsidR="002C6F89" w:rsidRPr="0055523E" w14:paraId="187FEA39" w14:textId="77777777" w:rsidTr="002218D6">
        <w:trPr>
          <w:trHeight w:val="20"/>
        </w:trPr>
        <w:tc>
          <w:tcPr>
            <w:tcW w:w="2325" w:type="dxa"/>
          </w:tcPr>
          <w:p w14:paraId="641C03A7" w14:textId="77777777" w:rsidR="002C6F89" w:rsidRPr="001C6A69" w:rsidRDefault="002C6F89" w:rsidP="00EA6487">
            <w:pPr>
              <w:pStyle w:val="NoSpacing"/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90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1C4F7CF" w14:textId="77777777" w:rsidR="002C6F89" w:rsidRPr="0055523E" w:rsidRDefault="002C6F89" w:rsidP="00EA6487">
            <w:pPr>
              <w:tabs>
                <w:tab w:val="left" w:pos="284"/>
                <w:tab w:val="left" w:pos="3600"/>
                <w:tab w:val="left" w:pos="4500"/>
              </w:tabs>
              <w:spacing w:line="260" w:lineRule="exact"/>
              <w:ind w:left="-346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52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9" w:type="dxa"/>
            <w:vAlign w:val="bottom"/>
          </w:tcPr>
          <w:p w14:paraId="1C638762" w14:textId="77777777" w:rsidR="002C6F89" w:rsidRPr="0055523E" w:rsidRDefault="002C6F89" w:rsidP="00EA6487">
            <w:pPr>
              <w:pStyle w:val="NoSpacing"/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14D8382" w14:textId="7F41D347" w:rsidR="002C6F89" w:rsidRPr="0055523E" w:rsidRDefault="00A6540B" w:rsidP="00EA6487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2,044,839</w:t>
            </w:r>
          </w:p>
        </w:tc>
        <w:tc>
          <w:tcPr>
            <w:tcW w:w="134" w:type="dxa"/>
            <w:vAlign w:val="bottom"/>
          </w:tcPr>
          <w:p w14:paraId="05BAE1F4" w14:textId="77777777" w:rsidR="002C6F89" w:rsidRPr="0055523E" w:rsidRDefault="002C6F89" w:rsidP="00EA6487">
            <w:pPr>
              <w:pStyle w:val="NoSpacing"/>
              <w:spacing w:line="26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D7B0B4E" w14:textId="2E453C43" w:rsidR="002C6F89" w:rsidRPr="0055523E" w:rsidRDefault="00A6540B" w:rsidP="00EA6487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2,044,839</w:t>
            </w:r>
          </w:p>
        </w:tc>
        <w:tc>
          <w:tcPr>
            <w:tcW w:w="142" w:type="dxa"/>
            <w:vAlign w:val="bottom"/>
          </w:tcPr>
          <w:p w14:paraId="246D9BFC" w14:textId="77777777" w:rsidR="002C6F89" w:rsidRPr="0055523E" w:rsidRDefault="002C6F89" w:rsidP="00EA6487">
            <w:pPr>
              <w:pStyle w:val="NoSpacing"/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C05D4B6" w14:textId="77777777" w:rsidR="002C6F89" w:rsidRPr="0055523E" w:rsidRDefault="002C6F89" w:rsidP="00EA6487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30,193</w:t>
            </w:r>
          </w:p>
        </w:tc>
        <w:tc>
          <w:tcPr>
            <w:tcW w:w="134" w:type="dxa"/>
            <w:vAlign w:val="bottom"/>
          </w:tcPr>
          <w:p w14:paraId="26BE0C81" w14:textId="77777777" w:rsidR="002C6F89" w:rsidRPr="0055523E" w:rsidRDefault="002C6F89" w:rsidP="00EA6487">
            <w:pPr>
              <w:pStyle w:val="NoSpacing"/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3F28827" w14:textId="77777777" w:rsidR="002C6F89" w:rsidRPr="0055523E" w:rsidRDefault="002C6F89" w:rsidP="00EA6487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1,454,200</w:t>
            </w:r>
          </w:p>
        </w:tc>
        <w:tc>
          <w:tcPr>
            <w:tcW w:w="135" w:type="dxa"/>
            <w:vAlign w:val="bottom"/>
          </w:tcPr>
          <w:p w14:paraId="6A5E3175" w14:textId="77777777" w:rsidR="002C6F89" w:rsidRPr="0055523E" w:rsidRDefault="002C6F89" w:rsidP="00EA6487">
            <w:pPr>
              <w:pStyle w:val="NoSpacing"/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A9C47EC" w14:textId="77777777" w:rsidR="002C6F89" w:rsidRPr="0055523E" w:rsidRDefault="002C6F89" w:rsidP="00EA6487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1,484,393</w:t>
            </w:r>
          </w:p>
        </w:tc>
      </w:tr>
    </w:tbl>
    <w:p w14:paraId="4AEC962E" w14:textId="77777777" w:rsidR="002C6F89" w:rsidRPr="0055523E" w:rsidRDefault="002C6F89" w:rsidP="004F6A55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74293568" w14:textId="77777777" w:rsidR="002C6F89" w:rsidRPr="0055523E" w:rsidRDefault="002C6F89" w:rsidP="004F6A55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55523E">
        <w:rPr>
          <w:rFonts w:asciiTheme="majorBidi" w:hAnsiTheme="majorBidi" w:cstheme="majorBidi"/>
          <w:b/>
          <w:bCs/>
          <w:sz w:val="32"/>
          <w:szCs w:val="32"/>
        </w:rPr>
        <w:t>29</w:t>
      </w:r>
      <w:r w:rsidRPr="0055523E">
        <w:rPr>
          <w:rFonts w:asciiTheme="majorBidi" w:hAnsiTheme="majorBidi"/>
          <w:b/>
          <w:bCs/>
          <w:sz w:val="32"/>
          <w:szCs w:val="32"/>
        </w:rPr>
        <w:t>.</w:t>
      </w:r>
      <w:r w:rsidRPr="0055523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C6A69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6BF2CA3E" w14:textId="77777777" w:rsidR="002C6F89" w:rsidRPr="0055523E" w:rsidRDefault="002C6F89" w:rsidP="004F6A55">
      <w:pPr>
        <w:tabs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C6A69">
        <w:rPr>
          <w:rFonts w:asciiTheme="majorBidi" w:hAnsiTheme="majorBidi"/>
          <w:spacing w:val="-2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5C45A947" w14:textId="77777777" w:rsidR="002C6F89" w:rsidRPr="0055523E" w:rsidRDefault="002C6F89" w:rsidP="004F6A55">
      <w:pPr>
        <w:tabs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C6A69">
        <w:rPr>
          <w:rFonts w:asciiTheme="majorBidi" w:hAnsiTheme="majorBidi"/>
          <w:spacing w:val="-2"/>
          <w:sz w:val="32"/>
          <w:szCs w:val="32"/>
          <w:cs/>
        </w:rPr>
        <w:t xml:space="preserve">เพื่อวัตถุประสงค์ในการบริหารงาน บริษัทและบริษัทย่อยจัดโครงสร้างองค์กรเป็นหน่วยธุรกิจตามประเภทของผลิตภัณฑ์และบริการ บริษัทและบริษัทย่อยมีส่วนงานที่รายงานทั้งสิ้น </w:t>
      </w:r>
      <w:r w:rsidRPr="0055523E">
        <w:rPr>
          <w:rFonts w:asciiTheme="majorBidi" w:hAnsiTheme="majorBidi" w:cstheme="majorBidi"/>
          <w:spacing w:val="-2"/>
          <w:sz w:val="32"/>
          <w:szCs w:val="32"/>
        </w:rPr>
        <w:t>3</w:t>
      </w:r>
      <w:r w:rsidRPr="001C6A69">
        <w:rPr>
          <w:rFonts w:asciiTheme="majorBidi" w:hAnsiTheme="majorBidi"/>
          <w:spacing w:val="-2"/>
          <w:sz w:val="32"/>
          <w:szCs w:val="32"/>
          <w:cs/>
        </w:rPr>
        <w:t xml:space="preserve"> ส่วนงานหลัก คือ</w:t>
      </w:r>
    </w:p>
    <w:p w14:paraId="777BF343" w14:textId="77777777" w:rsidR="002C6F89" w:rsidRPr="0055523E" w:rsidRDefault="002C6F89" w:rsidP="004F6A55">
      <w:pPr>
        <w:tabs>
          <w:tab w:val="left" w:pos="540"/>
          <w:tab w:val="left" w:pos="1701"/>
        </w:tabs>
        <w:spacing w:line="380" w:lineRule="exact"/>
        <w:ind w:left="1985" w:hanging="1134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1C6A69">
        <w:rPr>
          <w:rFonts w:asciiTheme="majorBidi" w:hAnsiTheme="majorBidi"/>
          <w:spacing w:val="-2"/>
          <w:sz w:val="32"/>
          <w:szCs w:val="32"/>
          <w:cs/>
        </w:rPr>
        <w:t xml:space="preserve">ส่วนงาน </w:t>
      </w:r>
      <w:r w:rsidRPr="0055523E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55523E">
        <w:rPr>
          <w:rFonts w:asciiTheme="majorBidi" w:hAnsiTheme="majorBidi"/>
          <w:spacing w:val="-2"/>
          <w:sz w:val="32"/>
          <w:szCs w:val="32"/>
        </w:rPr>
        <w:t xml:space="preserve"> </w:t>
      </w:r>
      <w:r w:rsidRPr="0055523E">
        <w:rPr>
          <w:rFonts w:asciiTheme="majorBidi" w:hAnsiTheme="majorBidi"/>
          <w:spacing w:val="-2"/>
          <w:sz w:val="32"/>
          <w:szCs w:val="32"/>
        </w:rPr>
        <w:tab/>
      </w:r>
      <w:r w:rsidRPr="001C6A69">
        <w:rPr>
          <w:rFonts w:asciiTheme="majorBidi" w:hAnsiTheme="majorBidi"/>
          <w:spacing w:val="-2"/>
          <w:sz w:val="32"/>
          <w:szCs w:val="32"/>
          <w:cs/>
        </w:rPr>
        <w:t>ส่วนงานธุรกิจจำหน่ายกลุ่มผลิตภัณฑ์วัตถุดิบอุตสาหกรรม ผลิตและจำหน่ายบรรจุภัณฑ์ชนิดอ่อนตัว</w:t>
      </w:r>
      <w:r w:rsidRPr="001C6A69">
        <w:rPr>
          <w:rFonts w:asciiTheme="majorBidi" w:hAnsiTheme="majorBidi" w:hint="cs"/>
          <w:sz w:val="32"/>
          <w:szCs w:val="32"/>
          <w:cs/>
        </w:rPr>
        <w:t>และผลิตและจำหน่ายแผงโซลาร์เซลล์</w:t>
      </w:r>
    </w:p>
    <w:p w14:paraId="693055D0" w14:textId="77777777" w:rsidR="002C6F89" w:rsidRPr="0055523E" w:rsidRDefault="002C6F89" w:rsidP="004F6A55">
      <w:pPr>
        <w:tabs>
          <w:tab w:val="left" w:pos="540"/>
          <w:tab w:val="left" w:pos="1701"/>
        </w:tabs>
        <w:spacing w:line="380" w:lineRule="exact"/>
        <w:ind w:left="1985" w:hanging="1134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1C6A69">
        <w:rPr>
          <w:rFonts w:asciiTheme="majorBidi" w:hAnsiTheme="majorBidi"/>
          <w:spacing w:val="-2"/>
          <w:sz w:val="32"/>
          <w:szCs w:val="32"/>
          <w:cs/>
        </w:rPr>
        <w:t xml:space="preserve">ส่วนงาน </w:t>
      </w:r>
      <w:r w:rsidRPr="0055523E">
        <w:rPr>
          <w:rFonts w:asciiTheme="majorBidi" w:hAnsiTheme="majorBidi"/>
          <w:spacing w:val="-2"/>
          <w:sz w:val="32"/>
          <w:szCs w:val="32"/>
        </w:rPr>
        <w:t xml:space="preserve">2 </w:t>
      </w:r>
      <w:r w:rsidRPr="0055523E">
        <w:rPr>
          <w:rFonts w:asciiTheme="majorBidi" w:hAnsiTheme="majorBidi"/>
          <w:spacing w:val="-2"/>
          <w:sz w:val="32"/>
          <w:szCs w:val="32"/>
        </w:rPr>
        <w:tab/>
      </w:r>
      <w:r w:rsidRPr="001C6A69">
        <w:rPr>
          <w:rFonts w:asciiTheme="majorBidi" w:hAnsiTheme="majorBidi"/>
          <w:spacing w:val="-2"/>
          <w:sz w:val="32"/>
          <w:szCs w:val="32"/>
          <w:cs/>
        </w:rPr>
        <w:t>ส่วนงานธุรกิจ</w:t>
      </w:r>
      <w:r w:rsidRPr="001C6A69">
        <w:rPr>
          <w:rFonts w:asciiTheme="majorBidi" w:hAnsiTheme="majorBidi" w:hint="cs"/>
          <w:spacing w:val="-2"/>
          <w:sz w:val="32"/>
          <w:szCs w:val="32"/>
          <w:cs/>
        </w:rPr>
        <w:t>จำหน่ายกลุ่ม</w:t>
      </w:r>
      <w:r w:rsidRPr="001C6A69">
        <w:rPr>
          <w:rFonts w:asciiTheme="majorBidi" w:hAnsiTheme="majorBidi"/>
          <w:spacing w:val="-2"/>
          <w:sz w:val="32"/>
          <w:szCs w:val="32"/>
          <w:cs/>
        </w:rPr>
        <w:t>ผลิต</w:t>
      </w:r>
      <w:r w:rsidRPr="001C6A69">
        <w:rPr>
          <w:rFonts w:asciiTheme="majorBidi" w:hAnsiTheme="majorBidi" w:hint="cs"/>
          <w:spacing w:val="-2"/>
          <w:sz w:val="32"/>
          <w:szCs w:val="32"/>
          <w:cs/>
        </w:rPr>
        <w:t>ภัณฑ์</w:t>
      </w:r>
      <w:r w:rsidRPr="001C6A69">
        <w:rPr>
          <w:rFonts w:asciiTheme="majorBidi" w:hAnsiTheme="majorBidi"/>
          <w:spacing w:val="-2"/>
          <w:sz w:val="32"/>
          <w:szCs w:val="32"/>
          <w:cs/>
        </w:rPr>
        <w:t>วัสดุก่อสร้าง</w:t>
      </w:r>
    </w:p>
    <w:p w14:paraId="7E58EBCB" w14:textId="77777777" w:rsidR="002C6F89" w:rsidRPr="0055523E" w:rsidRDefault="002C6F89" w:rsidP="004F6A55">
      <w:pPr>
        <w:tabs>
          <w:tab w:val="left" w:pos="540"/>
          <w:tab w:val="left" w:pos="1701"/>
        </w:tabs>
        <w:spacing w:line="380" w:lineRule="exact"/>
        <w:ind w:left="1985" w:hanging="1134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1C6A69">
        <w:rPr>
          <w:rFonts w:asciiTheme="majorBidi" w:hAnsiTheme="majorBidi"/>
          <w:spacing w:val="-2"/>
          <w:sz w:val="32"/>
          <w:szCs w:val="32"/>
          <w:cs/>
        </w:rPr>
        <w:t xml:space="preserve">ส่วนงาน </w:t>
      </w:r>
      <w:r w:rsidRPr="0055523E">
        <w:rPr>
          <w:rFonts w:asciiTheme="majorBidi" w:hAnsiTheme="majorBidi"/>
          <w:spacing w:val="-2"/>
          <w:sz w:val="32"/>
          <w:szCs w:val="32"/>
        </w:rPr>
        <w:t xml:space="preserve">3 </w:t>
      </w:r>
      <w:r w:rsidRPr="0055523E">
        <w:rPr>
          <w:rFonts w:asciiTheme="majorBidi" w:hAnsiTheme="majorBidi"/>
          <w:spacing w:val="-2"/>
          <w:sz w:val="32"/>
          <w:szCs w:val="32"/>
        </w:rPr>
        <w:tab/>
      </w:r>
      <w:r w:rsidRPr="001C6A69">
        <w:rPr>
          <w:rFonts w:asciiTheme="majorBidi" w:hAnsiTheme="majorBidi"/>
          <w:spacing w:val="-2"/>
          <w:sz w:val="32"/>
          <w:szCs w:val="32"/>
          <w:cs/>
        </w:rPr>
        <w:t>ส่วนงานธุรกิจ</w:t>
      </w:r>
      <w:r w:rsidRPr="001C6A69">
        <w:rPr>
          <w:rFonts w:asciiTheme="majorBidi" w:hAnsiTheme="majorBidi" w:hint="cs"/>
          <w:spacing w:val="-2"/>
          <w:sz w:val="32"/>
          <w:szCs w:val="32"/>
          <w:cs/>
        </w:rPr>
        <w:t>กลุ่ม</w:t>
      </w:r>
      <w:r w:rsidRPr="001C6A69">
        <w:rPr>
          <w:rFonts w:asciiTheme="majorBidi" w:hAnsiTheme="majorBidi" w:hint="cs"/>
          <w:sz w:val="32"/>
          <w:szCs w:val="32"/>
          <w:cs/>
        </w:rPr>
        <w:t>ผลิตภัณฑ์โซลาร์เซลล์โดย</w:t>
      </w:r>
      <w:r w:rsidRPr="001C6A69">
        <w:rPr>
          <w:rFonts w:asciiTheme="majorBidi" w:hAnsiTheme="majorBidi"/>
          <w:spacing w:val="-2"/>
          <w:sz w:val="32"/>
          <w:szCs w:val="32"/>
          <w:cs/>
        </w:rPr>
        <w:t>ให้บริการออกแบบจัดหาและติดตั้งอุปกรณ์ผลิตกระแสไฟฟ้าโดย</w:t>
      </w:r>
      <w:r w:rsidRPr="001C6A69">
        <w:rPr>
          <w:rFonts w:asciiTheme="majorBidi" w:hAnsiTheme="majorBidi"/>
          <w:sz w:val="32"/>
          <w:szCs w:val="32"/>
          <w:cs/>
        </w:rPr>
        <w:t>ใช้พลังงาน</w:t>
      </w:r>
      <w:r w:rsidRPr="001C6A69">
        <w:rPr>
          <w:rFonts w:asciiTheme="majorBidi" w:hAnsiTheme="majorBidi" w:hint="cs"/>
          <w:sz w:val="32"/>
          <w:szCs w:val="32"/>
          <w:cs/>
        </w:rPr>
        <w:t xml:space="preserve">แสงอาทิตย์ </w:t>
      </w:r>
    </w:p>
    <w:p w14:paraId="345AC5C8" w14:textId="77777777" w:rsidR="002C6F89" w:rsidRPr="0055523E" w:rsidRDefault="002C6F89" w:rsidP="004F6A55">
      <w:pPr>
        <w:tabs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C6A69">
        <w:rPr>
          <w:rFonts w:asciiTheme="majorBidi" w:hAnsiTheme="majorBidi"/>
          <w:spacing w:val="-2"/>
          <w:sz w:val="32"/>
          <w:szCs w:val="32"/>
          <w:cs/>
        </w:rPr>
        <w:t xml:space="preserve">บริษัทและบริษัทย่อยดำเนินธุรกิจในส่วนงานทางภูมิศาสตร์หลัก คือ ประเทศไทย </w:t>
      </w:r>
    </w:p>
    <w:p w14:paraId="19624706" w14:textId="3EFC9833" w:rsidR="002C6F89" w:rsidRPr="0055523E" w:rsidRDefault="002C6F89" w:rsidP="004F6A55">
      <w:pPr>
        <w:tabs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1C6A69">
        <w:rPr>
          <w:rFonts w:asciiTheme="majorBidi" w:hAnsiTheme="majorBidi"/>
          <w:spacing w:val="-2"/>
          <w:sz w:val="32"/>
          <w:szCs w:val="32"/>
          <w:cs/>
        </w:rPr>
        <w:t>บริษัทประเมินผลการปฏิบัติงานของส่วนงานโดยพิจารณาจากรายได้และกำไรขั้นต้นของแต่ละส่วนงาน และประเมินกำไรหรือขาดทุนจากการดำเนินงาน โดยใช้เกณฑ์เดียวกับที่ใช้ในการวัดกำไรหรือขาดทุนจากการดำเนินงานในงบการเงิน</w:t>
      </w:r>
    </w:p>
    <w:p w14:paraId="7B67B2B1" w14:textId="543F2C28" w:rsidR="004F6A55" w:rsidRPr="0055523E" w:rsidRDefault="004F6A55" w:rsidP="004F6A55">
      <w:pPr>
        <w:tabs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/>
          <w:spacing w:val="-2"/>
          <w:sz w:val="32"/>
          <w:szCs w:val="32"/>
        </w:rPr>
      </w:pPr>
    </w:p>
    <w:p w14:paraId="168DDE1D" w14:textId="77777777" w:rsidR="004F6A55" w:rsidRPr="0055523E" w:rsidRDefault="004F6A55" w:rsidP="004F6A55">
      <w:pPr>
        <w:tabs>
          <w:tab w:val="left" w:pos="540"/>
        </w:tabs>
        <w:spacing w:line="360" w:lineRule="exact"/>
        <w:ind w:left="284" w:firstLine="567"/>
        <w:jc w:val="thaiDistribute"/>
        <w:rPr>
          <w:rFonts w:asciiTheme="majorBidi" w:hAnsiTheme="majorBidi"/>
          <w:spacing w:val="-2"/>
          <w:sz w:val="32"/>
          <w:szCs w:val="32"/>
        </w:rPr>
      </w:pPr>
    </w:p>
    <w:p w14:paraId="6A4B81F3" w14:textId="77777777" w:rsidR="002C6F89" w:rsidRPr="0055523E" w:rsidRDefault="002C6F89" w:rsidP="004F6A55">
      <w:pPr>
        <w:tabs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55523E">
        <w:rPr>
          <w:rFonts w:asciiTheme="majorBidi" w:hAnsiTheme="majorBidi"/>
          <w:spacing w:val="-2"/>
          <w:sz w:val="32"/>
          <w:szCs w:val="32"/>
          <w:cs/>
        </w:rPr>
        <w:t>ข้อมูลรายได้และกำไรของส่วนงานของบริษัทและบริษัทย่อยสำหรับ</w:t>
      </w:r>
      <w:r w:rsidRPr="0055523E">
        <w:rPr>
          <w:rFonts w:asciiTheme="majorBidi" w:hAnsiTheme="majorBidi" w:hint="cs"/>
          <w:spacing w:val="-2"/>
          <w:sz w:val="32"/>
          <w:szCs w:val="32"/>
          <w:cs/>
        </w:rPr>
        <w:t>ปี</w:t>
      </w:r>
      <w:r w:rsidRPr="0055523E">
        <w:rPr>
          <w:rFonts w:asciiTheme="majorBidi" w:hAnsiTheme="majorBidi"/>
          <w:spacing w:val="-2"/>
          <w:sz w:val="32"/>
          <w:szCs w:val="32"/>
          <w:cs/>
        </w:rPr>
        <w:t>สิ้นสุดวันที่</w:t>
      </w:r>
      <w:r w:rsidRPr="0055523E">
        <w:rPr>
          <w:rFonts w:asciiTheme="majorBidi" w:hAnsiTheme="majorBidi"/>
          <w:spacing w:val="-2"/>
          <w:sz w:val="32"/>
          <w:szCs w:val="32"/>
        </w:rPr>
        <w:t xml:space="preserve"> </w:t>
      </w:r>
      <w:r w:rsidRPr="0055523E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1C6A69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1C6A69">
        <w:rPr>
          <w:rFonts w:asciiTheme="majorBidi" w:hAnsiTheme="majorBidi" w:hint="cs"/>
          <w:spacing w:val="-2"/>
          <w:sz w:val="32"/>
          <w:szCs w:val="32"/>
          <w:cs/>
        </w:rPr>
        <w:t>ธันวาคม</w:t>
      </w:r>
      <w:r w:rsidRPr="0055523E">
        <w:rPr>
          <w:rFonts w:asciiTheme="majorBidi" w:hAnsiTheme="majorBidi"/>
          <w:spacing w:val="-2"/>
          <w:sz w:val="32"/>
          <w:szCs w:val="32"/>
        </w:rPr>
        <w:t xml:space="preserve"> </w:t>
      </w:r>
      <w:r w:rsidRPr="0055523E">
        <w:rPr>
          <w:rFonts w:asciiTheme="majorBidi" w:hAnsiTheme="majorBidi" w:cstheme="majorBidi"/>
          <w:spacing w:val="-2"/>
          <w:sz w:val="32"/>
          <w:szCs w:val="32"/>
        </w:rPr>
        <w:t>256</w:t>
      </w:r>
      <w:r w:rsidRPr="0055523E">
        <w:rPr>
          <w:rFonts w:asciiTheme="majorBidi" w:hAnsiTheme="majorBidi"/>
          <w:spacing w:val="-2"/>
          <w:sz w:val="32"/>
          <w:szCs w:val="32"/>
        </w:rPr>
        <w:t>4</w:t>
      </w:r>
      <w:r w:rsidRPr="001C6A69">
        <w:rPr>
          <w:rFonts w:asciiTheme="majorBidi" w:hAnsiTheme="majorBidi"/>
          <w:spacing w:val="-2"/>
          <w:sz w:val="32"/>
          <w:szCs w:val="32"/>
          <w:cs/>
        </w:rPr>
        <w:t xml:space="preserve">และ </w:t>
      </w:r>
      <w:r w:rsidRPr="0055523E">
        <w:rPr>
          <w:rFonts w:asciiTheme="majorBidi" w:hAnsiTheme="majorBidi" w:cstheme="majorBidi"/>
          <w:spacing w:val="-2"/>
          <w:sz w:val="32"/>
          <w:szCs w:val="32"/>
        </w:rPr>
        <w:t xml:space="preserve">2563 </w:t>
      </w:r>
      <w:r w:rsidRPr="001C6A69">
        <w:rPr>
          <w:rFonts w:asciiTheme="majorBidi" w:hAnsiTheme="majorBidi"/>
          <w:spacing w:val="-2"/>
          <w:sz w:val="32"/>
          <w:szCs w:val="32"/>
          <w:cs/>
        </w:rPr>
        <w:t>มีดังนี้</w:t>
      </w:r>
    </w:p>
    <w:tbl>
      <w:tblPr>
        <w:tblW w:w="8979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4"/>
        <w:gridCol w:w="340"/>
        <w:gridCol w:w="454"/>
        <w:gridCol w:w="134"/>
        <w:gridCol w:w="794"/>
        <w:gridCol w:w="142"/>
        <w:gridCol w:w="794"/>
        <w:gridCol w:w="142"/>
        <w:gridCol w:w="794"/>
        <w:gridCol w:w="142"/>
        <w:gridCol w:w="794"/>
        <w:gridCol w:w="142"/>
        <w:gridCol w:w="794"/>
        <w:gridCol w:w="142"/>
        <w:gridCol w:w="794"/>
        <w:gridCol w:w="139"/>
        <w:gridCol w:w="794"/>
      </w:tblGrid>
      <w:tr w:rsidR="002C6F89" w:rsidRPr="0055523E" w14:paraId="304FF22A" w14:textId="77777777" w:rsidTr="002218D6">
        <w:tc>
          <w:tcPr>
            <w:tcW w:w="1644" w:type="dxa"/>
          </w:tcPr>
          <w:p w14:paraId="6DC54022" w14:textId="77777777" w:rsidR="002C6F89" w:rsidRPr="0055523E" w:rsidRDefault="002C6F89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35" w:type="dxa"/>
            <w:gridSpan w:val="16"/>
            <w:tcBorders>
              <w:bottom w:val="single" w:sz="6" w:space="0" w:color="auto"/>
            </w:tcBorders>
          </w:tcPr>
          <w:p w14:paraId="433A5808" w14:textId="77777777" w:rsidR="002C6F89" w:rsidRPr="001C6A69" w:rsidRDefault="002C6F89" w:rsidP="00EA6487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</w:pPr>
            <w:r w:rsidRPr="001C6A69">
              <w:rPr>
                <w:rFonts w:asciiTheme="majorBidi" w:hAnsiTheme="majorBidi" w:cstheme="majorBidi" w:hint="cs"/>
                <w:sz w:val="22"/>
                <w:szCs w:val="22"/>
                <w:cs/>
              </w:rPr>
              <w:t>พัน</w:t>
            </w: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tr w:rsidR="002C6F89" w:rsidRPr="0055523E" w14:paraId="76F1D90B" w14:textId="77777777" w:rsidTr="002218D6">
        <w:tc>
          <w:tcPr>
            <w:tcW w:w="1644" w:type="dxa"/>
          </w:tcPr>
          <w:p w14:paraId="060A0523" w14:textId="77777777" w:rsidR="002C6F89" w:rsidRPr="0055523E" w:rsidRDefault="002C6F89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35" w:type="dxa"/>
            <w:gridSpan w:val="16"/>
            <w:tcBorders>
              <w:top w:val="single" w:sz="6" w:space="0" w:color="auto"/>
              <w:bottom w:val="single" w:sz="6" w:space="0" w:color="auto"/>
            </w:tcBorders>
          </w:tcPr>
          <w:p w14:paraId="4973B4F4" w14:textId="77777777" w:rsidR="002C6F89" w:rsidRPr="001C6A69" w:rsidRDefault="002C6F89" w:rsidP="00EA6487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</w:pP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2C6F89" w:rsidRPr="0055523E" w14:paraId="79634C2E" w14:textId="77777777" w:rsidTr="002218D6">
        <w:tc>
          <w:tcPr>
            <w:tcW w:w="1644" w:type="dxa"/>
          </w:tcPr>
          <w:p w14:paraId="3720641F" w14:textId="77777777" w:rsidR="002C6F89" w:rsidRPr="0055523E" w:rsidRDefault="002C6F89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2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0ADCD1B" w14:textId="77777777" w:rsidR="002C6F89" w:rsidRPr="0055523E" w:rsidRDefault="002C6F89" w:rsidP="00EA6487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กลุ่มผลิตภัณฑ์</w:t>
            </w:r>
          </w:p>
          <w:p w14:paraId="56A26876" w14:textId="77777777" w:rsidR="002C6F89" w:rsidRPr="0055523E" w:rsidRDefault="002C6F89" w:rsidP="00EA6487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C6A69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วัตถุดิบอุตสาหกรรม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F8E6730" w14:textId="77777777" w:rsidR="002C6F89" w:rsidRPr="0055523E" w:rsidRDefault="002C6F89" w:rsidP="00EA6487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5195AA2" w14:textId="77777777" w:rsidR="002C6F89" w:rsidRPr="0055523E" w:rsidRDefault="002C6F89" w:rsidP="00EA6487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</w:rPr>
            </w:pPr>
            <w:r w:rsidRPr="001C6A69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กลุ่มผลิตภัณฑ์</w:t>
            </w:r>
          </w:p>
          <w:p w14:paraId="38B6A330" w14:textId="77777777" w:rsidR="002C6F89" w:rsidRPr="0055523E" w:rsidRDefault="002C6F89" w:rsidP="00EA6487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C6A69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วัสดุก่อสร้าง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19F33F7" w14:textId="77777777" w:rsidR="002C6F89" w:rsidRPr="0055523E" w:rsidRDefault="002C6F89" w:rsidP="00EA6487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99682A" w14:textId="77777777" w:rsidR="002C6F89" w:rsidRPr="001C6A69" w:rsidRDefault="002C6F89" w:rsidP="00EA6487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6A69">
              <w:rPr>
                <w:rFonts w:asciiTheme="majorBidi" w:hAnsiTheme="majorBidi" w:cstheme="majorBidi" w:hint="cs"/>
                <w:sz w:val="22"/>
                <w:szCs w:val="22"/>
                <w:cs/>
              </w:rPr>
              <w:t>อื่น ๆ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F3E0082" w14:textId="77777777" w:rsidR="002C6F89" w:rsidRPr="0055523E" w:rsidRDefault="002C6F89" w:rsidP="00EA6487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2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A62842" w14:textId="77777777" w:rsidR="002C6F89" w:rsidRPr="001C6A69" w:rsidRDefault="002C6F89" w:rsidP="00EA6487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</w:pP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2C6F89" w:rsidRPr="0055523E" w14:paraId="07DF0AF1" w14:textId="77777777" w:rsidTr="002218D6">
        <w:tc>
          <w:tcPr>
            <w:tcW w:w="1644" w:type="dxa"/>
          </w:tcPr>
          <w:p w14:paraId="716E899A" w14:textId="77777777" w:rsidR="002C6F89" w:rsidRPr="0055523E" w:rsidRDefault="002C6F89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8A1D3C1" w14:textId="77777777" w:rsidR="002C6F89" w:rsidRPr="0055523E" w:rsidRDefault="002C6F89" w:rsidP="00EA6487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34561DD" w14:textId="77777777" w:rsidR="002C6F89" w:rsidRPr="0055523E" w:rsidRDefault="002C6F89" w:rsidP="00EA6487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07C83175" w14:textId="77777777" w:rsidR="002C6F89" w:rsidRPr="0055523E" w:rsidRDefault="002C6F89" w:rsidP="00EA6487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2563</w:t>
            </w:r>
          </w:p>
        </w:tc>
        <w:tc>
          <w:tcPr>
            <w:tcW w:w="142" w:type="dxa"/>
          </w:tcPr>
          <w:p w14:paraId="261E04A3" w14:textId="77777777" w:rsidR="002C6F89" w:rsidRPr="0055523E" w:rsidRDefault="002C6F89" w:rsidP="00EA6487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68A49E5B" w14:textId="77777777" w:rsidR="002C6F89" w:rsidRPr="0055523E" w:rsidRDefault="002C6F89" w:rsidP="00EA6487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2564</w:t>
            </w:r>
          </w:p>
        </w:tc>
        <w:tc>
          <w:tcPr>
            <w:tcW w:w="142" w:type="dxa"/>
          </w:tcPr>
          <w:p w14:paraId="0E5BEB4B" w14:textId="77777777" w:rsidR="002C6F89" w:rsidRPr="0055523E" w:rsidRDefault="002C6F89" w:rsidP="00EA6487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775E54BD" w14:textId="77777777" w:rsidR="002C6F89" w:rsidRPr="0055523E" w:rsidRDefault="002C6F89" w:rsidP="00EA6487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2563</w:t>
            </w:r>
          </w:p>
        </w:tc>
        <w:tc>
          <w:tcPr>
            <w:tcW w:w="142" w:type="dxa"/>
          </w:tcPr>
          <w:p w14:paraId="78E5D536" w14:textId="77777777" w:rsidR="002C6F89" w:rsidRPr="0055523E" w:rsidRDefault="002C6F89" w:rsidP="00EA6487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243170E1" w14:textId="77777777" w:rsidR="002C6F89" w:rsidRPr="001C6A69" w:rsidRDefault="002C6F89" w:rsidP="00EA6487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55523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2564</w:t>
            </w:r>
          </w:p>
        </w:tc>
        <w:tc>
          <w:tcPr>
            <w:tcW w:w="142" w:type="dxa"/>
          </w:tcPr>
          <w:p w14:paraId="17C42FBF" w14:textId="77777777" w:rsidR="002C6F89" w:rsidRPr="0055523E" w:rsidRDefault="002C6F89" w:rsidP="00EA6487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5C687B37" w14:textId="77777777" w:rsidR="002C6F89" w:rsidRPr="001C6A69" w:rsidRDefault="002C6F89" w:rsidP="00EA6487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</w:pPr>
            <w:r w:rsidRPr="0055523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2563</w:t>
            </w:r>
          </w:p>
        </w:tc>
        <w:tc>
          <w:tcPr>
            <w:tcW w:w="142" w:type="dxa"/>
          </w:tcPr>
          <w:p w14:paraId="2F4BDC1A" w14:textId="77777777" w:rsidR="002C6F89" w:rsidRPr="0055523E" w:rsidRDefault="002C6F89" w:rsidP="00EA6487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0C47933C" w14:textId="77777777" w:rsidR="002C6F89" w:rsidRPr="0055523E" w:rsidRDefault="002C6F89" w:rsidP="00EA6487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2564</w:t>
            </w:r>
          </w:p>
        </w:tc>
        <w:tc>
          <w:tcPr>
            <w:tcW w:w="139" w:type="dxa"/>
          </w:tcPr>
          <w:p w14:paraId="30E82AB5" w14:textId="77777777" w:rsidR="002C6F89" w:rsidRPr="0055523E" w:rsidRDefault="002C6F89" w:rsidP="00EA6487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55BB2749" w14:textId="77777777" w:rsidR="002C6F89" w:rsidRPr="001C6A69" w:rsidRDefault="002C6F89" w:rsidP="00EA6487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</w:pPr>
            <w:r w:rsidRPr="0055523E">
              <w:rPr>
                <w:rFonts w:asciiTheme="majorBidi" w:hAnsiTheme="majorBidi" w:cstheme="majorBidi" w:hint="cs"/>
                <w:spacing w:val="-6"/>
                <w:sz w:val="22"/>
                <w:szCs w:val="22"/>
              </w:rPr>
              <w:t>2563</w:t>
            </w:r>
          </w:p>
        </w:tc>
      </w:tr>
      <w:tr w:rsidR="002C6F89" w:rsidRPr="0055523E" w14:paraId="214C3357" w14:textId="77777777" w:rsidTr="002218D6">
        <w:tc>
          <w:tcPr>
            <w:tcW w:w="1644" w:type="dxa"/>
            <w:vAlign w:val="bottom"/>
          </w:tcPr>
          <w:p w14:paraId="12B376DA" w14:textId="77777777" w:rsidR="002C6F89" w:rsidRPr="001C6A69" w:rsidRDefault="002C6F89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-250" w:hanging="5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6A69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รายได้แยกตามส่วนงาน</w:t>
            </w:r>
          </w:p>
        </w:tc>
        <w:tc>
          <w:tcPr>
            <w:tcW w:w="794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9E33E9F" w14:textId="0F0E910B" w:rsidR="002C6F89" w:rsidRPr="0055523E" w:rsidRDefault="00651FAD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1,271,614</w:t>
            </w:r>
          </w:p>
        </w:tc>
        <w:tc>
          <w:tcPr>
            <w:tcW w:w="134" w:type="dxa"/>
          </w:tcPr>
          <w:p w14:paraId="6DE620CB" w14:textId="77777777" w:rsidR="002C6F89" w:rsidRPr="0055523E" w:rsidRDefault="002C6F89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3084ED14" w14:textId="77777777" w:rsidR="002C6F89" w:rsidRPr="0055523E" w:rsidRDefault="002C6F89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1,045,890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687F04E" w14:textId="77777777" w:rsidR="002C6F89" w:rsidRPr="0055523E" w:rsidRDefault="002C6F89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81ACA95" w14:textId="2E12C3BB" w:rsidR="002C6F89" w:rsidRPr="0055523E" w:rsidRDefault="00ED15EF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421,238</w:t>
            </w:r>
          </w:p>
        </w:tc>
        <w:tc>
          <w:tcPr>
            <w:tcW w:w="142" w:type="dxa"/>
          </w:tcPr>
          <w:p w14:paraId="16DAA5DA" w14:textId="77777777" w:rsidR="002C6F89" w:rsidRPr="0055523E" w:rsidRDefault="002C6F89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5D194900" w14:textId="77777777" w:rsidR="002C6F89" w:rsidRPr="0055523E" w:rsidRDefault="002C6F89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395,779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E1276AB" w14:textId="77777777" w:rsidR="002C6F89" w:rsidRPr="0055523E" w:rsidRDefault="002C6F89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155F46A8" w14:textId="7183C89C" w:rsidR="002C6F89" w:rsidRPr="0055523E" w:rsidRDefault="0091253A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351,988</w:t>
            </w:r>
          </w:p>
        </w:tc>
        <w:tc>
          <w:tcPr>
            <w:tcW w:w="142" w:type="dxa"/>
          </w:tcPr>
          <w:p w14:paraId="032647EB" w14:textId="77777777" w:rsidR="002C6F89" w:rsidRPr="0055523E" w:rsidRDefault="002C6F89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</w:tcPr>
          <w:p w14:paraId="6EA1AE47" w14:textId="77777777" w:rsidR="002C6F89" w:rsidRPr="0055523E" w:rsidRDefault="002C6F89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42,724</w:t>
            </w:r>
          </w:p>
        </w:tc>
        <w:tc>
          <w:tcPr>
            <w:tcW w:w="142" w:type="dxa"/>
            <w:vAlign w:val="bottom"/>
          </w:tcPr>
          <w:p w14:paraId="4BA7C491" w14:textId="77777777" w:rsidR="002C6F89" w:rsidRPr="0055523E" w:rsidRDefault="002C6F89" w:rsidP="00EA6487">
            <w:pPr>
              <w:tabs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7E2CD94C" w14:textId="0E995715" w:rsidR="002C6F89" w:rsidRPr="0055523E" w:rsidRDefault="00676BB8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2,044,840</w:t>
            </w:r>
          </w:p>
        </w:tc>
        <w:tc>
          <w:tcPr>
            <w:tcW w:w="139" w:type="dxa"/>
          </w:tcPr>
          <w:p w14:paraId="199924A9" w14:textId="77777777" w:rsidR="002C6F89" w:rsidRPr="0055523E" w:rsidRDefault="002C6F89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2320182D" w14:textId="77777777" w:rsidR="002C6F89" w:rsidRPr="0055523E" w:rsidRDefault="002C6F89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1,484,393</w:t>
            </w:r>
          </w:p>
        </w:tc>
      </w:tr>
      <w:tr w:rsidR="002C6F89" w:rsidRPr="0055523E" w14:paraId="4ABA2EB4" w14:textId="77777777" w:rsidTr="002218D6">
        <w:tc>
          <w:tcPr>
            <w:tcW w:w="1644" w:type="dxa"/>
            <w:vAlign w:val="bottom"/>
          </w:tcPr>
          <w:p w14:paraId="035A64E7" w14:textId="77777777" w:rsidR="002C6F89" w:rsidRPr="0055523E" w:rsidRDefault="002C6F89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-250" w:hanging="59"/>
              <w:rPr>
                <w:rFonts w:asciiTheme="majorBidi" w:hAnsiTheme="majorBidi" w:cstheme="majorBidi"/>
                <w:sz w:val="22"/>
                <w:szCs w:val="22"/>
              </w:rPr>
            </w:pP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ต้นทุนแยกตามส่วนงาน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14:paraId="3DDDB2A8" w14:textId="63B6CCAE" w:rsidR="002C6F89" w:rsidRPr="001C6A69" w:rsidRDefault="00651FAD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(1,190,020)</w:t>
            </w:r>
          </w:p>
        </w:tc>
        <w:tc>
          <w:tcPr>
            <w:tcW w:w="134" w:type="dxa"/>
          </w:tcPr>
          <w:p w14:paraId="7D1BAE78" w14:textId="77777777" w:rsidR="002C6F89" w:rsidRPr="0055523E" w:rsidRDefault="002C6F89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14:paraId="2A0130D3" w14:textId="77777777" w:rsidR="002C6F89" w:rsidRPr="001C6A69" w:rsidRDefault="002C6F89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(980,911)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ABAD29E" w14:textId="77777777" w:rsidR="002C6F89" w:rsidRPr="0055523E" w:rsidRDefault="002C6F89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C2EA136" w14:textId="5A649B7F" w:rsidR="002C6F89" w:rsidRPr="0055523E" w:rsidRDefault="00ED15EF" w:rsidP="00EA6487">
            <w:pPr>
              <w:tabs>
                <w:tab w:val="left" w:pos="174"/>
                <w:tab w:val="left" w:pos="1800"/>
                <w:tab w:val="left" w:pos="1980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(310,173)</w:t>
            </w:r>
          </w:p>
        </w:tc>
        <w:tc>
          <w:tcPr>
            <w:tcW w:w="142" w:type="dxa"/>
          </w:tcPr>
          <w:p w14:paraId="63EB55BA" w14:textId="77777777" w:rsidR="002C6F89" w:rsidRPr="0055523E" w:rsidRDefault="002C6F89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14:paraId="5644BADA" w14:textId="77777777" w:rsidR="002C6F89" w:rsidRPr="0055523E" w:rsidRDefault="002C6F89" w:rsidP="00EA6487">
            <w:pPr>
              <w:tabs>
                <w:tab w:val="left" w:pos="174"/>
                <w:tab w:val="left" w:pos="1800"/>
                <w:tab w:val="left" w:pos="1980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(297,945)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5C127D2" w14:textId="77777777" w:rsidR="002C6F89" w:rsidRPr="0055523E" w:rsidRDefault="002C6F89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</w:tcPr>
          <w:p w14:paraId="7E2168F8" w14:textId="7BEB5E48" w:rsidR="002C6F89" w:rsidRPr="0055523E" w:rsidRDefault="0091253A" w:rsidP="00EA6487">
            <w:pPr>
              <w:tabs>
                <w:tab w:val="left" w:pos="196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(246,286)</w:t>
            </w:r>
          </w:p>
        </w:tc>
        <w:tc>
          <w:tcPr>
            <w:tcW w:w="142" w:type="dxa"/>
          </w:tcPr>
          <w:p w14:paraId="62C4EF72" w14:textId="77777777" w:rsidR="002C6F89" w:rsidRPr="0055523E" w:rsidRDefault="002C6F89" w:rsidP="00EA6487">
            <w:pPr>
              <w:tabs>
                <w:tab w:val="left" w:pos="196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</w:tcPr>
          <w:p w14:paraId="3822E445" w14:textId="77777777" w:rsidR="002C6F89" w:rsidRPr="0055523E" w:rsidRDefault="002C6F89" w:rsidP="00EA6487">
            <w:pPr>
              <w:tabs>
                <w:tab w:val="left" w:pos="196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(42,488)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2D9C0E93" w14:textId="77777777" w:rsidR="002C6F89" w:rsidRPr="0055523E" w:rsidRDefault="002C6F89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56E7D945" w14:textId="504CD796" w:rsidR="002C6F89" w:rsidRPr="0055523E" w:rsidRDefault="002C6F89" w:rsidP="00EA6487">
            <w:pPr>
              <w:tabs>
                <w:tab w:val="left" w:pos="196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(1,</w:t>
            </w:r>
            <w:r w:rsidR="00676BB8" w:rsidRPr="0055523E">
              <w:rPr>
                <w:rFonts w:asciiTheme="majorBidi" w:hAnsiTheme="majorBidi" w:cstheme="majorBidi"/>
                <w:sz w:val="22"/>
                <w:szCs w:val="22"/>
              </w:rPr>
              <w:t>746,479</w:t>
            </w:r>
            <w:r w:rsidRPr="0055523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39" w:type="dxa"/>
          </w:tcPr>
          <w:p w14:paraId="17870AEE" w14:textId="77777777" w:rsidR="002C6F89" w:rsidRPr="001C6A69" w:rsidRDefault="002C6F89" w:rsidP="00EA6487">
            <w:pPr>
              <w:tabs>
                <w:tab w:val="left" w:pos="196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94" w:type="dxa"/>
            <w:vAlign w:val="bottom"/>
          </w:tcPr>
          <w:p w14:paraId="32BAFE4A" w14:textId="43D17FF8" w:rsidR="002C6F89" w:rsidRPr="001C6A69" w:rsidRDefault="002C6F89" w:rsidP="00EA6487">
            <w:pPr>
              <w:tabs>
                <w:tab w:val="left" w:pos="196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(1,</w:t>
            </w:r>
            <w:r w:rsidR="00C473AD">
              <w:rPr>
                <w:rFonts w:asciiTheme="majorBidi" w:hAnsiTheme="majorBidi" w:cstheme="majorBidi"/>
                <w:sz w:val="22"/>
                <w:szCs w:val="22"/>
              </w:rPr>
              <w:t>344,739</w:t>
            </w:r>
            <w:r w:rsidRPr="0055523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2C6F89" w:rsidRPr="0055523E" w14:paraId="78715E42" w14:textId="77777777" w:rsidTr="002218D6">
        <w:tc>
          <w:tcPr>
            <w:tcW w:w="1644" w:type="dxa"/>
            <w:vAlign w:val="bottom"/>
          </w:tcPr>
          <w:p w14:paraId="639E96B7" w14:textId="77777777" w:rsidR="002C6F89" w:rsidRPr="0055523E" w:rsidRDefault="002C6F89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-250" w:hanging="59"/>
              <w:rPr>
                <w:rFonts w:asciiTheme="majorBidi" w:hAnsiTheme="majorBidi" w:cstheme="majorBidi"/>
                <w:sz w:val="22"/>
                <w:szCs w:val="22"/>
              </w:rPr>
            </w:pP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79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608D6D3" w14:textId="514751A5" w:rsidR="002C6F89" w:rsidRPr="0055523E" w:rsidRDefault="00651FAD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81,594</w:t>
            </w:r>
          </w:p>
        </w:tc>
        <w:tc>
          <w:tcPr>
            <w:tcW w:w="134" w:type="dxa"/>
          </w:tcPr>
          <w:p w14:paraId="2C264F85" w14:textId="77777777" w:rsidR="002C6F89" w:rsidRPr="0055523E" w:rsidRDefault="002C6F89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4C56640" w14:textId="77777777" w:rsidR="002C6F89" w:rsidRPr="0055523E" w:rsidRDefault="002C6F89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64,979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3F08349" w14:textId="77777777" w:rsidR="002C6F89" w:rsidRPr="0055523E" w:rsidRDefault="002C6F89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CE95FC9" w14:textId="14E1A6B9" w:rsidR="002C6F89" w:rsidRPr="0055523E" w:rsidRDefault="00ED15EF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111,065</w:t>
            </w:r>
          </w:p>
        </w:tc>
        <w:tc>
          <w:tcPr>
            <w:tcW w:w="142" w:type="dxa"/>
          </w:tcPr>
          <w:p w14:paraId="100C7AD0" w14:textId="77777777" w:rsidR="002C6F89" w:rsidRPr="0055523E" w:rsidRDefault="002C6F89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9D03A67" w14:textId="77777777" w:rsidR="002C6F89" w:rsidRPr="0055523E" w:rsidRDefault="002C6F89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97,834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45D6E23" w14:textId="77777777" w:rsidR="002C6F89" w:rsidRPr="0055523E" w:rsidRDefault="002C6F89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572410" w14:textId="5BFD0BD4" w:rsidR="002C6F89" w:rsidRPr="0055523E" w:rsidRDefault="0091253A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105,702</w:t>
            </w:r>
          </w:p>
        </w:tc>
        <w:tc>
          <w:tcPr>
            <w:tcW w:w="142" w:type="dxa"/>
          </w:tcPr>
          <w:p w14:paraId="6D0F2A24" w14:textId="77777777" w:rsidR="002C6F89" w:rsidRPr="0055523E" w:rsidRDefault="002C6F89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9D086FC" w14:textId="77777777" w:rsidR="002C6F89" w:rsidRPr="0055523E" w:rsidRDefault="002C6F89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236</w:t>
            </w:r>
          </w:p>
        </w:tc>
        <w:tc>
          <w:tcPr>
            <w:tcW w:w="142" w:type="dxa"/>
            <w:vAlign w:val="bottom"/>
          </w:tcPr>
          <w:p w14:paraId="4FD75E91" w14:textId="77777777" w:rsidR="002C6F89" w:rsidRPr="0055523E" w:rsidRDefault="002C6F89" w:rsidP="00EA6487">
            <w:pPr>
              <w:tabs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453C59B" w14:textId="38F89576" w:rsidR="002C6F89" w:rsidRPr="0055523E" w:rsidRDefault="00676BB8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298,361</w:t>
            </w:r>
          </w:p>
        </w:tc>
        <w:tc>
          <w:tcPr>
            <w:tcW w:w="139" w:type="dxa"/>
          </w:tcPr>
          <w:p w14:paraId="6CD0987B" w14:textId="77777777" w:rsidR="002C6F89" w:rsidRPr="0055523E" w:rsidRDefault="002C6F89" w:rsidP="00EA6487">
            <w:pPr>
              <w:tabs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976AA56" w14:textId="48BF0E97" w:rsidR="002C6F89" w:rsidRPr="0055523E" w:rsidRDefault="00C473AD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139,654</w:t>
            </w:r>
          </w:p>
        </w:tc>
      </w:tr>
      <w:tr w:rsidR="002C6F89" w:rsidRPr="0055523E" w14:paraId="098B5766" w14:textId="77777777" w:rsidTr="002218D6">
        <w:tc>
          <w:tcPr>
            <w:tcW w:w="1644" w:type="dxa"/>
          </w:tcPr>
          <w:p w14:paraId="303A12F2" w14:textId="77777777" w:rsidR="002C6F89" w:rsidRPr="001C6A69" w:rsidRDefault="002C6F89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-250" w:hanging="5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6A69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14:paraId="3EF5A941" w14:textId="77777777" w:rsidR="002C6F89" w:rsidRPr="0055523E" w:rsidRDefault="002C6F89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716AE632" w14:textId="77777777" w:rsidR="002C6F89" w:rsidRPr="0055523E" w:rsidRDefault="002C6F89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2D0E0639" w14:textId="77777777" w:rsidR="002C6F89" w:rsidRPr="0055523E" w:rsidRDefault="002C6F89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E118E81" w14:textId="77777777" w:rsidR="002C6F89" w:rsidRPr="0055523E" w:rsidRDefault="002C6F89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2949D84" w14:textId="77777777" w:rsidR="002C6F89" w:rsidRPr="0055523E" w:rsidRDefault="002C6F89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2A6BA2B4" w14:textId="77777777" w:rsidR="002C6F89" w:rsidRPr="0055523E" w:rsidRDefault="002C6F89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7E4D8D62" w14:textId="77777777" w:rsidR="002C6F89" w:rsidRPr="0055523E" w:rsidRDefault="002C6F89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035D913" w14:textId="77777777" w:rsidR="002C6F89" w:rsidRPr="0055523E" w:rsidRDefault="002C6F89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2CD553BE" w14:textId="77777777" w:rsidR="002C6F89" w:rsidRPr="0055523E" w:rsidRDefault="002C6F89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0EFA6F74" w14:textId="77777777" w:rsidR="002C6F89" w:rsidRPr="0055523E" w:rsidRDefault="002C6F89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8926552" w14:textId="77777777" w:rsidR="002C6F89" w:rsidRPr="0055523E" w:rsidRDefault="002C6F89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6345CCC2" w14:textId="77777777" w:rsidR="002C6F89" w:rsidRPr="0055523E" w:rsidRDefault="002C6F89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07CD23BE" w14:textId="16DD252B" w:rsidR="002C6F89" w:rsidRPr="0055523E" w:rsidRDefault="00F81B3C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33,085</w:t>
            </w:r>
          </w:p>
        </w:tc>
        <w:tc>
          <w:tcPr>
            <w:tcW w:w="139" w:type="dxa"/>
          </w:tcPr>
          <w:p w14:paraId="63E0EDC3" w14:textId="77777777" w:rsidR="002C6F89" w:rsidRPr="0055523E" w:rsidRDefault="002C6F89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470E4574" w14:textId="77777777" w:rsidR="002C6F89" w:rsidRPr="0055523E" w:rsidRDefault="002C6F89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23,217</w:t>
            </w:r>
          </w:p>
        </w:tc>
      </w:tr>
      <w:tr w:rsidR="002C6F89" w:rsidRPr="0055523E" w14:paraId="346B2071" w14:textId="77777777" w:rsidTr="002218D6">
        <w:tc>
          <w:tcPr>
            <w:tcW w:w="1644" w:type="dxa"/>
          </w:tcPr>
          <w:p w14:paraId="41A498E1" w14:textId="77777777" w:rsidR="002C6F89" w:rsidRPr="001C6A69" w:rsidRDefault="002C6F89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-250" w:hanging="5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6A69">
              <w:rPr>
                <w:rFonts w:asciiTheme="majorBidi" w:hAnsiTheme="majorBidi" w:cstheme="majorBidi" w:hint="cs"/>
                <w:sz w:val="22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14:paraId="6289CBC0" w14:textId="77777777" w:rsidR="002C6F89" w:rsidRPr="0055523E" w:rsidRDefault="002C6F89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5B5A60B0" w14:textId="77777777" w:rsidR="002C6F89" w:rsidRPr="0055523E" w:rsidRDefault="002C6F89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353C14E8" w14:textId="77777777" w:rsidR="002C6F89" w:rsidRPr="0055523E" w:rsidRDefault="002C6F89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CFAE15F" w14:textId="77777777" w:rsidR="002C6F89" w:rsidRPr="0055523E" w:rsidRDefault="002C6F89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FA4D23B" w14:textId="77777777" w:rsidR="002C6F89" w:rsidRPr="0055523E" w:rsidRDefault="002C6F89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1121D74F" w14:textId="77777777" w:rsidR="002C6F89" w:rsidRPr="0055523E" w:rsidRDefault="002C6F89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5A4DBC2D" w14:textId="77777777" w:rsidR="002C6F89" w:rsidRPr="0055523E" w:rsidRDefault="002C6F89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338F950" w14:textId="77777777" w:rsidR="002C6F89" w:rsidRPr="0055523E" w:rsidRDefault="002C6F89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6BC172A3" w14:textId="77777777" w:rsidR="002C6F89" w:rsidRPr="0055523E" w:rsidRDefault="002C6F89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7757CBBA" w14:textId="77777777" w:rsidR="002C6F89" w:rsidRPr="0055523E" w:rsidRDefault="002C6F89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7E2F89CA" w14:textId="77777777" w:rsidR="002C6F89" w:rsidRPr="0055523E" w:rsidRDefault="002C6F89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00C607E4" w14:textId="77777777" w:rsidR="002C6F89" w:rsidRPr="0055523E" w:rsidRDefault="002C6F89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482972E5" w14:textId="77777777" w:rsidR="002C6F89" w:rsidRPr="0055523E" w:rsidRDefault="002C6F89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45,138</w:t>
            </w:r>
          </w:p>
        </w:tc>
        <w:tc>
          <w:tcPr>
            <w:tcW w:w="139" w:type="dxa"/>
          </w:tcPr>
          <w:p w14:paraId="79299674" w14:textId="77777777" w:rsidR="002C6F89" w:rsidRPr="0055523E" w:rsidRDefault="002C6F89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4B7DCE96" w14:textId="1D929825" w:rsidR="002C6F89" w:rsidRPr="0055523E" w:rsidRDefault="00F81B3C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41,071</w:t>
            </w:r>
          </w:p>
        </w:tc>
      </w:tr>
      <w:tr w:rsidR="002C6F89" w:rsidRPr="0055523E" w14:paraId="3C2DBD19" w14:textId="77777777" w:rsidTr="002218D6">
        <w:tc>
          <w:tcPr>
            <w:tcW w:w="1644" w:type="dxa"/>
          </w:tcPr>
          <w:p w14:paraId="0CC861A0" w14:textId="77777777" w:rsidR="002C6F89" w:rsidRPr="001C6A69" w:rsidRDefault="002C6F89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-250" w:hanging="5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6A69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14:paraId="7E55F10B" w14:textId="77777777" w:rsidR="002C6F89" w:rsidRPr="0055523E" w:rsidRDefault="002C6F89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420D1C7F" w14:textId="77777777" w:rsidR="002C6F89" w:rsidRPr="0055523E" w:rsidRDefault="002C6F89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0C0B0463" w14:textId="77777777" w:rsidR="002C6F89" w:rsidRPr="0055523E" w:rsidRDefault="002C6F89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DB4120C" w14:textId="77777777" w:rsidR="002C6F89" w:rsidRPr="0055523E" w:rsidRDefault="002C6F89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20252629" w14:textId="77777777" w:rsidR="002C6F89" w:rsidRPr="0055523E" w:rsidRDefault="002C6F89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4C35B787" w14:textId="77777777" w:rsidR="002C6F89" w:rsidRPr="0055523E" w:rsidRDefault="002C6F89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43CE9E91" w14:textId="77777777" w:rsidR="002C6F89" w:rsidRPr="0055523E" w:rsidRDefault="002C6F89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8A6096C" w14:textId="77777777" w:rsidR="002C6F89" w:rsidRPr="0055523E" w:rsidRDefault="002C6F89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44C471E4" w14:textId="77777777" w:rsidR="002C6F89" w:rsidRPr="0055523E" w:rsidRDefault="002C6F89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3F5202C2" w14:textId="77777777" w:rsidR="002C6F89" w:rsidRPr="0055523E" w:rsidRDefault="002C6F89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8409887" w14:textId="77777777" w:rsidR="002C6F89" w:rsidRPr="0055523E" w:rsidRDefault="002C6F89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71285AE4" w14:textId="77777777" w:rsidR="002C6F89" w:rsidRPr="0055523E" w:rsidRDefault="002C6F89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3433D397" w14:textId="68E20F98" w:rsidR="002C6F89" w:rsidRPr="0055523E" w:rsidRDefault="002C6F89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126,</w:t>
            </w:r>
            <w:r w:rsidR="007A034B" w:rsidRPr="0055523E">
              <w:rPr>
                <w:rFonts w:asciiTheme="majorBidi" w:hAnsiTheme="majorBidi" w:cstheme="majorBidi"/>
                <w:sz w:val="22"/>
                <w:szCs w:val="22"/>
              </w:rPr>
              <w:t>549</w:t>
            </w:r>
          </w:p>
        </w:tc>
        <w:tc>
          <w:tcPr>
            <w:tcW w:w="139" w:type="dxa"/>
          </w:tcPr>
          <w:p w14:paraId="43491DF3" w14:textId="77777777" w:rsidR="002C6F89" w:rsidRPr="0055523E" w:rsidRDefault="002C6F89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670EC1CD" w14:textId="4A904157" w:rsidR="002C6F89" w:rsidRPr="0055523E" w:rsidRDefault="00C473AD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128,746</w:t>
            </w:r>
          </w:p>
        </w:tc>
      </w:tr>
      <w:tr w:rsidR="002C6F89" w:rsidRPr="0055523E" w14:paraId="5A2B9748" w14:textId="77777777" w:rsidTr="002218D6">
        <w:tc>
          <w:tcPr>
            <w:tcW w:w="1644" w:type="dxa"/>
          </w:tcPr>
          <w:p w14:paraId="41BC49F0" w14:textId="77777777" w:rsidR="002C6F89" w:rsidRPr="001C6A69" w:rsidRDefault="002C6F89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-250" w:hanging="5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6A69">
              <w:rPr>
                <w:rFonts w:asciiTheme="majorBidi" w:hAnsiTheme="majorBidi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14:paraId="6F6D5E91" w14:textId="77777777" w:rsidR="002C6F89" w:rsidRPr="0055523E" w:rsidRDefault="002C6F89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51D1CD79" w14:textId="77777777" w:rsidR="002C6F89" w:rsidRPr="0055523E" w:rsidRDefault="002C6F89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78C46AE7" w14:textId="77777777" w:rsidR="002C6F89" w:rsidRPr="0055523E" w:rsidRDefault="002C6F89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24618DB" w14:textId="77777777" w:rsidR="002C6F89" w:rsidRPr="0055523E" w:rsidRDefault="002C6F89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763443A0" w14:textId="77777777" w:rsidR="002C6F89" w:rsidRPr="0055523E" w:rsidRDefault="002C6F89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4E13488F" w14:textId="77777777" w:rsidR="002C6F89" w:rsidRPr="0055523E" w:rsidRDefault="002C6F89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54D38478" w14:textId="77777777" w:rsidR="002C6F89" w:rsidRPr="0055523E" w:rsidRDefault="002C6F89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18DC65C" w14:textId="77777777" w:rsidR="002C6F89" w:rsidRPr="0055523E" w:rsidRDefault="002C6F89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46FF9E4C" w14:textId="77777777" w:rsidR="002C6F89" w:rsidRPr="0055523E" w:rsidRDefault="002C6F89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5768B282" w14:textId="77777777" w:rsidR="002C6F89" w:rsidRPr="0055523E" w:rsidRDefault="002C6F89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6950A74" w14:textId="77777777" w:rsidR="002C6F89" w:rsidRPr="0055523E" w:rsidRDefault="002C6F89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7EBEED30" w14:textId="77777777" w:rsidR="002C6F89" w:rsidRPr="0055523E" w:rsidRDefault="002C6F89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7D9E3D99" w14:textId="77777777" w:rsidR="002C6F89" w:rsidRPr="0055523E" w:rsidRDefault="002C6F89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23,218</w:t>
            </w:r>
          </w:p>
        </w:tc>
        <w:tc>
          <w:tcPr>
            <w:tcW w:w="139" w:type="dxa"/>
          </w:tcPr>
          <w:p w14:paraId="3AAE1DD4" w14:textId="77777777" w:rsidR="002C6F89" w:rsidRPr="0055523E" w:rsidRDefault="002C6F89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44BB229C" w14:textId="77777777" w:rsidR="002C6F89" w:rsidRPr="0055523E" w:rsidRDefault="002C6F89" w:rsidP="00970CA9">
            <w:pPr>
              <w:tabs>
                <w:tab w:val="left" w:pos="227"/>
                <w:tab w:val="left" w:pos="409"/>
                <w:tab w:val="left" w:pos="550"/>
                <w:tab w:val="left" w:pos="680"/>
                <w:tab w:val="left" w:pos="1644"/>
                <w:tab w:val="left" w:pos="1800"/>
                <w:tab w:val="left" w:pos="1871"/>
                <w:tab w:val="left" w:pos="1980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60" w:lineRule="exact"/>
              <w:ind w:left="-567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2C6F89" w:rsidRPr="0055523E" w14:paraId="69348055" w14:textId="77777777" w:rsidTr="002218D6">
        <w:tc>
          <w:tcPr>
            <w:tcW w:w="1644" w:type="dxa"/>
          </w:tcPr>
          <w:p w14:paraId="5557927A" w14:textId="77777777" w:rsidR="002C6F89" w:rsidRPr="001C6A69" w:rsidRDefault="002C6F89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-250" w:hanging="5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6A69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14:paraId="1B9B2CB0" w14:textId="77777777" w:rsidR="002C6F89" w:rsidRPr="0055523E" w:rsidRDefault="002C6F89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2B0E11AA" w14:textId="77777777" w:rsidR="002C6F89" w:rsidRPr="0055523E" w:rsidRDefault="002C6F89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55C8634D" w14:textId="77777777" w:rsidR="002C6F89" w:rsidRPr="0055523E" w:rsidRDefault="002C6F89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39651D3" w14:textId="77777777" w:rsidR="002C6F89" w:rsidRPr="0055523E" w:rsidRDefault="002C6F89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8CDBEC1" w14:textId="77777777" w:rsidR="002C6F89" w:rsidRPr="0055523E" w:rsidRDefault="002C6F89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481BC74E" w14:textId="77777777" w:rsidR="002C6F89" w:rsidRPr="0055523E" w:rsidRDefault="002C6F89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6CB9E954" w14:textId="77777777" w:rsidR="002C6F89" w:rsidRPr="0055523E" w:rsidRDefault="002C6F89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3392E3B" w14:textId="77777777" w:rsidR="002C6F89" w:rsidRPr="0055523E" w:rsidRDefault="002C6F89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33AF6ADF" w14:textId="77777777" w:rsidR="002C6F89" w:rsidRPr="0055523E" w:rsidRDefault="002C6F89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6BA3B3E4" w14:textId="77777777" w:rsidR="002C6F89" w:rsidRPr="0055523E" w:rsidRDefault="002C6F89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2392B97" w14:textId="77777777" w:rsidR="002C6F89" w:rsidRPr="0055523E" w:rsidRDefault="002C6F89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6649F9C6" w14:textId="77777777" w:rsidR="002C6F89" w:rsidRPr="0055523E" w:rsidRDefault="002C6F89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3F000A6E" w14:textId="059D0667" w:rsidR="002C6F89" w:rsidRPr="0055523E" w:rsidRDefault="00F81B3C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2,529</w:t>
            </w:r>
          </w:p>
        </w:tc>
        <w:tc>
          <w:tcPr>
            <w:tcW w:w="139" w:type="dxa"/>
          </w:tcPr>
          <w:p w14:paraId="7F9D0535" w14:textId="77777777" w:rsidR="002C6F89" w:rsidRPr="0055523E" w:rsidRDefault="002C6F89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45DDCDFF" w14:textId="77777777" w:rsidR="002C6F89" w:rsidRPr="0055523E" w:rsidRDefault="002C6F89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571</w:t>
            </w:r>
          </w:p>
        </w:tc>
      </w:tr>
      <w:tr w:rsidR="002C6F89" w:rsidRPr="0055523E" w14:paraId="20D10A2C" w14:textId="77777777" w:rsidTr="002218D6">
        <w:tc>
          <w:tcPr>
            <w:tcW w:w="1644" w:type="dxa"/>
          </w:tcPr>
          <w:p w14:paraId="1E2C2EC6" w14:textId="77777777" w:rsidR="002C6F89" w:rsidRPr="001C6A69" w:rsidRDefault="002C6F89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-250" w:hanging="5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14:paraId="200B1901" w14:textId="77777777" w:rsidR="002C6F89" w:rsidRPr="0055523E" w:rsidRDefault="002C6F89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64CB023E" w14:textId="77777777" w:rsidR="002C6F89" w:rsidRPr="0055523E" w:rsidRDefault="002C6F89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5B21FE48" w14:textId="77777777" w:rsidR="002C6F89" w:rsidRPr="0055523E" w:rsidRDefault="002C6F89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224F05D" w14:textId="77777777" w:rsidR="002C6F89" w:rsidRPr="0055523E" w:rsidRDefault="002C6F89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E260251" w14:textId="77777777" w:rsidR="002C6F89" w:rsidRPr="0055523E" w:rsidRDefault="002C6F89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3333B1CC" w14:textId="77777777" w:rsidR="002C6F89" w:rsidRPr="0055523E" w:rsidRDefault="002C6F89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6138A6D0" w14:textId="77777777" w:rsidR="002C6F89" w:rsidRPr="0055523E" w:rsidRDefault="002C6F89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564733F" w14:textId="77777777" w:rsidR="002C6F89" w:rsidRPr="0055523E" w:rsidRDefault="002C6F89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09A61121" w14:textId="77777777" w:rsidR="002C6F89" w:rsidRPr="0055523E" w:rsidRDefault="002C6F89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42EBDF47" w14:textId="77777777" w:rsidR="002C6F89" w:rsidRPr="0055523E" w:rsidRDefault="002C6F89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DE17AC9" w14:textId="77777777" w:rsidR="002C6F89" w:rsidRPr="0055523E" w:rsidRDefault="002C6F89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7E30629B" w14:textId="77777777" w:rsidR="002C6F89" w:rsidRPr="0055523E" w:rsidRDefault="002C6F89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2143E29A" w14:textId="77777777" w:rsidR="002C6F89" w:rsidRPr="0055523E" w:rsidRDefault="002C6F89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12,614</w:t>
            </w:r>
          </w:p>
        </w:tc>
        <w:tc>
          <w:tcPr>
            <w:tcW w:w="139" w:type="dxa"/>
          </w:tcPr>
          <w:p w14:paraId="4458DF06" w14:textId="77777777" w:rsidR="002C6F89" w:rsidRPr="0055523E" w:rsidRDefault="002C6F89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2070C20C" w14:textId="77777777" w:rsidR="002C6F89" w:rsidRPr="0055523E" w:rsidRDefault="002C6F89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14,904</w:t>
            </w:r>
          </w:p>
        </w:tc>
      </w:tr>
      <w:tr w:rsidR="002C6F89" w:rsidRPr="0055523E" w14:paraId="0599C674" w14:textId="77777777" w:rsidTr="002218D6">
        <w:tc>
          <w:tcPr>
            <w:tcW w:w="1644" w:type="dxa"/>
          </w:tcPr>
          <w:p w14:paraId="0E7FFC39" w14:textId="77777777" w:rsidR="002C6F89" w:rsidRPr="001C6A69" w:rsidRDefault="002C6F89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-250" w:hanging="5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6A69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ค่าใช้จ่าย</w:t>
            </w: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14:paraId="5EFBE00F" w14:textId="77777777" w:rsidR="002C6F89" w:rsidRPr="0055523E" w:rsidRDefault="002C6F89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7FCF98FB" w14:textId="77777777" w:rsidR="002C6F89" w:rsidRPr="0055523E" w:rsidRDefault="002C6F89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5A2CC6D9" w14:textId="77777777" w:rsidR="002C6F89" w:rsidRPr="0055523E" w:rsidRDefault="002C6F89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2D561CE" w14:textId="77777777" w:rsidR="002C6F89" w:rsidRPr="0055523E" w:rsidRDefault="002C6F89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F15CFB0" w14:textId="77777777" w:rsidR="002C6F89" w:rsidRPr="0055523E" w:rsidRDefault="002C6F89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12CD6118" w14:textId="77777777" w:rsidR="002C6F89" w:rsidRPr="0055523E" w:rsidRDefault="002C6F89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6C128B24" w14:textId="77777777" w:rsidR="002C6F89" w:rsidRPr="0055523E" w:rsidRDefault="002C6F89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E70D17A" w14:textId="77777777" w:rsidR="002C6F89" w:rsidRPr="0055523E" w:rsidRDefault="002C6F89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6920F049" w14:textId="77777777" w:rsidR="002C6F89" w:rsidRPr="0055523E" w:rsidRDefault="002C6F89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2FAF1EDA" w14:textId="77777777" w:rsidR="002C6F89" w:rsidRPr="0055523E" w:rsidRDefault="002C6F89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C3F4E1C" w14:textId="77777777" w:rsidR="002C6F89" w:rsidRPr="0055523E" w:rsidRDefault="002C6F89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3A47BDC" w14:textId="77777777" w:rsidR="002C6F89" w:rsidRPr="0055523E" w:rsidRDefault="002C6F89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14:paraId="68309224" w14:textId="222CFB2D" w:rsidR="002C6F89" w:rsidRPr="0055523E" w:rsidRDefault="007A034B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10,095</w:t>
            </w:r>
          </w:p>
        </w:tc>
        <w:tc>
          <w:tcPr>
            <w:tcW w:w="139" w:type="dxa"/>
          </w:tcPr>
          <w:p w14:paraId="2A636C82" w14:textId="77777777" w:rsidR="002C6F89" w:rsidRPr="0055523E" w:rsidRDefault="002C6F89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14:paraId="4346939D" w14:textId="77777777" w:rsidR="002C6F89" w:rsidRPr="0055523E" w:rsidRDefault="002C6F89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3,128</w:t>
            </w:r>
          </w:p>
        </w:tc>
      </w:tr>
      <w:tr w:rsidR="002C6F89" w:rsidRPr="0055523E" w14:paraId="505C1447" w14:textId="77777777" w:rsidTr="002218D6">
        <w:tc>
          <w:tcPr>
            <w:tcW w:w="1644" w:type="dxa"/>
          </w:tcPr>
          <w:p w14:paraId="775F1080" w14:textId="77777777" w:rsidR="002C6F89" w:rsidRPr="001C6A69" w:rsidRDefault="002C6F89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-250" w:hanging="5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กำไร</w:t>
            </w:r>
            <w:r w:rsidRPr="001C6A69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(ขาดทุน) </w:t>
            </w: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</w:t>
            </w:r>
            <w:r w:rsidRPr="001C6A69">
              <w:rPr>
                <w:rFonts w:asciiTheme="majorBidi" w:hAnsiTheme="majorBidi" w:cstheme="majorBidi" w:hint="cs"/>
                <w:sz w:val="22"/>
                <w:szCs w:val="22"/>
                <w:cs/>
              </w:rPr>
              <w:t>ปี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14:paraId="1508FFD4" w14:textId="77777777" w:rsidR="002C6F89" w:rsidRPr="0055523E" w:rsidRDefault="002C6F89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154B2F46" w14:textId="77777777" w:rsidR="002C6F89" w:rsidRPr="0055523E" w:rsidRDefault="002C6F89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0061604F" w14:textId="77777777" w:rsidR="002C6F89" w:rsidRPr="0055523E" w:rsidRDefault="002C6F89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2B85BF1" w14:textId="77777777" w:rsidR="002C6F89" w:rsidRPr="0055523E" w:rsidRDefault="002C6F89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5ABEA97" w14:textId="77777777" w:rsidR="002C6F89" w:rsidRPr="0055523E" w:rsidRDefault="002C6F89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0F539A5F" w14:textId="77777777" w:rsidR="002C6F89" w:rsidRPr="0055523E" w:rsidRDefault="002C6F89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1555D720" w14:textId="77777777" w:rsidR="002C6F89" w:rsidRPr="0055523E" w:rsidRDefault="002C6F89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92AAB56" w14:textId="77777777" w:rsidR="002C6F89" w:rsidRPr="0055523E" w:rsidRDefault="002C6F89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14FBCB60" w14:textId="77777777" w:rsidR="002C6F89" w:rsidRPr="0055523E" w:rsidRDefault="002C6F89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1AB5E025" w14:textId="77777777" w:rsidR="002C6F89" w:rsidRPr="0055523E" w:rsidRDefault="002C6F89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E649CBE" w14:textId="77777777" w:rsidR="002C6F89" w:rsidRPr="0055523E" w:rsidRDefault="002C6F89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04DE12CC" w14:textId="77777777" w:rsidR="002C6F89" w:rsidRPr="0055523E" w:rsidRDefault="002C6F89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683D38E" w14:textId="6464CF69" w:rsidR="002C6F89" w:rsidRPr="0055523E" w:rsidRDefault="007A034B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116,361</w:t>
            </w:r>
          </w:p>
        </w:tc>
        <w:tc>
          <w:tcPr>
            <w:tcW w:w="139" w:type="dxa"/>
          </w:tcPr>
          <w:p w14:paraId="1A57D850" w14:textId="77777777" w:rsidR="002C6F89" w:rsidRPr="0055523E" w:rsidRDefault="002C6F89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71233DA" w14:textId="77777777" w:rsidR="002C6F89" w:rsidRPr="0055523E" w:rsidRDefault="002C6F89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(24,407)</w:t>
            </w:r>
          </w:p>
        </w:tc>
      </w:tr>
      <w:tr w:rsidR="002C6F89" w:rsidRPr="0055523E" w14:paraId="786E945D" w14:textId="77777777" w:rsidTr="002218D6">
        <w:tc>
          <w:tcPr>
            <w:tcW w:w="1644" w:type="dxa"/>
          </w:tcPr>
          <w:p w14:paraId="7782B8B6" w14:textId="77777777" w:rsidR="002C6F89" w:rsidRPr="001C6A69" w:rsidRDefault="002C6F89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-250" w:hanging="59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1C6A69">
              <w:rPr>
                <w:rFonts w:asciiTheme="majorBidi" w:hAnsiTheme="majorBidi" w:cstheme="majorBidi" w:hint="cs"/>
                <w:sz w:val="22"/>
                <w:szCs w:val="22"/>
                <w:u w:val="single"/>
                <w:cs/>
              </w:rPr>
              <w:t xml:space="preserve">ณ วันที่ </w:t>
            </w:r>
            <w:r w:rsidRPr="0055523E">
              <w:rPr>
                <w:rFonts w:asciiTheme="majorBidi" w:hAnsiTheme="majorBidi" w:cstheme="majorBidi" w:hint="cs"/>
                <w:sz w:val="22"/>
                <w:szCs w:val="22"/>
                <w:u w:val="single"/>
              </w:rPr>
              <w:t xml:space="preserve">31 </w:t>
            </w:r>
            <w:r w:rsidRPr="001C6A69">
              <w:rPr>
                <w:rFonts w:asciiTheme="majorBidi" w:hAnsiTheme="majorBidi" w:cstheme="majorBidi" w:hint="cs"/>
                <w:sz w:val="22"/>
                <w:szCs w:val="22"/>
                <w:u w:val="single"/>
                <w:cs/>
              </w:rPr>
              <w:t>ธันวาคม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14:paraId="6CF524E9" w14:textId="77777777" w:rsidR="002C6F89" w:rsidRPr="0055523E" w:rsidRDefault="002C6F89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1395F628" w14:textId="77777777" w:rsidR="002C6F89" w:rsidRPr="0055523E" w:rsidRDefault="002C6F89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7B112B94" w14:textId="77777777" w:rsidR="002C6F89" w:rsidRPr="0055523E" w:rsidRDefault="002C6F89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CC1BECE" w14:textId="77777777" w:rsidR="002C6F89" w:rsidRPr="0055523E" w:rsidRDefault="002C6F89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FC1D05C" w14:textId="77777777" w:rsidR="002C6F89" w:rsidRPr="0055523E" w:rsidRDefault="002C6F89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19632600" w14:textId="77777777" w:rsidR="002C6F89" w:rsidRPr="0055523E" w:rsidRDefault="002C6F89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0BB599E8" w14:textId="77777777" w:rsidR="002C6F89" w:rsidRPr="0055523E" w:rsidRDefault="002C6F89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0DE0CD5" w14:textId="77777777" w:rsidR="002C6F89" w:rsidRPr="0055523E" w:rsidRDefault="002C6F89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719F2004" w14:textId="77777777" w:rsidR="002C6F89" w:rsidRPr="0055523E" w:rsidRDefault="002C6F89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009C3517" w14:textId="77777777" w:rsidR="002C6F89" w:rsidRPr="0055523E" w:rsidRDefault="002C6F89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3AD5BBF" w14:textId="77777777" w:rsidR="002C6F89" w:rsidRPr="0055523E" w:rsidRDefault="002C6F89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2CA55E32" w14:textId="77777777" w:rsidR="002C6F89" w:rsidRPr="0055523E" w:rsidRDefault="002C6F89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5F1B5ECA" w14:textId="77777777" w:rsidR="002C6F89" w:rsidRPr="0055523E" w:rsidRDefault="002C6F89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9" w:type="dxa"/>
          </w:tcPr>
          <w:p w14:paraId="381055E5" w14:textId="77777777" w:rsidR="002C6F89" w:rsidRPr="0055523E" w:rsidRDefault="002C6F89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65BC0090" w14:textId="77777777" w:rsidR="002C6F89" w:rsidRPr="0055523E" w:rsidRDefault="002C6F89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5518E" w:rsidRPr="0055523E" w14:paraId="1B55AE4A" w14:textId="77777777" w:rsidTr="00032F7E">
        <w:tc>
          <w:tcPr>
            <w:tcW w:w="1984" w:type="dxa"/>
            <w:gridSpan w:val="2"/>
          </w:tcPr>
          <w:p w14:paraId="453E9DE2" w14:textId="77777777" w:rsidR="0075518E" w:rsidRPr="001C6A69" w:rsidRDefault="0075518E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-250" w:hanging="5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6A69">
              <w:rPr>
                <w:rFonts w:asciiTheme="majorBidi" w:hAnsiTheme="majorBidi" w:cstheme="majorBidi" w:hint="cs"/>
                <w:sz w:val="22"/>
                <w:szCs w:val="22"/>
                <w:cs/>
              </w:rPr>
              <w:t>อสังหาริมทรัพย์เพื่อการลงทุน</w:t>
            </w:r>
          </w:p>
        </w:tc>
        <w:tc>
          <w:tcPr>
            <w:tcW w:w="454" w:type="dxa"/>
            <w:shd w:val="clear" w:color="auto" w:fill="auto"/>
            <w:vAlign w:val="bottom"/>
          </w:tcPr>
          <w:p w14:paraId="0E3BC8BD" w14:textId="77777777" w:rsidR="0075518E" w:rsidRPr="0055523E" w:rsidRDefault="0075518E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2690A1C6" w14:textId="77777777" w:rsidR="0075518E" w:rsidRPr="0055523E" w:rsidRDefault="0075518E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159AFBBA" w14:textId="77777777" w:rsidR="0075518E" w:rsidRPr="0055523E" w:rsidRDefault="0075518E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5B7DD64" w14:textId="77777777" w:rsidR="0075518E" w:rsidRPr="0055523E" w:rsidRDefault="0075518E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29B548D4" w14:textId="77777777" w:rsidR="0075518E" w:rsidRPr="0055523E" w:rsidRDefault="0075518E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2AB7BE77" w14:textId="77777777" w:rsidR="0075518E" w:rsidRPr="0055523E" w:rsidRDefault="0075518E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66129FB7" w14:textId="77777777" w:rsidR="0075518E" w:rsidRPr="0055523E" w:rsidRDefault="0075518E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3860A11" w14:textId="77777777" w:rsidR="0075518E" w:rsidRPr="0055523E" w:rsidRDefault="0075518E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783D1F2A" w14:textId="77777777" w:rsidR="0075518E" w:rsidRPr="0055523E" w:rsidRDefault="0075518E" w:rsidP="00EA6487">
            <w:pPr>
              <w:spacing w:line="260" w:lineRule="exact"/>
              <w:ind w:left="-851" w:right="284"/>
              <w:contextualSpacing/>
              <w:jc w:val="right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5BE18B29" w14:textId="77777777" w:rsidR="0075518E" w:rsidRPr="0055523E" w:rsidRDefault="0075518E" w:rsidP="00EA6487">
            <w:pPr>
              <w:spacing w:line="260" w:lineRule="exact"/>
              <w:ind w:left="-851" w:right="284"/>
              <w:contextualSpacing/>
              <w:jc w:val="right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76A49C4D" w14:textId="77777777" w:rsidR="0075518E" w:rsidRPr="0055523E" w:rsidRDefault="0075518E" w:rsidP="00EA6487">
            <w:pPr>
              <w:tabs>
                <w:tab w:val="left" w:pos="1800"/>
                <w:tab w:val="left" w:pos="1980"/>
              </w:tabs>
              <w:spacing w:line="260" w:lineRule="exact"/>
              <w:ind w:left="-340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240D3235" w14:textId="77777777" w:rsidR="0075518E" w:rsidRPr="0055523E" w:rsidRDefault="0075518E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294BD506" w14:textId="77777777" w:rsidR="0075518E" w:rsidRPr="0055523E" w:rsidRDefault="0075518E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11,152</w:t>
            </w:r>
          </w:p>
        </w:tc>
        <w:tc>
          <w:tcPr>
            <w:tcW w:w="139" w:type="dxa"/>
          </w:tcPr>
          <w:p w14:paraId="5D3822BE" w14:textId="77777777" w:rsidR="0075518E" w:rsidRPr="0055523E" w:rsidRDefault="0075518E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4D99AB83" w14:textId="7D472B75" w:rsidR="0075518E" w:rsidRPr="0055523E" w:rsidRDefault="0075518E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11,152</w:t>
            </w:r>
          </w:p>
        </w:tc>
      </w:tr>
      <w:tr w:rsidR="0075518E" w:rsidRPr="0055523E" w14:paraId="11AC0C39" w14:textId="77777777" w:rsidTr="00032F7E">
        <w:tc>
          <w:tcPr>
            <w:tcW w:w="1644" w:type="dxa"/>
          </w:tcPr>
          <w:p w14:paraId="410BFD5D" w14:textId="77777777" w:rsidR="0075518E" w:rsidRPr="001C6A69" w:rsidRDefault="0075518E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-250" w:hanging="5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6A69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ที่ดิน อาคาร และอุปกรณ์ 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14:paraId="0403A045" w14:textId="77777777" w:rsidR="0075518E" w:rsidRPr="0055523E" w:rsidRDefault="0075518E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1A28357C" w14:textId="77777777" w:rsidR="0075518E" w:rsidRPr="0055523E" w:rsidRDefault="0075518E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1398954A" w14:textId="77777777" w:rsidR="0075518E" w:rsidRPr="0055523E" w:rsidRDefault="0075518E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FA3F70C" w14:textId="77777777" w:rsidR="0075518E" w:rsidRPr="0055523E" w:rsidRDefault="0075518E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04965EC" w14:textId="77777777" w:rsidR="0075518E" w:rsidRPr="0055523E" w:rsidRDefault="0075518E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0AD7CB0E" w14:textId="77777777" w:rsidR="0075518E" w:rsidRPr="0055523E" w:rsidRDefault="0075518E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13959408" w14:textId="77777777" w:rsidR="0075518E" w:rsidRPr="0055523E" w:rsidRDefault="0075518E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C5CB65E" w14:textId="77777777" w:rsidR="0075518E" w:rsidRPr="0055523E" w:rsidRDefault="0075518E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3BCD2E95" w14:textId="77777777" w:rsidR="0075518E" w:rsidRPr="0055523E" w:rsidRDefault="0075518E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4980DC7A" w14:textId="77777777" w:rsidR="0075518E" w:rsidRPr="0055523E" w:rsidRDefault="0075518E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F96FFB2" w14:textId="77777777" w:rsidR="0075518E" w:rsidRPr="0055523E" w:rsidRDefault="0075518E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0EDC4588" w14:textId="77777777" w:rsidR="0075518E" w:rsidRPr="0055523E" w:rsidRDefault="0075518E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33641B3E" w14:textId="77777777" w:rsidR="0075518E" w:rsidRPr="0055523E" w:rsidRDefault="0075518E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410,854</w:t>
            </w:r>
          </w:p>
        </w:tc>
        <w:tc>
          <w:tcPr>
            <w:tcW w:w="139" w:type="dxa"/>
          </w:tcPr>
          <w:p w14:paraId="2275F324" w14:textId="77777777" w:rsidR="0075518E" w:rsidRPr="0055523E" w:rsidRDefault="0075518E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21FD68D9" w14:textId="78A20CD9" w:rsidR="0075518E" w:rsidRPr="0055523E" w:rsidRDefault="0075518E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420,713</w:t>
            </w:r>
          </w:p>
        </w:tc>
      </w:tr>
      <w:tr w:rsidR="0075518E" w:rsidRPr="0055523E" w14:paraId="0D6C2CCD" w14:textId="77777777" w:rsidTr="00032F7E">
        <w:tc>
          <w:tcPr>
            <w:tcW w:w="1644" w:type="dxa"/>
          </w:tcPr>
          <w:p w14:paraId="105DB3D0" w14:textId="77777777" w:rsidR="0075518E" w:rsidRPr="001C6A69" w:rsidRDefault="0075518E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-250" w:hanging="5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6A69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สิทธิการเช่า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14:paraId="75C7E283" w14:textId="77777777" w:rsidR="0075518E" w:rsidRPr="0055523E" w:rsidRDefault="0075518E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1049C563" w14:textId="77777777" w:rsidR="0075518E" w:rsidRPr="0055523E" w:rsidRDefault="0075518E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79261BF0" w14:textId="77777777" w:rsidR="0075518E" w:rsidRPr="0055523E" w:rsidRDefault="0075518E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60AB023" w14:textId="77777777" w:rsidR="0075518E" w:rsidRPr="0055523E" w:rsidRDefault="0075518E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23140290" w14:textId="77777777" w:rsidR="0075518E" w:rsidRPr="0055523E" w:rsidRDefault="0075518E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51B30B9A" w14:textId="77777777" w:rsidR="0075518E" w:rsidRPr="0055523E" w:rsidRDefault="0075518E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5CD1031D" w14:textId="77777777" w:rsidR="0075518E" w:rsidRPr="0055523E" w:rsidRDefault="0075518E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9714627" w14:textId="77777777" w:rsidR="0075518E" w:rsidRPr="0055523E" w:rsidRDefault="0075518E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699D1F1B" w14:textId="77777777" w:rsidR="0075518E" w:rsidRPr="0055523E" w:rsidRDefault="0075518E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4BBF3FF3" w14:textId="77777777" w:rsidR="0075518E" w:rsidRPr="0055523E" w:rsidRDefault="0075518E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30531C3" w14:textId="77777777" w:rsidR="0075518E" w:rsidRPr="0055523E" w:rsidRDefault="0075518E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7952A934" w14:textId="77777777" w:rsidR="0075518E" w:rsidRPr="0055523E" w:rsidRDefault="0075518E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733225E7" w14:textId="77777777" w:rsidR="0075518E" w:rsidRPr="0055523E" w:rsidRDefault="0075518E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57,232</w:t>
            </w:r>
          </w:p>
        </w:tc>
        <w:tc>
          <w:tcPr>
            <w:tcW w:w="139" w:type="dxa"/>
          </w:tcPr>
          <w:p w14:paraId="65E502FB" w14:textId="77777777" w:rsidR="0075518E" w:rsidRPr="0055523E" w:rsidRDefault="0075518E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1DB03EF6" w14:textId="084DA08A" w:rsidR="0075518E" w:rsidRPr="0055523E" w:rsidRDefault="0075518E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61,113</w:t>
            </w:r>
          </w:p>
        </w:tc>
      </w:tr>
      <w:tr w:rsidR="0075518E" w:rsidRPr="0055523E" w14:paraId="1E373447" w14:textId="77777777" w:rsidTr="00032F7E">
        <w:tc>
          <w:tcPr>
            <w:tcW w:w="1644" w:type="dxa"/>
          </w:tcPr>
          <w:p w14:paraId="09FF6840" w14:textId="77777777" w:rsidR="0075518E" w:rsidRPr="001C6A69" w:rsidRDefault="0075518E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-250" w:hanging="5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6A69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สินทรัพย์ไม่มีตัวตน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14:paraId="264F266F" w14:textId="77777777" w:rsidR="0075518E" w:rsidRPr="0055523E" w:rsidRDefault="0075518E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4582393B" w14:textId="77777777" w:rsidR="0075518E" w:rsidRPr="0055523E" w:rsidRDefault="0075518E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2FDA5C29" w14:textId="77777777" w:rsidR="0075518E" w:rsidRPr="0055523E" w:rsidRDefault="0075518E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70E4E8F" w14:textId="77777777" w:rsidR="0075518E" w:rsidRPr="0055523E" w:rsidRDefault="0075518E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2AE8B099" w14:textId="77777777" w:rsidR="0075518E" w:rsidRPr="0055523E" w:rsidRDefault="0075518E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3BCB9F98" w14:textId="77777777" w:rsidR="0075518E" w:rsidRPr="0055523E" w:rsidRDefault="0075518E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0DB66509" w14:textId="77777777" w:rsidR="0075518E" w:rsidRPr="0055523E" w:rsidRDefault="0075518E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94EC371" w14:textId="77777777" w:rsidR="0075518E" w:rsidRPr="0055523E" w:rsidRDefault="0075518E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4DAC903B" w14:textId="77777777" w:rsidR="0075518E" w:rsidRPr="0055523E" w:rsidRDefault="0075518E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7025FA87" w14:textId="77777777" w:rsidR="0075518E" w:rsidRPr="0055523E" w:rsidRDefault="0075518E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7C08F7BD" w14:textId="77777777" w:rsidR="0075518E" w:rsidRPr="0055523E" w:rsidRDefault="0075518E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7F1500AC" w14:textId="77777777" w:rsidR="0075518E" w:rsidRPr="0055523E" w:rsidRDefault="0075518E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63C7BFCB" w14:textId="77777777" w:rsidR="0075518E" w:rsidRPr="0055523E" w:rsidRDefault="0075518E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1,255</w:t>
            </w:r>
          </w:p>
        </w:tc>
        <w:tc>
          <w:tcPr>
            <w:tcW w:w="139" w:type="dxa"/>
          </w:tcPr>
          <w:p w14:paraId="0115AB96" w14:textId="77777777" w:rsidR="0075518E" w:rsidRPr="0055523E" w:rsidRDefault="0075518E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37644EFE" w14:textId="1CC3261C" w:rsidR="0075518E" w:rsidRPr="0055523E" w:rsidRDefault="0075518E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1,492</w:t>
            </w:r>
          </w:p>
        </w:tc>
      </w:tr>
      <w:tr w:rsidR="0075518E" w:rsidRPr="0055523E" w14:paraId="194888DA" w14:textId="77777777" w:rsidTr="00032F7E">
        <w:tc>
          <w:tcPr>
            <w:tcW w:w="1644" w:type="dxa"/>
          </w:tcPr>
          <w:p w14:paraId="46DD4A1B" w14:textId="77777777" w:rsidR="0075518E" w:rsidRPr="001C6A69" w:rsidRDefault="0075518E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-250" w:hanging="5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6A69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สินทรัพย์ส่วนกลาง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14:paraId="3270BE22" w14:textId="77777777" w:rsidR="0075518E" w:rsidRPr="0055523E" w:rsidRDefault="0075518E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2A3AED67" w14:textId="77777777" w:rsidR="0075518E" w:rsidRPr="0055523E" w:rsidRDefault="0075518E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31B25419" w14:textId="77777777" w:rsidR="0075518E" w:rsidRPr="0055523E" w:rsidRDefault="0075518E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1510818" w14:textId="77777777" w:rsidR="0075518E" w:rsidRPr="0055523E" w:rsidRDefault="0075518E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CB03F5C" w14:textId="77777777" w:rsidR="0075518E" w:rsidRPr="0055523E" w:rsidRDefault="0075518E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507B8091" w14:textId="77777777" w:rsidR="0075518E" w:rsidRPr="0055523E" w:rsidRDefault="0075518E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2D0013D8" w14:textId="77777777" w:rsidR="0075518E" w:rsidRPr="0055523E" w:rsidRDefault="0075518E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705FEC9" w14:textId="77777777" w:rsidR="0075518E" w:rsidRPr="0055523E" w:rsidRDefault="0075518E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3C0C6380" w14:textId="77777777" w:rsidR="0075518E" w:rsidRPr="0055523E" w:rsidRDefault="0075518E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4251F05B" w14:textId="77777777" w:rsidR="0075518E" w:rsidRPr="0055523E" w:rsidRDefault="0075518E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C7E9824" w14:textId="77777777" w:rsidR="0075518E" w:rsidRPr="0055523E" w:rsidRDefault="0075518E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7F9F890C" w14:textId="77777777" w:rsidR="0075518E" w:rsidRPr="0055523E" w:rsidRDefault="0075518E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14:paraId="265987BF" w14:textId="7D6761CC" w:rsidR="0075518E" w:rsidRPr="0055523E" w:rsidRDefault="0075518E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1,</w:t>
            </w:r>
            <w:r w:rsidR="00ED15EF" w:rsidRPr="0055523E">
              <w:rPr>
                <w:rFonts w:asciiTheme="majorBidi" w:hAnsiTheme="majorBidi" w:cstheme="majorBidi"/>
                <w:sz w:val="22"/>
                <w:szCs w:val="22"/>
              </w:rPr>
              <w:t>385,947</w:t>
            </w:r>
          </w:p>
        </w:tc>
        <w:tc>
          <w:tcPr>
            <w:tcW w:w="139" w:type="dxa"/>
          </w:tcPr>
          <w:p w14:paraId="53B983ED" w14:textId="77777777" w:rsidR="0075518E" w:rsidRPr="0055523E" w:rsidRDefault="0075518E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0F06F743" w14:textId="73F27FF5" w:rsidR="0075518E" w:rsidRPr="0055523E" w:rsidRDefault="0075518E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972,854</w:t>
            </w:r>
          </w:p>
        </w:tc>
      </w:tr>
      <w:tr w:rsidR="0075518E" w:rsidRPr="0055523E" w14:paraId="161CC4E5" w14:textId="77777777" w:rsidTr="00032F7E">
        <w:tc>
          <w:tcPr>
            <w:tcW w:w="1644" w:type="dxa"/>
          </w:tcPr>
          <w:p w14:paraId="0EB6DFED" w14:textId="77777777" w:rsidR="0075518E" w:rsidRPr="001C6A69" w:rsidRDefault="0075518E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-250" w:hanging="5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6A69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14:paraId="18B93A93" w14:textId="77777777" w:rsidR="0075518E" w:rsidRPr="0055523E" w:rsidRDefault="0075518E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1508EB14" w14:textId="77777777" w:rsidR="0075518E" w:rsidRPr="0055523E" w:rsidRDefault="0075518E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122F114B" w14:textId="77777777" w:rsidR="0075518E" w:rsidRPr="0055523E" w:rsidRDefault="0075518E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2B73879" w14:textId="77777777" w:rsidR="0075518E" w:rsidRPr="0055523E" w:rsidRDefault="0075518E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9FE45B6" w14:textId="77777777" w:rsidR="0075518E" w:rsidRPr="0055523E" w:rsidRDefault="0075518E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6AC52318" w14:textId="77777777" w:rsidR="0075518E" w:rsidRPr="0055523E" w:rsidRDefault="0075518E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27E0309A" w14:textId="77777777" w:rsidR="0075518E" w:rsidRPr="0055523E" w:rsidRDefault="0075518E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EB5588A" w14:textId="77777777" w:rsidR="0075518E" w:rsidRPr="0055523E" w:rsidRDefault="0075518E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6E1282BE" w14:textId="77777777" w:rsidR="0075518E" w:rsidRPr="0055523E" w:rsidRDefault="0075518E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572EA058" w14:textId="77777777" w:rsidR="0075518E" w:rsidRPr="0055523E" w:rsidRDefault="0075518E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2CA2A69" w14:textId="77777777" w:rsidR="0075518E" w:rsidRPr="0055523E" w:rsidRDefault="0075518E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10C9BAD7" w14:textId="77777777" w:rsidR="0075518E" w:rsidRPr="0055523E" w:rsidRDefault="0075518E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6118287" w14:textId="59639FC6" w:rsidR="0075518E" w:rsidRPr="0055523E" w:rsidRDefault="0075518E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D15EF" w:rsidRPr="0055523E">
              <w:rPr>
                <w:rFonts w:asciiTheme="majorBidi" w:hAnsiTheme="majorBidi" w:cstheme="majorBidi"/>
                <w:sz w:val="22"/>
                <w:szCs w:val="22"/>
              </w:rPr>
              <w:t>,866,440</w:t>
            </w:r>
          </w:p>
        </w:tc>
        <w:tc>
          <w:tcPr>
            <w:tcW w:w="139" w:type="dxa"/>
          </w:tcPr>
          <w:p w14:paraId="08C94645" w14:textId="77777777" w:rsidR="0075518E" w:rsidRPr="0055523E" w:rsidRDefault="0075518E" w:rsidP="00EA6487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</w:tcPr>
          <w:p w14:paraId="2C9974A6" w14:textId="2E4082F8" w:rsidR="0075518E" w:rsidRPr="0055523E" w:rsidRDefault="0075518E" w:rsidP="00EA648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1,467,324</w:t>
            </w:r>
          </w:p>
        </w:tc>
      </w:tr>
    </w:tbl>
    <w:p w14:paraId="5C23ABCF" w14:textId="77777777" w:rsidR="002C6F89" w:rsidRPr="0055523E" w:rsidRDefault="002C6F89" w:rsidP="004F6A55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0BC33286" w14:textId="77777777" w:rsidR="00190544" w:rsidRPr="003A7F7A" w:rsidRDefault="00190544" w:rsidP="004F6A55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A7F7A">
        <w:rPr>
          <w:rFonts w:asciiTheme="majorBidi" w:hAnsiTheme="majorBidi" w:cstheme="majorBidi" w:hint="cs"/>
          <w:b/>
          <w:bCs/>
          <w:sz w:val="32"/>
          <w:szCs w:val="32"/>
        </w:rPr>
        <w:t>30</w:t>
      </w:r>
      <w:r w:rsidRPr="0055523E">
        <w:rPr>
          <w:rFonts w:asciiTheme="majorBidi" w:hAnsiTheme="majorBidi"/>
          <w:b/>
          <w:bCs/>
          <w:sz w:val="32"/>
          <w:szCs w:val="32"/>
        </w:rPr>
        <w:t xml:space="preserve">. </w:t>
      </w:r>
      <w:r w:rsidRPr="0055523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A7F7A">
        <w:rPr>
          <w:rFonts w:asciiTheme="majorBidi" w:hAnsiTheme="majorBidi" w:cstheme="majorBidi"/>
          <w:b/>
          <w:bCs/>
          <w:sz w:val="32"/>
          <w:szCs w:val="32"/>
          <w:cs/>
        </w:rPr>
        <w:t>การเปลี่ยนแปลงในหนี้สินที่เกิดจากกิจกรรมจัดหาเงิน</w:t>
      </w:r>
    </w:p>
    <w:p w14:paraId="5A75F30E" w14:textId="77777777" w:rsidR="00190544" w:rsidRPr="0055523E" w:rsidRDefault="00190544" w:rsidP="004F6A55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A7F7A">
        <w:rPr>
          <w:rFonts w:asciiTheme="majorBidi" w:hAnsiTheme="majorBidi" w:cstheme="majorBidi"/>
          <w:sz w:val="32"/>
          <w:szCs w:val="32"/>
          <w:cs/>
        </w:rPr>
        <w:t>การเปลี่ยนแปลงในหนี้สินที่เกิดจากกิจกรรมจัดหาเงินสำหรับปีสิ้นสุดวันที่</w:t>
      </w:r>
      <w:r w:rsidRPr="003A7F7A">
        <w:rPr>
          <w:rFonts w:asciiTheme="majorBidi" w:hAnsiTheme="majorBidi" w:cstheme="majorBidi"/>
          <w:sz w:val="32"/>
          <w:szCs w:val="32"/>
        </w:rPr>
        <w:t xml:space="preserve"> </w:t>
      </w:r>
      <w:r w:rsidRPr="0055523E">
        <w:rPr>
          <w:rFonts w:asciiTheme="majorBidi" w:hAnsiTheme="majorBidi" w:cstheme="majorBidi"/>
          <w:sz w:val="32"/>
          <w:szCs w:val="32"/>
        </w:rPr>
        <w:t xml:space="preserve">31 </w:t>
      </w:r>
      <w:r w:rsidRPr="001C6A6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55523E">
        <w:rPr>
          <w:rFonts w:asciiTheme="majorBidi" w:hAnsiTheme="majorBidi" w:cstheme="majorBidi"/>
          <w:sz w:val="32"/>
          <w:szCs w:val="32"/>
        </w:rPr>
        <w:t>2564</w:t>
      </w:r>
      <w:r w:rsidRPr="001C6A69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55523E">
        <w:rPr>
          <w:rFonts w:asciiTheme="majorBidi" w:hAnsiTheme="majorBidi" w:cstheme="majorBidi"/>
          <w:sz w:val="32"/>
          <w:szCs w:val="32"/>
        </w:rPr>
        <w:t xml:space="preserve">2563 </w:t>
      </w:r>
      <w:r w:rsidRPr="001C6A69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91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3"/>
        <w:gridCol w:w="1243"/>
        <w:gridCol w:w="90"/>
        <w:gridCol w:w="1219"/>
        <w:gridCol w:w="90"/>
        <w:gridCol w:w="1134"/>
        <w:gridCol w:w="90"/>
        <w:gridCol w:w="1134"/>
        <w:gridCol w:w="90"/>
        <w:gridCol w:w="1134"/>
      </w:tblGrid>
      <w:tr w:rsidR="00190544" w:rsidRPr="0055523E" w14:paraId="5E35F8E3" w14:textId="77777777" w:rsidTr="002218D6">
        <w:trPr>
          <w:trHeight w:val="20"/>
          <w:tblHeader/>
        </w:trPr>
        <w:tc>
          <w:tcPr>
            <w:tcW w:w="2693" w:type="dxa"/>
          </w:tcPr>
          <w:p w14:paraId="79FA38A6" w14:textId="77777777" w:rsidR="00190544" w:rsidRPr="0055523E" w:rsidRDefault="00190544" w:rsidP="004F6A55">
            <w:pPr>
              <w:spacing w:line="30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24" w:type="dxa"/>
            <w:gridSpan w:val="9"/>
            <w:tcBorders>
              <w:bottom w:val="single" w:sz="6" w:space="0" w:color="auto"/>
            </w:tcBorders>
          </w:tcPr>
          <w:p w14:paraId="0F5C2CF9" w14:textId="77777777" w:rsidR="00190544" w:rsidRPr="0055523E" w:rsidRDefault="00190544" w:rsidP="004F6A55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tr w:rsidR="00190544" w:rsidRPr="0055523E" w14:paraId="4D258035" w14:textId="77777777" w:rsidTr="002218D6">
        <w:trPr>
          <w:trHeight w:val="20"/>
          <w:tblHeader/>
        </w:trPr>
        <w:tc>
          <w:tcPr>
            <w:tcW w:w="2693" w:type="dxa"/>
          </w:tcPr>
          <w:p w14:paraId="579A11A7" w14:textId="77777777" w:rsidR="00190544" w:rsidRPr="0055523E" w:rsidRDefault="00190544" w:rsidP="004F6A55">
            <w:pPr>
              <w:spacing w:line="30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24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4CA410CE" w14:textId="77777777" w:rsidR="00190544" w:rsidRPr="001C6A69" w:rsidRDefault="00190544" w:rsidP="004F6A55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190544" w:rsidRPr="0055523E" w14:paraId="4550865E" w14:textId="77777777" w:rsidTr="002218D6">
        <w:trPr>
          <w:trHeight w:val="20"/>
          <w:tblHeader/>
        </w:trPr>
        <w:tc>
          <w:tcPr>
            <w:tcW w:w="2693" w:type="dxa"/>
          </w:tcPr>
          <w:p w14:paraId="32B45522" w14:textId="77777777" w:rsidR="00190544" w:rsidRPr="0055523E" w:rsidRDefault="00190544" w:rsidP="004F6A55">
            <w:pPr>
              <w:spacing w:line="30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6" w:space="0" w:color="auto"/>
            </w:tcBorders>
          </w:tcPr>
          <w:p w14:paraId="4B32D810" w14:textId="77777777" w:rsidR="00190544" w:rsidRPr="0055523E" w:rsidRDefault="00190544" w:rsidP="004F6A55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897A810" w14:textId="77777777" w:rsidR="00190544" w:rsidRPr="0055523E" w:rsidRDefault="00190544" w:rsidP="004F6A55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9" w:type="dxa"/>
            <w:tcBorders>
              <w:top w:val="single" w:sz="6" w:space="0" w:color="auto"/>
            </w:tcBorders>
          </w:tcPr>
          <w:p w14:paraId="6D176E3D" w14:textId="77777777" w:rsidR="00190544" w:rsidRPr="0055523E" w:rsidRDefault="00190544" w:rsidP="004F6A55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6ED00E3" w14:textId="77777777" w:rsidR="00190544" w:rsidRPr="0055523E" w:rsidRDefault="00190544" w:rsidP="004F6A55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23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D47DF81" w14:textId="77777777" w:rsidR="00190544" w:rsidRPr="0055523E" w:rsidRDefault="00190544" w:rsidP="004F6A55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095625F1" w14:textId="77777777" w:rsidR="00190544" w:rsidRPr="0055523E" w:rsidRDefault="00190544" w:rsidP="004F6A55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48FA4C5E" w14:textId="77777777" w:rsidR="00190544" w:rsidRPr="0055523E" w:rsidRDefault="00190544" w:rsidP="004F6A55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</w:t>
            </w:r>
          </w:p>
        </w:tc>
      </w:tr>
      <w:tr w:rsidR="00190544" w:rsidRPr="0055523E" w14:paraId="64C3731F" w14:textId="77777777" w:rsidTr="002218D6">
        <w:trPr>
          <w:trHeight w:val="20"/>
          <w:tblHeader/>
        </w:trPr>
        <w:tc>
          <w:tcPr>
            <w:tcW w:w="2693" w:type="dxa"/>
          </w:tcPr>
          <w:p w14:paraId="3D3FA448" w14:textId="77777777" w:rsidR="00190544" w:rsidRPr="0055523E" w:rsidRDefault="00190544" w:rsidP="004F6A55">
            <w:pPr>
              <w:spacing w:line="30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3" w:type="dxa"/>
          </w:tcPr>
          <w:p w14:paraId="4D8E39B8" w14:textId="77777777" w:rsidR="00190544" w:rsidRPr="0055523E" w:rsidRDefault="00190544" w:rsidP="004F6A55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64492055" w14:textId="77777777" w:rsidR="00190544" w:rsidRPr="0055523E" w:rsidRDefault="00190544" w:rsidP="004F6A55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9" w:type="dxa"/>
          </w:tcPr>
          <w:p w14:paraId="646A4A92" w14:textId="77777777" w:rsidR="00190544" w:rsidRPr="0055523E" w:rsidRDefault="00190544" w:rsidP="004F6A55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เพิ่ม (ลด)</w:t>
            </w:r>
          </w:p>
        </w:tc>
        <w:tc>
          <w:tcPr>
            <w:tcW w:w="90" w:type="dxa"/>
          </w:tcPr>
          <w:p w14:paraId="5CBBC03E" w14:textId="77777777" w:rsidR="00190544" w:rsidRPr="0055523E" w:rsidRDefault="00190544" w:rsidP="004F6A55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29CAF85F" w14:textId="77777777" w:rsidR="00190544" w:rsidRPr="0055523E" w:rsidRDefault="00190544" w:rsidP="004F6A55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1C6A69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6AA712ED" w14:textId="77777777" w:rsidR="00190544" w:rsidRPr="0055523E" w:rsidRDefault="00190544" w:rsidP="004F6A55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268DF3B4" w14:textId="77777777" w:rsidR="00190544" w:rsidRPr="0055523E" w:rsidRDefault="00190544" w:rsidP="004F6A55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1C6A69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การ</w:t>
            </w: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แปลงค่า</w:t>
            </w:r>
          </w:p>
        </w:tc>
        <w:tc>
          <w:tcPr>
            <w:tcW w:w="90" w:type="dxa"/>
            <w:tcBorders>
              <w:left w:val="nil"/>
            </w:tcBorders>
          </w:tcPr>
          <w:p w14:paraId="2ECAFF8E" w14:textId="77777777" w:rsidR="00190544" w:rsidRPr="0055523E" w:rsidRDefault="00190544" w:rsidP="004F6A55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3CBAC925" w14:textId="77777777" w:rsidR="00190544" w:rsidRPr="0055523E" w:rsidRDefault="00190544" w:rsidP="004F6A55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ณ วันที่</w:t>
            </w:r>
          </w:p>
        </w:tc>
      </w:tr>
      <w:tr w:rsidR="00190544" w:rsidRPr="0055523E" w14:paraId="393DC35A" w14:textId="77777777" w:rsidTr="002218D6">
        <w:trPr>
          <w:trHeight w:val="20"/>
          <w:tblHeader/>
        </w:trPr>
        <w:tc>
          <w:tcPr>
            <w:tcW w:w="2693" w:type="dxa"/>
          </w:tcPr>
          <w:p w14:paraId="39244E92" w14:textId="77777777" w:rsidR="00190544" w:rsidRPr="001C6A69" w:rsidRDefault="00190544" w:rsidP="004F6A55">
            <w:pPr>
              <w:spacing w:line="300" w:lineRule="exact"/>
              <w:ind w:right="1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43" w:type="dxa"/>
          </w:tcPr>
          <w:p w14:paraId="40E6F681" w14:textId="77777777" w:rsidR="00190544" w:rsidRPr="0055523E" w:rsidRDefault="00190544" w:rsidP="004F6A55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1C6A69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มกราคม </w:t>
            </w:r>
            <w:r w:rsidRPr="0055523E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778B86EE" w14:textId="77777777" w:rsidR="00190544" w:rsidRPr="0055523E" w:rsidRDefault="00190544" w:rsidP="004F6A55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9" w:type="dxa"/>
          </w:tcPr>
          <w:p w14:paraId="3EC45105" w14:textId="77777777" w:rsidR="00190544" w:rsidRPr="0055523E" w:rsidRDefault="00190544" w:rsidP="004F6A55">
            <w:pPr>
              <w:spacing w:line="300" w:lineRule="exact"/>
              <w:ind w:right="1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0C6510B3" w14:textId="77777777" w:rsidR="00190544" w:rsidRPr="0055523E" w:rsidRDefault="00190544" w:rsidP="004F6A55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1C3E5B60" w14:textId="77777777" w:rsidR="00190544" w:rsidRPr="0055523E" w:rsidRDefault="00190544" w:rsidP="004F6A55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1F443C22" w14:textId="77777777" w:rsidR="00190544" w:rsidRPr="0055523E" w:rsidRDefault="00190544" w:rsidP="004F6A55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17C3980E" w14:textId="77777777" w:rsidR="00190544" w:rsidRPr="0055523E" w:rsidRDefault="00190544" w:rsidP="004F6A55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6A69">
              <w:rPr>
                <w:rFonts w:asciiTheme="majorBidi" w:hAnsiTheme="majorBidi" w:cstheme="majorBidi" w:hint="cs"/>
                <w:sz w:val="22"/>
                <w:szCs w:val="22"/>
                <w:cs/>
              </w:rPr>
              <w:t>อัตราแลกเปลี่ยน</w:t>
            </w:r>
          </w:p>
        </w:tc>
        <w:tc>
          <w:tcPr>
            <w:tcW w:w="90" w:type="dxa"/>
            <w:tcBorders>
              <w:left w:val="nil"/>
            </w:tcBorders>
          </w:tcPr>
          <w:p w14:paraId="45AD114D" w14:textId="77777777" w:rsidR="00190544" w:rsidRPr="001C6A69" w:rsidRDefault="00190544" w:rsidP="004F6A55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1B7D8400" w14:textId="77777777" w:rsidR="00190544" w:rsidRPr="0055523E" w:rsidRDefault="00190544" w:rsidP="004F6A55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31 </w:t>
            </w:r>
            <w:r w:rsidRPr="001C6A69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ธันวาคม </w:t>
            </w:r>
            <w:r w:rsidRPr="0055523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2564</w:t>
            </w:r>
          </w:p>
        </w:tc>
      </w:tr>
      <w:tr w:rsidR="00190544" w:rsidRPr="0055523E" w14:paraId="6D6C09E5" w14:textId="77777777" w:rsidTr="002218D6">
        <w:trPr>
          <w:trHeight w:val="54"/>
        </w:trPr>
        <w:tc>
          <w:tcPr>
            <w:tcW w:w="2693" w:type="dxa"/>
          </w:tcPr>
          <w:p w14:paraId="117C14E3" w14:textId="77777777" w:rsidR="00190544" w:rsidRPr="001C6A69" w:rsidRDefault="00190544" w:rsidP="004F6A55">
            <w:pPr>
              <w:spacing w:line="300" w:lineRule="exact"/>
              <w:ind w:left="170" w:hanging="170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เงิน</w:t>
            </w:r>
            <w:r w:rsidRPr="001C6A69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เบิกเกินบัญชีและเงิน</w:t>
            </w: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กู้ยืมระยะสั้น</w:t>
            </w: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จากสถาบันการเงิน</w:t>
            </w:r>
          </w:p>
        </w:tc>
        <w:tc>
          <w:tcPr>
            <w:tcW w:w="1243" w:type="dxa"/>
            <w:tcBorders>
              <w:top w:val="single" w:sz="6" w:space="0" w:color="auto"/>
            </w:tcBorders>
            <w:vAlign w:val="bottom"/>
          </w:tcPr>
          <w:p w14:paraId="6039FCFD" w14:textId="77777777" w:rsidR="00190544" w:rsidRPr="0055523E" w:rsidRDefault="00190544" w:rsidP="004F6A55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468,175,530.51</w:t>
            </w:r>
          </w:p>
        </w:tc>
        <w:tc>
          <w:tcPr>
            <w:tcW w:w="90" w:type="dxa"/>
            <w:vAlign w:val="bottom"/>
          </w:tcPr>
          <w:p w14:paraId="2BAB5C6A" w14:textId="77777777" w:rsidR="00190544" w:rsidRPr="0055523E" w:rsidRDefault="00190544" w:rsidP="004F6A55">
            <w:pPr>
              <w:tabs>
                <w:tab w:val="decimal" w:pos="720"/>
              </w:tabs>
              <w:spacing w:line="300" w:lineRule="exact"/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9" w:type="dxa"/>
            <w:tcBorders>
              <w:top w:val="single" w:sz="6" w:space="0" w:color="auto"/>
            </w:tcBorders>
            <w:vAlign w:val="bottom"/>
          </w:tcPr>
          <w:p w14:paraId="68051490" w14:textId="6A0E2359" w:rsidR="00190544" w:rsidRPr="0055523E" w:rsidRDefault="00190544" w:rsidP="004F6A55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269,555,517.</w:t>
            </w:r>
            <w:r w:rsidR="00F81B3C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D16F5A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90" w:type="dxa"/>
            <w:vAlign w:val="bottom"/>
          </w:tcPr>
          <w:p w14:paraId="25F2D226" w14:textId="77777777" w:rsidR="00190544" w:rsidRPr="0055523E" w:rsidRDefault="00190544" w:rsidP="004F6A55">
            <w:pPr>
              <w:tabs>
                <w:tab w:val="decimal" w:pos="510"/>
              </w:tabs>
              <w:spacing w:line="300" w:lineRule="exact"/>
              <w:ind w:right="-2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6F74BC9D" w14:textId="77777777" w:rsidR="00190544" w:rsidRPr="0055523E" w:rsidRDefault="00190544" w:rsidP="004F6A55">
            <w:pPr>
              <w:autoSpaceDE w:val="0"/>
              <w:autoSpaceDN w:val="0"/>
              <w:adjustRightInd w:val="0"/>
              <w:spacing w:line="300" w:lineRule="exact"/>
              <w:ind w:left="-850" w:right="401"/>
              <w:contextualSpacing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55523E">
              <w:rPr>
                <w:rFonts w:asciiTheme="majorBidi" w:hAnsi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6C74D7CE" w14:textId="77777777" w:rsidR="00190544" w:rsidRPr="0055523E" w:rsidRDefault="00190544" w:rsidP="004F6A55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5987F4F1" w14:textId="23FC8984" w:rsidR="00190544" w:rsidRPr="0055523E" w:rsidRDefault="00190544" w:rsidP="004F6A5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55523E">
              <w:rPr>
                <w:rFonts w:asciiTheme="majorBidi" w:hAnsiTheme="majorBidi"/>
                <w:sz w:val="22"/>
                <w:szCs w:val="22"/>
              </w:rPr>
              <w:t>5,</w:t>
            </w:r>
            <w:r w:rsidRPr="0055523E">
              <w:rPr>
                <w:rFonts w:asciiTheme="majorBidi" w:hAnsiTheme="majorBidi" w:cstheme="majorBidi"/>
                <w:sz w:val="22"/>
                <w:szCs w:val="22"/>
              </w:rPr>
              <w:t>151</w:t>
            </w:r>
            <w:r w:rsidRPr="0055523E">
              <w:rPr>
                <w:rFonts w:asciiTheme="majorBidi" w:hAnsiTheme="majorBidi"/>
                <w:sz w:val="22"/>
                <w:szCs w:val="22"/>
              </w:rPr>
              <w:t>,243.</w:t>
            </w:r>
            <w:r w:rsidR="00D16F5A">
              <w:rPr>
                <w:rFonts w:asciiTheme="majorBidi" w:hAnsiTheme="majorBidi"/>
                <w:sz w:val="22"/>
                <w:szCs w:val="22"/>
              </w:rPr>
              <w:t>12</w:t>
            </w:r>
          </w:p>
        </w:tc>
        <w:tc>
          <w:tcPr>
            <w:tcW w:w="90" w:type="dxa"/>
            <w:vAlign w:val="bottom"/>
          </w:tcPr>
          <w:p w14:paraId="4FCCAC2C" w14:textId="77777777" w:rsidR="00190544" w:rsidRPr="0055523E" w:rsidRDefault="00190544" w:rsidP="004F6A55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79F60007" w14:textId="77777777" w:rsidR="00190544" w:rsidRPr="0055523E" w:rsidRDefault="00190544" w:rsidP="004F6A5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742,882,291.55</w:t>
            </w:r>
          </w:p>
        </w:tc>
      </w:tr>
      <w:tr w:rsidR="00190544" w:rsidRPr="0055523E" w14:paraId="524A4F2F" w14:textId="77777777" w:rsidTr="002218D6">
        <w:trPr>
          <w:trHeight w:val="20"/>
        </w:trPr>
        <w:tc>
          <w:tcPr>
            <w:tcW w:w="2693" w:type="dxa"/>
          </w:tcPr>
          <w:p w14:paraId="64C4920C" w14:textId="77777777" w:rsidR="00190544" w:rsidRPr="001C6A69" w:rsidRDefault="00190544" w:rsidP="004F6A55">
            <w:pPr>
              <w:spacing w:line="300" w:lineRule="exact"/>
              <w:ind w:right="1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เงินกู้ยืมระยะสั้นจาก</w:t>
            </w:r>
            <w:r w:rsidRPr="001C6A69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บุคล</w:t>
            </w: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ที่เกี่ยวข้องกัน</w:t>
            </w:r>
          </w:p>
        </w:tc>
        <w:tc>
          <w:tcPr>
            <w:tcW w:w="1243" w:type="dxa"/>
          </w:tcPr>
          <w:p w14:paraId="6423B9F0" w14:textId="77777777" w:rsidR="00190544" w:rsidRPr="0055523E" w:rsidRDefault="00190544" w:rsidP="004F6A55">
            <w:pPr>
              <w:autoSpaceDE w:val="0"/>
              <w:autoSpaceDN w:val="0"/>
              <w:adjustRightInd w:val="0"/>
              <w:spacing w:line="300" w:lineRule="exact"/>
              <w:ind w:left="-850" w:right="401"/>
              <w:contextualSpacing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55523E">
              <w:rPr>
                <w:rFonts w:asciiTheme="majorBidi" w:hAnsi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9A11563" w14:textId="77777777" w:rsidR="00190544" w:rsidRPr="0055523E" w:rsidRDefault="00190544" w:rsidP="004F6A55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9" w:type="dxa"/>
          </w:tcPr>
          <w:p w14:paraId="43BE51B4" w14:textId="77777777" w:rsidR="00190544" w:rsidRPr="0055523E" w:rsidRDefault="00190544" w:rsidP="004F6A55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2,500,000.00</w:t>
            </w:r>
          </w:p>
        </w:tc>
        <w:tc>
          <w:tcPr>
            <w:tcW w:w="90" w:type="dxa"/>
          </w:tcPr>
          <w:p w14:paraId="77513EF4" w14:textId="77777777" w:rsidR="00190544" w:rsidRPr="0055523E" w:rsidRDefault="00190544" w:rsidP="004F6A55">
            <w:pPr>
              <w:tabs>
                <w:tab w:val="decimal" w:pos="510"/>
              </w:tabs>
              <w:spacing w:line="30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2E90B4F" w14:textId="77777777" w:rsidR="00190544" w:rsidRPr="0055523E" w:rsidRDefault="00190544" w:rsidP="004F6A55">
            <w:pPr>
              <w:autoSpaceDE w:val="0"/>
              <w:autoSpaceDN w:val="0"/>
              <w:adjustRightInd w:val="0"/>
              <w:spacing w:line="300" w:lineRule="exact"/>
              <w:ind w:left="-850" w:right="401"/>
              <w:contextualSpacing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55523E">
              <w:rPr>
                <w:rFonts w:asciiTheme="majorBidi" w:hAnsi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1638222" w14:textId="77777777" w:rsidR="00190544" w:rsidRPr="0055523E" w:rsidRDefault="00190544" w:rsidP="004F6A55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184212E" w14:textId="77777777" w:rsidR="00190544" w:rsidRPr="0055523E" w:rsidRDefault="00190544" w:rsidP="004F6A55">
            <w:pPr>
              <w:autoSpaceDE w:val="0"/>
              <w:autoSpaceDN w:val="0"/>
              <w:adjustRightInd w:val="0"/>
              <w:spacing w:line="300" w:lineRule="exact"/>
              <w:ind w:left="-850" w:right="401"/>
              <w:contextualSpacing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55523E">
              <w:rPr>
                <w:rFonts w:asciiTheme="majorBidi" w:hAnsi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4F9AF7C" w14:textId="77777777" w:rsidR="00190544" w:rsidRPr="0055523E" w:rsidRDefault="00190544" w:rsidP="004F6A55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9CE16B7" w14:textId="77777777" w:rsidR="00190544" w:rsidRPr="0055523E" w:rsidRDefault="00190544" w:rsidP="004F6A5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2,500,000.00</w:t>
            </w:r>
          </w:p>
        </w:tc>
      </w:tr>
      <w:tr w:rsidR="00190544" w:rsidRPr="0055523E" w14:paraId="0986F836" w14:textId="77777777" w:rsidTr="002218D6">
        <w:trPr>
          <w:trHeight w:val="20"/>
        </w:trPr>
        <w:tc>
          <w:tcPr>
            <w:tcW w:w="2693" w:type="dxa"/>
          </w:tcPr>
          <w:p w14:paraId="07CC9CB6" w14:textId="77777777" w:rsidR="00190544" w:rsidRPr="001C6A69" w:rsidRDefault="00190544" w:rsidP="004F6A55">
            <w:pPr>
              <w:spacing w:line="300" w:lineRule="exact"/>
              <w:ind w:right="1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43" w:type="dxa"/>
          </w:tcPr>
          <w:p w14:paraId="4FA4B567" w14:textId="77777777" w:rsidR="00190544" w:rsidRPr="0055523E" w:rsidRDefault="00190544" w:rsidP="004F6A55">
            <w:pPr>
              <w:autoSpaceDE w:val="0"/>
              <w:autoSpaceDN w:val="0"/>
              <w:adjustRightInd w:val="0"/>
              <w:spacing w:line="300" w:lineRule="exact"/>
              <w:ind w:right="57" w:hanging="172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28,975,979.36</w:t>
            </w:r>
          </w:p>
        </w:tc>
        <w:tc>
          <w:tcPr>
            <w:tcW w:w="90" w:type="dxa"/>
          </w:tcPr>
          <w:p w14:paraId="7CD00E99" w14:textId="77777777" w:rsidR="00190544" w:rsidRPr="0055523E" w:rsidRDefault="00190544" w:rsidP="004F6A55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9" w:type="dxa"/>
          </w:tcPr>
          <w:p w14:paraId="54CD1026" w14:textId="77777777" w:rsidR="00190544" w:rsidRPr="0055523E" w:rsidRDefault="00190544" w:rsidP="004F6A55">
            <w:pPr>
              <w:autoSpaceDE w:val="0"/>
              <w:autoSpaceDN w:val="0"/>
              <w:adjustRightInd w:val="0"/>
              <w:spacing w:line="300" w:lineRule="exact"/>
              <w:ind w:hanging="227"/>
              <w:contextualSpacing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55523E">
              <w:rPr>
                <w:rFonts w:asciiTheme="majorBidi" w:hAnsiTheme="majorBidi"/>
                <w:sz w:val="22"/>
                <w:szCs w:val="22"/>
              </w:rPr>
              <w:t>(16,657,</w:t>
            </w:r>
            <w:r w:rsidRPr="0055523E">
              <w:rPr>
                <w:rFonts w:asciiTheme="majorBidi" w:hAnsiTheme="majorBidi" w:cstheme="majorBidi"/>
                <w:sz w:val="22"/>
                <w:szCs w:val="22"/>
              </w:rPr>
              <w:t>985</w:t>
            </w:r>
            <w:r w:rsidRPr="0055523E">
              <w:rPr>
                <w:rFonts w:asciiTheme="majorBidi" w:hAnsiTheme="majorBidi"/>
                <w:sz w:val="22"/>
                <w:szCs w:val="22"/>
              </w:rPr>
              <w:t>.72)</w:t>
            </w:r>
          </w:p>
        </w:tc>
        <w:tc>
          <w:tcPr>
            <w:tcW w:w="90" w:type="dxa"/>
          </w:tcPr>
          <w:p w14:paraId="59F1525A" w14:textId="77777777" w:rsidR="00190544" w:rsidRPr="0055523E" w:rsidRDefault="00190544" w:rsidP="004F6A55">
            <w:pPr>
              <w:tabs>
                <w:tab w:val="decimal" w:pos="510"/>
              </w:tabs>
              <w:spacing w:line="30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9F12AA7" w14:textId="77777777" w:rsidR="00190544" w:rsidRPr="0055523E" w:rsidRDefault="00190544" w:rsidP="004F6A55">
            <w:pPr>
              <w:autoSpaceDE w:val="0"/>
              <w:autoSpaceDN w:val="0"/>
              <w:adjustRightInd w:val="0"/>
              <w:spacing w:line="300" w:lineRule="exact"/>
              <w:ind w:left="-850" w:right="401"/>
              <w:contextualSpacing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55523E">
              <w:rPr>
                <w:rFonts w:asciiTheme="majorBidi" w:hAnsi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3FE07FB" w14:textId="77777777" w:rsidR="00190544" w:rsidRPr="0055523E" w:rsidRDefault="00190544" w:rsidP="004F6A55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38514AE" w14:textId="77777777" w:rsidR="00190544" w:rsidRPr="0055523E" w:rsidRDefault="00190544" w:rsidP="004F6A55">
            <w:pPr>
              <w:autoSpaceDE w:val="0"/>
              <w:autoSpaceDN w:val="0"/>
              <w:adjustRightInd w:val="0"/>
              <w:spacing w:line="300" w:lineRule="exact"/>
              <w:ind w:left="-850" w:right="401"/>
              <w:contextualSpacing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55523E">
              <w:rPr>
                <w:rFonts w:asciiTheme="majorBidi" w:hAnsi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37731A7" w14:textId="77777777" w:rsidR="00190544" w:rsidRPr="0055523E" w:rsidRDefault="00190544" w:rsidP="004F6A55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EB8905B" w14:textId="77777777" w:rsidR="00190544" w:rsidRPr="0055523E" w:rsidRDefault="00190544" w:rsidP="004F6A5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12,317,993.64</w:t>
            </w:r>
          </w:p>
        </w:tc>
      </w:tr>
      <w:tr w:rsidR="00190544" w:rsidRPr="0055523E" w14:paraId="404B68C3" w14:textId="77777777" w:rsidTr="002218D6">
        <w:trPr>
          <w:trHeight w:val="20"/>
        </w:trPr>
        <w:tc>
          <w:tcPr>
            <w:tcW w:w="2693" w:type="dxa"/>
          </w:tcPr>
          <w:p w14:paraId="19ECDA8E" w14:textId="5D14B70B" w:rsidR="00190544" w:rsidRPr="001C6A69" w:rsidRDefault="00190544" w:rsidP="004F6A55">
            <w:pPr>
              <w:spacing w:line="300" w:lineRule="exact"/>
              <w:ind w:right="1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</w:t>
            </w:r>
            <w:r w:rsidRPr="001C6A69">
              <w:rPr>
                <w:rFonts w:asciiTheme="majorBidi" w:hAnsiTheme="majorBidi" w:cstheme="majorBidi" w:hint="cs"/>
                <w:sz w:val="22"/>
                <w:szCs w:val="22"/>
                <w:cs/>
              </w:rPr>
              <w:t>ตาม</w:t>
            </w: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สัญญาเช่า</w:t>
            </w:r>
          </w:p>
        </w:tc>
        <w:tc>
          <w:tcPr>
            <w:tcW w:w="1243" w:type="dxa"/>
            <w:tcBorders>
              <w:bottom w:val="single" w:sz="6" w:space="0" w:color="auto"/>
            </w:tcBorders>
          </w:tcPr>
          <w:p w14:paraId="2E893023" w14:textId="77777777" w:rsidR="00190544" w:rsidRPr="0055523E" w:rsidRDefault="00190544" w:rsidP="004F6A55">
            <w:pPr>
              <w:autoSpaceDE w:val="0"/>
              <w:autoSpaceDN w:val="0"/>
              <w:adjustRightInd w:val="0"/>
              <w:spacing w:line="300" w:lineRule="exact"/>
              <w:ind w:right="57" w:hanging="172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34,215,843.51</w:t>
            </w:r>
          </w:p>
        </w:tc>
        <w:tc>
          <w:tcPr>
            <w:tcW w:w="90" w:type="dxa"/>
          </w:tcPr>
          <w:p w14:paraId="60086B2E" w14:textId="77777777" w:rsidR="00190544" w:rsidRPr="0055523E" w:rsidRDefault="00190544" w:rsidP="004F6A55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</w:tcPr>
          <w:p w14:paraId="3E04B3F4" w14:textId="2AB83CDD" w:rsidR="00190544" w:rsidRPr="0055523E" w:rsidRDefault="00190544" w:rsidP="004F6A55">
            <w:pPr>
              <w:autoSpaceDE w:val="0"/>
              <w:autoSpaceDN w:val="0"/>
              <w:adjustRightInd w:val="0"/>
              <w:spacing w:line="300" w:lineRule="exact"/>
              <w:ind w:hanging="227"/>
              <w:contextualSpacing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55523E">
              <w:rPr>
                <w:rFonts w:asciiTheme="majorBidi" w:hAnsiTheme="majorBidi"/>
                <w:sz w:val="22"/>
                <w:szCs w:val="22"/>
              </w:rPr>
              <w:t>(</w:t>
            </w:r>
            <w:r w:rsidR="00D224D1" w:rsidRPr="0055523E">
              <w:rPr>
                <w:rFonts w:asciiTheme="majorBidi" w:hAnsiTheme="majorBidi"/>
                <w:sz w:val="22"/>
                <w:szCs w:val="22"/>
              </w:rPr>
              <w:t>5,312,524.</w:t>
            </w:r>
            <w:r w:rsidR="00F81B3C">
              <w:rPr>
                <w:rFonts w:asciiTheme="majorBidi" w:hAnsiTheme="majorBidi"/>
                <w:sz w:val="22"/>
                <w:szCs w:val="22"/>
              </w:rPr>
              <w:t>7</w:t>
            </w:r>
            <w:r w:rsidR="00D16F5A">
              <w:rPr>
                <w:rFonts w:asciiTheme="majorBidi" w:hAnsiTheme="majorBidi"/>
                <w:sz w:val="22"/>
                <w:szCs w:val="22"/>
              </w:rPr>
              <w:t>2</w:t>
            </w:r>
            <w:r w:rsidRPr="0055523E">
              <w:rPr>
                <w:rFonts w:asciiTheme="majorBidi" w:hAnsi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5578753A" w14:textId="77777777" w:rsidR="00190544" w:rsidRPr="0055523E" w:rsidRDefault="00190544" w:rsidP="004F6A55">
            <w:pPr>
              <w:tabs>
                <w:tab w:val="decimal" w:pos="510"/>
              </w:tabs>
              <w:spacing w:line="30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093606E5" w14:textId="353E3C33" w:rsidR="00190544" w:rsidRPr="0055523E" w:rsidRDefault="00D224D1" w:rsidP="004F6A55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701,951.19</w:t>
            </w:r>
          </w:p>
        </w:tc>
        <w:tc>
          <w:tcPr>
            <w:tcW w:w="90" w:type="dxa"/>
          </w:tcPr>
          <w:p w14:paraId="78B323FA" w14:textId="77777777" w:rsidR="00190544" w:rsidRPr="0055523E" w:rsidRDefault="00190544" w:rsidP="004F6A55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0B783525" w14:textId="77777777" w:rsidR="00190544" w:rsidRPr="0055523E" w:rsidRDefault="00190544" w:rsidP="004F6A55">
            <w:pPr>
              <w:autoSpaceDE w:val="0"/>
              <w:autoSpaceDN w:val="0"/>
              <w:adjustRightInd w:val="0"/>
              <w:spacing w:line="300" w:lineRule="exact"/>
              <w:ind w:left="-850" w:right="401"/>
              <w:contextualSpacing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55523E">
              <w:rPr>
                <w:rFonts w:asciiTheme="majorBidi" w:hAnsi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D9B81B8" w14:textId="77777777" w:rsidR="00190544" w:rsidRPr="0055523E" w:rsidRDefault="00190544" w:rsidP="004F6A55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1CC28F0" w14:textId="77777777" w:rsidR="00190544" w:rsidRPr="001C6A69" w:rsidRDefault="00190544" w:rsidP="004F6A5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29,605,269.98</w:t>
            </w:r>
          </w:p>
        </w:tc>
      </w:tr>
      <w:tr w:rsidR="00190544" w:rsidRPr="0055523E" w14:paraId="03ECD84A" w14:textId="77777777" w:rsidTr="002218D6">
        <w:trPr>
          <w:trHeight w:val="20"/>
        </w:trPr>
        <w:tc>
          <w:tcPr>
            <w:tcW w:w="2693" w:type="dxa"/>
          </w:tcPr>
          <w:p w14:paraId="27FED822" w14:textId="77777777" w:rsidR="00190544" w:rsidRPr="0055523E" w:rsidRDefault="00190544" w:rsidP="004F6A55">
            <w:pPr>
              <w:spacing w:line="300" w:lineRule="exact"/>
              <w:ind w:left="360" w:right="1"/>
              <w:outlineLvl w:val="5"/>
              <w:rPr>
                <w:rFonts w:asciiTheme="majorBidi" w:hAnsiTheme="majorBidi" w:cstheme="majorBidi"/>
                <w:sz w:val="22"/>
                <w:szCs w:val="22"/>
              </w:rPr>
            </w:pP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243" w:type="dxa"/>
            <w:tcBorders>
              <w:top w:val="single" w:sz="6" w:space="0" w:color="auto"/>
              <w:bottom w:val="double" w:sz="6" w:space="0" w:color="auto"/>
            </w:tcBorders>
          </w:tcPr>
          <w:p w14:paraId="76B65B47" w14:textId="77777777" w:rsidR="00190544" w:rsidRPr="0055523E" w:rsidRDefault="00190544" w:rsidP="004F6A55">
            <w:pPr>
              <w:autoSpaceDE w:val="0"/>
              <w:autoSpaceDN w:val="0"/>
              <w:adjustRightInd w:val="0"/>
              <w:spacing w:line="300" w:lineRule="exact"/>
              <w:ind w:right="57" w:hanging="172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531,367,353.38</w:t>
            </w:r>
          </w:p>
        </w:tc>
        <w:tc>
          <w:tcPr>
            <w:tcW w:w="90" w:type="dxa"/>
          </w:tcPr>
          <w:p w14:paraId="4CD8A535" w14:textId="77777777" w:rsidR="00190544" w:rsidRPr="0055523E" w:rsidRDefault="00190544" w:rsidP="004F6A55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6" w:space="0" w:color="auto"/>
            </w:tcBorders>
          </w:tcPr>
          <w:p w14:paraId="2E46CA2E" w14:textId="13317F05" w:rsidR="00190544" w:rsidRPr="0055523E" w:rsidRDefault="00D224D1" w:rsidP="004F6A55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250,085,007.48</w:t>
            </w:r>
          </w:p>
        </w:tc>
        <w:tc>
          <w:tcPr>
            <w:tcW w:w="90" w:type="dxa"/>
          </w:tcPr>
          <w:p w14:paraId="6CC71E13" w14:textId="77777777" w:rsidR="00190544" w:rsidRPr="0055523E" w:rsidRDefault="00190544" w:rsidP="004F6A55">
            <w:pPr>
              <w:tabs>
                <w:tab w:val="decimal" w:pos="808"/>
              </w:tabs>
              <w:spacing w:line="30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DD9B72A" w14:textId="10942F52" w:rsidR="00190544" w:rsidRPr="0055523E" w:rsidRDefault="00D224D1" w:rsidP="004F6A55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701,951.19</w:t>
            </w:r>
          </w:p>
        </w:tc>
        <w:tc>
          <w:tcPr>
            <w:tcW w:w="90" w:type="dxa"/>
          </w:tcPr>
          <w:p w14:paraId="14548E44" w14:textId="77777777" w:rsidR="00190544" w:rsidRPr="0055523E" w:rsidRDefault="00190544" w:rsidP="004F6A55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AE28F89" w14:textId="08A401DF" w:rsidR="00190544" w:rsidRPr="0055523E" w:rsidRDefault="00190544" w:rsidP="00F81B3C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55523E">
              <w:rPr>
                <w:rFonts w:asciiTheme="majorBidi" w:hAnsiTheme="majorBidi"/>
                <w:sz w:val="22"/>
                <w:szCs w:val="22"/>
              </w:rPr>
              <w:t>5,151,243.</w:t>
            </w:r>
            <w:r w:rsidR="00D16F5A">
              <w:rPr>
                <w:rFonts w:asciiTheme="majorBidi" w:hAnsiTheme="majorBidi"/>
                <w:sz w:val="22"/>
                <w:szCs w:val="22"/>
              </w:rPr>
              <w:t>12</w:t>
            </w:r>
          </w:p>
        </w:tc>
        <w:tc>
          <w:tcPr>
            <w:tcW w:w="90" w:type="dxa"/>
          </w:tcPr>
          <w:p w14:paraId="30A94387" w14:textId="77777777" w:rsidR="00190544" w:rsidRPr="0055523E" w:rsidRDefault="00190544" w:rsidP="004F6A55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89053D4" w14:textId="77777777" w:rsidR="00190544" w:rsidRPr="0055523E" w:rsidRDefault="00190544" w:rsidP="004F6A5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787,305,555.17</w:t>
            </w:r>
          </w:p>
        </w:tc>
      </w:tr>
    </w:tbl>
    <w:p w14:paraId="3032546B" w14:textId="77777777" w:rsidR="00190544" w:rsidRPr="0055523E" w:rsidRDefault="00190544" w:rsidP="00190544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91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3"/>
        <w:gridCol w:w="1243"/>
        <w:gridCol w:w="90"/>
        <w:gridCol w:w="1219"/>
        <w:gridCol w:w="90"/>
        <w:gridCol w:w="1134"/>
        <w:gridCol w:w="90"/>
        <w:gridCol w:w="1134"/>
        <w:gridCol w:w="90"/>
        <w:gridCol w:w="1134"/>
      </w:tblGrid>
      <w:tr w:rsidR="00190544" w:rsidRPr="0055523E" w14:paraId="27ABE844" w14:textId="77777777" w:rsidTr="002218D6">
        <w:trPr>
          <w:trHeight w:val="20"/>
          <w:tblHeader/>
        </w:trPr>
        <w:tc>
          <w:tcPr>
            <w:tcW w:w="2693" w:type="dxa"/>
          </w:tcPr>
          <w:p w14:paraId="15DD55EE" w14:textId="77777777" w:rsidR="00190544" w:rsidRPr="0055523E" w:rsidRDefault="00190544" w:rsidP="004F6A55">
            <w:pPr>
              <w:spacing w:line="28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24" w:type="dxa"/>
            <w:gridSpan w:val="9"/>
            <w:tcBorders>
              <w:bottom w:val="single" w:sz="6" w:space="0" w:color="auto"/>
            </w:tcBorders>
          </w:tcPr>
          <w:p w14:paraId="673642C2" w14:textId="77777777" w:rsidR="00190544" w:rsidRPr="0055523E" w:rsidRDefault="00190544" w:rsidP="004F6A55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tr w:rsidR="00190544" w:rsidRPr="0055523E" w14:paraId="5EFB2874" w14:textId="77777777" w:rsidTr="002218D6">
        <w:trPr>
          <w:trHeight w:val="20"/>
          <w:tblHeader/>
        </w:trPr>
        <w:tc>
          <w:tcPr>
            <w:tcW w:w="2693" w:type="dxa"/>
          </w:tcPr>
          <w:p w14:paraId="08FA3FBD" w14:textId="77777777" w:rsidR="00190544" w:rsidRPr="0055523E" w:rsidRDefault="00190544" w:rsidP="004F6A55">
            <w:pPr>
              <w:spacing w:line="28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24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036BF0A2" w14:textId="77777777" w:rsidR="00190544" w:rsidRPr="001C6A69" w:rsidRDefault="00190544" w:rsidP="004F6A55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190544" w:rsidRPr="0055523E" w14:paraId="014D766B" w14:textId="77777777" w:rsidTr="002218D6">
        <w:trPr>
          <w:trHeight w:val="20"/>
          <w:tblHeader/>
        </w:trPr>
        <w:tc>
          <w:tcPr>
            <w:tcW w:w="2693" w:type="dxa"/>
          </w:tcPr>
          <w:p w14:paraId="644BCD6B" w14:textId="77777777" w:rsidR="00190544" w:rsidRPr="0055523E" w:rsidRDefault="00190544" w:rsidP="004F6A55">
            <w:pPr>
              <w:spacing w:line="28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6" w:space="0" w:color="auto"/>
            </w:tcBorders>
          </w:tcPr>
          <w:p w14:paraId="4B14758F" w14:textId="77777777" w:rsidR="00190544" w:rsidRPr="0055523E" w:rsidRDefault="00190544" w:rsidP="004F6A55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AEEDA2B" w14:textId="77777777" w:rsidR="00190544" w:rsidRPr="0055523E" w:rsidRDefault="00190544" w:rsidP="004F6A55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9" w:type="dxa"/>
            <w:tcBorders>
              <w:top w:val="single" w:sz="6" w:space="0" w:color="auto"/>
            </w:tcBorders>
          </w:tcPr>
          <w:p w14:paraId="6834A10D" w14:textId="77777777" w:rsidR="00190544" w:rsidRPr="0055523E" w:rsidRDefault="00190544" w:rsidP="004F6A55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6134C42" w14:textId="77777777" w:rsidR="00190544" w:rsidRPr="0055523E" w:rsidRDefault="00190544" w:rsidP="004F6A55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23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D616653" w14:textId="77777777" w:rsidR="00190544" w:rsidRPr="0055523E" w:rsidRDefault="00190544" w:rsidP="004F6A55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4C9F8300" w14:textId="77777777" w:rsidR="00190544" w:rsidRPr="0055523E" w:rsidRDefault="00190544" w:rsidP="004F6A55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1E7172CA" w14:textId="77777777" w:rsidR="00190544" w:rsidRPr="0055523E" w:rsidRDefault="00190544" w:rsidP="004F6A55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</w:t>
            </w:r>
          </w:p>
        </w:tc>
      </w:tr>
      <w:tr w:rsidR="00190544" w:rsidRPr="0055523E" w14:paraId="68309DEA" w14:textId="77777777" w:rsidTr="002218D6">
        <w:trPr>
          <w:trHeight w:val="20"/>
          <w:tblHeader/>
        </w:trPr>
        <w:tc>
          <w:tcPr>
            <w:tcW w:w="2693" w:type="dxa"/>
          </w:tcPr>
          <w:p w14:paraId="13C4A1D8" w14:textId="77777777" w:rsidR="00190544" w:rsidRPr="0055523E" w:rsidRDefault="00190544" w:rsidP="004F6A55">
            <w:pPr>
              <w:spacing w:line="28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3" w:type="dxa"/>
          </w:tcPr>
          <w:p w14:paraId="79818D12" w14:textId="77777777" w:rsidR="00190544" w:rsidRPr="0055523E" w:rsidRDefault="00190544" w:rsidP="004F6A55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7A0DDA51" w14:textId="77777777" w:rsidR="00190544" w:rsidRPr="0055523E" w:rsidRDefault="00190544" w:rsidP="004F6A55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9" w:type="dxa"/>
          </w:tcPr>
          <w:p w14:paraId="007D57E1" w14:textId="77777777" w:rsidR="00190544" w:rsidRPr="0055523E" w:rsidRDefault="00190544" w:rsidP="004F6A55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เพิ่ม (ลด)</w:t>
            </w:r>
          </w:p>
        </w:tc>
        <w:tc>
          <w:tcPr>
            <w:tcW w:w="90" w:type="dxa"/>
          </w:tcPr>
          <w:p w14:paraId="63A10F5A" w14:textId="77777777" w:rsidR="00190544" w:rsidRPr="0055523E" w:rsidRDefault="00190544" w:rsidP="004F6A55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34D6EDE0" w14:textId="77777777" w:rsidR="00190544" w:rsidRPr="0055523E" w:rsidRDefault="00190544" w:rsidP="004F6A55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1C6A69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34708B2F" w14:textId="77777777" w:rsidR="00190544" w:rsidRPr="0055523E" w:rsidRDefault="00190544" w:rsidP="004F6A55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5C9857A0" w14:textId="77777777" w:rsidR="00190544" w:rsidRPr="0055523E" w:rsidRDefault="00190544" w:rsidP="004F6A55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1C6A69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การ</w:t>
            </w: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แปลงค่า</w:t>
            </w:r>
          </w:p>
        </w:tc>
        <w:tc>
          <w:tcPr>
            <w:tcW w:w="90" w:type="dxa"/>
            <w:tcBorders>
              <w:left w:val="nil"/>
            </w:tcBorders>
          </w:tcPr>
          <w:p w14:paraId="5B666EE3" w14:textId="77777777" w:rsidR="00190544" w:rsidRPr="0055523E" w:rsidRDefault="00190544" w:rsidP="004F6A55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03B8EB89" w14:textId="77777777" w:rsidR="00190544" w:rsidRPr="0055523E" w:rsidRDefault="00190544" w:rsidP="004F6A55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ณ วันที่</w:t>
            </w:r>
          </w:p>
        </w:tc>
      </w:tr>
      <w:tr w:rsidR="00190544" w:rsidRPr="0055523E" w14:paraId="79DCC2D0" w14:textId="77777777" w:rsidTr="002218D6">
        <w:trPr>
          <w:trHeight w:val="20"/>
          <w:tblHeader/>
        </w:trPr>
        <w:tc>
          <w:tcPr>
            <w:tcW w:w="2693" w:type="dxa"/>
          </w:tcPr>
          <w:p w14:paraId="2C270E39" w14:textId="77777777" w:rsidR="00190544" w:rsidRPr="001C6A69" w:rsidRDefault="00190544" w:rsidP="004F6A55">
            <w:pPr>
              <w:spacing w:line="280" w:lineRule="exact"/>
              <w:ind w:right="1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43" w:type="dxa"/>
          </w:tcPr>
          <w:p w14:paraId="71596FFA" w14:textId="77777777" w:rsidR="00190544" w:rsidRPr="0055523E" w:rsidRDefault="00190544" w:rsidP="004F6A55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1C6A69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มกราคม </w:t>
            </w:r>
            <w:r w:rsidRPr="0055523E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90" w:type="dxa"/>
          </w:tcPr>
          <w:p w14:paraId="0F29D0C5" w14:textId="77777777" w:rsidR="00190544" w:rsidRPr="0055523E" w:rsidRDefault="00190544" w:rsidP="004F6A55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9" w:type="dxa"/>
          </w:tcPr>
          <w:p w14:paraId="523ACE49" w14:textId="77777777" w:rsidR="00190544" w:rsidRPr="0055523E" w:rsidRDefault="00190544" w:rsidP="004F6A55">
            <w:pPr>
              <w:spacing w:line="280" w:lineRule="exact"/>
              <w:ind w:right="1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3508B39E" w14:textId="77777777" w:rsidR="00190544" w:rsidRPr="0055523E" w:rsidRDefault="00190544" w:rsidP="004F6A55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29DF79DC" w14:textId="77777777" w:rsidR="00190544" w:rsidRPr="0055523E" w:rsidRDefault="00190544" w:rsidP="004F6A55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7D52AF01" w14:textId="77777777" w:rsidR="00190544" w:rsidRPr="0055523E" w:rsidRDefault="00190544" w:rsidP="004F6A55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6810C182" w14:textId="77777777" w:rsidR="00190544" w:rsidRPr="0055523E" w:rsidRDefault="00190544" w:rsidP="004F6A55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6A69">
              <w:rPr>
                <w:rFonts w:asciiTheme="majorBidi" w:hAnsiTheme="majorBidi" w:cstheme="majorBidi" w:hint="cs"/>
                <w:sz w:val="22"/>
                <w:szCs w:val="22"/>
                <w:cs/>
              </w:rPr>
              <w:t>อัตราแลกเปลี่ยน</w:t>
            </w:r>
          </w:p>
        </w:tc>
        <w:tc>
          <w:tcPr>
            <w:tcW w:w="90" w:type="dxa"/>
            <w:tcBorders>
              <w:left w:val="nil"/>
            </w:tcBorders>
          </w:tcPr>
          <w:p w14:paraId="65DC73B6" w14:textId="77777777" w:rsidR="00190544" w:rsidRPr="001C6A69" w:rsidRDefault="00190544" w:rsidP="004F6A55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55500500" w14:textId="77777777" w:rsidR="00190544" w:rsidRPr="0055523E" w:rsidRDefault="00190544" w:rsidP="004F6A55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31 </w:t>
            </w:r>
            <w:r w:rsidRPr="001C6A69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ธันวาคม </w:t>
            </w:r>
            <w:r w:rsidRPr="0055523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2563</w:t>
            </w:r>
          </w:p>
        </w:tc>
      </w:tr>
      <w:tr w:rsidR="00190544" w:rsidRPr="0055523E" w14:paraId="3017FEEE" w14:textId="77777777" w:rsidTr="002218D6">
        <w:trPr>
          <w:trHeight w:val="54"/>
        </w:trPr>
        <w:tc>
          <w:tcPr>
            <w:tcW w:w="2693" w:type="dxa"/>
          </w:tcPr>
          <w:p w14:paraId="252AA265" w14:textId="77777777" w:rsidR="00190544" w:rsidRPr="001C6A69" w:rsidRDefault="00190544" w:rsidP="004F6A55">
            <w:pPr>
              <w:spacing w:line="280" w:lineRule="exact"/>
              <w:ind w:left="170" w:hanging="170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เงิน</w:t>
            </w:r>
            <w:r w:rsidRPr="001C6A69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เบิกเกินบัญชีและเงิน</w:t>
            </w: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กู้ยืมระยะสั้น</w:t>
            </w: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จากสถาบันการเงิน</w:t>
            </w:r>
          </w:p>
        </w:tc>
        <w:tc>
          <w:tcPr>
            <w:tcW w:w="1243" w:type="dxa"/>
            <w:tcBorders>
              <w:top w:val="single" w:sz="6" w:space="0" w:color="auto"/>
            </w:tcBorders>
            <w:vAlign w:val="bottom"/>
          </w:tcPr>
          <w:p w14:paraId="6FA4C7D8" w14:textId="77777777" w:rsidR="00190544" w:rsidRPr="0055523E" w:rsidRDefault="00190544" w:rsidP="004F6A55">
            <w:pPr>
              <w:autoSpaceDE w:val="0"/>
              <w:autoSpaceDN w:val="0"/>
              <w:adjustRightInd w:val="0"/>
              <w:spacing w:line="280" w:lineRule="exact"/>
              <w:ind w:right="57" w:hanging="172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518,085,248.49</w:t>
            </w:r>
          </w:p>
        </w:tc>
        <w:tc>
          <w:tcPr>
            <w:tcW w:w="90" w:type="dxa"/>
            <w:vAlign w:val="bottom"/>
          </w:tcPr>
          <w:p w14:paraId="1F938A6E" w14:textId="77777777" w:rsidR="00190544" w:rsidRPr="0055523E" w:rsidRDefault="00190544" w:rsidP="004F6A55">
            <w:pPr>
              <w:tabs>
                <w:tab w:val="decimal" w:pos="720"/>
              </w:tabs>
              <w:spacing w:line="280" w:lineRule="exact"/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9" w:type="dxa"/>
            <w:tcBorders>
              <w:top w:val="single" w:sz="6" w:space="0" w:color="auto"/>
            </w:tcBorders>
            <w:vAlign w:val="bottom"/>
          </w:tcPr>
          <w:p w14:paraId="7A32533B" w14:textId="77777777" w:rsidR="00190544" w:rsidRPr="0055523E" w:rsidRDefault="00190544" w:rsidP="004F6A55">
            <w:pPr>
              <w:autoSpaceDE w:val="0"/>
              <w:autoSpaceDN w:val="0"/>
              <w:adjustRightInd w:val="0"/>
              <w:spacing w:line="280" w:lineRule="exact"/>
              <w:ind w:hanging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(39,731,523.24)</w:t>
            </w:r>
          </w:p>
        </w:tc>
        <w:tc>
          <w:tcPr>
            <w:tcW w:w="90" w:type="dxa"/>
            <w:vAlign w:val="bottom"/>
          </w:tcPr>
          <w:p w14:paraId="77B00441" w14:textId="77777777" w:rsidR="00190544" w:rsidRPr="0055523E" w:rsidRDefault="00190544" w:rsidP="004F6A55">
            <w:pPr>
              <w:tabs>
                <w:tab w:val="decimal" w:pos="510"/>
              </w:tabs>
              <w:spacing w:line="280" w:lineRule="exact"/>
              <w:ind w:right="-2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36A01B57" w14:textId="77777777" w:rsidR="00190544" w:rsidRPr="0055523E" w:rsidRDefault="00190544" w:rsidP="004F6A55">
            <w:pPr>
              <w:autoSpaceDE w:val="0"/>
              <w:autoSpaceDN w:val="0"/>
              <w:adjustRightInd w:val="0"/>
              <w:spacing w:line="280" w:lineRule="exact"/>
              <w:ind w:left="-850" w:right="401"/>
              <w:contextualSpacing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55523E">
              <w:rPr>
                <w:rFonts w:asciiTheme="majorBidi" w:hAnsi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37459779" w14:textId="77777777" w:rsidR="00190544" w:rsidRPr="0055523E" w:rsidRDefault="00190544" w:rsidP="004F6A55">
            <w:pPr>
              <w:tabs>
                <w:tab w:val="left" w:pos="700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03D0BFA6" w14:textId="77777777" w:rsidR="00190544" w:rsidRPr="0055523E" w:rsidRDefault="00190544" w:rsidP="004F6A55">
            <w:pPr>
              <w:autoSpaceDE w:val="0"/>
              <w:autoSpaceDN w:val="0"/>
              <w:adjustRightInd w:val="0"/>
              <w:spacing w:line="280" w:lineRule="exact"/>
              <w:ind w:hanging="227"/>
              <w:contextualSpacing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55523E">
              <w:rPr>
                <w:rFonts w:asciiTheme="majorBidi" w:hAnsiTheme="majorBidi"/>
                <w:sz w:val="22"/>
                <w:szCs w:val="22"/>
              </w:rPr>
              <w:t>(10,178,194.74)</w:t>
            </w:r>
          </w:p>
        </w:tc>
        <w:tc>
          <w:tcPr>
            <w:tcW w:w="90" w:type="dxa"/>
            <w:vAlign w:val="bottom"/>
          </w:tcPr>
          <w:p w14:paraId="7A54E9BD" w14:textId="77777777" w:rsidR="00190544" w:rsidRPr="0055523E" w:rsidRDefault="00190544" w:rsidP="004F6A55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2697FED5" w14:textId="77777777" w:rsidR="00190544" w:rsidRPr="0055523E" w:rsidRDefault="00190544" w:rsidP="004F6A5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 w:hanging="191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468,175,530.51</w:t>
            </w:r>
          </w:p>
        </w:tc>
      </w:tr>
      <w:tr w:rsidR="00190544" w:rsidRPr="0055523E" w14:paraId="51B737CB" w14:textId="77777777" w:rsidTr="002218D6">
        <w:trPr>
          <w:trHeight w:val="20"/>
        </w:trPr>
        <w:tc>
          <w:tcPr>
            <w:tcW w:w="2693" w:type="dxa"/>
          </w:tcPr>
          <w:p w14:paraId="239BCA3A" w14:textId="77777777" w:rsidR="00190544" w:rsidRPr="001C6A69" w:rsidRDefault="00190544" w:rsidP="004F6A55">
            <w:pPr>
              <w:spacing w:line="280" w:lineRule="exact"/>
              <w:ind w:right="1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เงินกู้ยืมระยะสั้นจาก</w:t>
            </w:r>
            <w:r w:rsidRPr="001C6A69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บุคล</w:t>
            </w: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ที่เกี่ยวข้องกัน</w:t>
            </w:r>
          </w:p>
        </w:tc>
        <w:tc>
          <w:tcPr>
            <w:tcW w:w="1243" w:type="dxa"/>
          </w:tcPr>
          <w:p w14:paraId="2AA9DDC7" w14:textId="77777777" w:rsidR="00190544" w:rsidRPr="0055523E" w:rsidRDefault="00190544" w:rsidP="004F6A55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4,500,000.00</w:t>
            </w:r>
          </w:p>
        </w:tc>
        <w:tc>
          <w:tcPr>
            <w:tcW w:w="90" w:type="dxa"/>
          </w:tcPr>
          <w:p w14:paraId="51ADD270" w14:textId="77777777" w:rsidR="00190544" w:rsidRPr="0055523E" w:rsidRDefault="00190544" w:rsidP="004F6A55">
            <w:pPr>
              <w:tabs>
                <w:tab w:val="decimal" w:pos="990"/>
              </w:tabs>
              <w:spacing w:line="28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9" w:type="dxa"/>
          </w:tcPr>
          <w:p w14:paraId="146F06E7" w14:textId="77777777" w:rsidR="00190544" w:rsidRPr="0055523E" w:rsidRDefault="00190544" w:rsidP="004F6A55">
            <w:pPr>
              <w:autoSpaceDE w:val="0"/>
              <w:autoSpaceDN w:val="0"/>
              <w:adjustRightInd w:val="0"/>
              <w:spacing w:line="280" w:lineRule="exact"/>
              <w:ind w:hanging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(4,500,000.00)</w:t>
            </w:r>
          </w:p>
        </w:tc>
        <w:tc>
          <w:tcPr>
            <w:tcW w:w="90" w:type="dxa"/>
          </w:tcPr>
          <w:p w14:paraId="02689B32" w14:textId="77777777" w:rsidR="00190544" w:rsidRPr="0055523E" w:rsidRDefault="00190544" w:rsidP="004F6A55">
            <w:pPr>
              <w:tabs>
                <w:tab w:val="decimal" w:pos="510"/>
              </w:tabs>
              <w:spacing w:line="28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2168763" w14:textId="77777777" w:rsidR="00190544" w:rsidRPr="0055523E" w:rsidRDefault="00190544" w:rsidP="004F6A55">
            <w:pPr>
              <w:autoSpaceDE w:val="0"/>
              <w:autoSpaceDN w:val="0"/>
              <w:adjustRightInd w:val="0"/>
              <w:spacing w:line="280" w:lineRule="exact"/>
              <w:ind w:left="-850" w:right="401"/>
              <w:contextualSpacing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55523E">
              <w:rPr>
                <w:rFonts w:asciiTheme="majorBidi" w:hAnsi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554999D" w14:textId="77777777" w:rsidR="00190544" w:rsidRPr="0055523E" w:rsidRDefault="00190544" w:rsidP="004F6A55">
            <w:pPr>
              <w:tabs>
                <w:tab w:val="left" w:pos="700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995F2CD" w14:textId="77777777" w:rsidR="00190544" w:rsidRPr="0055523E" w:rsidRDefault="00190544" w:rsidP="004F6A55">
            <w:pPr>
              <w:autoSpaceDE w:val="0"/>
              <w:autoSpaceDN w:val="0"/>
              <w:adjustRightInd w:val="0"/>
              <w:spacing w:line="280" w:lineRule="exact"/>
              <w:ind w:left="-850" w:right="401"/>
              <w:contextualSpacing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55523E">
              <w:rPr>
                <w:rFonts w:asciiTheme="majorBidi" w:hAnsi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8905B58" w14:textId="77777777" w:rsidR="00190544" w:rsidRPr="0055523E" w:rsidRDefault="00190544" w:rsidP="004F6A55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50D13A4" w14:textId="77777777" w:rsidR="00190544" w:rsidRPr="0055523E" w:rsidRDefault="00190544" w:rsidP="004F6A55">
            <w:pPr>
              <w:autoSpaceDE w:val="0"/>
              <w:autoSpaceDN w:val="0"/>
              <w:adjustRightInd w:val="0"/>
              <w:spacing w:line="280" w:lineRule="exact"/>
              <w:ind w:left="-850" w:right="401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90544" w:rsidRPr="0055523E" w14:paraId="7FAFAE80" w14:textId="77777777" w:rsidTr="002218D6">
        <w:trPr>
          <w:trHeight w:val="20"/>
        </w:trPr>
        <w:tc>
          <w:tcPr>
            <w:tcW w:w="2693" w:type="dxa"/>
          </w:tcPr>
          <w:p w14:paraId="7CE44FF1" w14:textId="77777777" w:rsidR="00190544" w:rsidRPr="001C6A69" w:rsidRDefault="00190544" w:rsidP="004F6A55">
            <w:pPr>
              <w:spacing w:line="280" w:lineRule="exact"/>
              <w:ind w:right="1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43" w:type="dxa"/>
          </w:tcPr>
          <w:p w14:paraId="5DDBD1A7" w14:textId="77777777" w:rsidR="00190544" w:rsidRPr="0055523E" w:rsidRDefault="00190544" w:rsidP="004F6A55">
            <w:pPr>
              <w:autoSpaceDE w:val="0"/>
              <w:autoSpaceDN w:val="0"/>
              <w:adjustRightInd w:val="0"/>
              <w:spacing w:line="280" w:lineRule="exact"/>
              <w:ind w:right="57" w:hanging="172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49,476,001.60</w:t>
            </w:r>
          </w:p>
        </w:tc>
        <w:tc>
          <w:tcPr>
            <w:tcW w:w="90" w:type="dxa"/>
          </w:tcPr>
          <w:p w14:paraId="5506CC4F" w14:textId="77777777" w:rsidR="00190544" w:rsidRPr="0055523E" w:rsidRDefault="00190544" w:rsidP="004F6A55">
            <w:pPr>
              <w:tabs>
                <w:tab w:val="decimal" w:pos="990"/>
              </w:tabs>
              <w:spacing w:line="28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9" w:type="dxa"/>
          </w:tcPr>
          <w:p w14:paraId="00D8C7F9" w14:textId="77777777" w:rsidR="00190544" w:rsidRPr="0055523E" w:rsidRDefault="00190544" w:rsidP="004F6A55">
            <w:pPr>
              <w:autoSpaceDE w:val="0"/>
              <w:autoSpaceDN w:val="0"/>
              <w:adjustRightInd w:val="0"/>
              <w:spacing w:line="280" w:lineRule="exact"/>
              <w:ind w:hanging="227"/>
              <w:contextualSpacing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(20,500,022.24)</w:t>
            </w:r>
          </w:p>
        </w:tc>
        <w:tc>
          <w:tcPr>
            <w:tcW w:w="90" w:type="dxa"/>
          </w:tcPr>
          <w:p w14:paraId="177C43B2" w14:textId="77777777" w:rsidR="00190544" w:rsidRPr="0055523E" w:rsidRDefault="00190544" w:rsidP="004F6A55">
            <w:pPr>
              <w:tabs>
                <w:tab w:val="decimal" w:pos="510"/>
              </w:tabs>
              <w:spacing w:line="28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53DCBE6" w14:textId="77777777" w:rsidR="00190544" w:rsidRPr="0055523E" w:rsidRDefault="00190544" w:rsidP="004F6A55">
            <w:pPr>
              <w:autoSpaceDE w:val="0"/>
              <w:autoSpaceDN w:val="0"/>
              <w:adjustRightInd w:val="0"/>
              <w:spacing w:line="280" w:lineRule="exact"/>
              <w:ind w:left="-850" w:right="401"/>
              <w:contextualSpacing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55523E">
              <w:rPr>
                <w:rFonts w:asciiTheme="majorBidi" w:hAnsi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EC3F96D" w14:textId="77777777" w:rsidR="00190544" w:rsidRPr="0055523E" w:rsidRDefault="00190544" w:rsidP="004F6A55">
            <w:pPr>
              <w:tabs>
                <w:tab w:val="left" w:pos="700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F44BC01" w14:textId="77777777" w:rsidR="00190544" w:rsidRPr="0055523E" w:rsidRDefault="00190544" w:rsidP="004F6A55">
            <w:pPr>
              <w:autoSpaceDE w:val="0"/>
              <w:autoSpaceDN w:val="0"/>
              <w:adjustRightInd w:val="0"/>
              <w:spacing w:line="280" w:lineRule="exact"/>
              <w:ind w:left="-850" w:right="401"/>
              <w:contextualSpacing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55523E">
              <w:rPr>
                <w:rFonts w:asciiTheme="majorBidi" w:hAnsi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AED35B9" w14:textId="77777777" w:rsidR="00190544" w:rsidRPr="0055523E" w:rsidRDefault="00190544" w:rsidP="004F6A55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932DF5D" w14:textId="77777777" w:rsidR="00190544" w:rsidRPr="0055523E" w:rsidRDefault="00190544" w:rsidP="004F6A5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28,975,979.36</w:t>
            </w:r>
          </w:p>
        </w:tc>
      </w:tr>
      <w:tr w:rsidR="00190544" w:rsidRPr="0055523E" w14:paraId="507D8480" w14:textId="77777777" w:rsidTr="002218D6">
        <w:trPr>
          <w:trHeight w:val="20"/>
        </w:trPr>
        <w:tc>
          <w:tcPr>
            <w:tcW w:w="2693" w:type="dxa"/>
          </w:tcPr>
          <w:p w14:paraId="11C65BCA" w14:textId="052AFC10" w:rsidR="00190544" w:rsidRPr="001C6A69" w:rsidRDefault="00190544" w:rsidP="004F6A55">
            <w:pPr>
              <w:spacing w:line="280" w:lineRule="exact"/>
              <w:ind w:right="1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</w:t>
            </w:r>
            <w:r w:rsidRPr="001C6A69">
              <w:rPr>
                <w:rFonts w:asciiTheme="majorBidi" w:hAnsiTheme="majorBidi" w:cstheme="majorBidi" w:hint="cs"/>
                <w:sz w:val="22"/>
                <w:szCs w:val="22"/>
                <w:cs/>
              </w:rPr>
              <w:t>ตาม</w:t>
            </w: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สัญญาเช่า</w:t>
            </w:r>
          </w:p>
        </w:tc>
        <w:tc>
          <w:tcPr>
            <w:tcW w:w="1243" w:type="dxa"/>
            <w:tcBorders>
              <w:bottom w:val="single" w:sz="6" w:space="0" w:color="auto"/>
            </w:tcBorders>
          </w:tcPr>
          <w:p w14:paraId="01BC0E75" w14:textId="77777777" w:rsidR="00190544" w:rsidRPr="0055523E" w:rsidRDefault="00190544" w:rsidP="004F6A55">
            <w:pPr>
              <w:autoSpaceDE w:val="0"/>
              <w:autoSpaceDN w:val="0"/>
              <w:adjustRightInd w:val="0"/>
              <w:spacing w:line="280" w:lineRule="exact"/>
              <w:ind w:right="57" w:hanging="172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29,486,768.57</w:t>
            </w:r>
          </w:p>
        </w:tc>
        <w:tc>
          <w:tcPr>
            <w:tcW w:w="90" w:type="dxa"/>
          </w:tcPr>
          <w:p w14:paraId="26834937" w14:textId="77777777" w:rsidR="00190544" w:rsidRPr="0055523E" w:rsidRDefault="00190544" w:rsidP="004F6A55">
            <w:pPr>
              <w:tabs>
                <w:tab w:val="decimal" w:pos="990"/>
              </w:tabs>
              <w:spacing w:line="28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</w:tcPr>
          <w:p w14:paraId="159C8AFE" w14:textId="77777777" w:rsidR="00190544" w:rsidRPr="0055523E" w:rsidRDefault="00190544" w:rsidP="004F6A55">
            <w:pPr>
              <w:autoSpaceDE w:val="0"/>
              <w:autoSpaceDN w:val="0"/>
              <w:adjustRightInd w:val="0"/>
              <w:spacing w:line="280" w:lineRule="exact"/>
              <w:ind w:hanging="227"/>
              <w:contextualSpacing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(5,246,594.74)</w:t>
            </w:r>
          </w:p>
        </w:tc>
        <w:tc>
          <w:tcPr>
            <w:tcW w:w="90" w:type="dxa"/>
          </w:tcPr>
          <w:p w14:paraId="318CEBBF" w14:textId="77777777" w:rsidR="00190544" w:rsidRPr="0055523E" w:rsidRDefault="00190544" w:rsidP="004F6A55">
            <w:pPr>
              <w:tabs>
                <w:tab w:val="decimal" w:pos="510"/>
              </w:tabs>
              <w:spacing w:line="28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063CBE14" w14:textId="77777777" w:rsidR="00190544" w:rsidRPr="0055523E" w:rsidRDefault="00190544" w:rsidP="004F6A55">
            <w:pPr>
              <w:autoSpaceDE w:val="0"/>
              <w:autoSpaceDN w:val="0"/>
              <w:adjustRightInd w:val="0"/>
              <w:spacing w:line="280" w:lineRule="exact"/>
              <w:ind w:right="57" w:hanging="172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9,975,669.68</w:t>
            </w:r>
          </w:p>
        </w:tc>
        <w:tc>
          <w:tcPr>
            <w:tcW w:w="90" w:type="dxa"/>
          </w:tcPr>
          <w:p w14:paraId="6354C7E0" w14:textId="77777777" w:rsidR="00190544" w:rsidRPr="0055523E" w:rsidRDefault="00190544" w:rsidP="004F6A55">
            <w:pPr>
              <w:tabs>
                <w:tab w:val="left" w:pos="700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684C892" w14:textId="77777777" w:rsidR="00190544" w:rsidRPr="0055523E" w:rsidRDefault="00190544" w:rsidP="004F6A55">
            <w:pPr>
              <w:autoSpaceDE w:val="0"/>
              <w:autoSpaceDN w:val="0"/>
              <w:adjustRightInd w:val="0"/>
              <w:spacing w:line="280" w:lineRule="exact"/>
              <w:ind w:left="-850" w:right="401"/>
              <w:contextualSpacing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55523E">
              <w:rPr>
                <w:rFonts w:asciiTheme="majorBidi" w:hAnsi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F0F6DF7" w14:textId="77777777" w:rsidR="00190544" w:rsidRPr="0055523E" w:rsidRDefault="00190544" w:rsidP="004F6A55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DFA9045" w14:textId="77777777" w:rsidR="00190544" w:rsidRPr="001C6A69" w:rsidRDefault="00190544" w:rsidP="004F6A5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34,215,843.51</w:t>
            </w:r>
          </w:p>
        </w:tc>
      </w:tr>
      <w:tr w:rsidR="00190544" w:rsidRPr="0055523E" w14:paraId="30A5A21D" w14:textId="77777777" w:rsidTr="002218D6">
        <w:trPr>
          <w:trHeight w:val="20"/>
        </w:trPr>
        <w:tc>
          <w:tcPr>
            <w:tcW w:w="2693" w:type="dxa"/>
          </w:tcPr>
          <w:p w14:paraId="7A510FBE" w14:textId="77777777" w:rsidR="00190544" w:rsidRPr="0055523E" w:rsidRDefault="00190544" w:rsidP="004F6A55">
            <w:pPr>
              <w:spacing w:line="280" w:lineRule="exact"/>
              <w:ind w:left="360" w:right="1"/>
              <w:outlineLvl w:val="5"/>
              <w:rPr>
                <w:rFonts w:asciiTheme="majorBidi" w:hAnsiTheme="majorBidi" w:cstheme="majorBidi"/>
                <w:sz w:val="22"/>
                <w:szCs w:val="22"/>
              </w:rPr>
            </w:pP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243" w:type="dxa"/>
            <w:tcBorders>
              <w:top w:val="single" w:sz="6" w:space="0" w:color="auto"/>
              <w:bottom w:val="double" w:sz="6" w:space="0" w:color="auto"/>
            </w:tcBorders>
          </w:tcPr>
          <w:p w14:paraId="12D5E5C9" w14:textId="77777777" w:rsidR="00190544" w:rsidRPr="0055523E" w:rsidRDefault="00190544" w:rsidP="004F6A55">
            <w:pPr>
              <w:autoSpaceDE w:val="0"/>
              <w:autoSpaceDN w:val="0"/>
              <w:adjustRightInd w:val="0"/>
              <w:spacing w:line="280" w:lineRule="exact"/>
              <w:ind w:right="57" w:hanging="172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601,548,018.66</w:t>
            </w:r>
          </w:p>
        </w:tc>
        <w:tc>
          <w:tcPr>
            <w:tcW w:w="90" w:type="dxa"/>
          </w:tcPr>
          <w:p w14:paraId="32DD09F1" w14:textId="77777777" w:rsidR="00190544" w:rsidRPr="0055523E" w:rsidRDefault="00190544" w:rsidP="004F6A55">
            <w:pPr>
              <w:tabs>
                <w:tab w:val="decimal" w:pos="990"/>
              </w:tabs>
              <w:spacing w:line="28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6" w:space="0" w:color="auto"/>
            </w:tcBorders>
          </w:tcPr>
          <w:p w14:paraId="64D325AF" w14:textId="77777777" w:rsidR="00190544" w:rsidRPr="0055523E" w:rsidRDefault="00190544" w:rsidP="004F6A55">
            <w:pPr>
              <w:autoSpaceDE w:val="0"/>
              <w:autoSpaceDN w:val="0"/>
              <w:adjustRightInd w:val="0"/>
              <w:spacing w:line="280" w:lineRule="exact"/>
              <w:ind w:hanging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(69,978,140.22)</w:t>
            </w:r>
          </w:p>
        </w:tc>
        <w:tc>
          <w:tcPr>
            <w:tcW w:w="90" w:type="dxa"/>
          </w:tcPr>
          <w:p w14:paraId="1359A130" w14:textId="77777777" w:rsidR="00190544" w:rsidRPr="0055523E" w:rsidRDefault="00190544" w:rsidP="004F6A55">
            <w:pPr>
              <w:tabs>
                <w:tab w:val="decimal" w:pos="808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0897684" w14:textId="77777777" w:rsidR="00190544" w:rsidRPr="0055523E" w:rsidRDefault="00190544" w:rsidP="004F6A55">
            <w:pPr>
              <w:autoSpaceDE w:val="0"/>
              <w:autoSpaceDN w:val="0"/>
              <w:adjustRightInd w:val="0"/>
              <w:spacing w:line="280" w:lineRule="exact"/>
              <w:ind w:right="57" w:hanging="172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9,975,669.68</w:t>
            </w:r>
          </w:p>
        </w:tc>
        <w:tc>
          <w:tcPr>
            <w:tcW w:w="90" w:type="dxa"/>
          </w:tcPr>
          <w:p w14:paraId="64949C1D" w14:textId="77777777" w:rsidR="00190544" w:rsidRPr="0055523E" w:rsidRDefault="00190544" w:rsidP="004F6A55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435EF9C" w14:textId="77777777" w:rsidR="00190544" w:rsidRPr="0055523E" w:rsidRDefault="00190544" w:rsidP="004F6A55">
            <w:pPr>
              <w:autoSpaceDE w:val="0"/>
              <w:autoSpaceDN w:val="0"/>
              <w:adjustRightInd w:val="0"/>
              <w:spacing w:line="280" w:lineRule="exact"/>
              <w:ind w:hanging="227"/>
              <w:contextualSpacing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55523E">
              <w:rPr>
                <w:rFonts w:asciiTheme="majorBidi" w:hAnsiTheme="majorBidi"/>
                <w:sz w:val="22"/>
                <w:szCs w:val="22"/>
              </w:rPr>
              <w:t>(10,178,194.74)</w:t>
            </w:r>
          </w:p>
        </w:tc>
        <w:tc>
          <w:tcPr>
            <w:tcW w:w="90" w:type="dxa"/>
          </w:tcPr>
          <w:p w14:paraId="1435FCCE" w14:textId="77777777" w:rsidR="00190544" w:rsidRPr="0055523E" w:rsidRDefault="00190544" w:rsidP="004F6A55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6302919" w14:textId="77777777" w:rsidR="00190544" w:rsidRPr="0055523E" w:rsidRDefault="00190544" w:rsidP="004F6A5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 w:hanging="191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523E">
              <w:rPr>
                <w:rFonts w:asciiTheme="majorBidi" w:hAnsiTheme="majorBidi" w:cstheme="majorBidi"/>
                <w:sz w:val="22"/>
                <w:szCs w:val="22"/>
              </w:rPr>
              <w:t>531,367,353.38</w:t>
            </w:r>
          </w:p>
        </w:tc>
      </w:tr>
    </w:tbl>
    <w:p w14:paraId="5D48FA17" w14:textId="77777777" w:rsidR="00190544" w:rsidRPr="0055523E" w:rsidRDefault="00190544" w:rsidP="004F6A55">
      <w:pPr>
        <w:spacing w:line="280" w:lineRule="exact"/>
        <w:rPr>
          <w:sz w:val="22"/>
          <w:szCs w:val="22"/>
        </w:rPr>
      </w:pPr>
    </w:p>
    <w:tbl>
      <w:tblPr>
        <w:tblW w:w="8990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3"/>
        <w:gridCol w:w="1186"/>
        <w:gridCol w:w="90"/>
        <w:gridCol w:w="1276"/>
        <w:gridCol w:w="90"/>
        <w:gridCol w:w="1134"/>
        <w:gridCol w:w="90"/>
        <w:gridCol w:w="1134"/>
        <w:gridCol w:w="90"/>
        <w:gridCol w:w="1207"/>
      </w:tblGrid>
      <w:tr w:rsidR="00190544" w:rsidRPr="00F81B3C" w14:paraId="48A90800" w14:textId="77777777" w:rsidTr="002218D6">
        <w:trPr>
          <w:trHeight w:val="20"/>
          <w:tblHeader/>
        </w:trPr>
        <w:tc>
          <w:tcPr>
            <w:tcW w:w="2693" w:type="dxa"/>
          </w:tcPr>
          <w:p w14:paraId="53AF301A" w14:textId="77777777" w:rsidR="00190544" w:rsidRPr="00F81B3C" w:rsidRDefault="00190544" w:rsidP="004F6A55">
            <w:pPr>
              <w:spacing w:line="28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97" w:type="dxa"/>
            <w:gridSpan w:val="9"/>
            <w:tcBorders>
              <w:bottom w:val="single" w:sz="6" w:space="0" w:color="auto"/>
            </w:tcBorders>
          </w:tcPr>
          <w:p w14:paraId="02D536EE" w14:textId="77777777" w:rsidR="00190544" w:rsidRPr="00F81B3C" w:rsidRDefault="00190544" w:rsidP="004F6A55">
            <w:pPr>
              <w:tabs>
                <w:tab w:val="left" w:pos="1073"/>
              </w:tabs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tr w:rsidR="00190544" w:rsidRPr="00F81B3C" w14:paraId="438E903B" w14:textId="77777777" w:rsidTr="002218D6">
        <w:trPr>
          <w:trHeight w:val="20"/>
          <w:tblHeader/>
        </w:trPr>
        <w:tc>
          <w:tcPr>
            <w:tcW w:w="2693" w:type="dxa"/>
          </w:tcPr>
          <w:p w14:paraId="17A4C30B" w14:textId="77777777" w:rsidR="00190544" w:rsidRPr="00F81B3C" w:rsidRDefault="00190544" w:rsidP="004F6A55">
            <w:pPr>
              <w:spacing w:line="28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97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26DB3BB7" w14:textId="77777777" w:rsidR="00190544" w:rsidRPr="00F81B3C" w:rsidRDefault="00190544" w:rsidP="004F6A55">
            <w:pPr>
              <w:tabs>
                <w:tab w:val="left" w:pos="1073"/>
              </w:tabs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90544" w:rsidRPr="00F81B3C" w14:paraId="1A7B2E64" w14:textId="77777777" w:rsidTr="002218D6">
        <w:trPr>
          <w:trHeight w:val="20"/>
          <w:tblHeader/>
        </w:trPr>
        <w:tc>
          <w:tcPr>
            <w:tcW w:w="2693" w:type="dxa"/>
          </w:tcPr>
          <w:p w14:paraId="4F3FFC7A" w14:textId="77777777" w:rsidR="00190544" w:rsidRPr="00F81B3C" w:rsidRDefault="00190544" w:rsidP="004F6A55">
            <w:pPr>
              <w:spacing w:line="28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64C5B460" w14:textId="77777777" w:rsidR="00190544" w:rsidRPr="00F81B3C" w:rsidRDefault="00190544" w:rsidP="004F6A55">
            <w:pPr>
              <w:tabs>
                <w:tab w:val="left" w:pos="1073"/>
              </w:tabs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FA5C1D6" w14:textId="77777777" w:rsidR="00190544" w:rsidRPr="00F81B3C" w:rsidRDefault="00190544" w:rsidP="004F6A55">
            <w:pPr>
              <w:tabs>
                <w:tab w:val="left" w:pos="1073"/>
              </w:tabs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509E4FD" w14:textId="77777777" w:rsidR="00190544" w:rsidRPr="00F81B3C" w:rsidRDefault="00190544" w:rsidP="004F6A55">
            <w:pPr>
              <w:tabs>
                <w:tab w:val="left" w:pos="1073"/>
              </w:tabs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7A2AB3B" w14:textId="77777777" w:rsidR="00190544" w:rsidRPr="00F81B3C" w:rsidRDefault="00190544" w:rsidP="004F6A55">
            <w:pPr>
              <w:tabs>
                <w:tab w:val="left" w:pos="1073"/>
              </w:tabs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8FD0CC" w14:textId="77777777" w:rsidR="00190544" w:rsidRPr="00F81B3C" w:rsidRDefault="00190544" w:rsidP="004F6A55">
            <w:pPr>
              <w:tabs>
                <w:tab w:val="left" w:pos="1073"/>
              </w:tabs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649FE33" w14:textId="77777777" w:rsidR="00190544" w:rsidRPr="00F81B3C" w:rsidRDefault="00190544" w:rsidP="004F6A55">
            <w:pPr>
              <w:tabs>
                <w:tab w:val="left" w:pos="1073"/>
              </w:tabs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sz="6" w:space="0" w:color="auto"/>
            </w:tcBorders>
          </w:tcPr>
          <w:p w14:paraId="2FA9A712" w14:textId="77777777" w:rsidR="00190544" w:rsidRPr="00F81B3C" w:rsidRDefault="00190544" w:rsidP="004F6A55">
            <w:pPr>
              <w:tabs>
                <w:tab w:val="left" w:pos="1073"/>
              </w:tabs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</w:t>
            </w:r>
          </w:p>
        </w:tc>
      </w:tr>
      <w:tr w:rsidR="00190544" w:rsidRPr="00F81B3C" w14:paraId="30B88710" w14:textId="77777777" w:rsidTr="002218D6">
        <w:trPr>
          <w:trHeight w:val="20"/>
          <w:tblHeader/>
        </w:trPr>
        <w:tc>
          <w:tcPr>
            <w:tcW w:w="2693" w:type="dxa"/>
          </w:tcPr>
          <w:p w14:paraId="02AF656F" w14:textId="77777777" w:rsidR="00190544" w:rsidRPr="00F81B3C" w:rsidRDefault="00190544" w:rsidP="004F6A55">
            <w:pPr>
              <w:spacing w:line="28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6" w:type="dxa"/>
          </w:tcPr>
          <w:p w14:paraId="1DD30228" w14:textId="77777777" w:rsidR="00190544" w:rsidRPr="00F81B3C" w:rsidRDefault="00190544" w:rsidP="004F6A55">
            <w:pPr>
              <w:tabs>
                <w:tab w:val="left" w:pos="1073"/>
              </w:tabs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4306802A" w14:textId="77777777" w:rsidR="00190544" w:rsidRPr="00F81B3C" w:rsidRDefault="00190544" w:rsidP="004F6A55">
            <w:pPr>
              <w:tabs>
                <w:tab w:val="left" w:pos="1073"/>
              </w:tabs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B6FAE9C" w14:textId="77777777" w:rsidR="00190544" w:rsidRPr="00F81B3C" w:rsidRDefault="00190544" w:rsidP="004F6A55">
            <w:pPr>
              <w:tabs>
                <w:tab w:val="left" w:pos="1073"/>
              </w:tabs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เพิ่ม (ลด)</w:t>
            </w:r>
          </w:p>
        </w:tc>
        <w:tc>
          <w:tcPr>
            <w:tcW w:w="90" w:type="dxa"/>
          </w:tcPr>
          <w:p w14:paraId="368A9155" w14:textId="77777777" w:rsidR="00190544" w:rsidRPr="00F81B3C" w:rsidRDefault="00190544" w:rsidP="004F6A55">
            <w:pPr>
              <w:tabs>
                <w:tab w:val="left" w:pos="1073"/>
              </w:tabs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CF62AB0" w14:textId="77777777" w:rsidR="00190544" w:rsidRPr="00F81B3C" w:rsidRDefault="00190544" w:rsidP="004F6A55">
            <w:pPr>
              <w:tabs>
                <w:tab w:val="left" w:pos="1073"/>
              </w:tabs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0AD0A6B7" w14:textId="77777777" w:rsidR="00190544" w:rsidRPr="00F81B3C" w:rsidRDefault="00190544" w:rsidP="004F6A55">
            <w:pPr>
              <w:tabs>
                <w:tab w:val="left" w:pos="1073"/>
              </w:tabs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019868DD" w14:textId="77777777" w:rsidR="00190544" w:rsidRPr="001C6A69" w:rsidRDefault="00190544" w:rsidP="004F6A55">
            <w:pPr>
              <w:tabs>
                <w:tab w:val="left" w:pos="1073"/>
              </w:tabs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4EFBAA78" w14:textId="77777777" w:rsidR="00190544" w:rsidRPr="00F81B3C" w:rsidRDefault="00190544" w:rsidP="004F6A55">
            <w:pPr>
              <w:tabs>
                <w:tab w:val="left" w:pos="1073"/>
              </w:tabs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7" w:type="dxa"/>
          </w:tcPr>
          <w:p w14:paraId="27C7A2AD" w14:textId="77777777" w:rsidR="00190544" w:rsidRPr="00F81B3C" w:rsidRDefault="00190544" w:rsidP="004F6A55">
            <w:pPr>
              <w:tabs>
                <w:tab w:val="left" w:pos="1073"/>
              </w:tabs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ณ วันที่</w:t>
            </w:r>
          </w:p>
        </w:tc>
      </w:tr>
      <w:tr w:rsidR="00190544" w:rsidRPr="00F81B3C" w14:paraId="7E6BFA47" w14:textId="77777777" w:rsidTr="002218D6">
        <w:trPr>
          <w:trHeight w:val="20"/>
          <w:tblHeader/>
        </w:trPr>
        <w:tc>
          <w:tcPr>
            <w:tcW w:w="2693" w:type="dxa"/>
          </w:tcPr>
          <w:p w14:paraId="32223DD7" w14:textId="77777777" w:rsidR="00190544" w:rsidRPr="001C6A69" w:rsidRDefault="00190544" w:rsidP="004F6A55">
            <w:pPr>
              <w:spacing w:line="280" w:lineRule="exact"/>
              <w:ind w:right="1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86" w:type="dxa"/>
          </w:tcPr>
          <w:p w14:paraId="66AB3074" w14:textId="77777777" w:rsidR="00190544" w:rsidRPr="001C6A69" w:rsidRDefault="00190544" w:rsidP="004F6A55">
            <w:pPr>
              <w:tabs>
                <w:tab w:val="left" w:pos="1073"/>
              </w:tabs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81B3C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1C6A69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มกราคม</w:t>
            </w:r>
            <w:r w:rsidRPr="00F81B3C">
              <w:rPr>
                <w:rFonts w:asciiTheme="majorBidi" w:hAnsiTheme="majorBidi" w:cstheme="majorBidi"/>
                <w:sz w:val="22"/>
                <w:szCs w:val="22"/>
              </w:rPr>
              <w:t xml:space="preserve"> 2564</w:t>
            </w:r>
          </w:p>
        </w:tc>
        <w:tc>
          <w:tcPr>
            <w:tcW w:w="90" w:type="dxa"/>
          </w:tcPr>
          <w:p w14:paraId="506EB9B1" w14:textId="77777777" w:rsidR="00190544" w:rsidRPr="00F81B3C" w:rsidRDefault="00190544" w:rsidP="004F6A55">
            <w:pPr>
              <w:tabs>
                <w:tab w:val="left" w:pos="1073"/>
              </w:tabs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2D69630" w14:textId="77777777" w:rsidR="00190544" w:rsidRPr="001C6A69" w:rsidRDefault="00190544" w:rsidP="004F6A55">
            <w:pPr>
              <w:tabs>
                <w:tab w:val="left" w:pos="1073"/>
              </w:tabs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3D4C95F1" w14:textId="77777777" w:rsidR="00190544" w:rsidRPr="00F81B3C" w:rsidRDefault="00190544" w:rsidP="004F6A55">
            <w:pPr>
              <w:tabs>
                <w:tab w:val="left" w:pos="1073"/>
              </w:tabs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E21049C" w14:textId="77777777" w:rsidR="00190544" w:rsidRPr="00F81B3C" w:rsidRDefault="00190544" w:rsidP="004F6A55">
            <w:pPr>
              <w:tabs>
                <w:tab w:val="left" w:pos="1073"/>
              </w:tabs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3BAA825" w14:textId="77777777" w:rsidR="00190544" w:rsidRPr="00F81B3C" w:rsidRDefault="00190544" w:rsidP="004F6A55">
            <w:pPr>
              <w:tabs>
                <w:tab w:val="left" w:pos="1073"/>
              </w:tabs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AD15440" w14:textId="77777777" w:rsidR="00190544" w:rsidRPr="00F81B3C" w:rsidRDefault="00190544" w:rsidP="004F6A55">
            <w:pPr>
              <w:tabs>
                <w:tab w:val="left" w:pos="1073"/>
              </w:tabs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อัตราแลกเปลี่ยน</w:t>
            </w:r>
          </w:p>
        </w:tc>
        <w:tc>
          <w:tcPr>
            <w:tcW w:w="90" w:type="dxa"/>
          </w:tcPr>
          <w:p w14:paraId="4B9A2006" w14:textId="77777777" w:rsidR="00190544" w:rsidRPr="00F81B3C" w:rsidRDefault="00190544" w:rsidP="004F6A55">
            <w:pPr>
              <w:tabs>
                <w:tab w:val="left" w:pos="1073"/>
              </w:tabs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7" w:type="dxa"/>
          </w:tcPr>
          <w:p w14:paraId="72CB5AEC" w14:textId="77777777" w:rsidR="00190544" w:rsidRPr="00F81B3C" w:rsidRDefault="00190544" w:rsidP="004F6A55">
            <w:pPr>
              <w:tabs>
                <w:tab w:val="left" w:pos="1073"/>
              </w:tabs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1B3C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  <w:r w:rsidRPr="001C6A69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F81B3C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</w:tr>
      <w:tr w:rsidR="00190544" w:rsidRPr="00F81B3C" w14:paraId="73DC34FA" w14:textId="77777777" w:rsidTr="002218D6">
        <w:trPr>
          <w:trHeight w:val="297"/>
        </w:trPr>
        <w:tc>
          <w:tcPr>
            <w:tcW w:w="2693" w:type="dxa"/>
          </w:tcPr>
          <w:p w14:paraId="0F6D8163" w14:textId="77777777" w:rsidR="00190544" w:rsidRPr="00F81B3C" w:rsidRDefault="00190544" w:rsidP="004F6A55">
            <w:pPr>
              <w:spacing w:line="280" w:lineRule="exact"/>
              <w:ind w:left="170" w:hanging="170"/>
              <w:outlineLvl w:val="5"/>
              <w:rPr>
                <w:rFonts w:asciiTheme="majorBidi" w:hAnsiTheme="majorBidi" w:cstheme="majorBidi"/>
                <w:sz w:val="22"/>
                <w:szCs w:val="22"/>
              </w:rPr>
            </w:pPr>
            <w:r w:rsidRPr="001C6A69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เงินเบิกเกินบัญชีและ</w:t>
            </w: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</w:t>
            </w: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จากสถาบันการเงิน</w:t>
            </w:r>
          </w:p>
        </w:tc>
        <w:tc>
          <w:tcPr>
            <w:tcW w:w="1186" w:type="dxa"/>
            <w:tcBorders>
              <w:top w:val="single" w:sz="6" w:space="0" w:color="auto"/>
            </w:tcBorders>
            <w:vAlign w:val="bottom"/>
          </w:tcPr>
          <w:p w14:paraId="770975B9" w14:textId="77777777" w:rsidR="00190544" w:rsidRPr="00F81B3C" w:rsidRDefault="00190544" w:rsidP="004F6A55">
            <w:pPr>
              <w:tabs>
                <w:tab w:val="left" w:pos="1073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81B3C">
              <w:rPr>
                <w:rFonts w:asciiTheme="majorBidi" w:hAnsiTheme="majorBidi" w:cstheme="majorBidi"/>
                <w:sz w:val="22"/>
                <w:szCs w:val="22"/>
              </w:rPr>
              <w:t>428,191,425.78</w:t>
            </w:r>
          </w:p>
        </w:tc>
        <w:tc>
          <w:tcPr>
            <w:tcW w:w="90" w:type="dxa"/>
            <w:vAlign w:val="bottom"/>
          </w:tcPr>
          <w:p w14:paraId="40F63457" w14:textId="77777777" w:rsidR="00190544" w:rsidRPr="00F81B3C" w:rsidRDefault="00190544" w:rsidP="004F6A55">
            <w:pPr>
              <w:tabs>
                <w:tab w:val="left" w:pos="1073"/>
              </w:tabs>
              <w:spacing w:line="280" w:lineRule="exact"/>
              <w:ind w:left="728" w:right="1" w:hanging="458"/>
              <w:jc w:val="right"/>
              <w:outlineLvl w:val="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4042CA71" w14:textId="77777777" w:rsidR="00190544" w:rsidRPr="00F81B3C" w:rsidRDefault="00190544" w:rsidP="004F6A55">
            <w:pPr>
              <w:tabs>
                <w:tab w:val="left" w:pos="1073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A7F7A">
              <w:rPr>
                <w:rFonts w:asciiTheme="majorBidi" w:hAnsiTheme="majorBidi" w:cstheme="majorBidi" w:hint="cs"/>
                <w:sz w:val="22"/>
                <w:szCs w:val="22"/>
              </w:rPr>
              <w:t>277</w:t>
            </w:r>
            <w:r w:rsidRPr="00F81B3C">
              <w:rPr>
                <w:rFonts w:asciiTheme="majorBidi" w:hAnsiTheme="majorBidi" w:cstheme="majorBidi"/>
                <w:sz w:val="22"/>
                <w:szCs w:val="22"/>
              </w:rPr>
              <w:t>,853,004.28</w:t>
            </w:r>
          </w:p>
        </w:tc>
        <w:tc>
          <w:tcPr>
            <w:tcW w:w="90" w:type="dxa"/>
            <w:vAlign w:val="bottom"/>
          </w:tcPr>
          <w:p w14:paraId="5D5D2CE9" w14:textId="77777777" w:rsidR="00190544" w:rsidRPr="00F81B3C" w:rsidRDefault="00190544" w:rsidP="004F6A55">
            <w:pPr>
              <w:tabs>
                <w:tab w:val="left" w:pos="1073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outlineLvl w:val="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5A90DB02" w14:textId="77777777" w:rsidR="00190544" w:rsidRPr="00F81B3C" w:rsidRDefault="00190544" w:rsidP="004F6A55">
            <w:pPr>
              <w:autoSpaceDE w:val="0"/>
              <w:autoSpaceDN w:val="0"/>
              <w:adjustRightInd w:val="0"/>
              <w:spacing w:line="280" w:lineRule="exact"/>
              <w:ind w:left="-850" w:right="401"/>
              <w:contextualSpacing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F81B3C">
              <w:rPr>
                <w:rFonts w:asciiTheme="majorBidi" w:hAnsi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022EB8F1" w14:textId="77777777" w:rsidR="00190544" w:rsidRPr="00F81B3C" w:rsidRDefault="00190544" w:rsidP="004F6A55">
            <w:pPr>
              <w:tabs>
                <w:tab w:val="left" w:pos="1073"/>
              </w:tabs>
              <w:autoSpaceDE w:val="0"/>
              <w:autoSpaceDN w:val="0"/>
              <w:adjustRightInd w:val="0"/>
              <w:spacing w:line="280" w:lineRule="exact"/>
              <w:ind w:left="728" w:right="57" w:hanging="458"/>
              <w:contextualSpacing/>
              <w:jc w:val="right"/>
              <w:outlineLvl w:val="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5579A787" w14:textId="77777777" w:rsidR="00190544" w:rsidRPr="00F81B3C" w:rsidRDefault="00190544" w:rsidP="004F6A55">
            <w:pPr>
              <w:tabs>
                <w:tab w:val="left" w:pos="1073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81B3C">
              <w:rPr>
                <w:rFonts w:asciiTheme="majorBidi" w:hAnsiTheme="majorBidi" w:cstheme="majorBidi"/>
                <w:sz w:val="22"/>
                <w:szCs w:val="22"/>
              </w:rPr>
              <w:t>5,144,829.72</w:t>
            </w:r>
          </w:p>
        </w:tc>
        <w:tc>
          <w:tcPr>
            <w:tcW w:w="90" w:type="dxa"/>
            <w:vAlign w:val="bottom"/>
          </w:tcPr>
          <w:p w14:paraId="371CC5CE" w14:textId="77777777" w:rsidR="00190544" w:rsidRPr="00F81B3C" w:rsidRDefault="00190544" w:rsidP="004F6A55">
            <w:pPr>
              <w:tabs>
                <w:tab w:val="left" w:pos="1073"/>
              </w:tabs>
              <w:autoSpaceDE w:val="0"/>
              <w:autoSpaceDN w:val="0"/>
              <w:adjustRightInd w:val="0"/>
              <w:spacing w:line="280" w:lineRule="exact"/>
              <w:ind w:left="728" w:right="57" w:hanging="458"/>
              <w:contextualSpacing/>
              <w:jc w:val="right"/>
              <w:outlineLvl w:val="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sz="6" w:space="0" w:color="auto"/>
            </w:tcBorders>
            <w:vAlign w:val="bottom"/>
          </w:tcPr>
          <w:p w14:paraId="65DD3F8F" w14:textId="77777777" w:rsidR="00190544" w:rsidRPr="001C6A69" w:rsidRDefault="00190544" w:rsidP="004F6A55">
            <w:pPr>
              <w:tabs>
                <w:tab w:val="left" w:pos="1073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A7F7A">
              <w:rPr>
                <w:rFonts w:asciiTheme="majorBidi" w:hAnsiTheme="majorBidi" w:cstheme="majorBidi" w:hint="cs"/>
                <w:sz w:val="22"/>
                <w:szCs w:val="22"/>
              </w:rPr>
              <w:t>711</w:t>
            </w:r>
            <w:r w:rsidRPr="00F81B3C">
              <w:rPr>
                <w:rFonts w:asciiTheme="majorBidi" w:hAnsiTheme="majorBidi" w:cstheme="majorBidi"/>
                <w:sz w:val="22"/>
                <w:szCs w:val="22"/>
              </w:rPr>
              <w:t>,189,259.78</w:t>
            </w:r>
          </w:p>
        </w:tc>
      </w:tr>
      <w:tr w:rsidR="00190544" w:rsidRPr="00F81B3C" w14:paraId="6B1F2914" w14:textId="77777777" w:rsidTr="002218D6">
        <w:trPr>
          <w:trHeight w:val="20"/>
        </w:trPr>
        <w:tc>
          <w:tcPr>
            <w:tcW w:w="2693" w:type="dxa"/>
          </w:tcPr>
          <w:p w14:paraId="61E94777" w14:textId="5448BA96" w:rsidR="00190544" w:rsidRPr="001C6A69" w:rsidRDefault="00190544" w:rsidP="004F6A55">
            <w:pPr>
              <w:spacing w:line="280" w:lineRule="exact"/>
              <w:ind w:right="1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</w:t>
            </w:r>
            <w:r w:rsidRPr="001C6A69">
              <w:rPr>
                <w:rFonts w:asciiTheme="majorBidi" w:hAnsiTheme="majorBidi" w:cstheme="majorBidi" w:hint="cs"/>
                <w:sz w:val="22"/>
                <w:szCs w:val="22"/>
                <w:cs/>
              </w:rPr>
              <w:t>ตาม</w:t>
            </w: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สัญญาเช่า</w:t>
            </w:r>
          </w:p>
        </w:tc>
        <w:tc>
          <w:tcPr>
            <w:tcW w:w="1186" w:type="dxa"/>
          </w:tcPr>
          <w:p w14:paraId="4D6788C1" w14:textId="77777777" w:rsidR="00190544" w:rsidRPr="00F81B3C" w:rsidRDefault="00190544" w:rsidP="004F6A55">
            <w:pPr>
              <w:tabs>
                <w:tab w:val="left" w:pos="1073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81B3C">
              <w:rPr>
                <w:rFonts w:asciiTheme="majorBidi" w:hAnsiTheme="majorBidi"/>
                <w:sz w:val="22"/>
                <w:szCs w:val="22"/>
              </w:rPr>
              <w:t>29</w:t>
            </w:r>
            <w:r w:rsidRPr="00F81B3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81B3C">
              <w:rPr>
                <w:rFonts w:asciiTheme="majorBidi" w:hAnsiTheme="majorBidi"/>
                <w:sz w:val="22"/>
                <w:szCs w:val="22"/>
              </w:rPr>
              <w:t>998</w:t>
            </w:r>
            <w:r w:rsidRPr="00F81B3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81B3C">
              <w:rPr>
                <w:rFonts w:asciiTheme="majorBidi" w:hAnsiTheme="majorBidi"/>
                <w:sz w:val="22"/>
                <w:szCs w:val="22"/>
              </w:rPr>
              <w:t>842.74</w:t>
            </w:r>
          </w:p>
        </w:tc>
        <w:tc>
          <w:tcPr>
            <w:tcW w:w="90" w:type="dxa"/>
          </w:tcPr>
          <w:p w14:paraId="17F63CDE" w14:textId="77777777" w:rsidR="00190544" w:rsidRPr="00F81B3C" w:rsidRDefault="00190544" w:rsidP="004F6A55">
            <w:pPr>
              <w:tabs>
                <w:tab w:val="decimal" w:pos="990"/>
                <w:tab w:val="left" w:pos="1073"/>
              </w:tabs>
              <w:spacing w:line="28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C89C193" w14:textId="77777777" w:rsidR="00190544" w:rsidRPr="00F81B3C" w:rsidRDefault="00190544" w:rsidP="004F6A55">
            <w:pPr>
              <w:autoSpaceDE w:val="0"/>
              <w:autoSpaceDN w:val="0"/>
              <w:adjustRightInd w:val="0"/>
              <w:spacing w:line="280" w:lineRule="exact"/>
              <w:ind w:hanging="227"/>
              <w:contextualSpacing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F81B3C">
              <w:rPr>
                <w:rFonts w:asciiTheme="majorBidi" w:hAnsiTheme="majorBidi"/>
                <w:sz w:val="22"/>
                <w:szCs w:val="22"/>
              </w:rPr>
              <w:t>(2,</w:t>
            </w:r>
            <w:r w:rsidRPr="003A7F7A">
              <w:rPr>
                <w:rFonts w:asciiTheme="majorBidi" w:hAnsiTheme="majorBidi" w:hint="cs"/>
                <w:sz w:val="22"/>
                <w:szCs w:val="22"/>
              </w:rPr>
              <w:t>740</w:t>
            </w:r>
            <w:r w:rsidRPr="00F81B3C">
              <w:rPr>
                <w:rFonts w:asciiTheme="majorBidi" w:hAnsiTheme="majorBidi"/>
                <w:sz w:val="22"/>
                <w:szCs w:val="22"/>
              </w:rPr>
              <w:t>,</w:t>
            </w:r>
            <w:r w:rsidRPr="003A7F7A">
              <w:rPr>
                <w:rFonts w:asciiTheme="majorBidi" w:hAnsiTheme="majorBidi" w:hint="cs"/>
                <w:sz w:val="22"/>
                <w:szCs w:val="22"/>
              </w:rPr>
              <w:t>035.31</w:t>
            </w:r>
            <w:r w:rsidRPr="00F81B3C">
              <w:rPr>
                <w:rFonts w:asciiTheme="majorBidi" w:hAnsi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2BD415B2" w14:textId="77777777" w:rsidR="00190544" w:rsidRPr="00F81B3C" w:rsidRDefault="00190544" w:rsidP="004F6A55">
            <w:pPr>
              <w:tabs>
                <w:tab w:val="decimal" w:pos="724"/>
                <w:tab w:val="left" w:pos="1073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25119B8" w14:textId="77777777" w:rsidR="00190544" w:rsidRPr="00F81B3C" w:rsidRDefault="00190544" w:rsidP="004F6A55">
            <w:pPr>
              <w:tabs>
                <w:tab w:val="left" w:pos="1073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81B3C">
              <w:rPr>
                <w:rFonts w:asciiTheme="majorBidi" w:hAnsiTheme="majorBidi" w:cstheme="majorBidi"/>
                <w:sz w:val="22"/>
                <w:szCs w:val="22"/>
              </w:rPr>
              <w:t>701,951.19</w:t>
            </w:r>
          </w:p>
        </w:tc>
        <w:tc>
          <w:tcPr>
            <w:tcW w:w="90" w:type="dxa"/>
          </w:tcPr>
          <w:p w14:paraId="7C546954" w14:textId="77777777" w:rsidR="00190544" w:rsidRPr="00F81B3C" w:rsidRDefault="00190544" w:rsidP="004F6A55">
            <w:pPr>
              <w:tabs>
                <w:tab w:val="decimal" w:pos="541"/>
                <w:tab w:val="left" w:pos="1073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D59B247" w14:textId="77777777" w:rsidR="00190544" w:rsidRPr="00F81B3C" w:rsidRDefault="00190544" w:rsidP="004F6A55">
            <w:pPr>
              <w:autoSpaceDE w:val="0"/>
              <w:autoSpaceDN w:val="0"/>
              <w:adjustRightInd w:val="0"/>
              <w:spacing w:line="280" w:lineRule="exact"/>
              <w:ind w:left="-850" w:right="401"/>
              <w:contextualSpacing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F81B3C">
              <w:rPr>
                <w:rFonts w:asciiTheme="majorBidi" w:hAnsi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5193AD1" w14:textId="77777777" w:rsidR="00190544" w:rsidRPr="00F81B3C" w:rsidRDefault="00190544" w:rsidP="004F6A55">
            <w:pPr>
              <w:tabs>
                <w:tab w:val="decimal" w:pos="541"/>
                <w:tab w:val="left" w:pos="1073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7" w:type="dxa"/>
          </w:tcPr>
          <w:p w14:paraId="33F2226B" w14:textId="77777777" w:rsidR="00190544" w:rsidRPr="00F81B3C" w:rsidRDefault="00190544" w:rsidP="004F6A55">
            <w:pPr>
              <w:tabs>
                <w:tab w:val="left" w:pos="1073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81B3C">
              <w:rPr>
                <w:rFonts w:asciiTheme="majorBidi" w:hAnsiTheme="majorBidi" w:cstheme="majorBidi"/>
                <w:sz w:val="22"/>
                <w:szCs w:val="22"/>
              </w:rPr>
              <w:t>27,960,758.62</w:t>
            </w:r>
          </w:p>
        </w:tc>
      </w:tr>
      <w:tr w:rsidR="00190544" w:rsidRPr="00F81B3C" w14:paraId="0CE6A624" w14:textId="77777777" w:rsidTr="002218D6">
        <w:trPr>
          <w:trHeight w:val="20"/>
        </w:trPr>
        <w:tc>
          <w:tcPr>
            <w:tcW w:w="2693" w:type="dxa"/>
          </w:tcPr>
          <w:p w14:paraId="2577C5AD" w14:textId="77777777" w:rsidR="00190544" w:rsidRPr="00F81B3C" w:rsidRDefault="00190544" w:rsidP="004F6A55">
            <w:pPr>
              <w:spacing w:line="280" w:lineRule="exact"/>
              <w:ind w:left="360" w:right="1"/>
              <w:outlineLvl w:val="5"/>
              <w:rPr>
                <w:rFonts w:asciiTheme="majorBidi" w:hAnsiTheme="majorBidi" w:cstheme="majorBidi"/>
                <w:sz w:val="22"/>
                <w:szCs w:val="22"/>
              </w:rPr>
            </w:pP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</w:tcPr>
          <w:p w14:paraId="7EE7366A" w14:textId="77777777" w:rsidR="00190544" w:rsidRPr="00F81B3C" w:rsidRDefault="00190544" w:rsidP="004F6A55">
            <w:pPr>
              <w:tabs>
                <w:tab w:val="left" w:pos="1073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81B3C">
              <w:rPr>
                <w:rFonts w:asciiTheme="majorBidi" w:hAnsiTheme="majorBidi"/>
                <w:sz w:val="22"/>
                <w:szCs w:val="22"/>
              </w:rPr>
              <w:t>458</w:t>
            </w:r>
            <w:r w:rsidRPr="00F81B3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81B3C">
              <w:rPr>
                <w:rFonts w:asciiTheme="majorBidi" w:hAnsiTheme="majorBidi"/>
                <w:sz w:val="22"/>
                <w:szCs w:val="22"/>
              </w:rPr>
              <w:t>190</w:t>
            </w:r>
            <w:r w:rsidRPr="00F81B3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81B3C">
              <w:rPr>
                <w:rFonts w:asciiTheme="majorBidi" w:hAnsiTheme="majorBidi"/>
                <w:sz w:val="22"/>
                <w:szCs w:val="22"/>
              </w:rPr>
              <w:t>268.52</w:t>
            </w:r>
          </w:p>
        </w:tc>
        <w:tc>
          <w:tcPr>
            <w:tcW w:w="90" w:type="dxa"/>
          </w:tcPr>
          <w:p w14:paraId="071F8609" w14:textId="77777777" w:rsidR="00190544" w:rsidRPr="00F81B3C" w:rsidRDefault="00190544" w:rsidP="004F6A55">
            <w:pPr>
              <w:tabs>
                <w:tab w:val="decimal" w:pos="990"/>
                <w:tab w:val="left" w:pos="1073"/>
              </w:tabs>
              <w:spacing w:line="28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F65AEC1" w14:textId="77777777" w:rsidR="00190544" w:rsidRPr="00F81B3C" w:rsidRDefault="00190544" w:rsidP="004F6A55">
            <w:pPr>
              <w:tabs>
                <w:tab w:val="left" w:pos="1073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3A7F7A">
              <w:rPr>
                <w:rFonts w:asciiTheme="majorBidi" w:hAnsiTheme="majorBidi" w:hint="cs"/>
                <w:sz w:val="22"/>
                <w:szCs w:val="22"/>
              </w:rPr>
              <w:t>275</w:t>
            </w:r>
            <w:r w:rsidRPr="00F81B3C">
              <w:rPr>
                <w:rFonts w:asciiTheme="majorBidi" w:hAnsiTheme="majorBidi"/>
                <w:sz w:val="22"/>
                <w:szCs w:val="22"/>
              </w:rPr>
              <w:t>,112,968.97</w:t>
            </w:r>
          </w:p>
        </w:tc>
        <w:tc>
          <w:tcPr>
            <w:tcW w:w="90" w:type="dxa"/>
          </w:tcPr>
          <w:p w14:paraId="5AEE17C0" w14:textId="77777777" w:rsidR="00190544" w:rsidRPr="00F81B3C" w:rsidRDefault="00190544" w:rsidP="004F6A55">
            <w:pPr>
              <w:tabs>
                <w:tab w:val="left" w:pos="1073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B120154" w14:textId="77777777" w:rsidR="00190544" w:rsidRPr="00F81B3C" w:rsidRDefault="00190544" w:rsidP="004F6A55">
            <w:pPr>
              <w:tabs>
                <w:tab w:val="left" w:pos="1073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81B3C">
              <w:rPr>
                <w:rFonts w:asciiTheme="majorBidi" w:hAnsiTheme="majorBidi" w:cstheme="majorBidi"/>
                <w:sz w:val="22"/>
                <w:szCs w:val="22"/>
              </w:rPr>
              <w:t>701,951.19</w:t>
            </w:r>
          </w:p>
        </w:tc>
        <w:tc>
          <w:tcPr>
            <w:tcW w:w="90" w:type="dxa"/>
          </w:tcPr>
          <w:p w14:paraId="7CC9F8E2" w14:textId="77777777" w:rsidR="00190544" w:rsidRPr="00F81B3C" w:rsidRDefault="00190544" w:rsidP="004F6A55">
            <w:pPr>
              <w:tabs>
                <w:tab w:val="left" w:pos="1073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B5E0297" w14:textId="77777777" w:rsidR="00190544" w:rsidRPr="001C6A69" w:rsidRDefault="00190544" w:rsidP="00F81B3C">
            <w:pPr>
              <w:tabs>
                <w:tab w:val="left" w:pos="1073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81B3C">
              <w:rPr>
                <w:rFonts w:asciiTheme="majorBidi" w:hAnsiTheme="majorBidi" w:cstheme="majorBidi"/>
                <w:sz w:val="22"/>
                <w:szCs w:val="22"/>
              </w:rPr>
              <w:t>5,144,829.72</w:t>
            </w:r>
          </w:p>
        </w:tc>
        <w:tc>
          <w:tcPr>
            <w:tcW w:w="90" w:type="dxa"/>
          </w:tcPr>
          <w:p w14:paraId="10964AE0" w14:textId="77777777" w:rsidR="00190544" w:rsidRPr="00F81B3C" w:rsidRDefault="00190544" w:rsidP="004F6A55">
            <w:pPr>
              <w:tabs>
                <w:tab w:val="left" w:pos="1073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sz="6" w:space="0" w:color="auto"/>
              <w:bottom w:val="double" w:sz="6" w:space="0" w:color="auto"/>
            </w:tcBorders>
          </w:tcPr>
          <w:p w14:paraId="70C33C21" w14:textId="77777777" w:rsidR="00190544" w:rsidRPr="00F81B3C" w:rsidRDefault="00190544" w:rsidP="004F6A55">
            <w:pPr>
              <w:tabs>
                <w:tab w:val="left" w:pos="1073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81B3C">
              <w:rPr>
                <w:rFonts w:asciiTheme="majorBidi" w:hAnsiTheme="majorBidi" w:cstheme="majorBidi"/>
                <w:sz w:val="22"/>
                <w:szCs w:val="22"/>
              </w:rPr>
              <w:t>739,150,018.40</w:t>
            </w:r>
          </w:p>
        </w:tc>
      </w:tr>
    </w:tbl>
    <w:p w14:paraId="07807924" w14:textId="77777777" w:rsidR="00190544" w:rsidRPr="00F81B3C" w:rsidRDefault="00190544" w:rsidP="004F6A55">
      <w:pPr>
        <w:spacing w:line="280" w:lineRule="exact"/>
        <w:rPr>
          <w:sz w:val="22"/>
          <w:szCs w:val="22"/>
        </w:rPr>
      </w:pPr>
    </w:p>
    <w:tbl>
      <w:tblPr>
        <w:tblW w:w="8990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3"/>
        <w:gridCol w:w="1186"/>
        <w:gridCol w:w="90"/>
        <w:gridCol w:w="1276"/>
        <w:gridCol w:w="90"/>
        <w:gridCol w:w="1134"/>
        <w:gridCol w:w="90"/>
        <w:gridCol w:w="1134"/>
        <w:gridCol w:w="90"/>
        <w:gridCol w:w="1207"/>
      </w:tblGrid>
      <w:tr w:rsidR="00190544" w:rsidRPr="00F81B3C" w14:paraId="2CC5DEA9" w14:textId="77777777" w:rsidTr="002218D6">
        <w:trPr>
          <w:trHeight w:val="20"/>
          <w:tblHeader/>
        </w:trPr>
        <w:tc>
          <w:tcPr>
            <w:tcW w:w="2693" w:type="dxa"/>
          </w:tcPr>
          <w:p w14:paraId="66B4072F" w14:textId="77777777" w:rsidR="00190544" w:rsidRPr="00F81B3C" w:rsidRDefault="00190544" w:rsidP="004F6A55">
            <w:pPr>
              <w:spacing w:line="28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97" w:type="dxa"/>
            <w:gridSpan w:val="9"/>
            <w:tcBorders>
              <w:bottom w:val="single" w:sz="6" w:space="0" w:color="auto"/>
            </w:tcBorders>
          </w:tcPr>
          <w:p w14:paraId="23847D41" w14:textId="77777777" w:rsidR="00190544" w:rsidRPr="00F81B3C" w:rsidRDefault="00190544" w:rsidP="004F6A55">
            <w:pPr>
              <w:tabs>
                <w:tab w:val="left" w:pos="1073"/>
              </w:tabs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tr w:rsidR="00190544" w:rsidRPr="00F81B3C" w14:paraId="6690926B" w14:textId="77777777" w:rsidTr="002218D6">
        <w:trPr>
          <w:trHeight w:val="20"/>
          <w:tblHeader/>
        </w:trPr>
        <w:tc>
          <w:tcPr>
            <w:tcW w:w="2693" w:type="dxa"/>
          </w:tcPr>
          <w:p w14:paraId="3DFBCE24" w14:textId="77777777" w:rsidR="00190544" w:rsidRPr="00F81B3C" w:rsidRDefault="00190544" w:rsidP="004F6A55">
            <w:pPr>
              <w:spacing w:line="28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97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001FFF44" w14:textId="77777777" w:rsidR="00190544" w:rsidRPr="00F81B3C" w:rsidRDefault="00190544" w:rsidP="004F6A55">
            <w:pPr>
              <w:tabs>
                <w:tab w:val="left" w:pos="1073"/>
              </w:tabs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90544" w:rsidRPr="00F81B3C" w14:paraId="61C5AC7F" w14:textId="77777777" w:rsidTr="002218D6">
        <w:trPr>
          <w:trHeight w:val="20"/>
          <w:tblHeader/>
        </w:trPr>
        <w:tc>
          <w:tcPr>
            <w:tcW w:w="2693" w:type="dxa"/>
          </w:tcPr>
          <w:p w14:paraId="534DEDFC" w14:textId="77777777" w:rsidR="00190544" w:rsidRPr="00F81B3C" w:rsidRDefault="00190544" w:rsidP="004F6A55">
            <w:pPr>
              <w:spacing w:line="28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6FAFBFF9" w14:textId="77777777" w:rsidR="00190544" w:rsidRPr="00F81B3C" w:rsidRDefault="00190544" w:rsidP="004F6A55">
            <w:pPr>
              <w:tabs>
                <w:tab w:val="left" w:pos="1073"/>
              </w:tabs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464B515" w14:textId="77777777" w:rsidR="00190544" w:rsidRPr="00F81B3C" w:rsidRDefault="00190544" w:rsidP="004F6A55">
            <w:pPr>
              <w:tabs>
                <w:tab w:val="left" w:pos="1073"/>
              </w:tabs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683C9C2" w14:textId="77777777" w:rsidR="00190544" w:rsidRPr="00F81B3C" w:rsidRDefault="00190544" w:rsidP="004F6A55">
            <w:pPr>
              <w:tabs>
                <w:tab w:val="left" w:pos="1073"/>
              </w:tabs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8DFFD3A" w14:textId="77777777" w:rsidR="00190544" w:rsidRPr="00F81B3C" w:rsidRDefault="00190544" w:rsidP="004F6A55">
            <w:pPr>
              <w:tabs>
                <w:tab w:val="left" w:pos="1073"/>
              </w:tabs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028D88" w14:textId="77777777" w:rsidR="00190544" w:rsidRPr="00F81B3C" w:rsidRDefault="00190544" w:rsidP="004F6A55">
            <w:pPr>
              <w:tabs>
                <w:tab w:val="left" w:pos="1073"/>
              </w:tabs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0FC9717" w14:textId="77777777" w:rsidR="00190544" w:rsidRPr="00F81B3C" w:rsidRDefault="00190544" w:rsidP="004F6A55">
            <w:pPr>
              <w:tabs>
                <w:tab w:val="left" w:pos="1073"/>
              </w:tabs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sz="6" w:space="0" w:color="auto"/>
            </w:tcBorders>
          </w:tcPr>
          <w:p w14:paraId="153D0A6D" w14:textId="77777777" w:rsidR="00190544" w:rsidRPr="00F81B3C" w:rsidRDefault="00190544" w:rsidP="004F6A55">
            <w:pPr>
              <w:tabs>
                <w:tab w:val="left" w:pos="1073"/>
              </w:tabs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</w:t>
            </w:r>
          </w:p>
        </w:tc>
      </w:tr>
      <w:tr w:rsidR="00190544" w:rsidRPr="00F81B3C" w14:paraId="5F01DF53" w14:textId="77777777" w:rsidTr="002218D6">
        <w:trPr>
          <w:trHeight w:val="20"/>
          <w:tblHeader/>
        </w:trPr>
        <w:tc>
          <w:tcPr>
            <w:tcW w:w="2693" w:type="dxa"/>
          </w:tcPr>
          <w:p w14:paraId="7777671D" w14:textId="77777777" w:rsidR="00190544" w:rsidRPr="00F81B3C" w:rsidRDefault="00190544" w:rsidP="004F6A55">
            <w:pPr>
              <w:spacing w:line="28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6" w:type="dxa"/>
          </w:tcPr>
          <w:p w14:paraId="3ABBC1B7" w14:textId="77777777" w:rsidR="00190544" w:rsidRPr="00F81B3C" w:rsidRDefault="00190544" w:rsidP="004F6A55">
            <w:pPr>
              <w:tabs>
                <w:tab w:val="left" w:pos="1073"/>
              </w:tabs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50035ED3" w14:textId="77777777" w:rsidR="00190544" w:rsidRPr="00F81B3C" w:rsidRDefault="00190544" w:rsidP="004F6A55">
            <w:pPr>
              <w:tabs>
                <w:tab w:val="left" w:pos="1073"/>
              </w:tabs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C599A39" w14:textId="77777777" w:rsidR="00190544" w:rsidRPr="00F81B3C" w:rsidRDefault="00190544" w:rsidP="004F6A55">
            <w:pPr>
              <w:tabs>
                <w:tab w:val="left" w:pos="1073"/>
              </w:tabs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เพิ่ม (ลด)</w:t>
            </w:r>
          </w:p>
        </w:tc>
        <w:tc>
          <w:tcPr>
            <w:tcW w:w="90" w:type="dxa"/>
          </w:tcPr>
          <w:p w14:paraId="047E40D2" w14:textId="77777777" w:rsidR="00190544" w:rsidRPr="00F81B3C" w:rsidRDefault="00190544" w:rsidP="004F6A55">
            <w:pPr>
              <w:tabs>
                <w:tab w:val="left" w:pos="1073"/>
              </w:tabs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A897008" w14:textId="77777777" w:rsidR="00190544" w:rsidRPr="00F81B3C" w:rsidRDefault="00190544" w:rsidP="004F6A55">
            <w:pPr>
              <w:tabs>
                <w:tab w:val="left" w:pos="1073"/>
              </w:tabs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059BE882" w14:textId="77777777" w:rsidR="00190544" w:rsidRPr="00F81B3C" w:rsidRDefault="00190544" w:rsidP="004F6A55">
            <w:pPr>
              <w:tabs>
                <w:tab w:val="left" w:pos="1073"/>
              </w:tabs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4933719B" w14:textId="77777777" w:rsidR="00190544" w:rsidRPr="001C6A69" w:rsidRDefault="00190544" w:rsidP="004F6A55">
            <w:pPr>
              <w:tabs>
                <w:tab w:val="left" w:pos="1073"/>
              </w:tabs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559A31DB" w14:textId="77777777" w:rsidR="00190544" w:rsidRPr="00F81B3C" w:rsidRDefault="00190544" w:rsidP="004F6A55">
            <w:pPr>
              <w:tabs>
                <w:tab w:val="left" w:pos="1073"/>
              </w:tabs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7" w:type="dxa"/>
          </w:tcPr>
          <w:p w14:paraId="177783A4" w14:textId="77777777" w:rsidR="00190544" w:rsidRPr="00F81B3C" w:rsidRDefault="00190544" w:rsidP="004F6A55">
            <w:pPr>
              <w:tabs>
                <w:tab w:val="left" w:pos="1073"/>
              </w:tabs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ณ วันที่</w:t>
            </w:r>
          </w:p>
        </w:tc>
      </w:tr>
      <w:tr w:rsidR="00190544" w:rsidRPr="00F81B3C" w14:paraId="1060A9D4" w14:textId="77777777" w:rsidTr="002218D6">
        <w:trPr>
          <w:trHeight w:val="20"/>
          <w:tblHeader/>
        </w:trPr>
        <w:tc>
          <w:tcPr>
            <w:tcW w:w="2693" w:type="dxa"/>
          </w:tcPr>
          <w:p w14:paraId="65E16E8F" w14:textId="77777777" w:rsidR="00190544" w:rsidRPr="001C6A69" w:rsidRDefault="00190544" w:rsidP="004F6A55">
            <w:pPr>
              <w:spacing w:line="280" w:lineRule="exact"/>
              <w:ind w:right="1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86" w:type="dxa"/>
          </w:tcPr>
          <w:p w14:paraId="145B4403" w14:textId="77777777" w:rsidR="00190544" w:rsidRPr="001C6A69" w:rsidRDefault="00190544" w:rsidP="004F6A55">
            <w:pPr>
              <w:tabs>
                <w:tab w:val="left" w:pos="1073"/>
              </w:tabs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81B3C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1C6A69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มกราคม</w:t>
            </w:r>
            <w:r w:rsidRPr="00F81B3C">
              <w:rPr>
                <w:rFonts w:asciiTheme="majorBidi" w:hAnsiTheme="majorBidi" w:cstheme="majorBidi"/>
                <w:sz w:val="22"/>
                <w:szCs w:val="22"/>
              </w:rPr>
              <w:t xml:space="preserve"> 2563</w:t>
            </w:r>
          </w:p>
        </w:tc>
        <w:tc>
          <w:tcPr>
            <w:tcW w:w="90" w:type="dxa"/>
          </w:tcPr>
          <w:p w14:paraId="0C4CD553" w14:textId="77777777" w:rsidR="00190544" w:rsidRPr="00F81B3C" w:rsidRDefault="00190544" w:rsidP="004F6A55">
            <w:pPr>
              <w:tabs>
                <w:tab w:val="left" w:pos="1073"/>
              </w:tabs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AA08766" w14:textId="77777777" w:rsidR="00190544" w:rsidRPr="001C6A69" w:rsidRDefault="00190544" w:rsidP="004F6A55">
            <w:pPr>
              <w:tabs>
                <w:tab w:val="left" w:pos="1073"/>
              </w:tabs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7B77415F" w14:textId="77777777" w:rsidR="00190544" w:rsidRPr="00F81B3C" w:rsidRDefault="00190544" w:rsidP="004F6A55">
            <w:pPr>
              <w:tabs>
                <w:tab w:val="left" w:pos="1073"/>
              </w:tabs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913DA51" w14:textId="77777777" w:rsidR="00190544" w:rsidRPr="00F81B3C" w:rsidRDefault="00190544" w:rsidP="004F6A55">
            <w:pPr>
              <w:tabs>
                <w:tab w:val="left" w:pos="1073"/>
              </w:tabs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79AB1230" w14:textId="77777777" w:rsidR="00190544" w:rsidRPr="00F81B3C" w:rsidRDefault="00190544" w:rsidP="004F6A55">
            <w:pPr>
              <w:tabs>
                <w:tab w:val="left" w:pos="1073"/>
              </w:tabs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2E5C78E" w14:textId="77777777" w:rsidR="00190544" w:rsidRPr="00F81B3C" w:rsidRDefault="00190544" w:rsidP="004F6A55">
            <w:pPr>
              <w:tabs>
                <w:tab w:val="left" w:pos="1073"/>
              </w:tabs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อัตราแลกเปลี่ยน</w:t>
            </w:r>
          </w:p>
        </w:tc>
        <w:tc>
          <w:tcPr>
            <w:tcW w:w="90" w:type="dxa"/>
          </w:tcPr>
          <w:p w14:paraId="34255FD7" w14:textId="77777777" w:rsidR="00190544" w:rsidRPr="00F81B3C" w:rsidRDefault="00190544" w:rsidP="004F6A55">
            <w:pPr>
              <w:tabs>
                <w:tab w:val="left" w:pos="1073"/>
              </w:tabs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7" w:type="dxa"/>
          </w:tcPr>
          <w:p w14:paraId="18DA7900" w14:textId="77777777" w:rsidR="00190544" w:rsidRPr="00F81B3C" w:rsidRDefault="00190544" w:rsidP="004F6A55">
            <w:pPr>
              <w:tabs>
                <w:tab w:val="left" w:pos="1073"/>
              </w:tabs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1B3C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  <w:r w:rsidRPr="001C6A69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F81B3C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</w:tr>
      <w:tr w:rsidR="00190544" w:rsidRPr="00F81B3C" w14:paraId="465C0B25" w14:textId="77777777" w:rsidTr="002218D6">
        <w:trPr>
          <w:trHeight w:val="297"/>
        </w:trPr>
        <w:tc>
          <w:tcPr>
            <w:tcW w:w="2693" w:type="dxa"/>
          </w:tcPr>
          <w:p w14:paraId="675FDFAA" w14:textId="77777777" w:rsidR="00190544" w:rsidRPr="00F81B3C" w:rsidRDefault="00190544" w:rsidP="004F6A55">
            <w:pPr>
              <w:spacing w:line="280" w:lineRule="exact"/>
              <w:ind w:left="170" w:hanging="170"/>
              <w:outlineLvl w:val="5"/>
              <w:rPr>
                <w:rFonts w:asciiTheme="majorBidi" w:hAnsiTheme="majorBidi" w:cstheme="majorBidi"/>
                <w:sz w:val="22"/>
                <w:szCs w:val="22"/>
              </w:rPr>
            </w:pPr>
            <w:r w:rsidRPr="001C6A69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เงินเบิกเกินบัญชีและ</w:t>
            </w: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</w:t>
            </w: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จากสถาบันการเงิน</w:t>
            </w:r>
          </w:p>
        </w:tc>
        <w:tc>
          <w:tcPr>
            <w:tcW w:w="1186" w:type="dxa"/>
            <w:tcBorders>
              <w:top w:val="single" w:sz="6" w:space="0" w:color="auto"/>
            </w:tcBorders>
            <w:vAlign w:val="bottom"/>
          </w:tcPr>
          <w:p w14:paraId="641458B1" w14:textId="77777777" w:rsidR="00190544" w:rsidRPr="00F81B3C" w:rsidRDefault="00190544" w:rsidP="004F6A55">
            <w:pPr>
              <w:tabs>
                <w:tab w:val="left" w:pos="1073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81B3C">
              <w:rPr>
                <w:rFonts w:asciiTheme="majorBidi" w:hAnsiTheme="majorBidi"/>
                <w:sz w:val="22"/>
                <w:szCs w:val="22"/>
              </w:rPr>
              <w:t>497</w:t>
            </w:r>
            <w:r w:rsidRPr="00F81B3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81B3C">
              <w:rPr>
                <w:rFonts w:asciiTheme="majorBidi" w:hAnsiTheme="majorBidi"/>
                <w:sz w:val="22"/>
                <w:szCs w:val="22"/>
              </w:rPr>
              <w:t>919</w:t>
            </w:r>
            <w:r w:rsidRPr="00F81B3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81B3C">
              <w:rPr>
                <w:rFonts w:asciiTheme="majorBidi" w:hAnsiTheme="majorBidi"/>
                <w:sz w:val="22"/>
                <w:szCs w:val="22"/>
              </w:rPr>
              <w:t>236.35</w:t>
            </w:r>
          </w:p>
        </w:tc>
        <w:tc>
          <w:tcPr>
            <w:tcW w:w="90" w:type="dxa"/>
            <w:vAlign w:val="bottom"/>
          </w:tcPr>
          <w:p w14:paraId="7B9B79A1" w14:textId="77777777" w:rsidR="00190544" w:rsidRPr="00F81B3C" w:rsidRDefault="00190544" w:rsidP="004F6A55">
            <w:pPr>
              <w:tabs>
                <w:tab w:val="left" w:pos="1073"/>
              </w:tabs>
              <w:spacing w:line="280" w:lineRule="exact"/>
              <w:ind w:left="728" w:right="1" w:hanging="458"/>
              <w:jc w:val="right"/>
              <w:outlineLvl w:val="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169614F2" w14:textId="77777777" w:rsidR="00190544" w:rsidRPr="00F81B3C" w:rsidRDefault="00190544" w:rsidP="004F6A55">
            <w:pPr>
              <w:autoSpaceDE w:val="0"/>
              <w:autoSpaceDN w:val="0"/>
              <w:adjustRightInd w:val="0"/>
              <w:spacing w:line="280" w:lineRule="exact"/>
              <w:ind w:hanging="227"/>
              <w:contextualSpacing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F81B3C">
              <w:rPr>
                <w:rFonts w:asciiTheme="majorBidi" w:hAnsiTheme="majorBidi"/>
                <w:sz w:val="22"/>
                <w:szCs w:val="22"/>
              </w:rPr>
              <w:t>(59,783,910.92)</w:t>
            </w:r>
          </w:p>
        </w:tc>
        <w:tc>
          <w:tcPr>
            <w:tcW w:w="90" w:type="dxa"/>
            <w:vAlign w:val="bottom"/>
          </w:tcPr>
          <w:p w14:paraId="16AE3A58" w14:textId="77777777" w:rsidR="00190544" w:rsidRPr="00F81B3C" w:rsidRDefault="00190544" w:rsidP="004F6A55">
            <w:pPr>
              <w:tabs>
                <w:tab w:val="left" w:pos="1073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outlineLvl w:val="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3500FED0" w14:textId="77777777" w:rsidR="00190544" w:rsidRPr="00F81B3C" w:rsidRDefault="00190544" w:rsidP="004F6A55">
            <w:pPr>
              <w:autoSpaceDE w:val="0"/>
              <w:autoSpaceDN w:val="0"/>
              <w:adjustRightInd w:val="0"/>
              <w:spacing w:line="280" w:lineRule="exact"/>
              <w:ind w:left="-850" w:right="401"/>
              <w:contextualSpacing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F81B3C">
              <w:rPr>
                <w:rFonts w:asciiTheme="majorBidi" w:hAnsi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023C37ED" w14:textId="77777777" w:rsidR="00190544" w:rsidRPr="00F81B3C" w:rsidRDefault="00190544" w:rsidP="004F6A55">
            <w:pPr>
              <w:tabs>
                <w:tab w:val="left" w:pos="1073"/>
              </w:tabs>
              <w:autoSpaceDE w:val="0"/>
              <w:autoSpaceDN w:val="0"/>
              <w:adjustRightInd w:val="0"/>
              <w:spacing w:line="280" w:lineRule="exact"/>
              <w:ind w:left="728" w:right="57" w:hanging="458"/>
              <w:contextualSpacing/>
              <w:jc w:val="right"/>
              <w:outlineLvl w:val="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5B3A21B7" w14:textId="77777777" w:rsidR="00190544" w:rsidRPr="00F81B3C" w:rsidRDefault="00190544" w:rsidP="004F6A55">
            <w:pPr>
              <w:autoSpaceDE w:val="0"/>
              <w:autoSpaceDN w:val="0"/>
              <w:adjustRightInd w:val="0"/>
              <w:spacing w:line="280" w:lineRule="exact"/>
              <w:ind w:hanging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81B3C">
              <w:rPr>
                <w:rFonts w:asciiTheme="majorBidi" w:hAnsiTheme="majorBidi" w:cstheme="majorBidi"/>
                <w:sz w:val="22"/>
                <w:szCs w:val="22"/>
              </w:rPr>
              <w:t>(9,943,899.65)</w:t>
            </w:r>
          </w:p>
        </w:tc>
        <w:tc>
          <w:tcPr>
            <w:tcW w:w="90" w:type="dxa"/>
            <w:vAlign w:val="bottom"/>
          </w:tcPr>
          <w:p w14:paraId="602C402C" w14:textId="77777777" w:rsidR="00190544" w:rsidRPr="00F81B3C" w:rsidRDefault="00190544" w:rsidP="004F6A55">
            <w:pPr>
              <w:tabs>
                <w:tab w:val="left" w:pos="1073"/>
              </w:tabs>
              <w:autoSpaceDE w:val="0"/>
              <w:autoSpaceDN w:val="0"/>
              <w:adjustRightInd w:val="0"/>
              <w:spacing w:line="280" w:lineRule="exact"/>
              <w:ind w:left="728" w:right="57" w:hanging="458"/>
              <w:contextualSpacing/>
              <w:jc w:val="right"/>
              <w:outlineLvl w:val="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sz="6" w:space="0" w:color="auto"/>
            </w:tcBorders>
            <w:vAlign w:val="bottom"/>
          </w:tcPr>
          <w:p w14:paraId="1CA6CEE6" w14:textId="77777777" w:rsidR="00190544" w:rsidRPr="00F81B3C" w:rsidRDefault="00190544" w:rsidP="004F6A55">
            <w:pPr>
              <w:tabs>
                <w:tab w:val="left" w:pos="1073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81B3C">
              <w:rPr>
                <w:rFonts w:asciiTheme="majorBidi" w:hAnsiTheme="majorBidi" w:cstheme="majorBidi"/>
                <w:sz w:val="22"/>
                <w:szCs w:val="22"/>
              </w:rPr>
              <w:t>428,191,425.78</w:t>
            </w:r>
          </w:p>
        </w:tc>
      </w:tr>
      <w:tr w:rsidR="00190544" w:rsidRPr="00F81B3C" w14:paraId="6E38CD9C" w14:textId="77777777" w:rsidTr="002218D6">
        <w:trPr>
          <w:trHeight w:val="20"/>
        </w:trPr>
        <w:tc>
          <w:tcPr>
            <w:tcW w:w="2693" w:type="dxa"/>
          </w:tcPr>
          <w:p w14:paraId="5424701E" w14:textId="3A907E44" w:rsidR="00190544" w:rsidRPr="001C6A69" w:rsidRDefault="00190544" w:rsidP="004F6A55">
            <w:pPr>
              <w:spacing w:line="280" w:lineRule="exact"/>
              <w:ind w:right="1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</w:t>
            </w:r>
            <w:r w:rsidRPr="001C6A69">
              <w:rPr>
                <w:rFonts w:asciiTheme="majorBidi" w:hAnsiTheme="majorBidi" w:cstheme="majorBidi" w:hint="cs"/>
                <w:sz w:val="22"/>
                <w:szCs w:val="22"/>
                <w:cs/>
              </w:rPr>
              <w:t>ตาม</w:t>
            </w: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สัญญาเช่า</w:t>
            </w:r>
          </w:p>
        </w:tc>
        <w:tc>
          <w:tcPr>
            <w:tcW w:w="1186" w:type="dxa"/>
          </w:tcPr>
          <w:p w14:paraId="14EE1B66" w14:textId="77777777" w:rsidR="00190544" w:rsidRPr="00F81B3C" w:rsidRDefault="00190544" w:rsidP="004F6A55">
            <w:pPr>
              <w:tabs>
                <w:tab w:val="left" w:pos="1073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81B3C">
              <w:rPr>
                <w:rFonts w:asciiTheme="majorBidi" w:hAnsiTheme="majorBidi"/>
                <w:sz w:val="22"/>
                <w:szCs w:val="22"/>
              </w:rPr>
              <w:t>22,344,726.90</w:t>
            </w:r>
          </w:p>
        </w:tc>
        <w:tc>
          <w:tcPr>
            <w:tcW w:w="90" w:type="dxa"/>
          </w:tcPr>
          <w:p w14:paraId="0D9DCC22" w14:textId="77777777" w:rsidR="00190544" w:rsidRPr="00F81B3C" w:rsidRDefault="00190544" w:rsidP="004F6A55">
            <w:pPr>
              <w:tabs>
                <w:tab w:val="decimal" w:pos="990"/>
                <w:tab w:val="left" w:pos="1073"/>
              </w:tabs>
              <w:spacing w:line="28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9ACF10A" w14:textId="77777777" w:rsidR="00190544" w:rsidRPr="00F81B3C" w:rsidRDefault="00190544" w:rsidP="004F6A55">
            <w:pPr>
              <w:autoSpaceDE w:val="0"/>
              <w:autoSpaceDN w:val="0"/>
              <w:adjustRightInd w:val="0"/>
              <w:spacing w:line="280" w:lineRule="exact"/>
              <w:ind w:hanging="227"/>
              <w:contextualSpacing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F81B3C">
              <w:rPr>
                <w:rFonts w:asciiTheme="majorBidi" w:hAnsiTheme="majorBidi"/>
                <w:sz w:val="22"/>
                <w:szCs w:val="22"/>
              </w:rPr>
              <w:t>(2,321,553.84)</w:t>
            </w:r>
          </w:p>
        </w:tc>
        <w:tc>
          <w:tcPr>
            <w:tcW w:w="90" w:type="dxa"/>
          </w:tcPr>
          <w:p w14:paraId="7AA811C7" w14:textId="77777777" w:rsidR="00190544" w:rsidRPr="00F81B3C" w:rsidRDefault="00190544" w:rsidP="004F6A55">
            <w:pPr>
              <w:tabs>
                <w:tab w:val="decimal" w:pos="724"/>
                <w:tab w:val="left" w:pos="1073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CBEF6F5" w14:textId="77777777" w:rsidR="00190544" w:rsidRPr="00F81B3C" w:rsidRDefault="00190544" w:rsidP="004F6A55">
            <w:pPr>
              <w:tabs>
                <w:tab w:val="left" w:pos="1073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81B3C">
              <w:rPr>
                <w:rFonts w:asciiTheme="majorBidi" w:hAnsiTheme="majorBidi" w:cstheme="majorBidi"/>
                <w:sz w:val="22"/>
                <w:szCs w:val="22"/>
              </w:rPr>
              <w:t>9,975,669.68</w:t>
            </w:r>
          </w:p>
        </w:tc>
        <w:tc>
          <w:tcPr>
            <w:tcW w:w="90" w:type="dxa"/>
          </w:tcPr>
          <w:p w14:paraId="6514CBA0" w14:textId="77777777" w:rsidR="00190544" w:rsidRPr="00F81B3C" w:rsidRDefault="00190544" w:rsidP="004F6A55">
            <w:pPr>
              <w:tabs>
                <w:tab w:val="decimal" w:pos="541"/>
                <w:tab w:val="left" w:pos="1073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9D4A2EC" w14:textId="77777777" w:rsidR="00190544" w:rsidRPr="00F81B3C" w:rsidRDefault="00190544" w:rsidP="004F6A55">
            <w:pPr>
              <w:autoSpaceDE w:val="0"/>
              <w:autoSpaceDN w:val="0"/>
              <w:adjustRightInd w:val="0"/>
              <w:spacing w:line="280" w:lineRule="exact"/>
              <w:ind w:left="-850" w:right="401"/>
              <w:contextualSpacing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F81B3C">
              <w:rPr>
                <w:rFonts w:asciiTheme="majorBidi" w:hAnsi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D7B23DC" w14:textId="77777777" w:rsidR="00190544" w:rsidRPr="00F81B3C" w:rsidRDefault="00190544" w:rsidP="004F6A55">
            <w:pPr>
              <w:tabs>
                <w:tab w:val="decimal" w:pos="541"/>
                <w:tab w:val="left" w:pos="1073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7" w:type="dxa"/>
          </w:tcPr>
          <w:p w14:paraId="181B6685" w14:textId="77777777" w:rsidR="00190544" w:rsidRPr="00F81B3C" w:rsidRDefault="00190544" w:rsidP="004F6A55">
            <w:pPr>
              <w:tabs>
                <w:tab w:val="left" w:pos="1073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81B3C">
              <w:rPr>
                <w:rFonts w:asciiTheme="majorBidi" w:hAnsiTheme="majorBidi"/>
                <w:sz w:val="22"/>
                <w:szCs w:val="22"/>
              </w:rPr>
              <w:t>29</w:t>
            </w:r>
            <w:r w:rsidRPr="00F81B3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81B3C">
              <w:rPr>
                <w:rFonts w:asciiTheme="majorBidi" w:hAnsiTheme="majorBidi"/>
                <w:sz w:val="22"/>
                <w:szCs w:val="22"/>
              </w:rPr>
              <w:t>998</w:t>
            </w:r>
            <w:r w:rsidRPr="00F81B3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81B3C">
              <w:rPr>
                <w:rFonts w:asciiTheme="majorBidi" w:hAnsiTheme="majorBidi"/>
                <w:sz w:val="22"/>
                <w:szCs w:val="22"/>
              </w:rPr>
              <w:t>842.74</w:t>
            </w:r>
          </w:p>
        </w:tc>
      </w:tr>
      <w:tr w:rsidR="00190544" w:rsidRPr="00F81B3C" w14:paraId="0A389344" w14:textId="77777777" w:rsidTr="002218D6">
        <w:trPr>
          <w:trHeight w:val="20"/>
        </w:trPr>
        <w:tc>
          <w:tcPr>
            <w:tcW w:w="2693" w:type="dxa"/>
          </w:tcPr>
          <w:p w14:paraId="1434DCF3" w14:textId="77777777" w:rsidR="00190544" w:rsidRPr="00F81B3C" w:rsidRDefault="00190544" w:rsidP="004F6A55">
            <w:pPr>
              <w:spacing w:line="280" w:lineRule="exact"/>
              <w:ind w:left="360" w:right="1"/>
              <w:outlineLvl w:val="5"/>
              <w:rPr>
                <w:rFonts w:asciiTheme="majorBidi" w:hAnsiTheme="majorBidi" w:cstheme="majorBidi"/>
                <w:sz w:val="22"/>
                <w:szCs w:val="22"/>
              </w:rPr>
            </w:pP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</w:tcPr>
          <w:p w14:paraId="4B0D12BE" w14:textId="77777777" w:rsidR="00190544" w:rsidRPr="00F81B3C" w:rsidRDefault="00190544" w:rsidP="004F6A55">
            <w:pPr>
              <w:tabs>
                <w:tab w:val="left" w:pos="1073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81B3C">
              <w:rPr>
                <w:rFonts w:asciiTheme="majorBidi" w:hAnsiTheme="majorBidi"/>
                <w:sz w:val="22"/>
                <w:szCs w:val="22"/>
              </w:rPr>
              <w:t>520,263,963.25</w:t>
            </w:r>
          </w:p>
        </w:tc>
        <w:tc>
          <w:tcPr>
            <w:tcW w:w="90" w:type="dxa"/>
          </w:tcPr>
          <w:p w14:paraId="4F94F344" w14:textId="77777777" w:rsidR="00190544" w:rsidRPr="00F81B3C" w:rsidRDefault="00190544" w:rsidP="004F6A55">
            <w:pPr>
              <w:tabs>
                <w:tab w:val="decimal" w:pos="990"/>
                <w:tab w:val="left" w:pos="1073"/>
              </w:tabs>
              <w:spacing w:line="28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045554A" w14:textId="77777777" w:rsidR="00190544" w:rsidRPr="00F81B3C" w:rsidRDefault="00190544" w:rsidP="004F6A55">
            <w:pPr>
              <w:autoSpaceDE w:val="0"/>
              <w:autoSpaceDN w:val="0"/>
              <w:adjustRightInd w:val="0"/>
              <w:spacing w:line="280" w:lineRule="exact"/>
              <w:ind w:hanging="227"/>
              <w:contextualSpacing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F81B3C">
              <w:rPr>
                <w:rFonts w:asciiTheme="majorBidi" w:hAnsiTheme="majorBidi"/>
                <w:sz w:val="22"/>
                <w:szCs w:val="22"/>
              </w:rPr>
              <w:t>(62,105,464.76)</w:t>
            </w:r>
          </w:p>
        </w:tc>
        <w:tc>
          <w:tcPr>
            <w:tcW w:w="90" w:type="dxa"/>
          </w:tcPr>
          <w:p w14:paraId="1EE5CCB4" w14:textId="77777777" w:rsidR="00190544" w:rsidRPr="00F81B3C" w:rsidRDefault="00190544" w:rsidP="004F6A55">
            <w:pPr>
              <w:tabs>
                <w:tab w:val="left" w:pos="1073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0EAE08B" w14:textId="77777777" w:rsidR="00190544" w:rsidRPr="00F81B3C" w:rsidRDefault="00190544" w:rsidP="004F6A55">
            <w:pPr>
              <w:tabs>
                <w:tab w:val="left" w:pos="1073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81B3C">
              <w:rPr>
                <w:rFonts w:asciiTheme="majorBidi" w:hAnsiTheme="majorBidi" w:cstheme="majorBidi"/>
                <w:sz w:val="22"/>
                <w:szCs w:val="22"/>
              </w:rPr>
              <w:t>9,975,669.68</w:t>
            </w:r>
          </w:p>
        </w:tc>
        <w:tc>
          <w:tcPr>
            <w:tcW w:w="90" w:type="dxa"/>
          </w:tcPr>
          <w:p w14:paraId="7DB51573" w14:textId="77777777" w:rsidR="00190544" w:rsidRPr="00F81B3C" w:rsidRDefault="00190544" w:rsidP="004F6A55">
            <w:pPr>
              <w:tabs>
                <w:tab w:val="left" w:pos="1073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704DEC8" w14:textId="77777777" w:rsidR="00190544" w:rsidRPr="00F81B3C" w:rsidRDefault="00190544" w:rsidP="004F6A55">
            <w:pPr>
              <w:autoSpaceDE w:val="0"/>
              <w:autoSpaceDN w:val="0"/>
              <w:adjustRightInd w:val="0"/>
              <w:spacing w:line="280" w:lineRule="exact"/>
              <w:ind w:hanging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81B3C">
              <w:rPr>
                <w:rFonts w:asciiTheme="majorBidi" w:hAnsiTheme="majorBidi"/>
                <w:sz w:val="22"/>
                <w:szCs w:val="22"/>
              </w:rPr>
              <w:t>(9</w:t>
            </w:r>
            <w:r w:rsidRPr="00F81B3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81B3C">
              <w:rPr>
                <w:rFonts w:asciiTheme="majorBidi" w:hAnsiTheme="majorBidi"/>
                <w:sz w:val="22"/>
                <w:szCs w:val="22"/>
              </w:rPr>
              <w:t>943</w:t>
            </w:r>
            <w:r w:rsidRPr="00F81B3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81B3C">
              <w:rPr>
                <w:rFonts w:asciiTheme="majorBidi" w:hAnsiTheme="majorBidi"/>
                <w:sz w:val="22"/>
                <w:szCs w:val="22"/>
              </w:rPr>
              <w:t>899.65)</w:t>
            </w:r>
          </w:p>
        </w:tc>
        <w:tc>
          <w:tcPr>
            <w:tcW w:w="90" w:type="dxa"/>
          </w:tcPr>
          <w:p w14:paraId="00E357D5" w14:textId="77777777" w:rsidR="00190544" w:rsidRPr="00F81B3C" w:rsidRDefault="00190544" w:rsidP="004F6A55">
            <w:pPr>
              <w:tabs>
                <w:tab w:val="left" w:pos="1073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sz="6" w:space="0" w:color="auto"/>
              <w:bottom w:val="double" w:sz="6" w:space="0" w:color="auto"/>
            </w:tcBorders>
          </w:tcPr>
          <w:p w14:paraId="2CAD2A32" w14:textId="77777777" w:rsidR="00190544" w:rsidRPr="00F81B3C" w:rsidRDefault="00190544" w:rsidP="004F6A55">
            <w:pPr>
              <w:tabs>
                <w:tab w:val="left" w:pos="1073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81B3C">
              <w:rPr>
                <w:rFonts w:asciiTheme="majorBidi" w:hAnsiTheme="majorBidi"/>
                <w:sz w:val="22"/>
                <w:szCs w:val="22"/>
              </w:rPr>
              <w:t>458</w:t>
            </w:r>
            <w:r w:rsidRPr="00F81B3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81B3C">
              <w:rPr>
                <w:rFonts w:asciiTheme="majorBidi" w:hAnsiTheme="majorBidi"/>
                <w:sz w:val="22"/>
                <w:szCs w:val="22"/>
              </w:rPr>
              <w:t>190</w:t>
            </w:r>
            <w:r w:rsidRPr="00F81B3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81B3C">
              <w:rPr>
                <w:rFonts w:asciiTheme="majorBidi" w:hAnsiTheme="majorBidi"/>
                <w:sz w:val="22"/>
                <w:szCs w:val="22"/>
              </w:rPr>
              <w:t>268.52</w:t>
            </w:r>
          </w:p>
        </w:tc>
      </w:tr>
    </w:tbl>
    <w:p w14:paraId="10A28497" w14:textId="77777777" w:rsidR="004F6A55" w:rsidRPr="0055523E" w:rsidRDefault="004F6A55" w:rsidP="00190544">
      <w:pPr>
        <w:tabs>
          <w:tab w:val="left" w:pos="854"/>
          <w:tab w:val="left" w:pos="1418"/>
          <w:tab w:val="left" w:pos="1985"/>
        </w:tabs>
        <w:spacing w:line="380" w:lineRule="exact"/>
        <w:ind w:left="306" w:hanging="448"/>
        <w:contextualSpacing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EAF36A6" w14:textId="3B5395B1" w:rsidR="00190544" w:rsidRPr="0055523E" w:rsidRDefault="00190544" w:rsidP="00190544">
      <w:pPr>
        <w:tabs>
          <w:tab w:val="left" w:pos="854"/>
          <w:tab w:val="left" w:pos="1418"/>
          <w:tab w:val="left" w:pos="1985"/>
        </w:tabs>
        <w:spacing w:line="380" w:lineRule="exact"/>
        <w:ind w:left="306" w:hanging="448"/>
        <w:contextualSpacing/>
        <w:jc w:val="thaiDistribute"/>
        <w:rPr>
          <w:rFonts w:ascii="Angsana New" w:hAnsi="Angsana New"/>
          <w:b/>
          <w:bCs/>
          <w:sz w:val="32"/>
          <w:szCs w:val="32"/>
        </w:rPr>
      </w:pPr>
      <w:r w:rsidRPr="0055523E">
        <w:rPr>
          <w:rFonts w:ascii="Angsana New" w:hAnsi="Angsana New"/>
          <w:b/>
          <w:bCs/>
          <w:sz w:val="32"/>
          <w:szCs w:val="32"/>
        </w:rPr>
        <w:t>31.</w:t>
      </w:r>
      <w:r w:rsidRPr="0055523E">
        <w:rPr>
          <w:rFonts w:ascii="Angsana New" w:hAnsi="Angsana New"/>
          <w:b/>
          <w:bCs/>
          <w:sz w:val="32"/>
          <w:szCs w:val="32"/>
        </w:rPr>
        <w:tab/>
      </w:r>
      <w:r w:rsidRPr="001C6A69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32D051A0" w14:textId="77777777" w:rsidR="00190544" w:rsidRPr="0055523E" w:rsidRDefault="00190544" w:rsidP="00190544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55523E">
        <w:rPr>
          <w:rFonts w:ascii="Angsana New" w:hAnsi="Angsana New"/>
          <w:spacing w:val="-4"/>
          <w:sz w:val="32"/>
          <w:szCs w:val="32"/>
        </w:rPr>
        <w:t>31.1</w:t>
      </w:r>
      <w:r w:rsidRPr="0055523E">
        <w:rPr>
          <w:rFonts w:ascii="Angsana New" w:hAnsi="Angsana New"/>
          <w:spacing w:val="-4"/>
          <w:sz w:val="32"/>
          <w:szCs w:val="32"/>
        </w:rPr>
        <w:tab/>
      </w:r>
      <w:r w:rsidRPr="001C6A69">
        <w:rPr>
          <w:rFonts w:ascii="Angsana New" w:hAnsi="Angsana New"/>
          <w:spacing w:val="-4"/>
          <w:sz w:val="32"/>
          <w:szCs w:val="32"/>
          <w:cs/>
        </w:rPr>
        <w:t>การบริหารความเสี่ยง</w:t>
      </w:r>
    </w:p>
    <w:p w14:paraId="74EEBD6C" w14:textId="68FB2E88" w:rsidR="00D71E84" w:rsidRPr="0055523E" w:rsidRDefault="00190544" w:rsidP="00543EF3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55523E">
        <w:rPr>
          <w:rFonts w:ascii="Angsana New" w:hAnsi="Angsana New"/>
          <w:sz w:val="32"/>
          <w:szCs w:val="32"/>
        </w:rPr>
        <w:tab/>
      </w:r>
      <w:r w:rsidRPr="0055523E">
        <w:rPr>
          <w:rFonts w:ascii="Angsana New" w:hAnsi="Angsana New"/>
          <w:sz w:val="32"/>
          <w:szCs w:val="32"/>
        </w:rPr>
        <w:tab/>
      </w:r>
      <w:r w:rsidRPr="001C6A69">
        <w:rPr>
          <w:rFonts w:ascii="Angsana New" w:hAnsi="Angsana New"/>
          <w:sz w:val="32"/>
          <w:szCs w:val="32"/>
          <w:cs/>
        </w:rPr>
        <w:t xml:space="preserve">บริษัทและบริษัทย่อยบริหารความเสี่ยงทางการเงินที่อาจเกิดขึ้นในสินทรัพย์ทางการเงินและหนี้สินทางการเงินตามปกติธุรกิจ โดยใช้ระบบการจัดการและการควบคุมภายในองค์กรโดยทั่วไป และไม่ได้ถือหรือออกอนุพันธ์ทางการเงินใด ๆ   </w:t>
      </w:r>
    </w:p>
    <w:p w14:paraId="073506AE" w14:textId="77777777" w:rsidR="00543EF3" w:rsidRPr="0055523E" w:rsidRDefault="00543EF3" w:rsidP="00543EF3">
      <w:pPr>
        <w:spacing w:line="2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14:paraId="3D468D1C" w14:textId="77777777" w:rsidR="004F6A55" w:rsidRPr="0055523E" w:rsidRDefault="004F6A55">
      <w:pPr>
        <w:rPr>
          <w:rFonts w:ascii="Angsana New" w:hAnsi="Angsana New"/>
          <w:spacing w:val="-4"/>
          <w:sz w:val="32"/>
          <w:szCs w:val="32"/>
        </w:rPr>
      </w:pPr>
      <w:r w:rsidRPr="0055523E">
        <w:rPr>
          <w:rFonts w:ascii="Angsana New" w:hAnsi="Angsana New"/>
          <w:spacing w:val="-4"/>
          <w:sz w:val="32"/>
          <w:szCs w:val="32"/>
        </w:rPr>
        <w:br w:type="page"/>
      </w:r>
    </w:p>
    <w:p w14:paraId="5CAB9AD5" w14:textId="45C54DCD" w:rsidR="00190544" w:rsidRPr="0055523E" w:rsidRDefault="00190544" w:rsidP="00190544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55523E">
        <w:rPr>
          <w:rFonts w:ascii="Angsana New" w:hAnsi="Angsana New"/>
          <w:spacing w:val="-4"/>
          <w:sz w:val="32"/>
          <w:szCs w:val="32"/>
        </w:rPr>
        <w:t>31.2</w:t>
      </w:r>
      <w:r w:rsidRPr="0055523E">
        <w:rPr>
          <w:rFonts w:ascii="Angsana New" w:hAnsi="Angsana New"/>
          <w:spacing w:val="-4"/>
          <w:sz w:val="32"/>
          <w:szCs w:val="32"/>
        </w:rPr>
        <w:tab/>
      </w:r>
      <w:r w:rsidRPr="001C6A69">
        <w:rPr>
          <w:rFonts w:ascii="Angsana New" w:hAnsi="Angsana New"/>
          <w:spacing w:val="-4"/>
          <w:sz w:val="32"/>
          <w:szCs w:val="32"/>
          <w:cs/>
        </w:rPr>
        <w:t>ความเสี่ยงจากอัตราดอกเบี้ย</w:t>
      </w:r>
    </w:p>
    <w:p w14:paraId="3E5FB68B" w14:textId="77777777" w:rsidR="00190544" w:rsidRPr="0055523E" w:rsidRDefault="00190544" w:rsidP="00190544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55523E">
        <w:rPr>
          <w:rFonts w:ascii="Angsana New" w:hAnsi="Angsana New"/>
          <w:sz w:val="32"/>
          <w:szCs w:val="32"/>
        </w:rPr>
        <w:tab/>
      </w:r>
      <w:r w:rsidRPr="001C6A69">
        <w:rPr>
          <w:rFonts w:ascii="Angsana New" w:hAnsi="Angsana New"/>
          <w:spacing w:val="2"/>
          <w:sz w:val="32"/>
          <w:szCs w:val="32"/>
          <w:cs/>
        </w:rPr>
        <w:t xml:space="preserve">บริษัทและบริษัทย่อยมีความเสี่ยงจากอัตราดอกเบี้ยเนื่องจากมีเงินฝากสถาบันการเงิน </w:t>
      </w:r>
      <w:r w:rsidRPr="001C6A69">
        <w:rPr>
          <w:rFonts w:ascii="Angsana New" w:hAnsi="Angsana New" w:hint="cs"/>
          <w:spacing w:val="2"/>
          <w:sz w:val="32"/>
          <w:szCs w:val="32"/>
          <w:cs/>
        </w:rPr>
        <w:t xml:space="preserve">เงินเบิกเกินบัญชี </w:t>
      </w:r>
      <w:r w:rsidRPr="001C6A69">
        <w:rPr>
          <w:rFonts w:ascii="Angsana New" w:hAnsi="Angsana New" w:hint="cs"/>
          <w:sz w:val="32"/>
          <w:szCs w:val="32"/>
          <w:cs/>
        </w:rPr>
        <w:t>ทั้งนี้</w:t>
      </w:r>
      <w:r w:rsidRPr="001C6A69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</w:t>
      </w:r>
      <w:r w:rsidRPr="001C6A69">
        <w:rPr>
          <w:rFonts w:ascii="Angsana New" w:hAnsi="Angsana New"/>
          <w:spacing w:val="2"/>
          <w:sz w:val="32"/>
          <w:szCs w:val="32"/>
          <w:cs/>
        </w:rPr>
        <w:t xml:space="preserve"> อย่างไรก็ตามกลุ่มบริษัทเชื่อว่าความ</w:t>
      </w:r>
      <w:r w:rsidRPr="001C6A69">
        <w:rPr>
          <w:rFonts w:ascii="Angsana New" w:hAnsi="Angsana New"/>
          <w:sz w:val="32"/>
          <w:szCs w:val="32"/>
          <w:cs/>
        </w:rPr>
        <w:t>ผันผวนของอัตราดอกเบี้ยในตลาดในอนาคตจะไม่ส่งผลกระทบอย่างเป็นสาระสำคัญต่อผลการดำเนินงานและกระแสเงินสดของกิจการ บริษัทและบริษัทย่อยมิได้ใช้ตราสารอนุพันธ์ทางการเงินอื่นเพื่อป้องกันความเสี่ยงดังกล่าว</w:t>
      </w:r>
    </w:p>
    <w:p w14:paraId="6364AE35" w14:textId="70C72EA9" w:rsidR="007F549F" w:rsidRPr="0055523E" w:rsidRDefault="00190544" w:rsidP="00D71E84">
      <w:pPr>
        <w:spacing w:line="380" w:lineRule="exact"/>
        <w:ind w:left="851" w:firstLine="567"/>
        <w:jc w:val="thaiDistribute"/>
        <w:rPr>
          <w:rFonts w:ascii="Angsana New" w:hAnsi="Angsana New"/>
          <w:spacing w:val="-2"/>
          <w:position w:val="2"/>
          <w:sz w:val="32"/>
          <w:szCs w:val="32"/>
        </w:rPr>
      </w:pPr>
      <w:r w:rsidRPr="001C6A69">
        <w:rPr>
          <w:rFonts w:ascii="Angsana New" w:hAnsi="Angsana New" w:hint="cs"/>
          <w:spacing w:val="-2"/>
          <w:position w:val="2"/>
          <w:sz w:val="32"/>
          <w:szCs w:val="32"/>
          <w:cs/>
        </w:rPr>
        <w:t xml:space="preserve">ณ วันที่ </w:t>
      </w:r>
      <w:r w:rsidRPr="0055523E">
        <w:rPr>
          <w:rFonts w:ascii="Angsana New" w:hAnsi="Angsana New"/>
          <w:spacing w:val="-2"/>
          <w:position w:val="2"/>
          <w:sz w:val="32"/>
          <w:szCs w:val="32"/>
        </w:rPr>
        <w:t>31</w:t>
      </w:r>
      <w:r w:rsidRPr="001C6A69">
        <w:rPr>
          <w:rFonts w:ascii="Angsana New" w:hAnsi="Angsana New" w:hint="cs"/>
          <w:spacing w:val="-2"/>
          <w:position w:val="2"/>
          <w:sz w:val="32"/>
          <w:szCs w:val="32"/>
          <w:cs/>
        </w:rPr>
        <w:t xml:space="preserve"> ธันวาคม</w:t>
      </w:r>
      <w:r w:rsidRPr="0055523E">
        <w:rPr>
          <w:rFonts w:ascii="Angsana New" w:hAnsi="Angsana New" w:hint="cs"/>
          <w:spacing w:val="-2"/>
          <w:position w:val="2"/>
          <w:sz w:val="32"/>
          <w:szCs w:val="32"/>
        </w:rPr>
        <w:t xml:space="preserve"> </w:t>
      </w:r>
      <w:r w:rsidRPr="0055523E">
        <w:rPr>
          <w:rFonts w:ascii="Angsana New" w:hAnsi="Angsana New"/>
          <w:spacing w:val="-2"/>
          <w:position w:val="2"/>
          <w:sz w:val="32"/>
          <w:szCs w:val="32"/>
        </w:rPr>
        <w:t>2564</w:t>
      </w:r>
      <w:r w:rsidRPr="001C6A69">
        <w:rPr>
          <w:rFonts w:ascii="Angsana New" w:hAnsi="Angsana New" w:hint="cs"/>
          <w:spacing w:val="-2"/>
          <w:position w:val="2"/>
          <w:sz w:val="32"/>
          <w:szCs w:val="32"/>
          <w:cs/>
        </w:rPr>
        <w:t xml:space="preserve"> และ</w:t>
      </w:r>
      <w:r w:rsidRPr="0055523E">
        <w:rPr>
          <w:rFonts w:ascii="Angsana New" w:hAnsi="Angsana New"/>
          <w:spacing w:val="-2"/>
          <w:position w:val="2"/>
          <w:sz w:val="32"/>
          <w:szCs w:val="32"/>
        </w:rPr>
        <w:t xml:space="preserve"> 2563 </w:t>
      </w:r>
      <w:r w:rsidRPr="003A7F7A">
        <w:rPr>
          <w:rFonts w:ascii="Angsana New" w:hAnsi="Angsana New"/>
          <w:spacing w:val="-2"/>
          <w:position w:val="2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Pr="0055523E">
        <w:rPr>
          <w:rFonts w:ascii="Angsana New" w:hAnsi="Angsana New"/>
          <w:spacing w:val="-2"/>
          <w:position w:val="2"/>
          <w:sz w:val="32"/>
          <w:szCs w:val="32"/>
        </w:rPr>
        <w:t xml:space="preserve"> </w:t>
      </w:r>
    </w:p>
    <w:tbl>
      <w:tblPr>
        <w:tblW w:w="9001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11"/>
        <w:gridCol w:w="1020"/>
        <w:gridCol w:w="134"/>
        <w:gridCol w:w="1020"/>
        <w:gridCol w:w="134"/>
        <w:gridCol w:w="1020"/>
        <w:gridCol w:w="134"/>
        <w:gridCol w:w="1020"/>
        <w:gridCol w:w="134"/>
        <w:gridCol w:w="1020"/>
        <w:gridCol w:w="134"/>
        <w:gridCol w:w="1020"/>
      </w:tblGrid>
      <w:tr w:rsidR="00190544" w:rsidRPr="0055523E" w14:paraId="0466AB54" w14:textId="77777777" w:rsidTr="00970CA9">
        <w:trPr>
          <w:cantSplit/>
        </w:trPr>
        <w:tc>
          <w:tcPr>
            <w:tcW w:w="2211" w:type="dxa"/>
            <w:vAlign w:val="bottom"/>
          </w:tcPr>
          <w:p w14:paraId="638E06D3" w14:textId="77777777" w:rsidR="00190544" w:rsidRPr="0055523E" w:rsidRDefault="00190544" w:rsidP="00970CA9">
            <w:pPr>
              <w:spacing w:line="28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636" w:type="dxa"/>
            <w:gridSpan w:val="9"/>
            <w:tcBorders>
              <w:bottom w:val="single" w:sz="6" w:space="0" w:color="auto"/>
            </w:tcBorders>
            <w:vAlign w:val="bottom"/>
          </w:tcPr>
          <w:p w14:paraId="5AA8BDDE" w14:textId="77777777" w:rsidR="00190544" w:rsidRPr="001C6A69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6A69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  <w:tc>
          <w:tcPr>
            <w:tcW w:w="134" w:type="dxa"/>
          </w:tcPr>
          <w:p w14:paraId="1688D919" w14:textId="77777777" w:rsidR="00190544" w:rsidRPr="0055523E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AFD59B1" w14:textId="77777777" w:rsidR="00190544" w:rsidRPr="001C6A69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190544" w:rsidRPr="0055523E" w14:paraId="7028AE85" w14:textId="77777777" w:rsidTr="00970CA9">
        <w:trPr>
          <w:cantSplit/>
        </w:trPr>
        <w:tc>
          <w:tcPr>
            <w:tcW w:w="2211" w:type="dxa"/>
            <w:vAlign w:val="bottom"/>
          </w:tcPr>
          <w:p w14:paraId="71C768B0" w14:textId="77777777" w:rsidR="00190544" w:rsidRPr="0055523E" w:rsidRDefault="00190544" w:rsidP="00970CA9">
            <w:pPr>
              <w:spacing w:line="28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636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A082A77" w14:textId="77777777" w:rsidR="00190544" w:rsidRPr="001C6A69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6A69">
              <w:rPr>
                <w:rFonts w:ascii="Angsana New" w:hAnsi="Angsana New"/>
                <w:sz w:val="20"/>
                <w:szCs w:val="20"/>
                <w:cs/>
              </w:rPr>
              <w:t xml:space="preserve">งบการเงินรวม ณ วันที่ </w:t>
            </w:r>
            <w:r w:rsidRPr="0055523E">
              <w:rPr>
                <w:rFonts w:ascii="Angsana New" w:hAnsi="Angsana New"/>
                <w:sz w:val="20"/>
                <w:szCs w:val="20"/>
              </w:rPr>
              <w:t>31</w:t>
            </w:r>
            <w:r w:rsidRPr="001C6A69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55523E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34" w:type="dxa"/>
          </w:tcPr>
          <w:p w14:paraId="7651DAE3" w14:textId="77777777" w:rsidR="00190544" w:rsidRPr="0055523E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D47377E" w14:textId="77777777" w:rsidR="00190544" w:rsidRPr="001C6A69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190544" w:rsidRPr="0055523E" w14:paraId="3F2FD201" w14:textId="77777777" w:rsidTr="00970CA9">
        <w:trPr>
          <w:cantSplit/>
        </w:trPr>
        <w:tc>
          <w:tcPr>
            <w:tcW w:w="2211" w:type="dxa"/>
            <w:vAlign w:val="bottom"/>
          </w:tcPr>
          <w:p w14:paraId="63BC04AC" w14:textId="77777777" w:rsidR="00190544" w:rsidRPr="0055523E" w:rsidRDefault="00190544" w:rsidP="00970CA9">
            <w:pPr>
              <w:spacing w:line="28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17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F0C2B1A" w14:textId="77777777" w:rsidR="00190544" w:rsidRPr="001C6A69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6A69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0DE5E82" w14:textId="77777777" w:rsidR="00190544" w:rsidRPr="0055523E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7DDC87CD" w14:textId="77777777" w:rsidR="00190544" w:rsidRPr="001C6A69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6A69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052B6DE" w14:textId="77777777" w:rsidR="00190544" w:rsidRPr="0055523E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503E0BA2" w14:textId="77777777" w:rsidR="00190544" w:rsidRPr="001C6A69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7512D66" w14:textId="77777777" w:rsidR="00190544" w:rsidRPr="0055523E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0047A34F" w14:textId="77777777" w:rsidR="00190544" w:rsidRPr="001C6A69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5750CDE9" w14:textId="77777777" w:rsidR="00190544" w:rsidRPr="0055523E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1F85709" w14:textId="77777777" w:rsidR="00190544" w:rsidRPr="001C6A69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6A69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</w:tr>
      <w:tr w:rsidR="00190544" w:rsidRPr="0055523E" w14:paraId="3C79C3C5" w14:textId="77777777" w:rsidTr="00970CA9">
        <w:trPr>
          <w:cantSplit/>
        </w:trPr>
        <w:tc>
          <w:tcPr>
            <w:tcW w:w="2211" w:type="dxa"/>
            <w:vAlign w:val="bottom"/>
          </w:tcPr>
          <w:p w14:paraId="2898531F" w14:textId="77777777" w:rsidR="00190544" w:rsidRPr="0055523E" w:rsidRDefault="00190544" w:rsidP="00970CA9">
            <w:pPr>
              <w:spacing w:line="28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6B98F2B" w14:textId="77777777" w:rsidR="00190544" w:rsidRPr="0055523E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C6A69">
              <w:rPr>
                <w:rFonts w:ascii="Angsana New" w:hAnsi="Angsana New"/>
                <w:sz w:val="20"/>
                <w:szCs w:val="20"/>
                <w:cs/>
              </w:rPr>
              <w:t>ภายใน</w:t>
            </w:r>
            <w:r w:rsidRPr="001C6A69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55523E">
              <w:rPr>
                <w:rFonts w:ascii="Angsana New" w:hAnsi="Angsana New"/>
                <w:sz w:val="20"/>
                <w:szCs w:val="20"/>
              </w:rPr>
              <w:t>1</w:t>
            </w:r>
            <w:r w:rsidRPr="001C6A69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7B66CB1" w14:textId="77777777" w:rsidR="00190544" w:rsidRPr="0055523E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C7496BF" w14:textId="77777777" w:rsidR="00190544" w:rsidRPr="0055523E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C6A69">
              <w:rPr>
                <w:rFonts w:ascii="Angsana New" w:hAnsi="Angsana New"/>
                <w:sz w:val="20"/>
                <w:szCs w:val="20"/>
                <w:cs/>
              </w:rPr>
              <w:t>มากกว่า</w:t>
            </w:r>
            <w:r w:rsidRPr="001C6A69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</w:p>
          <w:p w14:paraId="5FC7EC0F" w14:textId="77777777" w:rsidR="00190544" w:rsidRPr="0055523E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1</w:t>
            </w:r>
            <w:r w:rsidRPr="001C6A69">
              <w:rPr>
                <w:rFonts w:ascii="Angsana New" w:hAnsi="Angsana New"/>
                <w:sz w:val="20"/>
                <w:szCs w:val="20"/>
                <w:cs/>
              </w:rPr>
              <w:t xml:space="preserve"> ถึง </w:t>
            </w:r>
            <w:r w:rsidRPr="0055523E">
              <w:rPr>
                <w:rFonts w:ascii="Angsana New" w:hAnsi="Angsana New"/>
                <w:sz w:val="20"/>
                <w:szCs w:val="20"/>
              </w:rPr>
              <w:t>5</w:t>
            </w:r>
            <w:r w:rsidRPr="001C6A69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34" w:type="dxa"/>
          </w:tcPr>
          <w:p w14:paraId="13B7F104" w14:textId="77777777" w:rsidR="00190544" w:rsidRPr="0055523E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12A5D9B5" w14:textId="77777777" w:rsidR="00190544" w:rsidRPr="0055523E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C6A69">
              <w:rPr>
                <w:rFonts w:ascii="Angsana New" w:hAnsi="Angsana New"/>
                <w:sz w:val="20"/>
                <w:szCs w:val="20"/>
                <w:cs/>
              </w:rPr>
              <w:t>ปรับขึ้นลง</w:t>
            </w:r>
          </w:p>
          <w:p w14:paraId="7F9DB184" w14:textId="77777777" w:rsidR="00190544" w:rsidRPr="0055523E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C6A69">
              <w:rPr>
                <w:rFonts w:ascii="Angsana New" w:hAnsi="Angsana New"/>
                <w:sz w:val="20"/>
                <w:szCs w:val="20"/>
                <w:cs/>
              </w:rPr>
              <w:t>ตามราคาตลาด</w:t>
            </w:r>
          </w:p>
        </w:tc>
        <w:tc>
          <w:tcPr>
            <w:tcW w:w="134" w:type="dxa"/>
          </w:tcPr>
          <w:p w14:paraId="5FB02111" w14:textId="77777777" w:rsidR="00190544" w:rsidRPr="0055523E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02F17CCB" w14:textId="77777777" w:rsidR="00190544" w:rsidRPr="0055523E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C6A69">
              <w:rPr>
                <w:rFonts w:ascii="Angsana New" w:hAnsi="Angsana New"/>
                <w:sz w:val="20"/>
                <w:szCs w:val="20"/>
                <w:cs/>
              </w:rPr>
              <w:t>ไม่มี</w:t>
            </w:r>
          </w:p>
          <w:p w14:paraId="054D35A4" w14:textId="77777777" w:rsidR="00190544" w:rsidRPr="0055523E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C6A69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134" w:type="dxa"/>
          </w:tcPr>
          <w:p w14:paraId="7E0F8967" w14:textId="77777777" w:rsidR="00190544" w:rsidRPr="0055523E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3517276D" w14:textId="77777777" w:rsidR="00190544" w:rsidRPr="0055523E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C6A69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34" w:type="dxa"/>
          </w:tcPr>
          <w:p w14:paraId="54504442" w14:textId="77777777" w:rsidR="00190544" w:rsidRPr="0055523E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265772A4" w14:textId="77777777" w:rsidR="00190544" w:rsidRPr="0055523E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C6A69">
              <w:rPr>
                <w:rFonts w:ascii="Angsana New" w:hAnsi="Angsana New"/>
                <w:sz w:val="20"/>
                <w:szCs w:val="20"/>
                <w:cs/>
              </w:rPr>
              <w:t>ที่แท้จริง</w:t>
            </w:r>
          </w:p>
          <w:p w14:paraId="03D5CF2E" w14:textId="77777777" w:rsidR="00190544" w:rsidRPr="0055523E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(</w:t>
            </w:r>
            <w:r w:rsidRPr="001C6A69">
              <w:rPr>
                <w:rFonts w:ascii="Angsana New" w:hAnsi="Angsana New"/>
                <w:sz w:val="20"/>
                <w:szCs w:val="20"/>
                <w:cs/>
              </w:rPr>
              <w:t>ร้อยละต่อปี</w:t>
            </w:r>
            <w:r w:rsidRPr="0055523E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190544" w:rsidRPr="0055523E" w14:paraId="4A5E2672" w14:textId="77777777" w:rsidTr="00970CA9">
        <w:trPr>
          <w:cantSplit/>
        </w:trPr>
        <w:tc>
          <w:tcPr>
            <w:tcW w:w="2211" w:type="dxa"/>
            <w:vAlign w:val="bottom"/>
          </w:tcPr>
          <w:p w14:paraId="26582EEA" w14:textId="77777777" w:rsidR="00190544" w:rsidRPr="0055523E" w:rsidRDefault="00190544" w:rsidP="00970CA9">
            <w:pPr>
              <w:spacing w:line="28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200C9263" w14:textId="77777777" w:rsidR="00190544" w:rsidRPr="001C6A69" w:rsidRDefault="00190544" w:rsidP="00970CA9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" w:type="dxa"/>
            <w:vAlign w:val="bottom"/>
          </w:tcPr>
          <w:p w14:paraId="1D58AF77" w14:textId="77777777" w:rsidR="00190544" w:rsidRPr="0055523E" w:rsidRDefault="00190544" w:rsidP="00970CA9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6E50375A" w14:textId="77777777" w:rsidR="00190544" w:rsidRPr="001C6A69" w:rsidRDefault="00190544" w:rsidP="00970CA9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" w:type="dxa"/>
            <w:vAlign w:val="bottom"/>
          </w:tcPr>
          <w:p w14:paraId="166870B5" w14:textId="77777777" w:rsidR="00190544" w:rsidRPr="0055523E" w:rsidRDefault="00190544" w:rsidP="00970CA9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3FB890B8" w14:textId="77777777" w:rsidR="00190544" w:rsidRPr="001C6A69" w:rsidRDefault="00190544" w:rsidP="00970CA9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" w:type="dxa"/>
            <w:vAlign w:val="bottom"/>
          </w:tcPr>
          <w:p w14:paraId="2694A8D4" w14:textId="77777777" w:rsidR="00190544" w:rsidRPr="0055523E" w:rsidRDefault="00190544" w:rsidP="00970CA9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301D9985" w14:textId="77777777" w:rsidR="00190544" w:rsidRPr="001C6A69" w:rsidRDefault="00190544" w:rsidP="00970CA9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" w:type="dxa"/>
            <w:vAlign w:val="bottom"/>
          </w:tcPr>
          <w:p w14:paraId="7A97483F" w14:textId="77777777" w:rsidR="00190544" w:rsidRPr="0055523E" w:rsidRDefault="00190544" w:rsidP="00970CA9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18BB9D4A" w14:textId="77777777" w:rsidR="00190544" w:rsidRPr="001C6A69" w:rsidRDefault="00190544" w:rsidP="00970CA9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708DD1DB" w14:textId="77777777" w:rsidR="00190544" w:rsidRPr="0055523E" w:rsidRDefault="00190544" w:rsidP="00970CA9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0BB8C4AF" w14:textId="77777777" w:rsidR="00190544" w:rsidRPr="001C6A69" w:rsidRDefault="00190544" w:rsidP="00970CA9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190544" w:rsidRPr="0055523E" w14:paraId="36D744F1" w14:textId="77777777" w:rsidTr="00970CA9">
        <w:trPr>
          <w:cantSplit/>
        </w:trPr>
        <w:tc>
          <w:tcPr>
            <w:tcW w:w="2211" w:type="dxa"/>
            <w:vAlign w:val="bottom"/>
          </w:tcPr>
          <w:p w14:paraId="18F5B816" w14:textId="77777777" w:rsidR="00190544" w:rsidRPr="0055523E" w:rsidRDefault="00190544" w:rsidP="00970CA9">
            <w:pPr>
              <w:spacing w:line="280" w:lineRule="exact"/>
              <w:ind w:left="113" w:hanging="17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C6A6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020" w:type="dxa"/>
            <w:vAlign w:val="bottom"/>
          </w:tcPr>
          <w:p w14:paraId="25A3E136" w14:textId="77777777" w:rsidR="00190544" w:rsidRPr="0055523E" w:rsidRDefault="00190544" w:rsidP="00970CA9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1B039775" w14:textId="77777777" w:rsidR="00190544" w:rsidRPr="0055523E" w:rsidRDefault="00190544" w:rsidP="00970CA9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3D617E0" w14:textId="77777777" w:rsidR="00190544" w:rsidRPr="0055523E" w:rsidRDefault="00190544" w:rsidP="00970CA9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775EEB4D" w14:textId="77777777" w:rsidR="00190544" w:rsidRPr="0055523E" w:rsidRDefault="00190544" w:rsidP="00970CA9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F75DDCA" w14:textId="77777777" w:rsidR="00190544" w:rsidRPr="0055523E" w:rsidRDefault="00190544" w:rsidP="00970CA9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37CA48C1" w14:textId="77777777" w:rsidR="00190544" w:rsidRPr="0055523E" w:rsidRDefault="00190544" w:rsidP="00970CA9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655DAB2" w14:textId="77777777" w:rsidR="00190544" w:rsidRPr="0055523E" w:rsidRDefault="00190544" w:rsidP="00970CA9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06B3BC8E" w14:textId="77777777" w:rsidR="00190544" w:rsidRPr="0055523E" w:rsidRDefault="00190544" w:rsidP="00970CA9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855378D" w14:textId="77777777" w:rsidR="00190544" w:rsidRPr="0055523E" w:rsidRDefault="00190544" w:rsidP="00970CA9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840FD41" w14:textId="77777777" w:rsidR="00190544" w:rsidRPr="0055523E" w:rsidRDefault="00190544" w:rsidP="00970CA9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0408912" w14:textId="77777777" w:rsidR="00190544" w:rsidRPr="0055523E" w:rsidRDefault="00190544" w:rsidP="00970CA9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90544" w:rsidRPr="0055523E" w14:paraId="2992046D" w14:textId="77777777" w:rsidTr="00970CA9">
        <w:trPr>
          <w:cantSplit/>
        </w:trPr>
        <w:tc>
          <w:tcPr>
            <w:tcW w:w="2211" w:type="dxa"/>
            <w:vAlign w:val="bottom"/>
          </w:tcPr>
          <w:p w14:paraId="7B7C9D60" w14:textId="77777777" w:rsidR="00190544" w:rsidRPr="0055523E" w:rsidRDefault="00190544" w:rsidP="00970CA9">
            <w:pPr>
              <w:spacing w:line="280" w:lineRule="exact"/>
              <w:ind w:left="113" w:hanging="170"/>
              <w:rPr>
                <w:rFonts w:ascii="Angsana New" w:hAnsi="Angsana New"/>
                <w:sz w:val="20"/>
                <w:szCs w:val="20"/>
              </w:rPr>
            </w:pPr>
            <w:r w:rsidRPr="001C6A69">
              <w:rPr>
                <w:rFonts w:ascii="Angsana New" w:hAnsi="Angsan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0" w:type="dxa"/>
            <w:vAlign w:val="bottom"/>
          </w:tcPr>
          <w:p w14:paraId="76AE652E" w14:textId="77777777" w:rsidR="00190544" w:rsidRPr="0055523E" w:rsidRDefault="00190544" w:rsidP="00970CA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1B6C98EA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032FE95" w14:textId="77777777" w:rsidR="00190544" w:rsidRPr="0055523E" w:rsidRDefault="00190544" w:rsidP="00970CA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2F5D6F19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E7BEB2C" w14:textId="77777777" w:rsidR="00190544" w:rsidRPr="0055523E" w:rsidRDefault="00190544" w:rsidP="00970CA9">
            <w:pPr>
              <w:spacing w:line="280" w:lineRule="exact"/>
              <w:ind w:right="7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17,846,188.35</w:t>
            </w:r>
          </w:p>
        </w:tc>
        <w:tc>
          <w:tcPr>
            <w:tcW w:w="134" w:type="dxa"/>
            <w:vAlign w:val="bottom"/>
          </w:tcPr>
          <w:p w14:paraId="62F9CFB3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4A1E244" w14:textId="77777777" w:rsidR="00190544" w:rsidRPr="0055523E" w:rsidRDefault="00190544" w:rsidP="00970CA9">
            <w:pPr>
              <w:spacing w:line="280" w:lineRule="exact"/>
              <w:ind w:right="7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27,651,021.24</w:t>
            </w:r>
          </w:p>
        </w:tc>
        <w:tc>
          <w:tcPr>
            <w:tcW w:w="134" w:type="dxa"/>
            <w:vAlign w:val="bottom"/>
          </w:tcPr>
          <w:p w14:paraId="7172152E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0A374AE" w14:textId="77777777" w:rsidR="00190544" w:rsidRPr="0055523E" w:rsidRDefault="00190544" w:rsidP="00970CA9">
            <w:pPr>
              <w:spacing w:line="280" w:lineRule="exact"/>
              <w:ind w:right="7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45,497,209.59</w:t>
            </w:r>
          </w:p>
        </w:tc>
        <w:tc>
          <w:tcPr>
            <w:tcW w:w="134" w:type="dxa"/>
          </w:tcPr>
          <w:p w14:paraId="59C01180" w14:textId="77777777" w:rsidR="00190544" w:rsidRPr="0055523E" w:rsidRDefault="00190544" w:rsidP="00970CA9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86C309F" w14:textId="77777777" w:rsidR="00190544" w:rsidRPr="0055523E" w:rsidRDefault="00190544" w:rsidP="00970CA9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0.05 - 0.15</w:t>
            </w:r>
          </w:p>
        </w:tc>
      </w:tr>
      <w:tr w:rsidR="00190544" w:rsidRPr="0055523E" w14:paraId="63509CEE" w14:textId="77777777" w:rsidTr="00970CA9">
        <w:trPr>
          <w:cantSplit/>
          <w:trHeight w:val="162"/>
        </w:trPr>
        <w:tc>
          <w:tcPr>
            <w:tcW w:w="2211" w:type="dxa"/>
            <w:vAlign w:val="bottom"/>
          </w:tcPr>
          <w:p w14:paraId="61C09A12" w14:textId="77777777" w:rsidR="00190544" w:rsidRPr="001C6A69" w:rsidRDefault="00190544" w:rsidP="00970CA9">
            <w:pPr>
              <w:spacing w:line="28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1C6A69">
              <w:rPr>
                <w:rFonts w:ascii="Angsana New" w:hAnsi="Angsana New"/>
                <w:sz w:val="20"/>
                <w:szCs w:val="20"/>
                <w:cs/>
              </w:rPr>
              <w:t>ลูกหนี้การค้าและลูกหนี้</w:t>
            </w:r>
            <w:r w:rsidRPr="001C6A69">
              <w:rPr>
                <w:rFonts w:ascii="Angsana New" w:hAnsi="Angsana New" w:hint="cs"/>
                <w:sz w:val="20"/>
                <w:szCs w:val="20"/>
                <w:cs/>
              </w:rPr>
              <w:t>หมุนเวียน</w:t>
            </w:r>
            <w:r w:rsidRPr="001C6A69">
              <w:rPr>
                <w:rFonts w:ascii="Angsana New" w:hAnsi="Angsana New"/>
                <w:sz w:val="20"/>
                <w:szCs w:val="20"/>
                <w:cs/>
              </w:rPr>
              <w:t>อื่น</w:t>
            </w:r>
          </w:p>
        </w:tc>
        <w:tc>
          <w:tcPr>
            <w:tcW w:w="1020" w:type="dxa"/>
            <w:vAlign w:val="bottom"/>
          </w:tcPr>
          <w:p w14:paraId="34E38187" w14:textId="77777777" w:rsidR="00190544" w:rsidRPr="0055523E" w:rsidRDefault="00190544" w:rsidP="00970CA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16ECDB7B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7ACC372" w14:textId="77777777" w:rsidR="00190544" w:rsidRPr="0055523E" w:rsidRDefault="00190544" w:rsidP="00970CA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59D2A402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0EAD864" w14:textId="77777777" w:rsidR="00190544" w:rsidRPr="0055523E" w:rsidRDefault="00190544" w:rsidP="00970CA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4C7C2AE0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285B635" w14:textId="4D2543FC" w:rsidR="00190544" w:rsidRPr="0055523E" w:rsidRDefault="0037456A" w:rsidP="00970CA9">
            <w:pPr>
              <w:spacing w:line="280" w:lineRule="exact"/>
              <w:ind w:right="7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408,748,914.59</w:t>
            </w:r>
          </w:p>
        </w:tc>
        <w:tc>
          <w:tcPr>
            <w:tcW w:w="134" w:type="dxa"/>
            <w:vAlign w:val="bottom"/>
          </w:tcPr>
          <w:p w14:paraId="6EABE498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36D9726" w14:textId="3571E521" w:rsidR="00190544" w:rsidRPr="0055523E" w:rsidRDefault="0037456A" w:rsidP="00970CA9">
            <w:pPr>
              <w:spacing w:line="280" w:lineRule="exact"/>
              <w:ind w:right="7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408,748,914.59</w:t>
            </w:r>
          </w:p>
        </w:tc>
        <w:tc>
          <w:tcPr>
            <w:tcW w:w="134" w:type="dxa"/>
          </w:tcPr>
          <w:p w14:paraId="2E4C776E" w14:textId="77777777" w:rsidR="00190544" w:rsidRPr="0055523E" w:rsidRDefault="00190544" w:rsidP="00970CA9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68E7CA5" w14:textId="77777777" w:rsidR="00190544" w:rsidRPr="0055523E" w:rsidRDefault="00190544" w:rsidP="00970CA9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90544" w:rsidRPr="0055523E" w14:paraId="1819D3EC" w14:textId="77777777" w:rsidTr="00970CA9">
        <w:trPr>
          <w:cantSplit/>
          <w:trHeight w:val="162"/>
        </w:trPr>
        <w:tc>
          <w:tcPr>
            <w:tcW w:w="2211" w:type="dxa"/>
            <w:vAlign w:val="bottom"/>
          </w:tcPr>
          <w:p w14:paraId="26A1523F" w14:textId="77777777" w:rsidR="00190544" w:rsidRPr="001C6A69" w:rsidRDefault="00190544" w:rsidP="00970CA9">
            <w:pPr>
              <w:spacing w:line="28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1C6A69">
              <w:rPr>
                <w:rFonts w:ascii="Angsana New" w:hAnsi="Angsana New"/>
                <w:sz w:val="20"/>
                <w:szCs w:val="20"/>
                <w:cs/>
              </w:rPr>
              <w:t>สินทรัพย์ที่เกิดจากสัญญา-หมุนเวียน</w:t>
            </w:r>
          </w:p>
        </w:tc>
        <w:tc>
          <w:tcPr>
            <w:tcW w:w="1020" w:type="dxa"/>
            <w:vAlign w:val="bottom"/>
          </w:tcPr>
          <w:p w14:paraId="15DCF110" w14:textId="77777777" w:rsidR="00190544" w:rsidRPr="0055523E" w:rsidRDefault="00190544" w:rsidP="00970CA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5818B2CD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69040F5" w14:textId="77777777" w:rsidR="00190544" w:rsidRPr="0055523E" w:rsidRDefault="00190544" w:rsidP="00970CA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2718D2B8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E589CE7" w14:textId="77777777" w:rsidR="00190544" w:rsidRPr="0055523E" w:rsidRDefault="00190544" w:rsidP="00970CA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288855BC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14DE50B" w14:textId="77777777" w:rsidR="00190544" w:rsidRPr="0055523E" w:rsidRDefault="00190544" w:rsidP="00970CA9">
            <w:pPr>
              <w:spacing w:line="280" w:lineRule="exact"/>
              <w:ind w:right="7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98,728,203.20</w:t>
            </w:r>
          </w:p>
        </w:tc>
        <w:tc>
          <w:tcPr>
            <w:tcW w:w="134" w:type="dxa"/>
            <w:vAlign w:val="bottom"/>
          </w:tcPr>
          <w:p w14:paraId="74587F01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20D496B" w14:textId="77777777" w:rsidR="00190544" w:rsidRPr="0055523E" w:rsidRDefault="00190544" w:rsidP="00970CA9">
            <w:pPr>
              <w:spacing w:line="280" w:lineRule="exact"/>
              <w:ind w:right="7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98,728,203.20</w:t>
            </w:r>
          </w:p>
        </w:tc>
        <w:tc>
          <w:tcPr>
            <w:tcW w:w="134" w:type="dxa"/>
          </w:tcPr>
          <w:p w14:paraId="52C651AE" w14:textId="77777777" w:rsidR="00190544" w:rsidRPr="0055523E" w:rsidRDefault="00190544" w:rsidP="00970CA9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D3868D1" w14:textId="77777777" w:rsidR="00190544" w:rsidRPr="0055523E" w:rsidRDefault="00190544" w:rsidP="00970CA9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90544" w:rsidRPr="0055523E" w14:paraId="4B700B8D" w14:textId="77777777" w:rsidTr="00970CA9">
        <w:trPr>
          <w:cantSplit/>
          <w:trHeight w:val="162"/>
        </w:trPr>
        <w:tc>
          <w:tcPr>
            <w:tcW w:w="2211" w:type="dxa"/>
            <w:vAlign w:val="bottom"/>
          </w:tcPr>
          <w:p w14:paraId="31E3CED7" w14:textId="77777777" w:rsidR="00190544" w:rsidRPr="001C6A69" w:rsidRDefault="00190544" w:rsidP="00970CA9">
            <w:pPr>
              <w:spacing w:line="28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1C6A69">
              <w:rPr>
                <w:rFonts w:ascii="Angsana New" w:hAnsi="Angsana New" w:hint="cs"/>
                <w:sz w:val="20"/>
                <w:szCs w:val="20"/>
                <w:cs/>
              </w:rPr>
              <w:t>สินทรัพย์ทางการเงินหมุนเวียน</w:t>
            </w:r>
          </w:p>
        </w:tc>
        <w:tc>
          <w:tcPr>
            <w:tcW w:w="1020" w:type="dxa"/>
            <w:vAlign w:val="bottom"/>
          </w:tcPr>
          <w:p w14:paraId="0B82DA3C" w14:textId="77777777" w:rsidR="00190544" w:rsidRPr="0055523E" w:rsidRDefault="00190544" w:rsidP="00970CA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35FAF841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812A1E3" w14:textId="77777777" w:rsidR="00190544" w:rsidRPr="0055523E" w:rsidRDefault="00190544" w:rsidP="00970CA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7DD97E38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BCC14D2" w14:textId="77777777" w:rsidR="00190544" w:rsidRPr="0055523E" w:rsidRDefault="00190544" w:rsidP="00970CA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7F47741B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33E3C5F" w14:textId="77777777" w:rsidR="00190544" w:rsidRPr="0055523E" w:rsidRDefault="00190544" w:rsidP="00970CA9">
            <w:pPr>
              <w:spacing w:line="280" w:lineRule="exact"/>
              <w:ind w:right="7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996,416.44</w:t>
            </w:r>
          </w:p>
        </w:tc>
        <w:tc>
          <w:tcPr>
            <w:tcW w:w="134" w:type="dxa"/>
            <w:vAlign w:val="bottom"/>
          </w:tcPr>
          <w:p w14:paraId="359EFF6D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FB9B644" w14:textId="77777777" w:rsidR="00190544" w:rsidRPr="0055523E" w:rsidRDefault="00190544" w:rsidP="00970CA9">
            <w:pPr>
              <w:spacing w:line="280" w:lineRule="exact"/>
              <w:ind w:right="7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996,416.44</w:t>
            </w:r>
          </w:p>
        </w:tc>
        <w:tc>
          <w:tcPr>
            <w:tcW w:w="134" w:type="dxa"/>
          </w:tcPr>
          <w:p w14:paraId="029214FD" w14:textId="77777777" w:rsidR="00190544" w:rsidRPr="0055523E" w:rsidRDefault="00190544" w:rsidP="00970CA9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93BEFEC" w14:textId="77777777" w:rsidR="00190544" w:rsidRPr="0055523E" w:rsidRDefault="00190544" w:rsidP="00970CA9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90544" w:rsidRPr="0055523E" w14:paraId="7F8184AB" w14:textId="77777777" w:rsidTr="00970CA9">
        <w:trPr>
          <w:cantSplit/>
          <w:trHeight w:val="162"/>
        </w:trPr>
        <w:tc>
          <w:tcPr>
            <w:tcW w:w="2211" w:type="dxa"/>
            <w:vAlign w:val="bottom"/>
          </w:tcPr>
          <w:p w14:paraId="2477F066" w14:textId="77777777" w:rsidR="00190544" w:rsidRPr="001C6A69" w:rsidRDefault="00190544" w:rsidP="00970CA9">
            <w:pPr>
              <w:spacing w:line="28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1C6A69">
              <w:rPr>
                <w:rFonts w:ascii="Angsana New" w:hAnsi="Angsana New" w:hint="cs"/>
                <w:sz w:val="20"/>
                <w:szCs w:val="20"/>
                <w:cs/>
              </w:rPr>
              <w:t>ลูกหนี้ตามสัญญาเช่าเงินทุน</w:t>
            </w:r>
          </w:p>
        </w:tc>
        <w:tc>
          <w:tcPr>
            <w:tcW w:w="1020" w:type="dxa"/>
            <w:vAlign w:val="bottom"/>
          </w:tcPr>
          <w:p w14:paraId="284E3A2B" w14:textId="6750B8FA" w:rsidR="00190544" w:rsidRPr="0055523E" w:rsidRDefault="00CD119C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16,306,900.64</w:t>
            </w:r>
          </w:p>
        </w:tc>
        <w:tc>
          <w:tcPr>
            <w:tcW w:w="134" w:type="dxa"/>
            <w:vAlign w:val="bottom"/>
          </w:tcPr>
          <w:p w14:paraId="5C1A578A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99D33C1" w14:textId="25BF8049" w:rsidR="00190544" w:rsidRPr="0055523E" w:rsidRDefault="00CD119C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153,055,471.26</w:t>
            </w:r>
          </w:p>
        </w:tc>
        <w:tc>
          <w:tcPr>
            <w:tcW w:w="134" w:type="dxa"/>
            <w:vAlign w:val="bottom"/>
          </w:tcPr>
          <w:p w14:paraId="1ED75F2A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76A7F09" w14:textId="77777777" w:rsidR="00190544" w:rsidRPr="0055523E" w:rsidRDefault="00190544" w:rsidP="00970CA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5B985FA0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F99516A" w14:textId="77777777" w:rsidR="00190544" w:rsidRPr="0055523E" w:rsidRDefault="00190544" w:rsidP="00970CA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37D55CF9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F5C93E7" w14:textId="51BD60DD" w:rsidR="00190544" w:rsidRPr="0055523E" w:rsidRDefault="00CD119C" w:rsidP="00970CA9">
            <w:pPr>
              <w:spacing w:line="280" w:lineRule="exact"/>
              <w:ind w:right="7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169,362,371.90</w:t>
            </w:r>
          </w:p>
        </w:tc>
        <w:tc>
          <w:tcPr>
            <w:tcW w:w="134" w:type="dxa"/>
          </w:tcPr>
          <w:p w14:paraId="6DA2B76B" w14:textId="77777777" w:rsidR="00190544" w:rsidRPr="0055523E" w:rsidRDefault="00190544" w:rsidP="00970CA9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6636E0C" w14:textId="58D47496" w:rsidR="00190544" w:rsidRPr="0055523E" w:rsidRDefault="00CD119C" w:rsidP="00970CA9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3.93</w:t>
            </w:r>
            <w:r w:rsidR="00190544" w:rsidRPr="0055523E">
              <w:rPr>
                <w:rFonts w:ascii="Angsana New" w:hAnsi="Angsana New"/>
                <w:sz w:val="20"/>
                <w:szCs w:val="20"/>
              </w:rPr>
              <w:t xml:space="preserve"> - 4.</w:t>
            </w:r>
            <w:r w:rsidR="009C0DEB" w:rsidRPr="0055523E">
              <w:rPr>
                <w:rFonts w:ascii="Angsana New" w:hAnsi="Angsana New"/>
                <w:sz w:val="20"/>
                <w:szCs w:val="20"/>
              </w:rPr>
              <w:t>69</w:t>
            </w:r>
          </w:p>
        </w:tc>
      </w:tr>
      <w:tr w:rsidR="00190544" w:rsidRPr="0055523E" w14:paraId="7A71885B" w14:textId="77777777" w:rsidTr="00970CA9">
        <w:trPr>
          <w:cantSplit/>
          <w:trHeight w:val="162"/>
        </w:trPr>
        <w:tc>
          <w:tcPr>
            <w:tcW w:w="2211" w:type="dxa"/>
            <w:vAlign w:val="bottom"/>
          </w:tcPr>
          <w:p w14:paraId="26CB8ACF" w14:textId="77777777" w:rsidR="00190544" w:rsidRPr="001C6A69" w:rsidRDefault="00190544" w:rsidP="00970CA9">
            <w:pPr>
              <w:spacing w:line="280" w:lineRule="exact"/>
              <w:ind w:left="113" w:right="-113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1C6A69">
              <w:rPr>
                <w:rFonts w:ascii="Angsana New" w:hAnsi="Angsana New" w:hint="cs"/>
                <w:sz w:val="20"/>
                <w:szCs w:val="20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020" w:type="dxa"/>
            <w:vAlign w:val="bottom"/>
          </w:tcPr>
          <w:p w14:paraId="6998F63F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A7F7A">
              <w:rPr>
                <w:rFonts w:ascii="Angsana New" w:hAnsi="Angsana New"/>
                <w:sz w:val="20"/>
                <w:szCs w:val="20"/>
              </w:rPr>
              <w:t>76</w:t>
            </w:r>
            <w:r w:rsidRPr="0055523E">
              <w:rPr>
                <w:rFonts w:ascii="Angsana New" w:hAnsi="Angsana New"/>
                <w:sz w:val="20"/>
                <w:szCs w:val="20"/>
              </w:rPr>
              <w:t>,</w:t>
            </w:r>
            <w:r w:rsidRPr="003A7F7A">
              <w:rPr>
                <w:rFonts w:ascii="Angsana New" w:hAnsi="Angsana New"/>
                <w:sz w:val="20"/>
                <w:szCs w:val="20"/>
              </w:rPr>
              <w:t>120</w:t>
            </w:r>
            <w:r w:rsidRPr="0055523E">
              <w:rPr>
                <w:rFonts w:ascii="Angsana New" w:hAnsi="Angsana New"/>
                <w:sz w:val="20"/>
                <w:szCs w:val="20"/>
              </w:rPr>
              <w:t>,</w:t>
            </w:r>
            <w:r w:rsidRPr="003A7F7A">
              <w:rPr>
                <w:rFonts w:ascii="Angsana New" w:hAnsi="Angsana New"/>
                <w:sz w:val="20"/>
                <w:szCs w:val="20"/>
              </w:rPr>
              <w:t>000.00</w:t>
            </w:r>
          </w:p>
        </w:tc>
        <w:tc>
          <w:tcPr>
            <w:tcW w:w="134" w:type="dxa"/>
            <w:vAlign w:val="bottom"/>
          </w:tcPr>
          <w:p w14:paraId="2C2BC0EE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5952F79" w14:textId="77777777" w:rsidR="00190544" w:rsidRPr="0055523E" w:rsidRDefault="00190544" w:rsidP="00970CA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674AF398" w14:textId="77777777" w:rsidR="00190544" w:rsidRPr="0055523E" w:rsidRDefault="00190544" w:rsidP="00970CA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17008BA" w14:textId="77777777" w:rsidR="00190544" w:rsidRPr="0055523E" w:rsidRDefault="00190544" w:rsidP="00970CA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020BA0BD" w14:textId="77777777" w:rsidR="00190544" w:rsidRPr="0055523E" w:rsidRDefault="00190544" w:rsidP="00970CA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3222BFC" w14:textId="77777777" w:rsidR="00190544" w:rsidRPr="0055523E" w:rsidRDefault="00190544" w:rsidP="00970CA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20FE144E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E5DAFD4" w14:textId="77777777" w:rsidR="00190544" w:rsidRPr="0055523E" w:rsidRDefault="00190544" w:rsidP="00970CA9">
            <w:pPr>
              <w:spacing w:line="280" w:lineRule="exact"/>
              <w:ind w:right="8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76,120,000.00</w:t>
            </w:r>
          </w:p>
        </w:tc>
        <w:tc>
          <w:tcPr>
            <w:tcW w:w="134" w:type="dxa"/>
          </w:tcPr>
          <w:p w14:paraId="7B2F3A65" w14:textId="77777777" w:rsidR="00190544" w:rsidRPr="0055523E" w:rsidRDefault="00190544" w:rsidP="00970CA9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DE0217C" w14:textId="77777777" w:rsidR="00190544" w:rsidRPr="0055523E" w:rsidRDefault="00190544" w:rsidP="00970CA9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0.10 - 0.55</w:t>
            </w:r>
          </w:p>
        </w:tc>
      </w:tr>
      <w:tr w:rsidR="00190544" w:rsidRPr="0055523E" w14:paraId="7EE2E35F" w14:textId="77777777" w:rsidTr="00970CA9">
        <w:trPr>
          <w:cantSplit/>
          <w:trHeight w:val="90"/>
        </w:trPr>
        <w:tc>
          <w:tcPr>
            <w:tcW w:w="2211" w:type="dxa"/>
            <w:vAlign w:val="bottom"/>
          </w:tcPr>
          <w:p w14:paraId="708903FD" w14:textId="77777777" w:rsidR="00190544" w:rsidRPr="001C6A69" w:rsidRDefault="00190544" w:rsidP="00970CA9">
            <w:pPr>
              <w:spacing w:line="28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36B07B5" w14:textId="20F4D457" w:rsidR="00190544" w:rsidRPr="0055523E" w:rsidRDefault="00CD119C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92,426,900.64</w:t>
            </w:r>
          </w:p>
        </w:tc>
        <w:tc>
          <w:tcPr>
            <w:tcW w:w="134" w:type="dxa"/>
            <w:vAlign w:val="bottom"/>
          </w:tcPr>
          <w:p w14:paraId="4C137BE7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2851BE5" w14:textId="2D216E9B" w:rsidR="00190544" w:rsidRPr="0055523E" w:rsidRDefault="00CD119C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153,055,471.26</w:t>
            </w:r>
          </w:p>
        </w:tc>
        <w:tc>
          <w:tcPr>
            <w:tcW w:w="134" w:type="dxa"/>
            <w:vAlign w:val="bottom"/>
          </w:tcPr>
          <w:p w14:paraId="678BE4E6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CD93B0B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17,846,188.35</w:t>
            </w:r>
          </w:p>
        </w:tc>
        <w:tc>
          <w:tcPr>
            <w:tcW w:w="134" w:type="dxa"/>
            <w:vAlign w:val="bottom"/>
          </w:tcPr>
          <w:p w14:paraId="34BB1FFD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9C704A8" w14:textId="08CCDDA2" w:rsidR="00190544" w:rsidRPr="0055523E" w:rsidRDefault="0037456A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536,124,555.47</w:t>
            </w:r>
          </w:p>
        </w:tc>
        <w:tc>
          <w:tcPr>
            <w:tcW w:w="134" w:type="dxa"/>
            <w:vAlign w:val="bottom"/>
          </w:tcPr>
          <w:p w14:paraId="330A490B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CA104B0" w14:textId="275F97EB" w:rsidR="00190544" w:rsidRPr="0055523E" w:rsidRDefault="00B63257" w:rsidP="00970CA9">
            <w:pPr>
              <w:spacing w:line="280" w:lineRule="exact"/>
              <w:ind w:right="7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799,453,115.72</w:t>
            </w:r>
          </w:p>
        </w:tc>
        <w:tc>
          <w:tcPr>
            <w:tcW w:w="134" w:type="dxa"/>
          </w:tcPr>
          <w:p w14:paraId="383D97AC" w14:textId="77777777" w:rsidR="00190544" w:rsidRPr="0055523E" w:rsidRDefault="00190544" w:rsidP="00970CA9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DF0831E" w14:textId="77777777" w:rsidR="00190544" w:rsidRPr="0055523E" w:rsidRDefault="00190544" w:rsidP="00970CA9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90544" w:rsidRPr="0055523E" w14:paraId="4EF3E9D3" w14:textId="77777777" w:rsidTr="00970CA9">
        <w:trPr>
          <w:cantSplit/>
          <w:trHeight w:val="207"/>
        </w:trPr>
        <w:tc>
          <w:tcPr>
            <w:tcW w:w="2211" w:type="dxa"/>
            <w:vAlign w:val="bottom"/>
          </w:tcPr>
          <w:p w14:paraId="6139ACAB" w14:textId="77777777" w:rsidR="00190544" w:rsidRPr="001C6A69" w:rsidRDefault="00190544" w:rsidP="00970CA9">
            <w:pPr>
              <w:spacing w:line="280" w:lineRule="exact"/>
              <w:ind w:left="113" w:hanging="17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C6A6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1020" w:type="dxa"/>
            <w:tcBorders>
              <w:top w:val="double" w:sz="6" w:space="0" w:color="auto"/>
            </w:tcBorders>
            <w:vAlign w:val="bottom"/>
          </w:tcPr>
          <w:p w14:paraId="7CA21161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7081C0B4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double" w:sz="6" w:space="0" w:color="auto"/>
            </w:tcBorders>
            <w:vAlign w:val="bottom"/>
          </w:tcPr>
          <w:p w14:paraId="3CCAAD01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465BE3B1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double" w:sz="6" w:space="0" w:color="auto"/>
            </w:tcBorders>
            <w:vAlign w:val="bottom"/>
          </w:tcPr>
          <w:p w14:paraId="4E3ADF75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439B6365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double" w:sz="6" w:space="0" w:color="auto"/>
            </w:tcBorders>
            <w:vAlign w:val="bottom"/>
          </w:tcPr>
          <w:p w14:paraId="3B40F601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462A55CF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double" w:sz="6" w:space="0" w:color="auto"/>
            </w:tcBorders>
            <w:vAlign w:val="bottom"/>
          </w:tcPr>
          <w:p w14:paraId="612AD10C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2A293F3" w14:textId="77777777" w:rsidR="00190544" w:rsidRPr="0055523E" w:rsidRDefault="00190544" w:rsidP="00970CA9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2129BE7" w14:textId="77777777" w:rsidR="00190544" w:rsidRPr="0055523E" w:rsidRDefault="00190544" w:rsidP="00970CA9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90544" w:rsidRPr="0055523E" w14:paraId="5CCE171C" w14:textId="77777777" w:rsidTr="00970CA9">
        <w:trPr>
          <w:cantSplit/>
          <w:trHeight w:val="486"/>
        </w:trPr>
        <w:tc>
          <w:tcPr>
            <w:tcW w:w="2211" w:type="dxa"/>
          </w:tcPr>
          <w:p w14:paraId="7E5E15B2" w14:textId="77777777" w:rsidR="00190544" w:rsidRPr="001C6A69" w:rsidRDefault="00190544" w:rsidP="00970CA9">
            <w:pPr>
              <w:spacing w:line="280" w:lineRule="exact"/>
              <w:ind w:left="113" w:right="-90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1C6A69">
              <w:rPr>
                <w:rFonts w:ascii="Angsana New" w:hAnsi="Angsana New"/>
                <w:sz w:val="20"/>
                <w:szCs w:val="20"/>
                <w:cs/>
              </w:rPr>
              <w:t>เงินเบิกเกินบัญชีและเงินกู้ยืมระยะสั้น</w:t>
            </w:r>
            <w:r w:rsidRPr="001C6A69">
              <w:rPr>
                <w:rFonts w:ascii="Angsana New" w:hAnsi="Angsana New"/>
                <w:sz w:val="20"/>
                <w:szCs w:val="20"/>
                <w:cs/>
              </w:rPr>
              <w:br/>
              <w:t>จากสถาบันการเงิน</w:t>
            </w:r>
          </w:p>
        </w:tc>
        <w:tc>
          <w:tcPr>
            <w:tcW w:w="1020" w:type="dxa"/>
            <w:vAlign w:val="bottom"/>
          </w:tcPr>
          <w:p w14:paraId="7A7349E4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742,880,488.44</w:t>
            </w:r>
          </w:p>
        </w:tc>
        <w:tc>
          <w:tcPr>
            <w:tcW w:w="134" w:type="dxa"/>
            <w:vAlign w:val="bottom"/>
          </w:tcPr>
          <w:p w14:paraId="33E6B653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4ED69CA" w14:textId="77777777" w:rsidR="00190544" w:rsidRPr="0055523E" w:rsidRDefault="00190544" w:rsidP="00970CA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130049D8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D1DA6AF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1,803.11</w:t>
            </w:r>
          </w:p>
        </w:tc>
        <w:tc>
          <w:tcPr>
            <w:tcW w:w="134" w:type="dxa"/>
            <w:vAlign w:val="bottom"/>
          </w:tcPr>
          <w:p w14:paraId="4590386D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8D197EC" w14:textId="77777777" w:rsidR="00190544" w:rsidRPr="0055523E" w:rsidRDefault="00190544" w:rsidP="00970CA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2BBE08E9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46893C2" w14:textId="77777777" w:rsidR="00190544" w:rsidRPr="0055523E" w:rsidRDefault="00190544" w:rsidP="00970CA9">
            <w:pPr>
              <w:spacing w:line="280" w:lineRule="exact"/>
              <w:ind w:right="7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742,882,291.55</w:t>
            </w:r>
          </w:p>
        </w:tc>
        <w:tc>
          <w:tcPr>
            <w:tcW w:w="134" w:type="dxa"/>
          </w:tcPr>
          <w:p w14:paraId="2AF94D66" w14:textId="77777777" w:rsidR="00190544" w:rsidRPr="0055523E" w:rsidRDefault="00190544" w:rsidP="00970CA9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91B0651" w14:textId="77777777" w:rsidR="00190544" w:rsidRPr="0055523E" w:rsidRDefault="00190544" w:rsidP="00970CA9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1.30 - 2.85</w:t>
            </w:r>
          </w:p>
        </w:tc>
      </w:tr>
      <w:tr w:rsidR="00190544" w:rsidRPr="0055523E" w14:paraId="5A097186" w14:textId="77777777" w:rsidTr="00970CA9">
        <w:trPr>
          <w:cantSplit/>
        </w:trPr>
        <w:tc>
          <w:tcPr>
            <w:tcW w:w="2211" w:type="dxa"/>
            <w:vAlign w:val="bottom"/>
          </w:tcPr>
          <w:p w14:paraId="69596429" w14:textId="77777777" w:rsidR="00190544" w:rsidRPr="001C6A69" w:rsidRDefault="00190544" w:rsidP="00970CA9">
            <w:pPr>
              <w:spacing w:line="28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1C6A69">
              <w:rPr>
                <w:rFonts w:ascii="Angsana New" w:hAnsi="Angsana New"/>
                <w:sz w:val="20"/>
                <w:szCs w:val="20"/>
                <w:cs/>
              </w:rPr>
              <w:t>เจ้าหนี้การค้าและเจ้าหนี้</w:t>
            </w:r>
            <w:r w:rsidRPr="001C6A69">
              <w:rPr>
                <w:rFonts w:ascii="Angsana New" w:hAnsi="Angsana New" w:hint="cs"/>
                <w:sz w:val="20"/>
                <w:szCs w:val="20"/>
                <w:cs/>
              </w:rPr>
              <w:t>หมุนเวียน</w:t>
            </w:r>
            <w:r w:rsidRPr="001C6A69">
              <w:rPr>
                <w:rFonts w:ascii="Angsana New" w:hAnsi="Angsana New"/>
                <w:sz w:val="20"/>
                <w:szCs w:val="20"/>
                <w:cs/>
              </w:rPr>
              <w:t>อื่น</w:t>
            </w:r>
          </w:p>
        </w:tc>
        <w:tc>
          <w:tcPr>
            <w:tcW w:w="1020" w:type="dxa"/>
            <w:vAlign w:val="bottom"/>
          </w:tcPr>
          <w:p w14:paraId="256474AE" w14:textId="77777777" w:rsidR="00190544" w:rsidRPr="0055523E" w:rsidRDefault="00190544" w:rsidP="00970CA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19DCED63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B8BAEF4" w14:textId="77777777" w:rsidR="00190544" w:rsidRPr="0055523E" w:rsidRDefault="00190544" w:rsidP="00970CA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48C3A520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4A29857" w14:textId="77777777" w:rsidR="00190544" w:rsidRPr="0055523E" w:rsidRDefault="00190544" w:rsidP="00970CA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3CBB01AB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D3BE292" w14:textId="77777777" w:rsidR="00190544" w:rsidRPr="0055523E" w:rsidRDefault="00190544" w:rsidP="00970CA9">
            <w:pPr>
              <w:spacing w:line="280" w:lineRule="exact"/>
              <w:ind w:right="7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113,665,437.26</w:t>
            </w:r>
          </w:p>
        </w:tc>
        <w:tc>
          <w:tcPr>
            <w:tcW w:w="134" w:type="dxa"/>
            <w:vAlign w:val="bottom"/>
          </w:tcPr>
          <w:p w14:paraId="2D6FF8FF" w14:textId="77777777" w:rsidR="00190544" w:rsidRPr="0055523E" w:rsidRDefault="00190544" w:rsidP="00970CA9">
            <w:pPr>
              <w:spacing w:line="280" w:lineRule="exact"/>
              <w:ind w:right="79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BB00F27" w14:textId="77777777" w:rsidR="00190544" w:rsidRPr="0055523E" w:rsidRDefault="00190544" w:rsidP="00970CA9">
            <w:pPr>
              <w:spacing w:line="280" w:lineRule="exact"/>
              <w:ind w:right="7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113,665,437.26</w:t>
            </w:r>
          </w:p>
        </w:tc>
        <w:tc>
          <w:tcPr>
            <w:tcW w:w="134" w:type="dxa"/>
          </w:tcPr>
          <w:p w14:paraId="6C420DB4" w14:textId="77777777" w:rsidR="00190544" w:rsidRPr="0055523E" w:rsidRDefault="00190544" w:rsidP="00970CA9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D14979F" w14:textId="77777777" w:rsidR="00190544" w:rsidRPr="0055523E" w:rsidRDefault="00190544" w:rsidP="00970CA9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F549F" w:rsidRPr="0055523E" w14:paraId="785DBCCD" w14:textId="77777777" w:rsidTr="00970CA9">
        <w:trPr>
          <w:cantSplit/>
        </w:trPr>
        <w:tc>
          <w:tcPr>
            <w:tcW w:w="2211" w:type="dxa"/>
            <w:vAlign w:val="bottom"/>
          </w:tcPr>
          <w:p w14:paraId="1741AEB7" w14:textId="45A1EF96" w:rsidR="007F549F" w:rsidRPr="001C6A69" w:rsidRDefault="007F549F" w:rsidP="00970CA9">
            <w:pPr>
              <w:spacing w:line="28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1C6A69">
              <w:rPr>
                <w:rFonts w:ascii="Angsana New" w:hAnsi="Angsana New"/>
                <w:sz w:val="20"/>
                <w:szCs w:val="20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020" w:type="dxa"/>
            <w:vAlign w:val="bottom"/>
          </w:tcPr>
          <w:p w14:paraId="4DD86817" w14:textId="70712E12" w:rsidR="007F549F" w:rsidRPr="0055523E" w:rsidRDefault="007F549F" w:rsidP="00970CA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021E0A62" w14:textId="77777777" w:rsidR="007F549F" w:rsidRPr="0055523E" w:rsidRDefault="007F549F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58104C7" w14:textId="41016DE9" w:rsidR="007F549F" w:rsidRPr="0055523E" w:rsidRDefault="007F549F" w:rsidP="00970CA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51A12275" w14:textId="77777777" w:rsidR="007F549F" w:rsidRPr="0055523E" w:rsidRDefault="007F549F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DB3BD05" w14:textId="6EE269C5" w:rsidR="007F549F" w:rsidRPr="0055523E" w:rsidRDefault="007F549F" w:rsidP="00970CA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63672C7A" w14:textId="77777777" w:rsidR="007F549F" w:rsidRPr="0055523E" w:rsidRDefault="007F549F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8221EFD" w14:textId="6BCE2DC2" w:rsidR="007F549F" w:rsidRPr="0055523E" w:rsidRDefault="007F549F" w:rsidP="00970CA9">
            <w:pPr>
              <w:spacing w:line="280" w:lineRule="exact"/>
              <w:ind w:right="7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2,500,000.00</w:t>
            </w:r>
          </w:p>
        </w:tc>
        <w:tc>
          <w:tcPr>
            <w:tcW w:w="134" w:type="dxa"/>
            <w:vAlign w:val="bottom"/>
          </w:tcPr>
          <w:p w14:paraId="200B7B25" w14:textId="77777777" w:rsidR="007F549F" w:rsidRPr="0055523E" w:rsidRDefault="007F549F" w:rsidP="00970CA9">
            <w:pPr>
              <w:spacing w:line="280" w:lineRule="exact"/>
              <w:ind w:right="79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3800CDC" w14:textId="54C30522" w:rsidR="007F549F" w:rsidRPr="0055523E" w:rsidRDefault="007F549F" w:rsidP="00970CA9">
            <w:pPr>
              <w:spacing w:line="280" w:lineRule="exact"/>
              <w:ind w:right="7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2,500,000.00</w:t>
            </w:r>
          </w:p>
        </w:tc>
        <w:tc>
          <w:tcPr>
            <w:tcW w:w="134" w:type="dxa"/>
          </w:tcPr>
          <w:p w14:paraId="127A4CA2" w14:textId="77777777" w:rsidR="007F549F" w:rsidRPr="0055523E" w:rsidRDefault="007F549F" w:rsidP="00970CA9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8DAAE4D" w14:textId="7F009A81" w:rsidR="007F549F" w:rsidRPr="0055523E" w:rsidRDefault="007F549F" w:rsidP="00970CA9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90544" w:rsidRPr="0055523E" w14:paraId="49F724A6" w14:textId="77777777" w:rsidTr="00970CA9">
        <w:trPr>
          <w:cantSplit/>
        </w:trPr>
        <w:tc>
          <w:tcPr>
            <w:tcW w:w="2211" w:type="dxa"/>
          </w:tcPr>
          <w:p w14:paraId="3754F573" w14:textId="77777777" w:rsidR="00190544" w:rsidRPr="001C6A69" w:rsidRDefault="00190544" w:rsidP="00970CA9">
            <w:pPr>
              <w:spacing w:line="280" w:lineRule="exact"/>
              <w:ind w:left="113" w:right="-231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1C6A69">
              <w:rPr>
                <w:rFonts w:ascii="Angsana New" w:hAnsi="Angsana New" w:hint="cs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20" w:type="dxa"/>
            <w:vAlign w:val="bottom"/>
          </w:tcPr>
          <w:p w14:paraId="51591977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3,738,640.02</w:t>
            </w:r>
          </w:p>
        </w:tc>
        <w:tc>
          <w:tcPr>
            <w:tcW w:w="134" w:type="dxa"/>
            <w:vAlign w:val="bottom"/>
          </w:tcPr>
          <w:p w14:paraId="6232B827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ECFACC6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25,866,629.96</w:t>
            </w:r>
          </w:p>
        </w:tc>
        <w:tc>
          <w:tcPr>
            <w:tcW w:w="134" w:type="dxa"/>
            <w:vAlign w:val="bottom"/>
          </w:tcPr>
          <w:p w14:paraId="10240465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0C94FB6" w14:textId="77777777" w:rsidR="00190544" w:rsidRPr="0055523E" w:rsidRDefault="00190544" w:rsidP="00970CA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5603DBB9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D11238B" w14:textId="77777777" w:rsidR="00190544" w:rsidRPr="0055523E" w:rsidRDefault="00190544" w:rsidP="00970CA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458D7572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EDF6A42" w14:textId="77777777" w:rsidR="00190544" w:rsidRPr="0055523E" w:rsidRDefault="00190544" w:rsidP="00970CA9">
            <w:pPr>
              <w:spacing w:line="280" w:lineRule="exact"/>
              <w:ind w:right="7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29,605,269.98</w:t>
            </w:r>
          </w:p>
        </w:tc>
        <w:tc>
          <w:tcPr>
            <w:tcW w:w="134" w:type="dxa"/>
          </w:tcPr>
          <w:p w14:paraId="3BFC49A2" w14:textId="77777777" w:rsidR="00190544" w:rsidRPr="0055523E" w:rsidRDefault="00190544" w:rsidP="00970CA9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58A195A8" w14:textId="77777777" w:rsidR="00190544" w:rsidRPr="0055523E" w:rsidRDefault="00190544" w:rsidP="00970CA9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2.88 - 5.11</w:t>
            </w:r>
          </w:p>
        </w:tc>
      </w:tr>
      <w:tr w:rsidR="00190544" w:rsidRPr="0055523E" w14:paraId="1555FEF1" w14:textId="77777777" w:rsidTr="00970CA9">
        <w:trPr>
          <w:cantSplit/>
        </w:trPr>
        <w:tc>
          <w:tcPr>
            <w:tcW w:w="2211" w:type="dxa"/>
          </w:tcPr>
          <w:p w14:paraId="2945CD3F" w14:textId="77777777" w:rsidR="00190544" w:rsidRPr="001C6A69" w:rsidRDefault="00190544" w:rsidP="00970CA9">
            <w:pPr>
              <w:spacing w:line="280" w:lineRule="exact"/>
              <w:ind w:left="113" w:right="-231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1C6A69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</w:t>
            </w:r>
            <w:r w:rsidRPr="001C6A69">
              <w:rPr>
                <w:rFonts w:ascii="Angsana New" w:hAnsi="Angsana New" w:hint="cs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75DFB4AA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12,317,993.64</w:t>
            </w:r>
          </w:p>
        </w:tc>
        <w:tc>
          <w:tcPr>
            <w:tcW w:w="134" w:type="dxa"/>
            <w:vAlign w:val="bottom"/>
          </w:tcPr>
          <w:p w14:paraId="2222C23D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2A8267F7" w14:textId="77777777" w:rsidR="00190544" w:rsidRPr="0055523E" w:rsidRDefault="00190544" w:rsidP="00970CA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67DB4558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62004045" w14:textId="77777777" w:rsidR="00190544" w:rsidRPr="0055523E" w:rsidRDefault="00190544" w:rsidP="00970CA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3EAE8835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48AC3DBC" w14:textId="77777777" w:rsidR="00190544" w:rsidRPr="0055523E" w:rsidRDefault="00190544" w:rsidP="00970CA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12C91F08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48B81F31" w14:textId="77777777" w:rsidR="00190544" w:rsidRPr="0055523E" w:rsidRDefault="00190544" w:rsidP="00970CA9">
            <w:pPr>
              <w:spacing w:line="280" w:lineRule="exact"/>
              <w:ind w:right="7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12,317,993.64</w:t>
            </w:r>
          </w:p>
        </w:tc>
        <w:tc>
          <w:tcPr>
            <w:tcW w:w="134" w:type="dxa"/>
          </w:tcPr>
          <w:p w14:paraId="5A9177DC" w14:textId="77777777" w:rsidR="00190544" w:rsidRPr="0055523E" w:rsidRDefault="00190544" w:rsidP="00970CA9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19B023B1" w14:textId="77777777" w:rsidR="00190544" w:rsidRPr="0055523E" w:rsidRDefault="00190544" w:rsidP="00970CA9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MLR-2</w:t>
            </w:r>
          </w:p>
        </w:tc>
      </w:tr>
      <w:tr w:rsidR="00190544" w:rsidRPr="0055523E" w14:paraId="4A2A2EF8" w14:textId="77777777" w:rsidTr="00970CA9">
        <w:trPr>
          <w:cantSplit/>
          <w:trHeight w:val="59"/>
        </w:trPr>
        <w:tc>
          <w:tcPr>
            <w:tcW w:w="2211" w:type="dxa"/>
          </w:tcPr>
          <w:p w14:paraId="1F221B86" w14:textId="77777777" w:rsidR="00190544" w:rsidRPr="0055523E" w:rsidRDefault="00190544" w:rsidP="00970CA9">
            <w:pPr>
              <w:spacing w:line="280" w:lineRule="exact"/>
              <w:ind w:left="113" w:hanging="17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A86B174" w14:textId="3FC26864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758,937,122.1</w:t>
            </w:r>
            <w:r w:rsidR="00820026" w:rsidRPr="0055523E"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134" w:type="dxa"/>
            <w:vAlign w:val="bottom"/>
          </w:tcPr>
          <w:p w14:paraId="1C529DD0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87CF2FB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25,866,629.96</w:t>
            </w:r>
          </w:p>
        </w:tc>
        <w:tc>
          <w:tcPr>
            <w:tcW w:w="134" w:type="dxa"/>
            <w:vAlign w:val="bottom"/>
          </w:tcPr>
          <w:p w14:paraId="5C82466C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CD482C4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1,803.11</w:t>
            </w:r>
          </w:p>
        </w:tc>
        <w:tc>
          <w:tcPr>
            <w:tcW w:w="134" w:type="dxa"/>
            <w:vAlign w:val="bottom"/>
          </w:tcPr>
          <w:p w14:paraId="4FA95166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DA498BD" w14:textId="558F6282" w:rsidR="00190544" w:rsidRPr="0055523E" w:rsidRDefault="007F549F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116,165</w:t>
            </w:r>
            <w:r w:rsidR="00190544" w:rsidRPr="0055523E">
              <w:rPr>
                <w:rFonts w:ascii="Angsana New" w:hAnsi="Angsana New"/>
                <w:sz w:val="20"/>
                <w:szCs w:val="20"/>
              </w:rPr>
              <w:t>,437.26</w:t>
            </w:r>
          </w:p>
        </w:tc>
        <w:tc>
          <w:tcPr>
            <w:tcW w:w="134" w:type="dxa"/>
            <w:vAlign w:val="bottom"/>
          </w:tcPr>
          <w:p w14:paraId="1E84469B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39567C6" w14:textId="3C008CFD" w:rsidR="00190544" w:rsidRPr="0055523E" w:rsidRDefault="00741D3C" w:rsidP="00970CA9">
            <w:pPr>
              <w:spacing w:line="280" w:lineRule="exact"/>
              <w:ind w:right="7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A7F7A">
              <w:rPr>
                <w:rFonts w:ascii="Angsana New" w:hAnsi="Angsana New" w:hint="cs"/>
                <w:sz w:val="20"/>
                <w:szCs w:val="20"/>
              </w:rPr>
              <w:t>900</w:t>
            </w:r>
            <w:r w:rsidR="007F549F" w:rsidRPr="0055523E">
              <w:rPr>
                <w:rFonts w:ascii="Angsana New" w:hAnsi="Angsana New"/>
                <w:sz w:val="20"/>
                <w:szCs w:val="20"/>
              </w:rPr>
              <w:t>,</w:t>
            </w:r>
            <w:r w:rsidRPr="003A7F7A">
              <w:rPr>
                <w:rFonts w:ascii="Angsana New" w:hAnsi="Angsana New" w:hint="cs"/>
                <w:sz w:val="20"/>
                <w:szCs w:val="20"/>
              </w:rPr>
              <w:t>970</w:t>
            </w:r>
            <w:r w:rsidR="00190544" w:rsidRPr="0055523E">
              <w:rPr>
                <w:rFonts w:ascii="Angsana New" w:hAnsi="Angsana New"/>
                <w:sz w:val="20"/>
                <w:szCs w:val="20"/>
              </w:rPr>
              <w:t>,992.43</w:t>
            </w:r>
          </w:p>
        </w:tc>
        <w:tc>
          <w:tcPr>
            <w:tcW w:w="134" w:type="dxa"/>
          </w:tcPr>
          <w:p w14:paraId="25BAEB00" w14:textId="77777777" w:rsidR="00190544" w:rsidRPr="0055523E" w:rsidRDefault="00190544" w:rsidP="00970CA9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0ED63133" w14:textId="77777777" w:rsidR="00190544" w:rsidRPr="0055523E" w:rsidRDefault="00190544" w:rsidP="00970CA9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14:paraId="19915B1F" w14:textId="019FDE3E" w:rsidR="00190544" w:rsidRPr="0055523E" w:rsidRDefault="00190544" w:rsidP="00190544">
      <w:pPr>
        <w:spacing w:line="380" w:lineRule="exact"/>
        <w:jc w:val="thaiDistribute"/>
        <w:rPr>
          <w:rFonts w:ascii="Angsana New" w:hAnsi="Angsana New"/>
          <w:color w:val="FF0000"/>
          <w:spacing w:val="-2"/>
          <w:position w:val="2"/>
          <w:sz w:val="32"/>
          <w:szCs w:val="32"/>
        </w:rPr>
      </w:pPr>
    </w:p>
    <w:p w14:paraId="419D2DEA" w14:textId="56A04AA1" w:rsidR="004F6A55" w:rsidRPr="0055523E" w:rsidRDefault="004F6A55">
      <w:pPr>
        <w:rPr>
          <w:rFonts w:ascii="Angsana New" w:hAnsi="Angsana New"/>
          <w:color w:val="FF0000"/>
          <w:spacing w:val="-2"/>
          <w:position w:val="2"/>
          <w:sz w:val="32"/>
          <w:szCs w:val="32"/>
        </w:rPr>
      </w:pPr>
      <w:r w:rsidRPr="0055523E">
        <w:rPr>
          <w:rFonts w:ascii="Angsana New" w:hAnsi="Angsana New"/>
          <w:color w:val="FF0000"/>
          <w:spacing w:val="-2"/>
          <w:position w:val="2"/>
          <w:sz w:val="32"/>
          <w:szCs w:val="32"/>
        </w:rPr>
        <w:br w:type="page"/>
      </w:r>
    </w:p>
    <w:tbl>
      <w:tblPr>
        <w:tblW w:w="9001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11"/>
        <w:gridCol w:w="1020"/>
        <w:gridCol w:w="134"/>
        <w:gridCol w:w="1020"/>
        <w:gridCol w:w="138"/>
        <w:gridCol w:w="1016"/>
        <w:gridCol w:w="134"/>
        <w:gridCol w:w="1020"/>
        <w:gridCol w:w="134"/>
        <w:gridCol w:w="1020"/>
        <w:gridCol w:w="134"/>
        <w:gridCol w:w="1020"/>
      </w:tblGrid>
      <w:tr w:rsidR="00190544" w:rsidRPr="0055523E" w14:paraId="19755C6A" w14:textId="77777777" w:rsidTr="002218D6">
        <w:trPr>
          <w:cantSplit/>
        </w:trPr>
        <w:tc>
          <w:tcPr>
            <w:tcW w:w="2211" w:type="dxa"/>
            <w:vAlign w:val="bottom"/>
          </w:tcPr>
          <w:p w14:paraId="78616796" w14:textId="77777777" w:rsidR="00190544" w:rsidRPr="0055523E" w:rsidRDefault="00190544" w:rsidP="00970CA9">
            <w:pPr>
              <w:spacing w:line="28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636" w:type="dxa"/>
            <w:gridSpan w:val="9"/>
            <w:tcBorders>
              <w:bottom w:val="single" w:sz="6" w:space="0" w:color="auto"/>
            </w:tcBorders>
            <w:vAlign w:val="bottom"/>
          </w:tcPr>
          <w:p w14:paraId="4BCFCF97" w14:textId="77777777" w:rsidR="00190544" w:rsidRPr="001C6A69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6A69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  <w:tc>
          <w:tcPr>
            <w:tcW w:w="134" w:type="dxa"/>
          </w:tcPr>
          <w:p w14:paraId="7E5BB57C" w14:textId="77777777" w:rsidR="00190544" w:rsidRPr="0055523E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F4E49E3" w14:textId="77777777" w:rsidR="00190544" w:rsidRPr="001C6A69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190544" w:rsidRPr="0055523E" w14:paraId="6C3A20D2" w14:textId="77777777" w:rsidTr="002218D6">
        <w:trPr>
          <w:cantSplit/>
        </w:trPr>
        <w:tc>
          <w:tcPr>
            <w:tcW w:w="2211" w:type="dxa"/>
            <w:vAlign w:val="bottom"/>
          </w:tcPr>
          <w:p w14:paraId="466704E8" w14:textId="77777777" w:rsidR="00190544" w:rsidRPr="0055523E" w:rsidRDefault="00190544" w:rsidP="00970CA9">
            <w:pPr>
              <w:spacing w:line="28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636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9340D2C" w14:textId="77777777" w:rsidR="00190544" w:rsidRPr="001C6A69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6A69">
              <w:rPr>
                <w:rFonts w:ascii="Angsana New" w:hAnsi="Angsana New"/>
                <w:sz w:val="20"/>
                <w:szCs w:val="20"/>
                <w:cs/>
              </w:rPr>
              <w:t xml:space="preserve">งบการเงินรวม ณ วันที่ </w:t>
            </w:r>
            <w:r w:rsidRPr="0055523E">
              <w:rPr>
                <w:rFonts w:ascii="Angsana New" w:hAnsi="Angsana New"/>
                <w:sz w:val="20"/>
                <w:szCs w:val="20"/>
              </w:rPr>
              <w:t>31</w:t>
            </w:r>
            <w:r w:rsidRPr="001C6A69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55523E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34" w:type="dxa"/>
          </w:tcPr>
          <w:p w14:paraId="5CEA4978" w14:textId="77777777" w:rsidR="00190544" w:rsidRPr="0055523E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3115D6F" w14:textId="77777777" w:rsidR="00190544" w:rsidRPr="001C6A69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190544" w:rsidRPr="0055523E" w14:paraId="6ACE53D5" w14:textId="77777777" w:rsidTr="00820026">
        <w:trPr>
          <w:cantSplit/>
        </w:trPr>
        <w:tc>
          <w:tcPr>
            <w:tcW w:w="2211" w:type="dxa"/>
            <w:vAlign w:val="bottom"/>
          </w:tcPr>
          <w:p w14:paraId="0D0A0CA8" w14:textId="77777777" w:rsidR="00190544" w:rsidRPr="0055523E" w:rsidRDefault="00190544" w:rsidP="00970CA9">
            <w:pPr>
              <w:spacing w:line="28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17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5943FF4" w14:textId="77777777" w:rsidR="00190544" w:rsidRPr="001C6A69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6A69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336652F3" w14:textId="77777777" w:rsidR="00190544" w:rsidRPr="0055523E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single" w:sz="6" w:space="0" w:color="auto"/>
            </w:tcBorders>
            <w:vAlign w:val="bottom"/>
          </w:tcPr>
          <w:p w14:paraId="77890FE9" w14:textId="77777777" w:rsidR="00190544" w:rsidRPr="001C6A69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6A69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0346377" w14:textId="77777777" w:rsidR="00190544" w:rsidRPr="0055523E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54D8B5F4" w14:textId="77777777" w:rsidR="00190544" w:rsidRPr="001C6A69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8C936CC" w14:textId="77777777" w:rsidR="00190544" w:rsidRPr="0055523E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7A47EBD3" w14:textId="77777777" w:rsidR="00190544" w:rsidRPr="001C6A69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342EF4F0" w14:textId="77777777" w:rsidR="00190544" w:rsidRPr="0055523E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8777BA0" w14:textId="77777777" w:rsidR="00190544" w:rsidRPr="001C6A69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6A69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</w:tr>
      <w:tr w:rsidR="00190544" w:rsidRPr="0055523E" w14:paraId="1E76BE93" w14:textId="77777777" w:rsidTr="00820026">
        <w:trPr>
          <w:cantSplit/>
        </w:trPr>
        <w:tc>
          <w:tcPr>
            <w:tcW w:w="2211" w:type="dxa"/>
            <w:vAlign w:val="bottom"/>
          </w:tcPr>
          <w:p w14:paraId="087300C1" w14:textId="77777777" w:rsidR="00190544" w:rsidRPr="0055523E" w:rsidRDefault="00190544" w:rsidP="00970CA9">
            <w:pPr>
              <w:spacing w:line="28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EF08EA8" w14:textId="77777777" w:rsidR="00190544" w:rsidRPr="0055523E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C6A69">
              <w:rPr>
                <w:rFonts w:ascii="Angsana New" w:hAnsi="Angsana New"/>
                <w:sz w:val="20"/>
                <w:szCs w:val="20"/>
                <w:cs/>
              </w:rPr>
              <w:t>ภายใน</w:t>
            </w:r>
            <w:r w:rsidRPr="001C6A69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55523E">
              <w:rPr>
                <w:rFonts w:ascii="Angsana New" w:hAnsi="Angsana New"/>
                <w:sz w:val="20"/>
                <w:szCs w:val="20"/>
              </w:rPr>
              <w:t>1</w:t>
            </w:r>
            <w:r w:rsidRPr="001C6A69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D9D92C2" w14:textId="77777777" w:rsidR="00190544" w:rsidRPr="0055523E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113DA25" w14:textId="77777777" w:rsidR="00190544" w:rsidRPr="0055523E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C6A69">
              <w:rPr>
                <w:rFonts w:ascii="Angsana New" w:hAnsi="Angsana New"/>
                <w:sz w:val="20"/>
                <w:szCs w:val="20"/>
                <w:cs/>
              </w:rPr>
              <w:t>มากกว่า</w:t>
            </w:r>
            <w:r w:rsidRPr="001C6A69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</w:p>
          <w:p w14:paraId="41A483B9" w14:textId="77777777" w:rsidR="00190544" w:rsidRPr="0055523E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1</w:t>
            </w:r>
            <w:r w:rsidRPr="001C6A69">
              <w:rPr>
                <w:rFonts w:ascii="Angsana New" w:hAnsi="Angsana New"/>
                <w:sz w:val="20"/>
                <w:szCs w:val="20"/>
                <w:cs/>
              </w:rPr>
              <w:t xml:space="preserve"> ถึง </w:t>
            </w:r>
            <w:r w:rsidRPr="0055523E">
              <w:rPr>
                <w:rFonts w:ascii="Angsana New" w:hAnsi="Angsana New"/>
                <w:sz w:val="20"/>
                <w:szCs w:val="20"/>
              </w:rPr>
              <w:t>5</w:t>
            </w:r>
            <w:r w:rsidRPr="001C6A69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38" w:type="dxa"/>
          </w:tcPr>
          <w:p w14:paraId="5F5E3895" w14:textId="77777777" w:rsidR="00190544" w:rsidRPr="0055523E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6" w:type="dxa"/>
            <w:tcBorders>
              <w:bottom w:val="single" w:sz="6" w:space="0" w:color="auto"/>
            </w:tcBorders>
            <w:vAlign w:val="bottom"/>
          </w:tcPr>
          <w:p w14:paraId="3CAD86F1" w14:textId="77777777" w:rsidR="00190544" w:rsidRPr="0055523E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C6A69">
              <w:rPr>
                <w:rFonts w:ascii="Angsana New" w:hAnsi="Angsana New"/>
                <w:sz w:val="20"/>
                <w:szCs w:val="20"/>
                <w:cs/>
              </w:rPr>
              <w:t>ปรับขึ้นลง</w:t>
            </w:r>
          </w:p>
          <w:p w14:paraId="681EAB15" w14:textId="77777777" w:rsidR="00190544" w:rsidRPr="0055523E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C6A69">
              <w:rPr>
                <w:rFonts w:ascii="Angsana New" w:hAnsi="Angsana New"/>
                <w:sz w:val="20"/>
                <w:szCs w:val="20"/>
                <w:cs/>
              </w:rPr>
              <w:t>ตามราคาตลาด</w:t>
            </w:r>
          </w:p>
        </w:tc>
        <w:tc>
          <w:tcPr>
            <w:tcW w:w="134" w:type="dxa"/>
          </w:tcPr>
          <w:p w14:paraId="7B96352B" w14:textId="77777777" w:rsidR="00190544" w:rsidRPr="0055523E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4C82AC14" w14:textId="77777777" w:rsidR="00190544" w:rsidRPr="0055523E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C6A69">
              <w:rPr>
                <w:rFonts w:ascii="Angsana New" w:hAnsi="Angsana New"/>
                <w:sz w:val="20"/>
                <w:szCs w:val="20"/>
                <w:cs/>
              </w:rPr>
              <w:t>ไม่มี</w:t>
            </w:r>
          </w:p>
          <w:p w14:paraId="4C10660A" w14:textId="77777777" w:rsidR="00190544" w:rsidRPr="0055523E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C6A69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134" w:type="dxa"/>
          </w:tcPr>
          <w:p w14:paraId="2C276141" w14:textId="77777777" w:rsidR="00190544" w:rsidRPr="0055523E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7DCAC95C" w14:textId="77777777" w:rsidR="00190544" w:rsidRPr="0055523E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C6A69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34" w:type="dxa"/>
          </w:tcPr>
          <w:p w14:paraId="679BCAF3" w14:textId="77777777" w:rsidR="00190544" w:rsidRPr="0055523E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5EC5C848" w14:textId="77777777" w:rsidR="00190544" w:rsidRPr="0055523E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C6A69">
              <w:rPr>
                <w:rFonts w:ascii="Angsana New" w:hAnsi="Angsana New"/>
                <w:sz w:val="20"/>
                <w:szCs w:val="20"/>
                <w:cs/>
              </w:rPr>
              <w:t>ที่แท้จริง</w:t>
            </w:r>
          </w:p>
          <w:p w14:paraId="64A16399" w14:textId="77777777" w:rsidR="00190544" w:rsidRPr="0055523E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(</w:t>
            </w:r>
            <w:r w:rsidRPr="001C6A69">
              <w:rPr>
                <w:rFonts w:ascii="Angsana New" w:hAnsi="Angsana New"/>
                <w:sz w:val="20"/>
                <w:szCs w:val="20"/>
                <w:cs/>
              </w:rPr>
              <w:t>ร้อยละต่อปี</w:t>
            </w:r>
            <w:r w:rsidRPr="0055523E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190544" w:rsidRPr="0055523E" w14:paraId="6E679965" w14:textId="77777777" w:rsidTr="00820026">
        <w:trPr>
          <w:cantSplit/>
        </w:trPr>
        <w:tc>
          <w:tcPr>
            <w:tcW w:w="2211" w:type="dxa"/>
            <w:vAlign w:val="bottom"/>
          </w:tcPr>
          <w:p w14:paraId="4C79C6A6" w14:textId="77777777" w:rsidR="00190544" w:rsidRPr="0055523E" w:rsidRDefault="00190544" w:rsidP="00970CA9">
            <w:pPr>
              <w:spacing w:line="28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76C69F73" w14:textId="77777777" w:rsidR="00190544" w:rsidRPr="001C6A69" w:rsidRDefault="00190544" w:rsidP="00970CA9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" w:type="dxa"/>
            <w:vAlign w:val="bottom"/>
          </w:tcPr>
          <w:p w14:paraId="3CDFF41E" w14:textId="77777777" w:rsidR="00190544" w:rsidRPr="0055523E" w:rsidRDefault="00190544" w:rsidP="00970CA9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76A4E7C1" w14:textId="77777777" w:rsidR="00190544" w:rsidRPr="001C6A69" w:rsidRDefault="00190544" w:rsidP="00970CA9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8" w:type="dxa"/>
            <w:vAlign w:val="bottom"/>
          </w:tcPr>
          <w:p w14:paraId="2F5BD48B" w14:textId="77777777" w:rsidR="00190544" w:rsidRPr="0055523E" w:rsidRDefault="00190544" w:rsidP="00970CA9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single" w:sz="6" w:space="0" w:color="auto"/>
            </w:tcBorders>
            <w:vAlign w:val="bottom"/>
          </w:tcPr>
          <w:p w14:paraId="70F5B508" w14:textId="77777777" w:rsidR="00190544" w:rsidRPr="001C6A69" w:rsidRDefault="00190544" w:rsidP="00970CA9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" w:type="dxa"/>
            <w:vAlign w:val="bottom"/>
          </w:tcPr>
          <w:p w14:paraId="1D2EDA43" w14:textId="77777777" w:rsidR="00190544" w:rsidRPr="0055523E" w:rsidRDefault="00190544" w:rsidP="00970CA9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2977F49D" w14:textId="77777777" w:rsidR="00190544" w:rsidRPr="001C6A69" w:rsidRDefault="00190544" w:rsidP="00970CA9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" w:type="dxa"/>
            <w:vAlign w:val="bottom"/>
          </w:tcPr>
          <w:p w14:paraId="79EFEE51" w14:textId="77777777" w:rsidR="00190544" w:rsidRPr="0055523E" w:rsidRDefault="00190544" w:rsidP="00970CA9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04969DFA" w14:textId="77777777" w:rsidR="00190544" w:rsidRPr="001C6A69" w:rsidRDefault="00190544" w:rsidP="00970CA9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21373FBD" w14:textId="77777777" w:rsidR="00190544" w:rsidRPr="0055523E" w:rsidRDefault="00190544" w:rsidP="00970CA9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5F94E6D0" w14:textId="77777777" w:rsidR="00190544" w:rsidRPr="001C6A69" w:rsidRDefault="00190544" w:rsidP="00970CA9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190544" w:rsidRPr="0055523E" w14:paraId="5C312DF8" w14:textId="77777777" w:rsidTr="00820026">
        <w:trPr>
          <w:cantSplit/>
        </w:trPr>
        <w:tc>
          <w:tcPr>
            <w:tcW w:w="2211" w:type="dxa"/>
            <w:vAlign w:val="bottom"/>
          </w:tcPr>
          <w:p w14:paraId="17749DBF" w14:textId="77777777" w:rsidR="00190544" w:rsidRPr="0055523E" w:rsidRDefault="00190544" w:rsidP="00970CA9">
            <w:pPr>
              <w:spacing w:line="280" w:lineRule="exact"/>
              <w:ind w:left="113" w:hanging="17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C6A6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020" w:type="dxa"/>
            <w:vAlign w:val="bottom"/>
          </w:tcPr>
          <w:p w14:paraId="6FD46B25" w14:textId="77777777" w:rsidR="00190544" w:rsidRPr="0055523E" w:rsidRDefault="00190544" w:rsidP="00970CA9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431F6493" w14:textId="77777777" w:rsidR="00190544" w:rsidRPr="0055523E" w:rsidRDefault="00190544" w:rsidP="00970CA9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662383E" w14:textId="77777777" w:rsidR="00190544" w:rsidRPr="0055523E" w:rsidRDefault="00190544" w:rsidP="00970CA9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" w:type="dxa"/>
            <w:vAlign w:val="bottom"/>
          </w:tcPr>
          <w:p w14:paraId="21145806" w14:textId="77777777" w:rsidR="00190544" w:rsidRPr="0055523E" w:rsidRDefault="00190544" w:rsidP="00970CA9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6" w:type="dxa"/>
            <w:vAlign w:val="bottom"/>
          </w:tcPr>
          <w:p w14:paraId="2481AC2F" w14:textId="77777777" w:rsidR="00190544" w:rsidRPr="0055523E" w:rsidRDefault="00190544" w:rsidP="00970CA9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1DB73DED" w14:textId="77777777" w:rsidR="00190544" w:rsidRPr="0055523E" w:rsidRDefault="00190544" w:rsidP="00970CA9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9CF5F14" w14:textId="77777777" w:rsidR="00190544" w:rsidRPr="0055523E" w:rsidRDefault="00190544" w:rsidP="00970CA9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437F3BA9" w14:textId="77777777" w:rsidR="00190544" w:rsidRPr="0055523E" w:rsidRDefault="00190544" w:rsidP="00970CA9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320A17C" w14:textId="77777777" w:rsidR="00190544" w:rsidRPr="0055523E" w:rsidRDefault="00190544" w:rsidP="00970CA9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5DFB26B" w14:textId="77777777" w:rsidR="00190544" w:rsidRPr="0055523E" w:rsidRDefault="00190544" w:rsidP="00970CA9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1CC7855" w14:textId="77777777" w:rsidR="00190544" w:rsidRPr="0055523E" w:rsidRDefault="00190544" w:rsidP="00970CA9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90544" w:rsidRPr="0055523E" w14:paraId="6929AC15" w14:textId="77777777" w:rsidTr="00820026">
        <w:trPr>
          <w:cantSplit/>
        </w:trPr>
        <w:tc>
          <w:tcPr>
            <w:tcW w:w="2211" w:type="dxa"/>
            <w:vAlign w:val="bottom"/>
          </w:tcPr>
          <w:p w14:paraId="65BD5BCF" w14:textId="77777777" w:rsidR="00190544" w:rsidRPr="0055523E" w:rsidRDefault="00190544" w:rsidP="00970CA9">
            <w:pPr>
              <w:spacing w:line="280" w:lineRule="exact"/>
              <w:ind w:left="113" w:hanging="170"/>
              <w:rPr>
                <w:rFonts w:ascii="Angsana New" w:hAnsi="Angsana New"/>
                <w:sz w:val="20"/>
                <w:szCs w:val="20"/>
              </w:rPr>
            </w:pPr>
            <w:r w:rsidRPr="001C6A69">
              <w:rPr>
                <w:rFonts w:ascii="Angsana New" w:hAnsi="Angsan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0" w:type="dxa"/>
            <w:vAlign w:val="bottom"/>
          </w:tcPr>
          <w:p w14:paraId="2C77F070" w14:textId="77777777" w:rsidR="00190544" w:rsidRPr="0055523E" w:rsidRDefault="00190544" w:rsidP="00970CA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104FC32B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EFF113A" w14:textId="77777777" w:rsidR="00190544" w:rsidRPr="0055523E" w:rsidRDefault="00190544" w:rsidP="00970CA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8" w:type="dxa"/>
            <w:vAlign w:val="bottom"/>
          </w:tcPr>
          <w:p w14:paraId="7A44B848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6" w:type="dxa"/>
            <w:vAlign w:val="bottom"/>
          </w:tcPr>
          <w:p w14:paraId="395E96AC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28,812,983.23</w:t>
            </w:r>
          </w:p>
        </w:tc>
        <w:tc>
          <w:tcPr>
            <w:tcW w:w="134" w:type="dxa"/>
            <w:vAlign w:val="bottom"/>
          </w:tcPr>
          <w:p w14:paraId="7CC70957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ABE4C08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36,821,545.75</w:t>
            </w:r>
          </w:p>
        </w:tc>
        <w:tc>
          <w:tcPr>
            <w:tcW w:w="134" w:type="dxa"/>
            <w:vAlign w:val="bottom"/>
          </w:tcPr>
          <w:p w14:paraId="7177D1CE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CB8B244" w14:textId="77777777" w:rsidR="00190544" w:rsidRPr="0055523E" w:rsidRDefault="00190544" w:rsidP="00970CA9">
            <w:pPr>
              <w:spacing w:line="280" w:lineRule="exact"/>
              <w:ind w:right="121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65,634,528.98</w:t>
            </w:r>
          </w:p>
        </w:tc>
        <w:tc>
          <w:tcPr>
            <w:tcW w:w="134" w:type="dxa"/>
          </w:tcPr>
          <w:p w14:paraId="749B99DD" w14:textId="77777777" w:rsidR="00190544" w:rsidRPr="0055523E" w:rsidRDefault="00190544" w:rsidP="00970CA9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06AB836" w14:textId="77777777" w:rsidR="00190544" w:rsidRPr="0055523E" w:rsidRDefault="00190544" w:rsidP="00970CA9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0.05 - 0.125</w:t>
            </w:r>
          </w:p>
        </w:tc>
      </w:tr>
      <w:tr w:rsidR="00190544" w:rsidRPr="0055523E" w14:paraId="0D10B4BA" w14:textId="77777777" w:rsidTr="00820026">
        <w:trPr>
          <w:cantSplit/>
          <w:trHeight w:val="162"/>
        </w:trPr>
        <w:tc>
          <w:tcPr>
            <w:tcW w:w="2211" w:type="dxa"/>
            <w:vAlign w:val="bottom"/>
          </w:tcPr>
          <w:p w14:paraId="7EBB91DE" w14:textId="77777777" w:rsidR="00190544" w:rsidRPr="001C6A69" w:rsidRDefault="00190544" w:rsidP="00970CA9">
            <w:pPr>
              <w:spacing w:line="28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1C6A69">
              <w:rPr>
                <w:rFonts w:ascii="Angsana New" w:hAnsi="Angsana New"/>
                <w:sz w:val="20"/>
                <w:szCs w:val="20"/>
                <w:cs/>
              </w:rPr>
              <w:t>ลูกหนี้การค้าและลูกหนี้</w:t>
            </w:r>
            <w:r w:rsidRPr="001C6A69">
              <w:rPr>
                <w:rFonts w:ascii="Angsana New" w:hAnsi="Angsana New" w:hint="cs"/>
                <w:sz w:val="20"/>
                <w:szCs w:val="20"/>
                <w:cs/>
              </w:rPr>
              <w:t>หมุนเวียน</w:t>
            </w:r>
            <w:r w:rsidRPr="001C6A69">
              <w:rPr>
                <w:rFonts w:ascii="Angsana New" w:hAnsi="Angsana New"/>
                <w:sz w:val="20"/>
                <w:szCs w:val="20"/>
                <w:cs/>
              </w:rPr>
              <w:t>อื่น</w:t>
            </w:r>
          </w:p>
        </w:tc>
        <w:tc>
          <w:tcPr>
            <w:tcW w:w="1020" w:type="dxa"/>
            <w:vAlign w:val="bottom"/>
          </w:tcPr>
          <w:p w14:paraId="7CD7F598" w14:textId="77777777" w:rsidR="00190544" w:rsidRPr="0055523E" w:rsidRDefault="00190544" w:rsidP="00970CA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03F5C37B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658F185" w14:textId="77777777" w:rsidR="00190544" w:rsidRPr="0055523E" w:rsidRDefault="00190544" w:rsidP="00970CA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8" w:type="dxa"/>
            <w:vAlign w:val="bottom"/>
          </w:tcPr>
          <w:p w14:paraId="1D3638C3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6" w:type="dxa"/>
            <w:vAlign w:val="bottom"/>
          </w:tcPr>
          <w:p w14:paraId="442C4238" w14:textId="77777777" w:rsidR="00190544" w:rsidRPr="0055523E" w:rsidRDefault="00190544" w:rsidP="00970CA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70F52CB7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8C16889" w14:textId="77777777" w:rsidR="00190544" w:rsidRPr="0055523E" w:rsidRDefault="00190544" w:rsidP="00970CA9">
            <w:pPr>
              <w:spacing w:line="280" w:lineRule="exact"/>
              <w:ind w:right="7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303,476,384.06</w:t>
            </w:r>
          </w:p>
        </w:tc>
        <w:tc>
          <w:tcPr>
            <w:tcW w:w="134" w:type="dxa"/>
            <w:vAlign w:val="bottom"/>
          </w:tcPr>
          <w:p w14:paraId="7ED41393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8FFFD5E" w14:textId="77777777" w:rsidR="00190544" w:rsidRPr="0055523E" w:rsidRDefault="00190544" w:rsidP="00970CA9">
            <w:pPr>
              <w:spacing w:line="280" w:lineRule="exact"/>
              <w:ind w:right="88" w:hanging="7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303,476,384.06</w:t>
            </w:r>
          </w:p>
        </w:tc>
        <w:tc>
          <w:tcPr>
            <w:tcW w:w="134" w:type="dxa"/>
          </w:tcPr>
          <w:p w14:paraId="7FA7C880" w14:textId="77777777" w:rsidR="00190544" w:rsidRPr="0055523E" w:rsidRDefault="00190544" w:rsidP="00970CA9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2C3D008" w14:textId="77777777" w:rsidR="00190544" w:rsidRPr="0055523E" w:rsidRDefault="00190544" w:rsidP="00970CA9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90544" w:rsidRPr="0055523E" w14:paraId="33FD78F8" w14:textId="77777777" w:rsidTr="00820026">
        <w:trPr>
          <w:cantSplit/>
          <w:trHeight w:val="162"/>
        </w:trPr>
        <w:tc>
          <w:tcPr>
            <w:tcW w:w="2211" w:type="dxa"/>
            <w:vAlign w:val="bottom"/>
          </w:tcPr>
          <w:p w14:paraId="54F1F3AC" w14:textId="77777777" w:rsidR="00190544" w:rsidRPr="001C6A69" w:rsidRDefault="00190544" w:rsidP="00970CA9">
            <w:pPr>
              <w:spacing w:line="28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1C6A69">
              <w:rPr>
                <w:rFonts w:ascii="Angsana New" w:hAnsi="Angsana New"/>
                <w:sz w:val="20"/>
                <w:szCs w:val="20"/>
                <w:cs/>
              </w:rPr>
              <w:t>สินทรัพย์ที่เกิดจากสัญญา-หมุนเวียน</w:t>
            </w:r>
          </w:p>
        </w:tc>
        <w:tc>
          <w:tcPr>
            <w:tcW w:w="1020" w:type="dxa"/>
            <w:vAlign w:val="bottom"/>
          </w:tcPr>
          <w:p w14:paraId="611DFED9" w14:textId="77777777" w:rsidR="00190544" w:rsidRPr="0055523E" w:rsidRDefault="00190544" w:rsidP="00970CA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56C6C437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26255B6" w14:textId="77777777" w:rsidR="00190544" w:rsidRPr="0055523E" w:rsidRDefault="00190544" w:rsidP="00970CA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8" w:type="dxa"/>
            <w:vAlign w:val="bottom"/>
          </w:tcPr>
          <w:p w14:paraId="317EF7E4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6" w:type="dxa"/>
            <w:vAlign w:val="bottom"/>
          </w:tcPr>
          <w:p w14:paraId="6EF8B852" w14:textId="77777777" w:rsidR="00190544" w:rsidRPr="0055523E" w:rsidRDefault="00190544" w:rsidP="00970CA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56C42177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D44BFDA" w14:textId="77777777" w:rsidR="00190544" w:rsidRPr="0055523E" w:rsidRDefault="00190544" w:rsidP="00970CA9">
            <w:pPr>
              <w:spacing w:line="280" w:lineRule="exact"/>
              <w:ind w:right="7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8,784,755.08</w:t>
            </w:r>
          </w:p>
        </w:tc>
        <w:tc>
          <w:tcPr>
            <w:tcW w:w="134" w:type="dxa"/>
            <w:vAlign w:val="bottom"/>
          </w:tcPr>
          <w:p w14:paraId="1180DE12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7D42425" w14:textId="77777777" w:rsidR="00190544" w:rsidRPr="0055523E" w:rsidRDefault="00190544" w:rsidP="00970CA9">
            <w:pPr>
              <w:spacing w:line="280" w:lineRule="exact"/>
              <w:ind w:right="88" w:hanging="7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8,784,755.08</w:t>
            </w:r>
          </w:p>
        </w:tc>
        <w:tc>
          <w:tcPr>
            <w:tcW w:w="134" w:type="dxa"/>
          </w:tcPr>
          <w:p w14:paraId="407B5D7B" w14:textId="77777777" w:rsidR="00190544" w:rsidRPr="0055523E" w:rsidRDefault="00190544" w:rsidP="00970CA9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7BE20CF" w14:textId="77777777" w:rsidR="00190544" w:rsidRPr="0055523E" w:rsidRDefault="00190544" w:rsidP="00970CA9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90544" w:rsidRPr="0055523E" w14:paraId="49CE1922" w14:textId="77777777" w:rsidTr="00820026">
        <w:trPr>
          <w:cantSplit/>
          <w:trHeight w:val="162"/>
        </w:trPr>
        <w:tc>
          <w:tcPr>
            <w:tcW w:w="2211" w:type="dxa"/>
            <w:vAlign w:val="bottom"/>
          </w:tcPr>
          <w:p w14:paraId="1E169EC8" w14:textId="77777777" w:rsidR="00190544" w:rsidRPr="001C6A69" w:rsidRDefault="00190544" w:rsidP="00970CA9">
            <w:pPr>
              <w:spacing w:line="28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1C6A69">
              <w:rPr>
                <w:rFonts w:ascii="Angsana New" w:hAnsi="Angsana New" w:hint="cs"/>
                <w:sz w:val="20"/>
                <w:szCs w:val="20"/>
                <w:cs/>
              </w:rPr>
              <w:t>ลูกหนี้ตามสัญญาเช่าเงินทุน</w:t>
            </w:r>
          </w:p>
        </w:tc>
        <w:tc>
          <w:tcPr>
            <w:tcW w:w="1020" w:type="dxa"/>
            <w:vAlign w:val="bottom"/>
          </w:tcPr>
          <w:p w14:paraId="64D62C94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5,655,867.33</w:t>
            </w:r>
          </w:p>
        </w:tc>
        <w:tc>
          <w:tcPr>
            <w:tcW w:w="134" w:type="dxa"/>
            <w:vAlign w:val="bottom"/>
          </w:tcPr>
          <w:p w14:paraId="07792660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DC1E6F9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30,978,318.78</w:t>
            </w:r>
          </w:p>
        </w:tc>
        <w:tc>
          <w:tcPr>
            <w:tcW w:w="138" w:type="dxa"/>
            <w:vAlign w:val="bottom"/>
          </w:tcPr>
          <w:p w14:paraId="22C6BDD8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6" w:type="dxa"/>
            <w:vAlign w:val="bottom"/>
          </w:tcPr>
          <w:p w14:paraId="3D6DC3B6" w14:textId="77777777" w:rsidR="00190544" w:rsidRPr="0055523E" w:rsidRDefault="00190544" w:rsidP="00970CA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36F9F875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EBD6417" w14:textId="77777777" w:rsidR="00190544" w:rsidRPr="0055523E" w:rsidRDefault="00190544" w:rsidP="00970CA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32B59A0D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BE3BA70" w14:textId="77777777" w:rsidR="00190544" w:rsidRPr="0055523E" w:rsidRDefault="00190544" w:rsidP="00970CA9">
            <w:pPr>
              <w:spacing w:line="280" w:lineRule="exact"/>
              <w:ind w:right="8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36,634,186.11</w:t>
            </w:r>
          </w:p>
        </w:tc>
        <w:tc>
          <w:tcPr>
            <w:tcW w:w="134" w:type="dxa"/>
          </w:tcPr>
          <w:p w14:paraId="6A745318" w14:textId="77777777" w:rsidR="00190544" w:rsidRPr="0055523E" w:rsidRDefault="00190544" w:rsidP="00970CA9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BA4BC07" w14:textId="77777777" w:rsidR="00190544" w:rsidRPr="0055523E" w:rsidRDefault="00190544" w:rsidP="00970CA9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4.50</w:t>
            </w:r>
          </w:p>
        </w:tc>
      </w:tr>
      <w:tr w:rsidR="00190544" w:rsidRPr="0055523E" w14:paraId="7200671F" w14:textId="77777777" w:rsidTr="00820026">
        <w:trPr>
          <w:cantSplit/>
          <w:trHeight w:val="162"/>
        </w:trPr>
        <w:tc>
          <w:tcPr>
            <w:tcW w:w="2211" w:type="dxa"/>
            <w:vAlign w:val="bottom"/>
          </w:tcPr>
          <w:p w14:paraId="02A6F6DC" w14:textId="77777777" w:rsidR="00190544" w:rsidRPr="001C6A69" w:rsidRDefault="00190544" w:rsidP="00970CA9">
            <w:pPr>
              <w:spacing w:line="280" w:lineRule="exact"/>
              <w:ind w:left="113" w:right="-113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1C6A69">
              <w:rPr>
                <w:rFonts w:ascii="Angsana New" w:hAnsi="Angsana New" w:hint="cs"/>
                <w:sz w:val="20"/>
                <w:szCs w:val="20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020" w:type="dxa"/>
            <w:vAlign w:val="bottom"/>
          </w:tcPr>
          <w:p w14:paraId="5A5910AA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76,170,363.37</w:t>
            </w:r>
          </w:p>
        </w:tc>
        <w:tc>
          <w:tcPr>
            <w:tcW w:w="134" w:type="dxa"/>
            <w:vAlign w:val="bottom"/>
          </w:tcPr>
          <w:p w14:paraId="25E13330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B75725B" w14:textId="77777777" w:rsidR="00190544" w:rsidRPr="0055523E" w:rsidRDefault="00190544" w:rsidP="00970CA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8" w:type="dxa"/>
            <w:vAlign w:val="bottom"/>
          </w:tcPr>
          <w:p w14:paraId="73B0F68E" w14:textId="77777777" w:rsidR="00190544" w:rsidRPr="0055523E" w:rsidRDefault="00190544" w:rsidP="00970CA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6" w:type="dxa"/>
            <w:vAlign w:val="bottom"/>
          </w:tcPr>
          <w:p w14:paraId="66EF9C32" w14:textId="77777777" w:rsidR="00190544" w:rsidRPr="0055523E" w:rsidRDefault="00190544" w:rsidP="00970CA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114818B0" w14:textId="77777777" w:rsidR="00190544" w:rsidRPr="0055523E" w:rsidRDefault="00190544" w:rsidP="00970CA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5E7C858" w14:textId="77777777" w:rsidR="00190544" w:rsidRPr="0055523E" w:rsidRDefault="00190544" w:rsidP="00970CA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77FD987B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6CF8F95" w14:textId="77777777" w:rsidR="00190544" w:rsidRPr="0055523E" w:rsidRDefault="00190544" w:rsidP="00970CA9">
            <w:pPr>
              <w:spacing w:line="280" w:lineRule="exact"/>
              <w:ind w:right="8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76,170,363.37</w:t>
            </w:r>
          </w:p>
        </w:tc>
        <w:tc>
          <w:tcPr>
            <w:tcW w:w="134" w:type="dxa"/>
          </w:tcPr>
          <w:p w14:paraId="73C42C5B" w14:textId="77777777" w:rsidR="00190544" w:rsidRPr="0055523E" w:rsidRDefault="00190544" w:rsidP="00970CA9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7E6881C" w14:textId="77777777" w:rsidR="00190544" w:rsidRPr="0055523E" w:rsidRDefault="00190544" w:rsidP="00970CA9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0.15 - 0.75</w:t>
            </w:r>
          </w:p>
        </w:tc>
      </w:tr>
      <w:tr w:rsidR="00190544" w:rsidRPr="0055523E" w14:paraId="1FE827D0" w14:textId="77777777" w:rsidTr="00820026">
        <w:trPr>
          <w:cantSplit/>
          <w:trHeight w:val="90"/>
        </w:trPr>
        <w:tc>
          <w:tcPr>
            <w:tcW w:w="2211" w:type="dxa"/>
            <w:vAlign w:val="bottom"/>
          </w:tcPr>
          <w:p w14:paraId="1480FF02" w14:textId="77777777" w:rsidR="00190544" w:rsidRPr="001C6A69" w:rsidRDefault="00190544" w:rsidP="00970CA9">
            <w:pPr>
              <w:spacing w:line="28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3C3B530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81,826,230.70</w:t>
            </w:r>
          </w:p>
        </w:tc>
        <w:tc>
          <w:tcPr>
            <w:tcW w:w="134" w:type="dxa"/>
            <w:vAlign w:val="bottom"/>
          </w:tcPr>
          <w:p w14:paraId="760AB485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3BC5A77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30,978,318.78</w:t>
            </w:r>
          </w:p>
        </w:tc>
        <w:tc>
          <w:tcPr>
            <w:tcW w:w="138" w:type="dxa"/>
            <w:vAlign w:val="bottom"/>
          </w:tcPr>
          <w:p w14:paraId="3BE73C5B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1034095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28,812,983.23</w:t>
            </w:r>
          </w:p>
        </w:tc>
        <w:tc>
          <w:tcPr>
            <w:tcW w:w="134" w:type="dxa"/>
            <w:vAlign w:val="bottom"/>
          </w:tcPr>
          <w:p w14:paraId="64D15F94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F4CAD98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349,082,684.89</w:t>
            </w:r>
          </w:p>
        </w:tc>
        <w:tc>
          <w:tcPr>
            <w:tcW w:w="134" w:type="dxa"/>
            <w:vAlign w:val="bottom"/>
          </w:tcPr>
          <w:p w14:paraId="4BAC9196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659FA83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490,700,217.60</w:t>
            </w:r>
          </w:p>
        </w:tc>
        <w:tc>
          <w:tcPr>
            <w:tcW w:w="134" w:type="dxa"/>
          </w:tcPr>
          <w:p w14:paraId="34EC5752" w14:textId="77777777" w:rsidR="00190544" w:rsidRPr="0055523E" w:rsidRDefault="00190544" w:rsidP="00970CA9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9DEB58F" w14:textId="77777777" w:rsidR="00190544" w:rsidRPr="0055523E" w:rsidRDefault="00190544" w:rsidP="00970CA9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90544" w:rsidRPr="0055523E" w14:paraId="3F2132E6" w14:textId="77777777" w:rsidTr="00820026">
        <w:trPr>
          <w:cantSplit/>
          <w:trHeight w:val="207"/>
        </w:trPr>
        <w:tc>
          <w:tcPr>
            <w:tcW w:w="2211" w:type="dxa"/>
            <w:vAlign w:val="bottom"/>
          </w:tcPr>
          <w:p w14:paraId="284C0984" w14:textId="77777777" w:rsidR="00190544" w:rsidRPr="001C6A69" w:rsidRDefault="00190544" w:rsidP="00970CA9">
            <w:pPr>
              <w:spacing w:line="280" w:lineRule="exact"/>
              <w:ind w:left="113" w:hanging="17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C6A6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1020" w:type="dxa"/>
            <w:tcBorders>
              <w:top w:val="double" w:sz="6" w:space="0" w:color="auto"/>
            </w:tcBorders>
            <w:vAlign w:val="bottom"/>
          </w:tcPr>
          <w:p w14:paraId="0815D437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487AEB7E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double" w:sz="6" w:space="0" w:color="auto"/>
            </w:tcBorders>
            <w:vAlign w:val="bottom"/>
          </w:tcPr>
          <w:p w14:paraId="2EA90C61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" w:type="dxa"/>
            <w:vAlign w:val="bottom"/>
          </w:tcPr>
          <w:p w14:paraId="264CA348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double" w:sz="6" w:space="0" w:color="auto"/>
            </w:tcBorders>
            <w:vAlign w:val="bottom"/>
          </w:tcPr>
          <w:p w14:paraId="6520C3EA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3508E224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double" w:sz="6" w:space="0" w:color="auto"/>
            </w:tcBorders>
            <w:vAlign w:val="bottom"/>
          </w:tcPr>
          <w:p w14:paraId="30D85BC4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77453C20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double" w:sz="6" w:space="0" w:color="auto"/>
            </w:tcBorders>
            <w:vAlign w:val="bottom"/>
          </w:tcPr>
          <w:p w14:paraId="3620943B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AE377F9" w14:textId="77777777" w:rsidR="00190544" w:rsidRPr="0055523E" w:rsidRDefault="00190544" w:rsidP="00970CA9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37E4B73" w14:textId="77777777" w:rsidR="00190544" w:rsidRPr="0055523E" w:rsidRDefault="00190544" w:rsidP="00970CA9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90544" w:rsidRPr="0055523E" w14:paraId="46B0ABFE" w14:textId="77777777" w:rsidTr="00820026">
        <w:trPr>
          <w:cantSplit/>
          <w:trHeight w:val="486"/>
        </w:trPr>
        <w:tc>
          <w:tcPr>
            <w:tcW w:w="2211" w:type="dxa"/>
          </w:tcPr>
          <w:p w14:paraId="77AA7D44" w14:textId="77777777" w:rsidR="00190544" w:rsidRPr="001C6A69" w:rsidRDefault="00190544" w:rsidP="00970CA9">
            <w:pPr>
              <w:spacing w:line="280" w:lineRule="exact"/>
              <w:ind w:left="113" w:right="-90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1C6A69">
              <w:rPr>
                <w:rFonts w:ascii="Angsana New" w:hAnsi="Angsana New"/>
                <w:sz w:val="20"/>
                <w:szCs w:val="20"/>
                <w:cs/>
              </w:rPr>
              <w:t>เงินเบิกเกินบัญชีและเงินกู้ยืมระยะสั้น</w:t>
            </w:r>
            <w:r w:rsidRPr="001C6A69">
              <w:rPr>
                <w:rFonts w:ascii="Angsana New" w:hAnsi="Angsana New"/>
                <w:sz w:val="20"/>
                <w:szCs w:val="20"/>
                <w:cs/>
              </w:rPr>
              <w:br/>
              <w:t>จากสถาบันการเงิน</w:t>
            </w:r>
          </w:p>
        </w:tc>
        <w:tc>
          <w:tcPr>
            <w:tcW w:w="1020" w:type="dxa"/>
            <w:vAlign w:val="bottom"/>
          </w:tcPr>
          <w:p w14:paraId="62948021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468,175,530.51</w:t>
            </w:r>
          </w:p>
        </w:tc>
        <w:tc>
          <w:tcPr>
            <w:tcW w:w="134" w:type="dxa"/>
            <w:vAlign w:val="bottom"/>
          </w:tcPr>
          <w:p w14:paraId="76045783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F9E4184" w14:textId="77777777" w:rsidR="00190544" w:rsidRPr="0055523E" w:rsidRDefault="00190544" w:rsidP="00970CA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8" w:type="dxa"/>
            <w:vAlign w:val="bottom"/>
          </w:tcPr>
          <w:p w14:paraId="1544216C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6" w:type="dxa"/>
            <w:vAlign w:val="bottom"/>
          </w:tcPr>
          <w:p w14:paraId="71C2F61C" w14:textId="77777777" w:rsidR="00190544" w:rsidRPr="0055523E" w:rsidRDefault="00190544" w:rsidP="00970CA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5F68941E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A073E28" w14:textId="77777777" w:rsidR="00190544" w:rsidRPr="0055523E" w:rsidRDefault="00190544" w:rsidP="00970CA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12E856A8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6512180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468,175,530.51</w:t>
            </w:r>
          </w:p>
        </w:tc>
        <w:tc>
          <w:tcPr>
            <w:tcW w:w="134" w:type="dxa"/>
          </w:tcPr>
          <w:p w14:paraId="217F2DBA" w14:textId="77777777" w:rsidR="00190544" w:rsidRPr="0055523E" w:rsidRDefault="00190544" w:rsidP="00970CA9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70A06B9" w14:textId="77777777" w:rsidR="00190544" w:rsidRPr="0055523E" w:rsidRDefault="00190544" w:rsidP="00970CA9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1.40 - 2.85</w:t>
            </w:r>
          </w:p>
        </w:tc>
      </w:tr>
      <w:tr w:rsidR="00190544" w:rsidRPr="0055523E" w14:paraId="674A668B" w14:textId="77777777" w:rsidTr="00820026">
        <w:trPr>
          <w:cantSplit/>
        </w:trPr>
        <w:tc>
          <w:tcPr>
            <w:tcW w:w="2211" w:type="dxa"/>
            <w:vAlign w:val="bottom"/>
          </w:tcPr>
          <w:p w14:paraId="02C2FF60" w14:textId="77777777" w:rsidR="00190544" w:rsidRPr="001C6A69" w:rsidRDefault="00190544" w:rsidP="00970CA9">
            <w:pPr>
              <w:spacing w:line="28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1C6A69">
              <w:rPr>
                <w:rFonts w:ascii="Angsana New" w:hAnsi="Angsana New"/>
                <w:sz w:val="20"/>
                <w:szCs w:val="20"/>
                <w:cs/>
              </w:rPr>
              <w:t>เจ้าหนี้การค้าและเจ้าหนี้</w:t>
            </w:r>
            <w:r w:rsidRPr="001C6A69">
              <w:rPr>
                <w:rFonts w:ascii="Angsana New" w:hAnsi="Angsana New" w:hint="cs"/>
                <w:sz w:val="20"/>
                <w:szCs w:val="20"/>
                <w:cs/>
              </w:rPr>
              <w:t>หมุนเวียน</w:t>
            </w:r>
            <w:r w:rsidRPr="001C6A69">
              <w:rPr>
                <w:rFonts w:ascii="Angsana New" w:hAnsi="Angsana New"/>
                <w:sz w:val="20"/>
                <w:szCs w:val="20"/>
                <w:cs/>
              </w:rPr>
              <w:t>อื่น</w:t>
            </w:r>
          </w:p>
        </w:tc>
        <w:tc>
          <w:tcPr>
            <w:tcW w:w="1020" w:type="dxa"/>
            <w:vAlign w:val="bottom"/>
          </w:tcPr>
          <w:p w14:paraId="0DCBC006" w14:textId="77777777" w:rsidR="00190544" w:rsidRPr="0055523E" w:rsidRDefault="00190544" w:rsidP="00970CA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5C9257DC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5416DCF" w14:textId="77777777" w:rsidR="00190544" w:rsidRPr="0055523E" w:rsidRDefault="00190544" w:rsidP="00970CA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8" w:type="dxa"/>
            <w:vAlign w:val="bottom"/>
          </w:tcPr>
          <w:p w14:paraId="6A1E84B3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6" w:type="dxa"/>
            <w:vAlign w:val="bottom"/>
          </w:tcPr>
          <w:p w14:paraId="2FD5B373" w14:textId="77777777" w:rsidR="00190544" w:rsidRPr="0055523E" w:rsidRDefault="00190544" w:rsidP="00970CA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34521640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C2C5610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81,824,624.67</w:t>
            </w:r>
          </w:p>
        </w:tc>
        <w:tc>
          <w:tcPr>
            <w:tcW w:w="134" w:type="dxa"/>
            <w:vAlign w:val="bottom"/>
          </w:tcPr>
          <w:p w14:paraId="5BEE8239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8069973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81,824,624.67</w:t>
            </w:r>
          </w:p>
        </w:tc>
        <w:tc>
          <w:tcPr>
            <w:tcW w:w="134" w:type="dxa"/>
          </w:tcPr>
          <w:p w14:paraId="6039BB53" w14:textId="77777777" w:rsidR="00190544" w:rsidRPr="0055523E" w:rsidRDefault="00190544" w:rsidP="00970CA9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1D4443C" w14:textId="77777777" w:rsidR="00190544" w:rsidRPr="0055523E" w:rsidRDefault="00190544" w:rsidP="00970CA9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90544" w:rsidRPr="0055523E" w14:paraId="58C945C7" w14:textId="77777777" w:rsidTr="00820026">
        <w:trPr>
          <w:cantSplit/>
        </w:trPr>
        <w:tc>
          <w:tcPr>
            <w:tcW w:w="2211" w:type="dxa"/>
            <w:vAlign w:val="bottom"/>
          </w:tcPr>
          <w:p w14:paraId="1FBBF7F0" w14:textId="77777777" w:rsidR="00190544" w:rsidRPr="001C6A69" w:rsidRDefault="00190544" w:rsidP="00970CA9">
            <w:pPr>
              <w:spacing w:line="28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1C6A69">
              <w:rPr>
                <w:rFonts w:ascii="Angsana New" w:hAnsi="Angsana New" w:hint="cs"/>
                <w:sz w:val="20"/>
                <w:szCs w:val="20"/>
                <w:cs/>
              </w:rPr>
              <w:t>หนี้สินทางการเงินหมุนเวียนอื่น</w:t>
            </w:r>
          </w:p>
        </w:tc>
        <w:tc>
          <w:tcPr>
            <w:tcW w:w="1020" w:type="dxa"/>
            <w:vAlign w:val="bottom"/>
          </w:tcPr>
          <w:p w14:paraId="092383DD" w14:textId="77777777" w:rsidR="00190544" w:rsidRPr="0055523E" w:rsidRDefault="00190544" w:rsidP="00970CA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32866850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95C9349" w14:textId="77777777" w:rsidR="00190544" w:rsidRPr="0055523E" w:rsidRDefault="00190544" w:rsidP="00970CA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8" w:type="dxa"/>
            <w:vAlign w:val="bottom"/>
          </w:tcPr>
          <w:p w14:paraId="1F8B49A3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6" w:type="dxa"/>
            <w:vAlign w:val="bottom"/>
          </w:tcPr>
          <w:p w14:paraId="3D94BE31" w14:textId="77777777" w:rsidR="00190544" w:rsidRPr="0055523E" w:rsidRDefault="00190544" w:rsidP="00970CA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0E513EB0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DDE9418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5,518,649.27</w:t>
            </w:r>
          </w:p>
        </w:tc>
        <w:tc>
          <w:tcPr>
            <w:tcW w:w="134" w:type="dxa"/>
            <w:vAlign w:val="bottom"/>
          </w:tcPr>
          <w:p w14:paraId="3EE4325D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36CE4DD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5,518,649.27</w:t>
            </w:r>
          </w:p>
        </w:tc>
        <w:tc>
          <w:tcPr>
            <w:tcW w:w="134" w:type="dxa"/>
          </w:tcPr>
          <w:p w14:paraId="1394CC47" w14:textId="77777777" w:rsidR="00190544" w:rsidRPr="0055523E" w:rsidRDefault="00190544" w:rsidP="00970CA9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E6D790A" w14:textId="77777777" w:rsidR="00190544" w:rsidRPr="0055523E" w:rsidRDefault="00190544" w:rsidP="00970CA9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90544" w:rsidRPr="0055523E" w14:paraId="24470AAD" w14:textId="77777777" w:rsidTr="00820026">
        <w:trPr>
          <w:cantSplit/>
        </w:trPr>
        <w:tc>
          <w:tcPr>
            <w:tcW w:w="2211" w:type="dxa"/>
          </w:tcPr>
          <w:p w14:paraId="3C86D8A2" w14:textId="77777777" w:rsidR="00190544" w:rsidRPr="001C6A69" w:rsidRDefault="00190544" w:rsidP="00970CA9">
            <w:pPr>
              <w:spacing w:line="280" w:lineRule="exact"/>
              <w:ind w:left="113" w:right="-231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1C6A69">
              <w:rPr>
                <w:rFonts w:ascii="Angsana New" w:hAnsi="Angsana New" w:hint="cs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20" w:type="dxa"/>
            <w:vAlign w:val="bottom"/>
          </w:tcPr>
          <w:p w14:paraId="1C318390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5,467,621.95</w:t>
            </w:r>
          </w:p>
        </w:tc>
        <w:tc>
          <w:tcPr>
            <w:tcW w:w="134" w:type="dxa"/>
            <w:vAlign w:val="bottom"/>
          </w:tcPr>
          <w:p w14:paraId="3290F472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DFE77AD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28,748,221.56</w:t>
            </w:r>
          </w:p>
        </w:tc>
        <w:tc>
          <w:tcPr>
            <w:tcW w:w="138" w:type="dxa"/>
            <w:vAlign w:val="bottom"/>
          </w:tcPr>
          <w:p w14:paraId="264225E1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6" w:type="dxa"/>
            <w:vAlign w:val="bottom"/>
          </w:tcPr>
          <w:p w14:paraId="52B3F04B" w14:textId="77777777" w:rsidR="00190544" w:rsidRPr="0055523E" w:rsidRDefault="00190544" w:rsidP="00970CA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5C1658FE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060E9C1" w14:textId="77777777" w:rsidR="00190544" w:rsidRPr="0055523E" w:rsidRDefault="00190544" w:rsidP="00970CA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00F47705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D86AF7E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34,215,843.51</w:t>
            </w:r>
          </w:p>
        </w:tc>
        <w:tc>
          <w:tcPr>
            <w:tcW w:w="134" w:type="dxa"/>
          </w:tcPr>
          <w:p w14:paraId="730742D9" w14:textId="77777777" w:rsidR="00190544" w:rsidRPr="0055523E" w:rsidRDefault="00190544" w:rsidP="00970CA9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789C6E79" w14:textId="77777777" w:rsidR="00190544" w:rsidRPr="0055523E" w:rsidRDefault="00190544" w:rsidP="00970CA9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2.88 - 5.73</w:t>
            </w:r>
          </w:p>
        </w:tc>
      </w:tr>
      <w:tr w:rsidR="00190544" w:rsidRPr="0055523E" w14:paraId="5366AF3C" w14:textId="77777777" w:rsidTr="00820026">
        <w:trPr>
          <w:cantSplit/>
        </w:trPr>
        <w:tc>
          <w:tcPr>
            <w:tcW w:w="2211" w:type="dxa"/>
          </w:tcPr>
          <w:p w14:paraId="547145EB" w14:textId="77777777" w:rsidR="00190544" w:rsidRPr="001C6A69" w:rsidRDefault="00190544" w:rsidP="00970CA9">
            <w:pPr>
              <w:spacing w:line="280" w:lineRule="exact"/>
              <w:ind w:left="113" w:right="-231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1C6A69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</w:t>
            </w:r>
            <w:r w:rsidRPr="001C6A69">
              <w:rPr>
                <w:rFonts w:ascii="Angsana New" w:hAnsi="Angsana New" w:hint="cs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1894359F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16,654,854.12</w:t>
            </w:r>
          </w:p>
        </w:tc>
        <w:tc>
          <w:tcPr>
            <w:tcW w:w="134" w:type="dxa"/>
            <w:vAlign w:val="bottom"/>
          </w:tcPr>
          <w:p w14:paraId="08D9C1CC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24EC68F5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12,321,125.24</w:t>
            </w:r>
          </w:p>
        </w:tc>
        <w:tc>
          <w:tcPr>
            <w:tcW w:w="138" w:type="dxa"/>
            <w:vAlign w:val="bottom"/>
          </w:tcPr>
          <w:p w14:paraId="1C833B2C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6" w:type="dxa"/>
            <w:tcBorders>
              <w:bottom w:val="single" w:sz="6" w:space="0" w:color="auto"/>
            </w:tcBorders>
            <w:vAlign w:val="bottom"/>
          </w:tcPr>
          <w:p w14:paraId="7181DB5A" w14:textId="77777777" w:rsidR="00190544" w:rsidRPr="0055523E" w:rsidRDefault="00190544" w:rsidP="00970CA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1DC8F9C4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4222A799" w14:textId="77777777" w:rsidR="00190544" w:rsidRPr="0055523E" w:rsidRDefault="00190544" w:rsidP="00970CA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468478CA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631ABFE9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28,975,979.36</w:t>
            </w:r>
          </w:p>
        </w:tc>
        <w:tc>
          <w:tcPr>
            <w:tcW w:w="134" w:type="dxa"/>
          </w:tcPr>
          <w:p w14:paraId="14414861" w14:textId="77777777" w:rsidR="00190544" w:rsidRPr="0055523E" w:rsidRDefault="00190544" w:rsidP="00970CA9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278278F2" w14:textId="77777777" w:rsidR="00190544" w:rsidRPr="0055523E" w:rsidRDefault="00190544" w:rsidP="00970CA9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3.50, MLR-2</w:t>
            </w:r>
          </w:p>
        </w:tc>
      </w:tr>
      <w:tr w:rsidR="00820026" w:rsidRPr="0055523E" w14:paraId="420DD2BA" w14:textId="77777777" w:rsidTr="00820026">
        <w:trPr>
          <w:cantSplit/>
          <w:trHeight w:val="59"/>
        </w:trPr>
        <w:tc>
          <w:tcPr>
            <w:tcW w:w="2211" w:type="dxa"/>
          </w:tcPr>
          <w:p w14:paraId="255D6A0A" w14:textId="77777777" w:rsidR="00820026" w:rsidRPr="0055523E" w:rsidRDefault="00820026" w:rsidP="00970CA9">
            <w:pPr>
              <w:spacing w:line="280" w:lineRule="exact"/>
              <w:ind w:left="113" w:hanging="17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BB9C1ED" w14:textId="5C8B0883" w:rsidR="00820026" w:rsidRPr="0055523E" w:rsidRDefault="00820026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A7F7A">
              <w:rPr>
                <w:rFonts w:ascii="Angsana New" w:hAnsi="Angsana New" w:hint="cs"/>
                <w:sz w:val="20"/>
                <w:szCs w:val="20"/>
              </w:rPr>
              <w:t>490</w:t>
            </w:r>
            <w:r w:rsidRPr="0055523E">
              <w:rPr>
                <w:rFonts w:ascii="Angsana New" w:hAnsi="Angsana New"/>
                <w:sz w:val="20"/>
                <w:szCs w:val="20"/>
              </w:rPr>
              <w:t>,</w:t>
            </w:r>
            <w:r w:rsidRPr="003A7F7A">
              <w:rPr>
                <w:rFonts w:ascii="Angsana New" w:hAnsi="Angsana New" w:hint="cs"/>
                <w:sz w:val="20"/>
                <w:szCs w:val="20"/>
              </w:rPr>
              <w:t>298</w:t>
            </w:r>
            <w:r w:rsidRPr="0055523E">
              <w:rPr>
                <w:rFonts w:ascii="Angsana New" w:hAnsi="Angsana New"/>
                <w:sz w:val="20"/>
                <w:szCs w:val="20"/>
              </w:rPr>
              <w:t>,</w:t>
            </w:r>
            <w:r w:rsidRPr="003A7F7A">
              <w:rPr>
                <w:rFonts w:ascii="Angsana New" w:hAnsi="Angsana New" w:hint="cs"/>
                <w:sz w:val="20"/>
                <w:szCs w:val="20"/>
              </w:rPr>
              <w:t>006.58</w:t>
            </w:r>
          </w:p>
        </w:tc>
        <w:tc>
          <w:tcPr>
            <w:tcW w:w="134" w:type="dxa"/>
            <w:vAlign w:val="bottom"/>
          </w:tcPr>
          <w:p w14:paraId="70514EBA" w14:textId="77777777" w:rsidR="00820026" w:rsidRPr="0055523E" w:rsidRDefault="00820026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A462729" w14:textId="77777777" w:rsidR="00820026" w:rsidRPr="0055523E" w:rsidRDefault="00820026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41,069,346.80</w:t>
            </w:r>
          </w:p>
        </w:tc>
        <w:tc>
          <w:tcPr>
            <w:tcW w:w="138" w:type="dxa"/>
            <w:vAlign w:val="bottom"/>
          </w:tcPr>
          <w:p w14:paraId="705937D1" w14:textId="77777777" w:rsidR="00820026" w:rsidRPr="0055523E" w:rsidRDefault="00820026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9BF4ABB" w14:textId="67F85A90" w:rsidR="00820026" w:rsidRPr="0055523E" w:rsidRDefault="00820026" w:rsidP="00970CA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2AA2C0E0" w14:textId="77777777" w:rsidR="00820026" w:rsidRPr="0055523E" w:rsidRDefault="00820026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0CE1C27" w14:textId="4025F2A2" w:rsidR="00820026" w:rsidRPr="0055523E" w:rsidRDefault="00820026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87,343,273.94</w:t>
            </w:r>
          </w:p>
        </w:tc>
        <w:tc>
          <w:tcPr>
            <w:tcW w:w="134" w:type="dxa"/>
            <w:vAlign w:val="bottom"/>
          </w:tcPr>
          <w:p w14:paraId="3E1AE8A6" w14:textId="77777777" w:rsidR="00820026" w:rsidRPr="0055523E" w:rsidRDefault="00820026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95BF209" w14:textId="038C50CA" w:rsidR="00820026" w:rsidRPr="0055523E" w:rsidRDefault="00820026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618,710,627.32</w:t>
            </w:r>
          </w:p>
        </w:tc>
        <w:tc>
          <w:tcPr>
            <w:tcW w:w="134" w:type="dxa"/>
          </w:tcPr>
          <w:p w14:paraId="476112EB" w14:textId="77777777" w:rsidR="00820026" w:rsidRPr="0055523E" w:rsidRDefault="00820026" w:rsidP="00970CA9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721F9E6E" w14:textId="77777777" w:rsidR="00820026" w:rsidRPr="0055523E" w:rsidRDefault="00820026" w:rsidP="00970CA9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14:paraId="275A11A6" w14:textId="77777777" w:rsidR="00190544" w:rsidRPr="0055523E" w:rsidRDefault="00190544" w:rsidP="00970CA9">
      <w:pPr>
        <w:spacing w:line="280" w:lineRule="exact"/>
        <w:ind w:left="851" w:firstLine="567"/>
        <w:jc w:val="thaiDistribute"/>
        <w:rPr>
          <w:rFonts w:ascii="Angsana New" w:hAnsi="Angsana New"/>
          <w:color w:val="FF0000"/>
          <w:sz w:val="20"/>
          <w:szCs w:val="20"/>
        </w:rPr>
      </w:pPr>
    </w:p>
    <w:tbl>
      <w:tblPr>
        <w:tblW w:w="9072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11"/>
        <w:gridCol w:w="1020"/>
        <w:gridCol w:w="134"/>
        <w:gridCol w:w="1020"/>
        <w:gridCol w:w="134"/>
        <w:gridCol w:w="1020"/>
        <w:gridCol w:w="134"/>
        <w:gridCol w:w="1020"/>
        <w:gridCol w:w="134"/>
        <w:gridCol w:w="1020"/>
        <w:gridCol w:w="134"/>
        <w:gridCol w:w="1091"/>
      </w:tblGrid>
      <w:tr w:rsidR="00190544" w:rsidRPr="0055523E" w14:paraId="1C75E170" w14:textId="77777777" w:rsidTr="002218D6">
        <w:trPr>
          <w:cantSplit/>
        </w:trPr>
        <w:tc>
          <w:tcPr>
            <w:tcW w:w="2211" w:type="dxa"/>
            <w:vAlign w:val="bottom"/>
          </w:tcPr>
          <w:p w14:paraId="4563CC3F" w14:textId="77777777" w:rsidR="00190544" w:rsidRPr="0055523E" w:rsidRDefault="00190544" w:rsidP="00970CA9">
            <w:pPr>
              <w:spacing w:line="28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636" w:type="dxa"/>
            <w:gridSpan w:val="9"/>
            <w:tcBorders>
              <w:bottom w:val="single" w:sz="6" w:space="0" w:color="auto"/>
            </w:tcBorders>
            <w:vAlign w:val="bottom"/>
          </w:tcPr>
          <w:p w14:paraId="209F568B" w14:textId="77777777" w:rsidR="00190544" w:rsidRPr="001C6A69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6A69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  <w:tc>
          <w:tcPr>
            <w:tcW w:w="134" w:type="dxa"/>
          </w:tcPr>
          <w:p w14:paraId="1BC7DB2E" w14:textId="77777777" w:rsidR="00190544" w:rsidRPr="0055523E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1" w:type="dxa"/>
            <w:vAlign w:val="bottom"/>
          </w:tcPr>
          <w:p w14:paraId="5D302E87" w14:textId="77777777" w:rsidR="00190544" w:rsidRPr="001C6A69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190544" w:rsidRPr="0055523E" w14:paraId="7BCC3ED9" w14:textId="77777777" w:rsidTr="002218D6">
        <w:trPr>
          <w:cantSplit/>
        </w:trPr>
        <w:tc>
          <w:tcPr>
            <w:tcW w:w="2211" w:type="dxa"/>
            <w:vAlign w:val="bottom"/>
          </w:tcPr>
          <w:p w14:paraId="71564AD8" w14:textId="77777777" w:rsidR="00190544" w:rsidRPr="0055523E" w:rsidRDefault="00190544" w:rsidP="00970CA9">
            <w:pPr>
              <w:spacing w:line="28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636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823369" w14:textId="77777777" w:rsidR="00190544" w:rsidRPr="001C6A69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6A69">
              <w:rPr>
                <w:rFonts w:ascii="Angsana New" w:hAnsi="Angsana New"/>
                <w:sz w:val="20"/>
                <w:szCs w:val="20"/>
                <w:cs/>
              </w:rPr>
              <w:t>งบการเงิ</w:t>
            </w:r>
            <w:r w:rsidRPr="001C6A69">
              <w:rPr>
                <w:rFonts w:ascii="Angsana New" w:hAnsi="Angsana New" w:hint="cs"/>
                <w:sz w:val="20"/>
                <w:szCs w:val="20"/>
                <w:cs/>
              </w:rPr>
              <w:t xml:space="preserve">นเฉพาะกิจการ </w:t>
            </w:r>
            <w:r w:rsidRPr="001C6A69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55523E">
              <w:rPr>
                <w:rFonts w:ascii="Angsana New" w:hAnsi="Angsana New"/>
                <w:sz w:val="20"/>
                <w:szCs w:val="20"/>
              </w:rPr>
              <w:t>31</w:t>
            </w:r>
            <w:r w:rsidRPr="001C6A69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55523E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34" w:type="dxa"/>
          </w:tcPr>
          <w:p w14:paraId="1BFB0F33" w14:textId="77777777" w:rsidR="00190544" w:rsidRPr="0055523E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1" w:type="dxa"/>
            <w:vAlign w:val="bottom"/>
          </w:tcPr>
          <w:p w14:paraId="0982D905" w14:textId="77777777" w:rsidR="00190544" w:rsidRPr="001C6A69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190544" w:rsidRPr="0055523E" w14:paraId="5017BACD" w14:textId="77777777" w:rsidTr="002218D6">
        <w:trPr>
          <w:cantSplit/>
        </w:trPr>
        <w:tc>
          <w:tcPr>
            <w:tcW w:w="2211" w:type="dxa"/>
            <w:vAlign w:val="bottom"/>
          </w:tcPr>
          <w:p w14:paraId="65940736" w14:textId="77777777" w:rsidR="00190544" w:rsidRPr="0055523E" w:rsidRDefault="00190544" w:rsidP="00970CA9">
            <w:pPr>
              <w:spacing w:line="28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17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AE59089" w14:textId="77777777" w:rsidR="00190544" w:rsidRPr="001C6A69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6A69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3E6C384" w14:textId="77777777" w:rsidR="00190544" w:rsidRPr="0055523E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56E78095" w14:textId="77777777" w:rsidR="00190544" w:rsidRPr="001C6A69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6A69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A3CC7F9" w14:textId="77777777" w:rsidR="00190544" w:rsidRPr="0055523E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58D047E3" w14:textId="77777777" w:rsidR="00190544" w:rsidRPr="001C6A69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962C4A7" w14:textId="77777777" w:rsidR="00190544" w:rsidRPr="0055523E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6D1F17CD" w14:textId="77777777" w:rsidR="00190544" w:rsidRPr="001C6A69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5CE10B35" w14:textId="77777777" w:rsidR="00190544" w:rsidRPr="0055523E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1" w:type="dxa"/>
            <w:vAlign w:val="bottom"/>
          </w:tcPr>
          <w:p w14:paraId="4077D449" w14:textId="77777777" w:rsidR="00190544" w:rsidRPr="001C6A69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6A69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</w:tr>
      <w:tr w:rsidR="00190544" w:rsidRPr="0055523E" w14:paraId="34ADEA94" w14:textId="77777777" w:rsidTr="002218D6">
        <w:trPr>
          <w:cantSplit/>
        </w:trPr>
        <w:tc>
          <w:tcPr>
            <w:tcW w:w="2211" w:type="dxa"/>
            <w:vAlign w:val="bottom"/>
          </w:tcPr>
          <w:p w14:paraId="396632D9" w14:textId="77777777" w:rsidR="00190544" w:rsidRPr="0055523E" w:rsidRDefault="00190544" w:rsidP="00970CA9">
            <w:pPr>
              <w:spacing w:line="28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0B989A6" w14:textId="77777777" w:rsidR="00190544" w:rsidRPr="0055523E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C6A69">
              <w:rPr>
                <w:rFonts w:ascii="Angsana New" w:hAnsi="Angsana New"/>
                <w:sz w:val="20"/>
                <w:szCs w:val="20"/>
                <w:cs/>
              </w:rPr>
              <w:t>ภายใน</w:t>
            </w:r>
            <w:r w:rsidRPr="001C6A69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55523E">
              <w:rPr>
                <w:rFonts w:ascii="Angsana New" w:hAnsi="Angsana New"/>
                <w:sz w:val="20"/>
                <w:szCs w:val="20"/>
              </w:rPr>
              <w:t>1</w:t>
            </w:r>
            <w:r w:rsidRPr="001C6A69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8E25E7B" w14:textId="77777777" w:rsidR="00190544" w:rsidRPr="0055523E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F4F387F" w14:textId="77777777" w:rsidR="00190544" w:rsidRPr="0055523E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C6A69">
              <w:rPr>
                <w:rFonts w:ascii="Angsana New" w:hAnsi="Angsana New"/>
                <w:sz w:val="20"/>
                <w:szCs w:val="20"/>
                <w:cs/>
              </w:rPr>
              <w:t>มากกว่า</w:t>
            </w:r>
            <w:r w:rsidRPr="001C6A69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</w:p>
          <w:p w14:paraId="4D375998" w14:textId="77777777" w:rsidR="00190544" w:rsidRPr="0055523E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1</w:t>
            </w:r>
            <w:r w:rsidRPr="001C6A69">
              <w:rPr>
                <w:rFonts w:ascii="Angsana New" w:hAnsi="Angsana New"/>
                <w:sz w:val="20"/>
                <w:szCs w:val="20"/>
                <w:cs/>
              </w:rPr>
              <w:t xml:space="preserve"> ถึง </w:t>
            </w:r>
            <w:r w:rsidRPr="0055523E">
              <w:rPr>
                <w:rFonts w:ascii="Angsana New" w:hAnsi="Angsana New"/>
                <w:sz w:val="20"/>
                <w:szCs w:val="20"/>
              </w:rPr>
              <w:t>5</w:t>
            </w:r>
            <w:r w:rsidRPr="001C6A69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34" w:type="dxa"/>
          </w:tcPr>
          <w:p w14:paraId="5F7506FD" w14:textId="77777777" w:rsidR="00190544" w:rsidRPr="0055523E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279A11E5" w14:textId="77777777" w:rsidR="00190544" w:rsidRPr="0055523E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C6A69">
              <w:rPr>
                <w:rFonts w:ascii="Angsana New" w:hAnsi="Angsana New"/>
                <w:sz w:val="20"/>
                <w:szCs w:val="20"/>
                <w:cs/>
              </w:rPr>
              <w:t>ปรับขึ้นลง</w:t>
            </w:r>
          </w:p>
          <w:p w14:paraId="5CAD4CF1" w14:textId="77777777" w:rsidR="00190544" w:rsidRPr="0055523E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C6A69">
              <w:rPr>
                <w:rFonts w:ascii="Angsana New" w:hAnsi="Angsana New"/>
                <w:sz w:val="20"/>
                <w:szCs w:val="20"/>
                <w:cs/>
              </w:rPr>
              <w:t>ตามราคาตลาด</w:t>
            </w:r>
          </w:p>
        </w:tc>
        <w:tc>
          <w:tcPr>
            <w:tcW w:w="134" w:type="dxa"/>
          </w:tcPr>
          <w:p w14:paraId="7F6D8FB7" w14:textId="77777777" w:rsidR="00190544" w:rsidRPr="0055523E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292F5B57" w14:textId="77777777" w:rsidR="00190544" w:rsidRPr="0055523E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C6A69">
              <w:rPr>
                <w:rFonts w:ascii="Angsana New" w:hAnsi="Angsana New"/>
                <w:sz w:val="20"/>
                <w:szCs w:val="20"/>
                <w:cs/>
              </w:rPr>
              <w:t>ไม่มี</w:t>
            </w:r>
          </w:p>
          <w:p w14:paraId="18CFD5D3" w14:textId="77777777" w:rsidR="00190544" w:rsidRPr="0055523E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C6A69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134" w:type="dxa"/>
          </w:tcPr>
          <w:p w14:paraId="784AC27C" w14:textId="77777777" w:rsidR="00190544" w:rsidRPr="0055523E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67141025" w14:textId="77777777" w:rsidR="00190544" w:rsidRPr="0055523E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C6A69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34" w:type="dxa"/>
          </w:tcPr>
          <w:p w14:paraId="07BC5A73" w14:textId="77777777" w:rsidR="00190544" w:rsidRPr="0055523E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1" w:type="dxa"/>
            <w:tcBorders>
              <w:bottom w:val="single" w:sz="6" w:space="0" w:color="auto"/>
            </w:tcBorders>
            <w:vAlign w:val="bottom"/>
          </w:tcPr>
          <w:p w14:paraId="5FE69CAE" w14:textId="77777777" w:rsidR="00190544" w:rsidRPr="0055523E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C6A69">
              <w:rPr>
                <w:rFonts w:ascii="Angsana New" w:hAnsi="Angsana New"/>
                <w:sz w:val="20"/>
                <w:szCs w:val="20"/>
                <w:cs/>
              </w:rPr>
              <w:t>ที่แท้จริง</w:t>
            </w:r>
          </w:p>
          <w:p w14:paraId="2D15B42D" w14:textId="77777777" w:rsidR="00190544" w:rsidRPr="0055523E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(</w:t>
            </w:r>
            <w:r w:rsidRPr="001C6A69">
              <w:rPr>
                <w:rFonts w:ascii="Angsana New" w:hAnsi="Angsana New"/>
                <w:sz w:val="20"/>
                <w:szCs w:val="20"/>
                <w:cs/>
              </w:rPr>
              <w:t>ร้อยละต่อปี</w:t>
            </w:r>
            <w:r w:rsidRPr="0055523E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190544" w:rsidRPr="0055523E" w14:paraId="4F031DA6" w14:textId="77777777" w:rsidTr="002218D6">
        <w:trPr>
          <w:cantSplit/>
        </w:trPr>
        <w:tc>
          <w:tcPr>
            <w:tcW w:w="2211" w:type="dxa"/>
            <w:vAlign w:val="bottom"/>
          </w:tcPr>
          <w:p w14:paraId="0F0D0D81" w14:textId="77777777" w:rsidR="00190544" w:rsidRPr="0055523E" w:rsidRDefault="00190544" w:rsidP="00970CA9">
            <w:pPr>
              <w:spacing w:line="28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02CBCA42" w14:textId="77777777" w:rsidR="00190544" w:rsidRPr="001C6A69" w:rsidRDefault="00190544" w:rsidP="00970CA9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" w:type="dxa"/>
            <w:vAlign w:val="bottom"/>
          </w:tcPr>
          <w:p w14:paraId="5F1B08E3" w14:textId="77777777" w:rsidR="00190544" w:rsidRPr="0055523E" w:rsidRDefault="00190544" w:rsidP="00970CA9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2B30CE2D" w14:textId="77777777" w:rsidR="00190544" w:rsidRPr="001C6A69" w:rsidRDefault="00190544" w:rsidP="00970CA9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" w:type="dxa"/>
            <w:vAlign w:val="bottom"/>
          </w:tcPr>
          <w:p w14:paraId="0A62596F" w14:textId="77777777" w:rsidR="00190544" w:rsidRPr="0055523E" w:rsidRDefault="00190544" w:rsidP="00970CA9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7A0DBCEE" w14:textId="77777777" w:rsidR="00190544" w:rsidRPr="001C6A69" w:rsidRDefault="00190544" w:rsidP="00970CA9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" w:type="dxa"/>
            <w:vAlign w:val="bottom"/>
          </w:tcPr>
          <w:p w14:paraId="7C15ECD8" w14:textId="77777777" w:rsidR="00190544" w:rsidRPr="0055523E" w:rsidRDefault="00190544" w:rsidP="00970CA9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702C1A5E" w14:textId="77777777" w:rsidR="00190544" w:rsidRPr="001C6A69" w:rsidRDefault="00190544" w:rsidP="00970CA9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" w:type="dxa"/>
            <w:vAlign w:val="bottom"/>
          </w:tcPr>
          <w:p w14:paraId="66FC8ABF" w14:textId="77777777" w:rsidR="00190544" w:rsidRPr="0055523E" w:rsidRDefault="00190544" w:rsidP="00970CA9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0163B24F" w14:textId="77777777" w:rsidR="00190544" w:rsidRPr="001C6A69" w:rsidRDefault="00190544" w:rsidP="00970CA9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68BC29E8" w14:textId="77777777" w:rsidR="00190544" w:rsidRPr="0055523E" w:rsidRDefault="00190544" w:rsidP="00970CA9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single" w:sz="6" w:space="0" w:color="auto"/>
            </w:tcBorders>
            <w:vAlign w:val="bottom"/>
          </w:tcPr>
          <w:p w14:paraId="15A0A5BE" w14:textId="77777777" w:rsidR="00190544" w:rsidRPr="001C6A69" w:rsidRDefault="00190544" w:rsidP="00970CA9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190544" w:rsidRPr="0055523E" w14:paraId="68193EE9" w14:textId="77777777" w:rsidTr="002218D6">
        <w:trPr>
          <w:cantSplit/>
        </w:trPr>
        <w:tc>
          <w:tcPr>
            <w:tcW w:w="2211" w:type="dxa"/>
            <w:vAlign w:val="bottom"/>
          </w:tcPr>
          <w:p w14:paraId="459548EA" w14:textId="77777777" w:rsidR="00190544" w:rsidRPr="0055523E" w:rsidRDefault="00190544" w:rsidP="00970CA9">
            <w:pPr>
              <w:spacing w:line="280" w:lineRule="exact"/>
              <w:ind w:left="113" w:hanging="17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C6A6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020" w:type="dxa"/>
            <w:vAlign w:val="bottom"/>
          </w:tcPr>
          <w:p w14:paraId="0B1B0A29" w14:textId="77777777" w:rsidR="00190544" w:rsidRPr="0055523E" w:rsidRDefault="00190544" w:rsidP="00970CA9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27616F82" w14:textId="77777777" w:rsidR="00190544" w:rsidRPr="0055523E" w:rsidRDefault="00190544" w:rsidP="00970CA9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FFF92EF" w14:textId="77777777" w:rsidR="00190544" w:rsidRPr="0055523E" w:rsidRDefault="00190544" w:rsidP="00970CA9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6AB4CA51" w14:textId="77777777" w:rsidR="00190544" w:rsidRPr="0055523E" w:rsidRDefault="00190544" w:rsidP="00970CA9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4C26A0E" w14:textId="77777777" w:rsidR="00190544" w:rsidRPr="0055523E" w:rsidRDefault="00190544" w:rsidP="00970CA9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216B72C1" w14:textId="77777777" w:rsidR="00190544" w:rsidRPr="0055523E" w:rsidRDefault="00190544" w:rsidP="00970CA9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21E1D85" w14:textId="77777777" w:rsidR="00190544" w:rsidRPr="0055523E" w:rsidRDefault="00190544" w:rsidP="00970CA9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485F5520" w14:textId="77777777" w:rsidR="00190544" w:rsidRPr="0055523E" w:rsidRDefault="00190544" w:rsidP="00970CA9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C51965A" w14:textId="77777777" w:rsidR="00190544" w:rsidRPr="0055523E" w:rsidRDefault="00190544" w:rsidP="00970CA9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101B97D" w14:textId="77777777" w:rsidR="00190544" w:rsidRPr="0055523E" w:rsidRDefault="00190544" w:rsidP="00970CA9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1" w:type="dxa"/>
            <w:vAlign w:val="bottom"/>
          </w:tcPr>
          <w:p w14:paraId="2A35AC21" w14:textId="77777777" w:rsidR="00190544" w:rsidRPr="0055523E" w:rsidRDefault="00190544" w:rsidP="00970CA9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90544" w:rsidRPr="0055523E" w14:paraId="6DCCAF46" w14:textId="77777777" w:rsidTr="002218D6">
        <w:trPr>
          <w:cantSplit/>
        </w:trPr>
        <w:tc>
          <w:tcPr>
            <w:tcW w:w="2211" w:type="dxa"/>
            <w:vAlign w:val="bottom"/>
          </w:tcPr>
          <w:p w14:paraId="2B8F5114" w14:textId="77777777" w:rsidR="00190544" w:rsidRPr="0055523E" w:rsidRDefault="00190544" w:rsidP="00970CA9">
            <w:pPr>
              <w:spacing w:line="280" w:lineRule="exact"/>
              <w:ind w:left="113" w:hanging="170"/>
              <w:rPr>
                <w:rFonts w:ascii="Angsana New" w:hAnsi="Angsana New"/>
                <w:sz w:val="20"/>
                <w:szCs w:val="20"/>
              </w:rPr>
            </w:pPr>
            <w:r w:rsidRPr="001C6A69">
              <w:rPr>
                <w:rFonts w:ascii="Angsana New" w:hAnsi="Angsan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0" w:type="dxa"/>
            <w:vAlign w:val="bottom"/>
          </w:tcPr>
          <w:p w14:paraId="34263D57" w14:textId="77777777" w:rsidR="00190544" w:rsidRPr="0055523E" w:rsidRDefault="00190544" w:rsidP="00970CA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3A0BFA9D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89A21DD" w14:textId="77777777" w:rsidR="00190544" w:rsidRPr="0055523E" w:rsidRDefault="00190544" w:rsidP="00970CA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4C120A67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B25F9A4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A7F7A">
              <w:rPr>
                <w:rFonts w:ascii="Angsana New" w:hAnsi="Angsana New" w:hint="cs"/>
                <w:sz w:val="20"/>
                <w:szCs w:val="20"/>
              </w:rPr>
              <w:t>3</w:t>
            </w:r>
            <w:r w:rsidRPr="0055523E">
              <w:rPr>
                <w:rFonts w:ascii="Angsana New" w:hAnsi="Angsana New"/>
                <w:sz w:val="20"/>
                <w:szCs w:val="20"/>
              </w:rPr>
              <w:t>,019,719.78</w:t>
            </w:r>
          </w:p>
        </w:tc>
        <w:tc>
          <w:tcPr>
            <w:tcW w:w="134" w:type="dxa"/>
            <w:vAlign w:val="bottom"/>
          </w:tcPr>
          <w:p w14:paraId="2AE6FBD2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A5768D9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A7F7A">
              <w:rPr>
                <w:rFonts w:ascii="Angsana New" w:hAnsi="Angsana New" w:hint="cs"/>
                <w:sz w:val="20"/>
                <w:szCs w:val="20"/>
              </w:rPr>
              <w:t>22</w:t>
            </w:r>
            <w:r w:rsidRPr="0055523E">
              <w:rPr>
                <w:rFonts w:ascii="Angsana New" w:hAnsi="Angsana New"/>
                <w:sz w:val="20"/>
                <w:szCs w:val="20"/>
              </w:rPr>
              <w:t>,323,444.80</w:t>
            </w:r>
          </w:p>
        </w:tc>
        <w:tc>
          <w:tcPr>
            <w:tcW w:w="134" w:type="dxa"/>
            <w:vAlign w:val="bottom"/>
          </w:tcPr>
          <w:p w14:paraId="065E4A91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A5F485B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A7F7A">
              <w:rPr>
                <w:rFonts w:ascii="Angsana New" w:hAnsi="Angsana New" w:hint="cs"/>
                <w:sz w:val="20"/>
                <w:szCs w:val="20"/>
              </w:rPr>
              <w:t>25</w:t>
            </w:r>
            <w:r w:rsidRPr="0055523E">
              <w:rPr>
                <w:rFonts w:ascii="Angsana New" w:hAnsi="Angsana New"/>
                <w:sz w:val="20"/>
                <w:szCs w:val="20"/>
              </w:rPr>
              <w:t>,343,164.58</w:t>
            </w:r>
          </w:p>
        </w:tc>
        <w:tc>
          <w:tcPr>
            <w:tcW w:w="134" w:type="dxa"/>
          </w:tcPr>
          <w:p w14:paraId="6467C74A" w14:textId="77777777" w:rsidR="00190544" w:rsidRPr="0055523E" w:rsidRDefault="00190544" w:rsidP="00970CA9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1" w:type="dxa"/>
            <w:vAlign w:val="bottom"/>
          </w:tcPr>
          <w:p w14:paraId="7C5541DD" w14:textId="77777777" w:rsidR="00190544" w:rsidRPr="0055523E" w:rsidRDefault="00190544" w:rsidP="00970CA9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 xml:space="preserve">0.05 - 0.15  </w:t>
            </w:r>
          </w:p>
        </w:tc>
      </w:tr>
      <w:tr w:rsidR="00190544" w:rsidRPr="0055523E" w14:paraId="042C4B0D" w14:textId="77777777" w:rsidTr="002218D6">
        <w:trPr>
          <w:cantSplit/>
          <w:trHeight w:val="162"/>
        </w:trPr>
        <w:tc>
          <w:tcPr>
            <w:tcW w:w="2211" w:type="dxa"/>
            <w:vAlign w:val="bottom"/>
          </w:tcPr>
          <w:p w14:paraId="606CF129" w14:textId="77777777" w:rsidR="00190544" w:rsidRPr="001C6A69" w:rsidRDefault="00190544" w:rsidP="00970CA9">
            <w:pPr>
              <w:spacing w:line="28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1C6A69">
              <w:rPr>
                <w:rFonts w:ascii="Angsana New" w:hAnsi="Angsana New"/>
                <w:sz w:val="20"/>
                <w:szCs w:val="20"/>
                <w:cs/>
              </w:rPr>
              <w:t>ลูกหนี้การค้าและลูกหนี้</w:t>
            </w:r>
            <w:r w:rsidRPr="001C6A69">
              <w:rPr>
                <w:rFonts w:ascii="Angsana New" w:hAnsi="Angsana New" w:hint="cs"/>
                <w:sz w:val="20"/>
                <w:szCs w:val="20"/>
                <w:cs/>
              </w:rPr>
              <w:t>หมุนเวียน</w:t>
            </w:r>
            <w:r w:rsidRPr="001C6A69">
              <w:rPr>
                <w:rFonts w:ascii="Angsana New" w:hAnsi="Angsana New"/>
                <w:sz w:val="20"/>
                <w:szCs w:val="20"/>
                <w:cs/>
              </w:rPr>
              <w:t>อื่น</w:t>
            </w:r>
          </w:p>
        </w:tc>
        <w:tc>
          <w:tcPr>
            <w:tcW w:w="1020" w:type="dxa"/>
            <w:vAlign w:val="bottom"/>
          </w:tcPr>
          <w:p w14:paraId="4E6C9EEA" w14:textId="77777777" w:rsidR="00190544" w:rsidRPr="0055523E" w:rsidRDefault="00190544" w:rsidP="00970CA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38195BDD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FE5F37E" w14:textId="77777777" w:rsidR="00190544" w:rsidRPr="0055523E" w:rsidRDefault="00190544" w:rsidP="00970CA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73BB0A2D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98265A5" w14:textId="77777777" w:rsidR="00190544" w:rsidRPr="0055523E" w:rsidRDefault="00190544" w:rsidP="00970CA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4A824A2D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3647505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555,246,498.59</w:t>
            </w:r>
          </w:p>
        </w:tc>
        <w:tc>
          <w:tcPr>
            <w:tcW w:w="134" w:type="dxa"/>
            <w:vAlign w:val="bottom"/>
          </w:tcPr>
          <w:p w14:paraId="3FE9FE08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EC3621C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555,246,498.59</w:t>
            </w:r>
          </w:p>
        </w:tc>
        <w:tc>
          <w:tcPr>
            <w:tcW w:w="134" w:type="dxa"/>
          </w:tcPr>
          <w:p w14:paraId="7897808B" w14:textId="77777777" w:rsidR="00190544" w:rsidRPr="0055523E" w:rsidRDefault="00190544" w:rsidP="00970CA9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1" w:type="dxa"/>
            <w:vAlign w:val="bottom"/>
          </w:tcPr>
          <w:p w14:paraId="672B536C" w14:textId="77777777" w:rsidR="00190544" w:rsidRPr="0055523E" w:rsidRDefault="00190544" w:rsidP="00970CA9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90544" w:rsidRPr="0055523E" w14:paraId="0FFB9888" w14:textId="77777777" w:rsidTr="002218D6">
        <w:trPr>
          <w:cantSplit/>
          <w:trHeight w:val="162"/>
        </w:trPr>
        <w:tc>
          <w:tcPr>
            <w:tcW w:w="2211" w:type="dxa"/>
            <w:vAlign w:val="bottom"/>
          </w:tcPr>
          <w:p w14:paraId="3247EC05" w14:textId="77777777" w:rsidR="00190544" w:rsidRPr="001C6A69" w:rsidRDefault="00190544" w:rsidP="00970CA9">
            <w:pPr>
              <w:spacing w:line="280" w:lineRule="exact"/>
              <w:ind w:left="113" w:right="-113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1C6A69">
              <w:rPr>
                <w:rFonts w:ascii="Angsana New" w:hAnsi="Angsana New"/>
                <w:sz w:val="20"/>
                <w:szCs w:val="20"/>
                <w:cs/>
              </w:rPr>
              <w:t>สินทรัพย์ทางการเงินหมุนเวียน</w:t>
            </w:r>
          </w:p>
        </w:tc>
        <w:tc>
          <w:tcPr>
            <w:tcW w:w="1020" w:type="dxa"/>
            <w:vAlign w:val="bottom"/>
          </w:tcPr>
          <w:p w14:paraId="0C363B6F" w14:textId="77777777" w:rsidR="00190544" w:rsidRPr="0055523E" w:rsidRDefault="00190544" w:rsidP="00970CA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1792CCF8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5CE100C" w14:textId="77777777" w:rsidR="00190544" w:rsidRPr="0055523E" w:rsidRDefault="00190544" w:rsidP="00970CA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7D4A80E9" w14:textId="77777777" w:rsidR="00190544" w:rsidRPr="0055523E" w:rsidRDefault="00190544" w:rsidP="00970CA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E4061DB" w14:textId="77777777" w:rsidR="00190544" w:rsidRPr="0055523E" w:rsidRDefault="00190544" w:rsidP="00970CA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76F6E818" w14:textId="77777777" w:rsidR="00190544" w:rsidRPr="0055523E" w:rsidRDefault="00190544" w:rsidP="00970CA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932E33E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996,416.44</w:t>
            </w:r>
          </w:p>
        </w:tc>
        <w:tc>
          <w:tcPr>
            <w:tcW w:w="134" w:type="dxa"/>
            <w:vAlign w:val="bottom"/>
          </w:tcPr>
          <w:p w14:paraId="3044AB8C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575F499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996,416.44</w:t>
            </w:r>
          </w:p>
        </w:tc>
        <w:tc>
          <w:tcPr>
            <w:tcW w:w="134" w:type="dxa"/>
          </w:tcPr>
          <w:p w14:paraId="29356A26" w14:textId="77777777" w:rsidR="00190544" w:rsidRPr="0055523E" w:rsidRDefault="00190544" w:rsidP="00970CA9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1" w:type="dxa"/>
            <w:vAlign w:val="bottom"/>
          </w:tcPr>
          <w:p w14:paraId="0136021C" w14:textId="77777777" w:rsidR="00190544" w:rsidRPr="0055523E" w:rsidRDefault="00190544" w:rsidP="00970CA9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90544" w:rsidRPr="0055523E" w14:paraId="700230C3" w14:textId="77777777" w:rsidTr="002218D6">
        <w:trPr>
          <w:cantSplit/>
          <w:trHeight w:val="162"/>
        </w:trPr>
        <w:tc>
          <w:tcPr>
            <w:tcW w:w="2211" w:type="dxa"/>
            <w:vAlign w:val="bottom"/>
          </w:tcPr>
          <w:p w14:paraId="42176144" w14:textId="77777777" w:rsidR="00190544" w:rsidRPr="001C6A69" w:rsidRDefault="00190544" w:rsidP="00970CA9">
            <w:pPr>
              <w:spacing w:line="280" w:lineRule="exact"/>
              <w:ind w:left="113" w:right="-113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1C6A69">
              <w:rPr>
                <w:rFonts w:ascii="Angsana New" w:hAnsi="Angsana New" w:hint="cs"/>
                <w:sz w:val="20"/>
                <w:szCs w:val="20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020" w:type="dxa"/>
            <w:vAlign w:val="bottom"/>
          </w:tcPr>
          <w:p w14:paraId="15FB341A" w14:textId="5F2BCB00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76,120,0</w:t>
            </w:r>
            <w:r w:rsidR="00CB06A6" w:rsidRPr="0055523E">
              <w:rPr>
                <w:rFonts w:ascii="Angsana New" w:hAnsi="Angsana New"/>
                <w:sz w:val="20"/>
                <w:szCs w:val="20"/>
              </w:rPr>
              <w:t>0</w:t>
            </w:r>
            <w:r w:rsidRPr="0055523E">
              <w:rPr>
                <w:rFonts w:ascii="Angsana New" w:hAnsi="Angsana New"/>
                <w:sz w:val="20"/>
                <w:szCs w:val="20"/>
              </w:rPr>
              <w:t>0.00</w:t>
            </w:r>
          </w:p>
        </w:tc>
        <w:tc>
          <w:tcPr>
            <w:tcW w:w="134" w:type="dxa"/>
            <w:vAlign w:val="bottom"/>
          </w:tcPr>
          <w:p w14:paraId="610A82B0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B449172" w14:textId="77777777" w:rsidR="00190544" w:rsidRPr="0055523E" w:rsidRDefault="00190544" w:rsidP="00970CA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408CB7C1" w14:textId="77777777" w:rsidR="00190544" w:rsidRPr="0055523E" w:rsidRDefault="00190544" w:rsidP="00970CA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1722BF8" w14:textId="77777777" w:rsidR="00190544" w:rsidRPr="0055523E" w:rsidRDefault="00190544" w:rsidP="00970CA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440DC686" w14:textId="77777777" w:rsidR="00190544" w:rsidRPr="0055523E" w:rsidRDefault="00190544" w:rsidP="00970CA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F85DF37" w14:textId="77777777" w:rsidR="00190544" w:rsidRPr="0055523E" w:rsidRDefault="00190544" w:rsidP="00970CA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2DD12755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BDEC65D" w14:textId="5D4EBF3F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76,120,0</w:t>
            </w:r>
            <w:r w:rsidR="00CB06A6" w:rsidRPr="0055523E">
              <w:rPr>
                <w:rFonts w:ascii="Angsana New" w:hAnsi="Angsana New"/>
                <w:sz w:val="20"/>
                <w:szCs w:val="20"/>
              </w:rPr>
              <w:t>0</w:t>
            </w:r>
            <w:r w:rsidRPr="0055523E">
              <w:rPr>
                <w:rFonts w:ascii="Angsana New" w:hAnsi="Angsana New"/>
                <w:sz w:val="20"/>
                <w:szCs w:val="20"/>
              </w:rPr>
              <w:t>0.00</w:t>
            </w:r>
          </w:p>
        </w:tc>
        <w:tc>
          <w:tcPr>
            <w:tcW w:w="134" w:type="dxa"/>
          </w:tcPr>
          <w:p w14:paraId="3C6CB97F" w14:textId="77777777" w:rsidR="00190544" w:rsidRPr="0055523E" w:rsidRDefault="00190544" w:rsidP="00970CA9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1" w:type="dxa"/>
            <w:vAlign w:val="bottom"/>
          </w:tcPr>
          <w:p w14:paraId="32152391" w14:textId="77777777" w:rsidR="00190544" w:rsidRPr="0055523E" w:rsidRDefault="00190544" w:rsidP="00970CA9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0.10 - 0.55</w:t>
            </w:r>
          </w:p>
        </w:tc>
      </w:tr>
      <w:tr w:rsidR="00190544" w:rsidRPr="0055523E" w14:paraId="2B0BAF50" w14:textId="77777777" w:rsidTr="002218D6">
        <w:trPr>
          <w:cantSplit/>
          <w:trHeight w:val="90"/>
        </w:trPr>
        <w:tc>
          <w:tcPr>
            <w:tcW w:w="2211" w:type="dxa"/>
            <w:vAlign w:val="bottom"/>
          </w:tcPr>
          <w:p w14:paraId="1F15A6CC" w14:textId="77777777" w:rsidR="00190544" w:rsidRPr="001C6A69" w:rsidRDefault="00190544" w:rsidP="00970CA9">
            <w:pPr>
              <w:spacing w:line="28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CACA0A0" w14:textId="2E17ACD9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76,120,</w:t>
            </w:r>
            <w:r w:rsidR="00CB06A6" w:rsidRPr="0055523E">
              <w:rPr>
                <w:rFonts w:ascii="Angsana New" w:hAnsi="Angsana New"/>
                <w:sz w:val="20"/>
                <w:szCs w:val="20"/>
              </w:rPr>
              <w:t>0</w:t>
            </w:r>
            <w:r w:rsidRPr="0055523E">
              <w:rPr>
                <w:rFonts w:ascii="Angsana New" w:hAnsi="Angsana New"/>
                <w:sz w:val="20"/>
                <w:szCs w:val="20"/>
              </w:rPr>
              <w:t>00.00</w:t>
            </w:r>
          </w:p>
        </w:tc>
        <w:tc>
          <w:tcPr>
            <w:tcW w:w="134" w:type="dxa"/>
            <w:vAlign w:val="bottom"/>
          </w:tcPr>
          <w:p w14:paraId="259ADCAA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110249F" w14:textId="77777777" w:rsidR="00190544" w:rsidRPr="0055523E" w:rsidRDefault="00190544" w:rsidP="00970CA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2359D0D0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7AC885D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A7F7A">
              <w:rPr>
                <w:rFonts w:ascii="Angsana New" w:hAnsi="Angsana New" w:hint="cs"/>
                <w:sz w:val="20"/>
                <w:szCs w:val="20"/>
              </w:rPr>
              <w:t>3</w:t>
            </w:r>
            <w:r w:rsidRPr="0055523E">
              <w:rPr>
                <w:rFonts w:ascii="Angsana New" w:hAnsi="Angsana New"/>
                <w:sz w:val="20"/>
                <w:szCs w:val="20"/>
              </w:rPr>
              <w:t>,019,719.78</w:t>
            </w:r>
          </w:p>
        </w:tc>
        <w:tc>
          <w:tcPr>
            <w:tcW w:w="134" w:type="dxa"/>
            <w:vAlign w:val="bottom"/>
          </w:tcPr>
          <w:p w14:paraId="40F83898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D9FECC6" w14:textId="77777777" w:rsidR="00190544" w:rsidRPr="001C6A69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578,566,359.83</w:t>
            </w:r>
          </w:p>
        </w:tc>
        <w:tc>
          <w:tcPr>
            <w:tcW w:w="134" w:type="dxa"/>
            <w:vAlign w:val="bottom"/>
          </w:tcPr>
          <w:p w14:paraId="4B4B1B55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B645696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657,706,079.61</w:t>
            </w:r>
          </w:p>
        </w:tc>
        <w:tc>
          <w:tcPr>
            <w:tcW w:w="134" w:type="dxa"/>
          </w:tcPr>
          <w:p w14:paraId="735A6FA3" w14:textId="77777777" w:rsidR="00190544" w:rsidRPr="0055523E" w:rsidRDefault="00190544" w:rsidP="00970CA9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1" w:type="dxa"/>
            <w:vAlign w:val="bottom"/>
          </w:tcPr>
          <w:p w14:paraId="6F79B46D" w14:textId="77777777" w:rsidR="00190544" w:rsidRPr="0055523E" w:rsidRDefault="00190544" w:rsidP="00970CA9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90544" w:rsidRPr="0055523E" w14:paraId="30C5AF06" w14:textId="77777777" w:rsidTr="002218D6">
        <w:trPr>
          <w:cantSplit/>
          <w:trHeight w:val="207"/>
        </w:trPr>
        <w:tc>
          <w:tcPr>
            <w:tcW w:w="2211" w:type="dxa"/>
            <w:vAlign w:val="bottom"/>
          </w:tcPr>
          <w:p w14:paraId="7A515152" w14:textId="77777777" w:rsidR="00190544" w:rsidRPr="001C6A69" w:rsidRDefault="00190544" w:rsidP="00970CA9">
            <w:pPr>
              <w:spacing w:line="280" w:lineRule="exact"/>
              <w:ind w:left="113" w:hanging="17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C6A6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1020" w:type="dxa"/>
            <w:tcBorders>
              <w:top w:val="double" w:sz="6" w:space="0" w:color="auto"/>
            </w:tcBorders>
            <w:vAlign w:val="bottom"/>
          </w:tcPr>
          <w:p w14:paraId="1CA9BF03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37119242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double" w:sz="6" w:space="0" w:color="auto"/>
            </w:tcBorders>
            <w:vAlign w:val="bottom"/>
          </w:tcPr>
          <w:p w14:paraId="3824C259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75409809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double" w:sz="6" w:space="0" w:color="auto"/>
            </w:tcBorders>
            <w:vAlign w:val="bottom"/>
          </w:tcPr>
          <w:p w14:paraId="4A158AF4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37808BE2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double" w:sz="6" w:space="0" w:color="auto"/>
            </w:tcBorders>
            <w:vAlign w:val="bottom"/>
          </w:tcPr>
          <w:p w14:paraId="59831D64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160B5953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double" w:sz="6" w:space="0" w:color="auto"/>
            </w:tcBorders>
            <w:vAlign w:val="bottom"/>
          </w:tcPr>
          <w:p w14:paraId="4C6E9061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8A5C12A" w14:textId="77777777" w:rsidR="00190544" w:rsidRPr="0055523E" w:rsidRDefault="00190544" w:rsidP="00970CA9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1" w:type="dxa"/>
            <w:vAlign w:val="bottom"/>
          </w:tcPr>
          <w:p w14:paraId="19F03FA0" w14:textId="77777777" w:rsidR="00190544" w:rsidRPr="0055523E" w:rsidRDefault="00190544" w:rsidP="00970CA9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90544" w:rsidRPr="0055523E" w14:paraId="43BBCC83" w14:textId="77777777" w:rsidTr="002218D6">
        <w:trPr>
          <w:cantSplit/>
          <w:trHeight w:val="486"/>
        </w:trPr>
        <w:tc>
          <w:tcPr>
            <w:tcW w:w="2211" w:type="dxa"/>
          </w:tcPr>
          <w:p w14:paraId="2AD8411D" w14:textId="77777777" w:rsidR="00190544" w:rsidRPr="001C6A69" w:rsidRDefault="00190544" w:rsidP="00970CA9">
            <w:pPr>
              <w:spacing w:line="280" w:lineRule="exact"/>
              <w:ind w:left="113" w:right="-90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1C6A69">
              <w:rPr>
                <w:rFonts w:ascii="Angsana New" w:hAnsi="Angsana New"/>
                <w:sz w:val="20"/>
                <w:szCs w:val="20"/>
                <w:cs/>
              </w:rPr>
              <w:t>เงินเบิกเกินบัญชีและเงินกู้ยืมระยะสั้น</w:t>
            </w:r>
            <w:r w:rsidRPr="001C6A69">
              <w:rPr>
                <w:rFonts w:ascii="Angsana New" w:hAnsi="Angsana New"/>
                <w:sz w:val="20"/>
                <w:szCs w:val="20"/>
                <w:cs/>
              </w:rPr>
              <w:br/>
              <w:t>จากสถาบันการเงิน</w:t>
            </w:r>
          </w:p>
        </w:tc>
        <w:tc>
          <w:tcPr>
            <w:tcW w:w="1020" w:type="dxa"/>
            <w:vAlign w:val="bottom"/>
          </w:tcPr>
          <w:p w14:paraId="4546B766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A7F7A">
              <w:rPr>
                <w:rFonts w:ascii="Angsana New" w:hAnsi="Angsana New"/>
                <w:sz w:val="20"/>
                <w:szCs w:val="20"/>
              </w:rPr>
              <w:t>711</w:t>
            </w:r>
            <w:r w:rsidRPr="0055523E">
              <w:rPr>
                <w:rFonts w:ascii="Angsana New" w:hAnsi="Angsana New"/>
                <w:sz w:val="20"/>
                <w:szCs w:val="20"/>
              </w:rPr>
              <w:t>,</w:t>
            </w:r>
            <w:r w:rsidRPr="003A7F7A">
              <w:rPr>
                <w:rFonts w:ascii="Angsana New" w:hAnsi="Angsana New"/>
                <w:sz w:val="20"/>
                <w:szCs w:val="20"/>
              </w:rPr>
              <w:t>189</w:t>
            </w:r>
            <w:r w:rsidRPr="0055523E">
              <w:rPr>
                <w:rFonts w:ascii="Angsana New" w:hAnsi="Angsana New"/>
                <w:sz w:val="20"/>
                <w:szCs w:val="20"/>
              </w:rPr>
              <w:t>,</w:t>
            </w:r>
            <w:r w:rsidRPr="003A7F7A">
              <w:rPr>
                <w:rFonts w:ascii="Angsana New" w:hAnsi="Angsana New"/>
                <w:sz w:val="20"/>
                <w:szCs w:val="20"/>
              </w:rPr>
              <w:t>259.78</w:t>
            </w:r>
          </w:p>
        </w:tc>
        <w:tc>
          <w:tcPr>
            <w:tcW w:w="134" w:type="dxa"/>
            <w:vAlign w:val="bottom"/>
          </w:tcPr>
          <w:p w14:paraId="44F690EE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222E23D" w14:textId="77777777" w:rsidR="00190544" w:rsidRPr="0055523E" w:rsidRDefault="00190544" w:rsidP="00970CA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4F4E0797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F8605FE" w14:textId="77777777" w:rsidR="00190544" w:rsidRPr="0055523E" w:rsidRDefault="00190544" w:rsidP="00970CA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53A0CED1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B2B1758" w14:textId="77777777" w:rsidR="00190544" w:rsidRPr="0055523E" w:rsidRDefault="00190544" w:rsidP="00970CA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1F2B68A2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F59C446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br/>
              <w:t>711,189,259.78</w:t>
            </w:r>
          </w:p>
        </w:tc>
        <w:tc>
          <w:tcPr>
            <w:tcW w:w="134" w:type="dxa"/>
          </w:tcPr>
          <w:p w14:paraId="11CB9ED4" w14:textId="77777777" w:rsidR="00190544" w:rsidRPr="0055523E" w:rsidRDefault="00190544" w:rsidP="00970CA9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1" w:type="dxa"/>
            <w:vAlign w:val="bottom"/>
          </w:tcPr>
          <w:p w14:paraId="4B98E5FC" w14:textId="77777777" w:rsidR="00190544" w:rsidRPr="001C6A69" w:rsidRDefault="00190544" w:rsidP="00970CA9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1.30 - 2.40</w:t>
            </w:r>
          </w:p>
        </w:tc>
      </w:tr>
      <w:tr w:rsidR="00A42B8F" w:rsidRPr="0055523E" w14:paraId="5A47D5AC" w14:textId="77777777" w:rsidTr="002218D6">
        <w:trPr>
          <w:cantSplit/>
        </w:trPr>
        <w:tc>
          <w:tcPr>
            <w:tcW w:w="2211" w:type="dxa"/>
            <w:vAlign w:val="bottom"/>
          </w:tcPr>
          <w:p w14:paraId="16A1A0DF" w14:textId="77777777" w:rsidR="00A42B8F" w:rsidRPr="001C6A69" w:rsidRDefault="00A42B8F" w:rsidP="00A42B8F">
            <w:pPr>
              <w:spacing w:line="28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1C6A69">
              <w:rPr>
                <w:rFonts w:ascii="Angsana New" w:hAnsi="Angsana New"/>
                <w:sz w:val="20"/>
                <w:szCs w:val="20"/>
                <w:cs/>
              </w:rPr>
              <w:t>เจ้าหนี้การค้าและเจ้าหนี้</w:t>
            </w:r>
            <w:r w:rsidRPr="001C6A69">
              <w:rPr>
                <w:rFonts w:ascii="Angsana New" w:hAnsi="Angsana New" w:hint="cs"/>
                <w:sz w:val="20"/>
                <w:szCs w:val="20"/>
                <w:cs/>
              </w:rPr>
              <w:t>หมุนเวียน</w:t>
            </w:r>
            <w:r w:rsidRPr="001C6A69">
              <w:rPr>
                <w:rFonts w:ascii="Angsana New" w:hAnsi="Angsana New"/>
                <w:sz w:val="20"/>
                <w:szCs w:val="20"/>
                <w:cs/>
              </w:rPr>
              <w:t>อื่น</w:t>
            </w:r>
          </w:p>
        </w:tc>
        <w:tc>
          <w:tcPr>
            <w:tcW w:w="1020" w:type="dxa"/>
            <w:vAlign w:val="bottom"/>
          </w:tcPr>
          <w:p w14:paraId="51A55856" w14:textId="77777777" w:rsidR="00A42B8F" w:rsidRPr="0055523E" w:rsidRDefault="00A42B8F" w:rsidP="00A42B8F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4F3AC677" w14:textId="77777777" w:rsidR="00A42B8F" w:rsidRPr="0055523E" w:rsidRDefault="00A42B8F" w:rsidP="00A42B8F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CDC9A4D" w14:textId="77777777" w:rsidR="00A42B8F" w:rsidRPr="0055523E" w:rsidRDefault="00A42B8F" w:rsidP="00A42B8F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561831FF" w14:textId="77777777" w:rsidR="00A42B8F" w:rsidRPr="0055523E" w:rsidRDefault="00A42B8F" w:rsidP="00A42B8F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942DC0D" w14:textId="77777777" w:rsidR="00A42B8F" w:rsidRPr="0055523E" w:rsidRDefault="00A42B8F" w:rsidP="00A42B8F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1500C574" w14:textId="77777777" w:rsidR="00A42B8F" w:rsidRPr="0055523E" w:rsidRDefault="00A42B8F" w:rsidP="00A42B8F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9A3A7D0" w14:textId="1F52D44B" w:rsidR="00A42B8F" w:rsidRPr="0055523E" w:rsidRDefault="00A42B8F" w:rsidP="00A42B8F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58,930,935.22</w:t>
            </w:r>
          </w:p>
        </w:tc>
        <w:tc>
          <w:tcPr>
            <w:tcW w:w="134" w:type="dxa"/>
            <w:vAlign w:val="bottom"/>
          </w:tcPr>
          <w:p w14:paraId="7669CB00" w14:textId="77777777" w:rsidR="00A42B8F" w:rsidRPr="0055523E" w:rsidRDefault="00A42B8F" w:rsidP="00A42B8F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39DA32E" w14:textId="6CAB35B7" w:rsidR="00A42B8F" w:rsidRPr="0055523E" w:rsidRDefault="00A42B8F" w:rsidP="00A42B8F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58,930,935.22</w:t>
            </w:r>
          </w:p>
        </w:tc>
        <w:tc>
          <w:tcPr>
            <w:tcW w:w="134" w:type="dxa"/>
          </w:tcPr>
          <w:p w14:paraId="6189F001" w14:textId="77777777" w:rsidR="00A42B8F" w:rsidRPr="0055523E" w:rsidRDefault="00A42B8F" w:rsidP="00A42B8F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1" w:type="dxa"/>
            <w:vAlign w:val="bottom"/>
          </w:tcPr>
          <w:p w14:paraId="03C93D78" w14:textId="77777777" w:rsidR="00A42B8F" w:rsidRPr="0055523E" w:rsidRDefault="00A42B8F" w:rsidP="00A42B8F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42B8F" w:rsidRPr="0055523E" w14:paraId="2647E43F" w14:textId="77777777" w:rsidTr="002218D6">
        <w:trPr>
          <w:cantSplit/>
        </w:trPr>
        <w:tc>
          <w:tcPr>
            <w:tcW w:w="2211" w:type="dxa"/>
          </w:tcPr>
          <w:p w14:paraId="10DD005A" w14:textId="77777777" w:rsidR="00A42B8F" w:rsidRPr="001C6A69" w:rsidRDefault="00A42B8F" w:rsidP="00A42B8F">
            <w:pPr>
              <w:spacing w:line="280" w:lineRule="exact"/>
              <w:ind w:left="113" w:right="-231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1C6A69">
              <w:rPr>
                <w:rFonts w:ascii="Angsana New" w:hAnsi="Angsana New" w:hint="cs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20" w:type="dxa"/>
            <w:vAlign w:val="bottom"/>
          </w:tcPr>
          <w:p w14:paraId="09634082" w14:textId="77777777" w:rsidR="00A42B8F" w:rsidRPr="0055523E" w:rsidRDefault="00A42B8F" w:rsidP="00A42B8F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2,600,321.79</w:t>
            </w:r>
          </w:p>
        </w:tc>
        <w:tc>
          <w:tcPr>
            <w:tcW w:w="134" w:type="dxa"/>
            <w:vAlign w:val="bottom"/>
          </w:tcPr>
          <w:p w14:paraId="3FAE7D77" w14:textId="77777777" w:rsidR="00A42B8F" w:rsidRPr="0055523E" w:rsidRDefault="00A42B8F" w:rsidP="00A42B8F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4100796" w14:textId="77777777" w:rsidR="00A42B8F" w:rsidRPr="0055523E" w:rsidRDefault="00A42B8F" w:rsidP="00A42B8F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25,360,436.83</w:t>
            </w:r>
          </w:p>
        </w:tc>
        <w:tc>
          <w:tcPr>
            <w:tcW w:w="134" w:type="dxa"/>
            <w:vAlign w:val="bottom"/>
          </w:tcPr>
          <w:p w14:paraId="15FFD8AA" w14:textId="77777777" w:rsidR="00A42B8F" w:rsidRPr="0055523E" w:rsidRDefault="00A42B8F" w:rsidP="00A42B8F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327BD10" w14:textId="77777777" w:rsidR="00A42B8F" w:rsidRPr="0055523E" w:rsidRDefault="00A42B8F" w:rsidP="00A42B8F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768CD757" w14:textId="77777777" w:rsidR="00A42B8F" w:rsidRPr="0055523E" w:rsidRDefault="00A42B8F" w:rsidP="00A42B8F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42E1E38" w14:textId="77777777" w:rsidR="00A42B8F" w:rsidRPr="0055523E" w:rsidRDefault="00A42B8F" w:rsidP="00A42B8F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4849F654" w14:textId="77777777" w:rsidR="00A42B8F" w:rsidRPr="0055523E" w:rsidRDefault="00A42B8F" w:rsidP="00A42B8F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587BBFE4" w14:textId="77777777" w:rsidR="00A42B8F" w:rsidRPr="0055523E" w:rsidRDefault="00A42B8F" w:rsidP="00A42B8F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27,960,758.62</w:t>
            </w:r>
          </w:p>
        </w:tc>
        <w:tc>
          <w:tcPr>
            <w:tcW w:w="134" w:type="dxa"/>
          </w:tcPr>
          <w:p w14:paraId="1E7D83B1" w14:textId="77777777" w:rsidR="00A42B8F" w:rsidRPr="0055523E" w:rsidRDefault="00A42B8F" w:rsidP="00A42B8F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1" w:type="dxa"/>
          </w:tcPr>
          <w:p w14:paraId="5031EC6D" w14:textId="77777777" w:rsidR="00A42B8F" w:rsidRPr="0055523E" w:rsidRDefault="00A42B8F" w:rsidP="00A42B8F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A7F7A">
              <w:rPr>
                <w:rFonts w:ascii="Angsana New" w:hAnsi="Angsana New" w:hint="cs"/>
                <w:sz w:val="20"/>
                <w:szCs w:val="20"/>
              </w:rPr>
              <w:t>3.85 - 5.11</w:t>
            </w:r>
          </w:p>
        </w:tc>
      </w:tr>
      <w:tr w:rsidR="00A42B8F" w:rsidRPr="0055523E" w14:paraId="652131D5" w14:textId="77777777" w:rsidTr="002218D6">
        <w:trPr>
          <w:cantSplit/>
          <w:trHeight w:val="59"/>
        </w:trPr>
        <w:tc>
          <w:tcPr>
            <w:tcW w:w="2211" w:type="dxa"/>
          </w:tcPr>
          <w:p w14:paraId="2F0C05C7" w14:textId="77777777" w:rsidR="00A42B8F" w:rsidRPr="0055523E" w:rsidRDefault="00A42B8F" w:rsidP="00A42B8F">
            <w:pPr>
              <w:spacing w:line="280" w:lineRule="exact"/>
              <w:ind w:left="113" w:hanging="17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B46624E" w14:textId="15C78383" w:rsidR="00A42B8F" w:rsidRPr="0055523E" w:rsidRDefault="00A42B8F" w:rsidP="00A42B8F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A7F7A">
              <w:rPr>
                <w:rFonts w:ascii="Angsana New" w:hAnsi="Angsana New" w:hint="cs"/>
                <w:sz w:val="20"/>
                <w:szCs w:val="20"/>
              </w:rPr>
              <w:t>713</w:t>
            </w:r>
            <w:r w:rsidRPr="0055523E">
              <w:rPr>
                <w:rFonts w:ascii="Angsana New" w:hAnsi="Angsana New"/>
                <w:sz w:val="20"/>
                <w:szCs w:val="20"/>
              </w:rPr>
              <w:t>,</w:t>
            </w:r>
            <w:r w:rsidRPr="003A7F7A">
              <w:rPr>
                <w:rFonts w:ascii="Angsana New" w:hAnsi="Angsana New" w:hint="cs"/>
                <w:sz w:val="20"/>
                <w:szCs w:val="20"/>
              </w:rPr>
              <w:t>789</w:t>
            </w:r>
            <w:r w:rsidRPr="0055523E">
              <w:rPr>
                <w:rFonts w:ascii="Angsana New" w:hAnsi="Angsana New"/>
                <w:sz w:val="20"/>
                <w:szCs w:val="20"/>
              </w:rPr>
              <w:t>,</w:t>
            </w:r>
            <w:r w:rsidRPr="003A7F7A">
              <w:rPr>
                <w:rFonts w:ascii="Angsana New" w:hAnsi="Angsana New" w:hint="cs"/>
                <w:sz w:val="20"/>
                <w:szCs w:val="20"/>
              </w:rPr>
              <w:t>581.57</w:t>
            </w:r>
          </w:p>
        </w:tc>
        <w:tc>
          <w:tcPr>
            <w:tcW w:w="134" w:type="dxa"/>
            <w:vAlign w:val="bottom"/>
          </w:tcPr>
          <w:p w14:paraId="56364152" w14:textId="77777777" w:rsidR="00A42B8F" w:rsidRPr="0055523E" w:rsidRDefault="00A42B8F" w:rsidP="00A42B8F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A74D1B5" w14:textId="77777777" w:rsidR="00A42B8F" w:rsidRPr="0055523E" w:rsidRDefault="00A42B8F" w:rsidP="00A42B8F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25,360,436.83</w:t>
            </w:r>
          </w:p>
        </w:tc>
        <w:tc>
          <w:tcPr>
            <w:tcW w:w="134" w:type="dxa"/>
            <w:vAlign w:val="bottom"/>
          </w:tcPr>
          <w:p w14:paraId="6E9E14AC" w14:textId="77777777" w:rsidR="00A42B8F" w:rsidRPr="0055523E" w:rsidRDefault="00A42B8F" w:rsidP="00A42B8F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18BF781" w14:textId="5D90F598" w:rsidR="00A42B8F" w:rsidRPr="0055523E" w:rsidRDefault="00A42B8F" w:rsidP="00A42B8F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31A2F4CB" w14:textId="77777777" w:rsidR="00A42B8F" w:rsidRPr="0055523E" w:rsidRDefault="00A42B8F" w:rsidP="00A42B8F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395DCEC" w14:textId="04338857" w:rsidR="00A42B8F" w:rsidRPr="0055523E" w:rsidRDefault="00A42B8F" w:rsidP="00A42B8F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58,930,935.22</w:t>
            </w:r>
          </w:p>
        </w:tc>
        <w:tc>
          <w:tcPr>
            <w:tcW w:w="134" w:type="dxa"/>
            <w:vAlign w:val="bottom"/>
          </w:tcPr>
          <w:p w14:paraId="37492705" w14:textId="77777777" w:rsidR="00A42B8F" w:rsidRPr="0055523E" w:rsidRDefault="00A42B8F" w:rsidP="00A42B8F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C6ACA21" w14:textId="1DBC2F5C" w:rsidR="00A42B8F" w:rsidRPr="001C6A69" w:rsidRDefault="00A42B8F" w:rsidP="00A42B8F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798,080,953.62</w:t>
            </w:r>
          </w:p>
        </w:tc>
        <w:tc>
          <w:tcPr>
            <w:tcW w:w="134" w:type="dxa"/>
          </w:tcPr>
          <w:p w14:paraId="77D90942" w14:textId="77777777" w:rsidR="00A42B8F" w:rsidRPr="0055523E" w:rsidRDefault="00A42B8F" w:rsidP="00A42B8F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1" w:type="dxa"/>
          </w:tcPr>
          <w:p w14:paraId="5C452ECC" w14:textId="77777777" w:rsidR="00A42B8F" w:rsidRPr="0055523E" w:rsidRDefault="00A42B8F" w:rsidP="00A42B8F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14:paraId="021C2551" w14:textId="45F7499E" w:rsidR="00190544" w:rsidRPr="0055523E" w:rsidRDefault="00190544" w:rsidP="00D624F4">
      <w:pPr>
        <w:spacing w:line="380" w:lineRule="exact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3AD0038C" w14:textId="5924E0D5" w:rsidR="00D71E84" w:rsidRPr="0055523E" w:rsidRDefault="00D71E84" w:rsidP="00D624F4">
      <w:pPr>
        <w:spacing w:line="380" w:lineRule="exact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76D23673" w14:textId="797FC944" w:rsidR="00D71E84" w:rsidRPr="0055523E" w:rsidRDefault="00D71E84" w:rsidP="00D624F4">
      <w:pPr>
        <w:spacing w:line="380" w:lineRule="exact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365940B2" w14:textId="77777777" w:rsidR="00D71E84" w:rsidRPr="0055523E" w:rsidRDefault="00D71E84" w:rsidP="00D624F4">
      <w:pPr>
        <w:spacing w:line="380" w:lineRule="exact"/>
        <w:jc w:val="thaiDistribute"/>
        <w:rPr>
          <w:rFonts w:ascii="Angsana New" w:hAnsi="Angsana New"/>
          <w:color w:val="FF0000"/>
          <w:sz w:val="32"/>
          <w:szCs w:val="32"/>
        </w:rPr>
      </w:pPr>
    </w:p>
    <w:tbl>
      <w:tblPr>
        <w:tblW w:w="9072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11"/>
        <w:gridCol w:w="1020"/>
        <w:gridCol w:w="134"/>
        <w:gridCol w:w="1020"/>
        <w:gridCol w:w="134"/>
        <w:gridCol w:w="1020"/>
        <w:gridCol w:w="134"/>
        <w:gridCol w:w="1020"/>
        <w:gridCol w:w="134"/>
        <w:gridCol w:w="1020"/>
        <w:gridCol w:w="134"/>
        <w:gridCol w:w="1091"/>
      </w:tblGrid>
      <w:tr w:rsidR="00190544" w:rsidRPr="0055523E" w14:paraId="24D31069" w14:textId="77777777" w:rsidTr="002218D6">
        <w:trPr>
          <w:cantSplit/>
        </w:trPr>
        <w:tc>
          <w:tcPr>
            <w:tcW w:w="2211" w:type="dxa"/>
            <w:vAlign w:val="bottom"/>
          </w:tcPr>
          <w:p w14:paraId="0CD03F23" w14:textId="77777777" w:rsidR="00190544" w:rsidRPr="0055523E" w:rsidRDefault="00190544" w:rsidP="00970CA9">
            <w:pPr>
              <w:spacing w:line="28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636" w:type="dxa"/>
            <w:gridSpan w:val="9"/>
            <w:tcBorders>
              <w:bottom w:val="single" w:sz="6" w:space="0" w:color="auto"/>
            </w:tcBorders>
            <w:vAlign w:val="bottom"/>
          </w:tcPr>
          <w:p w14:paraId="2C12E9BA" w14:textId="77777777" w:rsidR="00190544" w:rsidRPr="001C6A69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6A69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  <w:tc>
          <w:tcPr>
            <w:tcW w:w="134" w:type="dxa"/>
          </w:tcPr>
          <w:p w14:paraId="6C9D3E07" w14:textId="77777777" w:rsidR="00190544" w:rsidRPr="0055523E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1" w:type="dxa"/>
            <w:vAlign w:val="bottom"/>
          </w:tcPr>
          <w:p w14:paraId="67618FB5" w14:textId="77777777" w:rsidR="00190544" w:rsidRPr="001C6A69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190544" w:rsidRPr="0055523E" w14:paraId="70A18B00" w14:textId="77777777" w:rsidTr="002218D6">
        <w:trPr>
          <w:cantSplit/>
        </w:trPr>
        <w:tc>
          <w:tcPr>
            <w:tcW w:w="2211" w:type="dxa"/>
            <w:vAlign w:val="bottom"/>
          </w:tcPr>
          <w:p w14:paraId="50295712" w14:textId="77777777" w:rsidR="00190544" w:rsidRPr="0055523E" w:rsidRDefault="00190544" w:rsidP="00970CA9">
            <w:pPr>
              <w:spacing w:line="28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636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CFE3FF4" w14:textId="77777777" w:rsidR="00190544" w:rsidRPr="001C6A69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6A69">
              <w:rPr>
                <w:rFonts w:ascii="Angsana New" w:hAnsi="Angsana New"/>
                <w:sz w:val="20"/>
                <w:szCs w:val="20"/>
                <w:cs/>
              </w:rPr>
              <w:t>งบการเงิ</w:t>
            </w:r>
            <w:r w:rsidRPr="001C6A69">
              <w:rPr>
                <w:rFonts w:ascii="Angsana New" w:hAnsi="Angsana New" w:hint="cs"/>
                <w:sz w:val="20"/>
                <w:szCs w:val="20"/>
                <w:cs/>
              </w:rPr>
              <w:t xml:space="preserve">นเฉพาะกิจการ </w:t>
            </w:r>
            <w:r w:rsidRPr="001C6A69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55523E">
              <w:rPr>
                <w:rFonts w:ascii="Angsana New" w:hAnsi="Angsana New"/>
                <w:sz w:val="20"/>
                <w:szCs w:val="20"/>
              </w:rPr>
              <w:t>31</w:t>
            </w:r>
            <w:r w:rsidRPr="001C6A69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55523E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34" w:type="dxa"/>
          </w:tcPr>
          <w:p w14:paraId="20E85B7E" w14:textId="77777777" w:rsidR="00190544" w:rsidRPr="0055523E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1" w:type="dxa"/>
            <w:vAlign w:val="bottom"/>
          </w:tcPr>
          <w:p w14:paraId="0D0AC12D" w14:textId="77777777" w:rsidR="00190544" w:rsidRPr="001C6A69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190544" w:rsidRPr="0055523E" w14:paraId="708F85AC" w14:textId="77777777" w:rsidTr="002218D6">
        <w:trPr>
          <w:cantSplit/>
        </w:trPr>
        <w:tc>
          <w:tcPr>
            <w:tcW w:w="2211" w:type="dxa"/>
            <w:vAlign w:val="bottom"/>
          </w:tcPr>
          <w:p w14:paraId="005E6CED" w14:textId="77777777" w:rsidR="00190544" w:rsidRPr="0055523E" w:rsidRDefault="00190544" w:rsidP="00970CA9">
            <w:pPr>
              <w:spacing w:line="28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17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1855F31" w14:textId="77777777" w:rsidR="00190544" w:rsidRPr="001C6A69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6A69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4A1C341" w14:textId="77777777" w:rsidR="00190544" w:rsidRPr="0055523E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3CCC5E6B" w14:textId="77777777" w:rsidR="00190544" w:rsidRPr="001C6A69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6A69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74F057E" w14:textId="77777777" w:rsidR="00190544" w:rsidRPr="0055523E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7D926559" w14:textId="77777777" w:rsidR="00190544" w:rsidRPr="001C6A69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446F879" w14:textId="77777777" w:rsidR="00190544" w:rsidRPr="0055523E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61B71E96" w14:textId="77777777" w:rsidR="00190544" w:rsidRPr="001C6A69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491D383C" w14:textId="77777777" w:rsidR="00190544" w:rsidRPr="0055523E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1" w:type="dxa"/>
            <w:vAlign w:val="bottom"/>
          </w:tcPr>
          <w:p w14:paraId="0103242D" w14:textId="77777777" w:rsidR="00190544" w:rsidRPr="001C6A69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6A69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</w:tr>
      <w:tr w:rsidR="00190544" w:rsidRPr="0055523E" w14:paraId="550899ED" w14:textId="77777777" w:rsidTr="002218D6">
        <w:trPr>
          <w:cantSplit/>
        </w:trPr>
        <w:tc>
          <w:tcPr>
            <w:tcW w:w="2211" w:type="dxa"/>
            <w:vAlign w:val="bottom"/>
          </w:tcPr>
          <w:p w14:paraId="4D080195" w14:textId="77777777" w:rsidR="00190544" w:rsidRPr="0055523E" w:rsidRDefault="00190544" w:rsidP="00970CA9">
            <w:pPr>
              <w:spacing w:line="28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7319E4D" w14:textId="77777777" w:rsidR="00190544" w:rsidRPr="0055523E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C6A69">
              <w:rPr>
                <w:rFonts w:ascii="Angsana New" w:hAnsi="Angsana New"/>
                <w:sz w:val="20"/>
                <w:szCs w:val="20"/>
                <w:cs/>
              </w:rPr>
              <w:t>ภายใน</w:t>
            </w:r>
            <w:r w:rsidRPr="001C6A69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55523E">
              <w:rPr>
                <w:rFonts w:ascii="Angsana New" w:hAnsi="Angsana New"/>
                <w:sz w:val="20"/>
                <w:szCs w:val="20"/>
              </w:rPr>
              <w:t>1</w:t>
            </w:r>
            <w:r w:rsidRPr="001C6A69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592BC66" w14:textId="77777777" w:rsidR="00190544" w:rsidRPr="0055523E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9527961" w14:textId="77777777" w:rsidR="00190544" w:rsidRPr="0055523E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C6A69">
              <w:rPr>
                <w:rFonts w:ascii="Angsana New" w:hAnsi="Angsana New"/>
                <w:sz w:val="20"/>
                <w:szCs w:val="20"/>
                <w:cs/>
              </w:rPr>
              <w:t>มากกว่า</w:t>
            </w:r>
            <w:r w:rsidRPr="001C6A69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</w:p>
          <w:p w14:paraId="6C0786C1" w14:textId="77777777" w:rsidR="00190544" w:rsidRPr="0055523E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1</w:t>
            </w:r>
            <w:r w:rsidRPr="001C6A69">
              <w:rPr>
                <w:rFonts w:ascii="Angsana New" w:hAnsi="Angsana New"/>
                <w:sz w:val="20"/>
                <w:szCs w:val="20"/>
                <w:cs/>
              </w:rPr>
              <w:t xml:space="preserve"> ถึง </w:t>
            </w:r>
            <w:r w:rsidRPr="0055523E">
              <w:rPr>
                <w:rFonts w:ascii="Angsana New" w:hAnsi="Angsana New"/>
                <w:sz w:val="20"/>
                <w:szCs w:val="20"/>
              </w:rPr>
              <w:t>5</w:t>
            </w:r>
            <w:r w:rsidRPr="001C6A69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34" w:type="dxa"/>
          </w:tcPr>
          <w:p w14:paraId="77C99884" w14:textId="77777777" w:rsidR="00190544" w:rsidRPr="0055523E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0BECEA48" w14:textId="77777777" w:rsidR="00190544" w:rsidRPr="0055523E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C6A69">
              <w:rPr>
                <w:rFonts w:ascii="Angsana New" w:hAnsi="Angsana New"/>
                <w:sz w:val="20"/>
                <w:szCs w:val="20"/>
                <w:cs/>
              </w:rPr>
              <w:t>ปรับขึ้นลง</w:t>
            </w:r>
          </w:p>
          <w:p w14:paraId="1AE4760B" w14:textId="77777777" w:rsidR="00190544" w:rsidRPr="0055523E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C6A69">
              <w:rPr>
                <w:rFonts w:ascii="Angsana New" w:hAnsi="Angsana New"/>
                <w:sz w:val="20"/>
                <w:szCs w:val="20"/>
                <w:cs/>
              </w:rPr>
              <w:t>ตามราคาตลาด</w:t>
            </w:r>
          </w:p>
        </w:tc>
        <w:tc>
          <w:tcPr>
            <w:tcW w:w="134" w:type="dxa"/>
          </w:tcPr>
          <w:p w14:paraId="49914C14" w14:textId="77777777" w:rsidR="00190544" w:rsidRPr="0055523E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66206B10" w14:textId="77777777" w:rsidR="00190544" w:rsidRPr="0055523E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C6A69">
              <w:rPr>
                <w:rFonts w:ascii="Angsana New" w:hAnsi="Angsana New"/>
                <w:sz w:val="20"/>
                <w:szCs w:val="20"/>
                <w:cs/>
              </w:rPr>
              <w:t>ไม่มี</w:t>
            </w:r>
          </w:p>
          <w:p w14:paraId="04B82FD0" w14:textId="77777777" w:rsidR="00190544" w:rsidRPr="0055523E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C6A69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134" w:type="dxa"/>
          </w:tcPr>
          <w:p w14:paraId="290F00BA" w14:textId="77777777" w:rsidR="00190544" w:rsidRPr="0055523E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3F9BA1F5" w14:textId="77777777" w:rsidR="00190544" w:rsidRPr="0055523E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C6A69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34" w:type="dxa"/>
          </w:tcPr>
          <w:p w14:paraId="50A10B4B" w14:textId="77777777" w:rsidR="00190544" w:rsidRPr="0055523E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1" w:type="dxa"/>
            <w:tcBorders>
              <w:bottom w:val="single" w:sz="6" w:space="0" w:color="auto"/>
            </w:tcBorders>
            <w:vAlign w:val="bottom"/>
          </w:tcPr>
          <w:p w14:paraId="4D3B2D8A" w14:textId="77777777" w:rsidR="00190544" w:rsidRPr="0055523E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C6A69">
              <w:rPr>
                <w:rFonts w:ascii="Angsana New" w:hAnsi="Angsana New"/>
                <w:sz w:val="20"/>
                <w:szCs w:val="20"/>
                <w:cs/>
              </w:rPr>
              <w:t>ที่แท้จริง</w:t>
            </w:r>
          </w:p>
          <w:p w14:paraId="724ED32F" w14:textId="77777777" w:rsidR="00190544" w:rsidRPr="0055523E" w:rsidRDefault="00190544" w:rsidP="00970CA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(</w:t>
            </w:r>
            <w:r w:rsidRPr="001C6A69">
              <w:rPr>
                <w:rFonts w:ascii="Angsana New" w:hAnsi="Angsana New"/>
                <w:sz w:val="20"/>
                <w:szCs w:val="20"/>
                <w:cs/>
              </w:rPr>
              <w:t>ร้อยละต่อปี</w:t>
            </w:r>
            <w:r w:rsidRPr="0055523E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190544" w:rsidRPr="0055523E" w14:paraId="57E7514C" w14:textId="77777777" w:rsidTr="002218D6">
        <w:trPr>
          <w:cantSplit/>
        </w:trPr>
        <w:tc>
          <w:tcPr>
            <w:tcW w:w="2211" w:type="dxa"/>
            <w:vAlign w:val="bottom"/>
          </w:tcPr>
          <w:p w14:paraId="4605E9A5" w14:textId="77777777" w:rsidR="00190544" w:rsidRPr="0055523E" w:rsidRDefault="00190544" w:rsidP="00970CA9">
            <w:pPr>
              <w:spacing w:line="28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6BE142E5" w14:textId="77777777" w:rsidR="00190544" w:rsidRPr="001C6A69" w:rsidRDefault="00190544" w:rsidP="00970CA9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" w:type="dxa"/>
            <w:vAlign w:val="bottom"/>
          </w:tcPr>
          <w:p w14:paraId="3BD030DF" w14:textId="77777777" w:rsidR="00190544" w:rsidRPr="0055523E" w:rsidRDefault="00190544" w:rsidP="00970CA9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3CEFA138" w14:textId="77777777" w:rsidR="00190544" w:rsidRPr="001C6A69" w:rsidRDefault="00190544" w:rsidP="00970CA9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" w:type="dxa"/>
            <w:vAlign w:val="bottom"/>
          </w:tcPr>
          <w:p w14:paraId="5008C2C0" w14:textId="77777777" w:rsidR="00190544" w:rsidRPr="0055523E" w:rsidRDefault="00190544" w:rsidP="00970CA9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7B241EAE" w14:textId="77777777" w:rsidR="00190544" w:rsidRPr="001C6A69" w:rsidRDefault="00190544" w:rsidP="00970CA9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" w:type="dxa"/>
            <w:vAlign w:val="bottom"/>
          </w:tcPr>
          <w:p w14:paraId="33B9FEBC" w14:textId="77777777" w:rsidR="00190544" w:rsidRPr="0055523E" w:rsidRDefault="00190544" w:rsidP="00970CA9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016E4027" w14:textId="77777777" w:rsidR="00190544" w:rsidRPr="001C6A69" w:rsidRDefault="00190544" w:rsidP="00970CA9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" w:type="dxa"/>
            <w:vAlign w:val="bottom"/>
          </w:tcPr>
          <w:p w14:paraId="7D9FC113" w14:textId="77777777" w:rsidR="00190544" w:rsidRPr="0055523E" w:rsidRDefault="00190544" w:rsidP="00970CA9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74BEFCD9" w14:textId="77777777" w:rsidR="00190544" w:rsidRPr="001C6A69" w:rsidRDefault="00190544" w:rsidP="00970CA9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5DF6FB74" w14:textId="77777777" w:rsidR="00190544" w:rsidRPr="0055523E" w:rsidRDefault="00190544" w:rsidP="00970CA9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single" w:sz="6" w:space="0" w:color="auto"/>
            </w:tcBorders>
            <w:vAlign w:val="bottom"/>
          </w:tcPr>
          <w:p w14:paraId="67197D43" w14:textId="77777777" w:rsidR="00190544" w:rsidRPr="001C6A69" w:rsidRDefault="00190544" w:rsidP="00970CA9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190544" w:rsidRPr="0055523E" w14:paraId="5D8A7838" w14:textId="77777777" w:rsidTr="002218D6">
        <w:trPr>
          <w:cantSplit/>
        </w:trPr>
        <w:tc>
          <w:tcPr>
            <w:tcW w:w="2211" w:type="dxa"/>
            <w:vAlign w:val="bottom"/>
          </w:tcPr>
          <w:p w14:paraId="6026C845" w14:textId="77777777" w:rsidR="00190544" w:rsidRPr="0055523E" w:rsidRDefault="00190544" w:rsidP="00970CA9">
            <w:pPr>
              <w:spacing w:line="280" w:lineRule="exact"/>
              <w:ind w:left="113" w:hanging="17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C6A6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020" w:type="dxa"/>
            <w:vAlign w:val="bottom"/>
          </w:tcPr>
          <w:p w14:paraId="4ADDDBFA" w14:textId="77777777" w:rsidR="00190544" w:rsidRPr="0055523E" w:rsidRDefault="00190544" w:rsidP="00970CA9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3C4CE8A7" w14:textId="77777777" w:rsidR="00190544" w:rsidRPr="0055523E" w:rsidRDefault="00190544" w:rsidP="00970CA9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D86188B" w14:textId="77777777" w:rsidR="00190544" w:rsidRPr="0055523E" w:rsidRDefault="00190544" w:rsidP="00970CA9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4C689072" w14:textId="77777777" w:rsidR="00190544" w:rsidRPr="0055523E" w:rsidRDefault="00190544" w:rsidP="00970CA9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27A3A4E" w14:textId="77777777" w:rsidR="00190544" w:rsidRPr="0055523E" w:rsidRDefault="00190544" w:rsidP="00970CA9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061BBAD3" w14:textId="77777777" w:rsidR="00190544" w:rsidRPr="0055523E" w:rsidRDefault="00190544" w:rsidP="00970CA9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0DAE71F" w14:textId="77777777" w:rsidR="00190544" w:rsidRPr="0055523E" w:rsidRDefault="00190544" w:rsidP="00970CA9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18E1927D" w14:textId="77777777" w:rsidR="00190544" w:rsidRPr="0055523E" w:rsidRDefault="00190544" w:rsidP="00970CA9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0BD9390" w14:textId="77777777" w:rsidR="00190544" w:rsidRPr="0055523E" w:rsidRDefault="00190544" w:rsidP="00970CA9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23D2C019" w14:textId="77777777" w:rsidR="00190544" w:rsidRPr="0055523E" w:rsidRDefault="00190544" w:rsidP="00970CA9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1" w:type="dxa"/>
            <w:vAlign w:val="bottom"/>
          </w:tcPr>
          <w:p w14:paraId="67204F2E" w14:textId="77777777" w:rsidR="00190544" w:rsidRPr="0055523E" w:rsidRDefault="00190544" w:rsidP="00970CA9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90544" w:rsidRPr="0055523E" w14:paraId="487394F6" w14:textId="77777777" w:rsidTr="002218D6">
        <w:trPr>
          <w:cantSplit/>
        </w:trPr>
        <w:tc>
          <w:tcPr>
            <w:tcW w:w="2211" w:type="dxa"/>
            <w:vAlign w:val="bottom"/>
          </w:tcPr>
          <w:p w14:paraId="2432D463" w14:textId="77777777" w:rsidR="00190544" w:rsidRPr="0055523E" w:rsidRDefault="00190544" w:rsidP="00970CA9">
            <w:pPr>
              <w:spacing w:line="280" w:lineRule="exact"/>
              <w:ind w:left="113" w:hanging="170"/>
              <w:rPr>
                <w:rFonts w:ascii="Angsana New" w:hAnsi="Angsana New"/>
                <w:sz w:val="20"/>
                <w:szCs w:val="20"/>
              </w:rPr>
            </w:pPr>
            <w:r w:rsidRPr="001C6A69">
              <w:rPr>
                <w:rFonts w:ascii="Angsana New" w:hAnsi="Angsan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0" w:type="dxa"/>
            <w:vAlign w:val="bottom"/>
          </w:tcPr>
          <w:p w14:paraId="4D0A9DD9" w14:textId="77777777" w:rsidR="00190544" w:rsidRPr="0055523E" w:rsidRDefault="00190544" w:rsidP="00970CA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2B567D67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0159DA7" w14:textId="77777777" w:rsidR="00190544" w:rsidRPr="0055523E" w:rsidRDefault="00190544" w:rsidP="00970CA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484DE336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F127CC2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9,462,187.41</w:t>
            </w:r>
          </w:p>
        </w:tc>
        <w:tc>
          <w:tcPr>
            <w:tcW w:w="134" w:type="dxa"/>
            <w:vAlign w:val="bottom"/>
          </w:tcPr>
          <w:p w14:paraId="33491F21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73C0A2F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27,620,317.41</w:t>
            </w:r>
          </w:p>
        </w:tc>
        <w:tc>
          <w:tcPr>
            <w:tcW w:w="134" w:type="dxa"/>
            <w:vAlign w:val="bottom"/>
          </w:tcPr>
          <w:p w14:paraId="755F74B4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A0D101B" w14:textId="77777777" w:rsidR="00190544" w:rsidRPr="0055523E" w:rsidRDefault="00190544" w:rsidP="00970CA9">
            <w:pPr>
              <w:spacing w:line="280" w:lineRule="exact"/>
              <w:ind w:right="88" w:hanging="7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37,082,504.82</w:t>
            </w:r>
          </w:p>
        </w:tc>
        <w:tc>
          <w:tcPr>
            <w:tcW w:w="134" w:type="dxa"/>
          </w:tcPr>
          <w:p w14:paraId="122FB93F" w14:textId="77777777" w:rsidR="00190544" w:rsidRPr="0055523E" w:rsidRDefault="00190544" w:rsidP="00970CA9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1" w:type="dxa"/>
            <w:vAlign w:val="bottom"/>
          </w:tcPr>
          <w:p w14:paraId="4BE26CC5" w14:textId="77777777" w:rsidR="00190544" w:rsidRPr="0055523E" w:rsidRDefault="00190544" w:rsidP="00970CA9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0.05 - 0.125</w:t>
            </w:r>
          </w:p>
        </w:tc>
      </w:tr>
      <w:tr w:rsidR="00190544" w:rsidRPr="0055523E" w14:paraId="2B673A97" w14:textId="77777777" w:rsidTr="002218D6">
        <w:trPr>
          <w:cantSplit/>
          <w:trHeight w:val="162"/>
        </w:trPr>
        <w:tc>
          <w:tcPr>
            <w:tcW w:w="2211" w:type="dxa"/>
            <w:vAlign w:val="bottom"/>
          </w:tcPr>
          <w:p w14:paraId="15268194" w14:textId="77777777" w:rsidR="00190544" w:rsidRPr="001C6A69" w:rsidRDefault="00190544" w:rsidP="00970CA9">
            <w:pPr>
              <w:spacing w:line="28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1C6A69">
              <w:rPr>
                <w:rFonts w:ascii="Angsana New" w:hAnsi="Angsana New"/>
                <w:sz w:val="20"/>
                <w:szCs w:val="20"/>
                <w:cs/>
              </w:rPr>
              <w:t>ลูกหนี้การค้าและลูกหนี้</w:t>
            </w:r>
            <w:r w:rsidRPr="001C6A69">
              <w:rPr>
                <w:rFonts w:ascii="Angsana New" w:hAnsi="Angsana New" w:hint="cs"/>
                <w:sz w:val="20"/>
                <w:szCs w:val="20"/>
                <w:cs/>
              </w:rPr>
              <w:t>หมุนเวียน</w:t>
            </w:r>
            <w:r w:rsidRPr="001C6A69">
              <w:rPr>
                <w:rFonts w:ascii="Angsana New" w:hAnsi="Angsana New"/>
                <w:sz w:val="20"/>
                <w:szCs w:val="20"/>
                <w:cs/>
              </w:rPr>
              <w:t>อื่น</w:t>
            </w:r>
          </w:p>
        </w:tc>
        <w:tc>
          <w:tcPr>
            <w:tcW w:w="1020" w:type="dxa"/>
            <w:vAlign w:val="bottom"/>
          </w:tcPr>
          <w:p w14:paraId="0145C6F0" w14:textId="77777777" w:rsidR="00190544" w:rsidRPr="0055523E" w:rsidRDefault="00190544" w:rsidP="00970CA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6CED9331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134ACDE" w14:textId="77777777" w:rsidR="00190544" w:rsidRPr="0055523E" w:rsidRDefault="00190544" w:rsidP="00970CA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0CD8C5F3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32EB425" w14:textId="77777777" w:rsidR="00190544" w:rsidRPr="0055523E" w:rsidRDefault="00190544" w:rsidP="00970CA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61C1EA79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74D07AF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290,959,345.43</w:t>
            </w:r>
          </w:p>
        </w:tc>
        <w:tc>
          <w:tcPr>
            <w:tcW w:w="134" w:type="dxa"/>
            <w:vAlign w:val="bottom"/>
          </w:tcPr>
          <w:p w14:paraId="112CBBB7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C2A079C" w14:textId="77777777" w:rsidR="00190544" w:rsidRPr="0055523E" w:rsidRDefault="00190544" w:rsidP="00970CA9">
            <w:pPr>
              <w:spacing w:line="280" w:lineRule="exact"/>
              <w:ind w:right="88" w:hanging="7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290,959,345.43</w:t>
            </w:r>
          </w:p>
        </w:tc>
        <w:tc>
          <w:tcPr>
            <w:tcW w:w="134" w:type="dxa"/>
          </w:tcPr>
          <w:p w14:paraId="7372EB59" w14:textId="77777777" w:rsidR="00190544" w:rsidRPr="0055523E" w:rsidRDefault="00190544" w:rsidP="00970CA9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1" w:type="dxa"/>
            <w:vAlign w:val="bottom"/>
          </w:tcPr>
          <w:p w14:paraId="1ABBA2F4" w14:textId="77777777" w:rsidR="00190544" w:rsidRPr="0055523E" w:rsidRDefault="00190544" w:rsidP="00970CA9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90544" w:rsidRPr="0055523E" w14:paraId="215C253B" w14:textId="77777777" w:rsidTr="002218D6">
        <w:trPr>
          <w:cantSplit/>
          <w:trHeight w:val="162"/>
        </w:trPr>
        <w:tc>
          <w:tcPr>
            <w:tcW w:w="2211" w:type="dxa"/>
            <w:vAlign w:val="bottom"/>
          </w:tcPr>
          <w:p w14:paraId="323F856D" w14:textId="77777777" w:rsidR="00190544" w:rsidRPr="001C6A69" w:rsidRDefault="00190544" w:rsidP="00970CA9">
            <w:pPr>
              <w:spacing w:line="280" w:lineRule="exact"/>
              <w:ind w:left="113" w:right="-113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1C6A69">
              <w:rPr>
                <w:rFonts w:ascii="Angsana New" w:hAnsi="Angsana New" w:hint="cs"/>
                <w:sz w:val="20"/>
                <w:szCs w:val="20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020" w:type="dxa"/>
            <w:vAlign w:val="bottom"/>
          </w:tcPr>
          <w:p w14:paraId="49EE86E1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76,170,363.37</w:t>
            </w:r>
          </w:p>
        </w:tc>
        <w:tc>
          <w:tcPr>
            <w:tcW w:w="134" w:type="dxa"/>
            <w:vAlign w:val="bottom"/>
          </w:tcPr>
          <w:p w14:paraId="5EB94F3C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621A76A" w14:textId="77777777" w:rsidR="00190544" w:rsidRPr="0055523E" w:rsidRDefault="00190544" w:rsidP="00970CA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54202F3A" w14:textId="77777777" w:rsidR="00190544" w:rsidRPr="0055523E" w:rsidRDefault="00190544" w:rsidP="00970CA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1C093DE" w14:textId="77777777" w:rsidR="00190544" w:rsidRPr="0055523E" w:rsidRDefault="00190544" w:rsidP="00970CA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03F596A6" w14:textId="77777777" w:rsidR="00190544" w:rsidRPr="0055523E" w:rsidRDefault="00190544" w:rsidP="00970CA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FA12076" w14:textId="77777777" w:rsidR="00190544" w:rsidRPr="0055523E" w:rsidRDefault="00190544" w:rsidP="00970CA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63675DFA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F8D3DA1" w14:textId="77777777" w:rsidR="00190544" w:rsidRPr="0055523E" w:rsidRDefault="00190544" w:rsidP="00970CA9">
            <w:pPr>
              <w:spacing w:line="280" w:lineRule="exact"/>
              <w:ind w:right="8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76,170,363.37</w:t>
            </w:r>
          </w:p>
        </w:tc>
        <w:tc>
          <w:tcPr>
            <w:tcW w:w="134" w:type="dxa"/>
          </w:tcPr>
          <w:p w14:paraId="3881FBFE" w14:textId="77777777" w:rsidR="00190544" w:rsidRPr="0055523E" w:rsidRDefault="00190544" w:rsidP="00970CA9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1" w:type="dxa"/>
            <w:vAlign w:val="bottom"/>
          </w:tcPr>
          <w:p w14:paraId="6DAD0315" w14:textId="77777777" w:rsidR="00190544" w:rsidRPr="0055523E" w:rsidRDefault="00190544" w:rsidP="00970CA9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0.15 - 0.75</w:t>
            </w:r>
          </w:p>
        </w:tc>
      </w:tr>
      <w:tr w:rsidR="00190544" w:rsidRPr="0055523E" w14:paraId="3810C9D4" w14:textId="77777777" w:rsidTr="002218D6">
        <w:trPr>
          <w:cantSplit/>
          <w:trHeight w:val="90"/>
        </w:trPr>
        <w:tc>
          <w:tcPr>
            <w:tcW w:w="2211" w:type="dxa"/>
            <w:vAlign w:val="bottom"/>
          </w:tcPr>
          <w:p w14:paraId="670D11C9" w14:textId="77777777" w:rsidR="00190544" w:rsidRPr="001C6A69" w:rsidRDefault="00190544" w:rsidP="00970CA9">
            <w:pPr>
              <w:spacing w:line="28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B70458D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76,170,363.37</w:t>
            </w:r>
          </w:p>
        </w:tc>
        <w:tc>
          <w:tcPr>
            <w:tcW w:w="134" w:type="dxa"/>
            <w:vAlign w:val="bottom"/>
          </w:tcPr>
          <w:p w14:paraId="1D2923E4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E52AA6F" w14:textId="77777777" w:rsidR="00190544" w:rsidRPr="0055523E" w:rsidRDefault="00190544" w:rsidP="00970CA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54613E89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1A90249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9,462,187.41</w:t>
            </w:r>
          </w:p>
        </w:tc>
        <w:tc>
          <w:tcPr>
            <w:tcW w:w="134" w:type="dxa"/>
            <w:vAlign w:val="bottom"/>
          </w:tcPr>
          <w:p w14:paraId="3BC96F4E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9BFD36F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318,579,662.84</w:t>
            </w:r>
          </w:p>
        </w:tc>
        <w:tc>
          <w:tcPr>
            <w:tcW w:w="134" w:type="dxa"/>
            <w:vAlign w:val="bottom"/>
          </w:tcPr>
          <w:p w14:paraId="0F1F29D6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994A86C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404,212,213.62</w:t>
            </w:r>
          </w:p>
        </w:tc>
        <w:tc>
          <w:tcPr>
            <w:tcW w:w="134" w:type="dxa"/>
          </w:tcPr>
          <w:p w14:paraId="170DFB1F" w14:textId="77777777" w:rsidR="00190544" w:rsidRPr="0055523E" w:rsidRDefault="00190544" w:rsidP="00970CA9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1" w:type="dxa"/>
            <w:vAlign w:val="bottom"/>
          </w:tcPr>
          <w:p w14:paraId="0E679D78" w14:textId="77777777" w:rsidR="00190544" w:rsidRPr="0055523E" w:rsidRDefault="00190544" w:rsidP="00970CA9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90544" w:rsidRPr="0055523E" w14:paraId="6479F5E6" w14:textId="77777777" w:rsidTr="002218D6">
        <w:trPr>
          <w:cantSplit/>
          <w:trHeight w:val="207"/>
        </w:trPr>
        <w:tc>
          <w:tcPr>
            <w:tcW w:w="2211" w:type="dxa"/>
            <w:vAlign w:val="bottom"/>
          </w:tcPr>
          <w:p w14:paraId="771B9D8F" w14:textId="77777777" w:rsidR="00190544" w:rsidRPr="001C6A69" w:rsidRDefault="00190544" w:rsidP="00970CA9">
            <w:pPr>
              <w:spacing w:line="280" w:lineRule="exact"/>
              <w:ind w:left="113" w:hanging="17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C6A6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1020" w:type="dxa"/>
            <w:tcBorders>
              <w:top w:val="double" w:sz="6" w:space="0" w:color="auto"/>
            </w:tcBorders>
            <w:vAlign w:val="bottom"/>
          </w:tcPr>
          <w:p w14:paraId="79786517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1ACB2429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double" w:sz="6" w:space="0" w:color="auto"/>
            </w:tcBorders>
            <w:vAlign w:val="bottom"/>
          </w:tcPr>
          <w:p w14:paraId="7E36F5A8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1D7B3A26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double" w:sz="6" w:space="0" w:color="auto"/>
            </w:tcBorders>
            <w:vAlign w:val="bottom"/>
          </w:tcPr>
          <w:p w14:paraId="1B72910F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1533AA58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double" w:sz="6" w:space="0" w:color="auto"/>
            </w:tcBorders>
            <w:vAlign w:val="bottom"/>
          </w:tcPr>
          <w:p w14:paraId="7A1AA6CA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6B7D95C1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double" w:sz="6" w:space="0" w:color="auto"/>
            </w:tcBorders>
            <w:vAlign w:val="bottom"/>
          </w:tcPr>
          <w:p w14:paraId="4BE70F6A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A472A8C" w14:textId="77777777" w:rsidR="00190544" w:rsidRPr="0055523E" w:rsidRDefault="00190544" w:rsidP="00970CA9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1" w:type="dxa"/>
            <w:vAlign w:val="bottom"/>
          </w:tcPr>
          <w:p w14:paraId="17384349" w14:textId="77777777" w:rsidR="00190544" w:rsidRPr="0055523E" w:rsidRDefault="00190544" w:rsidP="00970CA9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90544" w:rsidRPr="0055523E" w14:paraId="14012789" w14:textId="77777777" w:rsidTr="002218D6">
        <w:trPr>
          <w:cantSplit/>
          <w:trHeight w:val="486"/>
        </w:trPr>
        <w:tc>
          <w:tcPr>
            <w:tcW w:w="2211" w:type="dxa"/>
          </w:tcPr>
          <w:p w14:paraId="35DB631B" w14:textId="77777777" w:rsidR="00190544" w:rsidRPr="001C6A69" w:rsidRDefault="00190544" w:rsidP="00970CA9">
            <w:pPr>
              <w:spacing w:line="280" w:lineRule="exact"/>
              <w:ind w:left="113" w:right="-90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1C6A69">
              <w:rPr>
                <w:rFonts w:ascii="Angsana New" w:hAnsi="Angsana New"/>
                <w:sz w:val="20"/>
                <w:szCs w:val="20"/>
                <w:cs/>
              </w:rPr>
              <w:t>เงินเบิกเกินบัญชีและเงินกู้ยืมระยะสั้น</w:t>
            </w:r>
            <w:r w:rsidRPr="001C6A69">
              <w:rPr>
                <w:rFonts w:ascii="Angsana New" w:hAnsi="Angsana New"/>
                <w:sz w:val="20"/>
                <w:szCs w:val="20"/>
                <w:cs/>
              </w:rPr>
              <w:br/>
              <w:t>จากสถาบันการเงิน</w:t>
            </w:r>
          </w:p>
        </w:tc>
        <w:tc>
          <w:tcPr>
            <w:tcW w:w="1020" w:type="dxa"/>
            <w:vAlign w:val="bottom"/>
          </w:tcPr>
          <w:p w14:paraId="3C75C186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428,191,425.78</w:t>
            </w:r>
          </w:p>
        </w:tc>
        <w:tc>
          <w:tcPr>
            <w:tcW w:w="134" w:type="dxa"/>
            <w:vAlign w:val="bottom"/>
          </w:tcPr>
          <w:p w14:paraId="0C8E0CCC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08D9CCA" w14:textId="77777777" w:rsidR="00190544" w:rsidRPr="0055523E" w:rsidRDefault="00190544" w:rsidP="00970CA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13C4D172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0A3B0A6" w14:textId="77777777" w:rsidR="00190544" w:rsidRPr="0055523E" w:rsidRDefault="00190544" w:rsidP="00970CA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22BC868E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582BC8C" w14:textId="77777777" w:rsidR="00190544" w:rsidRPr="0055523E" w:rsidRDefault="00190544" w:rsidP="00970CA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7388065C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468E21F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428,191,425.78</w:t>
            </w:r>
          </w:p>
        </w:tc>
        <w:tc>
          <w:tcPr>
            <w:tcW w:w="134" w:type="dxa"/>
          </w:tcPr>
          <w:p w14:paraId="06B78BEB" w14:textId="77777777" w:rsidR="00190544" w:rsidRPr="0055523E" w:rsidRDefault="00190544" w:rsidP="00970CA9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1" w:type="dxa"/>
            <w:vAlign w:val="bottom"/>
          </w:tcPr>
          <w:p w14:paraId="4A7F62E1" w14:textId="77777777" w:rsidR="00190544" w:rsidRPr="0055523E" w:rsidRDefault="00190544" w:rsidP="00970CA9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1.40 - 2.40</w:t>
            </w:r>
          </w:p>
        </w:tc>
      </w:tr>
      <w:tr w:rsidR="00190544" w:rsidRPr="0055523E" w14:paraId="0462214A" w14:textId="77777777" w:rsidTr="002218D6">
        <w:trPr>
          <w:cantSplit/>
        </w:trPr>
        <w:tc>
          <w:tcPr>
            <w:tcW w:w="2211" w:type="dxa"/>
            <w:vAlign w:val="bottom"/>
          </w:tcPr>
          <w:p w14:paraId="0B56656D" w14:textId="77777777" w:rsidR="00190544" w:rsidRPr="001C6A69" w:rsidRDefault="00190544" w:rsidP="00970CA9">
            <w:pPr>
              <w:spacing w:line="28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1C6A69">
              <w:rPr>
                <w:rFonts w:ascii="Angsana New" w:hAnsi="Angsana New"/>
                <w:sz w:val="20"/>
                <w:szCs w:val="20"/>
                <w:cs/>
              </w:rPr>
              <w:t>เจ้าหนี้การค้าและเจ้าหนี้</w:t>
            </w:r>
            <w:r w:rsidRPr="001C6A69">
              <w:rPr>
                <w:rFonts w:ascii="Angsana New" w:hAnsi="Angsana New" w:hint="cs"/>
                <w:sz w:val="20"/>
                <w:szCs w:val="20"/>
                <w:cs/>
              </w:rPr>
              <w:t>หมุนเวียน</w:t>
            </w:r>
            <w:r w:rsidRPr="001C6A69">
              <w:rPr>
                <w:rFonts w:ascii="Angsana New" w:hAnsi="Angsana New"/>
                <w:sz w:val="20"/>
                <w:szCs w:val="20"/>
                <w:cs/>
              </w:rPr>
              <w:t>อื่น</w:t>
            </w:r>
          </w:p>
        </w:tc>
        <w:tc>
          <w:tcPr>
            <w:tcW w:w="1020" w:type="dxa"/>
            <w:vAlign w:val="bottom"/>
          </w:tcPr>
          <w:p w14:paraId="0C7DB1FC" w14:textId="77777777" w:rsidR="00190544" w:rsidRPr="0055523E" w:rsidRDefault="00190544" w:rsidP="00970CA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4D21CA8A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464009A" w14:textId="77777777" w:rsidR="00190544" w:rsidRPr="0055523E" w:rsidRDefault="00190544" w:rsidP="00970CA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2B77E013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0DC015C" w14:textId="77777777" w:rsidR="00190544" w:rsidRPr="0055523E" w:rsidRDefault="00190544" w:rsidP="00970CA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032CF2B4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E67936B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43,915,296.24</w:t>
            </w:r>
          </w:p>
        </w:tc>
        <w:tc>
          <w:tcPr>
            <w:tcW w:w="134" w:type="dxa"/>
            <w:vAlign w:val="bottom"/>
          </w:tcPr>
          <w:p w14:paraId="168F5A46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486F74A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43,915,296.24</w:t>
            </w:r>
          </w:p>
        </w:tc>
        <w:tc>
          <w:tcPr>
            <w:tcW w:w="134" w:type="dxa"/>
          </w:tcPr>
          <w:p w14:paraId="18C98CC7" w14:textId="77777777" w:rsidR="00190544" w:rsidRPr="0055523E" w:rsidRDefault="00190544" w:rsidP="00970CA9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1" w:type="dxa"/>
            <w:vAlign w:val="bottom"/>
          </w:tcPr>
          <w:p w14:paraId="072A7F4B" w14:textId="77777777" w:rsidR="00190544" w:rsidRPr="0055523E" w:rsidRDefault="00190544" w:rsidP="00970CA9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90544" w:rsidRPr="0055523E" w14:paraId="6CEC3F62" w14:textId="77777777" w:rsidTr="002218D6">
        <w:trPr>
          <w:cantSplit/>
        </w:trPr>
        <w:tc>
          <w:tcPr>
            <w:tcW w:w="2211" w:type="dxa"/>
            <w:vAlign w:val="bottom"/>
          </w:tcPr>
          <w:p w14:paraId="43A3BA79" w14:textId="77777777" w:rsidR="00190544" w:rsidRPr="001C6A69" w:rsidRDefault="00190544" w:rsidP="00970CA9">
            <w:pPr>
              <w:spacing w:line="28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1C6A69">
              <w:rPr>
                <w:rFonts w:ascii="Angsana New" w:hAnsi="Angsana New" w:hint="cs"/>
                <w:sz w:val="20"/>
                <w:szCs w:val="20"/>
                <w:cs/>
              </w:rPr>
              <w:t>หนี้สินทางการเงินหมุนเวียนอื่น</w:t>
            </w:r>
          </w:p>
        </w:tc>
        <w:tc>
          <w:tcPr>
            <w:tcW w:w="1020" w:type="dxa"/>
            <w:vAlign w:val="bottom"/>
          </w:tcPr>
          <w:p w14:paraId="7B357C56" w14:textId="77777777" w:rsidR="00190544" w:rsidRPr="0055523E" w:rsidRDefault="00190544" w:rsidP="00970CA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4DEFDAEA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5AE1D9A" w14:textId="77777777" w:rsidR="00190544" w:rsidRPr="0055523E" w:rsidRDefault="00190544" w:rsidP="00970CA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03B24137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87C8B28" w14:textId="77777777" w:rsidR="00190544" w:rsidRPr="0055523E" w:rsidRDefault="00190544" w:rsidP="00970CA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0CF375DF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2FD948C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5,518,649.27</w:t>
            </w:r>
          </w:p>
        </w:tc>
        <w:tc>
          <w:tcPr>
            <w:tcW w:w="134" w:type="dxa"/>
            <w:vAlign w:val="bottom"/>
          </w:tcPr>
          <w:p w14:paraId="0538A2F8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8D0AAFB" w14:textId="77777777" w:rsidR="00190544" w:rsidRPr="001C6A69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5,518,649.27</w:t>
            </w:r>
          </w:p>
        </w:tc>
        <w:tc>
          <w:tcPr>
            <w:tcW w:w="134" w:type="dxa"/>
          </w:tcPr>
          <w:p w14:paraId="283C4370" w14:textId="77777777" w:rsidR="00190544" w:rsidRPr="0055523E" w:rsidRDefault="00190544" w:rsidP="00970CA9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1" w:type="dxa"/>
            <w:vAlign w:val="bottom"/>
          </w:tcPr>
          <w:p w14:paraId="2AF3FAE0" w14:textId="77777777" w:rsidR="00190544" w:rsidRPr="0055523E" w:rsidRDefault="00190544" w:rsidP="00970CA9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90544" w:rsidRPr="0055523E" w14:paraId="22A45B43" w14:textId="77777777" w:rsidTr="002218D6">
        <w:trPr>
          <w:cantSplit/>
        </w:trPr>
        <w:tc>
          <w:tcPr>
            <w:tcW w:w="2211" w:type="dxa"/>
          </w:tcPr>
          <w:p w14:paraId="3E4894E7" w14:textId="77777777" w:rsidR="00190544" w:rsidRPr="001C6A69" w:rsidRDefault="00190544" w:rsidP="00970CA9">
            <w:pPr>
              <w:spacing w:line="280" w:lineRule="exact"/>
              <w:ind w:left="113" w:right="-231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1C6A69">
              <w:rPr>
                <w:rFonts w:ascii="Angsana New" w:hAnsi="Angsana New" w:hint="cs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20" w:type="dxa"/>
            <w:vAlign w:val="bottom"/>
          </w:tcPr>
          <w:p w14:paraId="018536F7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2,895,132.52</w:t>
            </w:r>
          </w:p>
        </w:tc>
        <w:tc>
          <w:tcPr>
            <w:tcW w:w="134" w:type="dxa"/>
            <w:vAlign w:val="bottom"/>
          </w:tcPr>
          <w:p w14:paraId="6E9A5B6C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2B23932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27,103,710.22</w:t>
            </w:r>
          </w:p>
        </w:tc>
        <w:tc>
          <w:tcPr>
            <w:tcW w:w="134" w:type="dxa"/>
            <w:vAlign w:val="bottom"/>
          </w:tcPr>
          <w:p w14:paraId="7A48F506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BECDA6B" w14:textId="77777777" w:rsidR="00190544" w:rsidRPr="0055523E" w:rsidRDefault="00190544" w:rsidP="00970CA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288422CC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037C379" w14:textId="77777777" w:rsidR="00190544" w:rsidRPr="0055523E" w:rsidRDefault="00190544" w:rsidP="00970CA9">
            <w:pPr>
              <w:spacing w:line="28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2652F138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6FCB959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29,998,842.74</w:t>
            </w:r>
          </w:p>
        </w:tc>
        <w:tc>
          <w:tcPr>
            <w:tcW w:w="134" w:type="dxa"/>
          </w:tcPr>
          <w:p w14:paraId="385F7A87" w14:textId="77777777" w:rsidR="00190544" w:rsidRPr="0055523E" w:rsidRDefault="00190544" w:rsidP="00970CA9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1" w:type="dxa"/>
          </w:tcPr>
          <w:p w14:paraId="41EC55CC" w14:textId="77777777" w:rsidR="00190544" w:rsidRPr="0055523E" w:rsidRDefault="00190544" w:rsidP="00970CA9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A7F7A">
              <w:rPr>
                <w:rFonts w:ascii="Angsana New" w:hAnsi="Angsana New" w:hint="cs"/>
                <w:sz w:val="20"/>
                <w:szCs w:val="20"/>
              </w:rPr>
              <w:t>3.85 - 5.11</w:t>
            </w:r>
          </w:p>
        </w:tc>
      </w:tr>
      <w:tr w:rsidR="00190544" w:rsidRPr="0055523E" w14:paraId="30614D9A" w14:textId="77777777" w:rsidTr="002218D6">
        <w:trPr>
          <w:cantSplit/>
          <w:trHeight w:val="59"/>
        </w:trPr>
        <w:tc>
          <w:tcPr>
            <w:tcW w:w="2211" w:type="dxa"/>
          </w:tcPr>
          <w:p w14:paraId="164DDF40" w14:textId="77777777" w:rsidR="00190544" w:rsidRPr="0055523E" w:rsidRDefault="00190544" w:rsidP="00970CA9">
            <w:pPr>
              <w:spacing w:line="280" w:lineRule="exact"/>
              <w:ind w:left="113" w:hanging="17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47A5FC9" w14:textId="7F39B244" w:rsidR="00190544" w:rsidRPr="0055523E" w:rsidRDefault="00160ACC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A7F7A">
              <w:rPr>
                <w:rFonts w:ascii="Angsana New" w:hAnsi="Angsana New" w:hint="cs"/>
                <w:sz w:val="20"/>
                <w:szCs w:val="20"/>
              </w:rPr>
              <w:t>431</w:t>
            </w:r>
            <w:r w:rsidR="00190544" w:rsidRPr="0055523E">
              <w:rPr>
                <w:rFonts w:ascii="Angsana New" w:hAnsi="Angsana New"/>
                <w:sz w:val="20"/>
                <w:szCs w:val="20"/>
              </w:rPr>
              <w:t>,</w:t>
            </w:r>
            <w:r w:rsidRPr="003A7F7A">
              <w:rPr>
                <w:rFonts w:ascii="Angsana New" w:hAnsi="Angsana New" w:hint="cs"/>
                <w:sz w:val="20"/>
                <w:szCs w:val="20"/>
              </w:rPr>
              <w:t>086</w:t>
            </w:r>
            <w:r w:rsidR="00190544" w:rsidRPr="0055523E">
              <w:rPr>
                <w:rFonts w:ascii="Angsana New" w:hAnsi="Angsana New"/>
                <w:sz w:val="20"/>
                <w:szCs w:val="20"/>
              </w:rPr>
              <w:t>,</w:t>
            </w:r>
            <w:r w:rsidRPr="003A7F7A">
              <w:rPr>
                <w:rFonts w:ascii="Angsana New" w:hAnsi="Angsana New" w:hint="cs"/>
                <w:sz w:val="20"/>
                <w:szCs w:val="20"/>
              </w:rPr>
              <w:t>558.30</w:t>
            </w:r>
          </w:p>
        </w:tc>
        <w:tc>
          <w:tcPr>
            <w:tcW w:w="134" w:type="dxa"/>
            <w:vAlign w:val="bottom"/>
          </w:tcPr>
          <w:p w14:paraId="25B96B14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54D9590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27,103,710.22</w:t>
            </w:r>
          </w:p>
        </w:tc>
        <w:tc>
          <w:tcPr>
            <w:tcW w:w="134" w:type="dxa"/>
            <w:vAlign w:val="bottom"/>
          </w:tcPr>
          <w:p w14:paraId="1C6F911A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F1E5979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353,191,425</w:t>
            </w:r>
            <w:r w:rsidRPr="003A7F7A">
              <w:rPr>
                <w:rFonts w:ascii="Angsana New" w:hAnsi="Angsana New" w:hint="cs"/>
                <w:sz w:val="20"/>
                <w:szCs w:val="20"/>
              </w:rPr>
              <w:t>.</w:t>
            </w:r>
            <w:r w:rsidRPr="0055523E">
              <w:rPr>
                <w:rFonts w:ascii="Angsana New" w:hAnsi="Angsana New"/>
                <w:sz w:val="20"/>
                <w:szCs w:val="20"/>
              </w:rPr>
              <w:t>78</w:t>
            </w:r>
          </w:p>
        </w:tc>
        <w:tc>
          <w:tcPr>
            <w:tcW w:w="134" w:type="dxa"/>
            <w:vAlign w:val="bottom"/>
          </w:tcPr>
          <w:p w14:paraId="4A5B7EA7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316A4B6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4</w:t>
            </w:r>
            <w:r w:rsidRPr="003A7F7A">
              <w:rPr>
                <w:rFonts w:ascii="Angsana New" w:hAnsi="Angsana New" w:hint="cs"/>
                <w:sz w:val="20"/>
                <w:szCs w:val="20"/>
              </w:rPr>
              <w:t>9</w:t>
            </w:r>
            <w:r w:rsidRPr="0055523E">
              <w:rPr>
                <w:rFonts w:ascii="Angsana New" w:hAnsi="Angsana New"/>
                <w:sz w:val="20"/>
                <w:szCs w:val="20"/>
              </w:rPr>
              <w:t>,</w:t>
            </w:r>
            <w:r w:rsidRPr="003A7F7A">
              <w:rPr>
                <w:rFonts w:ascii="Angsana New" w:hAnsi="Angsana New" w:hint="cs"/>
                <w:sz w:val="20"/>
                <w:szCs w:val="20"/>
              </w:rPr>
              <w:t>433</w:t>
            </w:r>
            <w:r w:rsidRPr="0055523E">
              <w:rPr>
                <w:rFonts w:ascii="Angsana New" w:hAnsi="Angsana New"/>
                <w:sz w:val="20"/>
                <w:szCs w:val="20"/>
              </w:rPr>
              <w:t>,</w:t>
            </w:r>
            <w:r w:rsidRPr="003A7F7A">
              <w:rPr>
                <w:rFonts w:ascii="Angsana New" w:hAnsi="Angsana New" w:hint="cs"/>
                <w:sz w:val="20"/>
                <w:szCs w:val="20"/>
              </w:rPr>
              <w:t>945.51</w:t>
            </w:r>
          </w:p>
        </w:tc>
        <w:tc>
          <w:tcPr>
            <w:tcW w:w="134" w:type="dxa"/>
            <w:vAlign w:val="bottom"/>
          </w:tcPr>
          <w:p w14:paraId="06B99E02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9EF5592" w14:textId="77777777" w:rsidR="00190544" w:rsidRPr="0055523E" w:rsidRDefault="00190544" w:rsidP="00970CA9">
            <w:pPr>
              <w:spacing w:line="28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50</w:t>
            </w:r>
            <w:r w:rsidRPr="003A7F7A">
              <w:rPr>
                <w:rFonts w:ascii="Angsana New" w:hAnsi="Angsana New" w:hint="cs"/>
                <w:sz w:val="20"/>
                <w:szCs w:val="20"/>
              </w:rPr>
              <w:t>7</w:t>
            </w:r>
            <w:r w:rsidRPr="0055523E">
              <w:rPr>
                <w:rFonts w:ascii="Angsana New" w:hAnsi="Angsana New"/>
                <w:sz w:val="20"/>
                <w:szCs w:val="20"/>
              </w:rPr>
              <w:t>,</w:t>
            </w:r>
            <w:r w:rsidRPr="003A7F7A">
              <w:rPr>
                <w:rFonts w:ascii="Angsana New" w:hAnsi="Angsana New" w:hint="cs"/>
                <w:sz w:val="20"/>
                <w:szCs w:val="20"/>
              </w:rPr>
              <w:t>624</w:t>
            </w:r>
            <w:r w:rsidRPr="0055523E">
              <w:rPr>
                <w:rFonts w:ascii="Angsana New" w:hAnsi="Angsana New"/>
                <w:sz w:val="20"/>
                <w:szCs w:val="20"/>
              </w:rPr>
              <w:t>,</w:t>
            </w:r>
            <w:r w:rsidRPr="003A7F7A">
              <w:rPr>
                <w:rFonts w:ascii="Angsana New" w:hAnsi="Angsana New" w:hint="cs"/>
                <w:sz w:val="20"/>
                <w:szCs w:val="20"/>
              </w:rPr>
              <w:t>214.03</w:t>
            </w:r>
          </w:p>
        </w:tc>
        <w:tc>
          <w:tcPr>
            <w:tcW w:w="134" w:type="dxa"/>
          </w:tcPr>
          <w:p w14:paraId="0DB28747" w14:textId="77777777" w:rsidR="00190544" w:rsidRPr="0055523E" w:rsidRDefault="00190544" w:rsidP="00970CA9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1" w:type="dxa"/>
          </w:tcPr>
          <w:p w14:paraId="14FC5BFA" w14:textId="77777777" w:rsidR="00190544" w:rsidRPr="0055523E" w:rsidRDefault="00190544" w:rsidP="00970CA9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14:paraId="1FEAE73C" w14:textId="77777777" w:rsidR="00190544" w:rsidRPr="0055523E" w:rsidRDefault="00190544" w:rsidP="00970CA9">
      <w:pPr>
        <w:spacing w:line="380" w:lineRule="exact"/>
        <w:ind w:left="851" w:hanging="567"/>
        <w:jc w:val="thaiDistribute"/>
        <w:rPr>
          <w:rFonts w:ascii="Angsana New" w:hAnsi="Angsana New"/>
          <w:color w:val="FF0000"/>
          <w:spacing w:val="-4"/>
          <w:sz w:val="32"/>
          <w:szCs w:val="32"/>
        </w:rPr>
      </w:pPr>
    </w:p>
    <w:p w14:paraId="11B5BDEB" w14:textId="77777777" w:rsidR="00190544" w:rsidRPr="0055523E" w:rsidRDefault="00190544" w:rsidP="00970CA9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55523E">
        <w:rPr>
          <w:rFonts w:ascii="Angsana New" w:hAnsi="Angsana New"/>
          <w:sz w:val="32"/>
          <w:szCs w:val="32"/>
        </w:rPr>
        <w:t>31.3</w:t>
      </w:r>
      <w:r w:rsidRPr="0055523E">
        <w:rPr>
          <w:rFonts w:ascii="Angsana New" w:hAnsi="Angsana New"/>
          <w:sz w:val="32"/>
          <w:szCs w:val="32"/>
        </w:rPr>
        <w:tab/>
      </w:r>
      <w:r w:rsidRPr="001C6A69">
        <w:rPr>
          <w:rFonts w:ascii="Angsana New" w:hAnsi="Angsana New"/>
          <w:sz w:val="32"/>
          <w:szCs w:val="32"/>
          <w:cs/>
        </w:rPr>
        <w:t>ความเสี่ยงจากการให้สินเชื่อ</w:t>
      </w:r>
    </w:p>
    <w:p w14:paraId="3185A6BE" w14:textId="6C19EDD5" w:rsidR="00190544" w:rsidRPr="0055523E" w:rsidRDefault="00190544" w:rsidP="00970CA9">
      <w:pPr>
        <w:tabs>
          <w:tab w:val="left" w:pos="284"/>
          <w:tab w:val="left" w:pos="1418"/>
          <w:tab w:val="left" w:pos="1985"/>
        </w:tabs>
        <w:spacing w:line="380" w:lineRule="exact"/>
        <w:ind w:left="851" w:hanging="993"/>
        <w:jc w:val="thaiDistribute"/>
        <w:rPr>
          <w:rFonts w:ascii="Angsana New" w:hAnsi="Angsana New" w:cs="AngsanaUPC"/>
          <w:sz w:val="32"/>
          <w:szCs w:val="32"/>
        </w:rPr>
      </w:pPr>
      <w:r w:rsidRPr="0055523E">
        <w:rPr>
          <w:rFonts w:ascii="Times New Roman" w:hAnsi="Times New Roman" w:cs="AngsanaUPC" w:hint="cs"/>
          <w:sz w:val="32"/>
          <w:szCs w:val="32"/>
        </w:rPr>
        <w:tab/>
      </w:r>
      <w:r w:rsidRPr="0055523E">
        <w:rPr>
          <w:rFonts w:ascii="Times New Roman" w:hAnsi="Times New Roman" w:cs="AngsanaUPC"/>
          <w:sz w:val="32"/>
          <w:szCs w:val="32"/>
        </w:rPr>
        <w:tab/>
      </w:r>
      <w:r w:rsidRPr="0055523E">
        <w:rPr>
          <w:rFonts w:ascii="Angsana New" w:hAnsi="Angsana New"/>
          <w:sz w:val="32"/>
          <w:szCs w:val="32"/>
        </w:rPr>
        <w:tab/>
      </w:r>
      <w:r w:rsidRPr="001C6A69">
        <w:rPr>
          <w:rFonts w:ascii="Angsana New" w:hAnsi="Angsana New" w:cs="AngsanaUPC"/>
          <w:sz w:val="32"/>
          <w:szCs w:val="32"/>
          <w:cs/>
        </w:rPr>
        <w:t>บริษัท</w:t>
      </w:r>
      <w:r w:rsidRPr="001C6A69">
        <w:rPr>
          <w:rFonts w:ascii="Angsana New" w:hAnsi="Angsana New" w:cs="AngsanaUPC" w:hint="cs"/>
          <w:sz w:val="32"/>
          <w:szCs w:val="32"/>
          <w:cs/>
        </w:rPr>
        <w:t>และบริษัทย่อย</w:t>
      </w:r>
      <w:r w:rsidRPr="001C6A69">
        <w:rPr>
          <w:rFonts w:ascii="Angsana New" w:hAnsi="Angsana New" w:cs="AngsanaUPC"/>
          <w:sz w:val="32"/>
          <w:szCs w:val="32"/>
          <w:cs/>
        </w:rPr>
        <w:t>มีความเสี่ยงด้านการให้สินเชื่อที่เกี่ยวเนื่องกับลูกหนี้การค้า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 บริษัทไม่คาดว่าจะได้รับความเสียหายที่เป็นสาระสำคัญจากการเก็บเงินจากลูกหนี้ดังกล่าว นอกเหนือไปจากที่ได้ตั้งค่าเผื่อ</w:t>
      </w:r>
      <w:r w:rsidR="00543EF3" w:rsidRPr="001C6A69">
        <w:rPr>
          <w:rFonts w:ascii="Angsana New" w:hAnsi="Angsana New" w:cs="AngsanaUPC" w:hint="cs"/>
          <w:sz w:val="32"/>
          <w:szCs w:val="32"/>
          <w:cs/>
        </w:rPr>
        <w:t>ผลขาดทุนด้านเครดิตที่คาดว่าจะเกิดขึ้น</w:t>
      </w:r>
      <w:r w:rsidRPr="001C6A69">
        <w:rPr>
          <w:rFonts w:ascii="Angsana New" w:hAnsi="Angsana New" w:cs="AngsanaUPC"/>
          <w:sz w:val="32"/>
          <w:szCs w:val="32"/>
          <w:cs/>
        </w:rPr>
        <w:t>ไว้แล้ว</w:t>
      </w:r>
    </w:p>
    <w:p w14:paraId="4B42412E" w14:textId="77777777" w:rsidR="00537BFF" w:rsidRPr="0055523E" w:rsidRDefault="00537BFF" w:rsidP="00970CA9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14:paraId="6F5AA402" w14:textId="149C4CFD" w:rsidR="00190544" w:rsidRPr="0055523E" w:rsidRDefault="00190544" w:rsidP="00970CA9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55523E">
        <w:rPr>
          <w:rFonts w:ascii="Angsana New" w:hAnsi="Angsana New"/>
          <w:sz w:val="32"/>
          <w:szCs w:val="32"/>
        </w:rPr>
        <w:t>31.4</w:t>
      </w:r>
      <w:r w:rsidRPr="0055523E">
        <w:rPr>
          <w:rFonts w:ascii="Angsana New" w:hAnsi="Angsana New"/>
          <w:sz w:val="32"/>
          <w:szCs w:val="32"/>
        </w:rPr>
        <w:tab/>
      </w:r>
      <w:r w:rsidRPr="001C6A69">
        <w:rPr>
          <w:rFonts w:ascii="Angsana New" w:hAnsi="Angsana New"/>
          <w:sz w:val="32"/>
          <w:szCs w:val="32"/>
          <w:cs/>
        </w:rPr>
        <w:t>ความเสี่ยงจากอัตราแลกเปลี่ยน</w:t>
      </w:r>
    </w:p>
    <w:p w14:paraId="0352CA88" w14:textId="77777777" w:rsidR="00190544" w:rsidRPr="0055523E" w:rsidRDefault="00190544" w:rsidP="00970CA9">
      <w:pPr>
        <w:tabs>
          <w:tab w:val="left" w:pos="1418"/>
          <w:tab w:val="left" w:pos="8738"/>
        </w:tabs>
        <w:spacing w:line="380" w:lineRule="exact"/>
        <w:ind w:left="851" w:right="27" w:firstLine="589"/>
        <w:jc w:val="thaiDistribute"/>
        <w:rPr>
          <w:rFonts w:ascii="Angsana New" w:eastAsia="Cordia New" w:hAnsi="Angsana New"/>
          <w:sz w:val="32"/>
          <w:szCs w:val="32"/>
          <w:lang w:eastAsia="x-none"/>
        </w:rPr>
      </w:pPr>
      <w:r w:rsidRPr="001C6A69">
        <w:rPr>
          <w:rFonts w:ascii="Angsana New" w:eastAsia="Cordia New" w:hAnsi="Angsana New"/>
          <w:sz w:val="32"/>
          <w:szCs w:val="32"/>
          <w:cs/>
          <w:lang w:eastAsia="x-none"/>
        </w:rPr>
        <w:t>บริษัทและบริษัทย่อยไม่มีความเสี่ยงจากความผันผวนของอัตราแลกเปลี่ยนในสกุลเงินตราต่างประเทศ เนื่องจากธุรกรรมทางการค้าของบริษัทและบริษัทย่อยทำธุรกิจภายในประเทศ</w:t>
      </w:r>
    </w:p>
    <w:p w14:paraId="1A3062CE" w14:textId="6A7B4946" w:rsidR="00190544" w:rsidRPr="0055523E" w:rsidRDefault="00190544" w:rsidP="00970CA9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1C6A6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5523E">
        <w:rPr>
          <w:rFonts w:ascii="Angsana New" w:hAnsi="Angsana New"/>
          <w:sz w:val="32"/>
          <w:szCs w:val="32"/>
        </w:rPr>
        <w:t>31</w:t>
      </w:r>
      <w:r w:rsidRPr="001C6A6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55523E">
        <w:rPr>
          <w:rFonts w:ascii="Angsana New" w:hAnsi="Angsana New"/>
          <w:sz w:val="32"/>
          <w:szCs w:val="32"/>
        </w:rPr>
        <w:t>2564</w:t>
      </w:r>
      <w:r w:rsidRPr="001C6A69">
        <w:rPr>
          <w:rFonts w:ascii="Angsana New" w:hAnsi="Angsana New" w:hint="cs"/>
          <w:sz w:val="32"/>
          <w:szCs w:val="32"/>
          <w:cs/>
        </w:rPr>
        <w:t xml:space="preserve"> และ </w:t>
      </w:r>
      <w:r w:rsidR="00160ACC" w:rsidRPr="0055523E">
        <w:rPr>
          <w:rFonts w:ascii="Angsana New" w:hAnsi="Angsana New"/>
          <w:sz w:val="32"/>
          <w:szCs w:val="32"/>
        </w:rPr>
        <w:t>2563</w:t>
      </w:r>
      <w:r w:rsidRPr="0055523E">
        <w:rPr>
          <w:rFonts w:ascii="Angsana New" w:hAnsi="Angsana New"/>
          <w:sz w:val="32"/>
          <w:szCs w:val="32"/>
          <w:cs/>
        </w:rPr>
        <w:t xml:space="preserve"> บริษัท</w:t>
      </w:r>
      <w:r w:rsidRPr="0055523E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55523E">
        <w:rPr>
          <w:rFonts w:ascii="Angsana New" w:hAnsi="Angsana New"/>
          <w:sz w:val="32"/>
          <w:szCs w:val="32"/>
          <w:cs/>
        </w:rPr>
        <w:t>มีสินทรัพย์และหนี้สินทางการเงินซึ่งเป็นเงินตราต่างประเทศที่สำคัญ</w:t>
      </w:r>
      <w:r w:rsidRPr="0055523E">
        <w:rPr>
          <w:rFonts w:ascii="Angsana New" w:hAnsi="Angsana New" w:hint="cs"/>
          <w:sz w:val="32"/>
          <w:szCs w:val="32"/>
          <w:cs/>
        </w:rPr>
        <w:t xml:space="preserve"> </w:t>
      </w:r>
      <w:r w:rsidRPr="0055523E">
        <w:rPr>
          <w:rFonts w:ascii="Angsana New" w:hAnsi="Angsana New"/>
          <w:sz w:val="32"/>
          <w:szCs w:val="32"/>
          <w:cs/>
        </w:rPr>
        <w:t>ดังนี้</w:t>
      </w:r>
      <w:r w:rsidRPr="0055523E">
        <w:rPr>
          <w:rFonts w:ascii="Angsana New" w:hAnsi="Angsana New"/>
          <w:sz w:val="32"/>
          <w:szCs w:val="32"/>
        </w:rPr>
        <w:t xml:space="preserve"> </w:t>
      </w:r>
    </w:p>
    <w:tbl>
      <w:tblPr>
        <w:tblW w:w="836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59"/>
        <w:gridCol w:w="137"/>
        <w:gridCol w:w="855"/>
        <w:gridCol w:w="142"/>
        <w:gridCol w:w="854"/>
        <w:gridCol w:w="138"/>
        <w:gridCol w:w="854"/>
        <w:gridCol w:w="142"/>
        <w:gridCol w:w="849"/>
        <w:gridCol w:w="136"/>
        <w:gridCol w:w="1279"/>
        <w:gridCol w:w="142"/>
        <w:gridCol w:w="1276"/>
        <w:gridCol w:w="6"/>
      </w:tblGrid>
      <w:tr w:rsidR="00190544" w:rsidRPr="0055523E" w14:paraId="588DFAA0" w14:textId="77777777" w:rsidTr="002218D6">
        <w:trPr>
          <w:cantSplit/>
        </w:trPr>
        <w:tc>
          <w:tcPr>
            <w:tcW w:w="8369" w:type="dxa"/>
            <w:gridSpan w:val="14"/>
            <w:tcBorders>
              <w:bottom w:val="single" w:sz="6" w:space="0" w:color="auto"/>
            </w:tcBorders>
          </w:tcPr>
          <w:p w14:paraId="4D4B306F" w14:textId="77777777" w:rsidR="00190544" w:rsidRPr="0055523E" w:rsidRDefault="00190544" w:rsidP="00970CA9">
            <w:pPr>
              <w:spacing w:line="260" w:lineRule="exact"/>
              <w:ind w:left="-123" w:right="-10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C6A69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55523E">
              <w:rPr>
                <w:rFonts w:ascii="Angsana New" w:hAnsi="Angsana New"/>
                <w:color w:val="000000"/>
                <w:sz w:val="20"/>
                <w:szCs w:val="20"/>
              </w:rPr>
              <w:t>31</w:t>
            </w:r>
            <w:r w:rsidRPr="001C6A69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ธันวาคม </w:t>
            </w:r>
            <w:r w:rsidRPr="0055523E">
              <w:rPr>
                <w:rFonts w:ascii="Angsana New" w:hAnsi="Angsana New"/>
                <w:color w:val="000000"/>
                <w:sz w:val="20"/>
                <w:szCs w:val="20"/>
              </w:rPr>
              <w:t>2564</w:t>
            </w:r>
          </w:p>
        </w:tc>
      </w:tr>
      <w:tr w:rsidR="00190544" w:rsidRPr="0055523E" w14:paraId="6D32F9D1" w14:textId="77777777" w:rsidTr="002218D6">
        <w:trPr>
          <w:cantSplit/>
        </w:trPr>
        <w:tc>
          <w:tcPr>
            <w:tcW w:w="1559" w:type="dxa"/>
            <w:tcBorders>
              <w:top w:val="single" w:sz="6" w:space="0" w:color="auto"/>
            </w:tcBorders>
          </w:tcPr>
          <w:p w14:paraId="59D49FF8" w14:textId="77777777" w:rsidR="00190544" w:rsidRPr="0055523E" w:rsidRDefault="00190544" w:rsidP="00970CA9">
            <w:pPr>
              <w:spacing w:line="260" w:lineRule="exact"/>
              <w:ind w:hanging="5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4D09D0BF" w14:textId="77777777" w:rsidR="00190544" w:rsidRPr="0055523E" w:rsidRDefault="00190544" w:rsidP="00970CA9">
            <w:pPr>
              <w:tabs>
                <w:tab w:val="left" w:pos="0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C9A1F8F" w14:textId="77777777" w:rsidR="00190544" w:rsidRPr="0055523E" w:rsidRDefault="00190544" w:rsidP="00970CA9">
            <w:pPr>
              <w:tabs>
                <w:tab w:val="left" w:pos="0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1C6A69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0FB96135" w14:textId="77777777" w:rsidR="00190544" w:rsidRPr="0055523E" w:rsidRDefault="00190544" w:rsidP="00970CA9">
            <w:pPr>
              <w:tabs>
                <w:tab w:val="left" w:pos="0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8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D2E0D4" w14:textId="77777777" w:rsidR="00190544" w:rsidRPr="0055523E" w:rsidRDefault="00190544" w:rsidP="00970CA9">
            <w:pPr>
              <w:tabs>
                <w:tab w:val="left" w:pos="0"/>
              </w:tabs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6A69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16081629" w14:textId="77777777" w:rsidR="00190544" w:rsidRPr="0055523E" w:rsidRDefault="00190544" w:rsidP="00970CA9">
            <w:pPr>
              <w:spacing w:line="260" w:lineRule="exact"/>
              <w:ind w:left="-123" w:right="-10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03" w:type="dxa"/>
            <w:gridSpan w:val="4"/>
            <w:tcBorders>
              <w:top w:val="single" w:sz="6" w:space="0" w:color="auto"/>
            </w:tcBorders>
          </w:tcPr>
          <w:p w14:paraId="4F46E102" w14:textId="77777777" w:rsidR="00190544" w:rsidRPr="001C6A69" w:rsidRDefault="00190544" w:rsidP="00970CA9">
            <w:pPr>
              <w:spacing w:line="260" w:lineRule="exact"/>
              <w:ind w:left="-123" w:right="-10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190544" w:rsidRPr="0055523E" w14:paraId="0B5B23FB" w14:textId="77777777" w:rsidTr="002218D6">
        <w:trPr>
          <w:gridAfter w:val="1"/>
          <w:wAfter w:w="6" w:type="dxa"/>
          <w:cantSplit/>
        </w:trPr>
        <w:tc>
          <w:tcPr>
            <w:tcW w:w="1559" w:type="dxa"/>
            <w:vMerge w:val="restart"/>
            <w:tcBorders>
              <w:bottom w:val="single" w:sz="6" w:space="0" w:color="auto"/>
            </w:tcBorders>
            <w:vAlign w:val="bottom"/>
          </w:tcPr>
          <w:p w14:paraId="57A6BCF0" w14:textId="77777777" w:rsidR="00190544" w:rsidRPr="0055523E" w:rsidRDefault="00190544" w:rsidP="00970CA9">
            <w:pPr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6A69">
              <w:rPr>
                <w:rFonts w:ascii="Angsana New" w:hAnsi="Angsana New" w:hint="cs"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137" w:type="dxa"/>
            <w:vMerge w:val="restart"/>
          </w:tcPr>
          <w:p w14:paraId="32AB2053" w14:textId="77777777" w:rsidR="00190544" w:rsidRPr="0055523E" w:rsidRDefault="00190544" w:rsidP="00970CA9">
            <w:pPr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5" w:type="dxa"/>
            <w:vMerge w:val="restart"/>
            <w:vAlign w:val="bottom"/>
          </w:tcPr>
          <w:p w14:paraId="6A03E186" w14:textId="77777777" w:rsidR="00190544" w:rsidRPr="001C6A69" w:rsidRDefault="00190544" w:rsidP="00970CA9">
            <w:pPr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6A69">
              <w:rPr>
                <w:rFonts w:ascii="Angsana New" w:hAnsi="Angsana New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42" w:type="dxa"/>
            <w:vMerge w:val="restart"/>
            <w:vAlign w:val="bottom"/>
          </w:tcPr>
          <w:p w14:paraId="31EFB58F" w14:textId="77777777" w:rsidR="00190544" w:rsidRPr="0055523E" w:rsidRDefault="00190544" w:rsidP="00970CA9">
            <w:pPr>
              <w:tabs>
                <w:tab w:val="left" w:pos="0"/>
              </w:tabs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4" w:type="dxa"/>
            <w:vMerge w:val="restart"/>
            <w:vAlign w:val="bottom"/>
          </w:tcPr>
          <w:p w14:paraId="54150DA8" w14:textId="77777777" w:rsidR="00190544" w:rsidRPr="0055523E" w:rsidRDefault="00190544" w:rsidP="00970CA9">
            <w:pPr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6A69">
              <w:rPr>
                <w:rFonts w:ascii="Angsana New" w:hAnsi="Angsana New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138" w:type="dxa"/>
            <w:vMerge w:val="restart"/>
          </w:tcPr>
          <w:p w14:paraId="46B9D6A6" w14:textId="77777777" w:rsidR="00190544" w:rsidRPr="0055523E" w:rsidRDefault="00190544" w:rsidP="00970CA9">
            <w:pPr>
              <w:tabs>
                <w:tab w:val="left" w:pos="0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54" w:type="dxa"/>
            <w:vMerge w:val="restart"/>
            <w:tcBorders>
              <w:top w:val="single" w:sz="6" w:space="0" w:color="auto"/>
            </w:tcBorders>
            <w:vAlign w:val="bottom"/>
          </w:tcPr>
          <w:p w14:paraId="626C785E" w14:textId="77777777" w:rsidR="00190544" w:rsidRPr="001C6A69" w:rsidRDefault="00190544" w:rsidP="00970CA9">
            <w:pPr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6A69">
              <w:rPr>
                <w:rFonts w:ascii="Angsana New" w:hAnsi="Angsana New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42" w:type="dxa"/>
            <w:vMerge w:val="restart"/>
            <w:tcBorders>
              <w:top w:val="single" w:sz="6" w:space="0" w:color="auto"/>
            </w:tcBorders>
            <w:vAlign w:val="bottom"/>
          </w:tcPr>
          <w:p w14:paraId="765294B9" w14:textId="77777777" w:rsidR="00190544" w:rsidRPr="0055523E" w:rsidRDefault="00190544" w:rsidP="00970CA9">
            <w:pPr>
              <w:tabs>
                <w:tab w:val="left" w:pos="0"/>
              </w:tabs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9" w:type="dxa"/>
            <w:vMerge w:val="restart"/>
            <w:tcBorders>
              <w:top w:val="single" w:sz="6" w:space="0" w:color="auto"/>
            </w:tcBorders>
            <w:vAlign w:val="bottom"/>
          </w:tcPr>
          <w:p w14:paraId="59207098" w14:textId="77777777" w:rsidR="00190544" w:rsidRPr="0055523E" w:rsidRDefault="00190544" w:rsidP="00970CA9">
            <w:pPr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6A69">
              <w:rPr>
                <w:rFonts w:ascii="Angsana New" w:hAnsi="Angsana New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136" w:type="dxa"/>
            <w:vMerge w:val="restart"/>
          </w:tcPr>
          <w:p w14:paraId="4C8C6CEE" w14:textId="77777777" w:rsidR="00190544" w:rsidRPr="0055523E" w:rsidRDefault="00190544" w:rsidP="00970CA9">
            <w:pPr>
              <w:spacing w:line="260" w:lineRule="exact"/>
              <w:ind w:left="-123" w:right="-10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697" w:type="dxa"/>
            <w:gridSpan w:val="3"/>
            <w:tcBorders>
              <w:bottom w:val="single" w:sz="6" w:space="0" w:color="auto"/>
            </w:tcBorders>
            <w:vAlign w:val="bottom"/>
          </w:tcPr>
          <w:p w14:paraId="423BCE03" w14:textId="77777777" w:rsidR="00190544" w:rsidRPr="001C6A69" w:rsidRDefault="00190544" w:rsidP="00970CA9">
            <w:pPr>
              <w:spacing w:line="260" w:lineRule="exact"/>
              <w:ind w:left="-123" w:right="-10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6A69">
              <w:rPr>
                <w:rFonts w:ascii="Angsana New" w:hAnsi="Angsana New" w:hint="cs"/>
                <w:sz w:val="20"/>
                <w:szCs w:val="20"/>
                <w:cs/>
              </w:rPr>
              <w:t>อัตราแลกเปลี่ยน</w:t>
            </w:r>
          </w:p>
        </w:tc>
      </w:tr>
      <w:tr w:rsidR="00190544" w:rsidRPr="0055523E" w14:paraId="79B61EF4" w14:textId="77777777" w:rsidTr="002218D6">
        <w:trPr>
          <w:gridAfter w:val="1"/>
          <w:wAfter w:w="6" w:type="dxa"/>
          <w:cantSplit/>
        </w:trPr>
        <w:tc>
          <w:tcPr>
            <w:tcW w:w="1559" w:type="dxa"/>
            <w:vMerge/>
            <w:tcBorders>
              <w:bottom w:val="single" w:sz="6" w:space="0" w:color="auto"/>
            </w:tcBorders>
            <w:vAlign w:val="bottom"/>
          </w:tcPr>
          <w:p w14:paraId="42801453" w14:textId="77777777" w:rsidR="00190544" w:rsidRPr="0055523E" w:rsidRDefault="00190544" w:rsidP="00970CA9">
            <w:pPr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7" w:type="dxa"/>
            <w:vMerge/>
          </w:tcPr>
          <w:p w14:paraId="46987A36" w14:textId="77777777" w:rsidR="00190544" w:rsidRPr="0055523E" w:rsidRDefault="00190544" w:rsidP="00970CA9">
            <w:pPr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5" w:type="dxa"/>
            <w:vMerge/>
            <w:tcBorders>
              <w:bottom w:val="single" w:sz="6" w:space="0" w:color="auto"/>
            </w:tcBorders>
            <w:vAlign w:val="bottom"/>
          </w:tcPr>
          <w:p w14:paraId="62953D16" w14:textId="77777777" w:rsidR="00190544" w:rsidRPr="001C6A69" w:rsidRDefault="00190544" w:rsidP="00970CA9">
            <w:pPr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2" w:type="dxa"/>
            <w:vMerge/>
            <w:vAlign w:val="bottom"/>
          </w:tcPr>
          <w:p w14:paraId="12555C2C" w14:textId="77777777" w:rsidR="00190544" w:rsidRPr="0055523E" w:rsidRDefault="00190544" w:rsidP="00970CA9">
            <w:pPr>
              <w:tabs>
                <w:tab w:val="left" w:pos="0"/>
              </w:tabs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4" w:type="dxa"/>
            <w:vMerge/>
            <w:vAlign w:val="bottom"/>
          </w:tcPr>
          <w:p w14:paraId="6FBDBC07" w14:textId="77777777" w:rsidR="00190544" w:rsidRPr="0055523E" w:rsidRDefault="00190544" w:rsidP="00970CA9">
            <w:pPr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8" w:type="dxa"/>
            <w:vMerge/>
          </w:tcPr>
          <w:p w14:paraId="5CE353A6" w14:textId="77777777" w:rsidR="00190544" w:rsidRPr="0055523E" w:rsidRDefault="00190544" w:rsidP="00970CA9">
            <w:pPr>
              <w:tabs>
                <w:tab w:val="left" w:pos="0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54" w:type="dxa"/>
            <w:vMerge/>
            <w:tcBorders>
              <w:top w:val="single" w:sz="6" w:space="0" w:color="auto"/>
            </w:tcBorders>
            <w:vAlign w:val="bottom"/>
          </w:tcPr>
          <w:p w14:paraId="180CF1EE" w14:textId="77777777" w:rsidR="00190544" w:rsidRPr="001C6A69" w:rsidRDefault="00190544" w:rsidP="00970CA9">
            <w:pPr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2" w:type="dxa"/>
            <w:vMerge/>
            <w:tcBorders>
              <w:top w:val="single" w:sz="6" w:space="0" w:color="auto"/>
            </w:tcBorders>
            <w:vAlign w:val="bottom"/>
          </w:tcPr>
          <w:p w14:paraId="43A9FD25" w14:textId="77777777" w:rsidR="00190544" w:rsidRPr="0055523E" w:rsidRDefault="00190544" w:rsidP="00970CA9">
            <w:pPr>
              <w:tabs>
                <w:tab w:val="left" w:pos="0"/>
              </w:tabs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9" w:type="dxa"/>
            <w:vMerge/>
            <w:tcBorders>
              <w:top w:val="single" w:sz="6" w:space="0" w:color="auto"/>
            </w:tcBorders>
            <w:vAlign w:val="bottom"/>
          </w:tcPr>
          <w:p w14:paraId="6B614B6E" w14:textId="77777777" w:rsidR="00190544" w:rsidRPr="0055523E" w:rsidRDefault="00190544" w:rsidP="00970CA9">
            <w:pPr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6" w:type="dxa"/>
            <w:vMerge/>
            <w:tcBorders>
              <w:top w:val="single" w:sz="6" w:space="0" w:color="auto"/>
            </w:tcBorders>
          </w:tcPr>
          <w:p w14:paraId="0E97B6BF" w14:textId="77777777" w:rsidR="00190544" w:rsidRPr="0055523E" w:rsidRDefault="00190544" w:rsidP="00970CA9">
            <w:pPr>
              <w:spacing w:line="260" w:lineRule="exact"/>
              <w:ind w:left="-123" w:right="-10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D4A738F" w14:textId="77777777" w:rsidR="00190544" w:rsidRPr="0055523E" w:rsidRDefault="00190544" w:rsidP="00970CA9">
            <w:pPr>
              <w:spacing w:line="260" w:lineRule="exact"/>
              <w:ind w:left="-123" w:right="-10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6A69">
              <w:rPr>
                <w:rFonts w:ascii="Angsana New" w:hAnsi="Angsana New" w:hint="cs"/>
                <w:sz w:val="20"/>
                <w:szCs w:val="20"/>
                <w:cs/>
              </w:rPr>
              <w:t>อัตราซื้อ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5C401B4D" w14:textId="77777777" w:rsidR="00190544" w:rsidRPr="0055523E" w:rsidRDefault="00190544" w:rsidP="00970CA9">
            <w:pPr>
              <w:spacing w:line="260" w:lineRule="exact"/>
              <w:ind w:left="-123" w:right="-10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264379C" w14:textId="77777777" w:rsidR="00190544" w:rsidRPr="001C6A69" w:rsidRDefault="00190544" w:rsidP="00970CA9">
            <w:pPr>
              <w:spacing w:line="260" w:lineRule="exact"/>
              <w:ind w:left="-123" w:right="-10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6A69">
              <w:rPr>
                <w:rFonts w:ascii="Angsana New" w:hAnsi="Angsana New" w:hint="cs"/>
                <w:sz w:val="20"/>
                <w:szCs w:val="20"/>
                <w:cs/>
              </w:rPr>
              <w:t>อัตราขาย</w:t>
            </w:r>
          </w:p>
        </w:tc>
      </w:tr>
      <w:tr w:rsidR="00190544" w:rsidRPr="0055523E" w14:paraId="395C7AFA" w14:textId="77777777" w:rsidTr="002218D6">
        <w:trPr>
          <w:gridAfter w:val="1"/>
          <w:wAfter w:w="6" w:type="dxa"/>
          <w:cantSplit/>
          <w:trHeight w:val="179"/>
        </w:trPr>
        <w:tc>
          <w:tcPr>
            <w:tcW w:w="1559" w:type="dxa"/>
            <w:tcBorders>
              <w:top w:val="single" w:sz="6" w:space="0" w:color="auto"/>
            </w:tcBorders>
          </w:tcPr>
          <w:p w14:paraId="5ACE7B30" w14:textId="77777777" w:rsidR="00190544" w:rsidRPr="0055523E" w:rsidRDefault="00190544" w:rsidP="00970CA9">
            <w:pPr>
              <w:spacing w:line="260" w:lineRule="exact"/>
              <w:ind w:hanging="5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7" w:type="dxa"/>
          </w:tcPr>
          <w:p w14:paraId="3E58C6B7" w14:textId="77777777" w:rsidR="00190544" w:rsidRPr="001C6A69" w:rsidRDefault="00190544" w:rsidP="00970CA9">
            <w:pPr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5" w:type="dxa"/>
            <w:tcBorders>
              <w:top w:val="single" w:sz="6" w:space="0" w:color="auto"/>
            </w:tcBorders>
            <w:shd w:val="clear" w:color="auto" w:fill="auto"/>
          </w:tcPr>
          <w:p w14:paraId="6ECC31FF" w14:textId="77777777" w:rsidR="00190544" w:rsidRPr="001C6A69" w:rsidRDefault="00190544" w:rsidP="00970CA9">
            <w:pPr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A7F7A">
              <w:rPr>
                <w:rFonts w:ascii="Angsana New" w:hAnsi="Angsana New" w:hint="cs"/>
                <w:sz w:val="20"/>
                <w:szCs w:val="20"/>
              </w:rPr>
              <w:t>(</w:t>
            </w:r>
            <w:r w:rsidRPr="001C6A69">
              <w:rPr>
                <w:rFonts w:ascii="Angsana New" w:hAnsi="Angsana New" w:hint="cs"/>
                <w:sz w:val="20"/>
                <w:szCs w:val="20"/>
                <w:cs/>
              </w:rPr>
              <w:t>หลักพัน)</w:t>
            </w:r>
          </w:p>
        </w:tc>
        <w:tc>
          <w:tcPr>
            <w:tcW w:w="142" w:type="dxa"/>
          </w:tcPr>
          <w:p w14:paraId="2AA6E379" w14:textId="77777777" w:rsidR="00190544" w:rsidRPr="0055523E" w:rsidRDefault="00190544" w:rsidP="00970CA9">
            <w:pPr>
              <w:tabs>
                <w:tab w:val="decimal" w:pos="792"/>
              </w:tabs>
              <w:spacing w:line="260" w:lineRule="exact"/>
              <w:ind w:left="-108" w:right="-108"/>
              <w:rPr>
                <w:rFonts w:ascii="Angsana New" w:hAnsi="Angsana New"/>
                <w:sz w:val="20"/>
                <w:szCs w:val="20"/>
                <w:rtl/>
                <w:cs/>
                <w:lang w:bidi="ar-SA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14:paraId="5F7158B8" w14:textId="77777777" w:rsidR="00190544" w:rsidRPr="001C6A69" w:rsidRDefault="00190544" w:rsidP="00970CA9">
            <w:pPr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A7F7A">
              <w:rPr>
                <w:rFonts w:ascii="Angsana New" w:hAnsi="Angsana New" w:hint="cs"/>
                <w:sz w:val="20"/>
                <w:szCs w:val="20"/>
              </w:rPr>
              <w:t>(</w:t>
            </w:r>
            <w:r w:rsidRPr="001C6A69">
              <w:rPr>
                <w:rFonts w:ascii="Angsana New" w:hAnsi="Angsana New" w:hint="cs"/>
                <w:sz w:val="20"/>
                <w:szCs w:val="20"/>
                <w:cs/>
              </w:rPr>
              <w:t>หลักพัน)</w:t>
            </w:r>
          </w:p>
        </w:tc>
        <w:tc>
          <w:tcPr>
            <w:tcW w:w="138" w:type="dxa"/>
          </w:tcPr>
          <w:p w14:paraId="1A657ACA" w14:textId="77777777" w:rsidR="00190544" w:rsidRPr="0055523E" w:rsidRDefault="00190544" w:rsidP="00970CA9">
            <w:pPr>
              <w:tabs>
                <w:tab w:val="decimal" w:pos="792"/>
              </w:tabs>
              <w:spacing w:line="260" w:lineRule="exact"/>
              <w:ind w:left="-108" w:right="-108"/>
              <w:rPr>
                <w:rFonts w:ascii="Angsana New" w:hAnsi="Angsana New"/>
                <w:sz w:val="20"/>
                <w:szCs w:val="20"/>
                <w:rtl/>
                <w:cs/>
                <w:lang w:bidi="ar-SA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14:paraId="42245918" w14:textId="77777777" w:rsidR="00190544" w:rsidRPr="001C6A69" w:rsidRDefault="00190544" w:rsidP="00970CA9">
            <w:pPr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A7F7A">
              <w:rPr>
                <w:rFonts w:ascii="Angsana New" w:hAnsi="Angsana New" w:hint="cs"/>
                <w:sz w:val="20"/>
                <w:szCs w:val="20"/>
              </w:rPr>
              <w:t>(</w:t>
            </w:r>
            <w:r w:rsidRPr="001C6A69">
              <w:rPr>
                <w:rFonts w:ascii="Angsana New" w:hAnsi="Angsana New" w:hint="cs"/>
                <w:sz w:val="20"/>
                <w:szCs w:val="20"/>
                <w:cs/>
              </w:rPr>
              <w:t>หลักพัน)</w:t>
            </w:r>
          </w:p>
        </w:tc>
        <w:tc>
          <w:tcPr>
            <w:tcW w:w="142" w:type="dxa"/>
          </w:tcPr>
          <w:p w14:paraId="077AD307" w14:textId="77777777" w:rsidR="00190544" w:rsidRPr="0055523E" w:rsidRDefault="00190544" w:rsidP="00970CA9">
            <w:pPr>
              <w:tabs>
                <w:tab w:val="decimal" w:pos="792"/>
              </w:tabs>
              <w:spacing w:line="26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nil"/>
            </w:tcBorders>
          </w:tcPr>
          <w:p w14:paraId="0DFE56D6" w14:textId="77777777" w:rsidR="00190544" w:rsidRPr="0055523E" w:rsidRDefault="00190544" w:rsidP="00970CA9">
            <w:pPr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A7F7A">
              <w:rPr>
                <w:rFonts w:ascii="Angsana New" w:hAnsi="Angsana New" w:hint="cs"/>
                <w:sz w:val="20"/>
                <w:szCs w:val="20"/>
              </w:rPr>
              <w:t>(</w:t>
            </w:r>
            <w:r w:rsidRPr="001C6A69">
              <w:rPr>
                <w:rFonts w:ascii="Angsana New" w:hAnsi="Angsana New" w:hint="cs"/>
                <w:sz w:val="20"/>
                <w:szCs w:val="20"/>
                <w:cs/>
              </w:rPr>
              <w:t>หลักพัน)</w:t>
            </w:r>
          </w:p>
        </w:tc>
        <w:tc>
          <w:tcPr>
            <w:tcW w:w="136" w:type="dxa"/>
            <w:tcBorders>
              <w:left w:val="nil"/>
              <w:right w:val="nil"/>
            </w:tcBorders>
          </w:tcPr>
          <w:p w14:paraId="7156186C" w14:textId="77777777" w:rsidR="00190544" w:rsidRPr="001C6A69" w:rsidRDefault="00190544" w:rsidP="00970CA9">
            <w:pPr>
              <w:tabs>
                <w:tab w:val="left" w:pos="284"/>
                <w:tab w:val="left" w:pos="3600"/>
                <w:tab w:val="left" w:pos="4500"/>
              </w:tabs>
              <w:spacing w:line="260" w:lineRule="exact"/>
              <w:ind w:left="-113" w:right="272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697" w:type="dxa"/>
            <w:gridSpan w:val="3"/>
            <w:tcBorders>
              <w:left w:val="nil"/>
            </w:tcBorders>
          </w:tcPr>
          <w:p w14:paraId="0EF3C86B" w14:textId="77777777" w:rsidR="00190544" w:rsidRPr="001C6A69" w:rsidRDefault="00190544" w:rsidP="00970CA9">
            <w:pPr>
              <w:spacing w:line="260" w:lineRule="exact"/>
              <w:ind w:right="-57" w:hanging="57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55523E">
              <w:rPr>
                <w:rFonts w:ascii="Angsana New" w:hAnsi="Angsana New" w:hint="cs"/>
                <w:spacing w:val="-4"/>
                <w:sz w:val="20"/>
                <w:szCs w:val="20"/>
              </w:rPr>
              <w:t>(</w:t>
            </w:r>
            <w:r w:rsidRPr="001C6A69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บาทต่อหนึ่งหน่วยเงินตราต่างประเทศ)</w:t>
            </w:r>
          </w:p>
        </w:tc>
      </w:tr>
      <w:tr w:rsidR="00190544" w:rsidRPr="0055523E" w14:paraId="31832D94" w14:textId="77777777" w:rsidTr="00DB0165">
        <w:trPr>
          <w:gridAfter w:val="1"/>
          <w:wAfter w:w="6" w:type="dxa"/>
          <w:cantSplit/>
          <w:trHeight w:val="179"/>
        </w:trPr>
        <w:tc>
          <w:tcPr>
            <w:tcW w:w="1559" w:type="dxa"/>
          </w:tcPr>
          <w:p w14:paraId="2BE694F3" w14:textId="77777777" w:rsidR="00190544" w:rsidRPr="001C6A69" w:rsidRDefault="00190544" w:rsidP="00970CA9">
            <w:pPr>
              <w:spacing w:line="260" w:lineRule="exact"/>
              <w:ind w:right="-147" w:hanging="57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1C6A69">
              <w:rPr>
                <w:rFonts w:ascii="Angsana New" w:hAnsi="Angsana New"/>
                <w:spacing w:val="-4"/>
                <w:sz w:val="20"/>
                <w:szCs w:val="20"/>
                <w:cs/>
              </w:rPr>
              <w:t>ยูโร</w:t>
            </w:r>
          </w:p>
        </w:tc>
        <w:tc>
          <w:tcPr>
            <w:tcW w:w="137" w:type="dxa"/>
          </w:tcPr>
          <w:p w14:paraId="47ECF6BC" w14:textId="77777777" w:rsidR="00190544" w:rsidRPr="0055523E" w:rsidRDefault="00190544" w:rsidP="00970CA9">
            <w:pPr>
              <w:spacing w:line="260" w:lineRule="exact"/>
              <w:ind w:right="90"/>
              <w:jc w:val="right"/>
              <w:rPr>
                <w:rFonts w:ascii="Angsana New" w:hAnsi="Angsana New"/>
                <w:bCs/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</w:tcPr>
          <w:p w14:paraId="68C25692" w14:textId="1685288A" w:rsidR="00190544" w:rsidRPr="0055523E" w:rsidRDefault="001E508D" w:rsidP="00970CA9">
            <w:pPr>
              <w:spacing w:line="260" w:lineRule="exact"/>
              <w:ind w:left="-567" w:right="284"/>
              <w:jc w:val="right"/>
              <w:rPr>
                <w:rFonts w:ascii="Angsana New" w:hAnsi="Angsana New"/>
                <w:bCs/>
                <w:sz w:val="20"/>
                <w:szCs w:val="20"/>
              </w:rPr>
            </w:pPr>
            <w:r w:rsidRPr="0055523E">
              <w:rPr>
                <w:rFonts w:ascii="Angsana New" w:hAnsi="Angsana New"/>
                <w:bCs/>
                <w:sz w:val="20"/>
                <w:szCs w:val="20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2801BCC" w14:textId="77777777" w:rsidR="00190544" w:rsidRPr="0055523E" w:rsidRDefault="00190544" w:rsidP="00970CA9">
            <w:pPr>
              <w:tabs>
                <w:tab w:val="decimal" w:pos="792"/>
              </w:tabs>
              <w:spacing w:line="260" w:lineRule="exact"/>
              <w:ind w:left="-108" w:right="-108"/>
              <w:rPr>
                <w:rFonts w:ascii="Angsana New" w:hAnsi="Angsana New"/>
                <w:sz w:val="20"/>
                <w:szCs w:val="20"/>
                <w:rtl/>
                <w:cs/>
                <w:lang w:bidi="ar-SA"/>
              </w:rPr>
            </w:pPr>
          </w:p>
        </w:tc>
        <w:tc>
          <w:tcPr>
            <w:tcW w:w="854" w:type="dxa"/>
            <w:shd w:val="clear" w:color="auto" w:fill="auto"/>
          </w:tcPr>
          <w:p w14:paraId="07B72526" w14:textId="22CBE053" w:rsidR="00190544" w:rsidRPr="001C6A69" w:rsidRDefault="001E508D" w:rsidP="00970CA9">
            <w:pPr>
              <w:spacing w:line="26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84</w:t>
            </w:r>
          </w:p>
        </w:tc>
        <w:tc>
          <w:tcPr>
            <w:tcW w:w="138" w:type="dxa"/>
          </w:tcPr>
          <w:p w14:paraId="1818D397" w14:textId="77777777" w:rsidR="00190544" w:rsidRPr="0055523E" w:rsidRDefault="00190544" w:rsidP="00970CA9">
            <w:pPr>
              <w:tabs>
                <w:tab w:val="decimal" w:pos="792"/>
              </w:tabs>
              <w:spacing w:line="260" w:lineRule="exact"/>
              <w:ind w:left="-108" w:right="-108"/>
              <w:rPr>
                <w:rFonts w:ascii="Angsana New" w:hAnsi="Angsana New"/>
                <w:sz w:val="20"/>
                <w:szCs w:val="20"/>
                <w:rtl/>
                <w:cs/>
                <w:lang w:bidi="ar-SA"/>
              </w:rPr>
            </w:pPr>
          </w:p>
        </w:tc>
        <w:tc>
          <w:tcPr>
            <w:tcW w:w="854" w:type="dxa"/>
            <w:shd w:val="clear" w:color="auto" w:fill="auto"/>
          </w:tcPr>
          <w:p w14:paraId="0B79F57B" w14:textId="77777777" w:rsidR="00190544" w:rsidRPr="0055523E" w:rsidRDefault="00190544" w:rsidP="00970CA9">
            <w:pPr>
              <w:tabs>
                <w:tab w:val="left" w:pos="284"/>
                <w:tab w:val="left" w:pos="3600"/>
                <w:tab w:val="left" w:pos="4500"/>
              </w:tabs>
              <w:spacing w:line="260" w:lineRule="exact"/>
              <w:ind w:left="-113" w:right="2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0CB2BA9" w14:textId="77777777" w:rsidR="00190544" w:rsidRPr="0055523E" w:rsidRDefault="00190544" w:rsidP="00970CA9">
            <w:pPr>
              <w:tabs>
                <w:tab w:val="decimal" w:pos="792"/>
              </w:tabs>
              <w:spacing w:line="26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9" w:type="dxa"/>
            <w:tcBorders>
              <w:left w:val="nil"/>
            </w:tcBorders>
            <w:shd w:val="clear" w:color="auto" w:fill="auto"/>
          </w:tcPr>
          <w:p w14:paraId="6D56EEE3" w14:textId="77777777" w:rsidR="00190544" w:rsidRPr="0055523E" w:rsidRDefault="00190544" w:rsidP="00970CA9">
            <w:pPr>
              <w:spacing w:line="260" w:lineRule="exact"/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A7F7A">
              <w:rPr>
                <w:rFonts w:ascii="Angsana New" w:hAnsi="Angsana New"/>
                <w:sz w:val="20"/>
                <w:szCs w:val="20"/>
              </w:rPr>
              <w:t>8</w:t>
            </w:r>
            <w:r w:rsidRPr="003A7F7A">
              <w:rPr>
                <w:rFonts w:ascii="Angsana New" w:hAnsi="Angsana New" w:hint="cs"/>
                <w:sz w:val="20"/>
                <w:szCs w:val="20"/>
              </w:rPr>
              <w:t>4</w:t>
            </w:r>
          </w:p>
        </w:tc>
        <w:tc>
          <w:tcPr>
            <w:tcW w:w="136" w:type="dxa"/>
            <w:tcBorders>
              <w:left w:val="nil"/>
              <w:right w:val="nil"/>
            </w:tcBorders>
          </w:tcPr>
          <w:p w14:paraId="3B175F9E" w14:textId="77777777" w:rsidR="00190544" w:rsidRPr="001C6A69" w:rsidRDefault="00190544" w:rsidP="00970CA9">
            <w:pPr>
              <w:tabs>
                <w:tab w:val="left" w:pos="284"/>
                <w:tab w:val="left" w:pos="3600"/>
                <w:tab w:val="left" w:pos="4500"/>
              </w:tabs>
              <w:spacing w:line="260" w:lineRule="exact"/>
              <w:ind w:left="-113" w:right="272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9" w:type="dxa"/>
            <w:tcBorders>
              <w:left w:val="nil"/>
            </w:tcBorders>
          </w:tcPr>
          <w:p w14:paraId="0ABC12A2" w14:textId="77777777" w:rsidR="00190544" w:rsidRPr="0055523E" w:rsidRDefault="00190544" w:rsidP="00970CA9">
            <w:pPr>
              <w:tabs>
                <w:tab w:val="left" w:pos="284"/>
                <w:tab w:val="left" w:pos="3600"/>
                <w:tab w:val="left" w:pos="4500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A7F7A">
              <w:rPr>
                <w:rFonts w:ascii="Angsana New" w:hAnsi="Angsana New" w:hint="cs"/>
                <w:sz w:val="20"/>
                <w:szCs w:val="20"/>
              </w:rPr>
              <w:t>37.5083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6C238958" w14:textId="77777777" w:rsidR="00190544" w:rsidRPr="001C6A69" w:rsidRDefault="00190544" w:rsidP="00970CA9">
            <w:pPr>
              <w:tabs>
                <w:tab w:val="left" w:pos="284"/>
                <w:tab w:val="left" w:pos="3600"/>
                <w:tab w:val="left" w:pos="4500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2A58F386" w14:textId="77777777" w:rsidR="00190544" w:rsidRPr="0055523E" w:rsidRDefault="00190544" w:rsidP="00970CA9">
            <w:pPr>
              <w:tabs>
                <w:tab w:val="left" w:pos="284"/>
                <w:tab w:val="left" w:pos="3600"/>
                <w:tab w:val="left" w:pos="4500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A7F7A">
              <w:rPr>
                <w:rFonts w:ascii="Angsana New" w:hAnsi="Angsana New" w:hint="cs"/>
                <w:sz w:val="20"/>
                <w:szCs w:val="20"/>
              </w:rPr>
              <w:t>38.2813</w:t>
            </w:r>
          </w:p>
        </w:tc>
      </w:tr>
      <w:tr w:rsidR="00190544" w:rsidRPr="0055523E" w14:paraId="5EA1F7ED" w14:textId="77777777" w:rsidTr="00DB0165">
        <w:trPr>
          <w:gridAfter w:val="1"/>
          <w:wAfter w:w="6" w:type="dxa"/>
          <w:cantSplit/>
          <w:trHeight w:val="179"/>
        </w:trPr>
        <w:tc>
          <w:tcPr>
            <w:tcW w:w="1559" w:type="dxa"/>
          </w:tcPr>
          <w:p w14:paraId="10784EB3" w14:textId="77777777" w:rsidR="00190544" w:rsidRPr="001C6A69" w:rsidRDefault="00190544" w:rsidP="00970CA9">
            <w:pPr>
              <w:spacing w:line="260" w:lineRule="exact"/>
              <w:ind w:right="-147" w:hanging="57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1C6A69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ดอลลาร์</w:t>
            </w:r>
            <w:r w:rsidRPr="001C6A69">
              <w:rPr>
                <w:rFonts w:ascii="Angsana New" w:hAnsi="Angsana New"/>
                <w:spacing w:val="-4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137" w:type="dxa"/>
          </w:tcPr>
          <w:p w14:paraId="726FEAE3" w14:textId="77777777" w:rsidR="00190544" w:rsidRPr="0055523E" w:rsidRDefault="00190544" w:rsidP="00970CA9">
            <w:pPr>
              <w:spacing w:line="260" w:lineRule="exact"/>
              <w:ind w:right="90"/>
              <w:jc w:val="right"/>
              <w:rPr>
                <w:rFonts w:ascii="Angsana New" w:hAnsi="Angsana New"/>
                <w:bCs/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</w:tcPr>
          <w:p w14:paraId="4A92F9B4" w14:textId="725AD784" w:rsidR="00190544" w:rsidRPr="0055523E" w:rsidRDefault="001E508D" w:rsidP="00970CA9">
            <w:pPr>
              <w:spacing w:line="260" w:lineRule="exact"/>
              <w:ind w:right="90"/>
              <w:jc w:val="right"/>
              <w:rPr>
                <w:rFonts w:ascii="Angsana New" w:hAnsi="Angsana New"/>
                <w:bCs/>
                <w:sz w:val="20"/>
                <w:szCs w:val="20"/>
              </w:rPr>
            </w:pPr>
            <w:r w:rsidRPr="0055523E">
              <w:rPr>
                <w:rFonts w:ascii="Angsana New" w:hAnsi="Angsana New"/>
                <w:bCs/>
                <w:sz w:val="20"/>
                <w:szCs w:val="20"/>
              </w:rPr>
              <w:t>1,110</w:t>
            </w:r>
          </w:p>
        </w:tc>
        <w:tc>
          <w:tcPr>
            <w:tcW w:w="142" w:type="dxa"/>
            <w:shd w:val="clear" w:color="auto" w:fill="auto"/>
          </w:tcPr>
          <w:p w14:paraId="03825652" w14:textId="77777777" w:rsidR="00190544" w:rsidRPr="0055523E" w:rsidRDefault="00190544" w:rsidP="00970CA9">
            <w:pPr>
              <w:tabs>
                <w:tab w:val="decimal" w:pos="792"/>
              </w:tabs>
              <w:spacing w:line="260" w:lineRule="exact"/>
              <w:ind w:left="-108" w:right="-108"/>
              <w:rPr>
                <w:rFonts w:ascii="Angsana New" w:hAnsi="Angsana New"/>
                <w:sz w:val="20"/>
                <w:szCs w:val="20"/>
                <w:rtl/>
                <w:cs/>
                <w:lang w:bidi="ar-SA"/>
              </w:rPr>
            </w:pPr>
          </w:p>
        </w:tc>
        <w:tc>
          <w:tcPr>
            <w:tcW w:w="854" w:type="dxa"/>
            <w:shd w:val="clear" w:color="auto" w:fill="auto"/>
          </w:tcPr>
          <w:p w14:paraId="3A3638CB" w14:textId="5DCA049D" w:rsidR="00190544" w:rsidRPr="0055523E" w:rsidRDefault="001E508D" w:rsidP="00970CA9">
            <w:pPr>
              <w:spacing w:line="260" w:lineRule="exact"/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18,830</w:t>
            </w:r>
          </w:p>
        </w:tc>
        <w:tc>
          <w:tcPr>
            <w:tcW w:w="138" w:type="dxa"/>
          </w:tcPr>
          <w:p w14:paraId="4D2D95A4" w14:textId="77777777" w:rsidR="00190544" w:rsidRPr="0055523E" w:rsidRDefault="00190544" w:rsidP="00970CA9">
            <w:pPr>
              <w:tabs>
                <w:tab w:val="decimal" w:pos="792"/>
              </w:tabs>
              <w:spacing w:line="260" w:lineRule="exact"/>
              <w:ind w:left="-108" w:right="-108"/>
              <w:rPr>
                <w:rFonts w:ascii="Angsana New" w:hAnsi="Angsana New"/>
                <w:sz w:val="20"/>
                <w:szCs w:val="20"/>
                <w:rtl/>
                <w:cs/>
                <w:lang w:bidi="ar-SA"/>
              </w:rPr>
            </w:pPr>
          </w:p>
        </w:tc>
        <w:tc>
          <w:tcPr>
            <w:tcW w:w="854" w:type="dxa"/>
            <w:shd w:val="clear" w:color="auto" w:fill="auto"/>
          </w:tcPr>
          <w:p w14:paraId="68D2A2DF" w14:textId="77777777" w:rsidR="00190544" w:rsidRPr="0055523E" w:rsidRDefault="00190544" w:rsidP="00970CA9">
            <w:pPr>
              <w:tabs>
                <w:tab w:val="left" w:pos="284"/>
                <w:tab w:val="left" w:pos="3600"/>
                <w:tab w:val="left" w:pos="4500"/>
              </w:tabs>
              <w:spacing w:line="260" w:lineRule="exact"/>
              <w:ind w:left="-113" w:right="2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3BF2D3C" w14:textId="77777777" w:rsidR="00190544" w:rsidRPr="0055523E" w:rsidRDefault="00190544" w:rsidP="00970CA9">
            <w:pPr>
              <w:tabs>
                <w:tab w:val="decimal" w:pos="792"/>
              </w:tabs>
              <w:spacing w:line="26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9" w:type="dxa"/>
            <w:tcBorders>
              <w:left w:val="nil"/>
            </w:tcBorders>
            <w:shd w:val="clear" w:color="auto" w:fill="auto"/>
          </w:tcPr>
          <w:p w14:paraId="08374A0A" w14:textId="77777777" w:rsidR="00190544" w:rsidRPr="0055523E" w:rsidRDefault="00190544" w:rsidP="00970CA9">
            <w:pPr>
              <w:spacing w:line="260" w:lineRule="exact"/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18,783</w:t>
            </w:r>
          </w:p>
        </w:tc>
        <w:tc>
          <w:tcPr>
            <w:tcW w:w="136" w:type="dxa"/>
            <w:tcBorders>
              <w:left w:val="nil"/>
              <w:right w:val="nil"/>
            </w:tcBorders>
          </w:tcPr>
          <w:p w14:paraId="4C202332" w14:textId="77777777" w:rsidR="00190544" w:rsidRPr="001C6A69" w:rsidRDefault="00190544" w:rsidP="00970CA9">
            <w:pPr>
              <w:tabs>
                <w:tab w:val="left" w:pos="284"/>
                <w:tab w:val="left" w:pos="3600"/>
                <w:tab w:val="left" w:pos="4500"/>
              </w:tabs>
              <w:spacing w:line="260" w:lineRule="exact"/>
              <w:ind w:left="-113" w:right="272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9" w:type="dxa"/>
            <w:tcBorders>
              <w:left w:val="nil"/>
            </w:tcBorders>
          </w:tcPr>
          <w:p w14:paraId="07F30C89" w14:textId="77777777" w:rsidR="00190544" w:rsidRPr="0055523E" w:rsidRDefault="00190544" w:rsidP="00970CA9">
            <w:pPr>
              <w:tabs>
                <w:tab w:val="left" w:pos="284"/>
                <w:tab w:val="left" w:pos="3600"/>
                <w:tab w:val="left" w:pos="4500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A7F7A">
              <w:rPr>
                <w:rFonts w:ascii="Angsana New" w:hAnsi="Angsana New" w:hint="cs"/>
                <w:sz w:val="20"/>
                <w:szCs w:val="20"/>
              </w:rPr>
              <w:t>33.2469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12348F4E" w14:textId="77777777" w:rsidR="00190544" w:rsidRPr="001C6A69" w:rsidRDefault="00190544" w:rsidP="00970CA9">
            <w:pPr>
              <w:tabs>
                <w:tab w:val="left" w:pos="284"/>
                <w:tab w:val="left" w:pos="3600"/>
                <w:tab w:val="left" w:pos="4500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056A6B45" w14:textId="77777777" w:rsidR="00190544" w:rsidRPr="0055523E" w:rsidRDefault="00190544" w:rsidP="00970CA9">
            <w:pPr>
              <w:tabs>
                <w:tab w:val="left" w:pos="284"/>
                <w:tab w:val="left" w:pos="3600"/>
                <w:tab w:val="left" w:pos="4500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A7F7A">
              <w:rPr>
                <w:rFonts w:ascii="Angsana New" w:hAnsi="Angsana New" w:hint="cs"/>
                <w:sz w:val="20"/>
                <w:szCs w:val="20"/>
              </w:rPr>
              <w:t>33.5929</w:t>
            </w:r>
          </w:p>
        </w:tc>
      </w:tr>
    </w:tbl>
    <w:p w14:paraId="28988A3F" w14:textId="3493D784" w:rsidR="00190544" w:rsidRPr="0055523E" w:rsidRDefault="00190544" w:rsidP="00970CA9">
      <w:pPr>
        <w:tabs>
          <w:tab w:val="left" w:pos="1418"/>
          <w:tab w:val="left" w:pos="8738"/>
        </w:tabs>
        <w:spacing w:line="260" w:lineRule="exact"/>
        <w:ind w:right="28"/>
        <w:jc w:val="thaiDistribute"/>
        <w:rPr>
          <w:rFonts w:ascii="Angsana New" w:eastAsia="Cordia New" w:hAnsi="Angsana New"/>
          <w:color w:val="FF0000"/>
          <w:sz w:val="20"/>
          <w:szCs w:val="20"/>
          <w:lang w:eastAsia="x-none"/>
        </w:rPr>
      </w:pPr>
    </w:p>
    <w:p w14:paraId="26BFBCDE" w14:textId="24BD694A" w:rsidR="00970CA9" w:rsidRPr="0055523E" w:rsidRDefault="00970CA9" w:rsidP="00970CA9">
      <w:pPr>
        <w:tabs>
          <w:tab w:val="left" w:pos="1418"/>
          <w:tab w:val="left" w:pos="8738"/>
        </w:tabs>
        <w:spacing w:line="260" w:lineRule="exact"/>
        <w:ind w:right="28"/>
        <w:jc w:val="thaiDistribute"/>
        <w:rPr>
          <w:rFonts w:ascii="Angsana New" w:eastAsia="Cordia New" w:hAnsi="Angsana New"/>
          <w:color w:val="FF0000"/>
          <w:sz w:val="20"/>
          <w:szCs w:val="20"/>
          <w:lang w:eastAsia="x-none"/>
        </w:rPr>
      </w:pPr>
    </w:p>
    <w:p w14:paraId="117D1128" w14:textId="0607D3C6" w:rsidR="00970CA9" w:rsidRPr="0055523E" w:rsidRDefault="00970CA9" w:rsidP="00970CA9">
      <w:pPr>
        <w:tabs>
          <w:tab w:val="left" w:pos="1418"/>
          <w:tab w:val="left" w:pos="8738"/>
        </w:tabs>
        <w:spacing w:line="260" w:lineRule="exact"/>
        <w:ind w:right="28"/>
        <w:jc w:val="thaiDistribute"/>
        <w:rPr>
          <w:rFonts w:ascii="Angsana New" w:eastAsia="Cordia New" w:hAnsi="Angsana New"/>
          <w:color w:val="FF0000"/>
          <w:sz w:val="20"/>
          <w:szCs w:val="20"/>
          <w:lang w:eastAsia="x-none"/>
        </w:rPr>
      </w:pPr>
    </w:p>
    <w:p w14:paraId="7553F4CB" w14:textId="30E313D9" w:rsidR="00970CA9" w:rsidRPr="0055523E" w:rsidRDefault="00970CA9" w:rsidP="00970CA9">
      <w:pPr>
        <w:tabs>
          <w:tab w:val="left" w:pos="1418"/>
          <w:tab w:val="left" w:pos="8738"/>
        </w:tabs>
        <w:spacing w:line="260" w:lineRule="exact"/>
        <w:ind w:right="28"/>
        <w:jc w:val="thaiDistribute"/>
        <w:rPr>
          <w:rFonts w:ascii="Angsana New" w:eastAsia="Cordia New" w:hAnsi="Angsana New"/>
          <w:color w:val="FF0000"/>
          <w:sz w:val="20"/>
          <w:szCs w:val="20"/>
          <w:lang w:eastAsia="x-none"/>
        </w:rPr>
      </w:pPr>
    </w:p>
    <w:p w14:paraId="127D284D" w14:textId="667FDBDA" w:rsidR="00970CA9" w:rsidRPr="0055523E" w:rsidRDefault="00970CA9" w:rsidP="00970CA9">
      <w:pPr>
        <w:tabs>
          <w:tab w:val="left" w:pos="1418"/>
          <w:tab w:val="left" w:pos="8738"/>
        </w:tabs>
        <w:spacing w:line="260" w:lineRule="exact"/>
        <w:ind w:right="28"/>
        <w:jc w:val="thaiDistribute"/>
        <w:rPr>
          <w:rFonts w:ascii="Angsana New" w:eastAsia="Cordia New" w:hAnsi="Angsana New"/>
          <w:color w:val="FF0000"/>
          <w:sz w:val="20"/>
          <w:szCs w:val="20"/>
          <w:lang w:eastAsia="x-none"/>
        </w:rPr>
      </w:pPr>
    </w:p>
    <w:p w14:paraId="522217C8" w14:textId="77777777" w:rsidR="00970CA9" w:rsidRPr="0055523E" w:rsidRDefault="00970CA9" w:rsidP="00970CA9">
      <w:pPr>
        <w:tabs>
          <w:tab w:val="left" w:pos="1418"/>
          <w:tab w:val="left" w:pos="8738"/>
        </w:tabs>
        <w:spacing w:line="260" w:lineRule="exact"/>
        <w:ind w:right="28"/>
        <w:jc w:val="thaiDistribute"/>
        <w:rPr>
          <w:rFonts w:ascii="Angsana New" w:eastAsia="Cordia New" w:hAnsi="Angsana New"/>
          <w:color w:val="FF0000"/>
          <w:sz w:val="20"/>
          <w:szCs w:val="20"/>
          <w:lang w:eastAsia="x-none"/>
        </w:rPr>
      </w:pPr>
    </w:p>
    <w:tbl>
      <w:tblPr>
        <w:tblW w:w="836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59"/>
        <w:gridCol w:w="137"/>
        <w:gridCol w:w="855"/>
        <w:gridCol w:w="142"/>
        <w:gridCol w:w="854"/>
        <w:gridCol w:w="135"/>
        <w:gridCol w:w="857"/>
        <w:gridCol w:w="142"/>
        <w:gridCol w:w="849"/>
        <w:gridCol w:w="136"/>
        <w:gridCol w:w="1279"/>
        <w:gridCol w:w="142"/>
        <w:gridCol w:w="1276"/>
        <w:gridCol w:w="6"/>
      </w:tblGrid>
      <w:tr w:rsidR="00190544" w:rsidRPr="0055523E" w14:paraId="34EF6CBA" w14:textId="77777777" w:rsidTr="002218D6">
        <w:trPr>
          <w:cantSplit/>
        </w:trPr>
        <w:tc>
          <w:tcPr>
            <w:tcW w:w="8369" w:type="dxa"/>
            <w:gridSpan w:val="14"/>
            <w:tcBorders>
              <w:bottom w:val="single" w:sz="6" w:space="0" w:color="auto"/>
            </w:tcBorders>
          </w:tcPr>
          <w:p w14:paraId="7EFC6D06" w14:textId="77777777" w:rsidR="00190544" w:rsidRPr="0055523E" w:rsidRDefault="00190544" w:rsidP="00970CA9">
            <w:pPr>
              <w:spacing w:line="260" w:lineRule="exact"/>
              <w:ind w:left="-123" w:right="-10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C6A69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55523E">
              <w:rPr>
                <w:rFonts w:ascii="Angsana New" w:hAnsi="Angsana New"/>
                <w:color w:val="000000"/>
                <w:sz w:val="20"/>
                <w:szCs w:val="20"/>
              </w:rPr>
              <w:t>31</w:t>
            </w:r>
            <w:r w:rsidRPr="001C6A69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ธันวาคม </w:t>
            </w:r>
            <w:r w:rsidRPr="0055523E">
              <w:rPr>
                <w:rFonts w:ascii="Angsana New" w:hAnsi="Angsana New"/>
                <w:color w:val="000000"/>
                <w:sz w:val="20"/>
                <w:szCs w:val="20"/>
              </w:rPr>
              <w:t>2563</w:t>
            </w:r>
          </w:p>
        </w:tc>
      </w:tr>
      <w:tr w:rsidR="00190544" w:rsidRPr="0055523E" w14:paraId="56FA673E" w14:textId="77777777" w:rsidTr="002218D6">
        <w:trPr>
          <w:cantSplit/>
        </w:trPr>
        <w:tc>
          <w:tcPr>
            <w:tcW w:w="1559" w:type="dxa"/>
            <w:tcBorders>
              <w:top w:val="single" w:sz="6" w:space="0" w:color="auto"/>
            </w:tcBorders>
          </w:tcPr>
          <w:p w14:paraId="602AE4A0" w14:textId="77777777" w:rsidR="00190544" w:rsidRPr="0055523E" w:rsidRDefault="00190544" w:rsidP="00970CA9">
            <w:pPr>
              <w:spacing w:line="260" w:lineRule="exact"/>
              <w:ind w:hanging="5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6891ABC9" w14:textId="77777777" w:rsidR="00190544" w:rsidRPr="0055523E" w:rsidRDefault="00190544" w:rsidP="00970CA9">
            <w:pPr>
              <w:tabs>
                <w:tab w:val="left" w:pos="0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77819CF" w14:textId="77777777" w:rsidR="00190544" w:rsidRPr="0055523E" w:rsidRDefault="00190544" w:rsidP="00970CA9">
            <w:pPr>
              <w:tabs>
                <w:tab w:val="left" w:pos="0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1C6A69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1582E13C" w14:textId="77777777" w:rsidR="00190544" w:rsidRPr="0055523E" w:rsidRDefault="00190544" w:rsidP="00970CA9">
            <w:pPr>
              <w:tabs>
                <w:tab w:val="left" w:pos="0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84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90775C4" w14:textId="77777777" w:rsidR="00190544" w:rsidRPr="0055523E" w:rsidRDefault="00190544" w:rsidP="00970CA9">
            <w:pPr>
              <w:tabs>
                <w:tab w:val="left" w:pos="0"/>
              </w:tabs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6A69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0E3DB82C" w14:textId="77777777" w:rsidR="00190544" w:rsidRPr="0055523E" w:rsidRDefault="00190544" w:rsidP="00970CA9">
            <w:pPr>
              <w:spacing w:line="260" w:lineRule="exact"/>
              <w:ind w:left="-123" w:right="-10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03" w:type="dxa"/>
            <w:gridSpan w:val="4"/>
            <w:tcBorders>
              <w:top w:val="single" w:sz="6" w:space="0" w:color="auto"/>
            </w:tcBorders>
          </w:tcPr>
          <w:p w14:paraId="70CF2CE6" w14:textId="77777777" w:rsidR="00190544" w:rsidRPr="001C6A69" w:rsidRDefault="00190544" w:rsidP="00970CA9">
            <w:pPr>
              <w:spacing w:line="260" w:lineRule="exact"/>
              <w:ind w:left="-123" w:right="-10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190544" w:rsidRPr="0055523E" w14:paraId="334C1424" w14:textId="77777777" w:rsidTr="002218D6">
        <w:trPr>
          <w:gridAfter w:val="1"/>
          <w:wAfter w:w="6" w:type="dxa"/>
          <w:cantSplit/>
        </w:trPr>
        <w:tc>
          <w:tcPr>
            <w:tcW w:w="1559" w:type="dxa"/>
            <w:vMerge w:val="restart"/>
            <w:tcBorders>
              <w:bottom w:val="single" w:sz="6" w:space="0" w:color="auto"/>
            </w:tcBorders>
            <w:vAlign w:val="bottom"/>
          </w:tcPr>
          <w:p w14:paraId="5F57A0BF" w14:textId="77777777" w:rsidR="00190544" w:rsidRPr="0055523E" w:rsidRDefault="00190544" w:rsidP="00970CA9">
            <w:pPr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6A69">
              <w:rPr>
                <w:rFonts w:ascii="Angsana New" w:hAnsi="Angsana New" w:hint="cs"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137" w:type="dxa"/>
            <w:vMerge w:val="restart"/>
          </w:tcPr>
          <w:p w14:paraId="3FBE9674" w14:textId="77777777" w:rsidR="00190544" w:rsidRPr="0055523E" w:rsidRDefault="00190544" w:rsidP="00970CA9">
            <w:pPr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5" w:type="dxa"/>
            <w:vMerge w:val="restart"/>
            <w:vAlign w:val="bottom"/>
          </w:tcPr>
          <w:p w14:paraId="0D9EBC88" w14:textId="77777777" w:rsidR="00190544" w:rsidRPr="001C6A69" w:rsidRDefault="00190544" w:rsidP="00970CA9">
            <w:pPr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6A69">
              <w:rPr>
                <w:rFonts w:ascii="Angsana New" w:hAnsi="Angsana New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42" w:type="dxa"/>
            <w:vMerge w:val="restart"/>
            <w:vAlign w:val="bottom"/>
          </w:tcPr>
          <w:p w14:paraId="1DB35F76" w14:textId="77777777" w:rsidR="00190544" w:rsidRPr="0055523E" w:rsidRDefault="00190544" w:rsidP="00970CA9">
            <w:pPr>
              <w:tabs>
                <w:tab w:val="left" w:pos="0"/>
              </w:tabs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4" w:type="dxa"/>
            <w:vMerge w:val="restart"/>
            <w:vAlign w:val="bottom"/>
          </w:tcPr>
          <w:p w14:paraId="0561F23C" w14:textId="77777777" w:rsidR="00190544" w:rsidRPr="0055523E" w:rsidRDefault="00190544" w:rsidP="00970CA9">
            <w:pPr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6A69">
              <w:rPr>
                <w:rFonts w:ascii="Angsana New" w:hAnsi="Angsana New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135" w:type="dxa"/>
            <w:vMerge w:val="restart"/>
          </w:tcPr>
          <w:p w14:paraId="19969C66" w14:textId="77777777" w:rsidR="00190544" w:rsidRPr="0055523E" w:rsidRDefault="00190544" w:rsidP="00970CA9">
            <w:pPr>
              <w:tabs>
                <w:tab w:val="left" w:pos="0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57" w:type="dxa"/>
            <w:vMerge w:val="restart"/>
            <w:tcBorders>
              <w:top w:val="single" w:sz="6" w:space="0" w:color="auto"/>
            </w:tcBorders>
            <w:vAlign w:val="bottom"/>
          </w:tcPr>
          <w:p w14:paraId="41FABC29" w14:textId="77777777" w:rsidR="00190544" w:rsidRPr="001C6A69" w:rsidRDefault="00190544" w:rsidP="00970CA9">
            <w:pPr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6A69">
              <w:rPr>
                <w:rFonts w:ascii="Angsana New" w:hAnsi="Angsana New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42" w:type="dxa"/>
            <w:vMerge w:val="restart"/>
            <w:tcBorders>
              <w:top w:val="single" w:sz="6" w:space="0" w:color="auto"/>
            </w:tcBorders>
            <w:vAlign w:val="bottom"/>
          </w:tcPr>
          <w:p w14:paraId="4B115932" w14:textId="77777777" w:rsidR="00190544" w:rsidRPr="0055523E" w:rsidRDefault="00190544" w:rsidP="00970CA9">
            <w:pPr>
              <w:tabs>
                <w:tab w:val="left" w:pos="0"/>
              </w:tabs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9" w:type="dxa"/>
            <w:vMerge w:val="restart"/>
            <w:tcBorders>
              <w:top w:val="single" w:sz="6" w:space="0" w:color="auto"/>
            </w:tcBorders>
            <w:vAlign w:val="bottom"/>
          </w:tcPr>
          <w:p w14:paraId="7397A702" w14:textId="77777777" w:rsidR="00190544" w:rsidRPr="0055523E" w:rsidRDefault="00190544" w:rsidP="00970CA9">
            <w:pPr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6A69">
              <w:rPr>
                <w:rFonts w:ascii="Angsana New" w:hAnsi="Angsana New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136" w:type="dxa"/>
            <w:vMerge w:val="restart"/>
          </w:tcPr>
          <w:p w14:paraId="1BEEDB62" w14:textId="77777777" w:rsidR="00190544" w:rsidRPr="0055523E" w:rsidRDefault="00190544" w:rsidP="00970CA9">
            <w:pPr>
              <w:spacing w:line="260" w:lineRule="exact"/>
              <w:ind w:left="-123" w:right="-10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697" w:type="dxa"/>
            <w:gridSpan w:val="3"/>
            <w:tcBorders>
              <w:bottom w:val="single" w:sz="6" w:space="0" w:color="auto"/>
            </w:tcBorders>
            <w:vAlign w:val="bottom"/>
          </w:tcPr>
          <w:p w14:paraId="3563088F" w14:textId="77777777" w:rsidR="00190544" w:rsidRPr="001C6A69" w:rsidRDefault="00190544" w:rsidP="00970CA9">
            <w:pPr>
              <w:spacing w:line="260" w:lineRule="exact"/>
              <w:ind w:left="-123" w:right="-10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6A69">
              <w:rPr>
                <w:rFonts w:ascii="Angsana New" w:hAnsi="Angsana New" w:hint="cs"/>
                <w:sz w:val="20"/>
                <w:szCs w:val="20"/>
                <w:cs/>
              </w:rPr>
              <w:t>อัตราแลกเปลี่ยน</w:t>
            </w:r>
          </w:p>
        </w:tc>
      </w:tr>
      <w:tr w:rsidR="00190544" w:rsidRPr="0055523E" w14:paraId="58D688EE" w14:textId="77777777" w:rsidTr="002218D6">
        <w:trPr>
          <w:gridAfter w:val="1"/>
          <w:wAfter w:w="6" w:type="dxa"/>
          <w:cantSplit/>
        </w:trPr>
        <w:tc>
          <w:tcPr>
            <w:tcW w:w="1559" w:type="dxa"/>
            <w:vMerge/>
            <w:tcBorders>
              <w:bottom w:val="single" w:sz="6" w:space="0" w:color="auto"/>
            </w:tcBorders>
            <w:vAlign w:val="bottom"/>
          </w:tcPr>
          <w:p w14:paraId="08AD79C8" w14:textId="77777777" w:rsidR="00190544" w:rsidRPr="0055523E" w:rsidRDefault="00190544" w:rsidP="00970CA9">
            <w:pPr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7" w:type="dxa"/>
            <w:vMerge/>
          </w:tcPr>
          <w:p w14:paraId="022592D3" w14:textId="77777777" w:rsidR="00190544" w:rsidRPr="0055523E" w:rsidRDefault="00190544" w:rsidP="00970CA9">
            <w:pPr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5" w:type="dxa"/>
            <w:vMerge/>
            <w:tcBorders>
              <w:bottom w:val="single" w:sz="6" w:space="0" w:color="auto"/>
            </w:tcBorders>
            <w:vAlign w:val="bottom"/>
          </w:tcPr>
          <w:p w14:paraId="767E5FB9" w14:textId="77777777" w:rsidR="00190544" w:rsidRPr="001C6A69" w:rsidRDefault="00190544" w:rsidP="00970CA9">
            <w:pPr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2" w:type="dxa"/>
            <w:vMerge/>
            <w:vAlign w:val="bottom"/>
          </w:tcPr>
          <w:p w14:paraId="692B2974" w14:textId="77777777" w:rsidR="00190544" w:rsidRPr="0055523E" w:rsidRDefault="00190544" w:rsidP="00970CA9">
            <w:pPr>
              <w:tabs>
                <w:tab w:val="left" w:pos="0"/>
              </w:tabs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4" w:type="dxa"/>
            <w:vMerge/>
            <w:vAlign w:val="bottom"/>
          </w:tcPr>
          <w:p w14:paraId="37E2319D" w14:textId="77777777" w:rsidR="00190544" w:rsidRPr="0055523E" w:rsidRDefault="00190544" w:rsidP="00970CA9">
            <w:pPr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" w:type="dxa"/>
            <w:vMerge/>
          </w:tcPr>
          <w:p w14:paraId="7B963224" w14:textId="77777777" w:rsidR="00190544" w:rsidRPr="0055523E" w:rsidRDefault="00190544" w:rsidP="00970CA9">
            <w:pPr>
              <w:tabs>
                <w:tab w:val="left" w:pos="0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57" w:type="dxa"/>
            <w:vMerge/>
            <w:tcBorders>
              <w:top w:val="single" w:sz="6" w:space="0" w:color="auto"/>
            </w:tcBorders>
            <w:vAlign w:val="bottom"/>
          </w:tcPr>
          <w:p w14:paraId="4C0E94AD" w14:textId="77777777" w:rsidR="00190544" w:rsidRPr="001C6A69" w:rsidRDefault="00190544" w:rsidP="00970CA9">
            <w:pPr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2" w:type="dxa"/>
            <w:vMerge/>
            <w:tcBorders>
              <w:top w:val="single" w:sz="6" w:space="0" w:color="auto"/>
            </w:tcBorders>
            <w:vAlign w:val="bottom"/>
          </w:tcPr>
          <w:p w14:paraId="666A8597" w14:textId="77777777" w:rsidR="00190544" w:rsidRPr="0055523E" w:rsidRDefault="00190544" w:rsidP="00970CA9">
            <w:pPr>
              <w:tabs>
                <w:tab w:val="left" w:pos="0"/>
              </w:tabs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9" w:type="dxa"/>
            <w:vMerge/>
            <w:tcBorders>
              <w:top w:val="single" w:sz="6" w:space="0" w:color="auto"/>
            </w:tcBorders>
            <w:vAlign w:val="bottom"/>
          </w:tcPr>
          <w:p w14:paraId="1F93DC68" w14:textId="77777777" w:rsidR="00190544" w:rsidRPr="0055523E" w:rsidRDefault="00190544" w:rsidP="00970CA9">
            <w:pPr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6" w:type="dxa"/>
            <w:vMerge/>
            <w:tcBorders>
              <w:top w:val="single" w:sz="6" w:space="0" w:color="auto"/>
            </w:tcBorders>
          </w:tcPr>
          <w:p w14:paraId="067B4080" w14:textId="77777777" w:rsidR="00190544" w:rsidRPr="0055523E" w:rsidRDefault="00190544" w:rsidP="00970CA9">
            <w:pPr>
              <w:spacing w:line="260" w:lineRule="exact"/>
              <w:ind w:left="-123" w:right="-10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1662340" w14:textId="77777777" w:rsidR="00190544" w:rsidRPr="0055523E" w:rsidRDefault="00190544" w:rsidP="00970CA9">
            <w:pPr>
              <w:spacing w:line="260" w:lineRule="exact"/>
              <w:ind w:left="-123" w:right="-10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6A69">
              <w:rPr>
                <w:rFonts w:ascii="Angsana New" w:hAnsi="Angsana New" w:hint="cs"/>
                <w:sz w:val="20"/>
                <w:szCs w:val="20"/>
                <w:cs/>
              </w:rPr>
              <w:t>อัตราซื้อ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0663234C" w14:textId="77777777" w:rsidR="00190544" w:rsidRPr="0055523E" w:rsidRDefault="00190544" w:rsidP="00970CA9">
            <w:pPr>
              <w:spacing w:line="260" w:lineRule="exact"/>
              <w:ind w:left="-123" w:right="-10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44DD44E" w14:textId="77777777" w:rsidR="00190544" w:rsidRPr="001C6A69" w:rsidRDefault="00190544" w:rsidP="00970CA9">
            <w:pPr>
              <w:spacing w:line="260" w:lineRule="exact"/>
              <w:ind w:left="-123" w:right="-10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6A69">
              <w:rPr>
                <w:rFonts w:ascii="Angsana New" w:hAnsi="Angsana New" w:hint="cs"/>
                <w:sz w:val="20"/>
                <w:szCs w:val="20"/>
                <w:cs/>
              </w:rPr>
              <w:t>อัตราขาย</w:t>
            </w:r>
          </w:p>
        </w:tc>
      </w:tr>
      <w:tr w:rsidR="00190544" w:rsidRPr="0055523E" w14:paraId="67C3251F" w14:textId="77777777" w:rsidTr="002218D6">
        <w:trPr>
          <w:gridAfter w:val="1"/>
          <w:wAfter w:w="6" w:type="dxa"/>
          <w:cantSplit/>
          <w:trHeight w:val="179"/>
        </w:trPr>
        <w:tc>
          <w:tcPr>
            <w:tcW w:w="1559" w:type="dxa"/>
            <w:tcBorders>
              <w:top w:val="single" w:sz="6" w:space="0" w:color="auto"/>
            </w:tcBorders>
          </w:tcPr>
          <w:p w14:paraId="394FEF13" w14:textId="77777777" w:rsidR="00190544" w:rsidRPr="0055523E" w:rsidRDefault="00190544" w:rsidP="00970CA9">
            <w:pPr>
              <w:spacing w:line="260" w:lineRule="exact"/>
              <w:ind w:hanging="5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7" w:type="dxa"/>
          </w:tcPr>
          <w:p w14:paraId="4A9372DC" w14:textId="77777777" w:rsidR="00190544" w:rsidRPr="001C6A69" w:rsidRDefault="00190544" w:rsidP="00970CA9">
            <w:pPr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5" w:type="dxa"/>
            <w:tcBorders>
              <w:top w:val="single" w:sz="6" w:space="0" w:color="auto"/>
            </w:tcBorders>
            <w:shd w:val="clear" w:color="auto" w:fill="auto"/>
          </w:tcPr>
          <w:p w14:paraId="15AA3C4A" w14:textId="77777777" w:rsidR="00190544" w:rsidRPr="001C6A69" w:rsidRDefault="00190544" w:rsidP="00970CA9">
            <w:pPr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A7F7A">
              <w:rPr>
                <w:rFonts w:ascii="Angsana New" w:hAnsi="Angsana New" w:hint="cs"/>
                <w:sz w:val="20"/>
                <w:szCs w:val="20"/>
              </w:rPr>
              <w:t>(</w:t>
            </w:r>
            <w:r w:rsidRPr="001C6A69">
              <w:rPr>
                <w:rFonts w:ascii="Angsana New" w:hAnsi="Angsana New" w:hint="cs"/>
                <w:sz w:val="20"/>
                <w:szCs w:val="20"/>
                <w:cs/>
              </w:rPr>
              <w:t>หลักพัน)</w:t>
            </w:r>
          </w:p>
        </w:tc>
        <w:tc>
          <w:tcPr>
            <w:tcW w:w="142" w:type="dxa"/>
          </w:tcPr>
          <w:p w14:paraId="3ED7989B" w14:textId="77777777" w:rsidR="00190544" w:rsidRPr="0055523E" w:rsidRDefault="00190544" w:rsidP="00970CA9">
            <w:pPr>
              <w:tabs>
                <w:tab w:val="decimal" w:pos="792"/>
              </w:tabs>
              <w:spacing w:line="260" w:lineRule="exact"/>
              <w:ind w:left="-108" w:right="-108"/>
              <w:rPr>
                <w:rFonts w:ascii="Angsana New" w:hAnsi="Angsana New"/>
                <w:sz w:val="20"/>
                <w:szCs w:val="20"/>
                <w:rtl/>
                <w:cs/>
                <w:lang w:bidi="ar-SA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14:paraId="70065536" w14:textId="77777777" w:rsidR="00190544" w:rsidRPr="001C6A69" w:rsidRDefault="00190544" w:rsidP="00970CA9">
            <w:pPr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A7F7A">
              <w:rPr>
                <w:rFonts w:ascii="Angsana New" w:hAnsi="Angsana New" w:hint="cs"/>
                <w:sz w:val="20"/>
                <w:szCs w:val="20"/>
              </w:rPr>
              <w:t>(</w:t>
            </w:r>
            <w:r w:rsidRPr="001C6A69">
              <w:rPr>
                <w:rFonts w:ascii="Angsana New" w:hAnsi="Angsana New" w:hint="cs"/>
                <w:sz w:val="20"/>
                <w:szCs w:val="20"/>
                <w:cs/>
              </w:rPr>
              <w:t>หลักพัน)</w:t>
            </w:r>
          </w:p>
        </w:tc>
        <w:tc>
          <w:tcPr>
            <w:tcW w:w="135" w:type="dxa"/>
          </w:tcPr>
          <w:p w14:paraId="3DFFEFD4" w14:textId="77777777" w:rsidR="00190544" w:rsidRPr="0055523E" w:rsidRDefault="00190544" w:rsidP="00970CA9">
            <w:pPr>
              <w:tabs>
                <w:tab w:val="decimal" w:pos="792"/>
              </w:tabs>
              <w:spacing w:line="260" w:lineRule="exact"/>
              <w:ind w:left="-108" w:right="-108"/>
              <w:rPr>
                <w:rFonts w:ascii="Angsana New" w:hAnsi="Angsana New"/>
                <w:sz w:val="20"/>
                <w:szCs w:val="20"/>
                <w:rtl/>
                <w:cs/>
                <w:lang w:bidi="ar-SA"/>
              </w:rPr>
            </w:pPr>
          </w:p>
        </w:tc>
        <w:tc>
          <w:tcPr>
            <w:tcW w:w="857" w:type="dxa"/>
            <w:tcBorders>
              <w:top w:val="single" w:sz="6" w:space="0" w:color="auto"/>
            </w:tcBorders>
          </w:tcPr>
          <w:p w14:paraId="1EA0718F" w14:textId="77777777" w:rsidR="00190544" w:rsidRPr="001C6A69" w:rsidRDefault="00190544" w:rsidP="00970CA9">
            <w:pPr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A7F7A">
              <w:rPr>
                <w:rFonts w:ascii="Angsana New" w:hAnsi="Angsana New" w:hint="cs"/>
                <w:sz w:val="20"/>
                <w:szCs w:val="20"/>
              </w:rPr>
              <w:t>(</w:t>
            </w:r>
            <w:r w:rsidRPr="001C6A69">
              <w:rPr>
                <w:rFonts w:ascii="Angsana New" w:hAnsi="Angsana New" w:hint="cs"/>
                <w:sz w:val="20"/>
                <w:szCs w:val="20"/>
                <w:cs/>
              </w:rPr>
              <w:t>หลักพัน)</w:t>
            </w:r>
          </w:p>
        </w:tc>
        <w:tc>
          <w:tcPr>
            <w:tcW w:w="142" w:type="dxa"/>
          </w:tcPr>
          <w:p w14:paraId="0C3130C0" w14:textId="77777777" w:rsidR="00190544" w:rsidRPr="0055523E" w:rsidRDefault="00190544" w:rsidP="00970CA9">
            <w:pPr>
              <w:tabs>
                <w:tab w:val="decimal" w:pos="792"/>
              </w:tabs>
              <w:spacing w:line="26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nil"/>
            </w:tcBorders>
          </w:tcPr>
          <w:p w14:paraId="5627F942" w14:textId="77777777" w:rsidR="00190544" w:rsidRPr="0055523E" w:rsidRDefault="00190544" w:rsidP="00970CA9">
            <w:pPr>
              <w:spacing w:line="260" w:lineRule="exact"/>
              <w:ind w:left="57" w:hanging="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A7F7A">
              <w:rPr>
                <w:rFonts w:ascii="Angsana New" w:hAnsi="Angsana New" w:hint="cs"/>
                <w:sz w:val="20"/>
                <w:szCs w:val="20"/>
              </w:rPr>
              <w:t>(</w:t>
            </w:r>
            <w:r w:rsidRPr="001C6A69">
              <w:rPr>
                <w:rFonts w:ascii="Angsana New" w:hAnsi="Angsana New" w:hint="cs"/>
                <w:sz w:val="20"/>
                <w:szCs w:val="20"/>
                <w:cs/>
              </w:rPr>
              <w:t>หลักพัน)</w:t>
            </w:r>
          </w:p>
        </w:tc>
        <w:tc>
          <w:tcPr>
            <w:tcW w:w="136" w:type="dxa"/>
            <w:tcBorders>
              <w:left w:val="nil"/>
              <w:right w:val="nil"/>
            </w:tcBorders>
          </w:tcPr>
          <w:p w14:paraId="56924C11" w14:textId="77777777" w:rsidR="00190544" w:rsidRPr="001C6A69" w:rsidRDefault="00190544" w:rsidP="00970CA9">
            <w:pPr>
              <w:tabs>
                <w:tab w:val="left" w:pos="284"/>
                <w:tab w:val="left" w:pos="3600"/>
                <w:tab w:val="left" w:pos="4500"/>
              </w:tabs>
              <w:spacing w:line="260" w:lineRule="exact"/>
              <w:ind w:left="-113" w:right="272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697" w:type="dxa"/>
            <w:gridSpan w:val="3"/>
            <w:tcBorders>
              <w:left w:val="nil"/>
            </w:tcBorders>
          </w:tcPr>
          <w:p w14:paraId="457D0204" w14:textId="77777777" w:rsidR="00190544" w:rsidRPr="001C6A69" w:rsidRDefault="00190544" w:rsidP="00970CA9">
            <w:pPr>
              <w:spacing w:line="260" w:lineRule="exact"/>
              <w:ind w:right="-57" w:hanging="57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55523E">
              <w:rPr>
                <w:rFonts w:ascii="Angsana New" w:hAnsi="Angsana New" w:hint="cs"/>
                <w:spacing w:val="-4"/>
                <w:sz w:val="20"/>
                <w:szCs w:val="20"/>
              </w:rPr>
              <w:t>(</w:t>
            </w:r>
            <w:r w:rsidRPr="001C6A69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บาทต่อหนึ่งหน่วยเงินตราต่างประเทศ)</w:t>
            </w:r>
          </w:p>
        </w:tc>
      </w:tr>
      <w:tr w:rsidR="0087066B" w:rsidRPr="0055523E" w14:paraId="20A101C1" w14:textId="77777777" w:rsidTr="002218D6">
        <w:trPr>
          <w:gridAfter w:val="1"/>
          <w:wAfter w:w="6" w:type="dxa"/>
          <w:cantSplit/>
          <w:trHeight w:val="179"/>
        </w:trPr>
        <w:tc>
          <w:tcPr>
            <w:tcW w:w="1559" w:type="dxa"/>
          </w:tcPr>
          <w:p w14:paraId="44741604" w14:textId="77777777" w:rsidR="0087066B" w:rsidRPr="001C6A69" w:rsidRDefault="0087066B" w:rsidP="00970CA9">
            <w:pPr>
              <w:spacing w:line="260" w:lineRule="exact"/>
              <w:ind w:right="-147" w:hanging="57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1C6A69">
              <w:rPr>
                <w:rFonts w:ascii="Angsana New" w:hAnsi="Angsana New"/>
                <w:spacing w:val="-4"/>
                <w:sz w:val="20"/>
                <w:szCs w:val="20"/>
                <w:cs/>
              </w:rPr>
              <w:t>ยูโร</w:t>
            </w:r>
          </w:p>
        </w:tc>
        <w:tc>
          <w:tcPr>
            <w:tcW w:w="137" w:type="dxa"/>
          </w:tcPr>
          <w:p w14:paraId="347D65AE" w14:textId="77777777" w:rsidR="0087066B" w:rsidRPr="0055523E" w:rsidRDefault="0087066B" w:rsidP="00970CA9">
            <w:pPr>
              <w:spacing w:line="260" w:lineRule="exact"/>
              <w:ind w:right="90"/>
              <w:jc w:val="right"/>
              <w:rPr>
                <w:rFonts w:ascii="Angsana New" w:hAnsi="Angsana New"/>
                <w:bCs/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</w:tcPr>
          <w:p w14:paraId="49B28FF7" w14:textId="77777777" w:rsidR="0087066B" w:rsidRPr="0055523E" w:rsidRDefault="0087066B" w:rsidP="00970CA9">
            <w:pPr>
              <w:spacing w:line="260" w:lineRule="exact"/>
              <w:ind w:left="-567" w:right="284"/>
              <w:jc w:val="right"/>
              <w:rPr>
                <w:rFonts w:ascii="Angsana New" w:hAnsi="Angsana New"/>
                <w:bCs/>
                <w:sz w:val="20"/>
                <w:szCs w:val="20"/>
              </w:rPr>
            </w:pPr>
            <w:r w:rsidRPr="003A7F7A">
              <w:rPr>
                <w:rFonts w:ascii="Angsana New" w:hAnsi="Angsana New" w:hint="cs"/>
                <w:bCs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14:paraId="6249C2B5" w14:textId="77777777" w:rsidR="0087066B" w:rsidRPr="0055523E" w:rsidRDefault="0087066B" w:rsidP="00970CA9">
            <w:pPr>
              <w:tabs>
                <w:tab w:val="decimal" w:pos="792"/>
              </w:tabs>
              <w:spacing w:line="260" w:lineRule="exact"/>
              <w:ind w:left="-108" w:right="-108"/>
              <w:rPr>
                <w:rFonts w:ascii="Angsana New" w:hAnsi="Angsana New"/>
                <w:sz w:val="20"/>
                <w:szCs w:val="20"/>
                <w:rtl/>
                <w:cs/>
                <w:lang w:bidi="ar-SA"/>
              </w:rPr>
            </w:pPr>
          </w:p>
        </w:tc>
        <w:tc>
          <w:tcPr>
            <w:tcW w:w="854" w:type="dxa"/>
          </w:tcPr>
          <w:p w14:paraId="42BF7AA3" w14:textId="77777777" w:rsidR="0087066B" w:rsidRPr="0055523E" w:rsidRDefault="0087066B" w:rsidP="00970CA9">
            <w:pPr>
              <w:spacing w:line="260" w:lineRule="exact"/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57</w:t>
            </w:r>
          </w:p>
        </w:tc>
        <w:tc>
          <w:tcPr>
            <w:tcW w:w="135" w:type="dxa"/>
          </w:tcPr>
          <w:p w14:paraId="46D093BC" w14:textId="77777777" w:rsidR="0087066B" w:rsidRPr="0055523E" w:rsidRDefault="0087066B" w:rsidP="00970CA9">
            <w:pPr>
              <w:tabs>
                <w:tab w:val="decimal" w:pos="792"/>
              </w:tabs>
              <w:spacing w:line="260" w:lineRule="exact"/>
              <w:ind w:left="-108" w:right="-108"/>
              <w:rPr>
                <w:rFonts w:ascii="Angsana New" w:hAnsi="Angsana New"/>
                <w:sz w:val="20"/>
                <w:szCs w:val="20"/>
                <w:rtl/>
                <w:cs/>
                <w:lang w:bidi="ar-SA"/>
              </w:rPr>
            </w:pPr>
          </w:p>
        </w:tc>
        <w:tc>
          <w:tcPr>
            <w:tcW w:w="857" w:type="dxa"/>
          </w:tcPr>
          <w:p w14:paraId="4AC068F1" w14:textId="77777777" w:rsidR="0087066B" w:rsidRPr="0055523E" w:rsidRDefault="0087066B" w:rsidP="00970CA9">
            <w:pPr>
              <w:tabs>
                <w:tab w:val="left" w:pos="284"/>
                <w:tab w:val="left" w:pos="3600"/>
                <w:tab w:val="left" w:pos="4500"/>
              </w:tabs>
              <w:spacing w:line="260" w:lineRule="exact"/>
              <w:ind w:left="-113" w:right="2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14:paraId="5286B0A1" w14:textId="77777777" w:rsidR="0087066B" w:rsidRPr="0055523E" w:rsidRDefault="0087066B" w:rsidP="00970CA9">
            <w:pPr>
              <w:tabs>
                <w:tab w:val="decimal" w:pos="792"/>
              </w:tabs>
              <w:spacing w:line="26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9" w:type="dxa"/>
            <w:tcBorders>
              <w:left w:val="nil"/>
            </w:tcBorders>
          </w:tcPr>
          <w:p w14:paraId="1432EA7B" w14:textId="31A0518B" w:rsidR="0087066B" w:rsidRPr="0055523E" w:rsidRDefault="0087066B" w:rsidP="00970CA9">
            <w:pPr>
              <w:spacing w:line="260" w:lineRule="exact"/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57</w:t>
            </w:r>
          </w:p>
        </w:tc>
        <w:tc>
          <w:tcPr>
            <w:tcW w:w="136" w:type="dxa"/>
            <w:tcBorders>
              <w:left w:val="nil"/>
              <w:right w:val="nil"/>
            </w:tcBorders>
          </w:tcPr>
          <w:p w14:paraId="005A29EF" w14:textId="77777777" w:rsidR="0087066B" w:rsidRPr="001C6A69" w:rsidRDefault="0087066B" w:rsidP="00970CA9">
            <w:pPr>
              <w:tabs>
                <w:tab w:val="left" w:pos="284"/>
                <w:tab w:val="left" w:pos="3600"/>
                <w:tab w:val="left" w:pos="4500"/>
              </w:tabs>
              <w:spacing w:line="260" w:lineRule="exact"/>
              <w:ind w:left="-113" w:right="272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9" w:type="dxa"/>
            <w:tcBorders>
              <w:left w:val="nil"/>
            </w:tcBorders>
          </w:tcPr>
          <w:p w14:paraId="1E07609C" w14:textId="77777777" w:rsidR="0087066B" w:rsidRPr="0055523E" w:rsidRDefault="0087066B" w:rsidP="00970CA9">
            <w:pPr>
              <w:tabs>
                <w:tab w:val="left" w:pos="284"/>
                <w:tab w:val="left" w:pos="3600"/>
                <w:tab w:val="left" w:pos="4500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36.4949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1C120FA6" w14:textId="77777777" w:rsidR="0087066B" w:rsidRPr="001C6A69" w:rsidRDefault="0087066B" w:rsidP="00970CA9">
            <w:pPr>
              <w:tabs>
                <w:tab w:val="left" w:pos="284"/>
                <w:tab w:val="left" w:pos="3600"/>
                <w:tab w:val="left" w:pos="4500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7BEF2666" w14:textId="77777777" w:rsidR="0087066B" w:rsidRPr="0055523E" w:rsidRDefault="0087066B" w:rsidP="00970CA9">
            <w:pPr>
              <w:tabs>
                <w:tab w:val="left" w:pos="284"/>
                <w:tab w:val="left" w:pos="3600"/>
                <w:tab w:val="left" w:pos="4500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37.2578</w:t>
            </w:r>
          </w:p>
        </w:tc>
      </w:tr>
      <w:tr w:rsidR="0087066B" w:rsidRPr="0055523E" w14:paraId="0179FEB5" w14:textId="77777777" w:rsidTr="002218D6">
        <w:trPr>
          <w:gridAfter w:val="1"/>
          <w:wAfter w:w="6" w:type="dxa"/>
          <w:cantSplit/>
          <w:trHeight w:val="179"/>
        </w:trPr>
        <w:tc>
          <w:tcPr>
            <w:tcW w:w="1559" w:type="dxa"/>
          </w:tcPr>
          <w:p w14:paraId="5BCD15C3" w14:textId="77777777" w:rsidR="0087066B" w:rsidRPr="001C6A69" w:rsidRDefault="0087066B" w:rsidP="00970CA9">
            <w:pPr>
              <w:spacing w:line="260" w:lineRule="exact"/>
              <w:ind w:right="-147" w:hanging="57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1C6A69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ดอลลาร์</w:t>
            </w:r>
            <w:r w:rsidRPr="001C6A69">
              <w:rPr>
                <w:rFonts w:ascii="Angsana New" w:hAnsi="Angsana New"/>
                <w:spacing w:val="-4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137" w:type="dxa"/>
          </w:tcPr>
          <w:p w14:paraId="65C8D312" w14:textId="77777777" w:rsidR="0087066B" w:rsidRPr="0055523E" w:rsidRDefault="0087066B" w:rsidP="00970CA9">
            <w:pPr>
              <w:spacing w:line="260" w:lineRule="exact"/>
              <w:ind w:right="90"/>
              <w:jc w:val="right"/>
              <w:rPr>
                <w:rFonts w:ascii="Angsana New" w:hAnsi="Angsana New"/>
                <w:bCs/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</w:tcPr>
          <w:p w14:paraId="645655B1" w14:textId="77777777" w:rsidR="0087066B" w:rsidRPr="0055523E" w:rsidRDefault="0087066B" w:rsidP="00970CA9">
            <w:pPr>
              <w:spacing w:line="260" w:lineRule="exact"/>
              <w:ind w:right="90"/>
              <w:jc w:val="right"/>
              <w:rPr>
                <w:rFonts w:ascii="Angsana New" w:hAnsi="Angsana New"/>
                <w:bCs/>
                <w:sz w:val="20"/>
                <w:szCs w:val="20"/>
              </w:rPr>
            </w:pPr>
            <w:r w:rsidRPr="0055523E">
              <w:rPr>
                <w:rFonts w:ascii="Angsana New" w:hAnsi="Angsana New"/>
                <w:bCs/>
                <w:sz w:val="20"/>
                <w:szCs w:val="20"/>
              </w:rPr>
              <w:t>1,275</w:t>
            </w:r>
          </w:p>
        </w:tc>
        <w:tc>
          <w:tcPr>
            <w:tcW w:w="142" w:type="dxa"/>
          </w:tcPr>
          <w:p w14:paraId="5F2266AD" w14:textId="77777777" w:rsidR="0087066B" w:rsidRPr="0055523E" w:rsidRDefault="0087066B" w:rsidP="00970CA9">
            <w:pPr>
              <w:tabs>
                <w:tab w:val="decimal" w:pos="792"/>
              </w:tabs>
              <w:spacing w:line="260" w:lineRule="exact"/>
              <w:ind w:left="-108" w:right="-108"/>
              <w:rPr>
                <w:rFonts w:ascii="Angsana New" w:hAnsi="Angsana New"/>
                <w:sz w:val="20"/>
                <w:szCs w:val="20"/>
                <w:rtl/>
                <w:cs/>
                <w:lang w:bidi="ar-SA"/>
              </w:rPr>
            </w:pPr>
          </w:p>
        </w:tc>
        <w:tc>
          <w:tcPr>
            <w:tcW w:w="854" w:type="dxa"/>
          </w:tcPr>
          <w:p w14:paraId="45C9F2F5" w14:textId="77777777" w:rsidR="0087066B" w:rsidRPr="0055523E" w:rsidRDefault="0087066B" w:rsidP="00970CA9">
            <w:pPr>
              <w:spacing w:line="260" w:lineRule="exact"/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12,045</w:t>
            </w:r>
          </w:p>
        </w:tc>
        <w:tc>
          <w:tcPr>
            <w:tcW w:w="135" w:type="dxa"/>
          </w:tcPr>
          <w:p w14:paraId="6F7A815C" w14:textId="77777777" w:rsidR="0087066B" w:rsidRPr="0055523E" w:rsidRDefault="0087066B" w:rsidP="00970CA9">
            <w:pPr>
              <w:tabs>
                <w:tab w:val="decimal" w:pos="792"/>
              </w:tabs>
              <w:spacing w:line="260" w:lineRule="exact"/>
              <w:ind w:left="-108" w:right="-108"/>
              <w:rPr>
                <w:rFonts w:ascii="Angsana New" w:hAnsi="Angsana New"/>
                <w:sz w:val="20"/>
                <w:szCs w:val="20"/>
                <w:rtl/>
                <w:cs/>
                <w:lang w:bidi="ar-SA"/>
              </w:rPr>
            </w:pPr>
          </w:p>
        </w:tc>
        <w:tc>
          <w:tcPr>
            <w:tcW w:w="857" w:type="dxa"/>
          </w:tcPr>
          <w:p w14:paraId="49C196E4" w14:textId="77777777" w:rsidR="0087066B" w:rsidRPr="0055523E" w:rsidRDefault="0087066B" w:rsidP="00970CA9">
            <w:pPr>
              <w:tabs>
                <w:tab w:val="left" w:pos="284"/>
                <w:tab w:val="left" w:pos="3600"/>
                <w:tab w:val="left" w:pos="4500"/>
              </w:tabs>
              <w:spacing w:line="260" w:lineRule="exact"/>
              <w:ind w:left="-113" w:right="2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14:paraId="22C67508" w14:textId="77777777" w:rsidR="0087066B" w:rsidRPr="0055523E" w:rsidRDefault="0087066B" w:rsidP="00970CA9">
            <w:pPr>
              <w:tabs>
                <w:tab w:val="decimal" w:pos="792"/>
              </w:tabs>
              <w:spacing w:line="26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9" w:type="dxa"/>
            <w:tcBorders>
              <w:left w:val="nil"/>
            </w:tcBorders>
          </w:tcPr>
          <w:p w14:paraId="32848355" w14:textId="77777777" w:rsidR="0087066B" w:rsidRPr="0055523E" w:rsidRDefault="0087066B" w:rsidP="00970CA9">
            <w:pPr>
              <w:spacing w:line="260" w:lineRule="exact"/>
              <w:ind w:right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11,598</w:t>
            </w:r>
          </w:p>
        </w:tc>
        <w:tc>
          <w:tcPr>
            <w:tcW w:w="136" w:type="dxa"/>
            <w:tcBorders>
              <w:left w:val="nil"/>
              <w:right w:val="nil"/>
            </w:tcBorders>
          </w:tcPr>
          <w:p w14:paraId="20AF1C09" w14:textId="77777777" w:rsidR="0087066B" w:rsidRPr="001C6A69" w:rsidRDefault="0087066B" w:rsidP="00970CA9">
            <w:pPr>
              <w:tabs>
                <w:tab w:val="left" w:pos="284"/>
                <w:tab w:val="left" w:pos="3600"/>
                <w:tab w:val="left" w:pos="4500"/>
              </w:tabs>
              <w:spacing w:line="260" w:lineRule="exact"/>
              <w:ind w:left="-113" w:right="272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9" w:type="dxa"/>
            <w:tcBorders>
              <w:left w:val="nil"/>
            </w:tcBorders>
          </w:tcPr>
          <w:p w14:paraId="78D35C09" w14:textId="77777777" w:rsidR="0087066B" w:rsidRPr="0055523E" w:rsidRDefault="0087066B" w:rsidP="00970CA9">
            <w:pPr>
              <w:tabs>
                <w:tab w:val="left" w:pos="284"/>
                <w:tab w:val="left" w:pos="3600"/>
                <w:tab w:val="left" w:pos="4500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29.8674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5F7EAC25" w14:textId="77777777" w:rsidR="0087066B" w:rsidRPr="001C6A69" w:rsidRDefault="0087066B" w:rsidP="00970CA9">
            <w:pPr>
              <w:tabs>
                <w:tab w:val="left" w:pos="284"/>
                <w:tab w:val="left" w:pos="3600"/>
                <w:tab w:val="left" w:pos="4500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199EF06B" w14:textId="77777777" w:rsidR="0087066B" w:rsidRPr="0055523E" w:rsidRDefault="0087066B" w:rsidP="00970CA9">
            <w:pPr>
              <w:tabs>
                <w:tab w:val="left" w:pos="284"/>
                <w:tab w:val="left" w:pos="3600"/>
                <w:tab w:val="left" w:pos="4500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523E">
              <w:rPr>
                <w:rFonts w:ascii="Angsana New" w:hAnsi="Angsana New"/>
                <w:sz w:val="20"/>
                <w:szCs w:val="20"/>
              </w:rPr>
              <w:t>30.2068</w:t>
            </w:r>
          </w:p>
        </w:tc>
      </w:tr>
    </w:tbl>
    <w:p w14:paraId="24D89B7A" w14:textId="77777777" w:rsidR="00970CA9" w:rsidRPr="0055523E" w:rsidRDefault="00970CA9" w:rsidP="00190544">
      <w:pPr>
        <w:tabs>
          <w:tab w:val="left" w:pos="1418"/>
          <w:tab w:val="left" w:pos="8738"/>
        </w:tabs>
        <w:spacing w:line="380" w:lineRule="exact"/>
        <w:ind w:left="851" w:right="28" w:firstLine="590"/>
        <w:jc w:val="thaiDistribute"/>
        <w:rPr>
          <w:rFonts w:ascii="Angsana New" w:eastAsia="Cordia New" w:hAnsi="Angsana New"/>
          <w:sz w:val="32"/>
          <w:szCs w:val="32"/>
          <w:lang w:eastAsia="x-none"/>
        </w:rPr>
      </w:pPr>
    </w:p>
    <w:p w14:paraId="1ED72AF8" w14:textId="0D406500" w:rsidR="00190544" w:rsidRPr="0055523E" w:rsidRDefault="00190544" w:rsidP="00190544">
      <w:pPr>
        <w:tabs>
          <w:tab w:val="left" w:pos="1418"/>
          <w:tab w:val="left" w:pos="8738"/>
        </w:tabs>
        <w:spacing w:line="380" w:lineRule="exact"/>
        <w:ind w:left="851" w:right="28" w:firstLine="590"/>
        <w:jc w:val="thaiDistribute"/>
        <w:rPr>
          <w:rFonts w:ascii="Angsana New" w:eastAsia="Cordia New" w:hAnsi="Angsana New"/>
          <w:sz w:val="32"/>
          <w:szCs w:val="32"/>
          <w:lang w:eastAsia="x-none"/>
        </w:rPr>
      </w:pPr>
      <w:r w:rsidRPr="001C6A69">
        <w:rPr>
          <w:rFonts w:ascii="Angsana New" w:eastAsia="Cordia New" w:hAnsi="Angsana New"/>
          <w:sz w:val="32"/>
          <w:szCs w:val="32"/>
          <w:cs/>
          <w:lang w:eastAsia="x-none"/>
        </w:rPr>
        <w:t xml:space="preserve">ณ วันที่ </w:t>
      </w:r>
      <w:r w:rsidRPr="0055523E">
        <w:rPr>
          <w:rFonts w:ascii="Angsana New" w:eastAsia="Cordia New" w:hAnsi="Angsana New"/>
          <w:sz w:val="32"/>
          <w:szCs w:val="32"/>
          <w:lang w:eastAsia="x-none"/>
        </w:rPr>
        <w:t xml:space="preserve">31 </w:t>
      </w:r>
      <w:r w:rsidRPr="001C6A69">
        <w:rPr>
          <w:rFonts w:ascii="Angsana New" w:eastAsia="Cordia New" w:hAnsi="Angsana New"/>
          <w:sz w:val="32"/>
          <w:szCs w:val="32"/>
          <w:cs/>
          <w:lang w:eastAsia="x-none"/>
        </w:rPr>
        <w:t xml:space="preserve">ธันวาคม </w:t>
      </w:r>
      <w:r w:rsidRPr="0055523E">
        <w:rPr>
          <w:rFonts w:ascii="Angsana New" w:eastAsia="Cordia New" w:hAnsi="Angsana New"/>
          <w:sz w:val="32"/>
          <w:szCs w:val="32"/>
          <w:lang w:eastAsia="x-none"/>
        </w:rPr>
        <w:t>2564</w:t>
      </w:r>
      <w:r w:rsidRPr="001C6A69">
        <w:rPr>
          <w:rFonts w:ascii="Angsana New" w:eastAsia="Cordia New" w:hAnsi="Angsana New" w:hint="cs"/>
          <w:sz w:val="32"/>
          <w:szCs w:val="32"/>
          <w:cs/>
          <w:lang w:eastAsia="x-none"/>
        </w:rPr>
        <w:t xml:space="preserve"> และ </w:t>
      </w:r>
      <w:r w:rsidRPr="0055523E">
        <w:rPr>
          <w:rFonts w:ascii="Angsana New" w:eastAsia="Cordia New" w:hAnsi="Angsana New"/>
          <w:sz w:val="32"/>
          <w:szCs w:val="32"/>
          <w:lang w:eastAsia="x-none"/>
        </w:rPr>
        <w:t xml:space="preserve">2563 </w:t>
      </w:r>
      <w:r w:rsidRPr="0055523E">
        <w:rPr>
          <w:rFonts w:ascii="Angsana New" w:eastAsia="Cordia New" w:hAnsi="Angsana New"/>
          <w:sz w:val="32"/>
          <w:szCs w:val="32"/>
          <w:cs/>
          <w:lang w:eastAsia="x-none"/>
        </w:rPr>
        <w:t>บริษัทมีสัญญาซื้อ</w:t>
      </w:r>
      <w:r w:rsidRPr="0055523E">
        <w:rPr>
          <w:rFonts w:ascii="Angsana New" w:eastAsia="Cordia New" w:hAnsi="Angsana New" w:hint="cs"/>
          <w:sz w:val="32"/>
          <w:szCs w:val="32"/>
          <w:cs/>
          <w:lang w:eastAsia="x-none"/>
        </w:rPr>
        <w:t>และขาย</w:t>
      </w:r>
      <w:r w:rsidRPr="0055523E">
        <w:rPr>
          <w:rFonts w:ascii="Angsana New" w:eastAsia="Cordia New" w:hAnsi="Angsana New"/>
          <w:sz w:val="32"/>
          <w:szCs w:val="32"/>
          <w:cs/>
          <w:lang w:eastAsia="x-none"/>
        </w:rPr>
        <w:t>เงินตราต่างประเทศล่วงหน้าหลายฉบับกับธนาคารในประเทศ</w:t>
      </w:r>
      <w:r w:rsidRPr="0055523E">
        <w:rPr>
          <w:rFonts w:ascii="Angsana New" w:eastAsia="Cordia New" w:hAnsi="Angsana New" w:hint="cs"/>
          <w:sz w:val="32"/>
          <w:szCs w:val="32"/>
          <w:cs/>
          <w:lang w:eastAsia="x-none"/>
        </w:rPr>
        <w:t>หลาย</w:t>
      </w:r>
      <w:r w:rsidRPr="0055523E">
        <w:rPr>
          <w:rFonts w:ascii="Angsana New" w:eastAsia="Cordia New" w:hAnsi="Angsana New"/>
          <w:sz w:val="32"/>
          <w:szCs w:val="32"/>
          <w:cs/>
          <w:lang w:eastAsia="x-none"/>
        </w:rPr>
        <w:t>แห่ง</w:t>
      </w:r>
      <w:r w:rsidR="00970CA9" w:rsidRPr="0055523E">
        <w:rPr>
          <w:rFonts w:ascii="Angsana New" w:eastAsia="Cordia New" w:hAnsi="Angsana New" w:hint="cs"/>
          <w:sz w:val="32"/>
          <w:szCs w:val="32"/>
          <w:cs/>
          <w:lang w:eastAsia="x-none"/>
        </w:rPr>
        <w:t xml:space="preserve"> </w:t>
      </w:r>
      <w:r w:rsidRPr="0055523E">
        <w:rPr>
          <w:rFonts w:ascii="Angsana New" w:eastAsia="Cordia New" w:hAnsi="Angsana New" w:hint="cs"/>
          <w:sz w:val="32"/>
          <w:szCs w:val="32"/>
          <w:cs/>
          <w:lang w:eastAsia="x-none"/>
        </w:rPr>
        <w:t>โดยมีรายละเอียดและอัตราแลกเปลี่ยนตามสัญญาซื้อและขายเงินตราต่างประเทศล่วงหน้า ดังนี้</w:t>
      </w:r>
    </w:p>
    <w:tbl>
      <w:tblPr>
        <w:tblW w:w="836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1"/>
        <w:gridCol w:w="1276"/>
        <w:gridCol w:w="141"/>
        <w:gridCol w:w="1247"/>
        <w:gridCol w:w="134"/>
        <w:gridCol w:w="1247"/>
        <w:gridCol w:w="134"/>
        <w:gridCol w:w="1634"/>
      </w:tblGrid>
      <w:tr w:rsidR="005546C1" w:rsidRPr="0055523E" w14:paraId="6A057CE1" w14:textId="77777777" w:rsidTr="003A7F7A">
        <w:trPr>
          <w:cantSplit/>
        </w:trPr>
        <w:tc>
          <w:tcPr>
            <w:tcW w:w="2551" w:type="dxa"/>
            <w:shd w:val="clear" w:color="auto" w:fill="auto"/>
          </w:tcPr>
          <w:p w14:paraId="2958BA4E" w14:textId="77777777" w:rsidR="005546C1" w:rsidRPr="0055523E" w:rsidRDefault="005546C1" w:rsidP="005546C1">
            <w:pPr>
              <w:spacing w:line="300" w:lineRule="exact"/>
              <w:ind w:left="-57" w:right="-57"/>
              <w:rPr>
                <w:rFonts w:ascii="Angsana New" w:hAnsi="Angsana New"/>
                <w:sz w:val="24"/>
                <w:szCs w:val="24"/>
                <w:cs/>
              </w:rPr>
            </w:pPr>
            <w:bookmarkStart w:id="8" w:name="_Hlk96614155"/>
          </w:p>
        </w:tc>
        <w:tc>
          <w:tcPr>
            <w:tcW w:w="1276" w:type="dxa"/>
          </w:tcPr>
          <w:p w14:paraId="4BEFFF07" w14:textId="77777777" w:rsidR="005546C1" w:rsidRPr="0055523E" w:rsidRDefault="005546C1" w:rsidP="005546C1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51178E54" w14:textId="77777777" w:rsidR="005546C1" w:rsidRPr="0055523E" w:rsidRDefault="005546C1" w:rsidP="005546C1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2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C6A27E5" w14:textId="19742C7A" w:rsidR="005546C1" w:rsidRPr="0055523E" w:rsidRDefault="00A42B8F" w:rsidP="005546C1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พัน</w:t>
            </w:r>
            <w:r w:rsidR="005546C1" w:rsidRPr="001C6A6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4" w:type="dxa"/>
          </w:tcPr>
          <w:p w14:paraId="0F896C10" w14:textId="77777777" w:rsidR="005546C1" w:rsidRPr="0055523E" w:rsidRDefault="005546C1" w:rsidP="005546C1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34" w:type="dxa"/>
          </w:tcPr>
          <w:p w14:paraId="26035CA2" w14:textId="77777777" w:rsidR="005546C1" w:rsidRPr="001C6A69" w:rsidRDefault="005546C1" w:rsidP="005546C1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5546C1" w:rsidRPr="0055523E" w14:paraId="4219D4AC" w14:textId="77777777" w:rsidTr="003A7F7A">
        <w:trPr>
          <w:cantSplit/>
        </w:trPr>
        <w:tc>
          <w:tcPr>
            <w:tcW w:w="2551" w:type="dxa"/>
            <w:shd w:val="clear" w:color="auto" w:fill="auto"/>
          </w:tcPr>
          <w:p w14:paraId="2F98F6A0" w14:textId="77777777" w:rsidR="005546C1" w:rsidRPr="0055523E" w:rsidRDefault="005546C1" w:rsidP="005546C1">
            <w:pPr>
              <w:spacing w:line="300" w:lineRule="exact"/>
              <w:ind w:left="-57" w:right="-5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1A3A2022" w14:textId="3836CF23" w:rsidR="005546C1" w:rsidRPr="0055523E" w:rsidRDefault="005546C1" w:rsidP="005546C1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 w:hint="cs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41" w:type="dxa"/>
          </w:tcPr>
          <w:p w14:paraId="42EF812F" w14:textId="77777777" w:rsidR="005546C1" w:rsidRPr="0055523E" w:rsidRDefault="005546C1" w:rsidP="005546C1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C940AE" w14:textId="2B0CB655" w:rsidR="005546C1" w:rsidRPr="0055523E" w:rsidRDefault="005546C1" w:rsidP="005546C1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งบการเงินรวม/งบการเงินเฉพะกิจการ</w:t>
            </w:r>
          </w:p>
        </w:tc>
        <w:tc>
          <w:tcPr>
            <w:tcW w:w="134" w:type="dxa"/>
          </w:tcPr>
          <w:p w14:paraId="3FC326AF" w14:textId="77777777" w:rsidR="005546C1" w:rsidRPr="0055523E" w:rsidRDefault="005546C1" w:rsidP="005546C1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34" w:type="dxa"/>
          </w:tcPr>
          <w:p w14:paraId="3CAFDF64" w14:textId="6A354A6B" w:rsidR="005546C1" w:rsidRPr="001C6A69" w:rsidRDefault="003A7F7A" w:rsidP="005546C1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 w:hint="cs"/>
                <w:sz w:val="24"/>
                <w:szCs w:val="24"/>
                <w:cs/>
              </w:rPr>
              <w:t>อัตราแลกเปลี่ยน</w:t>
            </w:r>
          </w:p>
        </w:tc>
      </w:tr>
      <w:tr w:rsidR="005546C1" w:rsidRPr="0055523E" w14:paraId="314B2B83" w14:textId="3F5A9BE9" w:rsidTr="003A7F7A">
        <w:trPr>
          <w:cantSplit/>
        </w:trPr>
        <w:tc>
          <w:tcPr>
            <w:tcW w:w="2551" w:type="dxa"/>
            <w:shd w:val="clear" w:color="auto" w:fill="auto"/>
          </w:tcPr>
          <w:p w14:paraId="78C66192" w14:textId="77777777" w:rsidR="005546C1" w:rsidRPr="0055523E" w:rsidRDefault="005546C1" w:rsidP="005546C1">
            <w:pPr>
              <w:spacing w:line="300" w:lineRule="exact"/>
              <w:ind w:left="-57" w:right="-5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E8D6370" w14:textId="4B1883C7" w:rsidR="005546C1" w:rsidRPr="0055523E" w:rsidRDefault="005546C1" w:rsidP="005546C1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 w:hint="cs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1" w:type="dxa"/>
          </w:tcPr>
          <w:p w14:paraId="3B960CCA" w14:textId="77777777" w:rsidR="005546C1" w:rsidRPr="0055523E" w:rsidRDefault="005546C1" w:rsidP="005546C1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D9A03F0" w14:textId="7665D47F" w:rsidR="005546C1" w:rsidRPr="0055523E" w:rsidRDefault="005546C1" w:rsidP="005546C1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6A69">
              <w:rPr>
                <w:rFonts w:ascii="Angsana New" w:hAnsi="Angsana New" w:hint="cs"/>
                <w:sz w:val="24"/>
                <w:szCs w:val="24"/>
                <w:cs/>
              </w:rPr>
              <w:t>มูลค่าตามสัญญา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8960F97" w14:textId="77777777" w:rsidR="005546C1" w:rsidRPr="0055523E" w:rsidRDefault="005546C1" w:rsidP="005546C1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FE0E202" w14:textId="77777777" w:rsidR="005546C1" w:rsidRPr="0055523E" w:rsidRDefault="005546C1" w:rsidP="005546C1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6A69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4" w:type="dxa"/>
          </w:tcPr>
          <w:p w14:paraId="3DE43380" w14:textId="77777777" w:rsidR="005546C1" w:rsidRPr="0055523E" w:rsidRDefault="005546C1" w:rsidP="005546C1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34" w:type="dxa"/>
            <w:tcBorders>
              <w:bottom w:val="single" w:sz="6" w:space="0" w:color="auto"/>
            </w:tcBorders>
          </w:tcPr>
          <w:p w14:paraId="74B98757" w14:textId="5BF1E6EF" w:rsidR="005546C1" w:rsidRPr="001C6A69" w:rsidRDefault="00A42B8F" w:rsidP="005546C1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 w:hint="cs"/>
                <w:sz w:val="24"/>
                <w:szCs w:val="24"/>
                <w:cs/>
              </w:rPr>
              <w:t>ตามสัญญา</w:t>
            </w:r>
          </w:p>
        </w:tc>
      </w:tr>
      <w:tr w:rsidR="005546C1" w:rsidRPr="0055523E" w14:paraId="49EE41C0" w14:textId="77777777" w:rsidTr="003A7F7A">
        <w:trPr>
          <w:cantSplit/>
        </w:trPr>
        <w:tc>
          <w:tcPr>
            <w:tcW w:w="2551" w:type="dxa"/>
            <w:shd w:val="clear" w:color="auto" w:fill="auto"/>
          </w:tcPr>
          <w:p w14:paraId="330B2DA1" w14:textId="04E37103" w:rsidR="005546C1" w:rsidRPr="0055523E" w:rsidRDefault="00A42B8F" w:rsidP="005546C1">
            <w:pPr>
              <w:spacing w:line="300" w:lineRule="exact"/>
              <w:ind w:right="-145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ปี</w:t>
            </w:r>
            <w:r w:rsidR="005546C1" w:rsidRPr="001C6A69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  <w:r w:rsidR="005546C1" w:rsidRPr="0055523E">
              <w:rPr>
                <w:rFonts w:ascii="Angsana New" w:hAnsi="Angsana New"/>
                <w:color w:val="000000"/>
                <w:sz w:val="24"/>
                <w:szCs w:val="24"/>
              </w:rPr>
              <w:t>256</w:t>
            </w:r>
            <w:r w:rsidR="005546C1" w:rsidRPr="003A7F7A">
              <w:rPr>
                <w:rFonts w:ascii="Angsana New" w:hAnsi="Angsana New" w:hint="cs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EE23F65" w14:textId="77777777" w:rsidR="005546C1" w:rsidRPr="0055523E" w:rsidRDefault="005546C1" w:rsidP="005546C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58A6F196" w14:textId="77777777" w:rsidR="005546C1" w:rsidRPr="0055523E" w:rsidRDefault="005546C1" w:rsidP="005546C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shd w:val="clear" w:color="auto" w:fill="auto"/>
          </w:tcPr>
          <w:p w14:paraId="178EF6EA" w14:textId="77777777" w:rsidR="005546C1" w:rsidRPr="001C6A69" w:rsidRDefault="005546C1" w:rsidP="005546C1">
            <w:pPr>
              <w:autoSpaceDE w:val="0"/>
              <w:autoSpaceDN w:val="0"/>
              <w:adjustRightInd w:val="0"/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62A3264E" w14:textId="77777777" w:rsidR="005546C1" w:rsidRPr="0055523E" w:rsidRDefault="005546C1" w:rsidP="005546C1">
            <w:pPr>
              <w:autoSpaceDE w:val="0"/>
              <w:autoSpaceDN w:val="0"/>
              <w:adjustRightInd w:val="0"/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28015A20" w14:textId="77777777" w:rsidR="005546C1" w:rsidRPr="0055523E" w:rsidRDefault="005546C1" w:rsidP="005546C1">
            <w:pPr>
              <w:autoSpaceDE w:val="0"/>
              <w:autoSpaceDN w:val="0"/>
              <w:adjustRightInd w:val="0"/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56EB44A8" w14:textId="77777777" w:rsidR="005546C1" w:rsidRPr="0055523E" w:rsidRDefault="005546C1" w:rsidP="005546C1">
            <w:pPr>
              <w:autoSpaceDE w:val="0"/>
              <w:autoSpaceDN w:val="0"/>
              <w:adjustRightInd w:val="0"/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34" w:type="dxa"/>
            <w:tcBorders>
              <w:top w:val="single" w:sz="6" w:space="0" w:color="auto"/>
            </w:tcBorders>
          </w:tcPr>
          <w:p w14:paraId="1AB5C25E" w14:textId="77777777" w:rsidR="005546C1" w:rsidRPr="001C6A69" w:rsidRDefault="005546C1" w:rsidP="005546C1">
            <w:pPr>
              <w:autoSpaceDE w:val="0"/>
              <w:autoSpaceDN w:val="0"/>
              <w:adjustRightInd w:val="0"/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5546C1" w:rsidRPr="0055523E" w14:paraId="0FEADCCE" w14:textId="068A8E01" w:rsidTr="003A7F7A">
        <w:trPr>
          <w:cantSplit/>
        </w:trPr>
        <w:tc>
          <w:tcPr>
            <w:tcW w:w="2551" w:type="dxa"/>
            <w:shd w:val="clear" w:color="auto" w:fill="auto"/>
          </w:tcPr>
          <w:p w14:paraId="1E35FABF" w14:textId="76771B1A" w:rsidR="005546C1" w:rsidRPr="001C6A69" w:rsidRDefault="005546C1" w:rsidP="005546C1">
            <w:pPr>
              <w:spacing w:line="300" w:lineRule="exact"/>
              <w:ind w:right="-145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 w:hint="cs"/>
                <w:sz w:val="24"/>
                <w:szCs w:val="24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276" w:type="dxa"/>
          </w:tcPr>
          <w:p w14:paraId="58075173" w14:textId="7CD49D10" w:rsidR="005546C1" w:rsidRPr="0055523E" w:rsidRDefault="005546C1" w:rsidP="005546C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A7F7A">
              <w:rPr>
                <w:rFonts w:ascii="Angsana New" w:hAnsi="Angsana New" w:hint="cs"/>
                <w:sz w:val="24"/>
                <w:szCs w:val="24"/>
              </w:rPr>
              <w:t>3.51</w:t>
            </w:r>
            <w:r w:rsidR="003A7F7A" w:rsidRPr="001C6A69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3A7F7A" w:rsidRPr="001C6A6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ดอลลาร์สหรัฐอเมริกา</w:t>
            </w:r>
          </w:p>
        </w:tc>
        <w:tc>
          <w:tcPr>
            <w:tcW w:w="141" w:type="dxa"/>
          </w:tcPr>
          <w:p w14:paraId="2E3CBF25" w14:textId="77777777" w:rsidR="005546C1" w:rsidRPr="001C6A69" w:rsidRDefault="005546C1" w:rsidP="005546C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shd w:val="clear" w:color="auto" w:fill="auto"/>
          </w:tcPr>
          <w:p w14:paraId="17E13CD8" w14:textId="5E0A6719" w:rsidR="005546C1" w:rsidRPr="001C6A69" w:rsidRDefault="005546C1" w:rsidP="00A42B8F">
            <w:pPr>
              <w:autoSpaceDE w:val="0"/>
              <w:autoSpaceDN w:val="0"/>
              <w:adjustRightInd w:val="0"/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A7F7A">
              <w:rPr>
                <w:rFonts w:ascii="Angsana New" w:hAnsi="Angsana New" w:hint="cs"/>
                <w:sz w:val="24"/>
                <w:szCs w:val="24"/>
              </w:rPr>
              <w:t>116</w:t>
            </w:r>
            <w:r w:rsidRPr="0055523E">
              <w:rPr>
                <w:rFonts w:ascii="Angsana New" w:hAnsi="Angsana New"/>
                <w:sz w:val="24"/>
                <w:szCs w:val="24"/>
              </w:rPr>
              <w:t>,45</w:t>
            </w:r>
            <w:r w:rsidR="00A42B8F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34" w:type="dxa"/>
            <w:shd w:val="clear" w:color="auto" w:fill="auto"/>
          </w:tcPr>
          <w:p w14:paraId="36E7DA93" w14:textId="77777777" w:rsidR="005546C1" w:rsidRPr="0055523E" w:rsidRDefault="005546C1" w:rsidP="00A42B8F">
            <w:pPr>
              <w:autoSpaceDE w:val="0"/>
              <w:autoSpaceDN w:val="0"/>
              <w:adjustRightInd w:val="0"/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77B90467" w14:textId="4C8165B5" w:rsidR="005546C1" w:rsidRPr="0055523E" w:rsidRDefault="005546C1" w:rsidP="00A42B8F">
            <w:pPr>
              <w:autoSpaceDE w:val="0"/>
              <w:autoSpaceDN w:val="0"/>
              <w:adjustRightInd w:val="0"/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7F7A">
              <w:rPr>
                <w:rFonts w:ascii="Angsana New" w:hAnsi="Angsana New" w:hint="cs"/>
                <w:sz w:val="24"/>
                <w:szCs w:val="24"/>
              </w:rPr>
              <w:t>117</w:t>
            </w:r>
            <w:r w:rsidRPr="0055523E">
              <w:rPr>
                <w:rFonts w:ascii="Angsana New" w:hAnsi="Angsana New"/>
                <w:sz w:val="24"/>
                <w:szCs w:val="24"/>
              </w:rPr>
              <w:t>,</w:t>
            </w:r>
            <w:r w:rsidRPr="003A7F7A">
              <w:rPr>
                <w:rFonts w:ascii="Angsana New" w:hAnsi="Angsana New" w:hint="cs"/>
                <w:sz w:val="24"/>
                <w:szCs w:val="24"/>
              </w:rPr>
              <w:t>454</w:t>
            </w:r>
          </w:p>
        </w:tc>
        <w:tc>
          <w:tcPr>
            <w:tcW w:w="134" w:type="dxa"/>
          </w:tcPr>
          <w:p w14:paraId="6FAC2EB6" w14:textId="77777777" w:rsidR="005546C1" w:rsidRPr="0055523E" w:rsidRDefault="005546C1" w:rsidP="005546C1">
            <w:pPr>
              <w:autoSpaceDE w:val="0"/>
              <w:autoSpaceDN w:val="0"/>
              <w:adjustRightInd w:val="0"/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34" w:type="dxa"/>
          </w:tcPr>
          <w:p w14:paraId="707421CF" w14:textId="2CAE5773" w:rsidR="005546C1" w:rsidRPr="001C6A69" w:rsidRDefault="005546C1" w:rsidP="00C84B63">
            <w:pPr>
              <w:autoSpaceDE w:val="0"/>
              <w:autoSpaceDN w:val="0"/>
              <w:adjustRightInd w:val="0"/>
              <w:spacing w:line="300" w:lineRule="exact"/>
              <w:ind w:lef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 w:hint="cs"/>
                <w:sz w:val="24"/>
                <w:szCs w:val="24"/>
                <w:cs/>
              </w:rPr>
              <w:t xml:space="preserve">อัตรา </w:t>
            </w:r>
            <w:r w:rsidRPr="0055523E">
              <w:rPr>
                <w:rFonts w:ascii="Angsana New" w:hAnsi="Angsana New"/>
                <w:sz w:val="24"/>
                <w:szCs w:val="24"/>
              </w:rPr>
              <w:t xml:space="preserve">32.63 - 33.4620  </w:t>
            </w:r>
            <w:r w:rsidRPr="001C6A69">
              <w:rPr>
                <w:rFonts w:ascii="Angsana New" w:hAnsi="Angsana New" w:hint="cs"/>
                <w:sz w:val="24"/>
                <w:szCs w:val="24"/>
                <w:cs/>
              </w:rPr>
              <w:t>ดอลลาร์สหรัฐอเมริกา</w:t>
            </w:r>
          </w:p>
        </w:tc>
      </w:tr>
      <w:tr w:rsidR="005546C1" w:rsidRPr="0055523E" w14:paraId="41EE6013" w14:textId="77777777" w:rsidTr="003A7F7A">
        <w:trPr>
          <w:cantSplit/>
        </w:trPr>
        <w:tc>
          <w:tcPr>
            <w:tcW w:w="2551" w:type="dxa"/>
            <w:shd w:val="clear" w:color="auto" w:fill="auto"/>
          </w:tcPr>
          <w:p w14:paraId="75B88B73" w14:textId="2A2F0671" w:rsidR="005546C1" w:rsidRPr="0055523E" w:rsidRDefault="00A42B8F" w:rsidP="005546C1">
            <w:pPr>
              <w:spacing w:line="300" w:lineRule="exact"/>
              <w:ind w:right="-145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ปี</w:t>
            </w:r>
            <w:r w:rsidR="005546C1" w:rsidRPr="001C6A69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  <w:r w:rsidR="005546C1" w:rsidRPr="0055523E">
              <w:rPr>
                <w:rFonts w:ascii="Angsana New" w:hAnsi="Angsana New"/>
                <w:color w:val="000000"/>
                <w:sz w:val="24"/>
                <w:szCs w:val="24"/>
              </w:rPr>
              <w:t>256</w:t>
            </w:r>
            <w:r w:rsidR="005546C1" w:rsidRPr="003A7F7A">
              <w:rPr>
                <w:rFonts w:ascii="Angsana New" w:hAnsi="Angsana New" w:hint="cs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43CAB74F" w14:textId="77777777" w:rsidR="005546C1" w:rsidRPr="0055523E" w:rsidRDefault="005546C1" w:rsidP="005546C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52E72757" w14:textId="77777777" w:rsidR="005546C1" w:rsidRPr="0055523E" w:rsidRDefault="005546C1" w:rsidP="005546C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shd w:val="clear" w:color="auto" w:fill="auto"/>
          </w:tcPr>
          <w:p w14:paraId="08DD260D" w14:textId="77777777" w:rsidR="005546C1" w:rsidRPr="001C6A69" w:rsidRDefault="005546C1" w:rsidP="00A42B8F">
            <w:pPr>
              <w:autoSpaceDE w:val="0"/>
              <w:autoSpaceDN w:val="0"/>
              <w:adjustRightInd w:val="0"/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2709745A" w14:textId="77777777" w:rsidR="005546C1" w:rsidRPr="0055523E" w:rsidRDefault="005546C1" w:rsidP="00A42B8F">
            <w:pPr>
              <w:autoSpaceDE w:val="0"/>
              <w:autoSpaceDN w:val="0"/>
              <w:adjustRightInd w:val="0"/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30C159F1" w14:textId="77777777" w:rsidR="005546C1" w:rsidRPr="0055523E" w:rsidRDefault="005546C1" w:rsidP="00A42B8F">
            <w:pPr>
              <w:autoSpaceDE w:val="0"/>
              <w:autoSpaceDN w:val="0"/>
              <w:adjustRightInd w:val="0"/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04A443B4" w14:textId="77777777" w:rsidR="005546C1" w:rsidRPr="0055523E" w:rsidRDefault="005546C1" w:rsidP="005546C1">
            <w:pPr>
              <w:autoSpaceDE w:val="0"/>
              <w:autoSpaceDN w:val="0"/>
              <w:adjustRightInd w:val="0"/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34" w:type="dxa"/>
          </w:tcPr>
          <w:p w14:paraId="2CC5F901" w14:textId="77777777" w:rsidR="005546C1" w:rsidRPr="001C6A69" w:rsidRDefault="005546C1" w:rsidP="00C84B63">
            <w:pPr>
              <w:autoSpaceDE w:val="0"/>
              <w:autoSpaceDN w:val="0"/>
              <w:adjustRightInd w:val="0"/>
              <w:spacing w:line="300" w:lineRule="exact"/>
              <w:ind w:lef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5546C1" w:rsidRPr="0055523E" w14:paraId="6545C807" w14:textId="77777777" w:rsidTr="003A7F7A">
        <w:trPr>
          <w:cantSplit/>
        </w:trPr>
        <w:tc>
          <w:tcPr>
            <w:tcW w:w="2551" w:type="dxa"/>
            <w:shd w:val="clear" w:color="auto" w:fill="auto"/>
          </w:tcPr>
          <w:p w14:paraId="7E8B0A0F" w14:textId="59C4A884" w:rsidR="005546C1" w:rsidRPr="001C6A69" w:rsidRDefault="005546C1" w:rsidP="005546C1">
            <w:pPr>
              <w:spacing w:line="300" w:lineRule="exact"/>
              <w:ind w:right="-145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276" w:type="dxa"/>
          </w:tcPr>
          <w:p w14:paraId="370DE2DA" w14:textId="52FE681A" w:rsidR="005546C1" w:rsidRPr="0055523E" w:rsidRDefault="005546C1" w:rsidP="005546C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A7F7A">
              <w:rPr>
                <w:rFonts w:ascii="Angsana New" w:hAnsi="Angsana New" w:hint="cs"/>
                <w:sz w:val="24"/>
                <w:szCs w:val="24"/>
              </w:rPr>
              <w:t>7.93</w:t>
            </w:r>
            <w:r w:rsidR="003A7F7A" w:rsidRPr="003A7F7A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="003A7F7A" w:rsidRPr="001C6A6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ดอลลาร์สหรัฐอเมริกา</w:t>
            </w:r>
          </w:p>
        </w:tc>
        <w:tc>
          <w:tcPr>
            <w:tcW w:w="141" w:type="dxa"/>
          </w:tcPr>
          <w:p w14:paraId="2AC49359" w14:textId="77777777" w:rsidR="005546C1" w:rsidRPr="001C6A69" w:rsidRDefault="005546C1" w:rsidP="005546C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shd w:val="clear" w:color="auto" w:fill="auto"/>
          </w:tcPr>
          <w:p w14:paraId="5255821E" w14:textId="6B587E59" w:rsidR="005546C1" w:rsidRPr="001C6A69" w:rsidRDefault="005546C1" w:rsidP="00A42B8F">
            <w:pPr>
              <w:autoSpaceDE w:val="0"/>
              <w:autoSpaceDN w:val="0"/>
              <w:adjustRightInd w:val="0"/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5523E">
              <w:rPr>
                <w:rFonts w:ascii="Angsana New" w:hAnsi="Angsana New"/>
                <w:color w:val="000000"/>
                <w:sz w:val="24"/>
                <w:szCs w:val="24"/>
              </w:rPr>
              <w:t>243,611</w:t>
            </w:r>
          </w:p>
        </w:tc>
        <w:tc>
          <w:tcPr>
            <w:tcW w:w="134" w:type="dxa"/>
            <w:shd w:val="clear" w:color="auto" w:fill="auto"/>
          </w:tcPr>
          <w:p w14:paraId="356D88FF" w14:textId="77777777" w:rsidR="005546C1" w:rsidRPr="0055523E" w:rsidRDefault="005546C1" w:rsidP="00A42B8F">
            <w:pPr>
              <w:autoSpaceDE w:val="0"/>
              <w:autoSpaceDN w:val="0"/>
              <w:adjustRightInd w:val="0"/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462D7F25" w14:textId="6988FA46" w:rsidR="005546C1" w:rsidRPr="0055523E" w:rsidRDefault="005546C1" w:rsidP="00A42B8F">
            <w:pPr>
              <w:autoSpaceDE w:val="0"/>
              <w:autoSpaceDN w:val="0"/>
              <w:adjustRightInd w:val="0"/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5523E">
              <w:rPr>
                <w:rFonts w:ascii="Angsana New" w:hAnsi="Angsana New"/>
                <w:color w:val="000000"/>
                <w:sz w:val="24"/>
                <w:szCs w:val="24"/>
              </w:rPr>
              <w:t>238,09</w:t>
            </w:r>
            <w:r w:rsidR="00A42B8F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4" w:type="dxa"/>
          </w:tcPr>
          <w:p w14:paraId="5A73867B" w14:textId="77777777" w:rsidR="005546C1" w:rsidRPr="0055523E" w:rsidRDefault="005546C1" w:rsidP="005546C1">
            <w:pPr>
              <w:autoSpaceDE w:val="0"/>
              <w:autoSpaceDN w:val="0"/>
              <w:adjustRightInd w:val="0"/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34" w:type="dxa"/>
          </w:tcPr>
          <w:p w14:paraId="1CFB06EF" w14:textId="375DB005" w:rsidR="005546C1" w:rsidRPr="001C6A69" w:rsidRDefault="005546C1" w:rsidP="00C84B63">
            <w:pPr>
              <w:autoSpaceDE w:val="0"/>
              <w:autoSpaceDN w:val="0"/>
              <w:adjustRightInd w:val="0"/>
              <w:spacing w:line="300" w:lineRule="exact"/>
              <w:ind w:lef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อัตรา </w:t>
            </w:r>
            <w:r w:rsidRPr="0055523E">
              <w:rPr>
                <w:rFonts w:ascii="Angsana New" w:hAnsi="Angsana New"/>
                <w:color w:val="000000"/>
                <w:sz w:val="24"/>
                <w:szCs w:val="24"/>
              </w:rPr>
              <w:t xml:space="preserve">29.95 - 31.1165  </w:t>
            </w:r>
            <w:r w:rsidRPr="001C6A6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ดอลลาร์สหรัฐอเมริกา</w:t>
            </w:r>
          </w:p>
        </w:tc>
      </w:tr>
      <w:bookmarkEnd w:id="8"/>
    </w:tbl>
    <w:p w14:paraId="211A9A40" w14:textId="77777777" w:rsidR="00537BFF" w:rsidRPr="0055523E" w:rsidRDefault="00537BFF" w:rsidP="00B868ED">
      <w:pPr>
        <w:spacing w:line="380" w:lineRule="exact"/>
        <w:ind w:left="850" w:hanging="567"/>
        <w:jc w:val="thaiDistribute"/>
        <w:rPr>
          <w:rFonts w:ascii="Angsana New" w:hAnsi="Angsana New"/>
          <w:sz w:val="32"/>
          <w:szCs w:val="32"/>
        </w:rPr>
      </w:pPr>
    </w:p>
    <w:p w14:paraId="50015964" w14:textId="4513BBDB" w:rsidR="00190544" w:rsidRPr="0055523E" w:rsidRDefault="00190544" w:rsidP="00B868ED">
      <w:pPr>
        <w:spacing w:line="380" w:lineRule="exact"/>
        <w:ind w:left="850" w:hanging="567"/>
        <w:jc w:val="thaiDistribute"/>
        <w:rPr>
          <w:rFonts w:ascii="Angsana New" w:hAnsi="Angsana New"/>
          <w:sz w:val="32"/>
          <w:szCs w:val="32"/>
        </w:rPr>
      </w:pPr>
      <w:r w:rsidRPr="0055523E">
        <w:rPr>
          <w:rFonts w:ascii="Angsana New" w:hAnsi="Angsana New"/>
          <w:sz w:val="32"/>
          <w:szCs w:val="32"/>
        </w:rPr>
        <w:t>31</w:t>
      </w:r>
      <w:r w:rsidRPr="0055523E">
        <w:rPr>
          <w:rFonts w:ascii="Angsana New" w:hAnsi="Angsana New" w:hint="cs"/>
          <w:sz w:val="32"/>
          <w:szCs w:val="32"/>
        </w:rPr>
        <w:t>.5</w:t>
      </w:r>
      <w:r w:rsidRPr="0055523E">
        <w:rPr>
          <w:rFonts w:ascii="Angsana New" w:hAnsi="Angsana New" w:hint="cs"/>
          <w:sz w:val="32"/>
          <w:szCs w:val="32"/>
        </w:rPr>
        <w:tab/>
      </w:r>
      <w:r w:rsidRPr="001C6A69">
        <w:rPr>
          <w:rFonts w:ascii="Angsana New" w:hAnsi="Angsana New" w:hint="cs"/>
          <w:sz w:val="32"/>
          <w:szCs w:val="32"/>
          <w:cs/>
        </w:rPr>
        <w:t>ความเสี่ยงด้านสภาพคล่อง</w:t>
      </w:r>
    </w:p>
    <w:p w14:paraId="5ECF37D4" w14:textId="13A3AEA0" w:rsidR="00190544" w:rsidRPr="0055523E" w:rsidRDefault="00190544" w:rsidP="00B868ED">
      <w:pPr>
        <w:tabs>
          <w:tab w:val="left" w:pos="1418"/>
          <w:tab w:val="left" w:pos="8738"/>
        </w:tabs>
        <w:spacing w:line="380" w:lineRule="exact"/>
        <w:ind w:left="851" w:firstLine="567"/>
        <w:jc w:val="thaiDistribute"/>
        <w:rPr>
          <w:rFonts w:ascii="Angsana New" w:eastAsia="Cordia New" w:hAnsi="Angsana New"/>
          <w:sz w:val="32"/>
          <w:szCs w:val="32"/>
          <w:lang w:val="th-TH" w:eastAsia="x-none"/>
        </w:rPr>
      </w:pPr>
      <w:r w:rsidRPr="001C6A69">
        <w:rPr>
          <w:rFonts w:ascii="Angsana New" w:eastAsia="Cordia New" w:hAnsi="Angsana New"/>
          <w:sz w:val="32"/>
          <w:szCs w:val="32"/>
          <w:cs/>
          <w:lang w:eastAsia="x-none"/>
        </w:rPr>
        <w:t>บริษัทและบริษัทย่อย</w:t>
      </w:r>
      <w:r w:rsidRPr="001C6A69">
        <w:rPr>
          <w:rFonts w:ascii="Angsana New" w:eastAsia="Cordia New" w:hAnsi="Angsana New" w:hint="cs"/>
          <w:sz w:val="32"/>
          <w:szCs w:val="32"/>
          <w:cs/>
          <w:lang w:eastAsia="x-none"/>
        </w:rPr>
        <w:t>มีการควบคุมความเสี่ยงจากการขาดสภาพคล่อง โดยการรักษาระดับของเงินสดและรายการเทียบเท่าเงินสดให้เพียงพอต่อการดำเนินงานของบริษัท</w:t>
      </w:r>
      <w:r w:rsidR="003A7F7A" w:rsidRPr="001C6A69">
        <w:rPr>
          <w:rFonts w:ascii="Angsana New" w:hAnsi="Angsana New"/>
          <w:sz w:val="32"/>
          <w:szCs w:val="32"/>
          <w:cs/>
        </w:rPr>
        <w:t>และบริษัทย่อย</w:t>
      </w:r>
      <w:r w:rsidRPr="001C6A69">
        <w:rPr>
          <w:rFonts w:ascii="Angsana New" w:eastAsia="Cordia New" w:hAnsi="Angsana New" w:hint="cs"/>
          <w:sz w:val="32"/>
          <w:szCs w:val="32"/>
          <w:cs/>
          <w:lang w:eastAsia="x-none"/>
        </w:rPr>
        <w:t>รวมทั้งจัดหาวงเงินสินเชื่อระยะสั้นจากสถาบันการเงินต่างๆ เพื่อสำรองในกรณีที่มีความจำเป็นและเพื่อลดผลกระทบจากความผันผวนของกระแสเงินสด</w:t>
      </w:r>
    </w:p>
    <w:p w14:paraId="4E9DAC70" w14:textId="77777777" w:rsidR="00190544" w:rsidRPr="001C6A69" w:rsidRDefault="00190544" w:rsidP="00B868ED">
      <w:pPr>
        <w:tabs>
          <w:tab w:val="left" w:pos="1418"/>
          <w:tab w:val="left" w:pos="8738"/>
        </w:tabs>
        <w:spacing w:line="380" w:lineRule="exact"/>
        <w:ind w:left="851" w:firstLine="567"/>
        <w:jc w:val="thaiDistribute"/>
        <w:rPr>
          <w:rFonts w:ascii="Angsana New" w:eastAsia="Cordia New" w:hAnsi="Angsana New"/>
          <w:color w:val="FF0000"/>
          <w:sz w:val="32"/>
          <w:szCs w:val="32"/>
          <w:cs/>
          <w:lang w:eastAsia="x-none"/>
        </w:rPr>
      </w:pPr>
    </w:p>
    <w:p w14:paraId="11ED1829" w14:textId="77777777" w:rsidR="00190544" w:rsidRPr="0055523E" w:rsidRDefault="00190544" w:rsidP="00B868ED">
      <w:pPr>
        <w:spacing w:line="380" w:lineRule="exact"/>
        <w:ind w:left="850" w:hanging="567"/>
        <w:jc w:val="thaiDistribute"/>
        <w:rPr>
          <w:rFonts w:ascii="Angsana New" w:hAnsi="Angsana New"/>
          <w:sz w:val="32"/>
          <w:szCs w:val="32"/>
        </w:rPr>
      </w:pPr>
      <w:r w:rsidRPr="0055523E">
        <w:rPr>
          <w:rFonts w:ascii="Angsana New" w:hAnsi="Angsana New"/>
          <w:spacing w:val="-4"/>
          <w:sz w:val="32"/>
          <w:szCs w:val="32"/>
        </w:rPr>
        <w:t>31.6</w:t>
      </w:r>
      <w:r w:rsidRPr="0055523E">
        <w:rPr>
          <w:rFonts w:ascii="Angsana New" w:hAnsi="Angsana New"/>
          <w:spacing w:val="-4"/>
          <w:sz w:val="32"/>
          <w:szCs w:val="32"/>
        </w:rPr>
        <w:tab/>
      </w:r>
      <w:r w:rsidRPr="001C6A69">
        <w:rPr>
          <w:rFonts w:ascii="Angsana New" w:hAnsi="Angsana New" w:hint="cs"/>
          <w:spacing w:val="-4"/>
          <w:sz w:val="32"/>
          <w:szCs w:val="32"/>
          <w:cs/>
        </w:rPr>
        <w:t>การจัดประเภท</w:t>
      </w:r>
      <w:r w:rsidRPr="001C6A69">
        <w:rPr>
          <w:rFonts w:ascii="Angsana New" w:hAnsi="Angsana New"/>
          <w:sz w:val="32"/>
          <w:szCs w:val="32"/>
          <w:cs/>
        </w:rPr>
        <w:t>ของเครื่องมือทางการเงิน</w:t>
      </w:r>
    </w:p>
    <w:p w14:paraId="4FC49DB5" w14:textId="321DFCAB" w:rsidR="00190544" w:rsidRPr="0055523E" w:rsidRDefault="00190544" w:rsidP="00B868ED">
      <w:pPr>
        <w:spacing w:line="38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  <w:r w:rsidRPr="001C6A69">
        <w:rPr>
          <w:rFonts w:ascii="Angsana New" w:hAnsi="Angsana New"/>
          <w:sz w:val="32"/>
          <w:szCs w:val="32"/>
          <w:cs/>
        </w:rPr>
        <w:t>เนื่องจากสินทรัพย์และหนี้สินทางการเงินส่วนใหญ่ของบริษัทและบริษัทย่อยจัดอยู่ในประเภทระยะสั้นหรือมีอัตราดอกเบี้ยใกล้เคียงกับอัตราดอกเบี้ยในตลาด บริษัทและบริษัทย่อย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</w:t>
      </w:r>
    </w:p>
    <w:p w14:paraId="4372FE8B" w14:textId="28B7AE7C" w:rsidR="00537BFF" w:rsidRPr="0055523E" w:rsidRDefault="00537BFF" w:rsidP="00BA5314">
      <w:pPr>
        <w:spacing w:line="36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</w:p>
    <w:p w14:paraId="29AD91B5" w14:textId="02BB8B40" w:rsidR="002749BD" w:rsidRPr="0055523E" w:rsidRDefault="002749BD" w:rsidP="00BA5314">
      <w:pPr>
        <w:spacing w:line="36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</w:p>
    <w:p w14:paraId="6FD9B618" w14:textId="77777777" w:rsidR="002749BD" w:rsidRPr="0055523E" w:rsidRDefault="002749BD" w:rsidP="00BA5314">
      <w:pPr>
        <w:spacing w:line="36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</w:p>
    <w:p w14:paraId="3EAE2DFA" w14:textId="3B26B533" w:rsidR="00537BFF" w:rsidRPr="0055523E" w:rsidRDefault="00537BFF" w:rsidP="00537BFF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57023626" w14:textId="77777777" w:rsidR="00537BFF" w:rsidRPr="0055523E" w:rsidRDefault="00537BFF" w:rsidP="00537BFF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tbl>
      <w:tblPr>
        <w:tblW w:w="8894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38"/>
        <w:gridCol w:w="964"/>
        <w:gridCol w:w="134"/>
        <w:gridCol w:w="964"/>
        <w:gridCol w:w="134"/>
        <w:gridCol w:w="964"/>
        <w:gridCol w:w="134"/>
        <w:gridCol w:w="964"/>
        <w:gridCol w:w="134"/>
        <w:gridCol w:w="964"/>
        <w:gridCol w:w="136"/>
        <w:gridCol w:w="964"/>
      </w:tblGrid>
      <w:tr w:rsidR="00190544" w:rsidRPr="0055523E" w14:paraId="332B098D" w14:textId="77777777" w:rsidTr="002749BD">
        <w:trPr>
          <w:trHeight w:val="20"/>
          <w:tblHeader/>
        </w:trPr>
        <w:tc>
          <w:tcPr>
            <w:tcW w:w="2438" w:type="dxa"/>
          </w:tcPr>
          <w:p w14:paraId="44E3072A" w14:textId="77777777" w:rsidR="00190544" w:rsidRPr="0055523E" w:rsidRDefault="00190544" w:rsidP="00BA5314">
            <w:pPr>
              <w:spacing w:line="280" w:lineRule="exact"/>
              <w:ind w:left="113" w:hanging="170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6456" w:type="dxa"/>
            <w:gridSpan w:val="11"/>
            <w:tcBorders>
              <w:bottom w:val="single" w:sz="6" w:space="0" w:color="auto"/>
            </w:tcBorders>
            <w:vAlign w:val="bottom"/>
          </w:tcPr>
          <w:p w14:paraId="5496AB00" w14:textId="77777777" w:rsidR="00190544" w:rsidRPr="001C6A69" w:rsidRDefault="00190544" w:rsidP="00BA5314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</w:pPr>
            <w:r w:rsidRPr="001C6A69">
              <w:rPr>
                <w:rFonts w:asciiTheme="majorBidi" w:eastAsia="Arial Unicode MS" w:hAnsiTheme="majorBidi" w:cstheme="majorBidi" w:hint="cs"/>
                <w:sz w:val="20"/>
                <w:szCs w:val="20"/>
                <w:cs/>
              </w:rPr>
              <w:t>บาท</w:t>
            </w:r>
          </w:p>
        </w:tc>
      </w:tr>
      <w:tr w:rsidR="00190544" w:rsidRPr="0055523E" w14:paraId="751AED03" w14:textId="77777777" w:rsidTr="002749BD">
        <w:trPr>
          <w:trHeight w:val="20"/>
          <w:tblHeader/>
        </w:trPr>
        <w:tc>
          <w:tcPr>
            <w:tcW w:w="2438" w:type="dxa"/>
          </w:tcPr>
          <w:p w14:paraId="151A24F1" w14:textId="77777777" w:rsidR="00190544" w:rsidRPr="0055523E" w:rsidRDefault="00190544" w:rsidP="00BA5314">
            <w:pPr>
              <w:spacing w:line="280" w:lineRule="exact"/>
              <w:ind w:left="113" w:hanging="170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6456" w:type="dxa"/>
            <w:gridSpan w:val="11"/>
            <w:tcBorders>
              <w:bottom w:val="single" w:sz="6" w:space="0" w:color="auto"/>
            </w:tcBorders>
            <w:vAlign w:val="bottom"/>
          </w:tcPr>
          <w:p w14:paraId="2707E64D" w14:textId="77777777" w:rsidR="00190544" w:rsidRPr="001C6A69" w:rsidRDefault="00190544" w:rsidP="00BA5314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</w:pPr>
            <w:r w:rsidRPr="001C6A69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55523E">
              <w:rPr>
                <w:rFonts w:ascii="Angsana New" w:hAnsi="Angsana New"/>
                <w:sz w:val="20"/>
                <w:szCs w:val="20"/>
              </w:rPr>
              <w:t>31</w:t>
            </w:r>
            <w:r w:rsidRPr="001C6A69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55523E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</w:tr>
      <w:tr w:rsidR="00190544" w:rsidRPr="0055523E" w14:paraId="294A78F6" w14:textId="77777777" w:rsidTr="002749BD">
        <w:trPr>
          <w:trHeight w:val="20"/>
          <w:tblHeader/>
        </w:trPr>
        <w:tc>
          <w:tcPr>
            <w:tcW w:w="2438" w:type="dxa"/>
          </w:tcPr>
          <w:p w14:paraId="25039283" w14:textId="77777777" w:rsidR="00190544" w:rsidRPr="0055523E" w:rsidRDefault="00190544" w:rsidP="00BA5314">
            <w:pPr>
              <w:spacing w:line="280" w:lineRule="exact"/>
              <w:ind w:left="113" w:hanging="170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3160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5188056" w14:textId="77777777" w:rsidR="00190544" w:rsidRPr="0055523E" w:rsidRDefault="00190544" w:rsidP="00BA5314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</w:pPr>
            <w:r w:rsidRPr="001C6A69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800276D" w14:textId="77777777" w:rsidR="00190544" w:rsidRPr="0055523E" w:rsidRDefault="00190544" w:rsidP="00BA5314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162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8F565AC" w14:textId="77777777" w:rsidR="00190544" w:rsidRPr="001C6A69" w:rsidRDefault="00190544" w:rsidP="00BA5314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</w:pPr>
            <w:r w:rsidRPr="001C6A69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190544" w:rsidRPr="0055523E" w14:paraId="2A7B6048" w14:textId="77777777" w:rsidTr="002749BD">
        <w:trPr>
          <w:trHeight w:val="20"/>
          <w:tblHeader/>
        </w:trPr>
        <w:tc>
          <w:tcPr>
            <w:tcW w:w="2438" w:type="dxa"/>
          </w:tcPr>
          <w:p w14:paraId="290F4A6A" w14:textId="77777777" w:rsidR="00190544" w:rsidRPr="0055523E" w:rsidRDefault="00190544" w:rsidP="00BA5314">
            <w:pPr>
              <w:spacing w:line="280" w:lineRule="exact"/>
              <w:ind w:left="113" w:hanging="170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AA67E34" w14:textId="77777777" w:rsidR="00190544" w:rsidRPr="0055523E" w:rsidRDefault="00190544" w:rsidP="00BA5314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val="en-GB"/>
              </w:rPr>
            </w:pPr>
            <w:r w:rsidRPr="001C6A69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มูลค่ายุติธรรม</w:t>
            </w:r>
          </w:p>
          <w:p w14:paraId="7044657B" w14:textId="77777777" w:rsidR="00190544" w:rsidRPr="0055523E" w:rsidRDefault="00190544" w:rsidP="00BA5314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val="en-GB"/>
              </w:rPr>
            </w:pPr>
            <w:r w:rsidRPr="001C6A69">
              <w:rPr>
                <w:rFonts w:asciiTheme="majorBidi" w:eastAsia="Arial Unicode MS" w:hAnsiTheme="majorBidi" w:cstheme="majorBidi" w:hint="cs"/>
                <w:sz w:val="20"/>
                <w:szCs w:val="20"/>
                <w:cs/>
              </w:rPr>
              <w:t>ผ่านกำไรขาดทุน</w:t>
            </w:r>
          </w:p>
        </w:tc>
        <w:tc>
          <w:tcPr>
            <w:tcW w:w="134" w:type="dxa"/>
          </w:tcPr>
          <w:p w14:paraId="0AF622A9" w14:textId="77777777" w:rsidR="00190544" w:rsidRPr="0055523E" w:rsidRDefault="00190544" w:rsidP="00BA5314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vAlign w:val="bottom"/>
          </w:tcPr>
          <w:p w14:paraId="1F9C745B" w14:textId="77777777" w:rsidR="00190544" w:rsidRPr="0055523E" w:rsidRDefault="00190544" w:rsidP="00BA5314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1C6A69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ราคาทุน</w:t>
            </w:r>
          </w:p>
          <w:p w14:paraId="50287B0F" w14:textId="77777777" w:rsidR="00190544" w:rsidRPr="0055523E" w:rsidRDefault="00190544" w:rsidP="00BA5314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/>
              </w:rPr>
            </w:pPr>
            <w:r w:rsidRPr="001C6A69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34" w:type="dxa"/>
          </w:tcPr>
          <w:p w14:paraId="3C05CA89" w14:textId="77777777" w:rsidR="00190544" w:rsidRPr="0055523E" w:rsidRDefault="00190544" w:rsidP="00BA5314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14:paraId="4537CCAD" w14:textId="77777777" w:rsidR="00190544" w:rsidRPr="0055523E" w:rsidRDefault="00190544" w:rsidP="00BA5314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/>
              </w:rPr>
            </w:pPr>
            <w:r w:rsidRPr="001C6A69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34" w:type="dxa"/>
          </w:tcPr>
          <w:p w14:paraId="08B3D9B3" w14:textId="77777777" w:rsidR="00190544" w:rsidRPr="0055523E" w:rsidRDefault="00190544" w:rsidP="00BA5314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vAlign w:val="bottom"/>
          </w:tcPr>
          <w:p w14:paraId="76B35B20" w14:textId="77777777" w:rsidR="00190544" w:rsidRPr="0055523E" w:rsidRDefault="00190544" w:rsidP="00BA5314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val="en-GB"/>
              </w:rPr>
            </w:pPr>
            <w:r w:rsidRPr="001C6A69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มูลค่ายุติธรรม</w:t>
            </w:r>
          </w:p>
          <w:p w14:paraId="59BBD62E" w14:textId="77777777" w:rsidR="00190544" w:rsidRPr="0055523E" w:rsidRDefault="00190544" w:rsidP="00BA5314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/>
              </w:rPr>
            </w:pPr>
            <w:r w:rsidRPr="001C6A69">
              <w:rPr>
                <w:rFonts w:asciiTheme="majorBidi" w:eastAsia="Arial Unicode MS" w:hAnsiTheme="majorBidi" w:cstheme="majorBidi" w:hint="cs"/>
                <w:sz w:val="20"/>
                <w:szCs w:val="20"/>
                <w:cs/>
              </w:rPr>
              <w:t>ผ่านกำไรขาดทุน</w:t>
            </w:r>
          </w:p>
        </w:tc>
        <w:tc>
          <w:tcPr>
            <w:tcW w:w="134" w:type="dxa"/>
          </w:tcPr>
          <w:p w14:paraId="161490C9" w14:textId="77777777" w:rsidR="00190544" w:rsidRPr="0055523E" w:rsidRDefault="00190544" w:rsidP="00BA5314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14:paraId="2E031BFA" w14:textId="77777777" w:rsidR="00190544" w:rsidRPr="0055523E" w:rsidRDefault="00190544" w:rsidP="00BA5314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1C6A69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ราคาทุน</w:t>
            </w:r>
          </w:p>
          <w:p w14:paraId="48551F0F" w14:textId="77777777" w:rsidR="00190544" w:rsidRPr="0055523E" w:rsidRDefault="00190544" w:rsidP="00BA5314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/>
              </w:rPr>
            </w:pPr>
            <w:r w:rsidRPr="001C6A69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36" w:type="dxa"/>
            <w:tcBorders>
              <w:left w:val="nil"/>
            </w:tcBorders>
          </w:tcPr>
          <w:p w14:paraId="0495691B" w14:textId="77777777" w:rsidR="00190544" w:rsidRPr="0055523E" w:rsidRDefault="00190544" w:rsidP="00BA5314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64" w:type="dxa"/>
            <w:tcBorders>
              <w:left w:val="nil"/>
              <w:bottom w:val="single" w:sz="6" w:space="0" w:color="auto"/>
            </w:tcBorders>
          </w:tcPr>
          <w:p w14:paraId="72EDDE70" w14:textId="77777777" w:rsidR="00190544" w:rsidRPr="0055523E" w:rsidRDefault="00190544" w:rsidP="00BA5314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val="en-GB"/>
              </w:rPr>
            </w:pPr>
            <w:r w:rsidRPr="001C6A69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190544" w:rsidRPr="0055523E" w14:paraId="7FBE3D30" w14:textId="77777777" w:rsidTr="002749BD">
        <w:trPr>
          <w:trHeight w:val="20"/>
        </w:trPr>
        <w:tc>
          <w:tcPr>
            <w:tcW w:w="2438" w:type="dxa"/>
          </w:tcPr>
          <w:p w14:paraId="5A296BB8" w14:textId="0A93BA3A" w:rsidR="00190544" w:rsidRPr="0055523E" w:rsidRDefault="00190544" w:rsidP="00BA5314">
            <w:pPr>
              <w:spacing w:line="280" w:lineRule="exact"/>
              <w:ind w:left="113" w:right="-59" w:hanging="170"/>
              <w:rPr>
                <w:rFonts w:asciiTheme="majorBidi" w:eastAsia="Arial Unicode MS" w:hAnsiTheme="majorBidi" w:cstheme="majorBidi"/>
                <w:spacing w:val="-6"/>
                <w:sz w:val="20"/>
                <w:szCs w:val="20"/>
              </w:rPr>
            </w:pPr>
            <w:r w:rsidRPr="001C6A69">
              <w:rPr>
                <w:rFonts w:asciiTheme="majorBidi" w:eastAsia="Arial Unicode MS" w:hAnsiTheme="majorBidi" w:cstheme="majorBidi"/>
                <w:spacing w:val="-6"/>
                <w:sz w:val="20"/>
                <w:szCs w:val="20"/>
                <w:cs/>
              </w:rPr>
              <w:t>สินทรัพย์ทางการเงิน</w:t>
            </w:r>
            <w:r w:rsidRPr="001C6A69">
              <w:rPr>
                <w:rFonts w:asciiTheme="majorBidi" w:eastAsia="Arial Unicode MS" w:hAnsiTheme="majorBidi" w:cstheme="majorBidi" w:hint="cs"/>
                <w:spacing w:val="-6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64" w:type="dxa"/>
            <w:vAlign w:val="bottom"/>
          </w:tcPr>
          <w:p w14:paraId="02164937" w14:textId="77777777" w:rsidR="00190544" w:rsidRPr="0055523E" w:rsidRDefault="00190544" w:rsidP="00BA5314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34" w:type="dxa"/>
          </w:tcPr>
          <w:p w14:paraId="2C036E84" w14:textId="77777777" w:rsidR="00190544" w:rsidRPr="0055523E" w:rsidRDefault="00190544" w:rsidP="00BA5314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1AB385E4" w14:textId="77777777" w:rsidR="00190544" w:rsidRPr="0055523E" w:rsidRDefault="00190544" w:rsidP="00BA5314">
            <w:pPr>
              <w:spacing w:line="28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34" w:type="dxa"/>
          </w:tcPr>
          <w:p w14:paraId="74242E54" w14:textId="77777777" w:rsidR="00190544" w:rsidRPr="0055523E" w:rsidRDefault="00190544" w:rsidP="00BA5314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2B1236B1" w14:textId="77777777" w:rsidR="00190544" w:rsidRPr="0055523E" w:rsidRDefault="00190544" w:rsidP="00BA5314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34" w:type="dxa"/>
          </w:tcPr>
          <w:p w14:paraId="74C8E69C" w14:textId="77777777" w:rsidR="00190544" w:rsidRPr="0055523E" w:rsidRDefault="00190544" w:rsidP="00BA5314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  <w:vAlign w:val="bottom"/>
          </w:tcPr>
          <w:p w14:paraId="5A43E55B" w14:textId="77777777" w:rsidR="00190544" w:rsidRPr="0055523E" w:rsidRDefault="00190544" w:rsidP="00BA5314">
            <w:pPr>
              <w:spacing w:line="28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34" w:type="dxa"/>
          </w:tcPr>
          <w:p w14:paraId="79C2C978" w14:textId="77777777" w:rsidR="00190544" w:rsidRPr="0055523E" w:rsidRDefault="00190544" w:rsidP="00BA5314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  <w:vAlign w:val="bottom"/>
          </w:tcPr>
          <w:p w14:paraId="40B7F2A3" w14:textId="77777777" w:rsidR="00190544" w:rsidRPr="0055523E" w:rsidRDefault="00190544" w:rsidP="00BA5314">
            <w:pPr>
              <w:spacing w:line="2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36" w:type="dxa"/>
          </w:tcPr>
          <w:p w14:paraId="6BE41C5F" w14:textId="77777777" w:rsidR="00190544" w:rsidRPr="0055523E" w:rsidRDefault="00190544" w:rsidP="00BA5314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  <w:vAlign w:val="bottom"/>
          </w:tcPr>
          <w:p w14:paraId="29215B74" w14:textId="77777777" w:rsidR="00190544" w:rsidRPr="0055523E" w:rsidRDefault="00190544" w:rsidP="00BA5314">
            <w:pPr>
              <w:spacing w:line="2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190544" w:rsidRPr="0055523E" w14:paraId="720350CC" w14:textId="77777777" w:rsidTr="002749BD">
        <w:trPr>
          <w:trHeight w:val="20"/>
        </w:trPr>
        <w:tc>
          <w:tcPr>
            <w:tcW w:w="2438" w:type="dxa"/>
            <w:vAlign w:val="bottom"/>
          </w:tcPr>
          <w:p w14:paraId="403E68A7" w14:textId="77777777" w:rsidR="00190544" w:rsidRPr="001C6A69" w:rsidRDefault="00190544" w:rsidP="00BA5314">
            <w:pPr>
              <w:spacing w:line="280" w:lineRule="exact"/>
              <w:ind w:left="113" w:hanging="170"/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</w:pPr>
            <w:r w:rsidRPr="001C6A69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64" w:type="dxa"/>
            <w:vAlign w:val="bottom"/>
          </w:tcPr>
          <w:p w14:paraId="35419F38" w14:textId="77777777" w:rsidR="00190544" w:rsidRPr="0055523E" w:rsidRDefault="00190544" w:rsidP="00BA5314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3185E4F0" w14:textId="77777777" w:rsidR="00190544" w:rsidRPr="0055523E" w:rsidRDefault="00190544" w:rsidP="00BA5314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78AC8A80" w14:textId="77777777" w:rsidR="00190544" w:rsidRPr="0055523E" w:rsidRDefault="00190544" w:rsidP="00BA5314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45,497,209.59</w:t>
            </w:r>
          </w:p>
        </w:tc>
        <w:tc>
          <w:tcPr>
            <w:tcW w:w="134" w:type="dxa"/>
          </w:tcPr>
          <w:p w14:paraId="0E4A3D00" w14:textId="77777777" w:rsidR="00190544" w:rsidRPr="0055523E" w:rsidRDefault="00190544" w:rsidP="00BA5314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5112DD13" w14:textId="77777777" w:rsidR="00190544" w:rsidRPr="0055523E" w:rsidRDefault="00190544" w:rsidP="00BA5314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45,497,209.59</w:t>
            </w:r>
          </w:p>
        </w:tc>
        <w:tc>
          <w:tcPr>
            <w:tcW w:w="134" w:type="dxa"/>
          </w:tcPr>
          <w:p w14:paraId="5BB804F5" w14:textId="77777777" w:rsidR="00190544" w:rsidRPr="0055523E" w:rsidRDefault="00190544" w:rsidP="00BA5314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3DA309CA" w14:textId="77777777" w:rsidR="00190544" w:rsidRPr="0055523E" w:rsidRDefault="00190544" w:rsidP="00BA5314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3A7F7A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4" w:type="dxa"/>
          </w:tcPr>
          <w:p w14:paraId="32BB5B9B" w14:textId="77777777" w:rsidR="00190544" w:rsidRPr="0055523E" w:rsidRDefault="00190544" w:rsidP="00BA5314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58B61F40" w14:textId="77777777" w:rsidR="00190544" w:rsidRPr="0055523E" w:rsidRDefault="00190544" w:rsidP="00BA5314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3A7F7A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lang w:eastAsia="th-TH"/>
              </w:rPr>
              <w:t>25</w:t>
            </w: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,343,164.58</w:t>
            </w:r>
          </w:p>
        </w:tc>
        <w:tc>
          <w:tcPr>
            <w:tcW w:w="136" w:type="dxa"/>
          </w:tcPr>
          <w:p w14:paraId="5DD9C133" w14:textId="77777777" w:rsidR="00190544" w:rsidRPr="0055523E" w:rsidRDefault="00190544" w:rsidP="00BA5314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05D5B166" w14:textId="77777777" w:rsidR="00190544" w:rsidRPr="0055523E" w:rsidRDefault="00190544" w:rsidP="00BA5314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3A7F7A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lang w:eastAsia="th-TH"/>
              </w:rPr>
              <w:t>25</w:t>
            </w: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,343,164.58</w:t>
            </w:r>
          </w:p>
        </w:tc>
      </w:tr>
      <w:tr w:rsidR="00190544" w:rsidRPr="0055523E" w14:paraId="1A251378" w14:textId="77777777" w:rsidTr="002749BD">
        <w:trPr>
          <w:trHeight w:val="20"/>
        </w:trPr>
        <w:tc>
          <w:tcPr>
            <w:tcW w:w="2438" w:type="dxa"/>
            <w:vAlign w:val="bottom"/>
          </w:tcPr>
          <w:p w14:paraId="043F8B8A" w14:textId="77777777" w:rsidR="00190544" w:rsidRPr="001C6A69" w:rsidRDefault="00190544" w:rsidP="00BA5314">
            <w:pPr>
              <w:spacing w:line="280" w:lineRule="exact"/>
              <w:ind w:left="113" w:hanging="170"/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</w:pPr>
            <w:r w:rsidRPr="001C6A69">
              <w:rPr>
                <w:rFonts w:asciiTheme="majorBidi" w:eastAsia="Arial Unicode MS" w:hAnsiTheme="majorBidi"/>
                <w:sz w:val="20"/>
                <w:szCs w:val="2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64" w:type="dxa"/>
            <w:vAlign w:val="bottom"/>
          </w:tcPr>
          <w:p w14:paraId="14D8D021" w14:textId="77777777" w:rsidR="00190544" w:rsidRPr="0055523E" w:rsidRDefault="00190544" w:rsidP="00BA5314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5CB52ECB" w14:textId="77777777" w:rsidR="00190544" w:rsidRPr="0055523E" w:rsidRDefault="00190544" w:rsidP="00BA5314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2DD1136A" w14:textId="16FD2FBC" w:rsidR="00190544" w:rsidRPr="0055523E" w:rsidRDefault="003167B4" w:rsidP="00BA5314">
            <w:pPr>
              <w:spacing w:line="280" w:lineRule="exact"/>
              <w:ind w:hanging="162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408,748,914.59</w:t>
            </w:r>
          </w:p>
        </w:tc>
        <w:tc>
          <w:tcPr>
            <w:tcW w:w="134" w:type="dxa"/>
          </w:tcPr>
          <w:p w14:paraId="48E2920A" w14:textId="77777777" w:rsidR="00190544" w:rsidRPr="0055523E" w:rsidRDefault="00190544" w:rsidP="00BA5314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37095CE1" w14:textId="708615B7" w:rsidR="00190544" w:rsidRPr="0055523E" w:rsidRDefault="003167B4" w:rsidP="00BA5314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408,748,914.59</w:t>
            </w:r>
          </w:p>
        </w:tc>
        <w:tc>
          <w:tcPr>
            <w:tcW w:w="134" w:type="dxa"/>
          </w:tcPr>
          <w:p w14:paraId="7D3CF602" w14:textId="77777777" w:rsidR="00190544" w:rsidRPr="0055523E" w:rsidRDefault="00190544" w:rsidP="00BA5314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26B69580" w14:textId="77777777" w:rsidR="00190544" w:rsidRPr="0055523E" w:rsidRDefault="00190544" w:rsidP="00BA5314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3A7F7A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4" w:type="dxa"/>
          </w:tcPr>
          <w:p w14:paraId="45922332" w14:textId="77777777" w:rsidR="00190544" w:rsidRPr="0055523E" w:rsidRDefault="00190544" w:rsidP="00BA5314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125D0AE3" w14:textId="77777777" w:rsidR="00190544" w:rsidRPr="0055523E" w:rsidRDefault="00190544" w:rsidP="00BA5314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555,246,498.59</w:t>
            </w:r>
          </w:p>
        </w:tc>
        <w:tc>
          <w:tcPr>
            <w:tcW w:w="136" w:type="dxa"/>
          </w:tcPr>
          <w:p w14:paraId="16775227" w14:textId="77777777" w:rsidR="00190544" w:rsidRPr="0055523E" w:rsidRDefault="00190544" w:rsidP="00BA5314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7A9751AB" w14:textId="77777777" w:rsidR="00190544" w:rsidRPr="001C6A69" w:rsidRDefault="00190544" w:rsidP="00BA5314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555,246,498.59</w:t>
            </w:r>
          </w:p>
        </w:tc>
      </w:tr>
      <w:tr w:rsidR="00190544" w:rsidRPr="0055523E" w14:paraId="583B1F60" w14:textId="77777777" w:rsidTr="002749BD">
        <w:trPr>
          <w:trHeight w:val="20"/>
        </w:trPr>
        <w:tc>
          <w:tcPr>
            <w:tcW w:w="2438" w:type="dxa"/>
            <w:vAlign w:val="bottom"/>
          </w:tcPr>
          <w:p w14:paraId="1B68B04C" w14:textId="77777777" w:rsidR="00190544" w:rsidRPr="001C6A69" w:rsidRDefault="00190544" w:rsidP="00BA5314">
            <w:pPr>
              <w:spacing w:line="280" w:lineRule="exact"/>
              <w:ind w:left="113" w:hanging="170"/>
              <w:rPr>
                <w:rFonts w:asciiTheme="majorBidi" w:eastAsia="Arial Unicode MS" w:hAnsiTheme="majorBidi"/>
                <w:sz w:val="20"/>
                <w:szCs w:val="20"/>
                <w:cs/>
              </w:rPr>
            </w:pPr>
            <w:r w:rsidRPr="001C6A69">
              <w:rPr>
                <w:rFonts w:asciiTheme="majorBidi" w:eastAsia="Arial Unicode MS" w:hAnsiTheme="majorBidi"/>
                <w:sz w:val="20"/>
                <w:szCs w:val="20"/>
                <w:cs/>
              </w:rPr>
              <w:t>สินทรัพย์ที่เกิดจากสัญญา-หมุนเวียน</w:t>
            </w:r>
          </w:p>
        </w:tc>
        <w:tc>
          <w:tcPr>
            <w:tcW w:w="964" w:type="dxa"/>
            <w:vAlign w:val="bottom"/>
          </w:tcPr>
          <w:p w14:paraId="1A4014F3" w14:textId="77777777" w:rsidR="00190544" w:rsidRPr="0055523E" w:rsidRDefault="00190544" w:rsidP="00BA5314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277070BE" w14:textId="77777777" w:rsidR="00190544" w:rsidRPr="0055523E" w:rsidRDefault="00190544" w:rsidP="00BA5314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1FA1E0EC" w14:textId="77777777" w:rsidR="00190544" w:rsidRPr="0055523E" w:rsidRDefault="00190544" w:rsidP="00BA5314">
            <w:pPr>
              <w:spacing w:line="280" w:lineRule="exact"/>
              <w:ind w:hanging="162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98,728,203.20</w:t>
            </w:r>
          </w:p>
        </w:tc>
        <w:tc>
          <w:tcPr>
            <w:tcW w:w="134" w:type="dxa"/>
          </w:tcPr>
          <w:p w14:paraId="203E848B" w14:textId="77777777" w:rsidR="00190544" w:rsidRPr="0055523E" w:rsidRDefault="00190544" w:rsidP="00BA5314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196F94ED" w14:textId="77777777" w:rsidR="00190544" w:rsidRPr="0055523E" w:rsidRDefault="00190544" w:rsidP="00BA5314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98,728,203.20</w:t>
            </w:r>
          </w:p>
        </w:tc>
        <w:tc>
          <w:tcPr>
            <w:tcW w:w="134" w:type="dxa"/>
          </w:tcPr>
          <w:p w14:paraId="68B10610" w14:textId="77777777" w:rsidR="00190544" w:rsidRPr="0055523E" w:rsidRDefault="00190544" w:rsidP="00BA5314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6A4275F7" w14:textId="77777777" w:rsidR="00190544" w:rsidRPr="001C6A69" w:rsidRDefault="00190544" w:rsidP="00BA5314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12B482FD" w14:textId="77777777" w:rsidR="00190544" w:rsidRPr="0055523E" w:rsidRDefault="00190544" w:rsidP="00BA5314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3211D9DC" w14:textId="77777777" w:rsidR="00190544" w:rsidRPr="0055523E" w:rsidRDefault="00190544" w:rsidP="00BA5314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6" w:type="dxa"/>
          </w:tcPr>
          <w:p w14:paraId="71DF9E5E" w14:textId="77777777" w:rsidR="00190544" w:rsidRPr="0055523E" w:rsidRDefault="00190544" w:rsidP="00BA5314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2ACB66FF" w14:textId="77777777" w:rsidR="00190544" w:rsidRPr="0055523E" w:rsidRDefault="00190544" w:rsidP="00BA5314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</w:tr>
      <w:tr w:rsidR="00190544" w:rsidRPr="0055523E" w14:paraId="687194C2" w14:textId="77777777" w:rsidTr="002749BD">
        <w:trPr>
          <w:trHeight w:val="20"/>
        </w:trPr>
        <w:tc>
          <w:tcPr>
            <w:tcW w:w="2438" w:type="dxa"/>
            <w:vAlign w:val="bottom"/>
          </w:tcPr>
          <w:p w14:paraId="6F2F7E70" w14:textId="77777777" w:rsidR="00190544" w:rsidRPr="001C6A69" w:rsidRDefault="00190544" w:rsidP="00BA5314">
            <w:pPr>
              <w:spacing w:line="280" w:lineRule="exact"/>
              <w:ind w:left="113" w:hanging="170"/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</w:pPr>
            <w:r w:rsidRPr="001C6A69">
              <w:rPr>
                <w:rFonts w:asciiTheme="majorBidi" w:eastAsia="Arial Unicode MS" w:hAnsiTheme="majorBidi"/>
                <w:sz w:val="20"/>
                <w:szCs w:val="20"/>
                <w:cs/>
              </w:rPr>
              <w:t>ลูกหนี้</w:t>
            </w:r>
            <w:r w:rsidRPr="001C6A69">
              <w:rPr>
                <w:rFonts w:asciiTheme="majorBidi" w:eastAsia="Arial Unicode MS" w:hAnsiTheme="majorBidi" w:hint="cs"/>
                <w:sz w:val="20"/>
                <w:szCs w:val="20"/>
                <w:cs/>
              </w:rPr>
              <w:t>ตามสัญญาเช่าเงินทุน</w:t>
            </w:r>
          </w:p>
        </w:tc>
        <w:tc>
          <w:tcPr>
            <w:tcW w:w="964" w:type="dxa"/>
            <w:vAlign w:val="bottom"/>
          </w:tcPr>
          <w:p w14:paraId="0C12835B" w14:textId="77777777" w:rsidR="00190544" w:rsidRPr="0055523E" w:rsidRDefault="00190544" w:rsidP="00BA5314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3D45E67E" w14:textId="77777777" w:rsidR="00190544" w:rsidRPr="0055523E" w:rsidRDefault="00190544" w:rsidP="00BA5314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3DA83E99" w14:textId="78BFEFA9" w:rsidR="00190544" w:rsidRPr="0055523E" w:rsidRDefault="007F4241" w:rsidP="00BA5314">
            <w:pPr>
              <w:spacing w:line="280" w:lineRule="exact"/>
              <w:ind w:hanging="162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169,362,371.90</w:t>
            </w:r>
          </w:p>
        </w:tc>
        <w:tc>
          <w:tcPr>
            <w:tcW w:w="134" w:type="dxa"/>
          </w:tcPr>
          <w:p w14:paraId="7A7650B7" w14:textId="77777777" w:rsidR="00190544" w:rsidRPr="0055523E" w:rsidRDefault="00190544" w:rsidP="00BA5314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28037438" w14:textId="34A3B768" w:rsidR="00190544" w:rsidRPr="0055523E" w:rsidRDefault="007F4241" w:rsidP="00BA5314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169,362,371.90</w:t>
            </w:r>
          </w:p>
        </w:tc>
        <w:tc>
          <w:tcPr>
            <w:tcW w:w="134" w:type="dxa"/>
          </w:tcPr>
          <w:p w14:paraId="278E4603" w14:textId="77777777" w:rsidR="00190544" w:rsidRPr="0055523E" w:rsidRDefault="00190544" w:rsidP="00BA5314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1820A760" w14:textId="77777777" w:rsidR="00190544" w:rsidRPr="0055523E" w:rsidRDefault="00190544" w:rsidP="00BA5314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3A7F7A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4" w:type="dxa"/>
          </w:tcPr>
          <w:p w14:paraId="37C1CFE3" w14:textId="77777777" w:rsidR="00190544" w:rsidRPr="0055523E" w:rsidRDefault="00190544" w:rsidP="00BA5314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21511248" w14:textId="77777777" w:rsidR="00190544" w:rsidRPr="0055523E" w:rsidRDefault="00190544" w:rsidP="00BA5314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3A7F7A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6" w:type="dxa"/>
          </w:tcPr>
          <w:p w14:paraId="3E370D54" w14:textId="77777777" w:rsidR="00190544" w:rsidRPr="0055523E" w:rsidRDefault="00190544" w:rsidP="00BA5314">
            <w:pPr>
              <w:spacing w:line="280" w:lineRule="exact"/>
              <w:ind w:left="-306" w:right="340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610719B1" w14:textId="77777777" w:rsidR="00190544" w:rsidRPr="001C6A69" w:rsidRDefault="00190544" w:rsidP="00BA5314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3A7F7A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190544" w:rsidRPr="0055523E" w14:paraId="788C048D" w14:textId="77777777" w:rsidTr="002749BD">
        <w:trPr>
          <w:trHeight w:val="20"/>
        </w:trPr>
        <w:tc>
          <w:tcPr>
            <w:tcW w:w="2438" w:type="dxa"/>
            <w:vAlign w:val="bottom"/>
          </w:tcPr>
          <w:p w14:paraId="6864C12C" w14:textId="77777777" w:rsidR="00190544" w:rsidRPr="001C6A69" w:rsidRDefault="00190544" w:rsidP="00BA5314">
            <w:pPr>
              <w:spacing w:line="280" w:lineRule="exact"/>
              <w:ind w:left="113" w:hanging="170"/>
              <w:rPr>
                <w:rFonts w:asciiTheme="majorBidi" w:eastAsia="Arial Unicode MS" w:hAnsiTheme="majorBidi"/>
                <w:sz w:val="20"/>
                <w:szCs w:val="20"/>
                <w:cs/>
              </w:rPr>
            </w:pPr>
            <w:r w:rsidRPr="001C6A69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สินทรัพย์</w:t>
            </w:r>
            <w:r w:rsidRPr="001C6A69">
              <w:rPr>
                <w:rFonts w:asciiTheme="majorBidi" w:eastAsia="Arial Unicode MS" w:hAnsiTheme="majorBidi" w:cstheme="majorBidi" w:hint="cs"/>
                <w:sz w:val="20"/>
                <w:szCs w:val="20"/>
                <w:cs/>
              </w:rPr>
              <w:t>ทางการเงินหมุนเวียนอื่น</w:t>
            </w:r>
          </w:p>
        </w:tc>
        <w:tc>
          <w:tcPr>
            <w:tcW w:w="964" w:type="dxa"/>
            <w:vAlign w:val="bottom"/>
          </w:tcPr>
          <w:p w14:paraId="7C53A7FF" w14:textId="77777777" w:rsidR="00190544" w:rsidRPr="0055523E" w:rsidRDefault="00190544" w:rsidP="00BA5314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996,416.44</w:t>
            </w:r>
          </w:p>
        </w:tc>
        <w:tc>
          <w:tcPr>
            <w:tcW w:w="134" w:type="dxa"/>
          </w:tcPr>
          <w:p w14:paraId="3060DADF" w14:textId="77777777" w:rsidR="00190544" w:rsidRPr="0055523E" w:rsidRDefault="00190544" w:rsidP="00BA5314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0EB972F5" w14:textId="77777777" w:rsidR="00190544" w:rsidRPr="0055523E" w:rsidRDefault="00190544" w:rsidP="00BA5314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7B7BE197" w14:textId="77777777" w:rsidR="00190544" w:rsidRPr="0055523E" w:rsidRDefault="00190544" w:rsidP="00BA5314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5A8A4DB9" w14:textId="77777777" w:rsidR="00190544" w:rsidRPr="0055523E" w:rsidRDefault="00190544" w:rsidP="00BA5314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996,416.44</w:t>
            </w:r>
          </w:p>
        </w:tc>
        <w:tc>
          <w:tcPr>
            <w:tcW w:w="134" w:type="dxa"/>
          </w:tcPr>
          <w:p w14:paraId="06D49365" w14:textId="77777777" w:rsidR="00190544" w:rsidRPr="0055523E" w:rsidRDefault="00190544" w:rsidP="00BA5314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24272D5C" w14:textId="77777777" w:rsidR="00190544" w:rsidRPr="0055523E" w:rsidRDefault="00190544" w:rsidP="00BA5314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3A7F7A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lang w:eastAsia="th-TH"/>
              </w:rPr>
              <w:t>996</w:t>
            </w: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,416.44</w:t>
            </w:r>
          </w:p>
        </w:tc>
        <w:tc>
          <w:tcPr>
            <w:tcW w:w="134" w:type="dxa"/>
          </w:tcPr>
          <w:p w14:paraId="0E03E796" w14:textId="77777777" w:rsidR="00190544" w:rsidRPr="0055523E" w:rsidRDefault="00190544" w:rsidP="00BA5314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46D80BB5" w14:textId="77777777" w:rsidR="00190544" w:rsidRPr="0055523E" w:rsidRDefault="00190544" w:rsidP="00BA5314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3A7F7A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6" w:type="dxa"/>
          </w:tcPr>
          <w:p w14:paraId="6945EAA7" w14:textId="77777777" w:rsidR="00190544" w:rsidRPr="0055523E" w:rsidRDefault="00190544" w:rsidP="00BA5314">
            <w:pPr>
              <w:spacing w:line="280" w:lineRule="exact"/>
              <w:ind w:left="-306" w:right="340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3A4808F2" w14:textId="77777777" w:rsidR="00190544" w:rsidRPr="001C6A69" w:rsidRDefault="00190544" w:rsidP="00BA5314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3A7F7A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lang w:eastAsia="th-TH"/>
              </w:rPr>
              <w:t>996</w:t>
            </w: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,</w:t>
            </w: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416.44</w:t>
            </w:r>
          </w:p>
        </w:tc>
      </w:tr>
      <w:tr w:rsidR="00190544" w:rsidRPr="0055523E" w14:paraId="30F15837" w14:textId="77777777" w:rsidTr="002749BD">
        <w:trPr>
          <w:trHeight w:val="20"/>
        </w:trPr>
        <w:tc>
          <w:tcPr>
            <w:tcW w:w="2438" w:type="dxa"/>
            <w:vAlign w:val="bottom"/>
          </w:tcPr>
          <w:p w14:paraId="2E9790DB" w14:textId="77777777" w:rsidR="00190544" w:rsidRPr="001C6A69" w:rsidRDefault="00190544" w:rsidP="00BA5314">
            <w:pPr>
              <w:spacing w:line="280" w:lineRule="exact"/>
              <w:ind w:left="113" w:hanging="170"/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</w:pPr>
            <w:r w:rsidRPr="001C6A69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สินทรัพย์หมุนเวียนอื่น</w:t>
            </w:r>
          </w:p>
        </w:tc>
        <w:tc>
          <w:tcPr>
            <w:tcW w:w="964" w:type="dxa"/>
            <w:vAlign w:val="bottom"/>
          </w:tcPr>
          <w:p w14:paraId="079CF050" w14:textId="77777777" w:rsidR="00190544" w:rsidRPr="0055523E" w:rsidRDefault="00190544" w:rsidP="00BA5314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2ABBDCDE" w14:textId="77777777" w:rsidR="00190544" w:rsidRPr="0055523E" w:rsidRDefault="00190544" w:rsidP="00BA5314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04150625" w14:textId="64723210" w:rsidR="00190544" w:rsidRPr="0055523E" w:rsidRDefault="003167B4" w:rsidP="00BA5314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27,008,356.21</w:t>
            </w:r>
          </w:p>
        </w:tc>
        <w:tc>
          <w:tcPr>
            <w:tcW w:w="134" w:type="dxa"/>
          </w:tcPr>
          <w:p w14:paraId="35997695" w14:textId="77777777" w:rsidR="00190544" w:rsidRPr="0055523E" w:rsidRDefault="00190544" w:rsidP="00BA5314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5B67145C" w14:textId="77777777" w:rsidR="00190544" w:rsidRPr="0055523E" w:rsidRDefault="00190544" w:rsidP="00BA5314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27,008,356.21</w:t>
            </w:r>
          </w:p>
        </w:tc>
        <w:tc>
          <w:tcPr>
            <w:tcW w:w="134" w:type="dxa"/>
          </w:tcPr>
          <w:p w14:paraId="1C84EC49" w14:textId="77777777" w:rsidR="00190544" w:rsidRPr="0055523E" w:rsidRDefault="00190544" w:rsidP="00BA5314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32695E59" w14:textId="77777777" w:rsidR="00190544" w:rsidRPr="0055523E" w:rsidRDefault="00190544" w:rsidP="00BA5314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3A7F7A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4" w:type="dxa"/>
          </w:tcPr>
          <w:p w14:paraId="0F554E28" w14:textId="77777777" w:rsidR="00190544" w:rsidRPr="0055523E" w:rsidRDefault="00190544" w:rsidP="00BA5314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56A4157E" w14:textId="77777777" w:rsidR="00190544" w:rsidRPr="001C6A69" w:rsidRDefault="00190544" w:rsidP="00BA5314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4,583,106.00</w:t>
            </w:r>
          </w:p>
        </w:tc>
        <w:tc>
          <w:tcPr>
            <w:tcW w:w="136" w:type="dxa"/>
          </w:tcPr>
          <w:p w14:paraId="6FD96F1E" w14:textId="77777777" w:rsidR="00190544" w:rsidRPr="0055523E" w:rsidRDefault="00190544" w:rsidP="00BA5314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0388C4C4" w14:textId="77777777" w:rsidR="00190544" w:rsidRPr="0055523E" w:rsidRDefault="00190544" w:rsidP="00BA5314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4,583,106.00</w:t>
            </w:r>
          </w:p>
        </w:tc>
      </w:tr>
      <w:tr w:rsidR="00190544" w:rsidRPr="0055523E" w14:paraId="5F32487F" w14:textId="77777777" w:rsidTr="002749BD">
        <w:trPr>
          <w:trHeight w:val="20"/>
        </w:trPr>
        <w:tc>
          <w:tcPr>
            <w:tcW w:w="2438" w:type="dxa"/>
            <w:vAlign w:val="bottom"/>
          </w:tcPr>
          <w:p w14:paraId="35D1F49F" w14:textId="77777777" w:rsidR="00190544" w:rsidRPr="001C6A69" w:rsidRDefault="00190544" w:rsidP="00BA5314">
            <w:pPr>
              <w:spacing w:line="280" w:lineRule="exact"/>
              <w:ind w:left="113" w:hanging="170"/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</w:pPr>
            <w:r w:rsidRPr="001C6A69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964" w:type="dxa"/>
            <w:vAlign w:val="bottom"/>
          </w:tcPr>
          <w:p w14:paraId="52A24BE8" w14:textId="77777777" w:rsidR="00190544" w:rsidRPr="0055523E" w:rsidRDefault="00190544" w:rsidP="00BA5314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3746DC72" w14:textId="77777777" w:rsidR="00190544" w:rsidRPr="0055523E" w:rsidRDefault="00190544" w:rsidP="00BA5314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3483E119" w14:textId="77777777" w:rsidR="00190544" w:rsidRPr="0055523E" w:rsidRDefault="00190544" w:rsidP="00BA5314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76,120,000.00</w:t>
            </w:r>
          </w:p>
        </w:tc>
        <w:tc>
          <w:tcPr>
            <w:tcW w:w="134" w:type="dxa"/>
          </w:tcPr>
          <w:p w14:paraId="425F5433" w14:textId="77777777" w:rsidR="00190544" w:rsidRPr="0055523E" w:rsidRDefault="00190544" w:rsidP="00BA5314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5E2DF361" w14:textId="77777777" w:rsidR="00190544" w:rsidRPr="0055523E" w:rsidRDefault="00190544" w:rsidP="00BA5314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76,120,000.00</w:t>
            </w:r>
          </w:p>
        </w:tc>
        <w:tc>
          <w:tcPr>
            <w:tcW w:w="134" w:type="dxa"/>
          </w:tcPr>
          <w:p w14:paraId="23DEBBB0" w14:textId="77777777" w:rsidR="00190544" w:rsidRPr="0055523E" w:rsidRDefault="00190544" w:rsidP="00BA5314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32D3148C" w14:textId="77777777" w:rsidR="00190544" w:rsidRPr="0055523E" w:rsidRDefault="00190544" w:rsidP="00BA5314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3A7F7A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4" w:type="dxa"/>
          </w:tcPr>
          <w:p w14:paraId="66C80EE1" w14:textId="77777777" w:rsidR="00190544" w:rsidRPr="0055523E" w:rsidRDefault="00190544" w:rsidP="00BA5314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23EFCDA5" w14:textId="77777777" w:rsidR="00190544" w:rsidRPr="001C6A69" w:rsidRDefault="00190544" w:rsidP="00BA5314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76,120,000.00</w:t>
            </w:r>
          </w:p>
        </w:tc>
        <w:tc>
          <w:tcPr>
            <w:tcW w:w="136" w:type="dxa"/>
          </w:tcPr>
          <w:p w14:paraId="41B0E8BD" w14:textId="77777777" w:rsidR="00190544" w:rsidRPr="0055523E" w:rsidRDefault="00190544" w:rsidP="00BA5314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3ADD8489" w14:textId="77777777" w:rsidR="00190544" w:rsidRPr="0055523E" w:rsidRDefault="00190544" w:rsidP="00BA5314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76,120,000.00</w:t>
            </w:r>
          </w:p>
        </w:tc>
      </w:tr>
      <w:tr w:rsidR="00190544" w:rsidRPr="0055523E" w14:paraId="05679033" w14:textId="77777777" w:rsidTr="002749BD">
        <w:trPr>
          <w:trHeight w:val="20"/>
        </w:trPr>
        <w:tc>
          <w:tcPr>
            <w:tcW w:w="2438" w:type="dxa"/>
            <w:vAlign w:val="bottom"/>
          </w:tcPr>
          <w:p w14:paraId="271409FA" w14:textId="77777777" w:rsidR="00190544" w:rsidRPr="001C6A69" w:rsidRDefault="00190544" w:rsidP="00BA5314">
            <w:pPr>
              <w:spacing w:line="280" w:lineRule="exact"/>
              <w:ind w:left="113" w:hanging="170"/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</w:pPr>
            <w:r w:rsidRPr="001C6A69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เงินให้กู้ยืม</w:t>
            </w:r>
            <w:r w:rsidRPr="001C6A69">
              <w:rPr>
                <w:rFonts w:asciiTheme="majorBidi" w:eastAsia="Arial Unicode MS" w:hAnsiTheme="majorBidi" w:cstheme="majorBidi" w:hint="cs"/>
                <w:sz w:val="20"/>
                <w:szCs w:val="20"/>
                <w:cs/>
              </w:rPr>
              <w:t>แก่บริษัทย่อย</w:t>
            </w:r>
          </w:p>
        </w:tc>
        <w:tc>
          <w:tcPr>
            <w:tcW w:w="964" w:type="dxa"/>
            <w:vAlign w:val="bottom"/>
          </w:tcPr>
          <w:p w14:paraId="46CF8D7E" w14:textId="77777777" w:rsidR="00190544" w:rsidRPr="0055523E" w:rsidRDefault="00190544" w:rsidP="00BA5314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2373F42A" w14:textId="77777777" w:rsidR="00190544" w:rsidRPr="0055523E" w:rsidRDefault="00190544" w:rsidP="00BA5314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326ABD7C" w14:textId="77777777" w:rsidR="00190544" w:rsidRPr="0055523E" w:rsidRDefault="00190544" w:rsidP="00BA5314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43F409CD" w14:textId="77777777" w:rsidR="00190544" w:rsidRPr="0055523E" w:rsidRDefault="00190544" w:rsidP="00BA5314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0428C974" w14:textId="77777777" w:rsidR="00190544" w:rsidRPr="0055523E" w:rsidRDefault="00190544" w:rsidP="00BA5314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2BC521A9" w14:textId="77777777" w:rsidR="00190544" w:rsidRPr="0055523E" w:rsidRDefault="00190544" w:rsidP="00BA5314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44A924EA" w14:textId="77777777" w:rsidR="00190544" w:rsidRPr="0055523E" w:rsidRDefault="00190544" w:rsidP="00BA5314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3A7F7A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4" w:type="dxa"/>
          </w:tcPr>
          <w:p w14:paraId="27F9FAA7" w14:textId="77777777" w:rsidR="00190544" w:rsidRPr="0055523E" w:rsidRDefault="00190544" w:rsidP="00BA5314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3C11A3BF" w14:textId="77777777" w:rsidR="00190544" w:rsidRPr="001C6A69" w:rsidRDefault="00190544" w:rsidP="00BA5314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3A7F7A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lang w:eastAsia="th-TH"/>
              </w:rPr>
              <w:t>251</w:t>
            </w: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,252,033.19</w:t>
            </w:r>
          </w:p>
        </w:tc>
        <w:tc>
          <w:tcPr>
            <w:tcW w:w="136" w:type="dxa"/>
          </w:tcPr>
          <w:p w14:paraId="0BC3B061" w14:textId="77777777" w:rsidR="00190544" w:rsidRPr="0055523E" w:rsidRDefault="00190544" w:rsidP="00BA5314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6D52327B" w14:textId="77777777" w:rsidR="00190544" w:rsidRPr="0055523E" w:rsidRDefault="00190544" w:rsidP="00BA5314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3A7F7A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lang w:eastAsia="th-TH"/>
              </w:rPr>
              <w:t>251</w:t>
            </w: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,252,033.19</w:t>
            </w:r>
          </w:p>
        </w:tc>
      </w:tr>
      <w:tr w:rsidR="00190544" w:rsidRPr="0055523E" w14:paraId="5DF0F012" w14:textId="77777777" w:rsidTr="002749BD">
        <w:trPr>
          <w:trHeight w:val="20"/>
        </w:trPr>
        <w:tc>
          <w:tcPr>
            <w:tcW w:w="2438" w:type="dxa"/>
            <w:vAlign w:val="bottom"/>
          </w:tcPr>
          <w:p w14:paraId="71139D36" w14:textId="77777777" w:rsidR="00190544" w:rsidRPr="001C6A69" w:rsidRDefault="00190544" w:rsidP="00BA5314">
            <w:pPr>
              <w:spacing w:line="280" w:lineRule="exact"/>
              <w:ind w:left="113" w:hanging="170"/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</w:pPr>
            <w:r w:rsidRPr="001C6A69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สินทรัพย์ไม่หมุนเวียนอื่น</w:t>
            </w:r>
          </w:p>
        </w:tc>
        <w:tc>
          <w:tcPr>
            <w:tcW w:w="964" w:type="dxa"/>
            <w:tcBorders>
              <w:bottom w:val="single" w:sz="6" w:space="0" w:color="auto"/>
            </w:tcBorders>
            <w:vAlign w:val="bottom"/>
          </w:tcPr>
          <w:p w14:paraId="188312A9" w14:textId="77777777" w:rsidR="00190544" w:rsidRPr="001C6A69" w:rsidRDefault="00190544" w:rsidP="00BA5314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776FA28D" w14:textId="77777777" w:rsidR="00190544" w:rsidRPr="0055523E" w:rsidRDefault="00190544" w:rsidP="00BA5314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14:paraId="10BBEE2A" w14:textId="409E2E79" w:rsidR="00190544" w:rsidRPr="0055523E" w:rsidRDefault="003167B4" w:rsidP="00BA5314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15,462,120.14</w:t>
            </w:r>
          </w:p>
        </w:tc>
        <w:tc>
          <w:tcPr>
            <w:tcW w:w="134" w:type="dxa"/>
          </w:tcPr>
          <w:p w14:paraId="14AC8D50" w14:textId="77777777" w:rsidR="00190544" w:rsidRPr="0055523E" w:rsidRDefault="00190544" w:rsidP="00BA5314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14:paraId="3AB5F78D" w14:textId="328DDD4D" w:rsidR="00190544" w:rsidRPr="0055523E" w:rsidRDefault="003167B4" w:rsidP="00BA5314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15,462,120.14</w:t>
            </w:r>
          </w:p>
        </w:tc>
        <w:tc>
          <w:tcPr>
            <w:tcW w:w="134" w:type="dxa"/>
          </w:tcPr>
          <w:p w14:paraId="71E6AC9E" w14:textId="77777777" w:rsidR="00190544" w:rsidRPr="0055523E" w:rsidRDefault="00190544" w:rsidP="00BA5314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vAlign w:val="bottom"/>
          </w:tcPr>
          <w:p w14:paraId="397925C8" w14:textId="77777777" w:rsidR="00190544" w:rsidRPr="0055523E" w:rsidRDefault="00190544" w:rsidP="00BA5314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3A7F7A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4" w:type="dxa"/>
          </w:tcPr>
          <w:p w14:paraId="77AB3136" w14:textId="77777777" w:rsidR="00190544" w:rsidRPr="0055523E" w:rsidRDefault="00190544" w:rsidP="00BA5314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14:paraId="7D8BD05C" w14:textId="77777777" w:rsidR="00190544" w:rsidRPr="0055523E" w:rsidRDefault="00190544" w:rsidP="00BA5314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11,127,478.11</w:t>
            </w:r>
          </w:p>
        </w:tc>
        <w:tc>
          <w:tcPr>
            <w:tcW w:w="136" w:type="dxa"/>
          </w:tcPr>
          <w:p w14:paraId="77C5616A" w14:textId="77777777" w:rsidR="00190544" w:rsidRPr="0055523E" w:rsidRDefault="00190544" w:rsidP="00BA5314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14:paraId="6A37136B" w14:textId="77777777" w:rsidR="00190544" w:rsidRPr="001C6A69" w:rsidRDefault="00190544" w:rsidP="00BA5314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11,127,478.11</w:t>
            </w:r>
          </w:p>
        </w:tc>
      </w:tr>
      <w:tr w:rsidR="00190544" w:rsidRPr="0055523E" w14:paraId="13600299" w14:textId="77777777" w:rsidTr="002749BD">
        <w:trPr>
          <w:trHeight w:val="20"/>
        </w:trPr>
        <w:tc>
          <w:tcPr>
            <w:tcW w:w="2438" w:type="dxa"/>
          </w:tcPr>
          <w:p w14:paraId="7F36DA92" w14:textId="4AB0BF47" w:rsidR="00190544" w:rsidRPr="0055523E" w:rsidRDefault="002749BD" w:rsidP="002749BD">
            <w:pPr>
              <w:spacing w:line="280" w:lineRule="exact"/>
              <w:ind w:left="340" w:hanging="170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1C6A69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>รวม</w:t>
            </w: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66C12CA" w14:textId="77777777" w:rsidR="00190544" w:rsidRPr="0055523E" w:rsidRDefault="00190544" w:rsidP="00BA5314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996,416.44</w:t>
            </w:r>
          </w:p>
        </w:tc>
        <w:tc>
          <w:tcPr>
            <w:tcW w:w="134" w:type="dxa"/>
          </w:tcPr>
          <w:p w14:paraId="2B19C40C" w14:textId="77777777" w:rsidR="00190544" w:rsidRPr="0055523E" w:rsidRDefault="00190544" w:rsidP="00BA5314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</w:tcPr>
          <w:p w14:paraId="1682D328" w14:textId="5E4272F2" w:rsidR="00190544" w:rsidRPr="0055523E" w:rsidRDefault="007F4241" w:rsidP="00BA5314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840,927,</w:t>
            </w:r>
            <w:r w:rsidR="006A0881"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75.63</w:t>
            </w:r>
          </w:p>
        </w:tc>
        <w:tc>
          <w:tcPr>
            <w:tcW w:w="134" w:type="dxa"/>
          </w:tcPr>
          <w:p w14:paraId="33EB745B" w14:textId="77777777" w:rsidR="00190544" w:rsidRPr="0055523E" w:rsidRDefault="00190544" w:rsidP="00BA5314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</w:tcPr>
          <w:p w14:paraId="6ADBA431" w14:textId="1A07569D" w:rsidR="00190544" w:rsidRPr="0055523E" w:rsidRDefault="007F4241" w:rsidP="00BA5314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841,923,</w:t>
            </w:r>
            <w:r w:rsidR="006A0881"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5</w:t>
            </w: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92.07</w:t>
            </w:r>
          </w:p>
        </w:tc>
        <w:tc>
          <w:tcPr>
            <w:tcW w:w="134" w:type="dxa"/>
          </w:tcPr>
          <w:p w14:paraId="0736E38A" w14:textId="77777777" w:rsidR="00190544" w:rsidRPr="0055523E" w:rsidRDefault="00190544" w:rsidP="00BA5314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FC3E2CC" w14:textId="77777777" w:rsidR="00190544" w:rsidRPr="0055523E" w:rsidRDefault="00190544" w:rsidP="00BA5314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3A7F7A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lang w:eastAsia="th-TH"/>
              </w:rPr>
              <w:t>996</w:t>
            </w: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,416.44</w:t>
            </w:r>
          </w:p>
        </w:tc>
        <w:tc>
          <w:tcPr>
            <w:tcW w:w="134" w:type="dxa"/>
          </w:tcPr>
          <w:p w14:paraId="78E098C1" w14:textId="77777777" w:rsidR="00190544" w:rsidRPr="0055523E" w:rsidRDefault="00190544" w:rsidP="00BA5314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</w:tcPr>
          <w:p w14:paraId="5B510C7D" w14:textId="77777777" w:rsidR="00190544" w:rsidRPr="0055523E" w:rsidRDefault="00190544" w:rsidP="00BA5314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923,672,280.47</w:t>
            </w:r>
          </w:p>
        </w:tc>
        <w:tc>
          <w:tcPr>
            <w:tcW w:w="136" w:type="dxa"/>
          </w:tcPr>
          <w:p w14:paraId="4F58F24C" w14:textId="77777777" w:rsidR="00190544" w:rsidRPr="0055523E" w:rsidRDefault="00190544" w:rsidP="00BA5314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</w:tcPr>
          <w:p w14:paraId="2254341D" w14:textId="77777777" w:rsidR="00190544" w:rsidRPr="0055523E" w:rsidRDefault="00190544" w:rsidP="00BA5314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924,668,696.91</w:t>
            </w:r>
          </w:p>
        </w:tc>
      </w:tr>
      <w:tr w:rsidR="00190544" w:rsidRPr="0055523E" w14:paraId="156994AF" w14:textId="77777777" w:rsidTr="002749BD">
        <w:trPr>
          <w:trHeight w:val="20"/>
        </w:trPr>
        <w:tc>
          <w:tcPr>
            <w:tcW w:w="2438" w:type="dxa"/>
          </w:tcPr>
          <w:p w14:paraId="018F6C35" w14:textId="256BA383" w:rsidR="00190544" w:rsidRPr="0055523E" w:rsidRDefault="00190544" w:rsidP="00BA5314">
            <w:pPr>
              <w:spacing w:line="280" w:lineRule="exact"/>
              <w:ind w:left="113" w:hanging="170"/>
              <w:rPr>
                <w:rFonts w:asciiTheme="majorBidi" w:eastAsia="Arial Unicode MS" w:hAnsiTheme="majorBidi"/>
                <w:spacing w:val="-4"/>
                <w:sz w:val="20"/>
                <w:szCs w:val="20"/>
              </w:rPr>
            </w:pPr>
            <w:r w:rsidRPr="001C6A69">
              <w:rPr>
                <w:rFonts w:asciiTheme="majorBidi" w:eastAsia="Arial Unicode MS" w:hAnsiTheme="majorBidi"/>
                <w:spacing w:val="-4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964" w:type="dxa"/>
          </w:tcPr>
          <w:p w14:paraId="7636CFDE" w14:textId="77777777" w:rsidR="00190544" w:rsidRPr="001C6A69" w:rsidRDefault="00190544" w:rsidP="00BA5314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4" w:type="dxa"/>
          </w:tcPr>
          <w:p w14:paraId="2FD174B5" w14:textId="77777777" w:rsidR="00190544" w:rsidRPr="0055523E" w:rsidRDefault="00190544" w:rsidP="00BA5314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117708EA" w14:textId="77777777" w:rsidR="00190544" w:rsidRPr="0055523E" w:rsidRDefault="00190544" w:rsidP="00BA5314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34" w:type="dxa"/>
          </w:tcPr>
          <w:p w14:paraId="1E9DC596" w14:textId="77777777" w:rsidR="00190544" w:rsidRPr="0055523E" w:rsidRDefault="00190544" w:rsidP="00BA5314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25B1D765" w14:textId="77777777" w:rsidR="00190544" w:rsidRPr="0055523E" w:rsidRDefault="00190544" w:rsidP="00BA5314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4" w:type="dxa"/>
          </w:tcPr>
          <w:p w14:paraId="32A1179B" w14:textId="77777777" w:rsidR="00190544" w:rsidRPr="0055523E" w:rsidRDefault="00190544" w:rsidP="00BA5314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69136DF2" w14:textId="77777777" w:rsidR="00190544" w:rsidRPr="001C6A69" w:rsidRDefault="00190544" w:rsidP="00BA5314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4" w:type="dxa"/>
          </w:tcPr>
          <w:p w14:paraId="296DD88C" w14:textId="77777777" w:rsidR="00190544" w:rsidRPr="0055523E" w:rsidRDefault="00190544" w:rsidP="00BA5314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76194175" w14:textId="77777777" w:rsidR="00190544" w:rsidRPr="0055523E" w:rsidRDefault="00190544" w:rsidP="00BA5314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36" w:type="dxa"/>
          </w:tcPr>
          <w:p w14:paraId="41F11419" w14:textId="77777777" w:rsidR="00190544" w:rsidRPr="0055523E" w:rsidRDefault="00190544" w:rsidP="00BA5314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589CE0D1" w14:textId="77777777" w:rsidR="00190544" w:rsidRPr="0055523E" w:rsidRDefault="00190544" w:rsidP="00BA5314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190544" w:rsidRPr="0055523E" w14:paraId="7F22A9F2" w14:textId="77777777" w:rsidTr="002749BD">
        <w:trPr>
          <w:trHeight w:val="20"/>
        </w:trPr>
        <w:tc>
          <w:tcPr>
            <w:tcW w:w="2438" w:type="dxa"/>
            <w:vAlign w:val="bottom"/>
          </w:tcPr>
          <w:p w14:paraId="0E79C07D" w14:textId="77777777" w:rsidR="00190544" w:rsidRPr="0055523E" w:rsidRDefault="00190544" w:rsidP="00BA5314">
            <w:pPr>
              <w:spacing w:line="280" w:lineRule="exact"/>
              <w:ind w:left="113" w:hanging="170"/>
              <w:rPr>
                <w:rFonts w:asciiTheme="majorBidi" w:eastAsia="Arial Unicode MS" w:hAnsiTheme="majorBidi"/>
                <w:sz w:val="20"/>
                <w:szCs w:val="20"/>
              </w:rPr>
            </w:pPr>
            <w:r w:rsidRPr="001C6A69">
              <w:rPr>
                <w:rFonts w:asciiTheme="majorBidi" w:eastAsia="Arial Unicode MS" w:hAnsiTheme="majorBidi"/>
                <w:sz w:val="20"/>
                <w:szCs w:val="20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964" w:type="dxa"/>
            <w:vAlign w:val="bottom"/>
          </w:tcPr>
          <w:p w14:paraId="6FDA36C0" w14:textId="77777777" w:rsidR="00190544" w:rsidRPr="0055523E" w:rsidRDefault="00190544" w:rsidP="00BA5314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21735E8F" w14:textId="77777777" w:rsidR="00190544" w:rsidRPr="0055523E" w:rsidRDefault="00190544" w:rsidP="00BA5314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61FF62B2" w14:textId="77777777" w:rsidR="00190544" w:rsidRPr="0055523E" w:rsidRDefault="00190544" w:rsidP="00BA5314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3A7F7A"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  <w:t>742</w:t>
            </w: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3A7F7A"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  <w:t>882</w:t>
            </w: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3A7F7A"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  <w:t>291.55</w:t>
            </w:r>
          </w:p>
        </w:tc>
        <w:tc>
          <w:tcPr>
            <w:tcW w:w="134" w:type="dxa"/>
            <w:vAlign w:val="bottom"/>
          </w:tcPr>
          <w:p w14:paraId="1D7A4333" w14:textId="77777777" w:rsidR="00190544" w:rsidRPr="0055523E" w:rsidRDefault="00190544" w:rsidP="00BA5314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7670AAA7" w14:textId="77777777" w:rsidR="00190544" w:rsidRPr="0055523E" w:rsidRDefault="00190544" w:rsidP="00BA5314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3A7F7A"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  <w:t>742</w:t>
            </w: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3A7F7A"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  <w:t>882</w:t>
            </w: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3A7F7A"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  <w:t>291.55</w:t>
            </w:r>
          </w:p>
        </w:tc>
        <w:tc>
          <w:tcPr>
            <w:tcW w:w="134" w:type="dxa"/>
            <w:vAlign w:val="bottom"/>
          </w:tcPr>
          <w:p w14:paraId="5B4FD289" w14:textId="77777777" w:rsidR="00190544" w:rsidRPr="0055523E" w:rsidRDefault="00190544" w:rsidP="00BA5314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204CB401" w14:textId="77777777" w:rsidR="00190544" w:rsidRPr="001C6A69" w:rsidRDefault="00190544" w:rsidP="00BA5314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39A242DC" w14:textId="77777777" w:rsidR="00190544" w:rsidRPr="0055523E" w:rsidRDefault="00190544" w:rsidP="00BA5314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20EBCA1D" w14:textId="77777777" w:rsidR="00190544" w:rsidRPr="0055523E" w:rsidRDefault="00190544" w:rsidP="00BA5314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711,189,259.78</w:t>
            </w:r>
          </w:p>
        </w:tc>
        <w:tc>
          <w:tcPr>
            <w:tcW w:w="136" w:type="dxa"/>
            <w:vAlign w:val="bottom"/>
          </w:tcPr>
          <w:p w14:paraId="10B58C5C" w14:textId="77777777" w:rsidR="00190544" w:rsidRPr="0055523E" w:rsidRDefault="00190544" w:rsidP="00BA5314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1FD66663" w14:textId="77777777" w:rsidR="00190544" w:rsidRPr="0055523E" w:rsidRDefault="00190544" w:rsidP="00BA5314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711,189,259.78</w:t>
            </w:r>
          </w:p>
        </w:tc>
      </w:tr>
      <w:tr w:rsidR="00DE7AB7" w:rsidRPr="0055523E" w14:paraId="0A7F94C5" w14:textId="77777777" w:rsidTr="002749BD">
        <w:trPr>
          <w:trHeight w:val="20"/>
        </w:trPr>
        <w:tc>
          <w:tcPr>
            <w:tcW w:w="2438" w:type="dxa"/>
            <w:vAlign w:val="bottom"/>
          </w:tcPr>
          <w:p w14:paraId="6FDE9BC7" w14:textId="77777777" w:rsidR="00DE7AB7" w:rsidRPr="001C6A69" w:rsidRDefault="00DE7AB7" w:rsidP="00DE7AB7">
            <w:pPr>
              <w:spacing w:line="280" w:lineRule="exact"/>
              <w:ind w:left="113" w:hanging="170"/>
              <w:rPr>
                <w:rFonts w:asciiTheme="majorBidi" w:eastAsia="Arial Unicode MS" w:hAnsiTheme="majorBidi"/>
                <w:sz w:val="20"/>
                <w:szCs w:val="20"/>
                <w:cs/>
              </w:rPr>
            </w:pPr>
            <w:r w:rsidRPr="001C6A69">
              <w:rPr>
                <w:rFonts w:asciiTheme="majorBidi" w:eastAsia="Arial Unicode MS" w:hAnsiTheme="majorBidi"/>
                <w:sz w:val="20"/>
                <w:szCs w:val="20"/>
                <w:cs/>
              </w:rPr>
              <w:t>เจ้าหนี้การค้าและเจ้าหนี้</w:t>
            </w:r>
            <w:r w:rsidRPr="001C6A69">
              <w:rPr>
                <w:rFonts w:asciiTheme="majorBidi" w:eastAsia="Arial Unicode MS" w:hAnsiTheme="majorBidi" w:hint="cs"/>
                <w:sz w:val="20"/>
                <w:szCs w:val="20"/>
                <w:cs/>
              </w:rPr>
              <w:t>หมุนเวียน</w:t>
            </w:r>
            <w:r w:rsidRPr="001C6A69">
              <w:rPr>
                <w:rFonts w:asciiTheme="majorBidi" w:eastAsia="Arial Unicode MS" w:hAnsiTheme="majorBidi"/>
                <w:sz w:val="20"/>
                <w:szCs w:val="20"/>
                <w:cs/>
              </w:rPr>
              <w:t>อื่น</w:t>
            </w:r>
          </w:p>
        </w:tc>
        <w:tc>
          <w:tcPr>
            <w:tcW w:w="964" w:type="dxa"/>
            <w:vAlign w:val="bottom"/>
          </w:tcPr>
          <w:p w14:paraId="4A0B0CAA" w14:textId="77777777" w:rsidR="00DE7AB7" w:rsidRPr="001C6A69" w:rsidRDefault="00DE7AB7" w:rsidP="00DE7AB7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24F1BAD7" w14:textId="77777777" w:rsidR="00DE7AB7" w:rsidRPr="0055523E" w:rsidRDefault="00DE7AB7" w:rsidP="00DE7AB7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68997EDA" w14:textId="77777777" w:rsidR="00DE7AB7" w:rsidRPr="0055523E" w:rsidRDefault="00DE7AB7" w:rsidP="00DE7AB7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3A7F7A"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  <w:t>113</w:t>
            </w: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,</w:t>
            </w:r>
            <w:r w:rsidRPr="003A7F7A"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  <w:t>665</w:t>
            </w: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,</w:t>
            </w:r>
            <w:r w:rsidRPr="003A7F7A"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  <w:t>437.26</w:t>
            </w:r>
          </w:p>
        </w:tc>
        <w:tc>
          <w:tcPr>
            <w:tcW w:w="134" w:type="dxa"/>
            <w:vAlign w:val="bottom"/>
          </w:tcPr>
          <w:p w14:paraId="63A46C9A" w14:textId="77777777" w:rsidR="00DE7AB7" w:rsidRPr="0055523E" w:rsidRDefault="00DE7AB7" w:rsidP="00DE7AB7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35E73001" w14:textId="77777777" w:rsidR="00DE7AB7" w:rsidRPr="0055523E" w:rsidRDefault="00DE7AB7" w:rsidP="00DE7AB7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3A7F7A"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  <w:t>113</w:t>
            </w: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3A7F7A"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  <w:t>665</w:t>
            </w: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3A7F7A"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  <w:t>437.26</w:t>
            </w:r>
          </w:p>
        </w:tc>
        <w:tc>
          <w:tcPr>
            <w:tcW w:w="134" w:type="dxa"/>
            <w:vAlign w:val="bottom"/>
          </w:tcPr>
          <w:p w14:paraId="01296AF6" w14:textId="77777777" w:rsidR="00DE7AB7" w:rsidRPr="0055523E" w:rsidRDefault="00DE7AB7" w:rsidP="00DE7AB7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2CF9159E" w14:textId="77777777" w:rsidR="00DE7AB7" w:rsidRPr="001C6A69" w:rsidRDefault="00DE7AB7" w:rsidP="00DE7AB7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6ABF155B" w14:textId="77777777" w:rsidR="00DE7AB7" w:rsidRPr="0055523E" w:rsidRDefault="00DE7AB7" w:rsidP="00DE7AB7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3FA329ED" w14:textId="0610D341" w:rsidR="00DE7AB7" w:rsidRPr="00DE7AB7" w:rsidRDefault="00DE7AB7" w:rsidP="00DE7AB7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58,930,935.22</w:t>
            </w:r>
          </w:p>
        </w:tc>
        <w:tc>
          <w:tcPr>
            <w:tcW w:w="136" w:type="dxa"/>
            <w:vAlign w:val="bottom"/>
          </w:tcPr>
          <w:p w14:paraId="718C2D6E" w14:textId="77777777" w:rsidR="00DE7AB7" w:rsidRPr="0055523E" w:rsidRDefault="00DE7AB7" w:rsidP="00DE7AB7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29B7C7FA" w14:textId="45547121" w:rsidR="00DE7AB7" w:rsidRPr="0055523E" w:rsidRDefault="00DE7AB7" w:rsidP="00DE7AB7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58,930,935.22</w:t>
            </w:r>
          </w:p>
        </w:tc>
      </w:tr>
      <w:tr w:rsidR="00DE7AB7" w:rsidRPr="0055523E" w14:paraId="0F5228F0" w14:textId="77777777" w:rsidTr="002749BD">
        <w:trPr>
          <w:trHeight w:val="20"/>
        </w:trPr>
        <w:tc>
          <w:tcPr>
            <w:tcW w:w="2438" w:type="dxa"/>
            <w:vAlign w:val="bottom"/>
          </w:tcPr>
          <w:p w14:paraId="5B7AFFF7" w14:textId="77777777" w:rsidR="00DE7AB7" w:rsidRPr="001C6A69" w:rsidRDefault="00DE7AB7" w:rsidP="00DE7AB7">
            <w:pPr>
              <w:spacing w:line="280" w:lineRule="exact"/>
              <w:ind w:left="113" w:hanging="170"/>
              <w:rPr>
                <w:rFonts w:asciiTheme="majorBidi" w:eastAsia="Arial Unicode MS" w:hAnsiTheme="majorBidi"/>
                <w:sz w:val="20"/>
                <w:szCs w:val="20"/>
                <w:cs/>
              </w:rPr>
            </w:pPr>
            <w:r w:rsidRPr="001C6A69">
              <w:rPr>
                <w:rFonts w:asciiTheme="majorBidi" w:eastAsia="Arial Unicode MS" w:hAnsiTheme="majorBidi" w:hint="cs"/>
                <w:sz w:val="20"/>
                <w:szCs w:val="20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964" w:type="dxa"/>
            <w:vAlign w:val="bottom"/>
          </w:tcPr>
          <w:p w14:paraId="18BA7BA0" w14:textId="77777777" w:rsidR="00DE7AB7" w:rsidRPr="0055523E" w:rsidRDefault="00DE7AB7" w:rsidP="00DE7AB7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45257B3F" w14:textId="77777777" w:rsidR="00DE7AB7" w:rsidRPr="0055523E" w:rsidRDefault="00DE7AB7" w:rsidP="00DE7AB7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49F5FCB9" w14:textId="77777777" w:rsidR="00DE7AB7" w:rsidRPr="001C6A69" w:rsidRDefault="00DE7AB7" w:rsidP="00DE7AB7">
            <w:pPr>
              <w:spacing w:line="280" w:lineRule="exact"/>
              <w:jc w:val="right"/>
              <w:rPr>
                <w:rFonts w:asciiTheme="majorBidi" w:eastAsia="Arial Unicode MS" w:hAnsiTheme="majorBidi"/>
                <w:snapToGrid w:val="0"/>
                <w:sz w:val="20"/>
                <w:szCs w:val="20"/>
                <w:cs/>
                <w:lang w:eastAsia="th-TH"/>
              </w:rPr>
            </w:pPr>
            <w:r w:rsidRPr="0055523E">
              <w:rPr>
                <w:rFonts w:asciiTheme="majorBidi" w:eastAsia="Arial Unicode MS" w:hAnsiTheme="majorBidi"/>
                <w:snapToGrid w:val="0"/>
                <w:sz w:val="20"/>
                <w:szCs w:val="20"/>
                <w:lang w:val="en-GB" w:eastAsia="th-TH"/>
              </w:rPr>
              <w:t>2,500,000.00</w:t>
            </w:r>
          </w:p>
        </w:tc>
        <w:tc>
          <w:tcPr>
            <w:tcW w:w="134" w:type="dxa"/>
            <w:vAlign w:val="bottom"/>
          </w:tcPr>
          <w:p w14:paraId="7CED2111" w14:textId="77777777" w:rsidR="00DE7AB7" w:rsidRPr="0055523E" w:rsidRDefault="00DE7AB7" w:rsidP="00DE7AB7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301A7D8A" w14:textId="77777777" w:rsidR="00DE7AB7" w:rsidRPr="001C6A69" w:rsidRDefault="00DE7AB7" w:rsidP="00DE7AB7">
            <w:pPr>
              <w:spacing w:line="280" w:lineRule="exact"/>
              <w:jc w:val="right"/>
              <w:rPr>
                <w:rFonts w:asciiTheme="majorBidi" w:eastAsia="Arial Unicode MS" w:hAnsiTheme="majorBidi"/>
                <w:snapToGrid w:val="0"/>
                <w:sz w:val="20"/>
                <w:szCs w:val="20"/>
                <w:cs/>
                <w:lang w:eastAsia="th-TH"/>
              </w:rPr>
            </w:pPr>
            <w:r w:rsidRPr="0055523E"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  <w:t>2,500,000.00</w:t>
            </w:r>
          </w:p>
        </w:tc>
        <w:tc>
          <w:tcPr>
            <w:tcW w:w="134" w:type="dxa"/>
            <w:vAlign w:val="bottom"/>
          </w:tcPr>
          <w:p w14:paraId="034EF46C" w14:textId="77777777" w:rsidR="00DE7AB7" w:rsidRPr="0055523E" w:rsidRDefault="00DE7AB7" w:rsidP="00DE7AB7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07038C2F" w14:textId="77777777" w:rsidR="00DE7AB7" w:rsidRPr="0055523E" w:rsidRDefault="00DE7AB7" w:rsidP="00DE7AB7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2E259C5A" w14:textId="77777777" w:rsidR="00DE7AB7" w:rsidRPr="0055523E" w:rsidRDefault="00DE7AB7" w:rsidP="00DE7AB7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73EBF8C8" w14:textId="77777777" w:rsidR="00DE7AB7" w:rsidRPr="0055523E" w:rsidRDefault="00DE7AB7" w:rsidP="00DE7AB7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6" w:type="dxa"/>
            <w:vAlign w:val="bottom"/>
          </w:tcPr>
          <w:p w14:paraId="3EB40848" w14:textId="77777777" w:rsidR="00DE7AB7" w:rsidRPr="0055523E" w:rsidRDefault="00DE7AB7" w:rsidP="00DE7AB7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1BAE7884" w14:textId="77777777" w:rsidR="00DE7AB7" w:rsidRPr="0055523E" w:rsidRDefault="00DE7AB7" w:rsidP="00DE7AB7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</w:tr>
      <w:tr w:rsidR="00DE7AB7" w:rsidRPr="0055523E" w14:paraId="62E2D30E" w14:textId="77777777" w:rsidTr="002749BD">
        <w:trPr>
          <w:trHeight w:val="20"/>
        </w:trPr>
        <w:tc>
          <w:tcPr>
            <w:tcW w:w="2438" w:type="dxa"/>
            <w:vAlign w:val="bottom"/>
          </w:tcPr>
          <w:p w14:paraId="5DF92F84" w14:textId="77777777" w:rsidR="00DE7AB7" w:rsidRPr="001C6A69" w:rsidRDefault="00DE7AB7" w:rsidP="00DE7AB7">
            <w:pPr>
              <w:spacing w:line="280" w:lineRule="exact"/>
              <w:ind w:left="113" w:hanging="170"/>
              <w:rPr>
                <w:rFonts w:asciiTheme="majorBidi" w:eastAsia="Arial Unicode MS" w:hAnsiTheme="majorBidi"/>
                <w:sz w:val="20"/>
                <w:szCs w:val="20"/>
                <w:cs/>
              </w:rPr>
            </w:pPr>
            <w:r w:rsidRPr="001C6A69">
              <w:rPr>
                <w:rFonts w:asciiTheme="majorBidi" w:eastAsia="Arial Unicode MS" w:hAnsiTheme="majorBidi"/>
                <w:sz w:val="20"/>
                <w:szCs w:val="20"/>
                <w:cs/>
              </w:rPr>
              <w:t>หนี้สินหมุนเวียนอื่น</w:t>
            </w:r>
          </w:p>
        </w:tc>
        <w:tc>
          <w:tcPr>
            <w:tcW w:w="964" w:type="dxa"/>
            <w:vAlign w:val="bottom"/>
          </w:tcPr>
          <w:p w14:paraId="3BA0BADD" w14:textId="77777777" w:rsidR="00DE7AB7" w:rsidRPr="001C6A69" w:rsidRDefault="00DE7AB7" w:rsidP="00DE7AB7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202D76F2" w14:textId="77777777" w:rsidR="00DE7AB7" w:rsidRPr="0055523E" w:rsidRDefault="00DE7AB7" w:rsidP="00DE7AB7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0B38E068" w14:textId="32094B7D" w:rsidR="00DE7AB7" w:rsidRPr="0055523E" w:rsidRDefault="00DE7AB7" w:rsidP="00DE7AB7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3A7F7A"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  <w:t>1</w:t>
            </w:r>
            <w:r w:rsidRPr="0055523E">
              <w:rPr>
                <w:rFonts w:asciiTheme="majorBidi" w:eastAsia="Arial Unicode MS" w:hAnsiTheme="majorBidi"/>
                <w:snapToGrid w:val="0"/>
                <w:sz w:val="20"/>
                <w:szCs w:val="20"/>
                <w:lang w:val="en-GB" w:eastAsia="th-TH"/>
              </w:rPr>
              <w:t>,</w:t>
            </w:r>
            <w:r w:rsidRPr="003A7F7A"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  <w:t>165</w:t>
            </w:r>
            <w:r w:rsidRPr="0055523E">
              <w:rPr>
                <w:rFonts w:asciiTheme="majorBidi" w:eastAsia="Arial Unicode MS" w:hAnsiTheme="majorBidi"/>
                <w:snapToGrid w:val="0"/>
                <w:sz w:val="20"/>
                <w:szCs w:val="20"/>
                <w:lang w:val="en-GB" w:eastAsia="th-TH"/>
              </w:rPr>
              <w:t>,</w:t>
            </w:r>
            <w:r w:rsidRPr="003A7F7A"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  <w:t>237.1</w:t>
            </w:r>
            <w:r w:rsidRPr="0055523E"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  <w:t>2</w:t>
            </w:r>
          </w:p>
        </w:tc>
        <w:tc>
          <w:tcPr>
            <w:tcW w:w="134" w:type="dxa"/>
            <w:vAlign w:val="bottom"/>
          </w:tcPr>
          <w:p w14:paraId="2005BBFE" w14:textId="77777777" w:rsidR="00DE7AB7" w:rsidRPr="0055523E" w:rsidRDefault="00DE7AB7" w:rsidP="00DE7AB7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1709BA52" w14:textId="4CD70D67" w:rsidR="00DE7AB7" w:rsidRPr="0055523E" w:rsidRDefault="00DE7AB7" w:rsidP="00DE7AB7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3A7F7A"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  <w:t>1</w:t>
            </w:r>
            <w:r w:rsidRPr="0055523E"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  <w:t>,</w:t>
            </w:r>
            <w:r w:rsidRPr="003A7F7A"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  <w:t>165</w:t>
            </w:r>
            <w:r w:rsidRPr="0055523E"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  <w:t>,</w:t>
            </w:r>
            <w:r w:rsidRPr="003A7F7A"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  <w:t>237.1</w:t>
            </w:r>
            <w:r w:rsidRPr="0055523E"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  <w:t>2</w:t>
            </w:r>
          </w:p>
        </w:tc>
        <w:tc>
          <w:tcPr>
            <w:tcW w:w="134" w:type="dxa"/>
            <w:vAlign w:val="bottom"/>
          </w:tcPr>
          <w:p w14:paraId="6B3D945C" w14:textId="77777777" w:rsidR="00DE7AB7" w:rsidRPr="0055523E" w:rsidRDefault="00DE7AB7" w:rsidP="00DE7AB7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34716C95" w14:textId="77777777" w:rsidR="00DE7AB7" w:rsidRPr="001C6A69" w:rsidRDefault="00DE7AB7" w:rsidP="00DE7AB7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7E5F5DFA" w14:textId="77777777" w:rsidR="00DE7AB7" w:rsidRPr="0055523E" w:rsidRDefault="00DE7AB7" w:rsidP="00DE7AB7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2BA53576" w14:textId="77777777" w:rsidR="00DE7AB7" w:rsidRPr="0055523E" w:rsidRDefault="00DE7AB7" w:rsidP="00DE7AB7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520,798.39</w:t>
            </w:r>
          </w:p>
        </w:tc>
        <w:tc>
          <w:tcPr>
            <w:tcW w:w="136" w:type="dxa"/>
            <w:vAlign w:val="bottom"/>
          </w:tcPr>
          <w:p w14:paraId="7C00AA3C" w14:textId="77777777" w:rsidR="00DE7AB7" w:rsidRPr="0055523E" w:rsidRDefault="00DE7AB7" w:rsidP="00DE7AB7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408FACBE" w14:textId="77777777" w:rsidR="00DE7AB7" w:rsidRPr="0055523E" w:rsidRDefault="00DE7AB7" w:rsidP="00DE7AB7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520,798.39</w:t>
            </w:r>
          </w:p>
        </w:tc>
      </w:tr>
      <w:tr w:rsidR="00DE7AB7" w:rsidRPr="0055523E" w14:paraId="75057F2A" w14:textId="77777777" w:rsidTr="002749BD">
        <w:trPr>
          <w:trHeight w:val="20"/>
        </w:trPr>
        <w:tc>
          <w:tcPr>
            <w:tcW w:w="2438" w:type="dxa"/>
            <w:vAlign w:val="bottom"/>
          </w:tcPr>
          <w:p w14:paraId="32C7BEB7" w14:textId="77777777" w:rsidR="00DE7AB7" w:rsidRPr="001C6A69" w:rsidRDefault="00DE7AB7" w:rsidP="00DE7AB7">
            <w:pPr>
              <w:spacing w:line="280" w:lineRule="exact"/>
              <w:ind w:left="113" w:hanging="170"/>
              <w:rPr>
                <w:rFonts w:asciiTheme="majorBidi" w:eastAsia="Arial Unicode MS" w:hAnsiTheme="majorBidi"/>
                <w:sz w:val="20"/>
                <w:szCs w:val="20"/>
                <w:cs/>
              </w:rPr>
            </w:pPr>
            <w:r w:rsidRPr="001C6A69">
              <w:rPr>
                <w:rFonts w:asciiTheme="majorBidi" w:eastAsia="Arial Unicode MS" w:hAnsiTheme="majorBidi"/>
                <w:sz w:val="20"/>
                <w:szCs w:val="20"/>
                <w:cs/>
              </w:rPr>
              <w:t xml:space="preserve">หนี้สินตามสัญญาเช่า </w:t>
            </w:r>
          </w:p>
        </w:tc>
        <w:tc>
          <w:tcPr>
            <w:tcW w:w="964" w:type="dxa"/>
            <w:vAlign w:val="bottom"/>
          </w:tcPr>
          <w:p w14:paraId="33EC4B46" w14:textId="77777777" w:rsidR="00DE7AB7" w:rsidRPr="001C6A69" w:rsidRDefault="00DE7AB7" w:rsidP="00DE7AB7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0B107946" w14:textId="77777777" w:rsidR="00DE7AB7" w:rsidRPr="0055523E" w:rsidRDefault="00DE7AB7" w:rsidP="00DE7AB7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120938CA" w14:textId="77777777" w:rsidR="00DE7AB7" w:rsidRPr="0055523E" w:rsidRDefault="00DE7AB7" w:rsidP="00DE7AB7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29,605,269.98</w:t>
            </w:r>
          </w:p>
        </w:tc>
        <w:tc>
          <w:tcPr>
            <w:tcW w:w="134" w:type="dxa"/>
            <w:vAlign w:val="bottom"/>
          </w:tcPr>
          <w:p w14:paraId="06D4665E" w14:textId="77777777" w:rsidR="00DE7AB7" w:rsidRPr="0055523E" w:rsidRDefault="00DE7AB7" w:rsidP="00DE7AB7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1D67D47B" w14:textId="77777777" w:rsidR="00DE7AB7" w:rsidRPr="0055523E" w:rsidRDefault="00DE7AB7" w:rsidP="00DE7AB7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29,605,269.98</w:t>
            </w:r>
          </w:p>
        </w:tc>
        <w:tc>
          <w:tcPr>
            <w:tcW w:w="134" w:type="dxa"/>
            <w:vAlign w:val="bottom"/>
          </w:tcPr>
          <w:p w14:paraId="334F2C3B" w14:textId="77777777" w:rsidR="00DE7AB7" w:rsidRPr="0055523E" w:rsidRDefault="00DE7AB7" w:rsidP="00DE7AB7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7F609A16" w14:textId="77777777" w:rsidR="00DE7AB7" w:rsidRPr="001C6A69" w:rsidRDefault="00DE7AB7" w:rsidP="00DE7AB7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38044936" w14:textId="77777777" w:rsidR="00DE7AB7" w:rsidRPr="0055523E" w:rsidRDefault="00DE7AB7" w:rsidP="00DE7AB7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177962FA" w14:textId="77777777" w:rsidR="00DE7AB7" w:rsidRPr="0055523E" w:rsidRDefault="00DE7AB7" w:rsidP="00DE7AB7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27,960,758.62</w:t>
            </w:r>
          </w:p>
        </w:tc>
        <w:tc>
          <w:tcPr>
            <w:tcW w:w="136" w:type="dxa"/>
            <w:vAlign w:val="bottom"/>
          </w:tcPr>
          <w:p w14:paraId="26D6D9CD" w14:textId="77777777" w:rsidR="00DE7AB7" w:rsidRPr="0055523E" w:rsidRDefault="00DE7AB7" w:rsidP="00DE7AB7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1B6E642B" w14:textId="77777777" w:rsidR="00DE7AB7" w:rsidRPr="0055523E" w:rsidRDefault="00DE7AB7" w:rsidP="00DE7AB7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27,960,758.62</w:t>
            </w:r>
          </w:p>
        </w:tc>
      </w:tr>
      <w:tr w:rsidR="00DE7AB7" w:rsidRPr="0055523E" w14:paraId="137AC7ED" w14:textId="77777777" w:rsidTr="002749BD">
        <w:trPr>
          <w:trHeight w:val="20"/>
        </w:trPr>
        <w:tc>
          <w:tcPr>
            <w:tcW w:w="2438" w:type="dxa"/>
            <w:vAlign w:val="bottom"/>
          </w:tcPr>
          <w:p w14:paraId="6EEC5B47" w14:textId="77777777" w:rsidR="00DE7AB7" w:rsidRPr="001C6A69" w:rsidRDefault="00DE7AB7" w:rsidP="00DE7AB7">
            <w:pPr>
              <w:spacing w:line="280" w:lineRule="exact"/>
              <w:ind w:left="113" w:hanging="170"/>
              <w:rPr>
                <w:rFonts w:asciiTheme="majorBidi" w:eastAsia="Arial Unicode MS" w:hAnsiTheme="majorBidi"/>
                <w:sz w:val="20"/>
                <w:szCs w:val="20"/>
                <w:cs/>
              </w:rPr>
            </w:pPr>
            <w:r w:rsidRPr="001C6A69">
              <w:rPr>
                <w:rFonts w:asciiTheme="majorBidi" w:eastAsia="Arial Unicode MS" w:hAnsiTheme="majorBidi"/>
                <w:sz w:val="20"/>
                <w:szCs w:val="20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964" w:type="dxa"/>
            <w:vAlign w:val="bottom"/>
          </w:tcPr>
          <w:p w14:paraId="7C7697B8" w14:textId="77777777" w:rsidR="00DE7AB7" w:rsidRPr="001C6A69" w:rsidRDefault="00DE7AB7" w:rsidP="00DE7AB7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6CA76175" w14:textId="77777777" w:rsidR="00DE7AB7" w:rsidRPr="0055523E" w:rsidRDefault="00DE7AB7" w:rsidP="00DE7AB7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6C52A9D5" w14:textId="77777777" w:rsidR="00DE7AB7" w:rsidRPr="0055523E" w:rsidRDefault="00DE7AB7" w:rsidP="00DE7AB7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12,317,993.64</w:t>
            </w:r>
          </w:p>
        </w:tc>
        <w:tc>
          <w:tcPr>
            <w:tcW w:w="134" w:type="dxa"/>
            <w:vAlign w:val="bottom"/>
          </w:tcPr>
          <w:p w14:paraId="3A4A329C" w14:textId="77777777" w:rsidR="00DE7AB7" w:rsidRPr="0055523E" w:rsidRDefault="00DE7AB7" w:rsidP="00DE7AB7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4B84699B" w14:textId="77777777" w:rsidR="00DE7AB7" w:rsidRPr="0055523E" w:rsidRDefault="00DE7AB7" w:rsidP="00DE7AB7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12,317,993.64</w:t>
            </w:r>
          </w:p>
        </w:tc>
        <w:tc>
          <w:tcPr>
            <w:tcW w:w="134" w:type="dxa"/>
            <w:vAlign w:val="bottom"/>
          </w:tcPr>
          <w:p w14:paraId="31D43E78" w14:textId="77777777" w:rsidR="00DE7AB7" w:rsidRPr="0055523E" w:rsidRDefault="00DE7AB7" w:rsidP="00DE7AB7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366D4F4C" w14:textId="77777777" w:rsidR="00DE7AB7" w:rsidRPr="001C6A69" w:rsidRDefault="00DE7AB7" w:rsidP="00DE7AB7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3A7F7A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1A87D7F3" w14:textId="77777777" w:rsidR="00DE7AB7" w:rsidRPr="0055523E" w:rsidRDefault="00DE7AB7" w:rsidP="00DE7AB7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687447BD" w14:textId="77777777" w:rsidR="00DE7AB7" w:rsidRPr="0055523E" w:rsidRDefault="00DE7AB7" w:rsidP="00DE7AB7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6" w:type="dxa"/>
            <w:vAlign w:val="bottom"/>
          </w:tcPr>
          <w:p w14:paraId="4FF0FBEB" w14:textId="77777777" w:rsidR="00DE7AB7" w:rsidRPr="0055523E" w:rsidRDefault="00DE7AB7" w:rsidP="00DE7AB7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6AFD538A" w14:textId="77777777" w:rsidR="00DE7AB7" w:rsidRPr="0055523E" w:rsidRDefault="00DE7AB7" w:rsidP="00DE7AB7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</w:tr>
      <w:tr w:rsidR="00DE7AB7" w:rsidRPr="0055523E" w14:paraId="6F2A3AB4" w14:textId="77777777" w:rsidTr="002749BD">
        <w:trPr>
          <w:trHeight w:val="20"/>
        </w:trPr>
        <w:tc>
          <w:tcPr>
            <w:tcW w:w="2438" w:type="dxa"/>
            <w:vAlign w:val="bottom"/>
          </w:tcPr>
          <w:p w14:paraId="68548D10" w14:textId="77777777" w:rsidR="00DE7AB7" w:rsidRPr="001C6A69" w:rsidRDefault="00DE7AB7" w:rsidP="00DE7AB7">
            <w:pPr>
              <w:spacing w:line="280" w:lineRule="exact"/>
              <w:ind w:left="113" w:hanging="170"/>
              <w:rPr>
                <w:rFonts w:asciiTheme="majorBidi" w:eastAsia="Arial Unicode MS" w:hAnsiTheme="majorBidi"/>
                <w:sz w:val="20"/>
                <w:szCs w:val="20"/>
                <w:cs/>
              </w:rPr>
            </w:pPr>
            <w:r w:rsidRPr="001C6A69">
              <w:rPr>
                <w:rFonts w:asciiTheme="majorBidi" w:eastAsia="Arial Unicode MS" w:hAnsiTheme="majorBidi"/>
                <w:sz w:val="20"/>
                <w:szCs w:val="20"/>
                <w:cs/>
              </w:rPr>
              <w:t>หนี้สินไม่หมุนเวียนอื่น</w:t>
            </w:r>
          </w:p>
        </w:tc>
        <w:tc>
          <w:tcPr>
            <w:tcW w:w="964" w:type="dxa"/>
            <w:vAlign w:val="bottom"/>
          </w:tcPr>
          <w:p w14:paraId="0EB480F9" w14:textId="77777777" w:rsidR="00DE7AB7" w:rsidRPr="001C6A69" w:rsidRDefault="00DE7AB7" w:rsidP="00DE7AB7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3DC481FC" w14:textId="77777777" w:rsidR="00DE7AB7" w:rsidRPr="0055523E" w:rsidRDefault="00DE7AB7" w:rsidP="00DE7AB7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36BB7CDC" w14:textId="77777777" w:rsidR="00DE7AB7" w:rsidRPr="0055523E" w:rsidRDefault="00DE7AB7" w:rsidP="00DE7AB7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145,093.46</w:t>
            </w:r>
          </w:p>
        </w:tc>
        <w:tc>
          <w:tcPr>
            <w:tcW w:w="134" w:type="dxa"/>
            <w:vAlign w:val="bottom"/>
          </w:tcPr>
          <w:p w14:paraId="51B1D55E" w14:textId="77777777" w:rsidR="00DE7AB7" w:rsidRPr="0055523E" w:rsidRDefault="00DE7AB7" w:rsidP="00DE7AB7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2E5361FF" w14:textId="77777777" w:rsidR="00DE7AB7" w:rsidRPr="0055523E" w:rsidRDefault="00DE7AB7" w:rsidP="00DE7AB7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145,093.46</w:t>
            </w:r>
          </w:p>
        </w:tc>
        <w:tc>
          <w:tcPr>
            <w:tcW w:w="134" w:type="dxa"/>
            <w:vAlign w:val="bottom"/>
          </w:tcPr>
          <w:p w14:paraId="4FE34E39" w14:textId="77777777" w:rsidR="00DE7AB7" w:rsidRPr="0055523E" w:rsidRDefault="00DE7AB7" w:rsidP="00DE7AB7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vAlign w:val="bottom"/>
          </w:tcPr>
          <w:p w14:paraId="5E3CD1B3" w14:textId="77777777" w:rsidR="00DE7AB7" w:rsidRPr="001C6A69" w:rsidRDefault="00DE7AB7" w:rsidP="00DE7AB7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3A7F7A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5E459691" w14:textId="77777777" w:rsidR="00DE7AB7" w:rsidRPr="0055523E" w:rsidRDefault="00DE7AB7" w:rsidP="00DE7AB7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vAlign w:val="bottom"/>
          </w:tcPr>
          <w:p w14:paraId="2EAE3103" w14:textId="77777777" w:rsidR="00DE7AB7" w:rsidRPr="0055523E" w:rsidRDefault="00DE7AB7" w:rsidP="00DE7AB7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145,093.46</w:t>
            </w:r>
          </w:p>
        </w:tc>
        <w:tc>
          <w:tcPr>
            <w:tcW w:w="136" w:type="dxa"/>
            <w:vAlign w:val="bottom"/>
          </w:tcPr>
          <w:p w14:paraId="6B9B0EFD" w14:textId="77777777" w:rsidR="00DE7AB7" w:rsidRPr="0055523E" w:rsidRDefault="00DE7AB7" w:rsidP="00DE7AB7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vAlign w:val="bottom"/>
          </w:tcPr>
          <w:p w14:paraId="369AE404" w14:textId="77777777" w:rsidR="00DE7AB7" w:rsidRPr="0055523E" w:rsidRDefault="00DE7AB7" w:rsidP="00DE7AB7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145,093.46</w:t>
            </w:r>
          </w:p>
        </w:tc>
      </w:tr>
      <w:tr w:rsidR="00DE7AB7" w:rsidRPr="0055523E" w14:paraId="1D92BDC9" w14:textId="77777777" w:rsidTr="002749BD">
        <w:trPr>
          <w:trHeight w:val="20"/>
        </w:trPr>
        <w:tc>
          <w:tcPr>
            <w:tcW w:w="2438" w:type="dxa"/>
          </w:tcPr>
          <w:p w14:paraId="421AEFA5" w14:textId="30D97849" w:rsidR="00DE7AB7" w:rsidRPr="001C6A69" w:rsidRDefault="00DE7AB7" w:rsidP="00DE7AB7">
            <w:pPr>
              <w:spacing w:line="280" w:lineRule="exact"/>
              <w:ind w:left="340" w:hanging="170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1C6A69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>รวม</w:t>
            </w: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E686848" w14:textId="77777777" w:rsidR="00DE7AB7" w:rsidRPr="001C6A69" w:rsidRDefault="00DE7AB7" w:rsidP="00DE7AB7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267555BE" w14:textId="77777777" w:rsidR="00DE7AB7" w:rsidRPr="0055523E" w:rsidRDefault="00DE7AB7" w:rsidP="00DE7AB7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E672DB7" w14:textId="74C202D8" w:rsidR="00DE7AB7" w:rsidRPr="0055523E" w:rsidRDefault="00DE7AB7" w:rsidP="00DE7AB7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902,281,323.01</w:t>
            </w:r>
          </w:p>
        </w:tc>
        <w:tc>
          <w:tcPr>
            <w:tcW w:w="134" w:type="dxa"/>
            <w:vAlign w:val="bottom"/>
          </w:tcPr>
          <w:p w14:paraId="5751C190" w14:textId="77777777" w:rsidR="00DE7AB7" w:rsidRPr="0055523E" w:rsidRDefault="00DE7AB7" w:rsidP="00DE7AB7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67B835B" w14:textId="18AEBAE9" w:rsidR="00DE7AB7" w:rsidRPr="0055523E" w:rsidRDefault="00DE7AB7" w:rsidP="00DE7AB7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902,281,323.01</w:t>
            </w:r>
          </w:p>
        </w:tc>
        <w:tc>
          <w:tcPr>
            <w:tcW w:w="134" w:type="dxa"/>
            <w:vAlign w:val="bottom"/>
          </w:tcPr>
          <w:p w14:paraId="7B6B3649" w14:textId="77777777" w:rsidR="00DE7AB7" w:rsidRPr="0055523E" w:rsidRDefault="00DE7AB7" w:rsidP="00DE7AB7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B0E9504" w14:textId="77777777" w:rsidR="00DE7AB7" w:rsidRPr="001C6A69" w:rsidRDefault="00DE7AB7" w:rsidP="00DE7AB7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3A7F7A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59779617" w14:textId="77777777" w:rsidR="00DE7AB7" w:rsidRPr="0055523E" w:rsidRDefault="00DE7AB7" w:rsidP="00DE7AB7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BC5CFD0" w14:textId="1CFEA59A" w:rsidR="00DE7AB7" w:rsidRPr="0055523E" w:rsidRDefault="00DE7AB7" w:rsidP="00DE7AB7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798,746,845.47</w:t>
            </w:r>
          </w:p>
        </w:tc>
        <w:tc>
          <w:tcPr>
            <w:tcW w:w="136" w:type="dxa"/>
            <w:vAlign w:val="bottom"/>
          </w:tcPr>
          <w:p w14:paraId="4EC24823" w14:textId="77777777" w:rsidR="00DE7AB7" w:rsidRPr="0055523E" w:rsidRDefault="00DE7AB7" w:rsidP="00DE7AB7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E563DEF" w14:textId="61A8ECFF" w:rsidR="00DE7AB7" w:rsidRPr="0055523E" w:rsidRDefault="00DE7AB7" w:rsidP="00DE7AB7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798,746,845.47</w:t>
            </w:r>
          </w:p>
        </w:tc>
      </w:tr>
    </w:tbl>
    <w:p w14:paraId="7F6E86D1" w14:textId="4CFFB815" w:rsidR="0087066B" w:rsidRPr="0055523E" w:rsidRDefault="0087066B">
      <w:r w:rsidRPr="0055523E">
        <w:br/>
      </w:r>
    </w:p>
    <w:tbl>
      <w:tblPr>
        <w:tblW w:w="8894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38"/>
        <w:gridCol w:w="964"/>
        <w:gridCol w:w="134"/>
        <w:gridCol w:w="964"/>
        <w:gridCol w:w="134"/>
        <w:gridCol w:w="964"/>
        <w:gridCol w:w="134"/>
        <w:gridCol w:w="964"/>
        <w:gridCol w:w="134"/>
        <w:gridCol w:w="964"/>
        <w:gridCol w:w="136"/>
        <w:gridCol w:w="964"/>
      </w:tblGrid>
      <w:tr w:rsidR="0087066B" w:rsidRPr="0055523E" w14:paraId="7894F3FD" w14:textId="77777777" w:rsidTr="002749BD">
        <w:trPr>
          <w:trHeight w:val="20"/>
          <w:tblHeader/>
        </w:trPr>
        <w:tc>
          <w:tcPr>
            <w:tcW w:w="2438" w:type="dxa"/>
          </w:tcPr>
          <w:p w14:paraId="4E36F231" w14:textId="77777777" w:rsidR="0087066B" w:rsidRPr="0055523E" w:rsidRDefault="0087066B" w:rsidP="009B701B">
            <w:pPr>
              <w:spacing w:line="320" w:lineRule="exact"/>
              <w:ind w:left="113" w:hanging="170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6456" w:type="dxa"/>
            <w:gridSpan w:val="11"/>
            <w:tcBorders>
              <w:bottom w:val="single" w:sz="6" w:space="0" w:color="auto"/>
            </w:tcBorders>
            <w:vAlign w:val="bottom"/>
          </w:tcPr>
          <w:p w14:paraId="2CF61BCB" w14:textId="77777777" w:rsidR="0087066B" w:rsidRPr="001C6A69" w:rsidRDefault="0087066B" w:rsidP="009B701B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</w:pPr>
            <w:r w:rsidRPr="001C6A69">
              <w:rPr>
                <w:rFonts w:asciiTheme="majorBidi" w:eastAsia="Arial Unicode MS" w:hAnsiTheme="majorBidi" w:cstheme="majorBidi" w:hint="cs"/>
                <w:sz w:val="20"/>
                <w:szCs w:val="20"/>
                <w:cs/>
              </w:rPr>
              <w:t>บาท</w:t>
            </w:r>
          </w:p>
        </w:tc>
      </w:tr>
      <w:tr w:rsidR="0087066B" w:rsidRPr="0055523E" w14:paraId="0E246A33" w14:textId="77777777" w:rsidTr="002749BD">
        <w:trPr>
          <w:trHeight w:val="20"/>
          <w:tblHeader/>
        </w:trPr>
        <w:tc>
          <w:tcPr>
            <w:tcW w:w="2438" w:type="dxa"/>
          </w:tcPr>
          <w:p w14:paraId="0561286D" w14:textId="77777777" w:rsidR="0087066B" w:rsidRPr="0055523E" w:rsidRDefault="0087066B" w:rsidP="009B701B">
            <w:pPr>
              <w:spacing w:line="320" w:lineRule="exact"/>
              <w:ind w:left="113" w:hanging="170"/>
              <w:rPr>
                <w:rFonts w:asciiTheme="majorBidi" w:eastAsia="Arial Unicode MS" w:hAnsiTheme="majorBidi" w:cstheme="majorBidi"/>
                <w:snapToGrid w:val="0"/>
                <w:cs/>
                <w:lang w:val="en-GB" w:eastAsia="th-TH"/>
              </w:rPr>
            </w:pPr>
          </w:p>
        </w:tc>
        <w:tc>
          <w:tcPr>
            <w:tcW w:w="6456" w:type="dxa"/>
            <w:gridSpan w:val="11"/>
            <w:tcBorders>
              <w:bottom w:val="single" w:sz="6" w:space="0" w:color="auto"/>
            </w:tcBorders>
            <w:vAlign w:val="bottom"/>
          </w:tcPr>
          <w:p w14:paraId="7B588648" w14:textId="77777777" w:rsidR="0087066B" w:rsidRPr="001C6A69" w:rsidRDefault="0087066B" w:rsidP="009B701B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1C6A69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55523E">
              <w:rPr>
                <w:rFonts w:ascii="Angsana New" w:hAnsi="Angsana New"/>
                <w:sz w:val="20"/>
                <w:szCs w:val="20"/>
              </w:rPr>
              <w:t>31</w:t>
            </w:r>
            <w:r w:rsidRPr="001C6A69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55523E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</w:tr>
      <w:tr w:rsidR="0087066B" w:rsidRPr="0055523E" w14:paraId="01CD3B9A" w14:textId="77777777" w:rsidTr="002749BD">
        <w:trPr>
          <w:trHeight w:val="20"/>
          <w:tblHeader/>
        </w:trPr>
        <w:tc>
          <w:tcPr>
            <w:tcW w:w="2438" w:type="dxa"/>
          </w:tcPr>
          <w:p w14:paraId="260AEBB0" w14:textId="77777777" w:rsidR="0087066B" w:rsidRPr="0055523E" w:rsidRDefault="0087066B" w:rsidP="009B701B">
            <w:pPr>
              <w:spacing w:line="320" w:lineRule="exact"/>
              <w:ind w:left="113" w:hanging="170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3160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C008B85" w14:textId="77777777" w:rsidR="0087066B" w:rsidRPr="0055523E" w:rsidRDefault="0087066B" w:rsidP="009B701B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</w:pPr>
            <w:r w:rsidRPr="001C6A69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BF512DC" w14:textId="77777777" w:rsidR="0087066B" w:rsidRPr="0055523E" w:rsidRDefault="0087066B" w:rsidP="009B701B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162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3E13579" w14:textId="77777777" w:rsidR="0087066B" w:rsidRPr="001C6A69" w:rsidRDefault="0087066B" w:rsidP="009B701B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</w:pPr>
            <w:r w:rsidRPr="001C6A69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87066B" w:rsidRPr="0055523E" w14:paraId="5903AD12" w14:textId="77777777" w:rsidTr="002749BD">
        <w:trPr>
          <w:trHeight w:val="20"/>
          <w:tblHeader/>
        </w:trPr>
        <w:tc>
          <w:tcPr>
            <w:tcW w:w="2438" w:type="dxa"/>
          </w:tcPr>
          <w:p w14:paraId="397431DA" w14:textId="77777777" w:rsidR="0087066B" w:rsidRPr="0055523E" w:rsidRDefault="0087066B" w:rsidP="009B701B">
            <w:pPr>
              <w:spacing w:line="320" w:lineRule="exact"/>
              <w:ind w:left="113" w:hanging="170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9A946CC" w14:textId="77777777" w:rsidR="0087066B" w:rsidRPr="0055523E" w:rsidRDefault="0087066B" w:rsidP="009B701B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val="en-GB"/>
              </w:rPr>
            </w:pPr>
            <w:r w:rsidRPr="001C6A69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มูลค่ายุติธรรม</w:t>
            </w:r>
          </w:p>
          <w:p w14:paraId="2E0DDF58" w14:textId="77777777" w:rsidR="0087066B" w:rsidRPr="0055523E" w:rsidRDefault="0087066B" w:rsidP="009B701B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val="en-GB"/>
              </w:rPr>
            </w:pPr>
            <w:r w:rsidRPr="001C6A69">
              <w:rPr>
                <w:rFonts w:asciiTheme="majorBidi" w:eastAsia="Arial Unicode MS" w:hAnsiTheme="majorBidi" w:cstheme="majorBidi" w:hint="cs"/>
                <w:sz w:val="20"/>
                <w:szCs w:val="20"/>
                <w:cs/>
              </w:rPr>
              <w:t>ผ่านกำไรขาดทุน</w:t>
            </w:r>
          </w:p>
        </w:tc>
        <w:tc>
          <w:tcPr>
            <w:tcW w:w="134" w:type="dxa"/>
          </w:tcPr>
          <w:p w14:paraId="653E07A3" w14:textId="77777777" w:rsidR="0087066B" w:rsidRPr="0055523E" w:rsidRDefault="0087066B" w:rsidP="009B701B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vAlign w:val="bottom"/>
          </w:tcPr>
          <w:p w14:paraId="17B7DBCC" w14:textId="77777777" w:rsidR="0087066B" w:rsidRPr="0055523E" w:rsidRDefault="0087066B" w:rsidP="009B701B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1C6A69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ราคาทุน</w:t>
            </w:r>
          </w:p>
          <w:p w14:paraId="0377E3F3" w14:textId="77777777" w:rsidR="0087066B" w:rsidRPr="0055523E" w:rsidRDefault="0087066B" w:rsidP="009B701B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/>
              </w:rPr>
            </w:pPr>
            <w:r w:rsidRPr="001C6A69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34" w:type="dxa"/>
          </w:tcPr>
          <w:p w14:paraId="297095A7" w14:textId="77777777" w:rsidR="0087066B" w:rsidRPr="0055523E" w:rsidRDefault="0087066B" w:rsidP="009B701B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14:paraId="5F2A003B" w14:textId="77777777" w:rsidR="0087066B" w:rsidRPr="0055523E" w:rsidRDefault="0087066B" w:rsidP="009B701B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/>
              </w:rPr>
            </w:pPr>
            <w:r w:rsidRPr="001C6A69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34" w:type="dxa"/>
          </w:tcPr>
          <w:p w14:paraId="6957CC18" w14:textId="77777777" w:rsidR="0087066B" w:rsidRPr="0055523E" w:rsidRDefault="0087066B" w:rsidP="009B701B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vAlign w:val="bottom"/>
          </w:tcPr>
          <w:p w14:paraId="683DADCD" w14:textId="77777777" w:rsidR="0087066B" w:rsidRPr="0055523E" w:rsidRDefault="0087066B" w:rsidP="009B701B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val="en-GB"/>
              </w:rPr>
            </w:pPr>
            <w:r w:rsidRPr="001C6A69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มูลค่ายุติธรรม</w:t>
            </w:r>
          </w:p>
          <w:p w14:paraId="21417FB2" w14:textId="77777777" w:rsidR="0087066B" w:rsidRPr="0055523E" w:rsidRDefault="0087066B" w:rsidP="009B701B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/>
              </w:rPr>
            </w:pPr>
            <w:r w:rsidRPr="001C6A69">
              <w:rPr>
                <w:rFonts w:asciiTheme="majorBidi" w:eastAsia="Arial Unicode MS" w:hAnsiTheme="majorBidi" w:cstheme="majorBidi" w:hint="cs"/>
                <w:sz w:val="20"/>
                <w:szCs w:val="20"/>
                <w:cs/>
              </w:rPr>
              <w:t>ผ่านกำไรขาดทุน</w:t>
            </w:r>
          </w:p>
        </w:tc>
        <w:tc>
          <w:tcPr>
            <w:tcW w:w="134" w:type="dxa"/>
          </w:tcPr>
          <w:p w14:paraId="68CC8A8E" w14:textId="77777777" w:rsidR="0087066B" w:rsidRPr="0055523E" w:rsidRDefault="0087066B" w:rsidP="009B701B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14:paraId="09EC60F3" w14:textId="77777777" w:rsidR="0087066B" w:rsidRPr="0055523E" w:rsidRDefault="0087066B" w:rsidP="009B701B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1C6A69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ราคาทุน</w:t>
            </w:r>
          </w:p>
          <w:p w14:paraId="4C500B51" w14:textId="77777777" w:rsidR="0087066B" w:rsidRPr="0055523E" w:rsidRDefault="0087066B" w:rsidP="009B701B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/>
              </w:rPr>
            </w:pPr>
            <w:r w:rsidRPr="001C6A69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36" w:type="dxa"/>
            <w:tcBorders>
              <w:left w:val="nil"/>
            </w:tcBorders>
          </w:tcPr>
          <w:p w14:paraId="35CEEF61" w14:textId="77777777" w:rsidR="0087066B" w:rsidRPr="0055523E" w:rsidRDefault="0087066B" w:rsidP="009B701B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64" w:type="dxa"/>
            <w:tcBorders>
              <w:left w:val="nil"/>
              <w:bottom w:val="single" w:sz="6" w:space="0" w:color="auto"/>
            </w:tcBorders>
          </w:tcPr>
          <w:p w14:paraId="5EC2249E" w14:textId="77777777" w:rsidR="0087066B" w:rsidRPr="0055523E" w:rsidRDefault="0087066B" w:rsidP="009B701B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val="en-GB"/>
              </w:rPr>
            </w:pPr>
            <w:r w:rsidRPr="001C6A69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190544" w:rsidRPr="0055523E" w14:paraId="26C95BAF" w14:textId="77777777" w:rsidTr="002749BD">
        <w:trPr>
          <w:trHeight w:val="20"/>
        </w:trPr>
        <w:tc>
          <w:tcPr>
            <w:tcW w:w="2438" w:type="dxa"/>
          </w:tcPr>
          <w:p w14:paraId="23AE858D" w14:textId="0DB40D9E" w:rsidR="00190544" w:rsidRPr="0055523E" w:rsidRDefault="00190544" w:rsidP="002218D6">
            <w:pPr>
              <w:spacing w:line="280" w:lineRule="exact"/>
              <w:ind w:left="113" w:right="-59" w:hanging="170"/>
              <w:rPr>
                <w:rFonts w:asciiTheme="majorBidi" w:eastAsia="Arial Unicode MS" w:hAnsiTheme="majorBidi" w:cstheme="majorBidi"/>
                <w:spacing w:val="-6"/>
                <w:sz w:val="20"/>
                <w:szCs w:val="20"/>
              </w:rPr>
            </w:pPr>
            <w:r w:rsidRPr="001C6A69">
              <w:rPr>
                <w:rFonts w:asciiTheme="majorBidi" w:eastAsia="Arial Unicode MS" w:hAnsiTheme="majorBidi" w:cstheme="majorBidi"/>
                <w:spacing w:val="-6"/>
                <w:sz w:val="20"/>
                <w:szCs w:val="20"/>
                <w:cs/>
              </w:rPr>
              <w:t>สินทรัพย์ทางการเงิน</w:t>
            </w:r>
            <w:r w:rsidRPr="001C6A69">
              <w:rPr>
                <w:rFonts w:asciiTheme="majorBidi" w:eastAsia="Arial Unicode MS" w:hAnsiTheme="majorBidi" w:cstheme="majorBidi" w:hint="cs"/>
                <w:spacing w:val="-6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64" w:type="dxa"/>
            <w:vAlign w:val="bottom"/>
          </w:tcPr>
          <w:p w14:paraId="79462F70" w14:textId="77777777" w:rsidR="00190544" w:rsidRPr="0055523E" w:rsidRDefault="00190544" w:rsidP="002218D6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34" w:type="dxa"/>
          </w:tcPr>
          <w:p w14:paraId="1496C4E4" w14:textId="77777777" w:rsidR="00190544" w:rsidRPr="0055523E" w:rsidRDefault="00190544" w:rsidP="002218D6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770C1333" w14:textId="77777777" w:rsidR="00190544" w:rsidRPr="0055523E" w:rsidRDefault="00190544" w:rsidP="002218D6">
            <w:pPr>
              <w:spacing w:line="28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34" w:type="dxa"/>
          </w:tcPr>
          <w:p w14:paraId="25498A75" w14:textId="77777777" w:rsidR="00190544" w:rsidRPr="0055523E" w:rsidRDefault="00190544" w:rsidP="002218D6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115178F5" w14:textId="77777777" w:rsidR="00190544" w:rsidRPr="0055523E" w:rsidRDefault="00190544" w:rsidP="002218D6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34" w:type="dxa"/>
          </w:tcPr>
          <w:p w14:paraId="7D9A094B" w14:textId="77777777" w:rsidR="00190544" w:rsidRPr="0055523E" w:rsidRDefault="00190544" w:rsidP="002218D6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  <w:vAlign w:val="bottom"/>
          </w:tcPr>
          <w:p w14:paraId="19638E97" w14:textId="77777777" w:rsidR="00190544" w:rsidRPr="0055523E" w:rsidRDefault="00190544" w:rsidP="002218D6">
            <w:pPr>
              <w:spacing w:line="28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34" w:type="dxa"/>
          </w:tcPr>
          <w:p w14:paraId="1B61F293" w14:textId="77777777" w:rsidR="00190544" w:rsidRPr="0055523E" w:rsidRDefault="00190544" w:rsidP="002218D6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  <w:vAlign w:val="bottom"/>
          </w:tcPr>
          <w:p w14:paraId="17A3C254" w14:textId="77777777" w:rsidR="00190544" w:rsidRPr="0055523E" w:rsidRDefault="00190544" w:rsidP="002218D6">
            <w:pPr>
              <w:spacing w:line="2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36" w:type="dxa"/>
          </w:tcPr>
          <w:p w14:paraId="0062CA97" w14:textId="77777777" w:rsidR="00190544" w:rsidRPr="0055523E" w:rsidRDefault="00190544" w:rsidP="002218D6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  <w:vAlign w:val="bottom"/>
          </w:tcPr>
          <w:p w14:paraId="6902AD90" w14:textId="77777777" w:rsidR="00190544" w:rsidRPr="0055523E" w:rsidRDefault="00190544" w:rsidP="002218D6">
            <w:pPr>
              <w:spacing w:line="2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190544" w:rsidRPr="0055523E" w14:paraId="78299263" w14:textId="77777777" w:rsidTr="002749BD">
        <w:trPr>
          <w:trHeight w:val="20"/>
        </w:trPr>
        <w:tc>
          <w:tcPr>
            <w:tcW w:w="2438" w:type="dxa"/>
            <w:vAlign w:val="bottom"/>
          </w:tcPr>
          <w:p w14:paraId="15CF1FCB" w14:textId="77777777" w:rsidR="00190544" w:rsidRPr="001C6A69" w:rsidRDefault="00190544" w:rsidP="002218D6">
            <w:pPr>
              <w:spacing w:line="280" w:lineRule="exact"/>
              <w:ind w:left="113" w:hanging="170"/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</w:pPr>
            <w:r w:rsidRPr="001C6A69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64" w:type="dxa"/>
            <w:vAlign w:val="bottom"/>
          </w:tcPr>
          <w:p w14:paraId="460372B5" w14:textId="77777777" w:rsidR="00190544" w:rsidRPr="0055523E" w:rsidRDefault="00190544" w:rsidP="002218D6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3A7F7A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4" w:type="dxa"/>
          </w:tcPr>
          <w:p w14:paraId="0D5459EE" w14:textId="77777777" w:rsidR="00190544" w:rsidRPr="0055523E" w:rsidRDefault="00190544" w:rsidP="002218D6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780AC092" w14:textId="77777777" w:rsidR="00190544" w:rsidRPr="0055523E" w:rsidRDefault="00190544" w:rsidP="002218D6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65,634,528.98</w:t>
            </w:r>
          </w:p>
        </w:tc>
        <w:tc>
          <w:tcPr>
            <w:tcW w:w="134" w:type="dxa"/>
          </w:tcPr>
          <w:p w14:paraId="4F8A9B52" w14:textId="77777777" w:rsidR="00190544" w:rsidRPr="0055523E" w:rsidRDefault="00190544" w:rsidP="002218D6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1375836A" w14:textId="77777777" w:rsidR="00190544" w:rsidRPr="0055523E" w:rsidRDefault="00190544" w:rsidP="002218D6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65,634,528.98</w:t>
            </w:r>
          </w:p>
        </w:tc>
        <w:tc>
          <w:tcPr>
            <w:tcW w:w="134" w:type="dxa"/>
          </w:tcPr>
          <w:p w14:paraId="1E3F3F32" w14:textId="77777777" w:rsidR="00190544" w:rsidRPr="0055523E" w:rsidRDefault="00190544" w:rsidP="002218D6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7B6811CA" w14:textId="77777777" w:rsidR="00190544" w:rsidRPr="0055523E" w:rsidRDefault="00190544" w:rsidP="002218D6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3A7F7A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4" w:type="dxa"/>
          </w:tcPr>
          <w:p w14:paraId="627F6E2A" w14:textId="77777777" w:rsidR="00190544" w:rsidRPr="0055523E" w:rsidRDefault="00190544" w:rsidP="002218D6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4DB21DCB" w14:textId="77777777" w:rsidR="00190544" w:rsidRPr="0055523E" w:rsidRDefault="00190544" w:rsidP="002218D6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37,082,504.82</w:t>
            </w:r>
          </w:p>
        </w:tc>
        <w:tc>
          <w:tcPr>
            <w:tcW w:w="136" w:type="dxa"/>
          </w:tcPr>
          <w:p w14:paraId="452DDB19" w14:textId="77777777" w:rsidR="00190544" w:rsidRPr="0055523E" w:rsidRDefault="00190544" w:rsidP="002218D6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0B3B2C92" w14:textId="77777777" w:rsidR="00190544" w:rsidRPr="0055523E" w:rsidRDefault="00190544" w:rsidP="002218D6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37,082,504.82</w:t>
            </w:r>
          </w:p>
        </w:tc>
      </w:tr>
      <w:tr w:rsidR="00190544" w:rsidRPr="0055523E" w14:paraId="72793082" w14:textId="77777777" w:rsidTr="002749BD">
        <w:trPr>
          <w:trHeight w:val="20"/>
        </w:trPr>
        <w:tc>
          <w:tcPr>
            <w:tcW w:w="2438" w:type="dxa"/>
            <w:vAlign w:val="bottom"/>
          </w:tcPr>
          <w:p w14:paraId="6DE1C664" w14:textId="77777777" w:rsidR="00190544" w:rsidRPr="001C6A69" w:rsidRDefault="00190544" w:rsidP="002218D6">
            <w:pPr>
              <w:spacing w:line="280" w:lineRule="exact"/>
              <w:ind w:left="113" w:hanging="170"/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</w:pPr>
            <w:r w:rsidRPr="001C6A69">
              <w:rPr>
                <w:rFonts w:asciiTheme="majorBidi" w:eastAsia="Arial Unicode MS" w:hAnsiTheme="majorBidi"/>
                <w:sz w:val="20"/>
                <w:szCs w:val="2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64" w:type="dxa"/>
            <w:vAlign w:val="bottom"/>
          </w:tcPr>
          <w:p w14:paraId="0984CFDC" w14:textId="77777777" w:rsidR="00190544" w:rsidRPr="0055523E" w:rsidRDefault="00190544" w:rsidP="002218D6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3A7F7A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4" w:type="dxa"/>
          </w:tcPr>
          <w:p w14:paraId="4726E331" w14:textId="77777777" w:rsidR="00190544" w:rsidRPr="0055523E" w:rsidRDefault="00190544" w:rsidP="002218D6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39E6B873" w14:textId="09A1CE18" w:rsidR="00190544" w:rsidRPr="0055523E" w:rsidRDefault="00BD520F" w:rsidP="002218D6">
            <w:pPr>
              <w:spacing w:line="280" w:lineRule="exact"/>
              <w:ind w:hanging="162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303,476,384.06</w:t>
            </w:r>
          </w:p>
        </w:tc>
        <w:tc>
          <w:tcPr>
            <w:tcW w:w="134" w:type="dxa"/>
          </w:tcPr>
          <w:p w14:paraId="633EF1F6" w14:textId="77777777" w:rsidR="00190544" w:rsidRPr="0055523E" w:rsidRDefault="00190544" w:rsidP="002218D6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00D55093" w14:textId="45D44AD7" w:rsidR="00190544" w:rsidRPr="0055523E" w:rsidRDefault="00BD520F" w:rsidP="002218D6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303,476,384.06</w:t>
            </w:r>
          </w:p>
        </w:tc>
        <w:tc>
          <w:tcPr>
            <w:tcW w:w="134" w:type="dxa"/>
          </w:tcPr>
          <w:p w14:paraId="1280C197" w14:textId="77777777" w:rsidR="00190544" w:rsidRPr="0055523E" w:rsidRDefault="00190544" w:rsidP="002218D6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708F7B72" w14:textId="77777777" w:rsidR="00190544" w:rsidRPr="0055523E" w:rsidRDefault="00190544" w:rsidP="002218D6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3A7F7A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4" w:type="dxa"/>
          </w:tcPr>
          <w:p w14:paraId="4B7FB598" w14:textId="77777777" w:rsidR="00190544" w:rsidRPr="0055523E" w:rsidRDefault="00190544" w:rsidP="002218D6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7D665D1C" w14:textId="77777777" w:rsidR="00190544" w:rsidRPr="0055523E" w:rsidRDefault="00190544" w:rsidP="002218D6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290,959,345.43</w:t>
            </w:r>
          </w:p>
        </w:tc>
        <w:tc>
          <w:tcPr>
            <w:tcW w:w="136" w:type="dxa"/>
          </w:tcPr>
          <w:p w14:paraId="5B0EF3A8" w14:textId="77777777" w:rsidR="00190544" w:rsidRPr="0055523E" w:rsidRDefault="00190544" w:rsidP="002218D6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67A650DE" w14:textId="77777777" w:rsidR="00190544" w:rsidRPr="001C6A69" w:rsidRDefault="00190544" w:rsidP="002218D6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290,959,345.43</w:t>
            </w:r>
          </w:p>
        </w:tc>
      </w:tr>
      <w:tr w:rsidR="00BD520F" w:rsidRPr="0055523E" w14:paraId="7477E7A3" w14:textId="77777777" w:rsidTr="002749BD">
        <w:trPr>
          <w:trHeight w:val="20"/>
        </w:trPr>
        <w:tc>
          <w:tcPr>
            <w:tcW w:w="2438" w:type="dxa"/>
            <w:vAlign w:val="bottom"/>
          </w:tcPr>
          <w:p w14:paraId="5132E352" w14:textId="76522B5C" w:rsidR="00BD520F" w:rsidRPr="001C6A69" w:rsidRDefault="00BD520F" w:rsidP="002218D6">
            <w:pPr>
              <w:spacing w:line="280" w:lineRule="exact"/>
              <w:ind w:left="113" w:hanging="170"/>
              <w:rPr>
                <w:rFonts w:asciiTheme="majorBidi" w:eastAsia="Arial Unicode MS" w:hAnsiTheme="majorBidi"/>
                <w:sz w:val="20"/>
                <w:szCs w:val="20"/>
                <w:cs/>
              </w:rPr>
            </w:pPr>
            <w:r w:rsidRPr="001C6A69">
              <w:rPr>
                <w:rFonts w:asciiTheme="majorBidi" w:eastAsia="Arial Unicode MS" w:hAnsiTheme="majorBidi"/>
                <w:sz w:val="20"/>
                <w:szCs w:val="20"/>
                <w:cs/>
              </w:rPr>
              <w:t>สินทรัพย์ที่เกิดจากสัญญา-หมุนเวียน</w:t>
            </w:r>
          </w:p>
        </w:tc>
        <w:tc>
          <w:tcPr>
            <w:tcW w:w="964" w:type="dxa"/>
            <w:vAlign w:val="bottom"/>
          </w:tcPr>
          <w:p w14:paraId="2847B142" w14:textId="495650DF" w:rsidR="00BD520F" w:rsidRPr="001C6A69" w:rsidRDefault="00BD520F" w:rsidP="002218D6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6167FD1A" w14:textId="77777777" w:rsidR="00BD520F" w:rsidRPr="0055523E" w:rsidRDefault="00BD520F" w:rsidP="002218D6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6D65BD43" w14:textId="1529C3C1" w:rsidR="00BD520F" w:rsidRPr="0055523E" w:rsidRDefault="00BD520F" w:rsidP="002218D6">
            <w:pPr>
              <w:spacing w:line="280" w:lineRule="exact"/>
              <w:ind w:hanging="162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8,784,755.08</w:t>
            </w:r>
          </w:p>
        </w:tc>
        <w:tc>
          <w:tcPr>
            <w:tcW w:w="134" w:type="dxa"/>
          </w:tcPr>
          <w:p w14:paraId="731AA5FA" w14:textId="77777777" w:rsidR="00BD520F" w:rsidRPr="0055523E" w:rsidRDefault="00BD520F" w:rsidP="002218D6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605E64B9" w14:textId="315B0C92" w:rsidR="00BD520F" w:rsidRPr="0055523E" w:rsidRDefault="00BD520F" w:rsidP="002218D6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8,784,755.08</w:t>
            </w:r>
          </w:p>
        </w:tc>
        <w:tc>
          <w:tcPr>
            <w:tcW w:w="134" w:type="dxa"/>
          </w:tcPr>
          <w:p w14:paraId="204B059E" w14:textId="77777777" w:rsidR="00BD520F" w:rsidRPr="0055523E" w:rsidRDefault="00BD520F" w:rsidP="002218D6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79235443" w14:textId="0F695CF2" w:rsidR="00BD520F" w:rsidRPr="001C6A69" w:rsidRDefault="00BD520F" w:rsidP="002218D6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5B6494AF" w14:textId="77777777" w:rsidR="00BD520F" w:rsidRPr="0055523E" w:rsidRDefault="00BD520F" w:rsidP="002218D6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3CA8F1A3" w14:textId="581F72E6" w:rsidR="00BD520F" w:rsidRPr="001C6A69" w:rsidRDefault="00BD520F" w:rsidP="002218D6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6" w:type="dxa"/>
          </w:tcPr>
          <w:p w14:paraId="384AE1EB" w14:textId="77777777" w:rsidR="00BD520F" w:rsidRPr="0055523E" w:rsidRDefault="00BD520F" w:rsidP="002218D6">
            <w:pPr>
              <w:spacing w:line="280" w:lineRule="exact"/>
              <w:ind w:left="-306" w:right="340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2BC9B6D6" w14:textId="4987CA3B" w:rsidR="00BD520F" w:rsidRPr="001C6A69" w:rsidRDefault="00BD520F" w:rsidP="002218D6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</w:tr>
      <w:tr w:rsidR="00190544" w:rsidRPr="0055523E" w14:paraId="260630AC" w14:textId="77777777" w:rsidTr="002749BD">
        <w:trPr>
          <w:trHeight w:val="20"/>
        </w:trPr>
        <w:tc>
          <w:tcPr>
            <w:tcW w:w="2438" w:type="dxa"/>
            <w:vAlign w:val="bottom"/>
          </w:tcPr>
          <w:p w14:paraId="2E46DF97" w14:textId="77777777" w:rsidR="00190544" w:rsidRPr="001C6A69" w:rsidRDefault="00190544" w:rsidP="002218D6">
            <w:pPr>
              <w:spacing w:line="280" w:lineRule="exact"/>
              <w:ind w:left="113" w:hanging="170"/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</w:pPr>
            <w:r w:rsidRPr="001C6A69">
              <w:rPr>
                <w:rFonts w:asciiTheme="majorBidi" w:eastAsia="Arial Unicode MS" w:hAnsiTheme="majorBidi"/>
                <w:sz w:val="20"/>
                <w:szCs w:val="20"/>
                <w:cs/>
              </w:rPr>
              <w:t>ลูกหนี้</w:t>
            </w:r>
            <w:r w:rsidRPr="001C6A69">
              <w:rPr>
                <w:rFonts w:asciiTheme="majorBidi" w:eastAsia="Arial Unicode MS" w:hAnsiTheme="majorBidi" w:hint="cs"/>
                <w:sz w:val="20"/>
                <w:szCs w:val="20"/>
                <w:cs/>
              </w:rPr>
              <w:t>ตามสัญญาเช่าเงินทุน</w:t>
            </w:r>
          </w:p>
        </w:tc>
        <w:tc>
          <w:tcPr>
            <w:tcW w:w="964" w:type="dxa"/>
            <w:vAlign w:val="bottom"/>
          </w:tcPr>
          <w:p w14:paraId="6FFC8123" w14:textId="77777777" w:rsidR="00190544" w:rsidRPr="0055523E" w:rsidRDefault="00190544" w:rsidP="002218D6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3A7F7A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4" w:type="dxa"/>
          </w:tcPr>
          <w:p w14:paraId="44F32163" w14:textId="77777777" w:rsidR="00190544" w:rsidRPr="0055523E" w:rsidRDefault="00190544" w:rsidP="002218D6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3E54AE9A" w14:textId="77777777" w:rsidR="00190544" w:rsidRPr="0055523E" w:rsidRDefault="00190544" w:rsidP="002218D6">
            <w:pPr>
              <w:spacing w:line="280" w:lineRule="exact"/>
              <w:ind w:hanging="162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36,634,186.11</w:t>
            </w:r>
          </w:p>
        </w:tc>
        <w:tc>
          <w:tcPr>
            <w:tcW w:w="134" w:type="dxa"/>
          </w:tcPr>
          <w:p w14:paraId="51BB2967" w14:textId="77777777" w:rsidR="00190544" w:rsidRPr="0055523E" w:rsidRDefault="00190544" w:rsidP="002218D6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14303DFF" w14:textId="77777777" w:rsidR="00190544" w:rsidRPr="0055523E" w:rsidRDefault="00190544" w:rsidP="002218D6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36,634,186.11</w:t>
            </w:r>
          </w:p>
        </w:tc>
        <w:tc>
          <w:tcPr>
            <w:tcW w:w="134" w:type="dxa"/>
          </w:tcPr>
          <w:p w14:paraId="19C7107E" w14:textId="77777777" w:rsidR="00190544" w:rsidRPr="0055523E" w:rsidRDefault="00190544" w:rsidP="002218D6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04D075BD" w14:textId="77777777" w:rsidR="00190544" w:rsidRPr="0055523E" w:rsidRDefault="00190544" w:rsidP="002218D6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3A7F7A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4" w:type="dxa"/>
          </w:tcPr>
          <w:p w14:paraId="4C417D78" w14:textId="77777777" w:rsidR="00190544" w:rsidRPr="0055523E" w:rsidRDefault="00190544" w:rsidP="002218D6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07774C13" w14:textId="77777777" w:rsidR="00190544" w:rsidRPr="0055523E" w:rsidRDefault="00190544" w:rsidP="002218D6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3A7F7A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6" w:type="dxa"/>
          </w:tcPr>
          <w:p w14:paraId="06AE2276" w14:textId="77777777" w:rsidR="00190544" w:rsidRPr="0055523E" w:rsidRDefault="00190544" w:rsidP="002218D6">
            <w:pPr>
              <w:spacing w:line="280" w:lineRule="exact"/>
              <w:ind w:left="-306" w:right="340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616CCD20" w14:textId="77777777" w:rsidR="00190544" w:rsidRPr="001C6A69" w:rsidRDefault="00190544" w:rsidP="002218D6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3A7F7A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190544" w:rsidRPr="0055523E" w14:paraId="5B144A08" w14:textId="77777777" w:rsidTr="002749BD">
        <w:trPr>
          <w:trHeight w:val="20"/>
        </w:trPr>
        <w:tc>
          <w:tcPr>
            <w:tcW w:w="2438" w:type="dxa"/>
            <w:vAlign w:val="bottom"/>
          </w:tcPr>
          <w:p w14:paraId="56860D7A" w14:textId="77777777" w:rsidR="00190544" w:rsidRPr="001C6A69" w:rsidRDefault="00190544" w:rsidP="002218D6">
            <w:pPr>
              <w:spacing w:line="280" w:lineRule="exact"/>
              <w:ind w:left="113" w:hanging="170"/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</w:pPr>
            <w:r w:rsidRPr="001C6A69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สินทรัพย์หมุนเวียนอื่น</w:t>
            </w:r>
          </w:p>
        </w:tc>
        <w:tc>
          <w:tcPr>
            <w:tcW w:w="964" w:type="dxa"/>
            <w:vAlign w:val="bottom"/>
          </w:tcPr>
          <w:p w14:paraId="6FBFD6BC" w14:textId="77777777" w:rsidR="00190544" w:rsidRPr="0055523E" w:rsidRDefault="00190544" w:rsidP="002218D6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3A7F7A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4" w:type="dxa"/>
          </w:tcPr>
          <w:p w14:paraId="2D9DED33" w14:textId="77777777" w:rsidR="00190544" w:rsidRPr="0055523E" w:rsidRDefault="00190544" w:rsidP="002218D6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1EA17D98" w14:textId="77777777" w:rsidR="00190544" w:rsidRPr="0055523E" w:rsidRDefault="00190544" w:rsidP="002218D6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11,748,407.56</w:t>
            </w:r>
          </w:p>
        </w:tc>
        <w:tc>
          <w:tcPr>
            <w:tcW w:w="134" w:type="dxa"/>
          </w:tcPr>
          <w:p w14:paraId="345BEF4F" w14:textId="77777777" w:rsidR="00190544" w:rsidRPr="0055523E" w:rsidRDefault="00190544" w:rsidP="002218D6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45F8814A" w14:textId="77777777" w:rsidR="00190544" w:rsidRPr="0055523E" w:rsidRDefault="00190544" w:rsidP="002218D6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11,748,407.56</w:t>
            </w:r>
          </w:p>
        </w:tc>
        <w:tc>
          <w:tcPr>
            <w:tcW w:w="134" w:type="dxa"/>
          </w:tcPr>
          <w:p w14:paraId="6984DAAF" w14:textId="77777777" w:rsidR="00190544" w:rsidRPr="0055523E" w:rsidRDefault="00190544" w:rsidP="002218D6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28C64D82" w14:textId="77777777" w:rsidR="00190544" w:rsidRPr="0055523E" w:rsidRDefault="00190544" w:rsidP="002218D6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3A7F7A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4" w:type="dxa"/>
          </w:tcPr>
          <w:p w14:paraId="5A983736" w14:textId="77777777" w:rsidR="00190544" w:rsidRPr="0055523E" w:rsidRDefault="00190544" w:rsidP="002218D6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1C8AFB4B" w14:textId="77777777" w:rsidR="00190544" w:rsidRPr="001C6A69" w:rsidRDefault="00190544" w:rsidP="002218D6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93,265.98</w:t>
            </w:r>
          </w:p>
        </w:tc>
        <w:tc>
          <w:tcPr>
            <w:tcW w:w="136" w:type="dxa"/>
          </w:tcPr>
          <w:p w14:paraId="1AD73C92" w14:textId="77777777" w:rsidR="00190544" w:rsidRPr="0055523E" w:rsidRDefault="00190544" w:rsidP="002218D6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4E3B7C16" w14:textId="77777777" w:rsidR="00190544" w:rsidRPr="0055523E" w:rsidRDefault="00190544" w:rsidP="002218D6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93,265.98</w:t>
            </w:r>
          </w:p>
        </w:tc>
      </w:tr>
      <w:tr w:rsidR="00190544" w:rsidRPr="0055523E" w14:paraId="384B760A" w14:textId="77777777" w:rsidTr="002749BD">
        <w:trPr>
          <w:trHeight w:val="20"/>
        </w:trPr>
        <w:tc>
          <w:tcPr>
            <w:tcW w:w="2438" w:type="dxa"/>
            <w:vAlign w:val="bottom"/>
          </w:tcPr>
          <w:p w14:paraId="34690048" w14:textId="77777777" w:rsidR="00190544" w:rsidRPr="001C6A69" w:rsidRDefault="00190544" w:rsidP="002218D6">
            <w:pPr>
              <w:spacing w:line="280" w:lineRule="exact"/>
              <w:ind w:left="113" w:hanging="170"/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</w:pPr>
            <w:r w:rsidRPr="001C6A69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964" w:type="dxa"/>
            <w:vAlign w:val="bottom"/>
          </w:tcPr>
          <w:p w14:paraId="3B3C88CC" w14:textId="77777777" w:rsidR="00190544" w:rsidRPr="0055523E" w:rsidRDefault="00190544" w:rsidP="002218D6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3A7F7A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4" w:type="dxa"/>
          </w:tcPr>
          <w:p w14:paraId="1C58CE42" w14:textId="77777777" w:rsidR="00190544" w:rsidRPr="0055523E" w:rsidRDefault="00190544" w:rsidP="002218D6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15ED6CC8" w14:textId="77777777" w:rsidR="00190544" w:rsidRPr="0055523E" w:rsidRDefault="00190544" w:rsidP="002218D6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76,170,363.37</w:t>
            </w:r>
          </w:p>
        </w:tc>
        <w:tc>
          <w:tcPr>
            <w:tcW w:w="134" w:type="dxa"/>
          </w:tcPr>
          <w:p w14:paraId="5072EDFA" w14:textId="77777777" w:rsidR="00190544" w:rsidRPr="0055523E" w:rsidRDefault="00190544" w:rsidP="002218D6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642067EF" w14:textId="77777777" w:rsidR="00190544" w:rsidRPr="0055523E" w:rsidRDefault="00190544" w:rsidP="002218D6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76,170,363.37</w:t>
            </w:r>
          </w:p>
        </w:tc>
        <w:tc>
          <w:tcPr>
            <w:tcW w:w="134" w:type="dxa"/>
          </w:tcPr>
          <w:p w14:paraId="4A402D0A" w14:textId="77777777" w:rsidR="00190544" w:rsidRPr="0055523E" w:rsidRDefault="00190544" w:rsidP="002218D6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1B0CC415" w14:textId="77777777" w:rsidR="00190544" w:rsidRPr="0055523E" w:rsidRDefault="00190544" w:rsidP="002218D6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3A7F7A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4" w:type="dxa"/>
          </w:tcPr>
          <w:p w14:paraId="53CB1F3D" w14:textId="77777777" w:rsidR="00190544" w:rsidRPr="0055523E" w:rsidRDefault="00190544" w:rsidP="002218D6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327A372F" w14:textId="77777777" w:rsidR="00190544" w:rsidRPr="001C6A69" w:rsidRDefault="00190544" w:rsidP="002218D6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76,170,363.37</w:t>
            </w:r>
          </w:p>
        </w:tc>
        <w:tc>
          <w:tcPr>
            <w:tcW w:w="136" w:type="dxa"/>
          </w:tcPr>
          <w:p w14:paraId="15A3DF9E" w14:textId="77777777" w:rsidR="00190544" w:rsidRPr="0055523E" w:rsidRDefault="00190544" w:rsidP="002218D6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4AC66632" w14:textId="77777777" w:rsidR="00190544" w:rsidRPr="0055523E" w:rsidRDefault="00190544" w:rsidP="002218D6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76,170,363.37</w:t>
            </w:r>
          </w:p>
        </w:tc>
      </w:tr>
      <w:tr w:rsidR="00190544" w:rsidRPr="0055523E" w14:paraId="654AB325" w14:textId="77777777" w:rsidTr="002749BD">
        <w:trPr>
          <w:trHeight w:val="20"/>
        </w:trPr>
        <w:tc>
          <w:tcPr>
            <w:tcW w:w="2438" w:type="dxa"/>
            <w:vAlign w:val="bottom"/>
          </w:tcPr>
          <w:p w14:paraId="41FC2A5C" w14:textId="77777777" w:rsidR="00190544" w:rsidRPr="001C6A69" w:rsidRDefault="00190544" w:rsidP="002218D6">
            <w:pPr>
              <w:spacing w:line="280" w:lineRule="exact"/>
              <w:ind w:left="113" w:hanging="170"/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</w:pPr>
            <w:r w:rsidRPr="001C6A69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เงินให้กู้ยืมระยะยาว</w:t>
            </w:r>
            <w:r w:rsidRPr="001C6A69">
              <w:rPr>
                <w:rFonts w:asciiTheme="majorBidi" w:eastAsia="Arial Unicode MS" w:hAnsiTheme="majorBidi" w:cstheme="majorBidi" w:hint="cs"/>
                <w:sz w:val="20"/>
                <w:szCs w:val="20"/>
                <w:cs/>
              </w:rPr>
              <w:t>แก่บริษัทย่อย</w:t>
            </w:r>
          </w:p>
        </w:tc>
        <w:tc>
          <w:tcPr>
            <w:tcW w:w="964" w:type="dxa"/>
            <w:vAlign w:val="bottom"/>
          </w:tcPr>
          <w:p w14:paraId="01F1E544" w14:textId="77777777" w:rsidR="00190544" w:rsidRPr="0055523E" w:rsidRDefault="00190544" w:rsidP="002218D6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3A7F7A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4" w:type="dxa"/>
          </w:tcPr>
          <w:p w14:paraId="37F50D03" w14:textId="77777777" w:rsidR="00190544" w:rsidRPr="0055523E" w:rsidRDefault="00190544" w:rsidP="002218D6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4F01057B" w14:textId="77777777" w:rsidR="00190544" w:rsidRPr="0055523E" w:rsidRDefault="00190544" w:rsidP="002218D6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753C24E9" w14:textId="77777777" w:rsidR="00190544" w:rsidRPr="0055523E" w:rsidRDefault="00190544" w:rsidP="002218D6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1F60E7B2" w14:textId="77777777" w:rsidR="00190544" w:rsidRPr="0055523E" w:rsidRDefault="00190544" w:rsidP="002218D6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63A5649D" w14:textId="77777777" w:rsidR="00190544" w:rsidRPr="0055523E" w:rsidRDefault="00190544" w:rsidP="002218D6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5B11C9C7" w14:textId="77777777" w:rsidR="00190544" w:rsidRPr="0055523E" w:rsidRDefault="00190544" w:rsidP="002218D6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3A7F7A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4" w:type="dxa"/>
          </w:tcPr>
          <w:p w14:paraId="5476C2F7" w14:textId="77777777" w:rsidR="00190544" w:rsidRPr="0055523E" w:rsidRDefault="00190544" w:rsidP="002218D6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6B22583E" w14:textId="77777777" w:rsidR="00190544" w:rsidRPr="001C6A69" w:rsidRDefault="00190544" w:rsidP="002218D6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231,500,000.00</w:t>
            </w:r>
          </w:p>
        </w:tc>
        <w:tc>
          <w:tcPr>
            <w:tcW w:w="136" w:type="dxa"/>
          </w:tcPr>
          <w:p w14:paraId="1FA02C8D" w14:textId="77777777" w:rsidR="00190544" w:rsidRPr="0055523E" w:rsidRDefault="00190544" w:rsidP="002218D6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5ED9D199" w14:textId="77777777" w:rsidR="00190544" w:rsidRPr="0055523E" w:rsidRDefault="00190544" w:rsidP="002218D6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231,500,000.00</w:t>
            </w:r>
          </w:p>
        </w:tc>
      </w:tr>
      <w:tr w:rsidR="00190544" w:rsidRPr="0055523E" w14:paraId="2D50A034" w14:textId="77777777" w:rsidTr="002749BD">
        <w:trPr>
          <w:trHeight w:val="20"/>
        </w:trPr>
        <w:tc>
          <w:tcPr>
            <w:tcW w:w="2438" w:type="dxa"/>
            <w:vAlign w:val="bottom"/>
          </w:tcPr>
          <w:p w14:paraId="7DC7871A" w14:textId="77777777" w:rsidR="00190544" w:rsidRPr="001C6A69" w:rsidRDefault="00190544" w:rsidP="002218D6">
            <w:pPr>
              <w:spacing w:line="280" w:lineRule="exact"/>
              <w:ind w:left="113" w:hanging="170"/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</w:pPr>
            <w:r w:rsidRPr="001C6A69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สินทรัพย์ไม่หมุนเวียนอื่น</w:t>
            </w:r>
          </w:p>
        </w:tc>
        <w:tc>
          <w:tcPr>
            <w:tcW w:w="964" w:type="dxa"/>
            <w:tcBorders>
              <w:bottom w:val="single" w:sz="6" w:space="0" w:color="auto"/>
            </w:tcBorders>
            <w:vAlign w:val="bottom"/>
          </w:tcPr>
          <w:p w14:paraId="6A96E987" w14:textId="77777777" w:rsidR="00190544" w:rsidRPr="001C6A69" w:rsidRDefault="00190544" w:rsidP="002218D6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3A7F7A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4" w:type="dxa"/>
          </w:tcPr>
          <w:p w14:paraId="3A89CE43" w14:textId="77777777" w:rsidR="00190544" w:rsidRPr="0055523E" w:rsidRDefault="00190544" w:rsidP="002218D6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14:paraId="53BAC199" w14:textId="77777777" w:rsidR="00190544" w:rsidRPr="0055523E" w:rsidRDefault="00190544" w:rsidP="002218D6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15,061,014.04</w:t>
            </w:r>
          </w:p>
        </w:tc>
        <w:tc>
          <w:tcPr>
            <w:tcW w:w="134" w:type="dxa"/>
          </w:tcPr>
          <w:p w14:paraId="3EA1DB94" w14:textId="77777777" w:rsidR="00190544" w:rsidRPr="0055523E" w:rsidRDefault="00190544" w:rsidP="002218D6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14:paraId="6271A42A" w14:textId="77777777" w:rsidR="00190544" w:rsidRPr="0055523E" w:rsidRDefault="00190544" w:rsidP="002218D6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15,061,014.04</w:t>
            </w:r>
          </w:p>
        </w:tc>
        <w:tc>
          <w:tcPr>
            <w:tcW w:w="134" w:type="dxa"/>
          </w:tcPr>
          <w:p w14:paraId="3CB3D293" w14:textId="77777777" w:rsidR="00190544" w:rsidRPr="0055523E" w:rsidRDefault="00190544" w:rsidP="002218D6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vAlign w:val="bottom"/>
          </w:tcPr>
          <w:p w14:paraId="59A219C8" w14:textId="77777777" w:rsidR="00190544" w:rsidRPr="0055523E" w:rsidRDefault="00190544" w:rsidP="002218D6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3A7F7A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4" w:type="dxa"/>
          </w:tcPr>
          <w:p w14:paraId="3AC3F954" w14:textId="77777777" w:rsidR="00190544" w:rsidRPr="0055523E" w:rsidRDefault="00190544" w:rsidP="002218D6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14:paraId="0B40E608" w14:textId="77777777" w:rsidR="00190544" w:rsidRPr="0055523E" w:rsidRDefault="00190544" w:rsidP="002218D6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8,101,550.87</w:t>
            </w:r>
          </w:p>
        </w:tc>
        <w:tc>
          <w:tcPr>
            <w:tcW w:w="136" w:type="dxa"/>
          </w:tcPr>
          <w:p w14:paraId="53C58491" w14:textId="77777777" w:rsidR="00190544" w:rsidRPr="0055523E" w:rsidRDefault="00190544" w:rsidP="002218D6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14:paraId="5B7B8956" w14:textId="77777777" w:rsidR="00190544" w:rsidRPr="001C6A69" w:rsidRDefault="00190544" w:rsidP="002218D6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8,101,550.87</w:t>
            </w:r>
          </w:p>
        </w:tc>
      </w:tr>
      <w:tr w:rsidR="002749BD" w:rsidRPr="0055523E" w14:paraId="214E02AB" w14:textId="77777777" w:rsidTr="002749BD">
        <w:trPr>
          <w:trHeight w:val="20"/>
        </w:trPr>
        <w:tc>
          <w:tcPr>
            <w:tcW w:w="2438" w:type="dxa"/>
          </w:tcPr>
          <w:p w14:paraId="091EBD51" w14:textId="0DF9988A" w:rsidR="002749BD" w:rsidRPr="0055523E" w:rsidRDefault="002749BD" w:rsidP="002749BD">
            <w:pPr>
              <w:spacing w:line="280" w:lineRule="exact"/>
              <w:ind w:left="340" w:hanging="170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1C6A69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>รวม</w:t>
            </w: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B517868" w14:textId="77777777" w:rsidR="002749BD" w:rsidRPr="0055523E" w:rsidRDefault="002749BD" w:rsidP="002749BD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3A7F7A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4" w:type="dxa"/>
          </w:tcPr>
          <w:p w14:paraId="7F851F85" w14:textId="77777777" w:rsidR="002749BD" w:rsidRPr="0055523E" w:rsidRDefault="002749BD" w:rsidP="002749BD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</w:tcPr>
          <w:p w14:paraId="31172754" w14:textId="77777777" w:rsidR="002749BD" w:rsidRPr="0055523E" w:rsidRDefault="002749BD" w:rsidP="002749BD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3A7F7A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lang w:eastAsia="th-TH"/>
              </w:rPr>
              <w:t>51</w:t>
            </w: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7,509,639.20</w:t>
            </w:r>
          </w:p>
        </w:tc>
        <w:tc>
          <w:tcPr>
            <w:tcW w:w="134" w:type="dxa"/>
          </w:tcPr>
          <w:p w14:paraId="604C9EA6" w14:textId="77777777" w:rsidR="002749BD" w:rsidRPr="0055523E" w:rsidRDefault="002749BD" w:rsidP="002749BD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</w:tcPr>
          <w:p w14:paraId="766F3E09" w14:textId="77777777" w:rsidR="002749BD" w:rsidRPr="0055523E" w:rsidRDefault="002749BD" w:rsidP="002749BD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3A7F7A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lang w:eastAsia="th-TH"/>
              </w:rPr>
              <w:t>51</w:t>
            </w: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7,509,639.20</w:t>
            </w:r>
          </w:p>
        </w:tc>
        <w:tc>
          <w:tcPr>
            <w:tcW w:w="134" w:type="dxa"/>
          </w:tcPr>
          <w:p w14:paraId="24ABE984" w14:textId="77777777" w:rsidR="002749BD" w:rsidRPr="0055523E" w:rsidRDefault="002749BD" w:rsidP="002749BD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22A255F" w14:textId="77777777" w:rsidR="002749BD" w:rsidRPr="0055523E" w:rsidRDefault="002749BD" w:rsidP="002749BD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3A7F7A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4" w:type="dxa"/>
          </w:tcPr>
          <w:p w14:paraId="55E8A519" w14:textId="77777777" w:rsidR="002749BD" w:rsidRPr="0055523E" w:rsidRDefault="002749BD" w:rsidP="002749BD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</w:tcPr>
          <w:p w14:paraId="59128606" w14:textId="77777777" w:rsidR="002749BD" w:rsidRPr="0055523E" w:rsidRDefault="002749BD" w:rsidP="002749BD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3A7F7A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lang w:eastAsia="th-TH"/>
              </w:rPr>
              <w:t>643</w:t>
            </w: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,</w:t>
            </w:r>
            <w:r w:rsidRPr="003A7F7A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lang w:eastAsia="th-TH"/>
              </w:rPr>
              <w:t>907</w:t>
            </w: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,</w:t>
            </w:r>
            <w:r w:rsidRPr="003A7F7A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lang w:eastAsia="th-TH"/>
              </w:rPr>
              <w:t>030.47</w:t>
            </w:r>
          </w:p>
        </w:tc>
        <w:tc>
          <w:tcPr>
            <w:tcW w:w="136" w:type="dxa"/>
          </w:tcPr>
          <w:p w14:paraId="36AC7B22" w14:textId="77777777" w:rsidR="002749BD" w:rsidRPr="0055523E" w:rsidRDefault="002749BD" w:rsidP="002749BD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</w:tcPr>
          <w:p w14:paraId="11FC90DC" w14:textId="77777777" w:rsidR="002749BD" w:rsidRPr="0055523E" w:rsidRDefault="002749BD" w:rsidP="002749BD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3A7F7A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lang w:eastAsia="th-TH"/>
              </w:rPr>
              <w:t>643</w:t>
            </w: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,</w:t>
            </w:r>
            <w:r w:rsidRPr="003A7F7A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lang w:eastAsia="th-TH"/>
              </w:rPr>
              <w:t>907</w:t>
            </w: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,</w:t>
            </w:r>
            <w:r w:rsidRPr="003A7F7A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lang w:eastAsia="th-TH"/>
              </w:rPr>
              <w:t>030.47</w:t>
            </w:r>
          </w:p>
        </w:tc>
      </w:tr>
    </w:tbl>
    <w:p w14:paraId="48C91D2F" w14:textId="77777777" w:rsidR="00190544" w:rsidRPr="001C6A69" w:rsidRDefault="00190544" w:rsidP="00AE5770">
      <w:pPr>
        <w:spacing w:line="320" w:lineRule="exact"/>
        <w:rPr>
          <w:color w:val="FF0000"/>
          <w:cs/>
        </w:rPr>
      </w:pPr>
    </w:p>
    <w:tbl>
      <w:tblPr>
        <w:tblW w:w="8892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38"/>
        <w:gridCol w:w="964"/>
        <w:gridCol w:w="134"/>
        <w:gridCol w:w="964"/>
        <w:gridCol w:w="134"/>
        <w:gridCol w:w="964"/>
        <w:gridCol w:w="134"/>
        <w:gridCol w:w="964"/>
        <w:gridCol w:w="134"/>
        <w:gridCol w:w="964"/>
        <w:gridCol w:w="134"/>
        <w:gridCol w:w="964"/>
      </w:tblGrid>
      <w:tr w:rsidR="00190544" w:rsidRPr="0055523E" w14:paraId="63D631C3" w14:textId="77777777" w:rsidTr="002749BD">
        <w:trPr>
          <w:trHeight w:val="20"/>
          <w:tblHeader/>
        </w:trPr>
        <w:tc>
          <w:tcPr>
            <w:tcW w:w="2438" w:type="dxa"/>
          </w:tcPr>
          <w:p w14:paraId="66715D5A" w14:textId="77777777" w:rsidR="00190544" w:rsidRPr="0055523E" w:rsidRDefault="00190544" w:rsidP="002749BD">
            <w:pPr>
              <w:spacing w:line="280" w:lineRule="exact"/>
              <w:ind w:left="113" w:hanging="170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val="en-GB" w:eastAsia="th-TH"/>
              </w:rPr>
            </w:pPr>
            <w:bookmarkStart w:id="9" w:name="_Hlk96351952"/>
          </w:p>
        </w:tc>
        <w:tc>
          <w:tcPr>
            <w:tcW w:w="6454" w:type="dxa"/>
            <w:gridSpan w:val="11"/>
            <w:tcBorders>
              <w:bottom w:val="single" w:sz="6" w:space="0" w:color="auto"/>
            </w:tcBorders>
            <w:vAlign w:val="bottom"/>
          </w:tcPr>
          <w:p w14:paraId="26173843" w14:textId="77777777" w:rsidR="00190544" w:rsidRPr="001C6A69" w:rsidRDefault="00190544" w:rsidP="002749BD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</w:pPr>
            <w:r w:rsidRPr="001C6A69">
              <w:rPr>
                <w:rFonts w:asciiTheme="majorBidi" w:eastAsia="Arial Unicode MS" w:hAnsiTheme="majorBidi" w:cstheme="majorBidi" w:hint="cs"/>
                <w:sz w:val="20"/>
                <w:szCs w:val="20"/>
                <w:cs/>
              </w:rPr>
              <w:t>บาท</w:t>
            </w:r>
          </w:p>
        </w:tc>
      </w:tr>
      <w:tr w:rsidR="00190544" w:rsidRPr="0055523E" w14:paraId="1FDACC51" w14:textId="77777777" w:rsidTr="002749BD">
        <w:trPr>
          <w:trHeight w:val="20"/>
          <w:tblHeader/>
        </w:trPr>
        <w:tc>
          <w:tcPr>
            <w:tcW w:w="2438" w:type="dxa"/>
          </w:tcPr>
          <w:p w14:paraId="2B3FF45C" w14:textId="77777777" w:rsidR="00190544" w:rsidRPr="0055523E" w:rsidRDefault="00190544" w:rsidP="002749BD">
            <w:pPr>
              <w:spacing w:line="280" w:lineRule="exact"/>
              <w:ind w:left="113" w:hanging="170"/>
              <w:rPr>
                <w:rFonts w:asciiTheme="majorBidi" w:eastAsia="Arial Unicode MS" w:hAnsiTheme="majorBidi" w:cstheme="majorBidi"/>
                <w:snapToGrid w:val="0"/>
                <w:cs/>
                <w:lang w:val="en-GB" w:eastAsia="th-TH"/>
              </w:rPr>
            </w:pPr>
          </w:p>
        </w:tc>
        <w:tc>
          <w:tcPr>
            <w:tcW w:w="6454" w:type="dxa"/>
            <w:gridSpan w:val="11"/>
            <w:tcBorders>
              <w:bottom w:val="single" w:sz="6" w:space="0" w:color="auto"/>
            </w:tcBorders>
            <w:vAlign w:val="bottom"/>
          </w:tcPr>
          <w:p w14:paraId="4F8E4430" w14:textId="77777777" w:rsidR="00190544" w:rsidRPr="001C6A69" w:rsidRDefault="00190544" w:rsidP="002749BD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1C6A69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55523E">
              <w:rPr>
                <w:rFonts w:ascii="Angsana New" w:hAnsi="Angsana New"/>
                <w:sz w:val="20"/>
                <w:szCs w:val="20"/>
              </w:rPr>
              <w:t>31</w:t>
            </w:r>
            <w:r w:rsidRPr="001C6A69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55523E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</w:tr>
      <w:tr w:rsidR="00190544" w:rsidRPr="0055523E" w14:paraId="3E1AA775" w14:textId="77777777" w:rsidTr="002749BD">
        <w:trPr>
          <w:trHeight w:val="20"/>
          <w:tblHeader/>
        </w:trPr>
        <w:tc>
          <w:tcPr>
            <w:tcW w:w="2438" w:type="dxa"/>
          </w:tcPr>
          <w:p w14:paraId="27DD01F7" w14:textId="77777777" w:rsidR="00190544" w:rsidRPr="0055523E" w:rsidRDefault="00190544" w:rsidP="002749BD">
            <w:pPr>
              <w:spacing w:line="280" w:lineRule="exact"/>
              <w:ind w:left="113" w:hanging="170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3160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4A11F98" w14:textId="77777777" w:rsidR="00190544" w:rsidRPr="0055523E" w:rsidRDefault="00190544" w:rsidP="002749BD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</w:pPr>
            <w:r w:rsidRPr="001C6A69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445F345" w14:textId="77777777" w:rsidR="00190544" w:rsidRPr="0055523E" w:rsidRDefault="00190544" w:rsidP="002749BD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160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926ADE" w14:textId="77777777" w:rsidR="00190544" w:rsidRPr="001C6A69" w:rsidRDefault="00190544" w:rsidP="002749BD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</w:pPr>
            <w:r w:rsidRPr="001C6A69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190544" w:rsidRPr="0055523E" w14:paraId="5E991C2C" w14:textId="77777777" w:rsidTr="002749BD">
        <w:trPr>
          <w:trHeight w:val="20"/>
          <w:tblHeader/>
        </w:trPr>
        <w:tc>
          <w:tcPr>
            <w:tcW w:w="2438" w:type="dxa"/>
          </w:tcPr>
          <w:p w14:paraId="1F97010F" w14:textId="77777777" w:rsidR="00190544" w:rsidRPr="0055523E" w:rsidRDefault="00190544" w:rsidP="002749BD">
            <w:pPr>
              <w:spacing w:line="280" w:lineRule="exact"/>
              <w:ind w:left="113" w:hanging="170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F104FD9" w14:textId="77777777" w:rsidR="00190544" w:rsidRPr="0055523E" w:rsidRDefault="00190544" w:rsidP="002749BD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val="en-GB"/>
              </w:rPr>
            </w:pPr>
            <w:r w:rsidRPr="001C6A69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มูลค่ายุติธรรม</w:t>
            </w:r>
          </w:p>
          <w:p w14:paraId="2FD428E6" w14:textId="77777777" w:rsidR="00190544" w:rsidRPr="0055523E" w:rsidRDefault="00190544" w:rsidP="002749BD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val="en-GB"/>
              </w:rPr>
            </w:pPr>
            <w:r w:rsidRPr="001C6A69">
              <w:rPr>
                <w:rFonts w:asciiTheme="majorBidi" w:eastAsia="Arial Unicode MS" w:hAnsiTheme="majorBidi" w:cstheme="majorBidi" w:hint="cs"/>
                <w:sz w:val="20"/>
                <w:szCs w:val="20"/>
                <w:cs/>
              </w:rPr>
              <w:t>ผ่านกำไรขาดทุน</w:t>
            </w:r>
          </w:p>
        </w:tc>
        <w:tc>
          <w:tcPr>
            <w:tcW w:w="134" w:type="dxa"/>
          </w:tcPr>
          <w:p w14:paraId="7931DD23" w14:textId="77777777" w:rsidR="00190544" w:rsidRPr="0055523E" w:rsidRDefault="00190544" w:rsidP="002749BD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vAlign w:val="bottom"/>
          </w:tcPr>
          <w:p w14:paraId="08FD82E7" w14:textId="77777777" w:rsidR="00190544" w:rsidRPr="0055523E" w:rsidRDefault="00190544" w:rsidP="002749BD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1C6A69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ราคาทุน</w:t>
            </w:r>
          </w:p>
          <w:p w14:paraId="00937CB6" w14:textId="77777777" w:rsidR="00190544" w:rsidRPr="0055523E" w:rsidRDefault="00190544" w:rsidP="002749BD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/>
              </w:rPr>
            </w:pPr>
            <w:r w:rsidRPr="001C6A69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34" w:type="dxa"/>
          </w:tcPr>
          <w:p w14:paraId="35240CB6" w14:textId="77777777" w:rsidR="00190544" w:rsidRPr="0055523E" w:rsidRDefault="00190544" w:rsidP="002749BD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14:paraId="43087D9B" w14:textId="77777777" w:rsidR="00190544" w:rsidRPr="0055523E" w:rsidRDefault="00190544" w:rsidP="002749BD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/>
              </w:rPr>
            </w:pPr>
            <w:r w:rsidRPr="001C6A69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34" w:type="dxa"/>
          </w:tcPr>
          <w:p w14:paraId="37C78055" w14:textId="77777777" w:rsidR="00190544" w:rsidRPr="0055523E" w:rsidRDefault="00190544" w:rsidP="002749BD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vAlign w:val="bottom"/>
          </w:tcPr>
          <w:p w14:paraId="7B9316F0" w14:textId="77777777" w:rsidR="00190544" w:rsidRPr="0055523E" w:rsidRDefault="00190544" w:rsidP="002749BD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val="en-GB"/>
              </w:rPr>
            </w:pPr>
            <w:r w:rsidRPr="001C6A69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มูลค่ายุติธรรม</w:t>
            </w:r>
          </w:p>
          <w:p w14:paraId="54E40220" w14:textId="77777777" w:rsidR="00190544" w:rsidRPr="0055523E" w:rsidRDefault="00190544" w:rsidP="002749BD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/>
              </w:rPr>
            </w:pPr>
            <w:r w:rsidRPr="001C6A69">
              <w:rPr>
                <w:rFonts w:asciiTheme="majorBidi" w:eastAsia="Arial Unicode MS" w:hAnsiTheme="majorBidi" w:cstheme="majorBidi" w:hint="cs"/>
                <w:sz w:val="20"/>
                <w:szCs w:val="20"/>
                <w:cs/>
              </w:rPr>
              <w:t>ผ่านกำไรขาดทุน</w:t>
            </w:r>
          </w:p>
        </w:tc>
        <w:tc>
          <w:tcPr>
            <w:tcW w:w="134" w:type="dxa"/>
          </w:tcPr>
          <w:p w14:paraId="4A327917" w14:textId="77777777" w:rsidR="00190544" w:rsidRPr="0055523E" w:rsidRDefault="00190544" w:rsidP="002749BD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14:paraId="0D5C3DAD" w14:textId="77777777" w:rsidR="00190544" w:rsidRPr="0055523E" w:rsidRDefault="00190544" w:rsidP="002749BD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1C6A69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ราคาทุน</w:t>
            </w:r>
          </w:p>
          <w:p w14:paraId="26B6D2EB" w14:textId="77777777" w:rsidR="00190544" w:rsidRPr="0055523E" w:rsidRDefault="00190544" w:rsidP="002749BD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/>
              </w:rPr>
            </w:pPr>
            <w:r w:rsidRPr="001C6A69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34" w:type="dxa"/>
            <w:tcBorders>
              <w:left w:val="nil"/>
            </w:tcBorders>
          </w:tcPr>
          <w:p w14:paraId="4EC63645" w14:textId="77777777" w:rsidR="00190544" w:rsidRPr="0055523E" w:rsidRDefault="00190544" w:rsidP="002749BD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64" w:type="dxa"/>
            <w:tcBorders>
              <w:left w:val="nil"/>
              <w:bottom w:val="single" w:sz="6" w:space="0" w:color="auto"/>
            </w:tcBorders>
          </w:tcPr>
          <w:p w14:paraId="251CD80C" w14:textId="77777777" w:rsidR="00190544" w:rsidRPr="0055523E" w:rsidRDefault="00190544" w:rsidP="002749BD">
            <w:pPr>
              <w:spacing w:line="2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lang w:val="en-GB"/>
              </w:rPr>
            </w:pPr>
            <w:r w:rsidRPr="001C6A69"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bookmarkEnd w:id="9"/>
      <w:tr w:rsidR="00190544" w:rsidRPr="0055523E" w14:paraId="6E7AC564" w14:textId="77777777" w:rsidTr="002749BD">
        <w:trPr>
          <w:trHeight w:val="20"/>
        </w:trPr>
        <w:tc>
          <w:tcPr>
            <w:tcW w:w="2438" w:type="dxa"/>
          </w:tcPr>
          <w:p w14:paraId="32DABFB1" w14:textId="3BC7EBEE" w:rsidR="00190544" w:rsidRPr="0055523E" w:rsidRDefault="00190544" w:rsidP="002749BD">
            <w:pPr>
              <w:spacing w:line="280" w:lineRule="exact"/>
              <w:ind w:left="113" w:hanging="170"/>
              <w:rPr>
                <w:rFonts w:asciiTheme="majorBidi" w:eastAsia="Arial Unicode MS" w:hAnsiTheme="majorBidi"/>
                <w:spacing w:val="-4"/>
                <w:sz w:val="20"/>
                <w:szCs w:val="20"/>
              </w:rPr>
            </w:pPr>
            <w:r w:rsidRPr="001C6A69">
              <w:rPr>
                <w:rFonts w:asciiTheme="majorBidi" w:eastAsia="Arial Unicode MS" w:hAnsiTheme="majorBidi"/>
                <w:spacing w:val="-4"/>
                <w:sz w:val="20"/>
                <w:szCs w:val="20"/>
                <w:cs/>
              </w:rPr>
              <w:t xml:space="preserve">หนี้สินทางการเงิน </w:t>
            </w:r>
          </w:p>
        </w:tc>
        <w:tc>
          <w:tcPr>
            <w:tcW w:w="964" w:type="dxa"/>
          </w:tcPr>
          <w:p w14:paraId="0CF8BEDF" w14:textId="77777777" w:rsidR="00190544" w:rsidRPr="001C6A69" w:rsidRDefault="00190544" w:rsidP="002749BD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4" w:type="dxa"/>
          </w:tcPr>
          <w:p w14:paraId="3DBF351F" w14:textId="77777777" w:rsidR="00190544" w:rsidRPr="0055523E" w:rsidRDefault="00190544" w:rsidP="002749BD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6B65C45F" w14:textId="77777777" w:rsidR="00190544" w:rsidRPr="0055523E" w:rsidRDefault="00190544" w:rsidP="002749BD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34" w:type="dxa"/>
          </w:tcPr>
          <w:p w14:paraId="3A2B4FBF" w14:textId="77777777" w:rsidR="00190544" w:rsidRPr="0055523E" w:rsidRDefault="00190544" w:rsidP="002749BD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2A9F2722" w14:textId="77777777" w:rsidR="00190544" w:rsidRPr="0055523E" w:rsidRDefault="00190544" w:rsidP="002749BD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4" w:type="dxa"/>
          </w:tcPr>
          <w:p w14:paraId="36AD078A" w14:textId="77777777" w:rsidR="00190544" w:rsidRPr="0055523E" w:rsidRDefault="00190544" w:rsidP="002749BD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2706F7DA" w14:textId="77777777" w:rsidR="00190544" w:rsidRPr="001C6A69" w:rsidRDefault="00190544" w:rsidP="002749BD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4" w:type="dxa"/>
          </w:tcPr>
          <w:p w14:paraId="515F1AF2" w14:textId="77777777" w:rsidR="00190544" w:rsidRPr="0055523E" w:rsidRDefault="00190544" w:rsidP="002749BD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48998AF5" w14:textId="77777777" w:rsidR="00190544" w:rsidRPr="0055523E" w:rsidRDefault="00190544" w:rsidP="002749BD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34" w:type="dxa"/>
          </w:tcPr>
          <w:p w14:paraId="4574B910" w14:textId="77777777" w:rsidR="00190544" w:rsidRPr="0055523E" w:rsidRDefault="00190544" w:rsidP="002749BD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29EC6F69" w14:textId="77777777" w:rsidR="00190544" w:rsidRPr="0055523E" w:rsidRDefault="00190544" w:rsidP="002749BD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190544" w:rsidRPr="0055523E" w14:paraId="71C8FD7A" w14:textId="77777777" w:rsidTr="002749BD">
        <w:trPr>
          <w:trHeight w:val="20"/>
        </w:trPr>
        <w:tc>
          <w:tcPr>
            <w:tcW w:w="2438" w:type="dxa"/>
            <w:vAlign w:val="bottom"/>
          </w:tcPr>
          <w:p w14:paraId="76F37AA5" w14:textId="77777777" w:rsidR="00190544" w:rsidRPr="0055523E" w:rsidRDefault="00190544" w:rsidP="002749BD">
            <w:pPr>
              <w:spacing w:line="280" w:lineRule="exact"/>
              <w:ind w:left="113" w:hanging="170"/>
              <w:rPr>
                <w:rFonts w:asciiTheme="majorBidi" w:eastAsia="Arial Unicode MS" w:hAnsiTheme="majorBidi"/>
                <w:sz w:val="20"/>
                <w:szCs w:val="20"/>
              </w:rPr>
            </w:pPr>
            <w:r w:rsidRPr="001C6A69">
              <w:rPr>
                <w:rFonts w:asciiTheme="majorBidi" w:eastAsia="Arial Unicode MS" w:hAnsiTheme="majorBidi"/>
                <w:sz w:val="20"/>
                <w:szCs w:val="20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964" w:type="dxa"/>
            <w:vAlign w:val="bottom"/>
          </w:tcPr>
          <w:p w14:paraId="75B50CBD" w14:textId="77777777" w:rsidR="00190544" w:rsidRPr="001C6A69" w:rsidRDefault="00190544" w:rsidP="002749BD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3A7F7A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3DB6B827" w14:textId="77777777" w:rsidR="00190544" w:rsidRPr="0055523E" w:rsidRDefault="00190544" w:rsidP="002749BD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25C395FF" w14:textId="77777777" w:rsidR="00190544" w:rsidRPr="0055523E" w:rsidRDefault="00190544" w:rsidP="002749BD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468,175,530.51</w:t>
            </w:r>
          </w:p>
        </w:tc>
        <w:tc>
          <w:tcPr>
            <w:tcW w:w="134" w:type="dxa"/>
            <w:vAlign w:val="bottom"/>
          </w:tcPr>
          <w:p w14:paraId="5B5E2BB4" w14:textId="77777777" w:rsidR="00190544" w:rsidRPr="0055523E" w:rsidRDefault="00190544" w:rsidP="002749BD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46BF90F3" w14:textId="77777777" w:rsidR="00190544" w:rsidRPr="0055523E" w:rsidRDefault="00190544" w:rsidP="002749BD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468,175,530.51</w:t>
            </w:r>
          </w:p>
        </w:tc>
        <w:tc>
          <w:tcPr>
            <w:tcW w:w="134" w:type="dxa"/>
            <w:vAlign w:val="bottom"/>
          </w:tcPr>
          <w:p w14:paraId="3E289E15" w14:textId="77777777" w:rsidR="00190544" w:rsidRPr="0055523E" w:rsidRDefault="00190544" w:rsidP="002749BD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3745635F" w14:textId="77777777" w:rsidR="00190544" w:rsidRPr="001C6A69" w:rsidRDefault="00190544" w:rsidP="002749BD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3A7F7A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7C0201E2" w14:textId="77777777" w:rsidR="00190544" w:rsidRPr="0055523E" w:rsidRDefault="00190544" w:rsidP="002749BD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740F3B27" w14:textId="77777777" w:rsidR="00190544" w:rsidRPr="0055523E" w:rsidRDefault="00190544" w:rsidP="002749BD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428,191,425.78</w:t>
            </w:r>
          </w:p>
        </w:tc>
        <w:tc>
          <w:tcPr>
            <w:tcW w:w="134" w:type="dxa"/>
            <w:vAlign w:val="bottom"/>
          </w:tcPr>
          <w:p w14:paraId="075D3158" w14:textId="77777777" w:rsidR="00190544" w:rsidRPr="0055523E" w:rsidRDefault="00190544" w:rsidP="002749BD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1D3ABF48" w14:textId="77777777" w:rsidR="00190544" w:rsidRPr="0055523E" w:rsidRDefault="00190544" w:rsidP="002749BD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428,191,425.78</w:t>
            </w:r>
          </w:p>
        </w:tc>
      </w:tr>
      <w:tr w:rsidR="00190544" w:rsidRPr="0055523E" w14:paraId="08D330D4" w14:textId="77777777" w:rsidTr="002749BD">
        <w:trPr>
          <w:trHeight w:val="20"/>
        </w:trPr>
        <w:tc>
          <w:tcPr>
            <w:tcW w:w="2438" w:type="dxa"/>
            <w:vAlign w:val="bottom"/>
          </w:tcPr>
          <w:p w14:paraId="46B126BC" w14:textId="77777777" w:rsidR="00190544" w:rsidRPr="001C6A69" w:rsidRDefault="00190544" w:rsidP="002749BD">
            <w:pPr>
              <w:spacing w:line="280" w:lineRule="exact"/>
              <w:ind w:left="113" w:hanging="170"/>
              <w:rPr>
                <w:rFonts w:asciiTheme="majorBidi" w:eastAsia="Arial Unicode MS" w:hAnsiTheme="majorBidi"/>
                <w:sz w:val="20"/>
                <w:szCs w:val="20"/>
                <w:cs/>
              </w:rPr>
            </w:pPr>
            <w:r w:rsidRPr="001C6A69">
              <w:rPr>
                <w:rFonts w:asciiTheme="majorBidi" w:eastAsia="Arial Unicode MS" w:hAnsiTheme="majorBidi"/>
                <w:sz w:val="20"/>
                <w:szCs w:val="20"/>
                <w:cs/>
              </w:rPr>
              <w:t>เจ้าหนี้การค้าและเจ้าหนี้</w:t>
            </w:r>
            <w:r w:rsidRPr="001C6A69">
              <w:rPr>
                <w:rFonts w:asciiTheme="majorBidi" w:eastAsia="Arial Unicode MS" w:hAnsiTheme="majorBidi" w:hint="cs"/>
                <w:sz w:val="20"/>
                <w:szCs w:val="20"/>
                <w:cs/>
              </w:rPr>
              <w:t>หมุนเวียน</w:t>
            </w:r>
            <w:r w:rsidRPr="001C6A69">
              <w:rPr>
                <w:rFonts w:asciiTheme="majorBidi" w:eastAsia="Arial Unicode MS" w:hAnsiTheme="majorBidi"/>
                <w:sz w:val="20"/>
                <w:szCs w:val="20"/>
                <w:cs/>
              </w:rPr>
              <w:t>อื่น</w:t>
            </w:r>
          </w:p>
        </w:tc>
        <w:tc>
          <w:tcPr>
            <w:tcW w:w="964" w:type="dxa"/>
            <w:vAlign w:val="bottom"/>
          </w:tcPr>
          <w:p w14:paraId="1527C60D" w14:textId="77777777" w:rsidR="00190544" w:rsidRPr="001C6A69" w:rsidRDefault="00190544" w:rsidP="002749BD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3A7F7A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31E5ACB3" w14:textId="77777777" w:rsidR="00190544" w:rsidRPr="0055523E" w:rsidRDefault="00190544" w:rsidP="002749BD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531F2FE9" w14:textId="77777777" w:rsidR="00190544" w:rsidRPr="0055523E" w:rsidRDefault="00190544" w:rsidP="002749BD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81,824,624.67</w:t>
            </w:r>
          </w:p>
        </w:tc>
        <w:tc>
          <w:tcPr>
            <w:tcW w:w="134" w:type="dxa"/>
            <w:vAlign w:val="bottom"/>
          </w:tcPr>
          <w:p w14:paraId="6E7DD229" w14:textId="77777777" w:rsidR="00190544" w:rsidRPr="0055523E" w:rsidRDefault="00190544" w:rsidP="002749BD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6BF46AE6" w14:textId="77777777" w:rsidR="00190544" w:rsidRPr="0055523E" w:rsidRDefault="00190544" w:rsidP="002749BD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81,824,624.67</w:t>
            </w:r>
          </w:p>
        </w:tc>
        <w:tc>
          <w:tcPr>
            <w:tcW w:w="134" w:type="dxa"/>
            <w:vAlign w:val="bottom"/>
          </w:tcPr>
          <w:p w14:paraId="1AB5EB13" w14:textId="77777777" w:rsidR="00190544" w:rsidRPr="0055523E" w:rsidRDefault="00190544" w:rsidP="002749BD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5007F292" w14:textId="77777777" w:rsidR="00190544" w:rsidRPr="001C6A69" w:rsidRDefault="00190544" w:rsidP="002749BD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3A7F7A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5BF1AD7E" w14:textId="77777777" w:rsidR="00190544" w:rsidRPr="0055523E" w:rsidRDefault="00190544" w:rsidP="002749BD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6199AE89" w14:textId="77777777" w:rsidR="00190544" w:rsidRPr="0055523E" w:rsidRDefault="00190544" w:rsidP="002749BD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43,915,296.24</w:t>
            </w:r>
          </w:p>
        </w:tc>
        <w:tc>
          <w:tcPr>
            <w:tcW w:w="134" w:type="dxa"/>
            <w:vAlign w:val="bottom"/>
          </w:tcPr>
          <w:p w14:paraId="5FC9AFF5" w14:textId="77777777" w:rsidR="00190544" w:rsidRPr="0055523E" w:rsidRDefault="00190544" w:rsidP="002749BD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57704350" w14:textId="77777777" w:rsidR="00190544" w:rsidRPr="0055523E" w:rsidRDefault="00190544" w:rsidP="002749BD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43,915,296.24</w:t>
            </w:r>
          </w:p>
        </w:tc>
      </w:tr>
      <w:tr w:rsidR="00190544" w:rsidRPr="0055523E" w14:paraId="4FB07373" w14:textId="77777777" w:rsidTr="002749BD">
        <w:trPr>
          <w:trHeight w:val="20"/>
        </w:trPr>
        <w:tc>
          <w:tcPr>
            <w:tcW w:w="2438" w:type="dxa"/>
            <w:vAlign w:val="bottom"/>
          </w:tcPr>
          <w:p w14:paraId="2904E38C" w14:textId="77777777" w:rsidR="00190544" w:rsidRPr="001C6A69" w:rsidRDefault="00190544" w:rsidP="002749BD">
            <w:pPr>
              <w:spacing w:line="280" w:lineRule="exact"/>
              <w:ind w:left="113" w:hanging="170"/>
              <w:rPr>
                <w:rFonts w:asciiTheme="majorBidi" w:eastAsia="Arial Unicode MS" w:hAnsiTheme="majorBidi"/>
                <w:sz w:val="20"/>
                <w:szCs w:val="20"/>
                <w:cs/>
              </w:rPr>
            </w:pPr>
            <w:r w:rsidRPr="001C6A69">
              <w:rPr>
                <w:rFonts w:asciiTheme="majorBidi" w:eastAsia="Arial Unicode MS" w:hAnsiTheme="majorBidi"/>
                <w:sz w:val="20"/>
                <w:szCs w:val="20"/>
                <w:cs/>
              </w:rPr>
              <w:t>หนี้สิน</w:t>
            </w:r>
            <w:r w:rsidRPr="001C6A69">
              <w:rPr>
                <w:rFonts w:asciiTheme="majorBidi" w:eastAsia="Arial Unicode MS" w:hAnsiTheme="majorBidi" w:hint="cs"/>
                <w:sz w:val="20"/>
                <w:szCs w:val="20"/>
                <w:cs/>
              </w:rPr>
              <w:t>ทางการเงินหมุนเวียนอื่น</w:t>
            </w:r>
          </w:p>
        </w:tc>
        <w:tc>
          <w:tcPr>
            <w:tcW w:w="964" w:type="dxa"/>
            <w:vAlign w:val="bottom"/>
          </w:tcPr>
          <w:p w14:paraId="3B9A43FB" w14:textId="77777777" w:rsidR="00190544" w:rsidRPr="0055523E" w:rsidRDefault="00190544" w:rsidP="002749BD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5,518,649.27</w:t>
            </w:r>
          </w:p>
        </w:tc>
        <w:tc>
          <w:tcPr>
            <w:tcW w:w="134" w:type="dxa"/>
            <w:vAlign w:val="bottom"/>
          </w:tcPr>
          <w:p w14:paraId="282ED106" w14:textId="77777777" w:rsidR="00190544" w:rsidRPr="0055523E" w:rsidRDefault="00190544" w:rsidP="002749BD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271588AE" w14:textId="77777777" w:rsidR="00190544" w:rsidRPr="0055523E" w:rsidRDefault="00190544" w:rsidP="002749BD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00294937" w14:textId="77777777" w:rsidR="00190544" w:rsidRPr="0055523E" w:rsidRDefault="00190544" w:rsidP="002749BD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4AEA79D4" w14:textId="77777777" w:rsidR="00190544" w:rsidRPr="0055523E" w:rsidRDefault="00190544" w:rsidP="002749BD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5,518,649.27</w:t>
            </w:r>
          </w:p>
        </w:tc>
        <w:tc>
          <w:tcPr>
            <w:tcW w:w="134" w:type="dxa"/>
            <w:vAlign w:val="bottom"/>
          </w:tcPr>
          <w:p w14:paraId="2050925C" w14:textId="77777777" w:rsidR="00190544" w:rsidRPr="0055523E" w:rsidRDefault="00190544" w:rsidP="002749BD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4E0B9B34" w14:textId="77777777" w:rsidR="00190544" w:rsidRPr="001C6A69" w:rsidRDefault="00190544" w:rsidP="002749BD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5,518,649.27</w:t>
            </w:r>
          </w:p>
        </w:tc>
        <w:tc>
          <w:tcPr>
            <w:tcW w:w="134" w:type="dxa"/>
            <w:vAlign w:val="bottom"/>
          </w:tcPr>
          <w:p w14:paraId="2E4DF42E" w14:textId="77777777" w:rsidR="00190544" w:rsidRPr="0055523E" w:rsidRDefault="00190544" w:rsidP="002749BD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7F9D5DD3" w14:textId="77777777" w:rsidR="00190544" w:rsidRPr="0055523E" w:rsidRDefault="00190544" w:rsidP="002749BD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5325750B" w14:textId="77777777" w:rsidR="00190544" w:rsidRPr="0055523E" w:rsidRDefault="00190544" w:rsidP="002749BD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5F07F78B" w14:textId="77777777" w:rsidR="00190544" w:rsidRPr="0055523E" w:rsidRDefault="00190544" w:rsidP="002749BD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5,518,649.27</w:t>
            </w:r>
          </w:p>
        </w:tc>
      </w:tr>
      <w:tr w:rsidR="00190544" w:rsidRPr="0055523E" w14:paraId="0AB1DC6E" w14:textId="77777777" w:rsidTr="002749BD">
        <w:trPr>
          <w:trHeight w:val="20"/>
        </w:trPr>
        <w:tc>
          <w:tcPr>
            <w:tcW w:w="2438" w:type="dxa"/>
            <w:vAlign w:val="bottom"/>
          </w:tcPr>
          <w:p w14:paraId="3F49E875" w14:textId="77777777" w:rsidR="00190544" w:rsidRPr="001C6A69" w:rsidRDefault="00190544" w:rsidP="002749BD">
            <w:pPr>
              <w:spacing w:line="280" w:lineRule="exact"/>
              <w:ind w:left="113" w:hanging="170"/>
              <w:rPr>
                <w:rFonts w:asciiTheme="majorBidi" w:eastAsia="Arial Unicode MS" w:hAnsiTheme="majorBidi"/>
                <w:sz w:val="20"/>
                <w:szCs w:val="20"/>
                <w:cs/>
              </w:rPr>
            </w:pPr>
            <w:r w:rsidRPr="001C6A69">
              <w:rPr>
                <w:rFonts w:asciiTheme="majorBidi" w:eastAsia="Arial Unicode MS" w:hAnsiTheme="majorBidi"/>
                <w:sz w:val="20"/>
                <w:szCs w:val="20"/>
                <w:cs/>
              </w:rPr>
              <w:t>หนี้สินหมุนเวียนอื่น</w:t>
            </w:r>
          </w:p>
        </w:tc>
        <w:tc>
          <w:tcPr>
            <w:tcW w:w="964" w:type="dxa"/>
            <w:vAlign w:val="bottom"/>
          </w:tcPr>
          <w:p w14:paraId="116796A4" w14:textId="77777777" w:rsidR="00190544" w:rsidRPr="001C6A69" w:rsidRDefault="00190544" w:rsidP="002749BD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3A7F7A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4E0AC5A7" w14:textId="77777777" w:rsidR="00190544" w:rsidRPr="0055523E" w:rsidRDefault="00190544" w:rsidP="002749BD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0E4D7ABA" w14:textId="77777777" w:rsidR="00190544" w:rsidRPr="0055523E" w:rsidRDefault="00190544" w:rsidP="002749BD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1,550,484.10</w:t>
            </w:r>
          </w:p>
        </w:tc>
        <w:tc>
          <w:tcPr>
            <w:tcW w:w="134" w:type="dxa"/>
            <w:vAlign w:val="bottom"/>
          </w:tcPr>
          <w:p w14:paraId="4D69E9FE" w14:textId="77777777" w:rsidR="00190544" w:rsidRPr="0055523E" w:rsidRDefault="00190544" w:rsidP="002749BD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7342867E" w14:textId="77777777" w:rsidR="00190544" w:rsidRPr="0055523E" w:rsidRDefault="00190544" w:rsidP="002749BD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1,550,484.10</w:t>
            </w:r>
          </w:p>
        </w:tc>
        <w:tc>
          <w:tcPr>
            <w:tcW w:w="134" w:type="dxa"/>
            <w:vAlign w:val="bottom"/>
          </w:tcPr>
          <w:p w14:paraId="5A2E8C14" w14:textId="77777777" w:rsidR="00190544" w:rsidRPr="0055523E" w:rsidRDefault="00190544" w:rsidP="002749BD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46C0C24B" w14:textId="77777777" w:rsidR="00190544" w:rsidRPr="001C6A69" w:rsidRDefault="00190544" w:rsidP="002749BD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3A7F7A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6BEA87B7" w14:textId="77777777" w:rsidR="00190544" w:rsidRPr="0055523E" w:rsidRDefault="00190544" w:rsidP="002749BD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1F657AD5" w14:textId="77777777" w:rsidR="00190544" w:rsidRPr="0055523E" w:rsidRDefault="00190544" w:rsidP="002749BD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591,903.46</w:t>
            </w:r>
          </w:p>
        </w:tc>
        <w:tc>
          <w:tcPr>
            <w:tcW w:w="134" w:type="dxa"/>
            <w:vAlign w:val="bottom"/>
          </w:tcPr>
          <w:p w14:paraId="132600E4" w14:textId="77777777" w:rsidR="00190544" w:rsidRPr="0055523E" w:rsidRDefault="00190544" w:rsidP="002749BD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33FCF78E" w14:textId="77777777" w:rsidR="00190544" w:rsidRPr="0055523E" w:rsidRDefault="00190544" w:rsidP="002749BD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591,903.46</w:t>
            </w:r>
          </w:p>
        </w:tc>
      </w:tr>
      <w:tr w:rsidR="00190544" w:rsidRPr="0055523E" w14:paraId="58D697FA" w14:textId="77777777" w:rsidTr="002749BD">
        <w:trPr>
          <w:trHeight w:val="20"/>
        </w:trPr>
        <w:tc>
          <w:tcPr>
            <w:tcW w:w="2438" w:type="dxa"/>
            <w:vAlign w:val="bottom"/>
          </w:tcPr>
          <w:p w14:paraId="64621345" w14:textId="77777777" w:rsidR="00190544" w:rsidRPr="001C6A69" w:rsidRDefault="00190544" w:rsidP="002749BD">
            <w:pPr>
              <w:spacing w:line="280" w:lineRule="exact"/>
              <w:ind w:left="113" w:hanging="170"/>
              <w:rPr>
                <w:rFonts w:asciiTheme="majorBidi" w:eastAsia="Arial Unicode MS" w:hAnsiTheme="majorBidi"/>
                <w:sz w:val="20"/>
                <w:szCs w:val="20"/>
                <w:cs/>
              </w:rPr>
            </w:pPr>
            <w:r w:rsidRPr="001C6A69">
              <w:rPr>
                <w:rFonts w:asciiTheme="majorBidi" w:eastAsia="Arial Unicode MS" w:hAnsiTheme="majorBidi"/>
                <w:sz w:val="20"/>
                <w:szCs w:val="20"/>
                <w:cs/>
              </w:rPr>
              <w:t xml:space="preserve">หนี้สินตามสัญญาเช่า </w:t>
            </w:r>
          </w:p>
        </w:tc>
        <w:tc>
          <w:tcPr>
            <w:tcW w:w="964" w:type="dxa"/>
            <w:vAlign w:val="bottom"/>
          </w:tcPr>
          <w:p w14:paraId="218A1775" w14:textId="77777777" w:rsidR="00190544" w:rsidRPr="001C6A69" w:rsidRDefault="00190544" w:rsidP="002749BD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3A7F7A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49B2B1BB" w14:textId="77777777" w:rsidR="00190544" w:rsidRPr="0055523E" w:rsidRDefault="00190544" w:rsidP="002749BD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67591EAF" w14:textId="77777777" w:rsidR="00190544" w:rsidRPr="0055523E" w:rsidRDefault="00190544" w:rsidP="002749BD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34,215,843.51</w:t>
            </w:r>
          </w:p>
        </w:tc>
        <w:tc>
          <w:tcPr>
            <w:tcW w:w="134" w:type="dxa"/>
            <w:vAlign w:val="bottom"/>
          </w:tcPr>
          <w:p w14:paraId="60FB11EA" w14:textId="77777777" w:rsidR="00190544" w:rsidRPr="0055523E" w:rsidRDefault="00190544" w:rsidP="002749BD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1AEB1EE5" w14:textId="77777777" w:rsidR="00190544" w:rsidRPr="0055523E" w:rsidRDefault="00190544" w:rsidP="002749BD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34,215,843.51</w:t>
            </w:r>
          </w:p>
        </w:tc>
        <w:tc>
          <w:tcPr>
            <w:tcW w:w="134" w:type="dxa"/>
            <w:vAlign w:val="bottom"/>
          </w:tcPr>
          <w:p w14:paraId="490CE559" w14:textId="77777777" w:rsidR="00190544" w:rsidRPr="0055523E" w:rsidRDefault="00190544" w:rsidP="002749BD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0EC75CFA" w14:textId="77777777" w:rsidR="00190544" w:rsidRPr="001C6A69" w:rsidRDefault="00190544" w:rsidP="002749BD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3A7F7A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1146ADE7" w14:textId="77777777" w:rsidR="00190544" w:rsidRPr="0055523E" w:rsidRDefault="00190544" w:rsidP="002749BD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5F8A2A8B" w14:textId="77777777" w:rsidR="00190544" w:rsidRPr="0055523E" w:rsidRDefault="00190544" w:rsidP="002749BD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29,998,842.74</w:t>
            </w:r>
          </w:p>
        </w:tc>
        <w:tc>
          <w:tcPr>
            <w:tcW w:w="134" w:type="dxa"/>
            <w:vAlign w:val="bottom"/>
          </w:tcPr>
          <w:p w14:paraId="528EF61B" w14:textId="77777777" w:rsidR="00190544" w:rsidRPr="0055523E" w:rsidRDefault="00190544" w:rsidP="002749BD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51843AF5" w14:textId="77777777" w:rsidR="00190544" w:rsidRPr="0055523E" w:rsidRDefault="00190544" w:rsidP="002749BD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29,998,842.74</w:t>
            </w:r>
          </w:p>
        </w:tc>
      </w:tr>
      <w:tr w:rsidR="00190544" w:rsidRPr="0055523E" w14:paraId="5C71E9A0" w14:textId="77777777" w:rsidTr="002749BD">
        <w:trPr>
          <w:trHeight w:val="20"/>
        </w:trPr>
        <w:tc>
          <w:tcPr>
            <w:tcW w:w="2438" w:type="dxa"/>
            <w:vAlign w:val="bottom"/>
          </w:tcPr>
          <w:p w14:paraId="3B913CE5" w14:textId="77777777" w:rsidR="00190544" w:rsidRPr="001C6A69" w:rsidRDefault="00190544" w:rsidP="002749BD">
            <w:pPr>
              <w:spacing w:line="280" w:lineRule="exact"/>
              <w:ind w:left="113" w:hanging="170"/>
              <w:rPr>
                <w:rFonts w:asciiTheme="majorBidi" w:eastAsia="Arial Unicode MS" w:hAnsiTheme="majorBidi"/>
                <w:sz w:val="20"/>
                <w:szCs w:val="20"/>
                <w:cs/>
              </w:rPr>
            </w:pPr>
            <w:r w:rsidRPr="001C6A69">
              <w:rPr>
                <w:rFonts w:asciiTheme="majorBidi" w:eastAsia="Arial Unicode MS" w:hAnsiTheme="majorBidi"/>
                <w:sz w:val="20"/>
                <w:szCs w:val="20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964" w:type="dxa"/>
            <w:vAlign w:val="bottom"/>
          </w:tcPr>
          <w:p w14:paraId="4DD9E652" w14:textId="77777777" w:rsidR="00190544" w:rsidRPr="001C6A69" w:rsidRDefault="00190544" w:rsidP="002749BD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3A7F7A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3B65BC6B" w14:textId="77777777" w:rsidR="00190544" w:rsidRPr="0055523E" w:rsidRDefault="00190544" w:rsidP="002749BD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48FA2C89" w14:textId="77777777" w:rsidR="00190544" w:rsidRPr="0055523E" w:rsidRDefault="00190544" w:rsidP="002749BD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28,975,979.36</w:t>
            </w:r>
          </w:p>
        </w:tc>
        <w:tc>
          <w:tcPr>
            <w:tcW w:w="134" w:type="dxa"/>
            <w:vAlign w:val="bottom"/>
          </w:tcPr>
          <w:p w14:paraId="408B718A" w14:textId="77777777" w:rsidR="00190544" w:rsidRPr="0055523E" w:rsidRDefault="00190544" w:rsidP="002749BD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408F98F1" w14:textId="77777777" w:rsidR="00190544" w:rsidRPr="0055523E" w:rsidRDefault="00190544" w:rsidP="002749BD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28,975,979.36</w:t>
            </w:r>
          </w:p>
        </w:tc>
        <w:tc>
          <w:tcPr>
            <w:tcW w:w="134" w:type="dxa"/>
            <w:vAlign w:val="bottom"/>
          </w:tcPr>
          <w:p w14:paraId="5FEB3F46" w14:textId="77777777" w:rsidR="00190544" w:rsidRPr="0055523E" w:rsidRDefault="00190544" w:rsidP="002749BD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5EE74595" w14:textId="77777777" w:rsidR="00190544" w:rsidRPr="001C6A69" w:rsidRDefault="00190544" w:rsidP="002749BD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3A7F7A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69654735" w14:textId="77777777" w:rsidR="00190544" w:rsidRPr="0055523E" w:rsidRDefault="00190544" w:rsidP="002749BD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6D69B38A" w14:textId="77777777" w:rsidR="00190544" w:rsidRPr="0055523E" w:rsidRDefault="00190544" w:rsidP="002749BD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0B199592" w14:textId="77777777" w:rsidR="00190544" w:rsidRPr="0055523E" w:rsidRDefault="00190544" w:rsidP="002749BD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6F8BACD2" w14:textId="77777777" w:rsidR="00190544" w:rsidRPr="0055523E" w:rsidRDefault="00190544" w:rsidP="002749BD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</w:tr>
      <w:tr w:rsidR="00190544" w:rsidRPr="0055523E" w14:paraId="079C60A2" w14:textId="77777777" w:rsidTr="002749BD">
        <w:trPr>
          <w:trHeight w:val="20"/>
        </w:trPr>
        <w:tc>
          <w:tcPr>
            <w:tcW w:w="2438" w:type="dxa"/>
            <w:vAlign w:val="bottom"/>
          </w:tcPr>
          <w:p w14:paraId="191C8A5A" w14:textId="77777777" w:rsidR="00190544" w:rsidRPr="001C6A69" w:rsidRDefault="00190544" w:rsidP="002749BD">
            <w:pPr>
              <w:spacing w:line="280" w:lineRule="exact"/>
              <w:ind w:left="113" w:hanging="170"/>
              <w:rPr>
                <w:rFonts w:asciiTheme="majorBidi" w:eastAsia="Arial Unicode MS" w:hAnsiTheme="majorBidi"/>
                <w:sz w:val="20"/>
                <w:szCs w:val="20"/>
                <w:cs/>
              </w:rPr>
            </w:pPr>
            <w:r w:rsidRPr="001C6A69">
              <w:rPr>
                <w:rFonts w:asciiTheme="majorBidi" w:eastAsia="Arial Unicode MS" w:hAnsiTheme="majorBidi"/>
                <w:sz w:val="20"/>
                <w:szCs w:val="20"/>
                <w:cs/>
              </w:rPr>
              <w:t>หนี้สินไม่หมุนเวียนอื่น</w:t>
            </w:r>
          </w:p>
        </w:tc>
        <w:tc>
          <w:tcPr>
            <w:tcW w:w="964" w:type="dxa"/>
            <w:vAlign w:val="bottom"/>
          </w:tcPr>
          <w:p w14:paraId="76F44F65" w14:textId="77777777" w:rsidR="00190544" w:rsidRPr="001C6A69" w:rsidRDefault="00190544" w:rsidP="002749BD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3A7F7A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1596D872" w14:textId="77777777" w:rsidR="00190544" w:rsidRPr="0055523E" w:rsidRDefault="00190544" w:rsidP="002749BD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56FA3F8A" w14:textId="77777777" w:rsidR="00190544" w:rsidRPr="0055523E" w:rsidRDefault="00190544" w:rsidP="002749BD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145,093.46</w:t>
            </w:r>
          </w:p>
        </w:tc>
        <w:tc>
          <w:tcPr>
            <w:tcW w:w="134" w:type="dxa"/>
            <w:vAlign w:val="bottom"/>
          </w:tcPr>
          <w:p w14:paraId="59647ED4" w14:textId="77777777" w:rsidR="00190544" w:rsidRPr="0055523E" w:rsidRDefault="00190544" w:rsidP="002749BD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7F6261DB" w14:textId="77777777" w:rsidR="00190544" w:rsidRPr="0055523E" w:rsidRDefault="00190544" w:rsidP="002749BD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145,093.46</w:t>
            </w:r>
          </w:p>
        </w:tc>
        <w:tc>
          <w:tcPr>
            <w:tcW w:w="134" w:type="dxa"/>
            <w:vAlign w:val="bottom"/>
          </w:tcPr>
          <w:p w14:paraId="7C50FC66" w14:textId="77777777" w:rsidR="00190544" w:rsidRPr="0055523E" w:rsidRDefault="00190544" w:rsidP="002749BD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vAlign w:val="bottom"/>
          </w:tcPr>
          <w:p w14:paraId="49EFE059" w14:textId="77777777" w:rsidR="00190544" w:rsidRPr="001C6A69" w:rsidRDefault="00190544" w:rsidP="002749BD">
            <w:pPr>
              <w:spacing w:line="28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3A7F7A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127E8396" w14:textId="77777777" w:rsidR="00190544" w:rsidRPr="0055523E" w:rsidRDefault="00190544" w:rsidP="002749BD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vAlign w:val="bottom"/>
          </w:tcPr>
          <w:p w14:paraId="1A8ACF63" w14:textId="77777777" w:rsidR="00190544" w:rsidRPr="0055523E" w:rsidRDefault="00190544" w:rsidP="002749BD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145,093.46</w:t>
            </w:r>
          </w:p>
        </w:tc>
        <w:tc>
          <w:tcPr>
            <w:tcW w:w="134" w:type="dxa"/>
            <w:vAlign w:val="bottom"/>
          </w:tcPr>
          <w:p w14:paraId="5A42BDCA" w14:textId="77777777" w:rsidR="00190544" w:rsidRPr="0055523E" w:rsidRDefault="00190544" w:rsidP="002749BD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vAlign w:val="bottom"/>
          </w:tcPr>
          <w:p w14:paraId="4D77CA65" w14:textId="77777777" w:rsidR="00190544" w:rsidRPr="0055523E" w:rsidRDefault="00190544" w:rsidP="002749BD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145,093.46</w:t>
            </w:r>
          </w:p>
        </w:tc>
      </w:tr>
      <w:tr w:rsidR="002749BD" w:rsidRPr="0055523E" w14:paraId="574E842E" w14:textId="77777777" w:rsidTr="00112D3A">
        <w:trPr>
          <w:trHeight w:val="20"/>
        </w:trPr>
        <w:tc>
          <w:tcPr>
            <w:tcW w:w="2438" w:type="dxa"/>
          </w:tcPr>
          <w:p w14:paraId="1533D576" w14:textId="4C733022" w:rsidR="002749BD" w:rsidRPr="001C6A69" w:rsidRDefault="002749BD" w:rsidP="002749BD">
            <w:pPr>
              <w:spacing w:line="280" w:lineRule="exact"/>
              <w:ind w:left="340" w:hanging="170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1C6A69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>รวม</w:t>
            </w: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090C299" w14:textId="77777777" w:rsidR="002749BD" w:rsidRPr="001C6A69" w:rsidRDefault="002749BD" w:rsidP="002749BD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5,518,649.27</w:t>
            </w:r>
          </w:p>
        </w:tc>
        <w:tc>
          <w:tcPr>
            <w:tcW w:w="134" w:type="dxa"/>
            <w:vAlign w:val="bottom"/>
          </w:tcPr>
          <w:p w14:paraId="4C8619EF" w14:textId="77777777" w:rsidR="002749BD" w:rsidRPr="0055523E" w:rsidRDefault="002749BD" w:rsidP="002749BD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F9DC210" w14:textId="77777777" w:rsidR="002749BD" w:rsidRPr="0055523E" w:rsidRDefault="002749BD" w:rsidP="002749BD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614,887,555.61</w:t>
            </w:r>
          </w:p>
        </w:tc>
        <w:tc>
          <w:tcPr>
            <w:tcW w:w="134" w:type="dxa"/>
            <w:vAlign w:val="bottom"/>
          </w:tcPr>
          <w:p w14:paraId="722AB5C1" w14:textId="77777777" w:rsidR="002749BD" w:rsidRPr="0055523E" w:rsidRDefault="002749BD" w:rsidP="002749BD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B8B9410" w14:textId="77777777" w:rsidR="002749BD" w:rsidRPr="0055523E" w:rsidRDefault="002749BD" w:rsidP="002749BD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620,406,204.88</w:t>
            </w:r>
          </w:p>
        </w:tc>
        <w:tc>
          <w:tcPr>
            <w:tcW w:w="134" w:type="dxa"/>
            <w:vAlign w:val="bottom"/>
          </w:tcPr>
          <w:p w14:paraId="64BC19D4" w14:textId="77777777" w:rsidR="002749BD" w:rsidRPr="0055523E" w:rsidRDefault="002749BD" w:rsidP="002749BD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F37C923" w14:textId="77777777" w:rsidR="002749BD" w:rsidRPr="001C6A69" w:rsidRDefault="002749BD" w:rsidP="002749BD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>5,518,649.</w:t>
            </w: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27</w:t>
            </w:r>
          </w:p>
        </w:tc>
        <w:tc>
          <w:tcPr>
            <w:tcW w:w="134" w:type="dxa"/>
            <w:vAlign w:val="bottom"/>
          </w:tcPr>
          <w:p w14:paraId="3A2C0581" w14:textId="77777777" w:rsidR="002749BD" w:rsidRPr="0055523E" w:rsidRDefault="002749BD" w:rsidP="002749BD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5DBEBC5" w14:textId="77777777" w:rsidR="002749BD" w:rsidRPr="0055523E" w:rsidRDefault="002749BD" w:rsidP="002749BD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502,842,561.68</w:t>
            </w:r>
          </w:p>
        </w:tc>
        <w:tc>
          <w:tcPr>
            <w:tcW w:w="134" w:type="dxa"/>
            <w:vAlign w:val="bottom"/>
          </w:tcPr>
          <w:p w14:paraId="20F0D077" w14:textId="77777777" w:rsidR="002749BD" w:rsidRPr="0055523E" w:rsidRDefault="002749BD" w:rsidP="002749BD">
            <w:pPr>
              <w:spacing w:line="2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17A2E49" w14:textId="77777777" w:rsidR="002749BD" w:rsidRPr="0055523E" w:rsidRDefault="002749BD" w:rsidP="002749BD">
            <w:pPr>
              <w:spacing w:line="2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55523E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val="en-GB" w:eastAsia="th-TH"/>
              </w:rPr>
              <w:t>508,361,210.95</w:t>
            </w:r>
          </w:p>
        </w:tc>
      </w:tr>
    </w:tbl>
    <w:p w14:paraId="7A31B47F" w14:textId="77777777" w:rsidR="00190544" w:rsidRPr="0055523E" w:rsidRDefault="00190544" w:rsidP="006958E0">
      <w:pPr>
        <w:tabs>
          <w:tab w:val="left" w:pos="540"/>
        </w:tabs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FE65988" w14:textId="77777777" w:rsidR="00190544" w:rsidRPr="0055523E" w:rsidRDefault="00190544" w:rsidP="006958E0">
      <w:pPr>
        <w:tabs>
          <w:tab w:val="left" w:pos="540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5523E">
        <w:rPr>
          <w:rFonts w:ascii="Angsana New" w:hAnsi="Angsana New"/>
          <w:spacing w:val="-4"/>
          <w:sz w:val="32"/>
          <w:szCs w:val="32"/>
        </w:rPr>
        <w:t>31.7</w:t>
      </w:r>
      <w:r w:rsidRPr="0055523E">
        <w:rPr>
          <w:rFonts w:ascii="Angsana New" w:hAnsi="Angsana New"/>
          <w:spacing w:val="-4"/>
          <w:sz w:val="32"/>
          <w:szCs w:val="32"/>
        </w:rPr>
        <w:tab/>
      </w:r>
      <w:r w:rsidRPr="001C6A69">
        <w:rPr>
          <w:rFonts w:asciiTheme="majorBidi" w:hAnsiTheme="majorBidi" w:cstheme="majorBidi" w:hint="cs"/>
          <w:sz w:val="32"/>
          <w:szCs w:val="32"/>
          <w:cs/>
        </w:rPr>
        <w:t>ก</w:t>
      </w:r>
      <w:r w:rsidRPr="001C6A69">
        <w:rPr>
          <w:rFonts w:asciiTheme="majorBidi" w:hAnsiTheme="majorBidi" w:cstheme="majorBidi"/>
          <w:sz w:val="32"/>
          <w:szCs w:val="32"/>
          <w:cs/>
        </w:rPr>
        <w:t>ารวัดมูลค่ายุติธรรมของ</w:t>
      </w:r>
      <w:r w:rsidRPr="001C6A69">
        <w:rPr>
          <w:rFonts w:asciiTheme="majorBidi" w:hAnsiTheme="majorBidi" w:cstheme="majorBidi" w:hint="cs"/>
          <w:sz w:val="32"/>
          <w:szCs w:val="32"/>
          <w:cs/>
        </w:rPr>
        <w:t>เครื่องมือ</w:t>
      </w:r>
      <w:r w:rsidRPr="001C6A69">
        <w:rPr>
          <w:rFonts w:asciiTheme="majorBidi" w:hAnsiTheme="majorBidi" w:cstheme="majorBidi"/>
          <w:sz w:val="32"/>
          <w:szCs w:val="32"/>
          <w:cs/>
        </w:rPr>
        <w:t>ทางการเงิน</w:t>
      </w:r>
    </w:p>
    <w:p w14:paraId="230597BD" w14:textId="77777777" w:rsidR="00190544" w:rsidRPr="0055523E" w:rsidRDefault="00190544" w:rsidP="006958E0">
      <w:pPr>
        <w:tabs>
          <w:tab w:val="left" w:pos="227"/>
          <w:tab w:val="left" w:pos="454"/>
          <w:tab w:val="left" w:pos="680"/>
          <w:tab w:val="left" w:pos="851"/>
          <w:tab w:val="left" w:pos="907"/>
          <w:tab w:val="left" w:pos="144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505"/>
        </w:tabs>
        <w:spacing w:line="380" w:lineRule="exact"/>
        <w:ind w:left="851" w:firstLine="567"/>
        <w:jc w:val="thaiDistribute"/>
        <w:rPr>
          <w:rFonts w:ascii="Angsana New" w:eastAsia="Cordia New" w:hAnsi="Angsana New"/>
          <w:sz w:val="32"/>
          <w:szCs w:val="32"/>
          <w:lang w:eastAsia="x-none"/>
        </w:rPr>
      </w:pPr>
      <w:r w:rsidRPr="0055523E">
        <w:rPr>
          <w:rFonts w:ascii="Angsana New" w:eastAsia="Cordia New" w:hAnsi="Angsana New"/>
          <w:sz w:val="32"/>
          <w:szCs w:val="32"/>
          <w:lang w:eastAsia="x-none"/>
        </w:rPr>
        <w:tab/>
      </w:r>
      <w:r w:rsidRPr="001C6A69">
        <w:rPr>
          <w:rFonts w:ascii="Angsana New" w:eastAsia="Cordia New" w:hAnsi="Angsana New"/>
          <w:sz w:val="32"/>
          <w:szCs w:val="32"/>
          <w:cs/>
          <w:lang w:eastAsia="x-none"/>
        </w:rPr>
        <w:t>บริษัท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289B05A1" w14:textId="77777777" w:rsidR="00190544" w:rsidRPr="0055523E" w:rsidRDefault="00190544" w:rsidP="006958E0">
      <w:pPr>
        <w:spacing w:line="380" w:lineRule="exact"/>
        <w:ind w:left="850"/>
        <w:jc w:val="thaiDistribute"/>
        <w:rPr>
          <w:rFonts w:ascii="Angsana New" w:hAnsi="Angsana New"/>
          <w:sz w:val="32"/>
          <w:szCs w:val="32"/>
          <w:u w:val="single"/>
        </w:rPr>
      </w:pPr>
      <w:r w:rsidRPr="001C6A69">
        <w:rPr>
          <w:rFonts w:ascii="Angsana New" w:hAnsi="Angsana New"/>
          <w:sz w:val="32"/>
          <w:szCs w:val="32"/>
          <w:u w:val="single"/>
          <w:cs/>
        </w:rPr>
        <w:t>ลำดับชั้นของมูลค่ายุติธรรม</w:t>
      </w:r>
    </w:p>
    <w:p w14:paraId="5E33AE67" w14:textId="77777777" w:rsidR="00190544" w:rsidRPr="0055523E" w:rsidRDefault="00190544" w:rsidP="006958E0">
      <w:pPr>
        <w:tabs>
          <w:tab w:val="left" w:pos="227"/>
          <w:tab w:val="left" w:pos="284"/>
          <w:tab w:val="left" w:pos="454"/>
          <w:tab w:val="left" w:pos="680"/>
          <w:tab w:val="left" w:pos="709"/>
          <w:tab w:val="left" w:pos="851"/>
          <w:tab w:val="left" w:pos="907"/>
          <w:tab w:val="left" w:pos="1644"/>
          <w:tab w:val="left" w:pos="1871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1985" w:hanging="1134"/>
        <w:jc w:val="thaiDistribute"/>
        <w:rPr>
          <w:rFonts w:ascii="Angsana New" w:hAnsi="Angsana New"/>
          <w:spacing w:val="2"/>
          <w:sz w:val="32"/>
          <w:szCs w:val="32"/>
        </w:rPr>
      </w:pPr>
      <w:r w:rsidRPr="001C6A69">
        <w:rPr>
          <w:rFonts w:ascii="Angsana New" w:hAnsi="Angsana New"/>
          <w:spacing w:val="2"/>
          <w:sz w:val="32"/>
          <w:szCs w:val="32"/>
          <w:cs/>
        </w:rPr>
        <w:t xml:space="preserve">ระดับที่ </w:t>
      </w:r>
      <w:r w:rsidRPr="0055523E">
        <w:rPr>
          <w:rFonts w:ascii="Angsana New" w:hAnsi="Angsana New"/>
          <w:spacing w:val="2"/>
          <w:sz w:val="32"/>
          <w:szCs w:val="32"/>
        </w:rPr>
        <w:t>1</w:t>
      </w:r>
      <w:r w:rsidRPr="0055523E">
        <w:rPr>
          <w:rFonts w:ascii="Angsana New" w:hAnsi="Angsana New"/>
          <w:spacing w:val="2"/>
          <w:sz w:val="32"/>
          <w:szCs w:val="32"/>
        </w:rPr>
        <w:tab/>
      </w:r>
      <w:r w:rsidRPr="0055523E">
        <w:rPr>
          <w:rFonts w:ascii="Angsana New" w:hAnsi="Angsana New"/>
          <w:spacing w:val="2"/>
          <w:sz w:val="32"/>
          <w:szCs w:val="32"/>
        </w:rPr>
        <w:tab/>
      </w:r>
      <w:r w:rsidRPr="001C6A69">
        <w:rPr>
          <w:rFonts w:ascii="Angsana New" w:hAnsi="Angsana New"/>
          <w:spacing w:val="-2"/>
          <w:sz w:val="32"/>
          <w:szCs w:val="32"/>
          <w:cs/>
        </w:rPr>
        <w:t xml:space="preserve">ใช้ข้อมูลราคาเสนอซื้อขาย </w:t>
      </w:r>
      <w:r w:rsidRPr="0055523E">
        <w:rPr>
          <w:rFonts w:ascii="Angsana New" w:hAnsi="Angsana New"/>
          <w:spacing w:val="-2"/>
          <w:sz w:val="32"/>
          <w:szCs w:val="32"/>
        </w:rPr>
        <w:t>(</w:t>
      </w:r>
      <w:r w:rsidRPr="001C6A69">
        <w:rPr>
          <w:rFonts w:ascii="Angsana New" w:hAnsi="Angsana New"/>
          <w:spacing w:val="-2"/>
          <w:sz w:val="32"/>
          <w:szCs w:val="32"/>
          <w:cs/>
        </w:rPr>
        <w:t>ไม่ต้องปรับปรุง</w:t>
      </w:r>
      <w:r w:rsidRPr="0055523E">
        <w:rPr>
          <w:rFonts w:ascii="Angsana New" w:hAnsi="Angsana New"/>
          <w:spacing w:val="-2"/>
          <w:sz w:val="32"/>
          <w:szCs w:val="32"/>
        </w:rPr>
        <w:t xml:space="preserve">) </w:t>
      </w:r>
      <w:r w:rsidRPr="001C6A69">
        <w:rPr>
          <w:rFonts w:ascii="Angsana New" w:hAnsi="Angsana New"/>
          <w:spacing w:val="-2"/>
          <w:sz w:val="32"/>
          <w:szCs w:val="32"/>
          <w:cs/>
        </w:rPr>
        <w:t>ในตลาดที่มีสภาพคล่องสำหรับสินทรัพย์</w:t>
      </w:r>
      <w:r w:rsidRPr="001C6A69">
        <w:rPr>
          <w:rFonts w:ascii="Angsana New" w:hAnsi="Angsana New"/>
          <w:spacing w:val="2"/>
          <w:sz w:val="32"/>
          <w:szCs w:val="32"/>
          <w:cs/>
        </w:rPr>
        <w:t>หรือหนี้สินอย่างเดียวกัน</w:t>
      </w:r>
    </w:p>
    <w:p w14:paraId="7FB6991B" w14:textId="77777777" w:rsidR="00190544" w:rsidRPr="0055523E" w:rsidRDefault="00190544" w:rsidP="006958E0">
      <w:pPr>
        <w:tabs>
          <w:tab w:val="left" w:pos="227"/>
          <w:tab w:val="left" w:pos="284"/>
          <w:tab w:val="left" w:pos="454"/>
          <w:tab w:val="left" w:pos="680"/>
          <w:tab w:val="left" w:pos="709"/>
          <w:tab w:val="left" w:pos="851"/>
          <w:tab w:val="left" w:pos="907"/>
          <w:tab w:val="left" w:pos="1644"/>
          <w:tab w:val="left" w:pos="1871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1985" w:hanging="1134"/>
        <w:jc w:val="thaiDistribute"/>
        <w:rPr>
          <w:rFonts w:ascii="Angsana New" w:hAnsi="Angsana New"/>
          <w:spacing w:val="2"/>
          <w:sz w:val="32"/>
          <w:szCs w:val="32"/>
        </w:rPr>
      </w:pPr>
      <w:r w:rsidRPr="001C6A69">
        <w:rPr>
          <w:rFonts w:ascii="Angsana New" w:hAnsi="Angsana New"/>
          <w:spacing w:val="2"/>
          <w:sz w:val="32"/>
          <w:szCs w:val="32"/>
          <w:cs/>
        </w:rPr>
        <w:t xml:space="preserve">ระดับที่ </w:t>
      </w:r>
      <w:r w:rsidRPr="0055523E">
        <w:rPr>
          <w:rFonts w:ascii="Angsana New" w:hAnsi="Angsana New"/>
          <w:spacing w:val="2"/>
          <w:sz w:val="32"/>
          <w:szCs w:val="32"/>
        </w:rPr>
        <w:t>2</w:t>
      </w:r>
      <w:r w:rsidRPr="0055523E">
        <w:rPr>
          <w:rFonts w:ascii="Angsana New" w:hAnsi="Angsana New"/>
          <w:spacing w:val="2"/>
          <w:sz w:val="32"/>
          <w:szCs w:val="32"/>
        </w:rPr>
        <w:tab/>
      </w:r>
      <w:r w:rsidRPr="0055523E">
        <w:rPr>
          <w:rFonts w:ascii="Angsana New" w:hAnsi="Angsana New"/>
          <w:spacing w:val="2"/>
          <w:sz w:val="32"/>
          <w:szCs w:val="32"/>
        </w:rPr>
        <w:tab/>
      </w:r>
      <w:r w:rsidRPr="001C6A69">
        <w:rPr>
          <w:rFonts w:ascii="Angsana New" w:hAnsi="Angsana New"/>
          <w:spacing w:val="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55523E">
        <w:rPr>
          <w:rFonts w:ascii="Angsana New" w:hAnsi="Angsana New"/>
          <w:spacing w:val="2"/>
          <w:sz w:val="32"/>
          <w:szCs w:val="32"/>
        </w:rPr>
        <w:t xml:space="preserve">1 </w:t>
      </w:r>
      <w:r w:rsidRPr="001C6A69">
        <w:rPr>
          <w:rFonts w:ascii="Angsana New" w:hAnsi="Angsana New"/>
          <w:spacing w:val="2"/>
          <w:sz w:val="32"/>
          <w:szCs w:val="32"/>
          <w:cs/>
        </w:rPr>
        <w:t xml:space="preserve">ที่สามารถสังเกตได้  </w:t>
      </w:r>
      <w:r w:rsidRPr="001C6A69">
        <w:rPr>
          <w:rFonts w:ascii="Angsana New" w:hAnsi="Angsana New"/>
          <w:spacing w:val="-6"/>
          <w:sz w:val="32"/>
          <w:szCs w:val="32"/>
          <w:cs/>
        </w:rPr>
        <w:t xml:space="preserve">โดยตรง </w:t>
      </w:r>
      <w:r w:rsidRPr="0055523E">
        <w:rPr>
          <w:rFonts w:ascii="Angsana New" w:hAnsi="Angsana New"/>
          <w:spacing w:val="-6"/>
          <w:sz w:val="32"/>
          <w:szCs w:val="32"/>
        </w:rPr>
        <w:t>(</w:t>
      </w:r>
      <w:r w:rsidRPr="001C6A69">
        <w:rPr>
          <w:rFonts w:ascii="Angsana New" w:hAnsi="Angsana New"/>
          <w:spacing w:val="-6"/>
          <w:sz w:val="32"/>
          <w:szCs w:val="32"/>
          <w:cs/>
        </w:rPr>
        <w:t>ได้แก่ ข้อมูลราคาตลาด</w:t>
      </w:r>
      <w:r w:rsidRPr="0055523E">
        <w:rPr>
          <w:rFonts w:ascii="Angsana New" w:hAnsi="Angsana New"/>
          <w:spacing w:val="-6"/>
          <w:sz w:val="32"/>
          <w:szCs w:val="32"/>
        </w:rPr>
        <w:t xml:space="preserve">) </w:t>
      </w:r>
      <w:r w:rsidRPr="001C6A69">
        <w:rPr>
          <w:rFonts w:ascii="Angsana New" w:hAnsi="Angsana New"/>
          <w:spacing w:val="-6"/>
          <w:sz w:val="32"/>
          <w:szCs w:val="32"/>
          <w:cs/>
        </w:rPr>
        <w:t xml:space="preserve">หรือโดยอ้อม </w:t>
      </w:r>
      <w:r w:rsidRPr="0055523E">
        <w:rPr>
          <w:rFonts w:ascii="Angsana New" w:hAnsi="Angsana New"/>
          <w:spacing w:val="-6"/>
          <w:sz w:val="32"/>
          <w:szCs w:val="32"/>
        </w:rPr>
        <w:t>(</w:t>
      </w:r>
      <w:r w:rsidRPr="001C6A69">
        <w:rPr>
          <w:rFonts w:ascii="Angsana New" w:hAnsi="Angsana New"/>
          <w:spacing w:val="-6"/>
          <w:sz w:val="32"/>
          <w:szCs w:val="32"/>
          <w:cs/>
        </w:rPr>
        <w:t>ได้แก่ ข้อมูลที่คำนวณมาจากราคา ตลาด</w:t>
      </w:r>
      <w:r w:rsidRPr="0055523E">
        <w:rPr>
          <w:rFonts w:ascii="Angsana New" w:hAnsi="Angsana New"/>
          <w:spacing w:val="-6"/>
          <w:sz w:val="32"/>
          <w:szCs w:val="32"/>
        </w:rPr>
        <w:t>)</w:t>
      </w:r>
      <w:r w:rsidRPr="0055523E">
        <w:rPr>
          <w:rFonts w:ascii="Angsana New" w:hAnsi="Angsana New"/>
          <w:spacing w:val="2"/>
          <w:sz w:val="32"/>
          <w:szCs w:val="32"/>
        </w:rPr>
        <w:t xml:space="preserve"> </w:t>
      </w:r>
      <w:r w:rsidRPr="001C6A69">
        <w:rPr>
          <w:rFonts w:ascii="Angsana New" w:hAnsi="Angsana New"/>
          <w:spacing w:val="2"/>
          <w:sz w:val="32"/>
          <w:szCs w:val="32"/>
          <w:cs/>
        </w:rPr>
        <w:t xml:space="preserve">สำหรับสินทรัพย์หรือหนี้สินนั้น </w:t>
      </w:r>
    </w:p>
    <w:p w14:paraId="1B1C8C09" w14:textId="77777777" w:rsidR="00190544" w:rsidRPr="0055523E" w:rsidRDefault="00190544" w:rsidP="006958E0">
      <w:pPr>
        <w:tabs>
          <w:tab w:val="left" w:pos="1985"/>
        </w:tabs>
        <w:spacing w:line="380" w:lineRule="exact"/>
        <w:ind w:left="1975" w:hanging="1125"/>
        <w:jc w:val="thaiDistribute"/>
        <w:rPr>
          <w:rFonts w:ascii="Angsana New" w:hAnsi="Angsana New"/>
          <w:sz w:val="32"/>
          <w:szCs w:val="32"/>
        </w:rPr>
      </w:pPr>
      <w:r w:rsidRPr="001C6A69">
        <w:rPr>
          <w:rFonts w:ascii="Angsana New" w:hAnsi="Angsana New"/>
          <w:spacing w:val="2"/>
          <w:sz w:val="32"/>
          <w:szCs w:val="32"/>
          <w:cs/>
        </w:rPr>
        <w:t xml:space="preserve">ระดับที่ </w:t>
      </w:r>
      <w:r w:rsidRPr="0055523E">
        <w:rPr>
          <w:rFonts w:ascii="Angsana New" w:hAnsi="Angsana New"/>
          <w:spacing w:val="2"/>
          <w:sz w:val="32"/>
          <w:szCs w:val="32"/>
        </w:rPr>
        <w:t>3</w:t>
      </w:r>
      <w:r w:rsidRPr="0055523E">
        <w:rPr>
          <w:rFonts w:ascii="Angsana New" w:hAnsi="Angsana New"/>
          <w:spacing w:val="2"/>
          <w:sz w:val="32"/>
          <w:szCs w:val="32"/>
        </w:rPr>
        <w:tab/>
      </w:r>
      <w:r w:rsidRPr="001C6A69">
        <w:rPr>
          <w:rFonts w:ascii="Angsana New" w:hAnsi="Angsana New"/>
          <w:spacing w:val="2"/>
          <w:sz w:val="32"/>
          <w:szCs w:val="32"/>
          <w:cs/>
        </w:rPr>
        <w:t>ใช้ข้อมูลที่ไม่สามารถสังเกตได้</w:t>
      </w:r>
      <w:r w:rsidRPr="0055523E">
        <w:rPr>
          <w:rFonts w:ascii="Angsana New" w:hAnsi="Angsana New"/>
          <w:spacing w:val="2"/>
          <w:sz w:val="32"/>
          <w:szCs w:val="32"/>
        </w:rPr>
        <w:t xml:space="preserve"> </w:t>
      </w:r>
      <w:r w:rsidRPr="001C6A69">
        <w:rPr>
          <w:rFonts w:ascii="Angsana New" w:hAnsi="Angsana New"/>
          <w:spacing w:val="2"/>
          <w:sz w:val="32"/>
          <w:szCs w:val="32"/>
          <w:cs/>
        </w:rPr>
        <w:t>เช่น ข้อมูลเกี่ยวกับกระแสเงินในอนาคตที่กิจการประมาณขึ้น</w:t>
      </w:r>
    </w:p>
    <w:p w14:paraId="556A3DB7" w14:textId="6D6DC76D" w:rsidR="00190544" w:rsidRPr="0055523E" w:rsidRDefault="00190544" w:rsidP="006958E0">
      <w:pPr>
        <w:spacing w:line="380" w:lineRule="exact"/>
        <w:ind w:left="851" w:firstLine="589"/>
        <w:jc w:val="thaiDistribute"/>
        <w:rPr>
          <w:rFonts w:asciiTheme="majorBidi" w:hAnsiTheme="majorBidi" w:cstheme="majorBidi"/>
          <w:sz w:val="32"/>
          <w:szCs w:val="32"/>
        </w:rPr>
      </w:pPr>
      <w:r w:rsidRPr="001C6A6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5523E">
        <w:rPr>
          <w:rFonts w:ascii="Angsana New" w:hAnsi="Angsana New"/>
          <w:sz w:val="32"/>
          <w:szCs w:val="32"/>
        </w:rPr>
        <w:t>31</w:t>
      </w:r>
      <w:r w:rsidRPr="001C6A6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55523E">
        <w:rPr>
          <w:rFonts w:ascii="Angsana New" w:hAnsi="Angsana New"/>
          <w:sz w:val="32"/>
          <w:szCs w:val="32"/>
        </w:rPr>
        <w:t xml:space="preserve">2564 </w:t>
      </w:r>
      <w:r w:rsidRPr="001C6A69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55523E">
        <w:rPr>
          <w:rFonts w:ascii="Angsana New" w:hAnsi="Angsana New"/>
          <w:sz w:val="32"/>
          <w:szCs w:val="32"/>
        </w:rPr>
        <w:t xml:space="preserve">2563 </w:t>
      </w:r>
      <w:r w:rsidRPr="001C6A69">
        <w:rPr>
          <w:rFonts w:ascii="Angsana New" w:hAnsi="Angsana New"/>
          <w:sz w:val="32"/>
          <w:szCs w:val="32"/>
          <w:cs/>
        </w:rPr>
        <w:t>บริษัทมีหนี้สินที่วัดมูลค่าด้วยมูลค่ายุติธรรมแยกแสดงตามลำดับชั้นของมูลค่ายุติธรรม ดังนี้</w:t>
      </w:r>
      <w:r w:rsidRPr="003A7F7A">
        <w:rPr>
          <w:rFonts w:asciiTheme="majorBidi" w:hAnsiTheme="majorBidi" w:cstheme="majorBidi"/>
          <w:sz w:val="32"/>
          <w:szCs w:val="32"/>
        </w:rPr>
        <w:tab/>
      </w:r>
    </w:p>
    <w:tbl>
      <w:tblPr>
        <w:tblW w:w="839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9"/>
        <w:gridCol w:w="1134"/>
        <w:gridCol w:w="134"/>
        <w:gridCol w:w="1134"/>
        <w:gridCol w:w="134"/>
        <w:gridCol w:w="1134"/>
        <w:gridCol w:w="134"/>
        <w:gridCol w:w="1128"/>
        <w:gridCol w:w="6"/>
      </w:tblGrid>
      <w:tr w:rsidR="002749BD" w:rsidRPr="0055523E" w14:paraId="0DAC4EBC" w14:textId="77777777" w:rsidTr="002749BD">
        <w:trPr>
          <w:gridAfter w:val="1"/>
          <w:wAfter w:w="6" w:type="dxa"/>
          <w:trHeight w:val="93"/>
        </w:trPr>
        <w:tc>
          <w:tcPr>
            <w:tcW w:w="3459" w:type="dxa"/>
          </w:tcPr>
          <w:p w14:paraId="67CE69C6" w14:textId="77777777" w:rsidR="002749BD" w:rsidRPr="0055523E" w:rsidRDefault="002749BD" w:rsidP="002218D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32" w:type="dxa"/>
            <w:gridSpan w:val="7"/>
            <w:tcBorders>
              <w:bottom w:val="single" w:sz="6" w:space="0" w:color="auto"/>
            </w:tcBorders>
          </w:tcPr>
          <w:p w14:paraId="476BCD35" w14:textId="77777777" w:rsidR="002749BD" w:rsidRPr="0055523E" w:rsidRDefault="002749BD" w:rsidP="002218D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6A69">
              <w:rPr>
                <w:rFonts w:ascii="Angsana New" w:hAnsi="Angsana New" w:hint="cs"/>
                <w:sz w:val="24"/>
                <w:szCs w:val="24"/>
                <w:cs/>
              </w:rPr>
              <w:t>บาท</w:t>
            </w:r>
          </w:p>
        </w:tc>
      </w:tr>
      <w:tr w:rsidR="002749BD" w:rsidRPr="0055523E" w14:paraId="3EF3C486" w14:textId="77777777" w:rsidTr="002749BD">
        <w:trPr>
          <w:gridAfter w:val="1"/>
          <w:wAfter w:w="6" w:type="dxa"/>
          <w:trHeight w:val="93"/>
        </w:trPr>
        <w:tc>
          <w:tcPr>
            <w:tcW w:w="3459" w:type="dxa"/>
          </w:tcPr>
          <w:p w14:paraId="26554C07" w14:textId="77777777" w:rsidR="002749BD" w:rsidRPr="0055523E" w:rsidRDefault="002749BD" w:rsidP="002218D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32" w:type="dxa"/>
            <w:gridSpan w:val="7"/>
            <w:tcBorders>
              <w:bottom w:val="single" w:sz="6" w:space="0" w:color="auto"/>
            </w:tcBorders>
            <w:vAlign w:val="bottom"/>
          </w:tcPr>
          <w:p w14:paraId="10E1BBF1" w14:textId="77777777" w:rsidR="002749BD" w:rsidRPr="001C6A69" w:rsidRDefault="002749BD" w:rsidP="002218D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55523E">
              <w:rPr>
                <w:rFonts w:ascii="Angsana New" w:hAnsi="Angsana New"/>
                <w:sz w:val="24"/>
                <w:szCs w:val="24"/>
              </w:rPr>
              <w:t>31</w:t>
            </w:r>
            <w:r w:rsidRPr="001C6A69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55523E">
              <w:rPr>
                <w:rFonts w:ascii="Angsana New" w:hAnsi="Angsana New"/>
                <w:sz w:val="24"/>
                <w:szCs w:val="24"/>
              </w:rPr>
              <w:t>256</w:t>
            </w:r>
            <w:r w:rsidRPr="003A7F7A">
              <w:rPr>
                <w:rFonts w:ascii="Angsana New" w:hAnsi="Angsana New" w:hint="cs"/>
                <w:sz w:val="24"/>
                <w:szCs w:val="24"/>
              </w:rPr>
              <w:t>4</w:t>
            </w:r>
          </w:p>
        </w:tc>
      </w:tr>
      <w:tr w:rsidR="002749BD" w:rsidRPr="0055523E" w14:paraId="0E268233" w14:textId="77777777" w:rsidTr="002749BD">
        <w:trPr>
          <w:gridAfter w:val="1"/>
          <w:wAfter w:w="6" w:type="dxa"/>
          <w:trHeight w:val="93"/>
        </w:trPr>
        <w:tc>
          <w:tcPr>
            <w:tcW w:w="3459" w:type="dxa"/>
          </w:tcPr>
          <w:p w14:paraId="28C71675" w14:textId="77777777" w:rsidR="002749BD" w:rsidRPr="0055523E" w:rsidRDefault="002749BD" w:rsidP="002218D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32" w:type="dxa"/>
            <w:gridSpan w:val="7"/>
            <w:tcBorders>
              <w:bottom w:val="single" w:sz="6" w:space="0" w:color="auto"/>
            </w:tcBorders>
          </w:tcPr>
          <w:p w14:paraId="69C38DDF" w14:textId="77777777" w:rsidR="002749BD" w:rsidRPr="001C6A69" w:rsidRDefault="002749BD" w:rsidP="002218D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งบการเงินรวม/งบการเงินเฉพาะกิจการ</w:t>
            </w:r>
          </w:p>
        </w:tc>
      </w:tr>
      <w:tr w:rsidR="002749BD" w:rsidRPr="0055523E" w14:paraId="41D80276" w14:textId="77777777" w:rsidTr="002749BD">
        <w:tc>
          <w:tcPr>
            <w:tcW w:w="3459" w:type="dxa"/>
          </w:tcPr>
          <w:p w14:paraId="765D9E5D" w14:textId="77777777" w:rsidR="002749BD" w:rsidRPr="0055523E" w:rsidRDefault="002749BD" w:rsidP="002218D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5082DC0" w14:textId="77777777" w:rsidR="002749BD" w:rsidRPr="0055523E" w:rsidRDefault="002749BD" w:rsidP="002218D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6A69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55523E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5D017E8" w14:textId="77777777" w:rsidR="002749BD" w:rsidRPr="0055523E" w:rsidRDefault="002749BD" w:rsidP="002218D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B32148C" w14:textId="77777777" w:rsidR="002749BD" w:rsidRPr="001C6A69" w:rsidRDefault="002749BD" w:rsidP="002218D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55523E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B4AFC9A" w14:textId="77777777" w:rsidR="002749BD" w:rsidRPr="0055523E" w:rsidRDefault="002749BD" w:rsidP="002218D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6C96D32" w14:textId="77777777" w:rsidR="002749BD" w:rsidRPr="001C6A69" w:rsidRDefault="002749BD" w:rsidP="002218D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55523E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86EFB6B" w14:textId="77777777" w:rsidR="002749BD" w:rsidRPr="0055523E" w:rsidRDefault="002749BD" w:rsidP="002218D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4B01310" w14:textId="77777777" w:rsidR="002749BD" w:rsidRPr="001C6A69" w:rsidRDefault="002749BD" w:rsidP="002218D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2749BD" w:rsidRPr="0055523E" w14:paraId="20317B66" w14:textId="77777777" w:rsidTr="002749BD">
        <w:tc>
          <w:tcPr>
            <w:tcW w:w="3459" w:type="dxa"/>
          </w:tcPr>
          <w:p w14:paraId="16E344CF" w14:textId="77777777" w:rsidR="002749BD" w:rsidRPr="0055523E" w:rsidRDefault="002749BD" w:rsidP="002218D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6A6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  <w:r w:rsidRPr="001C6A6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ที่วัดมูลค่าด้วยมูลค่ายุติธรรม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26C25CD" w14:textId="77777777" w:rsidR="002749BD" w:rsidRPr="0055523E" w:rsidRDefault="002749BD" w:rsidP="002218D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9F2F3F4" w14:textId="77777777" w:rsidR="002749BD" w:rsidRPr="0055523E" w:rsidRDefault="002749BD" w:rsidP="002218D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885A03E" w14:textId="77777777" w:rsidR="002749BD" w:rsidRPr="0055523E" w:rsidRDefault="002749BD" w:rsidP="002218D6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9616B19" w14:textId="77777777" w:rsidR="002749BD" w:rsidRPr="0055523E" w:rsidRDefault="002749BD" w:rsidP="002218D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9569298" w14:textId="77777777" w:rsidR="002749BD" w:rsidRPr="0055523E" w:rsidRDefault="002749BD" w:rsidP="002218D6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942BC5D" w14:textId="77777777" w:rsidR="002749BD" w:rsidRPr="0055523E" w:rsidRDefault="002749BD" w:rsidP="002218D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4041323F" w14:textId="77777777" w:rsidR="002749BD" w:rsidRPr="0055523E" w:rsidRDefault="002749BD" w:rsidP="002218D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749BD" w:rsidRPr="0055523E" w14:paraId="476D463D" w14:textId="77777777" w:rsidTr="002749BD">
        <w:tc>
          <w:tcPr>
            <w:tcW w:w="3459" w:type="dxa"/>
          </w:tcPr>
          <w:p w14:paraId="2557A9BC" w14:textId="77777777" w:rsidR="002749BD" w:rsidRPr="001C6A69" w:rsidRDefault="002749BD" w:rsidP="002218D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55523E">
              <w:rPr>
                <w:rFonts w:ascii="Angsana New" w:hAnsi="Angsana New" w:hint="cs"/>
                <w:sz w:val="24"/>
                <w:szCs w:val="24"/>
              </w:rPr>
              <w:tab/>
            </w:r>
            <w:r w:rsidRPr="001C6A69">
              <w:rPr>
                <w:rFonts w:ascii="Angsana New" w:hAnsi="Angsana New" w:hint="cs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1134" w:type="dxa"/>
            <w:vAlign w:val="bottom"/>
          </w:tcPr>
          <w:p w14:paraId="38D6DFE0" w14:textId="77777777" w:rsidR="002749BD" w:rsidRPr="0055523E" w:rsidRDefault="002749BD" w:rsidP="002218D6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6575C29" w14:textId="77777777" w:rsidR="002749BD" w:rsidRPr="0055523E" w:rsidRDefault="002749BD" w:rsidP="002218D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077504A" w14:textId="77777777" w:rsidR="002749BD" w:rsidRPr="0055523E" w:rsidRDefault="002749BD" w:rsidP="002218D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7F7A">
              <w:rPr>
                <w:rFonts w:ascii="Angsana New" w:hAnsi="Angsana New" w:hint="cs"/>
                <w:sz w:val="24"/>
                <w:szCs w:val="24"/>
              </w:rPr>
              <w:t>996</w:t>
            </w:r>
            <w:r w:rsidRPr="0055523E">
              <w:rPr>
                <w:rFonts w:ascii="Angsana New" w:hAnsi="Angsana New"/>
                <w:sz w:val="24"/>
                <w:szCs w:val="24"/>
              </w:rPr>
              <w:t>,416.44</w:t>
            </w:r>
          </w:p>
        </w:tc>
        <w:tc>
          <w:tcPr>
            <w:tcW w:w="134" w:type="dxa"/>
          </w:tcPr>
          <w:p w14:paraId="7C4FCD9E" w14:textId="77777777" w:rsidR="002749BD" w:rsidRPr="0055523E" w:rsidRDefault="002749BD" w:rsidP="002218D6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C902315" w14:textId="77777777" w:rsidR="002749BD" w:rsidRPr="0055523E" w:rsidRDefault="002749BD" w:rsidP="002218D6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09EA53C" w14:textId="77777777" w:rsidR="002749BD" w:rsidRPr="0055523E" w:rsidRDefault="002749BD" w:rsidP="002218D6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4135C903" w14:textId="77777777" w:rsidR="002749BD" w:rsidRPr="0055523E" w:rsidRDefault="002749BD" w:rsidP="002218D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7F7A">
              <w:rPr>
                <w:rFonts w:ascii="Angsana New" w:hAnsi="Angsana New" w:hint="cs"/>
                <w:sz w:val="24"/>
                <w:szCs w:val="24"/>
              </w:rPr>
              <w:t>996</w:t>
            </w:r>
            <w:r w:rsidRPr="0055523E">
              <w:rPr>
                <w:rFonts w:ascii="Angsana New" w:hAnsi="Angsana New"/>
                <w:sz w:val="24"/>
                <w:szCs w:val="24"/>
              </w:rPr>
              <w:t>,416.44</w:t>
            </w:r>
          </w:p>
        </w:tc>
      </w:tr>
    </w:tbl>
    <w:p w14:paraId="33D00FCC" w14:textId="18125585" w:rsidR="00190544" w:rsidRPr="0055523E" w:rsidRDefault="00190544" w:rsidP="00537BFF">
      <w:pPr>
        <w:spacing w:line="1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126792AE" w14:textId="2A72DC01" w:rsidR="002749BD" w:rsidRPr="0055523E" w:rsidRDefault="002749BD" w:rsidP="00537BFF">
      <w:pPr>
        <w:spacing w:line="1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136ECE16" w14:textId="1CE4CC8E" w:rsidR="002749BD" w:rsidRPr="0055523E" w:rsidRDefault="002749BD" w:rsidP="00537BFF">
      <w:pPr>
        <w:spacing w:line="1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39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9"/>
        <w:gridCol w:w="1134"/>
        <w:gridCol w:w="134"/>
        <w:gridCol w:w="1134"/>
        <w:gridCol w:w="134"/>
        <w:gridCol w:w="1134"/>
        <w:gridCol w:w="134"/>
        <w:gridCol w:w="1128"/>
        <w:gridCol w:w="6"/>
      </w:tblGrid>
      <w:tr w:rsidR="002749BD" w:rsidRPr="0055523E" w14:paraId="602392F3" w14:textId="77777777" w:rsidTr="00F82B34">
        <w:trPr>
          <w:gridAfter w:val="1"/>
          <w:wAfter w:w="6" w:type="dxa"/>
          <w:trHeight w:val="93"/>
        </w:trPr>
        <w:tc>
          <w:tcPr>
            <w:tcW w:w="3459" w:type="dxa"/>
          </w:tcPr>
          <w:p w14:paraId="566005F9" w14:textId="77777777" w:rsidR="002749BD" w:rsidRPr="0055523E" w:rsidRDefault="002749BD" w:rsidP="00F82B3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32" w:type="dxa"/>
            <w:gridSpan w:val="7"/>
            <w:tcBorders>
              <w:bottom w:val="single" w:sz="6" w:space="0" w:color="auto"/>
            </w:tcBorders>
          </w:tcPr>
          <w:p w14:paraId="3CD20556" w14:textId="77777777" w:rsidR="002749BD" w:rsidRPr="0055523E" w:rsidRDefault="002749BD" w:rsidP="00F82B3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6A69">
              <w:rPr>
                <w:rFonts w:ascii="Angsana New" w:hAnsi="Angsana New" w:hint="cs"/>
                <w:sz w:val="24"/>
                <w:szCs w:val="24"/>
                <w:cs/>
              </w:rPr>
              <w:t>บาท</w:t>
            </w:r>
          </w:p>
        </w:tc>
      </w:tr>
      <w:tr w:rsidR="002749BD" w:rsidRPr="0055523E" w14:paraId="6B8EC730" w14:textId="77777777" w:rsidTr="00F82B34">
        <w:trPr>
          <w:gridAfter w:val="1"/>
          <w:wAfter w:w="6" w:type="dxa"/>
          <w:trHeight w:val="93"/>
        </w:trPr>
        <w:tc>
          <w:tcPr>
            <w:tcW w:w="3459" w:type="dxa"/>
          </w:tcPr>
          <w:p w14:paraId="4FC964E5" w14:textId="77777777" w:rsidR="002749BD" w:rsidRPr="0055523E" w:rsidRDefault="002749BD" w:rsidP="00F82B3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32" w:type="dxa"/>
            <w:gridSpan w:val="7"/>
            <w:tcBorders>
              <w:bottom w:val="single" w:sz="6" w:space="0" w:color="auto"/>
            </w:tcBorders>
            <w:vAlign w:val="bottom"/>
          </w:tcPr>
          <w:p w14:paraId="7C307F40" w14:textId="43DA2E62" w:rsidR="002749BD" w:rsidRPr="0055523E" w:rsidRDefault="002749BD" w:rsidP="00F82B3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6A69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55523E">
              <w:rPr>
                <w:rFonts w:ascii="Angsana New" w:hAnsi="Angsana New"/>
                <w:sz w:val="24"/>
                <w:szCs w:val="24"/>
              </w:rPr>
              <w:t>31</w:t>
            </w:r>
            <w:r w:rsidRPr="001C6A69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55523E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2749BD" w:rsidRPr="0055523E" w14:paraId="2E340C19" w14:textId="77777777" w:rsidTr="00F82B34">
        <w:trPr>
          <w:gridAfter w:val="1"/>
          <w:wAfter w:w="6" w:type="dxa"/>
          <w:trHeight w:val="93"/>
        </w:trPr>
        <w:tc>
          <w:tcPr>
            <w:tcW w:w="3459" w:type="dxa"/>
          </w:tcPr>
          <w:p w14:paraId="5F7C6FE7" w14:textId="77777777" w:rsidR="002749BD" w:rsidRPr="0055523E" w:rsidRDefault="002749BD" w:rsidP="00F82B3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32" w:type="dxa"/>
            <w:gridSpan w:val="7"/>
            <w:tcBorders>
              <w:bottom w:val="single" w:sz="6" w:space="0" w:color="auto"/>
            </w:tcBorders>
          </w:tcPr>
          <w:p w14:paraId="43DDC74F" w14:textId="77777777" w:rsidR="002749BD" w:rsidRPr="001C6A69" w:rsidRDefault="002749BD" w:rsidP="00F82B3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งบการเงินรวม/งบการเงินเฉพาะกิจการ</w:t>
            </w:r>
          </w:p>
        </w:tc>
      </w:tr>
      <w:tr w:rsidR="002749BD" w:rsidRPr="0055523E" w14:paraId="40079C20" w14:textId="77777777" w:rsidTr="00F82B34">
        <w:tc>
          <w:tcPr>
            <w:tcW w:w="3459" w:type="dxa"/>
          </w:tcPr>
          <w:p w14:paraId="1DC0F23A" w14:textId="77777777" w:rsidR="002749BD" w:rsidRPr="0055523E" w:rsidRDefault="002749BD" w:rsidP="00F82B3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E195811" w14:textId="77777777" w:rsidR="002749BD" w:rsidRPr="0055523E" w:rsidRDefault="002749BD" w:rsidP="00F82B3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6A69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55523E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D54321A" w14:textId="77777777" w:rsidR="002749BD" w:rsidRPr="0055523E" w:rsidRDefault="002749BD" w:rsidP="00F82B3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2131CE9" w14:textId="77777777" w:rsidR="002749BD" w:rsidRPr="001C6A69" w:rsidRDefault="002749BD" w:rsidP="00F82B3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55523E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248EE16" w14:textId="77777777" w:rsidR="002749BD" w:rsidRPr="0055523E" w:rsidRDefault="002749BD" w:rsidP="00F82B3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2E29ADB" w14:textId="77777777" w:rsidR="002749BD" w:rsidRPr="001C6A69" w:rsidRDefault="002749BD" w:rsidP="00F82B3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55523E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A5BADBB" w14:textId="77777777" w:rsidR="002749BD" w:rsidRPr="0055523E" w:rsidRDefault="002749BD" w:rsidP="00F82B3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A24C789" w14:textId="77777777" w:rsidR="002749BD" w:rsidRPr="001C6A69" w:rsidRDefault="002749BD" w:rsidP="00F82B3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6A69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2749BD" w:rsidRPr="0055523E" w14:paraId="22CC1832" w14:textId="77777777" w:rsidTr="00F82B34">
        <w:tc>
          <w:tcPr>
            <w:tcW w:w="3459" w:type="dxa"/>
          </w:tcPr>
          <w:p w14:paraId="7EFD4ACB" w14:textId="4B6F4B60" w:rsidR="002749BD" w:rsidRPr="0055523E" w:rsidRDefault="002749BD" w:rsidP="002749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6A6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หนี้สิน</w:t>
            </w:r>
            <w:r w:rsidRPr="001C6A6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ที่วัดมูลค่าด้วยมูลค่ายุติธรรม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62B3F69" w14:textId="77777777" w:rsidR="002749BD" w:rsidRPr="0055523E" w:rsidRDefault="002749BD" w:rsidP="002749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42C8E1D" w14:textId="77777777" w:rsidR="002749BD" w:rsidRPr="0055523E" w:rsidRDefault="002749BD" w:rsidP="002749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C54C8C0" w14:textId="77777777" w:rsidR="002749BD" w:rsidRPr="0055523E" w:rsidRDefault="002749BD" w:rsidP="002749BD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BA63BE6" w14:textId="77777777" w:rsidR="002749BD" w:rsidRPr="0055523E" w:rsidRDefault="002749BD" w:rsidP="002749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354D1B3" w14:textId="77777777" w:rsidR="002749BD" w:rsidRPr="0055523E" w:rsidRDefault="002749BD" w:rsidP="002749BD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7FDB6A3" w14:textId="77777777" w:rsidR="002749BD" w:rsidRPr="0055523E" w:rsidRDefault="002749BD" w:rsidP="002749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6B5479A8" w14:textId="77777777" w:rsidR="002749BD" w:rsidRPr="0055523E" w:rsidRDefault="002749BD" w:rsidP="002749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749BD" w:rsidRPr="0055523E" w14:paraId="35028A11" w14:textId="77777777" w:rsidTr="0051681B">
        <w:tc>
          <w:tcPr>
            <w:tcW w:w="3459" w:type="dxa"/>
          </w:tcPr>
          <w:p w14:paraId="0AC8FAE0" w14:textId="5B1D117A" w:rsidR="002749BD" w:rsidRPr="001C6A69" w:rsidRDefault="002749BD" w:rsidP="002749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55523E">
              <w:rPr>
                <w:rFonts w:ascii="Angsana New" w:hAnsi="Angsana New" w:hint="cs"/>
                <w:sz w:val="24"/>
                <w:szCs w:val="24"/>
              </w:rPr>
              <w:tab/>
            </w:r>
            <w:r w:rsidRPr="001C6A69">
              <w:rPr>
                <w:rFonts w:ascii="Angsana New" w:hAnsi="Angsana New" w:hint="cs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1134" w:type="dxa"/>
            <w:vAlign w:val="bottom"/>
          </w:tcPr>
          <w:p w14:paraId="5B4D2C81" w14:textId="77777777" w:rsidR="002749BD" w:rsidRPr="0055523E" w:rsidRDefault="002749BD" w:rsidP="002749BD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AB1357E" w14:textId="77777777" w:rsidR="002749BD" w:rsidRPr="0055523E" w:rsidRDefault="002749BD" w:rsidP="002749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B5DFA71" w14:textId="405245ED" w:rsidR="002749BD" w:rsidRPr="0055523E" w:rsidRDefault="002749BD" w:rsidP="002749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5,518,649.27</w:t>
            </w:r>
          </w:p>
        </w:tc>
        <w:tc>
          <w:tcPr>
            <w:tcW w:w="134" w:type="dxa"/>
          </w:tcPr>
          <w:p w14:paraId="1F5D8876" w14:textId="77777777" w:rsidR="002749BD" w:rsidRPr="0055523E" w:rsidRDefault="002749BD" w:rsidP="002749BD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248CE50" w14:textId="6439066A" w:rsidR="002749BD" w:rsidRPr="0055523E" w:rsidRDefault="002749BD" w:rsidP="002749BD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E1FBCCA" w14:textId="77777777" w:rsidR="002749BD" w:rsidRPr="0055523E" w:rsidRDefault="002749BD" w:rsidP="002749BD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429A502C" w14:textId="00971C9D" w:rsidR="002749BD" w:rsidRPr="0055523E" w:rsidRDefault="002749BD" w:rsidP="002749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523E">
              <w:rPr>
                <w:rFonts w:ascii="Angsana New" w:hAnsi="Angsana New"/>
                <w:sz w:val="24"/>
                <w:szCs w:val="24"/>
              </w:rPr>
              <w:t>5,518,649.27</w:t>
            </w:r>
          </w:p>
        </w:tc>
      </w:tr>
    </w:tbl>
    <w:p w14:paraId="4E6EB4D7" w14:textId="77777777" w:rsidR="00190544" w:rsidRPr="0055523E" w:rsidRDefault="00190544" w:rsidP="002749BD">
      <w:pPr>
        <w:tabs>
          <w:tab w:val="left" w:pos="851"/>
        </w:tabs>
        <w:spacing w:line="380" w:lineRule="exact"/>
        <w:ind w:left="680"/>
        <w:jc w:val="thaiDistribute"/>
        <w:rPr>
          <w:rFonts w:asciiTheme="majorBidi" w:hAnsiTheme="majorBidi" w:cstheme="majorBidi"/>
          <w:sz w:val="32"/>
          <w:szCs w:val="32"/>
        </w:rPr>
      </w:pPr>
    </w:p>
    <w:p w14:paraId="081C811D" w14:textId="77777777" w:rsidR="00190544" w:rsidRPr="001C6A69" w:rsidRDefault="00190544" w:rsidP="002749BD">
      <w:pPr>
        <w:tabs>
          <w:tab w:val="left" w:pos="851"/>
        </w:tabs>
        <w:spacing w:line="380" w:lineRule="exact"/>
        <w:ind w:left="6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A7F7A">
        <w:rPr>
          <w:rFonts w:asciiTheme="majorBidi" w:hAnsiTheme="majorBidi" w:cstheme="majorBidi"/>
          <w:sz w:val="32"/>
          <w:szCs w:val="32"/>
        </w:rPr>
        <w:tab/>
      </w:r>
      <w:r w:rsidRPr="001C6A69">
        <w:rPr>
          <w:rFonts w:asciiTheme="majorBidi" w:hAnsiTheme="majorBidi" w:cstheme="majorBidi" w:hint="cs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4891E351" w14:textId="77777777" w:rsidR="00190544" w:rsidRPr="0055523E" w:rsidRDefault="00190544" w:rsidP="002749BD">
      <w:pPr>
        <w:tabs>
          <w:tab w:val="left" w:pos="851"/>
        </w:tabs>
        <w:spacing w:line="380" w:lineRule="exact"/>
        <w:ind w:left="68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3A7F7A">
        <w:rPr>
          <w:rFonts w:asciiTheme="majorBidi" w:hAnsiTheme="majorBidi" w:cstheme="majorBidi"/>
          <w:sz w:val="32"/>
          <w:szCs w:val="32"/>
        </w:rPr>
        <w:tab/>
      </w:r>
      <w:r w:rsidRPr="001C6A69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55523E">
        <w:rPr>
          <w:rFonts w:asciiTheme="majorBidi" w:hAnsiTheme="majorBidi" w:cstheme="majorBidi"/>
          <w:sz w:val="32"/>
          <w:szCs w:val="32"/>
          <w:u w:val="single"/>
        </w:rPr>
        <w:t>2</w:t>
      </w:r>
    </w:p>
    <w:p w14:paraId="1FCA7398" w14:textId="77777777" w:rsidR="00190544" w:rsidRPr="0055523E" w:rsidRDefault="00190544" w:rsidP="002749BD">
      <w:pPr>
        <w:tabs>
          <w:tab w:val="left" w:pos="851"/>
        </w:tabs>
        <w:spacing w:line="380" w:lineRule="exact"/>
        <w:ind w:left="851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55523E">
        <w:rPr>
          <w:rFonts w:asciiTheme="majorBidi" w:hAnsiTheme="majorBidi" w:cstheme="majorBidi"/>
          <w:sz w:val="32"/>
          <w:szCs w:val="32"/>
        </w:rPr>
        <w:tab/>
      </w:r>
      <w:r w:rsidRPr="001C6A69">
        <w:rPr>
          <w:rFonts w:asciiTheme="majorBidi" w:hAnsiTheme="majorBidi" w:cstheme="majorBidi" w:hint="cs"/>
          <w:spacing w:val="-6"/>
          <w:sz w:val="32"/>
          <w:szCs w:val="32"/>
          <w:cs/>
        </w:rPr>
        <w:t>มูลค่ายุติธรรมของตราสารหนี้ ได้แก่ สัญญาซื้อขายเงินตราสารต่างประเทศวัดมูลค่ายุติธรรมโดยใช้อัตราตลาดของแต่ละสัญญาที่คำนวณโดยสถาบันการเงินของบริษัท ณ วันที่ในงบแสดงฐานะการเงิน</w:t>
      </w:r>
    </w:p>
    <w:p w14:paraId="34C1478A" w14:textId="77777777" w:rsidR="00190544" w:rsidRPr="001C6A69" w:rsidRDefault="00190544" w:rsidP="002749BD">
      <w:pPr>
        <w:tabs>
          <w:tab w:val="left" w:pos="851"/>
        </w:tabs>
        <w:spacing w:line="380" w:lineRule="exact"/>
        <w:ind w:left="851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</w:p>
    <w:p w14:paraId="75E2513F" w14:textId="77777777" w:rsidR="00190544" w:rsidRPr="001C6A69" w:rsidRDefault="00190544" w:rsidP="002749BD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A7F7A">
        <w:rPr>
          <w:rFonts w:asciiTheme="majorBidi" w:hAnsiTheme="majorBidi" w:cstheme="majorBidi" w:hint="cs"/>
          <w:b/>
          <w:bCs/>
          <w:sz w:val="32"/>
          <w:szCs w:val="32"/>
        </w:rPr>
        <w:t>32</w:t>
      </w:r>
      <w:r w:rsidRPr="0055523E">
        <w:rPr>
          <w:rFonts w:asciiTheme="majorBidi" w:hAnsiTheme="majorBidi"/>
          <w:b/>
          <w:bCs/>
          <w:sz w:val="32"/>
          <w:szCs w:val="32"/>
        </w:rPr>
        <w:t>.</w:t>
      </w:r>
      <w:r w:rsidRPr="0055523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C6A69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</w:t>
      </w:r>
    </w:p>
    <w:p w14:paraId="0653CF1B" w14:textId="77777777" w:rsidR="00190544" w:rsidRPr="001C6A69" w:rsidRDefault="00190544" w:rsidP="002749BD">
      <w:pPr>
        <w:spacing w:line="380" w:lineRule="exact"/>
        <w:ind w:left="851"/>
        <w:jc w:val="both"/>
        <w:rPr>
          <w:rFonts w:asciiTheme="majorBidi" w:hAnsiTheme="majorBidi" w:cstheme="majorBidi"/>
          <w:sz w:val="32"/>
          <w:szCs w:val="32"/>
          <w:cs/>
        </w:rPr>
      </w:pPr>
      <w:r w:rsidRPr="001C6A6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55523E">
        <w:rPr>
          <w:rFonts w:asciiTheme="majorBidi" w:hAnsiTheme="majorBidi" w:cstheme="majorBidi"/>
          <w:sz w:val="32"/>
          <w:szCs w:val="32"/>
        </w:rPr>
        <w:t xml:space="preserve">31 </w:t>
      </w:r>
      <w:r w:rsidRPr="001C6A69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1C6A6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5523E">
        <w:rPr>
          <w:rFonts w:asciiTheme="majorBidi" w:hAnsiTheme="majorBidi" w:cstheme="majorBidi"/>
          <w:sz w:val="32"/>
          <w:szCs w:val="32"/>
        </w:rPr>
        <w:t>2564</w:t>
      </w:r>
      <w:r w:rsidRPr="001C6A69">
        <w:rPr>
          <w:rFonts w:asciiTheme="majorBidi" w:hAnsiTheme="majorBidi" w:cstheme="majorBidi" w:hint="cs"/>
          <w:sz w:val="32"/>
          <w:szCs w:val="32"/>
          <w:cs/>
        </w:rPr>
        <w:t xml:space="preserve"> บริษัทและบริษัทย่อยมีภาระผูกพัน ดังนี้</w:t>
      </w:r>
    </w:p>
    <w:p w14:paraId="583D03F7" w14:textId="77777777" w:rsidR="00190544" w:rsidRPr="0055523E" w:rsidRDefault="00190544" w:rsidP="002749BD">
      <w:pPr>
        <w:spacing w:line="380" w:lineRule="exact"/>
        <w:ind w:left="851" w:hanging="567"/>
        <w:jc w:val="thaiDistribute"/>
        <w:rPr>
          <w:rFonts w:asciiTheme="majorBidi" w:hAnsiTheme="majorBidi"/>
          <w:sz w:val="32"/>
          <w:szCs w:val="32"/>
        </w:rPr>
      </w:pPr>
      <w:r w:rsidRPr="0055523E">
        <w:rPr>
          <w:rFonts w:asciiTheme="majorBidi" w:hAnsiTheme="majorBidi" w:cstheme="majorBidi"/>
          <w:sz w:val="32"/>
          <w:szCs w:val="32"/>
        </w:rPr>
        <w:t>32</w:t>
      </w:r>
      <w:r w:rsidRPr="0055523E">
        <w:rPr>
          <w:rFonts w:asciiTheme="majorBidi" w:hAnsiTheme="majorBidi"/>
          <w:sz w:val="32"/>
          <w:szCs w:val="32"/>
        </w:rPr>
        <w:t>.</w:t>
      </w:r>
      <w:r w:rsidRPr="0055523E">
        <w:rPr>
          <w:rFonts w:asciiTheme="majorBidi" w:hAnsiTheme="majorBidi" w:cstheme="majorBidi"/>
          <w:sz w:val="32"/>
          <w:szCs w:val="32"/>
        </w:rPr>
        <w:t>1</w:t>
      </w:r>
      <w:r w:rsidRPr="0055523E">
        <w:rPr>
          <w:rFonts w:asciiTheme="majorBidi" w:hAnsiTheme="majorBidi" w:cstheme="majorBidi"/>
          <w:sz w:val="32"/>
          <w:szCs w:val="32"/>
        </w:rPr>
        <w:tab/>
      </w:r>
      <w:r w:rsidRPr="0055523E">
        <w:rPr>
          <w:rFonts w:asciiTheme="majorBidi" w:hAnsiTheme="majorBidi" w:cstheme="majorBidi"/>
          <w:sz w:val="32"/>
          <w:szCs w:val="32"/>
          <w:cs/>
        </w:rPr>
        <w:t>บริษัทมี</w:t>
      </w:r>
      <w:r w:rsidRPr="0055523E">
        <w:rPr>
          <w:rFonts w:asciiTheme="majorBidi" w:hAnsiTheme="majorBidi" w:hint="cs"/>
          <w:sz w:val="32"/>
          <w:szCs w:val="32"/>
          <w:cs/>
        </w:rPr>
        <w:t>ภาระ</w:t>
      </w:r>
      <w:r w:rsidRPr="0055523E">
        <w:rPr>
          <w:rFonts w:asciiTheme="majorBidi" w:hAnsiTheme="majorBidi"/>
          <w:sz w:val="32"/>
          <w:szCs w:val="32"/>
          <w:cs/>
        </w:rPr>
        <w:t>ผูกพัน</w:t>
      </w:r>
      <w:r w:rsidRPr="0055523E">
        <w:rPr>
          <w:rFonts w:asciiTheme="majorBidi" w:hAnsiTheme="majorBidi" w:hint="cs"/>
          <w:sz w:val="32"/>
          <w:szCs w:val="32"/>
          <w:cs/>
        </w:rPr>
        <w:t>ตามสัญญาบริการต่างๆ</w:t>
      </w:r>
      <w:r w:rsidRPr="0055523E">
        <w:rPr>
          <w:rFonts w:asciiTheme="majorBidi" w:hAnsiTheme="majorBidi"/>
          <w:sz w:val="32"/>
          <w:szCs w:val="32"/>
          <w:cs/>
        </w:rPr>
        <w:t>ที่จะต้องจ่ายค่า</w:t>
      </w:r>
      <w:r w:rsidRPr="0055523E">
        <w:rPr>
          <w:rFonts w:asciiTheme="majorBidi" w:hAnsiTheme="majorBidi" w:hint="cs"/>
          <w:sz w:val="32"/>
          <w:szCs w:val="32"/>
          <w:cs/>
        </w:rPr>
        <w:t>บริการ</w:t>
      </w:r>
      <w:r w:rsidRPr="0055523E">
        <w:rPr>
          <w:rFonts w:asciiTheme="majorBidi" w:hAnsiTheme="majorBidi"/>
          <w:sz w:val="32"/>
          <w:szCs w:val="32"/>
          <w:cs/>
        </w:rPr>
        <w:t>ดังกล่าว ดังนี้</w:t>
      </w:r>
    </w:p>
    <w:tbl>
      <w:tblPr>
        <w:tblW w:w="7646" w:type="dxa"/>
        <w:tblInd w:w="16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55"/>
        <w:gridCol w:w="1734"/>
        <w:gridCol w:w="166"/>
        <w:gridCol w:w="1891"/>
      </w:tblGrid>
      <w:tr w:rsidR="00190544" w:rsidRPr="0055523E" w14:paraId="44998C82" w14:textId="77777777" w:rsidTr="002218D6">
        <w:trPr>
          <w:cantSplit/>
        </w:trPr>
        <w:tc>
          <w:tcPr>
            <w:tcW w:w="3855" w:type="dxa"/>
          </w:tcPr>
          <w:p w14:paraId="37CE0DAC" w14:textId="77777777" w:rsidR="00190544" w:rsidRPr="0055523E" w:rsidRDefault="00190544" w:rsidP="002749BD">
            <w:pPr>
              <w:tabs>
                <w:tab w:val="left" w:pos="342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34" w:type="dxa"/>
          </w:tcPr>
          <w:p w14:paraId="76EF4B62" w14:textId="77777777" w:rsidR="00190544" w:rsidRPr="0055523E" w:rsidRDefault="00190544" w:rsidP="002749BD">
            <w:pPr>
              <w:pStyle w:val="a0"/>
              <w:tabs>
                <w:tab w:val="left" w:pos="0"/>
                <w:tab w:val="decimal" w:pos="792"/>
              </w:tabs>
              <w:spacing w:line="380" w:lineRule="exact"/>
              <w:ind w:right="-36"/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66" w:type="dxa"/>
          </w:tcPr>
          <w:p w14:paraId="552BEEE1" w14:textId="77777777" w:rsidR="00190544" w:rsidRPr="0055523E" w:rsidRDefault="00190544" w:rsidP="002749BD">
            <w:pPr>
              <w:pStyle w:val="a0"/>
              <w:tabs>
                <w:tab w:val="left" w:pos="0"/>
                <w:tab w:val="decimal" w:pos="792"/>
              </w:tabs>
              <w:spacing w:line="380" w:lineRule="exact"/>
              <w:ind w:right="-36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tcBorders>
              <w:bottom w:val="single" w:sz="6" w:space="0" w:color="auto"/>
            </w:tcBorders>
          </w:tcPr>
          <w:p w14:paraId="11780662" w14:textId="77777777" w:rsidR="00190544" w:rsidRPr="001C6A69" w:rsidRDefault="00190544" w:rsidP="002749BD">
            <w:pPr>
              <w:tabs>
                <w:tab w:val="left" w:pos="558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  <w:r w:rsidRPr="001C6A69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บาท</w:t>
            </w:r>
          </w:p>
        </w:tc>
      </w:tr>
      <w:tr w:rsidR="00190544" w:rsidRPr="0055523E" w14:paraId="154EE31A" w14:textId="77777777" w:rsidTr="002218D6">
        <w:trPr>
          <w:cantSplit/>
        </w:trPr>
        <w:tc>
          <w:tcPr>
            <w:tcW w:w="3855" w:type="dxa"/>
          </w:tcPr>
          <w:p w14:paraId="51B025D3" w14:textId="77777777" w:rsidR="00190544" w:rsidRPr="0055523E" w:rsidRDefault="00190544" w:rsidP="002749BD">
            <w:pPr>
              <w:tabs>
                <w:tab w:val="left" w:pos="342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34" w:type="dxa"/>
          </w:tcPr>
          <w:p w14:paraId="6DA7FE3E" w14:textId="77777777" w:rsidR="00190544" w:rsidRPr="0055523E" w:rsidRDefault="00190544" w:rsidP="002749BD">
            <w:pPr>
              <w:pStyle w:val="a0"/>
              <w:tabs>
                <w:tab w:val="left" w:pos="0"/>
                <w:tab w:val="decimal" w:pos="792"/>
              </w:tabs>
              <w:spacing w:line="380" w:lineRule="exact"/>
              <w:ind w:right="-36"/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66" w:type="dxa"/>
          </w:tcPr>
          <w:p w14:paraId="60D1949F" w14:textId="77777777" w:rsidR="00190544" w:rsidRPr="0055523E" w:rsidRDefault="00190544" w:rsidP="002749BD">
            <w:pPr>
              <w:pStyle w:val="a0"/>
              <w:tabs>
                <w:tab w:val="left" w:pos="0"/>
                <w:tab w:val="decimal" w:pos="792"/>
              </w:tabs>
              <w:spacing w:line="380" w:lineRule="exact"/>
              <w:ind w:right="-36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tcBorders>
              <w:top w:val="single" w:sz="6" w:space="0" w:color="auto"/>
              <w:bottom w:val="single" w:sz="6" w:space="0" w:color="auto"/>
            </w:tcBorders>
          </w:tcPr>
          <w:p w14:paraId="633F7A97" w14:textId="77777777" w:rsidR="00190544" w:rsidRPr="001C6A69" w:rsidRDefault="00190544" w:rsidP="002749BD">
            <w:pPr>
              <w:tabs>
                <w:tab w:val="left" w:pos="558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b/>
                <w:spacing w:val="-10"/>
                <w:sz w:val="32"/>
                <w:szCs w:val="32"/>
                <w:cs/>
              </w:rPr>
            </w:pPr>
            <w:r w:rsidRPr="001C6A69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งบการเงินรวม</w:t>
            </w:r>
            <w:r w:rsidRPr="001C6A69">
              <w:rPr>
                <w:rFonts w:asciiTheme="majorBidi" w:hAnsiTheme="majorBidi" w:cstheme="majorBidi" w:hint="cs"/>
                <w:b/>
                <w:spacing w:val="-10"/>
                <w:sz w:val="32"/>
                <w:szCs w:val="32"/>
                <w:cs/>
              </w:rPr>
              <w:t>/</w:t>
            </w:r>
            <w:r w:rsidRPr="001C6A69">
              <w:rPr>
                <w:rFonts w:asciiTheme="majorBidi" w:hAnsiTheme="majorBidi" w:cstheme="majorBidi"/>
                <w:b/>
                <w:spacing w:val="-10"/>
                <w:sz w:val="32"/>
                <w:szCs w:val="32"/>
                <w:cs/>
              </w:rPr>
              <w:br/>
              <w:t>งบการเงินเฉพาะกิจการ</w:t>
            </w:r>
          </w:p>
        </w:tc>
      </w:tr>
      <w:tr w:rsidR="00190544" w:rsidRPr="0055523E" w14:paraId="580E52D1" w14:textId="77777777" w:rsidTr="002218D6">
        <w:trPr>
          <w:cantSplit/>
        </w:trPr>
        <w:tc>
          <w:tcPr>
            <w:tcW w:w="3855" w:type="dxa"/>
          </w:tcPr>
          <w:p w14:paraId="0E6B13AC" w14:textId="77777777" w:rsidR="00190544" w:rsidRPr="001C6A69" w:rsidRDefault="00190544" w:rsidP="002749BD">
            <w:pPr>
              <w:tabs>
                <w:tab w:val="left" w:pos="342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C6A69">
              <w:rPr>
                <w:rFonts w:asciiTheme="majorBidi" w:hAnsiTheme="majorBidi" w:cstheme="majorBidi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1734" w:type="dxa"/>
            <w:shd w:val="clear" w:color="auto" w:fill="auto"/>
          </w:tcPr>
          <w:p w14:paraId="3CDE5BF1" w14:textId="77777777" w:rsidR="00190544" w:rsidRPr="0055523E" w:rsidRDefault="00190544" w:rsidP="002749B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" w:type="dxa"/>
          </w:tcPr>
          <w:p w14:paraId="3979F7B4" w14:textId="77777777" w:rsidR="00190544" w:rsidRPr="001C6A69" w:rsidRDefault="00190544" w:rsidP="002749BD">
            <w:pPr>
              <w:pStyle w:val="a0"/>
              <w:tabs>
                <w:tab w:val="left" w:pos="0"/>
                <w:tab w:val="decimal" w:pos="792"/>
              </w:tabs>
              <w:spacing w:line="380" w:lineRule="exact"/>
              <w:ind w:right="-36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tcBorders>
              <w:top w:val="single" w:sz="4" w:space="0" w:color="auto"/>
            </w:tcBorders>
            <w:shd w:val="clear" w:color="auto" w:fill="auto"/>
          </w:tcPr>
          <w:p w14:paraId="1720955A" w14:textId="77777777" w:rsidR="00190544" w:rsidRPr="0055523E" w:rsidRDefault="00190544" w:rsidP="002749BD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55523E">
              <w:rPr>
                <w:rFonts w:asciiTheme="majorBidi" w:hAnsiTheme="majorBidi"/>
                <w:sz w:val="32"/>
                <w:szCs w:val="32"/>
              </w:rPr>
              <w:t>5,410,294.64</w:t>
            </w:r>
          </w:p>
        </w:tc>
      </w:tr>
      <w:tr w:rsidR="00190544" w:rsidRPr="0055523E" w14:paraId="76F0EA7E" w14:textId="77777777" w:rsidTr="002218D6">
        <w:trPr>
          <w:cantSplit/>
        </w:trPr>
        <w:tc>
          <w:tcPr>
            <w:tcW w:w="3855" w:type="dxa"/>
          </w:tcPr>
          <w:p w14:paraId="388C13D0" w14:textId="77777777" w:rsidR="00190544" w:rsidRPr="001C6A69" w:rsidRDefault="00190544" w:rsidP="002749BD">
            <w:pPr>
              <w:tabs>
                <w:tab w:val="left" w:pos="342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C6A69">
              <w:rPr>
                <w:rFonts w:asciiTheme="majorBidi" w:hAnsiTheme="majorBidi" w:cstheme="majorBidi"/>
                <w:sz w:val="32"/>
                <w:szCs w:val="32"/>
                <w:cs/>
              </w:rPr>
              <w:t>หลังจากหนึ่งปีแต่ไม่เกินห้าปี</w:t>
            </w:r>
          </w:p>
        </w:tc>
        <w:tc>
          <w:tcPr>
            <w:tcW w:w="1734" w:type="dxa"/>
            <w:shd w:val="clear" w:color="auto" w:fill="auto"/>
          </w:tcPr>
          <w:p w14:paraId="70E0DE03" w14:textId="77777777" w:rsidR="00190544" w:rsidRPr="0055523E" w:rsidRDefault="00190544" w:rsidP="002749B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" w:type="dxa"/>
          </w:tcPr>
          <w:p w14:paraId="7DB215EB" w14:textId="77777777" w:rsidR="00190544" w:rsidRPr="001C6A69" w:rsidRDefault="00190544" w:rsidP="002749BD">
            <w:pPr>
              <w:pStyle w:val="a0"/>
              <w:tabs>
                <w:tab w:val="left" w:pos="0"/>
                <w:tab w:val="decimal" w:pos="792"/>
              </w:tabs>
              <w:spacing w:line="380" w:lineRule="exact"/>
              <w:ind w:right="-36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shd w:val="clear" w:color="auto" w:fill="auto"/>
          </w:tcPr>
          <w:p w14:paraId="33FFC9E3" w14:textId="77777777" w:rsidR="00190544" w:rsidRPr="0055523E" w:rsidRDefault="00190544" w:rsidP="002749BD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55523E">
              <w:rPr>
                <w:rFonts w:asciiTheme="majorBidi" w:hAnsiTheme="majorBidi"/>
                <w:sz w:val="32"/>
                <w:szCs w:val="32"/>
              </w:rPr>
              <w:t>1,810,870.00</w:t>
            </w:r>
          </w:p>
        </w:tc>
      </w:tr>
      <w:tr w:rsidR="00190544" w:rsidRPr="0055523E" w14:paraId="5B4163A3" w14:textId="77777777" w:rsidTr="002218D6">
        <w:trPr>
          <w:cantSplit/>
        </w:trPr>
        <w:tc>
          <w:tcPr>
            <w:tcW w:w="3855" w:type="dxa"/>
          </w:tcPr>
          <w:p w14:paraId="1360EC98" w14:textId="77777777" w:rsidR="00190544" w:rsidRPr="0055523E" w:rsidRDefault="00190544" w:rsidP="002749BD">
            <w:pPr>
              <w:tabs>
                <w:tab w:val="left" w:pos="531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5523E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1C6A6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734" w:type="dxa"/>
            <w:shd w:val="clear" w:color="auto" w:fill="auto"/>
          </w:tcPr>
          <w:p w14:paraId="086150C6" w14:textId="77777777" w:rsidR="00190544" w:rsidRPr="0055523E" w:rsidRDefault="00190544" w:rsidP="002749B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" w:type="dxa"/>
          </w:tcPr>
          <w:p w14:paraId="18646F55" w14:textId="77777777" w:rsidR="00190544" w:rsidRPr="001C6A69" w:rsidRDefault="00190544" w:rsidP="002749BD">
            <w:pPr>
              <w:pStyle w:val="a0"/>
              <w:tabs>
                <w:tab w:val="left" w:pos="0"/>
                <w:tab w:val="decimal" w:pos="792"/>
              </w:tabs>
              <w:spacing w:line="380" w:lineRule="exact"/>
              <w:ind w:right="-36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00FDA95" w14:textId="77777777" w:rsidR="00190544" w:rsidRPr="0055523E" w:rsidRDefault="00190544" w:rsidP="002749BD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55523E">
              <w:rPr>
                <w:rFonts w:asciiTheme="majorBidi" w:hAnsiTheme="majorBidi"/>
                <w:sz w:val="32"/>
                <w:szCs w:val="32"/>
              </w:rPr>
              <w:t>7,221,164.64</w:t>
            </w:r>
          </w:p>
        </w:tc>
      </w:tr>
    </w:tbl>
    <w:p w14:paraId="0EA25CF0" w14:textId="77777777" w:rsidR="00CF619E" w:rsidRPr="0055523E" w:rsidRDefault="00CF619E" w:rsidP="002749BD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sz w:val="28"/>
          <w:szCs w:val="28"/>
        </w:rPr>
      </w:pPr>
    </w:p>
    <w:p w14:paraId="05D41D56" w14:textId="2E0ACD8D" w:rsidR="00CF619E" w:rsidRPr="001C6A69" w:rsidRDefault="00CF619E" w:rsidP="002749BD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5523E">
        <w:rPr>
          <w:rFonts w:asciiTheme="majorBidi" w:hAnsiTheme="majorBidi" w:cstheme="majorBidi"/>
          <w:sz w:val="32"/>
          <w:szCs w:val="32"/>
        </w:rPr>
        <w:t>32</w:t>
      </w:r>
      <w:r w:rsidRPr="0055523E">
        <w:rPr>
          <w:rFonts w:asciiTheme="majorBidi" w:hAnsiTheme="majorBidi"/>
          <w:spacing w:val="-4"/>
          <w:sz w:val="32"/>
          <w:szCs w:val="32"/>
        </w:rPr>
        <w:t>.</w:t>
      </w:r>
      <w:r w:rsidRPr="0055523E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55523E">
        <w:rPr>
          <w:rFonts w:asciiTheme="majorBidi" w:hAnsiTheme="majorBidi" w:cstheme="majorBidi"/>
          <w:spacing w:val="-4"/>
          <w:sz w:val="32"/>
          <w:szCs w:val="32"/>
        </w:rPr>
        <w:tab/>
      </w:r>
      <w:r w:rsidRPr="001C6A69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บริษัทมีภาระผูกพันคงเหลือจากสัญญาก่อสร้างทรัพย์สิน</w:t>
      </w:r>
      <w:r w:rsidRPr="001C6A69">
        <w:rPr>
          <w:rFonts w:asciiTheme="majorBidi" w:hAnsiTheme="majorBidi" w:cstheme="majorBidi" w:hint="cs"/>
          <w:spacing w:val="-6"/>
          <w:sz w:val="32"/>
          <w:szCs w:val="32"/>
          <w:cs/>
        </w:rPr>
        <w:t>จำนวนเงิน</w:t>
      </w:r>
      <w:r w:rsidRPr="0055523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9643FA" w:rsidRPr="0055523E">
        <w:rPr>
          <w:rFonts w:asciiTheme="majorBidi" w:hAnsiTheme="majorBidi" w:cstheme="majorBidi"/>
          <w:spacing w:val="-6"/>
          <w:sz w:val="32"/>
          <w:szCs w:val="32"/>
        </w:rPr>
        <w:t>16.</w:t>
      </w:r>
      <w:r w:rsidR="002749BD" w:rsidRPr="0055523E">
        <w:rPr>
          <w:rFonts w:asciiTheme="majorBidi" w:hAnsiTheme="majorBidi" w:cstheme="majorBidi"/>
          <w:spacing w:val="-6"/>
          <w:sz w:val="32"/>
          <w:szCs w:val="32"/>
        </w:rPr>
        <w:t>70</w:t>
      </w:r>
      <w:r w:rsidRPr="0055523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C6A69">
        <w:rPr>
          <w:rFonts w:asciiTheme="majorBidi" w:hAnsiTheme="majorBidi" w:cstheme="majorBidi" w:hint="cs"/>
          <w:spacing w:val="-6"/>
          <w:sz w:val="32"/>
          <w:szCs w:val="32"/>
          <w:cs/>
        </w:rPr>
        <w:t>ล้าน</w:t>
      </w:r>
      <w:r w:rsidRPr="001C6A6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บาท (รวมภาษีมูลค่าเพิ่ม) </w:t>
      </w:r>
      <w:r w:rsidRPr="001C6A69">
        <w:rPr>
          <w:rFonts w:asciiTheme="majorBidi" w:hAnsiTheme="majorBidi" w:cstheme="majorBidi"/>
          <w:sz w:val="32"/>
          <w:szCs w:val="32"/>
          <w:cs/>
        </w:rPr>
        <w:t>และ</w:t>
      </w:r>
      <w:r w:rsidRPr="001C6A69">
        <w:rPr>
          <w:rFonts w:asciiTheme="majorBidi" w:hAnsiTheme="majorBidi" w:cstheme="majorBidi" w:hint="cs"/>
          <w:sz w:val="32"/>
          <w:szCs w:val="32"/>
          <w:cs/>
        </w:rPr>
        <w:t>บริษัทย่อยมีภาระผูกพันคงเหลือจากสัญญาก่อสร้าง จำนวนเงิน</w:t>
      </w:r>
      <w:r w:rsidR="00676191" w:rsidRPr="001C6A6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76191" w:rsidRPr="0055523E">
        <w:rPr>
          <w:rFonts w:asciiTheme="majorBidi" w:hAnsiTheme="majorBidi" w:cstheme="majorBidi"/>
          <w:sz w:val="32"/>
          <w:szCs w:val="32"/>
        </w:rPr>
        <w:t>0.24</w:t>
      </w:r>
      <w:r w:rsidR="00676191" w:rsidRPr="001C6A6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C6A69">
        <w:rPr>
          <w:rFonts w:asciiTheme="majorBidi" w:hAnsiTheme="majorBidi" w:cstheme="majorBidi" w:hint="cs"/>
          <w:sz w:val="32"/>
          <w:szCs w:val="32"/>
          <w:cs/>
        </w:rPr>
        <w:t xml:space="preserve">ล้านบาท และสัญญาติดตั้งโปรแกรมคอมพิวเตอร์ใหม่ </w:t>
      </w:r>
      <w:r w:rsidRPr="001C6A69">
        <w:rPr>
          <w:rFonts w:asciiTheme="majorBidi" w:hAnsiTheme="majorBidi" w:cstheme="majorBidi"/>
          <w:sz w:val="32"/>
          <w:szCs w:val="32"/>
          <w:cs/>
        </w:rPr>
        <w:t xml:space="preserve">จำนวนเงิน </w:t>
      </w:r>
      <w:r w:rsidR="006D79D5" w:rsidRPr="0055523E">
        <w:rPr>
          <w:rFonts w:asciiTheme="majorBidi" w:hAnsiTheme="majorBidi" w:cstheme="majorBidi"/>
          <w:sz w:val="32"/>
          <w:szCs w:val="32"/>
        </w:rPr>
        <w:t xml:space="preserve">0.11 </w:t>
      </w:r>
      <w:r w:rsidRPr="001C6A69">
        <w:rPr>
          <w:rFonts w:asciiTheme="majorBidi" w:hAnsiTheme="majorBidi"/>
          <w:sz w:val="32"/>
          <w:szCs w:val="32"/>
          <w:cs/>
        </w:rPr>
        <w:t>ล้าน</w:t>
      </w:r>
      <w:r w:rsidRPr="001C6A69">
        <w:rPr>
          <w:rFonts w:asciiTheme="majorBidi" w:hAnsiTheme="majorBidi" w:hint="cs"/>
          <w:sz w:val="32"/>
          <w:szCs w:val="32"/>
          <w:cs/>
        </w:rPr>
        <w:t>บาท (รวมภาษีมูลค่าเพิ่ม)</w:t>
      </w:r>
      <w:r w:rsidRPr="001C6A69">
        <w:rPr>
          <w:rFonts w:asciiTheme="majorBidi" w:hAnsiTheme="majorBidi"/>
          <w:sz w:val="32"/>
          <w:szCs w:val="32"/>
          <w:cs/>
        </w:rPr>
        <w:t xml:space="preserve"> </w:t>
      </w:r>
      <w:r w:rsidRPr="001C6A69">
        <w:rPr>
          <w:rFonts w:asciiTheme="majorBidi" w:hAnsiTheme="majorBidi" w:hint="cs"/>
          <w:sz w:val="32"/>
          <w:szCs w:val="32"/>
          <w:cs/>
        </w:rPr>
        <w:t xml:space="preserve">บริษัทและบริษัทย่อยมีภาระผูกพันคงเหลือทั้งสิ้นรวม </w:t>
      </w:r>
      <w:r w:rsidR="00676191" w:rsidRPr="0055523E">
        <w:rPr>
          <w:rFonts w:asciiTheme="majorBidi" w:hAnsiTheme="majorBidi" w:cstheme="majorBidi"/>
          <w:sz w:val="32"/>
          <w:szCs w:val="32"/>
        </w:rPr>
        <w:t>17.</w:t>
      </w:r>
      <w:r w:rsidR="002749BD" w:rsidRPr="0055523E">
        <w:rPr>
          <w:rFonts w:asciiTheme="majorBidi" w:hAnsiTheme="majorBidi" w:cstheme="majorBidi"/>
          <w:sz w:val="32"/>
          <w:szCs w:val="32"/>
        </w:rPr>
        <w:t>05</w:t>
      </w:r>
      <w:r w:rsidR="00676191" w:rsidRPr="0055523E">
        <w:rPr>
          <w:rFonts w:asciiTheme="majorBidi" w:hAnsiTheme="majorBidi" w:cstheme="majorBidi"/>
          <w:sz w:val="32"/>
          <w:szCs w:val="32"/>
        </w:rPr>
        <w:t xml:space="preserve"> </w:t>
      </w:r>
      <w:r w:rsidRPr="001C6A69">
        <w:rPr>
          <w:rFonts w:asciiTheme="majorBidi" w:hAnsiTheme="majorBidi" w:hint="cs"/>
          <w:sz w:val="32"/>
          <w:szCs w:val="32"/>
          <w:cs/>
        </w:rPr>
        <w:t>ล้านบาท (รวมภาษีมูลค่าเพิ่ม)</w:t>
      </w:r>
      <w:r w:rsidRPr="0055523E">
        <w:rPr>
          <w:rFonts w:asciiTheme="majorBidi" w:hAnsiTheme="majorBidi" w:cstheme="majorBidi"/>
          <w:sz w:val="32"/>
          <w:szCs w:val="32"/>
        </w:rPr>
        <w:t xml:space="preserve"> </w:t>
      </w:r>
    </w:p>
    <w:p w14:paraId="35761DEC" w14:textId="77777777" w:rsidR="00CF619E" w:rsidRPr="0055523E" w:rsidRDefault="00CF619E" w:rsidP="002749BD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F66AA9F" w14:textId="0A6C5D51" w:rsidR="00CF619E" w:rsidRPr="0055523E" w:rsidRDefault="00CF619E" w:rsidP="002749BD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5523E">
        <w:rPr>
          <w:rFonts w:asciiTheme="majorBidi" w:hAnsiTheme="majorBidi" w:cstheme="majorBidi"/>
          <w:sz w:val="32"/>
          <w:szCs w:val="32"/>
        </w:rPr>
        <w:t xml:space="preserve">32.3 </w:t>
      </w:r>
      <w:r w:rsidRPr="0055523E">
        <w:rPr>
          <w:rFonts w:asciiTheme="majorBidi" w:hAnsiTheme="majorBidi" w:cstheme="majorBidi"/>
          <w:sz w:val="32"/>
          <w:szCs w:val="32"/>
        </w:rPr>
        <w:tab/>
      </w:r>
      <w:r w:rsidRPr="001C6A69">
        <w:rPr>
          <w:rFonts w:asciiTheme="majorBidi" w:hAnsiTheme="majorBidi" w:cstheme="majorBidi"/>
          <w:sz w:val="32"/>
          <w:szCs w:val="32"/>
          <w:cs/>
        </w:rPr>
        <w:t xml:space="preserve">บริษัทมีเลตเตอร์ออฟเครดิตสำหรับซื้อสินค้าที่ยังไม่ได้ใช้จำนวนเงินรวม </w:t>
      </w:r>
      <w:r w:rsidR="00A91A84" w:rsidRPr="0055523E">
        <w:rPr>
          <w:rFonts w:asciiTheme="majorBidi" w:hAnsiTheme="majorBidi" w:cstheme="majorBidi"/>
          <w:sz w:val="32"/>
          <w:szCs w:val="32"/>
        </w:rPr>
        <w:t>2.</w:t>
      </w:r>
      <w:r w:rsidR="00DE7AB7">
        <w:rPr>
          <w:rFonts w:asciiTheme="majorBidi" w:hAnsiTheme="majorBidi" w:cstheme="majorBidi"/>
          <w:sz w:val="32"/>
          <w:szCs w:val="32"/>
        </w:rPr>
        <w:t>89</w:t>
      </w:r>
      <w:r w:rsidRPr="0055523E">
        <w:rPr>
          <w:rFonts w:asciiTheme="majorBidi" w:hAnsiTheme="majorBidi" w:cstheme="majorBidi"/>
          <w:sz w:val="32"/>
          <w:szCs w:val="32"/>
        </w:rPr>
        <w:t xml:space="preserve"> </w:t>
      </w:r>
      <w:r w:rsidRPr="001C6A69">
        <w:rPr>
          <w:rFonts w:asciiTheme="majorBidi" w:hAnsiTheme="majorBidi" w:cstheme="majorBidi"/>
          <w:sz w:val="32"/>
          <w:szCs w:val="32"/>
          <w:cs/>
        </w:rPr>
        <w:t>ล้าน</w:t>
      </w:r>
      <w:r w:rsidRPr="001C6A69">
        <w:rPr>
          <w:rFonts w:asciiTheme="majorBidi" w:hAnsiTheme="majorBidi" w:cstheme="majorBidi" w:hint="cs"/>
          <w:sz w:val="32"/>
          <w:szCs w:val="32"/>
          <w:cs/>
        </w:rPr>
        <w:t>ดอลลาร์สหรัฐอเมริกา</w:t>
      </w:r>
    </w:p>
    <w:p w14:paraId="70AC5EF7" w14:textId="77777777" w:rsidR="00CF619E" w:rsidRPr="001C6A69" w:rsidRDefault="00CF619E" w:rsidP="002749BD">
      <w:pPr>
        <w:spacing w:line="380" w:lineRule="exact"/>
        <w:ind w:left="851" w:hanging="567"/>
        <w:jc w:val="thaiDistribute"/>
        <w:rPr>
          <w:rFonts w:asciiTheme="majorBidi" w:hAnsiTheme="majorBidi" w:cstheme="majorBidi"/>
          <w:color w:val="FF0000"/>
          <w:sz w:val="32"/>
          <w:szCs w:val="32"/>
          <w:cs/>
        </w:rPr>
      </w:pPr>
    </w:p>
    <w:p w14:paraId="1FC41554" w14:textId="77777777" w:rsidR="00CF619E" w:rsidRPr="0055523E" w:rsidRDefault="00CF619E" w:rsidP="002749BD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55523E">
        <w:rPr>
          <w:rFonts w:asciiTheme="majorBidi" w:hAnsiTheme="majorBidi"/>
          <w:b/>
          <w:bCs/>
          <w:sz w:val="32"/>
          <w:szCs w:val="32"/>
        </w:rPr>
        <w:t xml:space="preserve">33.   </w:t>
      </w:r>
      <w:r w:rsidRPr="001C6A69">
        <w:rPr>
          <w:rFonts w:asciiTheme="majorBidi" w:hAnsiTheme="majorBidi"/>
          <w:b/>
          <w:bCs/>
          <w:sz w:val="32"/>
          <w:szCs w:val="32"/>
          <w:cs/>
        </w:rPr>
        <w:t>หนี้สินที่อาจเกิดขึ้น</w:t>
      </w:r>
    </w:p>
    <w:p w14:paraId="40730B10" w14:textId="77777777" w:rsidR="00CF619E" w:rsidRPr="0055523E" w:rsidRDefault="00CF619E" w:rsidP="002749BD">
      <w:pPr>
        <w:tabs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C6A6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55523E">
        <w:rPr>
          <w:rFonts w:asciiTheme="majorBidi" w:hAnsiTheme="majorBidi" w:cstheme="majorBidi"/>
          <w:sz w:val="32"/>
          <w:szCs w:val="32"/>
        </w:rPr>
        <w:t xml:space="preserve">31 </w:t>
      </w:r>
      <w:r w:rsidRPr="001C6A69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1C6A6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5523E">
        <w:rPr>
          <w:rFonts w:asciiTheme="majorBidi" w:hAnsiTheme="majorBidi" w:cstheme="majorBidi"/>
          <w:sz w:val="32"/>
          <w:szCs w:val="32"/>
        </w:rPr>
        <w:t>2564</w:t>
      </w:r>
      <w:r w:rsidRPr="001C6A6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C6A69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1C6A69">
        <w:rPr>
          <w:rFonts w:asciiTheme="majorBidi" w:hAnsiTheme="majorBidi" w:cstheme="majorBidi" w:hint="cs"/>
          <w:sz w:val="32"/>
          <w:szCs w:val="32"/>
          <w:cs/>
        </w:rPr>
        <w:t xml:space="preserve">และบริษัทย่อย </w:t>
      </w:r>
      <w:r w:rsidRPr="001C6A69">
        <w:rPr>
          <w:rFonts w:asciiTheme="majorBidi" w:hAnsiTheme="majorBidi" w:cstheme="majorBidi"/>
          <w:sz w:val="32"/>
          <w:szCs w:val="32"/>
          <w:cs/>
        </w:rPr>
        <w:t>มี</w:t>
      </w:r>
      <w:r w:rsidRPr="001C6A69">
        <w:rPr>
          <w:rFonts w:asciiTheme="majorBidi" w:hAnsiTheme="majorBidi" w:cstheme="majorBidi" w:hint="cs"/>
          <w:sz w:val="32"/>
          <w:szCs w:val="32"/>
          <w:cs/>
        </w:rPr>
        <w:t>หนี้สินที่อาจเกิดขึ้น ดังนี้</w:t>
      </w:r>
      <w:r w:rsidRPr="001C6A69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EC79D81" w14:textId="5B10077A" w:rsidR="00CF619E" w:rsidRPr="0055523E" w:rsidRDefault="00CF619E" w:rsidP="002749BD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5523E">
        <w:rPr>
          <w:rFonts w:asciiTheme="majorBidi" w:hAnsiTheme="majorBidi" w:cstheme="majorBidi"/>
          <w:sz w:val="32"/>
          <w:szCs w:val="32"/>
        </w:rPr>
        <w:t>33.1</w:t>
      </w:r>
      <w:r w:rsidRPr="0055523E">
        <w:rPr>
          <w:rFonts w:asciiTheme="majorBidi" w:hAnsiTheme="majorBidi" w:cstheme="majorBidi"/>
          <w:sz w:val="32"/>
          <w:szCs w:val="32"/>
        </w:rPr>
        <w:tab/>
      </w:r>
      <w:r w:rsidRPr="001C6A69">
        <w:rPr>
          <w:rFonts w:asciiTheme="majorBidi" w:hAnsiTheme="majorBidi" w:cstheme="majorBidi" w:hint="cs"/>
          <w:sz w:val="32"/>
          <w:szCs w:val="32"/>
          <w:cs/>
        </w:rPr>
        <w:t>บริษัทมีหนี้สินที่อาจจะเกิดขึ้น</w:t>
      </w:r>
      <w:r w:rsidRPr="001C6A69">
        <w:rPr>
          <w:rFonts w:asciiTheme="majorBidi" w:hAnsiTheme="majorBidi" w:cstheme="majorBidi"/>
          <w:sz w:val="32"/>
          <w:szCs w:val="32"/>
          <w:cs/>
        </w:rPr>
        <w:t>จากการที่ธนาคารในประเทศ</w:t>
      </w:r>
      <w:r w:rsidRPr="001C6A69">
        <w:rPr>
          <w:rFonts w:asciiTheme="majorBidi" w:hAnsiTheme="majorBidi" w:cstheme="majorBidi" w:hint="cs"/>
          <w:sz w:val="32"/>
          <w:szCs w:val="32"/>
          <w:cs/>
        </w:rPr>
        <w:t>แห่งหนึ่ง</w:t>
      </w:r>
      <w:r w:rsidRPr="001C6A69">
        <w:rPr>
          <w:rFonts w:asciiTheme="majorBidi" w:hAnsiTheme="majorBidi" w:cstheme="majorBidi"/>
          <w:sz w:val="32"/>
          <w:szCs w:val="32"/>
          <w:cs/>
        </w:rPr>
        <w:t>ออกหนังสือค้ำประกันบริษัทและบริษัทย่อย</w:t>
      </w:r>
      <w:r w:rsidRPr="001C6A69">
        <w:rPr>
          <w:rFonts w:asciiTheme="majorBidi" w:hAnsiTheme="majorBidi" w:cstheme="majorBidi" w:hint="cs"/>
          <w:sz w:val="32"/>
          <w:szCs w:val="32"/>
          <w:cs/>
        </w:rPr>
        <w:t xml:space="preserve"> เพื่อค้ำประกันการใช้ไฟฟ้า</w:t>
      </w:r>
      <w:r w:rsidRPr="001C6A69">
        <w:rPr>
          <w:rFonts w:asciiTheme="majorBidi" w:hAnsiTheme="majorBidi" w:cstheme="majorBidi"/>
          <w:sz w:val="32"/>
          <w:szCs w:val="32"/>
          <w:cs/>
        </w:rPr>
        <w:t>เป็นจำนวนเงินรวม</w:t>
      </w:r>
      <w:r w:rsidRPr="0055523E">
        <w:rPr>
          <w:rFonts w:asciiTheme="majorBidi" w:hAnsiTheme="majorBidi" w:cstheme="majorBidi"/>
          <w:sz w:val="32"/>
          <w:szCs w:val="32"/>
        </w:rPr>
        <w:t xml:space="preserve"> 4.</w:t>
      </w:r>
      <w:r w:rsidR="001C304A" w:rsidRPr="0055523E">
        <w:rPr>
          <w:rFonts w:asciiTheme="majorBidi" w:hAnsiTheme="majorBidi" w:cstheme="majorBidi"/>
          <w:sz w:val="32"/>
          <w:szCs w:val="32"/>
        </w:rPr>
        <w:t>10</w:t>
      </w:r>
      <w:r w:rsidRPr="0055523E">
        <w:rPr>
          <w:rFonts w:asciiTheme="majorBidi" w:hAnsiTheme="majorBidi" w:cstheme="majorBidi"/>
          <w:sz w:val="32"/>
          <w:szCs w:val="32"/>
        </w:rPr>
        <w:t xml:space="preserve"> </w:t>
      </w:r>
      <w:r w:rsidRPr="001C6A69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10FBC06B" w14:textId="77777777" w:rsidR="00B87187" w:rsidRPr="0055523E" w:rsidRDefault="00B87187" w:rsidP="002749BD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AF25958" w14:textId="77777777" w:rsidR="00CF619E" w:rsidRPr="001C6A69" w:rsidRDefault="00CF619E" w:rsidP="005B436E">
      <w:pPr>
        <w:tabs>
          <w:tab w:val="left" w:pos="284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5523E">
        <w:rPr>
          <w:rFonts w:asciiTheme="majorBidi" w:hAnsiTheme="majorBidi" w:cstheme="majorBidi"/>
          <w:sz w:val="32"/>
          <w:szCs w:val="32"/>
        </w:rPr>
        <w:t xml:space="preserve">33.2   </w:t>
      </w:r>
      <w:r w:rsidRPr="001C6A69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1C6A69">
        <w:rPr>
          <w:rFonts w:asciiTheme="majorBidi" w:hAnsiTheme="majorBidi" w:cstheme="majorBidi"/>
          <w:sz w:val="32"/>
          <w:szCs w:val="32"/>
          <w:cs/>
        </w:rPr>
        <w:t>มีหนี้สินที่อาจจะเกิดขึ้นจากการ</w:t>
      </w:r>
      <w:r w:rsidRPr="001C6A69">
        <w:rPr>
          <w:rFonts w:asciiTheme="majorBidi" w:hAnsiTheme="majorBidi" w:cstheme="majorBidi" w:hint="cs"/>
          <w:sz w:val="32"/>
          <w:szCs w:val="32"/>
          <w:cs/>
        </w:rPr>
        <w:t>ให้</w:t>
      </w:r>
      <w:r w:rsidRPr="001C6A69">
        <w:rPr>
          <w:rFonts w:asciiTheme="majorBidi" w:hAnsiTheme="majorBidi" w:cstheme="majorBidi"/>
          <w:sz w:val="32"/>
          <w:szCs w:val="32"/>
          <w:cs/>
        </w:rPr>
        <w:t>ธนาคารในประเทศแห่ง</w:t>
      </w:r>
      <w:r w:rsidRPr="001C6A69">
        <w:rPr>
          <w:rFonts w:asciiTheme="majorBidi" w:hAnsiTheme="majorBidi" w:cstheme="majorBidi" w:hint="cs"/>
          <w:sz w:val="32"/>
          <w:szCs w:val="32"/>
          <w:cs/>
        </w:rPr>
        <w:t>หนึ่ง</w:t>
      </w:r>
      <w:r w:rsidRPr="001C6A69">
        <w:rPr>
          <w:rFonts w:asciiTheme="majorBidi" w:hAnsiTheme="majorBidi" w:cstheme="majorBidi"/>
          <w:sz w:val="32"/>
          <w:szCs w:val="32"/>
          <w:cs/>
        </w:rPr>
        <w:t>ออกหนังสือค้ำประกัน</w:t>
      </w:r>
      <w:r w:rsidRPr="001C6A69">
        <w:rPr>
          <w:rFonts w:asciiTheme="majorBidi" w:hAnsiTheme="majorBidi" w:cstheme="majorBidi" w:hint="cs"/>
          <w:sz w:val="32"/>
          <w:szCs w:val="32"/>
          <w:cs/>
        </w:rPr>
        <w:t xml:space="preserve">ให้กับหน่วยงานของรัฐแห่งหนึ่ง เพื่อประโยชน์ทางการค้าเป็นจำนวนรวม </w:t>
      </w:r>
      <w:r w:rsidRPr="0055523E">
        <w:rPr>
          <w:rFonts w:asciiTheme="majorBidi" w:hAnsiTheme="majorBidi" w:cstheme="majorBidi"/>
          <w:sz w:val="32"/>
          <w:szCs w:val="32"/>
        </w:rPr>
        <w:t xml:space="preserve">0.20 </w:t>
      </w:r>
      <w:r w:rsidRPr="001C6A69"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14:paraId="3E5A6BFF" w14:textId="77777777" w:rsidR="00CF619E" w:rsidRPr="0055523E" w:rsidRDefault="00CF619E" w:rsidP="005B436E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sz w:val="28"/>
          <w:szCs w:val="28"/>
        </w:rPr>
      </w:pPr>
    </w:p>
    <w:p w14:paraId="2DEDE630" w14:textId="28DDD454" w:rsidR="00CF619E" w:rsidRPr="0055523E" w:rsidRDefault="00CF619E" w:rsidP="005B436E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5523E">
        <w:rPr>
          <w:rFonts w:asciiTheme="majorBidi" w:hAnsiTheme="majorBidi" w:cstheme="majorBidi"/>
          <w:sz w:val="32"/>
          <w:szCs w:val="32"/>
        </w:rPr>
        <w:t>33.3</w:t>
      </w:r>
      <w:r w:rsidRPr="0055523E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1C6A69">
        <w:rPr>
          <w:rFonts w:asciiTheme="majorBidi" w:hAnsiTheme="majorBidi" w:cstheme="majorBidi" w:hint="cs"/>
          <w:spacing w:val="-8"/>
          <w:sz w:val="32"/>
          <w:szCs w:val="32"/>
          <w:cs/>
        </w:rPr>
        <w:t>บริษัทย่อยแห่งหนึ่ง</w:t>
      </w:r>
      <w:r w:rsidRPr="001C6A69">
        <w:rPr>
          <w:rFonts w:asciiTheme="majorBidi" w:hAnsiTheme="majorBidi" w:cstheme="majorBidi"/>
          <w:spacing w:val="-8"/>
          <w:sz w:val="32"/>
          <w:szCs w:val="32"/>
          <w:cs/>
        </w:rPr>
        <w:t>มีหนี้สินที่อาจจะเกิดขึ้นจากการที่ธนาคารในประเทศแห่ง</w:t>
      </w:r>
      <w:r w:rsidRPr="001C6A69">
        <w:rPr>
          <w:rFonts w:asciiTheme="majorBidi" w:hAnsiTheme="majorBidi" w:cstheme="majorBidi" w:hint="cs"/>
          <w:spacing w:val="-8"/>
          <w:sz w:val="32"/>
          <w:szCs w:val="32"/>
          <w:cs/>
        </w:rPr>
        <w:t>หนึ่ง</w:t>
      </w:r>
      <w:r w:rsidRPr="001C6A69">
        <w:rPr>
          <w:rFonts w:asciiTheme="majorBidi" w:hAnsiTheme="majorBidi" w:cstheme="majorBidi"/>
          <w:spacing w:val="-8"/>
          <w:sz w:val="32"/>
          <w:szCs w:val="32"/>
          <w:cs/>
        </w:rPr>
        <w:t>ออกหนังสือค้ำประกัน</w:t>
      </w:r>
      <w:r w:rsidRPr="001C6A69">
        <w:rPr>
          <w:rFonts w:asciiTheme="majorBidi" w:hAnsiTheme="majorBidi" w:cstheme="majorBidi" w:hint="cs"/>
          <w:sz w:val="32"/>
          <w:szCs w:val="32"/>
          <w:cs/>
        </w:rPr>
        <w:t xml:space="preserve">สัญญาบริการให้กับบริษัทอื่น </w:t>
      </w:r>
      <w:r w:rsidRPr="001C6A69">
        <w:rPr>
          <w:rFonts w:asciiTheme="majorBidi" w:hAnsiTheme="majorBidi" w:cstheme="majorBidi"/>
          <w:sz w:val="32"/>
          <w:szCs w:val="32"/>
          <w:cs/>
        </w:rPr>
        <w:t xml:space="preserve">เพื่อประโยชน์ทางการค้าเป็นจำนวนเงินรวม </w:t>
      </w:r>
      <w:r w:rsidR="007723A9" w:rsidRPr="0055523E">
        <w:rPr>
          <w:rFonts w:asciiTheme="majorBidi" w:hAnsiTheme="majorBidi"/>
          <w:sz w:val="32"/>
          <w:szCs w:val="32"/>
        </w:rPr>
        <w:t>6.68</w:t>
      </w:r>
      <w:r w:rsidRPr="001C6A69">
        <w:rPr>
          <w:rFonts w:asciiTheme="majorBidi" w:hAnsiTheme="majorBidi"/>
          <w:sz w:val="32"/>
          <w:szCs w:val="32"/>
          <w:cs/>
        </w:rPr>
        <w:t xml:space="preserve"> ล้านบาท</w:t>
      </w:r>
    </w:p>
    <w:p w14:paraId="1AA47D08" w14:textId="77777777" w:rsidR="00CF619E" w:rsidRPr="0055523E" w:rsidRDefault="00CF619E" w:rsidP="005B436E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335D5B39" w14:textId="77777777" w:rsidR="00CF619E" w:rsidRPr="0055523E" w:rsidRDefault="00CF619E" w:rsidP="005B436E">
      <w:pPr>
        <w:tabs>
          <w:tab w:val="left" w:pos="284"/>
        </w:tabs>
        <w:spacing w:line="380" w:lineRule="exact"/>
        <w:ind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5523E">
        <w:rPr>
          <w:rFonts w:asciiTheme="majorBidi" w:hAnsiTheme="majorBidi" w:cstheme="majorBidi"/>
          <w:b/>
          <w:bCs/>
          <w:sz w:val="32"/>
          <w:szCs w:val="32"/>
        </w:rPr>
        <w:t>34</w:t>
      </w:r>
      <w:r w:rsidRPr="0055523E">
        <w:rPr>
          <w:rFonts w:asciiTheme="majorBidi" w:hAnsiTheme="majorBidi"/>
          <w:b/>
          <w:bCs/>
          <w:sz w:val="32"/>
          <w:szCs w:val="32"/>
        </w:rPr>
        <w:t>.</w:t>
      </w:r>
      <w:r w:rsidRPr="0055523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C6A69">
        <w:rPr>
          <w:rFonts w:asciiTheme="majorBidi" w:hAnsiTheme="majorBidi" w:cstheme="majorBidi" w:hint="cs"/>
          <w:b/>
          <w:bCs/>
          <w:sz w:val="32"/>
          <w:szCs w:val="32"/>
          <w:cs/>
        </w:rPr>
        <w:t>อื่น ๆ</w:t>
      </w:r>
    </w:p>
    <w:p w14:paraId="1F815FD8" w14:textId="77777777" w:rsidR="00CF619E" w:rsidRPr="0055523E" w:rsidRDefault="00CF619E" w:rsidP="005B436E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55523E">
        <w:rPr>
          <w:rFonts w:ascii="Angsana New" w:hAnsi="Angsana New"/>
          <w:sz w:val="32"/>
          <w:szCs w:val="32"/>
        </w:rPr>
        <w:t xml:space="preserve">34.1 </w:t>
      </w:r>
      <w:r w:rsidRPr="0055523E">
        <w:rPr>
          <w:rFonts w:ascii="Angsana New" w:hAnsi="Angsana New"/>
          <w:sz w:val="32"/>
          <w:szCs w:val="32"/>
        </w:rPr>
        <w:tab/>
      </w:r>
      <w:r w:rsidRPr="001C6A69">
        <w:rPr>
          <w:rFonts w:ascii="Angsana New" w:hAnsi="Angsana New"/>
          <w:sz w:val="32"/>
          <w:szCs w:val="32"/>
          <w:cs/>
        </w:rPr>
        <w:t xml:space="preserve">ในเดือนพฤษภาคม </w:t>
      </w:r>
      <w:r w:rsidRPr="0055523E">
        <w:rPr>
          <w:rFonts w:ascii="Angsana New" w:hAnsi="Angsana New"/>
          <w:sz w:val="32"/>
          <w:szCs w:val="32"/>
        </w:rPr>
        <w:t xml:space="preserve">2556 </w:t>
      </w:r>
      <w:r w:rsidRPr="001C6A69">
        <w:rPr>
          <w:rFonts w:ascii="Angsana New" w:hAnsi="Angsana New" w:hint="cs"/>
          <w:sz w:val="32"/>
          <w:szCs w:val="32"/>
          <w:cs/>
        </w:rPr>
        <w:t xml:space="preserve">บริษัท พรีเมี่ยม เฟล็กซิเบิ้ล แพคเกจจิ้ง จำกัด (บริษัทย่อย) ได้ซื้อเครื่องจักรจำนวน </w:t>
      </w:r>
      <w:r w:rsidRPr="0055523E">
        <w:rPr>
          <w:rFonts w:ascii="Angsana New" w:hAnsi="Angsana New"/>
          <w:sz w:val="32"/>
          <w:szCs w:val="32"/>
        </w:rPr>
        <w:t>3</w:t>
      </w:r>
      <w:r w:rsidRPr="001C6A69">
        <w:rPr>
          <w:rFonts w:ascii="Angsana New" w:hAnsi="Angsana New" w:hint="cs"/>
          <w:sz w:val="32"/>
          <w:szCs w:val="32"/>
          <w:cs/>
        </w:rPr>
        <w:t xml:space="preserve"> สัญญา จากบริษัท มติมิตร คอร์ปอเรชั่น จำกัด และได้ชดใช้ราคาเป็นเงิน </w:t>
      </w:r>
      <w:r w:rsidRPr="0055523E">
        <w:rPr>
          <w:rFonts w:ascii="Angsana New" w:hAnsi="Angsana New"/>
          <w:sz w:val="32"/>
          <w:szCs w:val="32"/>
        </w:rPr>
        <w:t>14.60</w:t>
      </w:r>
      <w:r w:rsidRPr="001C6A69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1C6A69">
        <w:rPr>
          <w:rFonts w:ascii="Angsana New" w:hAnsi="Angsana New" w:hint="cs"/>
          <w:spacing w:val="-6"/>
          <w:sz w:val="32"/>
          <w:szCs w:val="32"/>
          <w:cs/>
        </w:rPr>
        <w:t xml:space="preserve">โดยมีหลักฐานครบถ้วน เมื่อวันที่ </w:t>
      </w:r>
      <w:r w:rsidRPr="0055523E">
        <w:rPr>
          <w:rFonts w:ascii="Angsana New" w:hAnsi="Angsana New"/>
          <w:spacing w:val="-6"/>
          <w:sz w:val="32"/>
          <w:szCs w:val="32"/>
        </w:rPr>
        <w:t>25</w:t>
      </w:r>
      <w:r w:rsidRPr="001C6A69">
        <w:rPr>
          <w:rFonts w:ascii="Angsana New" w:hAnsi="Angsana New" w:hint="cs"/>
          <w:spacing w:val="-6"/>
          <w:sz w:val="32"/>
          <w:szCs w:val="32"/>
          <w:cs/>
        </w:rPr>
        <w:t xml:space="preserve"> พฤษภาคม </w:t>
      </w:r>
      <w:r w:rsidRPr="0055523E">
        <w:rPr>
          <w:rFonts w:ascii="Angsana New" w:hAnsi="Angsana New"/>
          <w:spacing w:val="-6"/>
          <w:sz w:val="32"/>
          <w:szCs w:val="32"/>
        </w:rPr>
        <w:t>2560</w:t>
      </w:r>
      <w:r w:rsidRPr="001C6A69">
        <w:rPr>
          <w:rFonts w:ascii="Angsana New" w:hAnsi="Angsana New" w:hint="cs"/>
          <w:spacing w:val="-6"/>
          <w:sz w:val="32"/>
          <w:szCs w:val="32"/>
          <w:cs/>
        </w:rPr>
        <w:t xml:space="preserve"> อดีตกรรมการของ บริษัท มติมิตร คอร์ปอเรชั่น จำกัด ท่านหนึ่งกับพวกรวม </w:t>
      </w:r>
      <w:r w:rsidRPr="0055523E">
        <w:rPr>
          <w:rFonts w:ascii="Angsana New" w:hAnsi="Angsana New"/>
          <w:spacing w:val="-6"/>
          <w:sz w:val="32"/>
          <w:szCs w:val="32"/>
        </w:rPr>
        <w:t>17</w:t>
      </w:r>
      <w:r w:rsidRPr="001C6A69">
        <w:rPr>
          <w:rFonts w:ascii="Angsana New" w:hAnsi="Angsana New" w:hint="cs"/>
          <w:spacing w:val="-6"/>
          <w:sz w:val="32"/>
          <w:szCs w:val="32"/>
          <w:cs/>
        </w:rPr>
        <w:t xml:space="preserve"> คน (ซึ่งได้แก่ อดีตผู้ถือหุ้นของบริษัท มติมิตร </w:t>
      </w:r>
      <w:r w:rsidRPr="001C6A69">
        <w:rPr>
          <w:rFonts w:ascii="Angsana New" w:hAnsi="Angsana New" w:hint="cs"/>
          <w:sz w:val="32"/>
          <w:szCs w:val="32"/>
          <w:cs/>
        </w:rPr>
        <w:t xml:space="preserve">คอร์ปอเรชั่น จำกัด) (“โจทก์”) ได้ฟ้องบริษัทและบริษัทย่อยกับพวกรวม </w:t>
      </w:r>
      <w:r w:rsidRPr="0055523E">
        <w:rPr>
          <w:rFonts w:ascii="Angsana New" w:hAnsi="Angsana New"/>
          <w:sz w:val="32"/>
          <w:szCs w:val="32"/>
        </w:rPr>
        <w:t xml:space="preserve">8 </w:t>
      </w:r>
      <w:r w:rsidRPr="001C6A69">
        <w:rPr>
          <w:rFonts w:ascii="Angsana New" w:hAnsi="Angsana New" w:hint="cs"/>
          <w:sz w:val="32"/>
          <w:szCs w:val="32"/>
          <w:cs/>
        </w:rPr>
        <w:t xml:space="preserve">คน (รวมผู้ถือหุ้นรายใหม่ของบริษัท มติมิตร คอร์ปอเรชั่น จำกัด) (“จำเลย”) ว่าโจทก์ยังไม่ได้รับชำระค่าเครื่องจักรและค่าหุ้นสามัญจึงขอเรียกคืนเครื่องจักรและหุ้นสามัญจำนวน </w:t>
      </w:r>
      <w:r w:rsidRPr="0055523E">
        <w:rPr>
          <w:rFonts w:ascii="Angsana New" w:hAnsi="Angsana New"/>
          <w:spacing w:val="-4"/>
          <w:sz w:val="32"/>
          <w:szCs w:val="32"/>
        </w:rPr>
        <w:t xml:space="preserve">173,249 </w:t>
      </w:r>
      <w:r w:rsidRPr="001C6A69">
        <w:rPr>
          <w:rFonts w:ascii="Angsana New" w:hAnsi="Angsana New" w:hint="cs"/>
          <w:spacing w:val="-4"/>
          <w:sz w:val="32"/>
          <w:szCs w:val="32"/>
          <w:cs/>
        </w:rPr>
        <w:t xml:space="preserve">หุ้นของบริษัท มติมิตร คอร์ปอเรชั่น จำกัด หรือให้ใช้ราคาเป็นเงิน </w:t>
      </w:r>
      <w:r w:rsidRPr="0055523E">
        <w:rPr>
          <w:rFonts w:ascii="Angsana New" w:hAnsi="Angsana New"/>
          <w:spacing w:val="-4"/>
          <w:sz w:val="32"/>
          <w:szCs w:val="32"/>
        </w:rPr>
        <w:t>19.10</w:t>
      </w:r>
      <w:r w:rsidRPr="001C6A69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และ </w:t>
      </w:r>
      <w:r w:rsidRPr="0055523E">
        <w:rPr>
          <w:rFonts w:ascii="Angsana New" w:hAnsi="Angsana New"/>
          <w:spacing w:val="-4"/>
          <w:sz w:val="32"/>
          <w:szCs w:val="32"/>
        </w:rPr>
        <w:t>1.73</w:t>
      </w:r>
      <w:r w:rsidRPr="001C6A69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</w:t>
      </w:r>
      <w:r w:rsidRPr="001C6A69">
        <w:rPr>
          <w:rFonts w:ascii="Angsana New" w:hAnsi="Angsana New" w:hint="cs"/>
          <w:sz w:val="32"/>
          <w:szCs w:val="32"/>
          <w:cs/>
        </w:rPr>
        <w:t xml:space="preserve"> ตามลำดับให้โจทก์ </w:t>
      </w:r>
    </w:p>
    <w:p w14:paraId="4146958B" w14:textId="77777777" w:rsidR="00CF619E" w:rsidRPr="0055523E" w:rsidRDefault="00CF619E" w:rsidP="005B436E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1C6A69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Pr="0055523E">
        <w:rPr>
          <w:rFonts w:ascii="Angsana New" w:hAnsi="Angsana New"/>
          <w:spacing w:val="-4"/>
          <w:sz w:val="32"/>
          <w:szCs w:val="32"/>
        </w:rPr>
        <w:t>26</w:t>
      </w:r>
      <w:r w:rsidRPr="001C6A69">
        <w:rPr>
          <w:rFonts w:ascii="Angsana New" w:hAnsi="Angsana New" w:hint="cs"/>
          <w:spacing w:val="-4"/>
          <w:sz w:val="32"/>
          <w:szCs w:val="32"/>
          <w:cs/>
        </w:rPr>
        <w:t xml:space="preserve"> เมษายน </w:t>
      </w:r>
      <w:r w:rsidRPr="0055523E">
        <w:rPr>
          <w:rFonts w:ascii="Angsana New" w:hAnsi="Angsana New"/>
          <w:spacing w:val="-4"/>
          <w:sz w:val="32"/>
          <w:szCs w:val="32"/>
        </w:rPr>
        <w:t>2561</w:t>
      </w:r>
      <w:r w:rsidRPr="001C6A69">
        <w:rPr>
          <w:rFonts w:ascii="Angsana New" w:hAnsi="Angsana New" w:hint="cs"/>
          <w:spacing w:val="-4"/>
          <w:sz w:val="32"/>
          <w:szCs w:val="32"/>
          <w:cs/>
        </w:rPr>
        <w:t xml:space="preserve"> ศาลชั้นต้นได้พิพากษาให้จำเลยทั้ง </w:t>
      </w:r>
      <w:r w:rsidRPr="0055523E">
        <w:rPr>
          <w:rFonts w:ascii="Angsana New" w:hAnsi="Angsana New"/>
          <w:spacing w:val="-4"/>
          <w:sz w:val="32"/>
          <w:szCs w:val="32"/>
        </w:rPr>
        <w:t>8</w:t>
      </w:r>
      <w:r w:rsidRPr="001C6A69">
        <w:rPr>
          <w:rFonts w:ascii="Angsana New" w:hAnsi="Angsana New" w:hint="cs"/>
          <w:spacing w:val="-4"/>
          <w:sz w:val="32"/>
          <w:szCs w:val="32"/>
          <w:cs/>
        </w:rPr>
        <w:t xml:space="preserve"> ร่วมกันชำระเงิน </w:t>
      </w:r>
      <w:r w:rsidRPr="0055523E">
        <w:rPr>
          <w:rFonts w:ascii="Angsana New" w:hAnsi="Angsana New"/>
          <w:spacing w:val="-4"/>
          <w:sz w:val="32"/>
          <w:szCs w:val="32"/>
        </w:rPr>
        <w:t>24.19</w:t>
      </w:r>
      <w:r w:rsidRPr="001C6A69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</w:t>
      </w:r>
      <w:r w:rsidRPr="001C6A69">
        <w:rPr>
          <w:rFonts w:ascii="Angsana New" w:hAnsi="Angsana New" w:hint="cs"/>
          <w:spacing w:val="-2"/>
          <w:sz w:val="32"/>
          <w:szCs w:val="32"/>
          <w:cs/>
        </w:rPr>
        <w:t xml:space="preserve"> พร้อมดอกเบี้ยร้อยละ </w:t>
      </w:r>
      <w:r w:rsidRPr="0055523E">
        <w:rPr>
          <w:rFonts w:ascii="Angsana New" w:hAnsi="Angsana New"/>
          <w:spacing w:val="-2"/>
          <w:sz w:val="32"/>
          <w:szCs w:val="32"/>
        </w:rPr>
        <w:t>7.5</w:t>
      </w:r>
      <w:r w:rsidRPr="001C6A69">
        <w:rPr>
          <w:rFonts w:ascii="Angsana New" w:hAnsi="Angsana New" w:hint="cs"/>
          <w:spacing w:val="-2"/>
          <w:sz w:val="32"/>
          <w:szCs w:val="32"/>
          <w:cs/>
        </w:rPr>
        <w:t xml:space="preserve"> ต่อปี ของเงินต้นนับแต่วันถัดจากวันฟ้อง (ฟ้องวันที่ </w:t>
      </w:r>
      <w:r w:rsidRPr="0055523E">
        <w:rPr>
          <w:rFonts w:ascii="Angsana New" w:hAnsi="Angsana New"/>
          <w:spacing w:val="-2"/>
          <w:sz w:val="32"/>
          <w:szCs w:val="32"/>
        </w:rPr>
        <w:t>25</w:t>
      </w:r>
      <w:r w:rsidRPr="001C6A69">
        <w:rPr>
          <w:rFonts w:ascii="Angsana New" w:hAnsi="Angsana New" w:hint="cs"/>
          <w:spacing w:val="-2"/>
          <w:sz w:val="32"/>
          <w:szCs w:val="32"/>
          <w:cs/>
        </w:rPr>
        <w:t xml:space="preserve"> พฤษภาคม</w:t>
      </w:r>
      <w:r w:rsidRPr="001C6A69">
        <w:rPr>
          <w:rFonts w:ascii="Angsana New" w:hAnsi="Angsana New" w:hint="cs"/>
          <w:sz w:val="32"/>
          <w:szCs w:val="32"/>
          <w:cs/>
        </w:rPr>
        <w:t xml:space="preserve"> </w:t>
      </w:r>
      <w:r w:rsidRPr="0055523E">
        <w:rPr>
          <w:rFonts w:ascii="Angsana New" w:hAnsi="Angsana New"/>
          <w:sz w:val="32"/>
          <w:szCs w:val="32"/>
        </w:rPr>
        <w:t xml:space="preserve">2560) </w:t>
      </w:r>
      <w:r w:rsidRPr="001C6A69">
        <w:rPr>
          <w:rFonts w:ascii="Angsana New" w:hAnsi="Angsana New" w:hint="cs"/>
          <w:sz w:val="32"/>
          <w:szCs w:val="32"/>
          <w:cs/>
        </w:rPr>
        <w:t xml:space="preserve">เป็นต้นไปจนกว่าจะชำระเสร็จแก่โจทก์ทั้ง </w:t>
      </w:r>
      <w:r w:rsidRPr="0055523E">
        <w:rPr>
          <w:rFonts w:ascii="Angsana New" w:hAnsi="Angsana New"/>
          <w:sz w:val="32"/>
          <w:szCs w:val="32"/>
        </w:rPr>
        <w:t xml:space="preserve">17 </w:t>
      </w:r>
      <w:r w:rsidRPr="001C6A69">
        <w:rPr>
          <w:rFonts w:ascii="Angsana New" w:hAnsi="Angsana New" w:hint="cs"/>
          <w:sz w:val="32"/>
          <w:szCs w:val="32"/>
          <w:cs/>
        </w:rPr>
        <w:t xml:space="preserve">กับให้จำเลยทั้ง </w:t>
      </w:r>
      <w:r w:rsidRPr="0055523E">
        <w:rPr>
          <w:rFonts w:ascii="Angsana New" w:hAnsi="Angsana New"/>
          <w:sz w:val="32"/>
          <w:szCs w:val="32"/>
        </w:rPr>
        <w:t>8</w:t>
      </w:r>
      <w:r w:rsidRPr="001C6A69">
        <w:rPr>
          <w:rFonts w:ascii="Angsana New" w:hAnsi="Angsana New" w:hint="cs"/>
          <w:sz w:val="32"/>
          <w:szCs w:val="32"/>
          <w:cs/>
        </w:rPr>
        <w:t xml:space="preserve"> ร่วมกันใช้ค่าฤชาธรรมเนียม</w:t>
      </w:r>
      <w:r w:rsidRPr="001C6A69">
        <w:rPr>
          <w:rFonts w:ascii="Angsana New" w:hAnsi="Angsana New" w:hint="cs"/>
          <w:spacing w:val="-2"/>
          <w:sz w:val="32"/>
          <w:szCs w:val="32"/>
          <w:cs/>
        </w:rPr>
        <w:t xml:space="preserve">แทนโจทก์ โดยกำหนดค่าทนายความ จำนวนเงิน </w:t>
      </w:r>
      <w:r w:rsidRPr="0055523E">
        <w:rPr>
          <w:rFonts w:ascii="Angsana New" w:hAnsi="Angsana New"/>
          <w:spacing w:val="-2"/>
          <w:sz w:val="32"/>
          <w:szCs w:val="32"/>
        </w:rPr>
        <w:t>50,000.00</w:t>
      </w:r>
      <w:r w:rsidRPr="001C6A69">
        <w:rPr>
          <w:rFonts w:ascii="Angsana New" w:hAnsi="Angsana New" w:hint="cs"/>
          <w:spacing w:val="-2"/>
          <w:sz w:val="32"/>
          <w:szCs w:val="32"/>
          <w:cs/>
        </w:rPr>
        <w:t xml:space="preserve"> บาท บริษัทยื่นอุทธรณ์เมื่อวันที่ </w:t>
      </w:r>
      <w:r w:rsidRPr="0055523E">
        <w:rPr>
          <w:rFonts w:ascii="Angsana New" w:hAnsi="Angsana New"/>
          <w:spacing w:val="-2"/>
          <w:sz w:val="32"/>
          <w:szCs w:val="32"/>
        </w:rPr>
        <w:t>9</w:t>
      </w:r>
      <w:r w:rsidRPr="001C6A69">
        <w:rPr>
          <w:rFonts w:ascii="Angsana New" w:hAnsi="Angsana New" w:hint="cs"/>
          <w:spacing w:val="-2"/>
          <w:sz w:val="32"/>
          <w:szCs w:val="32"/>
          <w:cs/>
        </w:rPr>
        <w:t xml:space="preserve"> สิงหาคม </w:t>
      </w:r>
      <w:r w:rsidRPr="0055523E">
        <w:rPr>
          <w:rFonts w:ascii="Angsana New" w:hAnsi="Angsana New"/>
          <w:spacing w:val="-2"/>
          <w:sz w:val="32"/>
          <w:szCs w:val="32"/>
        </w:rPr>
        <w:t xml:space="preserve">2561 </w:t>
      </w:r>
      <w:r w:rsidRPr="001C6A69">
        <w:rPr>
          <w:rFonts w:ascii="Angsana New" w:hAnsi="Angsana New" w:hint="cs"/>
          <w:spacing w:val="-2"/>
          <w:sz w:val="32"/>
          <w:szCs w:val="32"/>
          <w:cs/>
        </w:rPr>
        <w:t xml:space="preserve">และวางเงินประกันต่อศาล จำนวนเงิน </w:t>
      </w:r>
      <w:r w:rsidRPr="0055523E">
        <w:rPr>
          <w:rFonts w:ascii="Angsana New" w:hAnsi="Angsana New"/>
          <w:spacing w:val="-2"/>
          <w:sz w:val="32"/>
          <w:szCs w:val="32"/>
        </w:rPr>
        <w:t xml:space="preserve">0.45 </w:t>
      </w:r>
      <w:r w:rsidRPr="001C6A69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เมื่อวันที่ </w:t>
      </w:r>
      <w:r w:rsidRPr="0055523E">
        <w:rPr>
          <w:rFonts w:ascii="Angsana New" w:hAnsi="Angsana New"/>
          <w:spacing w:val="-2"/>
          <w:sz w:val="32"/>
          <w:szCs w:val="32"/>
        </w:rPr>
        <w:t xml:space="preserve">29 </w:t>
      </w:r>
      <w:r w:rsidRPr="001C6A69">
        <w:rPr>
          <w:rFonts w:ascii="Angsana New" w:hAnsi="Angsana New" w:hint="cs"/>
          <w:spacing w:val="-2"/>
          <w:sz w:val="32"/>
          <w:szCs w:val="32"/>
          <w:cs/>
        </w:rPr>
        <w:t xml:space="preserve">พฤษภาคม </w:t>
      </w:r>
      <w:r w:rsidRPr="0055523E">
        <w:rPr>
          <w:rFonts w:ascii="Angsana New" w:hAnsi="Angsana New"/>
          <w:spacing w:val="-2"/>
          <w:sz w:val="32"/>
          <w:szCs w:val="32"/>
        </w:rPr>
        <w:t>2562</w:t>
      </w:r>
      <w:r w:rsidRPr="001C6A69">
        <w:rPr>
          <w:rFonts w:ascii="Angsana New" w:hAnsi="Angsana New" w:hint="cs"/>
          <w:sz w:val="32"/>
          <w:szCs w:val="32"/>
          <w:cs/>
        </w:rPr>
        <w:t xml:space="preserve"> ศาลอุทธรณ์มีพิพากษายกฟ้อง ค่าฤชาธรรมเนียมทั้งสองศาลให้เป็นพับ </w:t>
      </w:r>
    </w:p>
    <w:p w14:paraId="4BE3D88D" w14:textId="77777777" w:rsidR="00CF619E" w:rsidRPr="0055523E" w:rsidRDefault="00CF619E" w:rsidP="005B436E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1C6A6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5523E">
        <w:rPr>
          <w:rFonts w:ascii="Angsana New" w:hAnsi="Angsana New"/>
          <w:sz w:val="32"/>
          <w:szCs w:val="32"/>
        </w:rPr>
        <w:t xml:space="preserve">22 </w:t>
      </w:r>
      <w:r w:rsidRPr="001C6A69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55523E">
        <w:rPr>
          <w:rFonts w:ascii="Angsana New" w:hAnsi="Angsana New"/>
          <w:sz w:val="32"/>
          <w:szCs w:val="32"/>
        </w:rPr>
        <w:t xml:space="preserve">2562 </w:t>
      </w:r>
      <w:r w:rsidRPr="001C6A69">
        <w:rPr>
          <w:rFonts w:ascii="Angsana New" w:hAnsi="Angsana New" w:hint="cs"/>
          <w:sz w:val="32"/>
          <w:szCs w:val="32"/>
          <w:cs/>
        </w:rPr>
        <w:t xml:space="preserve">ศาลแพ่งส่งคำขอฎีกาของโจทก์ทั้ง </w:t>
      </w:r>
      <w:r w:rsidRPr="0055523E">
        <w:rPr>
          <w:rFonts w:ascii="Angsana New" w:hAnsi="Angsana New"/>
          <w:sz w:val="32"/>
          <w:szCs w:val="32"/>
        </w:rPr>
        <w:t xml:space="preserve">17 </w:t>
      </w:r>
      <w:r w:rsidRPr="001C6A69">
        <w:rPr>
          <w:rFonts w:ascii="Angsana New" w:hAnsi="Angsana New" w:hint="cs"/>
          <w:sz w:val="32"/>
          <w:szCs w:val="32"/>
          <w:cs/>
        </w:rPr>
        <w:t xml:space="preserve">และคำคัดค้านของจำเลยทั้ง </w:t>
      </w:r>
      <w:r w:rsidRPr="0055523E">
        <w:rPr>
          <w:rFonts w:ascii="Angsana New" w:hAnsi="Angsana New"/>
          <w:sz w:val="32"/>
          <w:szCs w:val="32"/>
        </w:rPr>
        <w:t xml:space="preserve">8 </w:t>
      </w:r>
      <w:r w:rsidRPr="001C6A69">
        <w:rPr>
          <w:rFonts w:ascii="Angsana New" w:hAnsi="Angsana New" w:hint="cs"/>
          <w:sz w:val="32"/>
          <w:szCs w:val="32"/>
          <w:cs/>
        </w:rPr>
        <w:t xml:space="preserve">ไปยังศาลฎีกา โดยเมื่อวันที่ </w:t>
      </w:r>
      <w:r w:rsidRPr="0055523E">
        <w:rPr>
          <w:rFonts w:ascii="Angsana New" w:hAnsi="Angsana New"/>
          <w:sz w:val="32"/>
          <w:szCs w:val="32"/>
        </w:rPr>
        <w:t xml:space="preserve">19 </w:t>
      </w:r>
      <w:r w:rsidRPr="001C6A6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55523E">
        <w:rPr>
          <w:rFonts w:ascii="Angsana New" w:hAnsi="Angsana New"/>
          <w:sz w:val="32"/>
          <w:szCs w:val="32"/>
        </w:rPr>
        <w:t xml:space="preserve">2563 </w:t>
      </w:r>
      <w:r w:rsidRPr="001C6A69">
        <w:rPr>
          <w:rFonts w:ascii="Angsana New" w:hAnsi="Angsana New" w:hint="cs"/>
          <w:sz w:val="32"/>
          <w:szCs w:val="32"/>
          <w:cs/>
        </w:rPr>
        <w:t xml:space="preserve">ศาลฎีกาอนุญาตให้โจทก์ทั้ง </w:t>
      </w:r>
      <w:r w:rsidRPr="0055523E">
        <w:rPr>
          <w:rFonts w:ascii="Angsana New" w:hAnsi="Angsana New"/>
          <w:sz w:val="32"/>
          <w:szCs w:val="32"/>
        </w:rPr>
        <w:t xml:space="preserve">17 </w:t>
      </w:r>
      <w:r w:rsidRPr="001C6A69">
        <w:rPr>
          <w:rFonts w:ascii="Angsana New" w:hAnsi="Angsana New" w:hint="cs"/>
          <w:sz w:val="32"/>
          <w:szCs w:val="32"/>
          <w:cs/>
        </w:rPr>
        <w:t xml:space="preserve">ยื่นฎีกา และมีคำสั่งให้จำเลยทั้ง </w:t>
      </w:r>
      <w:r w:rsidRPr="0055523E">
        <w:rPr>
          <w:rFonts w:ascii="Angsana New" w:hAnsi="Angsana New"/>
          <w:sz w:val="32"/>
          <w:szCs w:val="32"/>
        </w:rPr>
        <w:t xml:space="preserve">8 </w:t>
      </w:r>
      <w:r w:rsidRPr="001C6A69">
        <w:rPr>
          <w:rFonts w:ascii="Angsana New" w:hAnsi="Angsana New" w:hint="cs"/>
          <w:sz w:val="32"/>
          <w:szCs w:val="32"/>
          <w:cs/>
        </w:rPr>
        <w:t xml:space="preserve">ยื่นคำแก้ฎีกา และเมื่อวันที่ </w:t>
      </w:r>
      <w:r w:rsidRPr="0055523E">
        <w:rPr>
          <w:rFonts w:ascii="Angsana New" w:hAnsi="Angsana New"/>
          <w:sz w:val="32"/>
          <w:szCs w:val="32"/>
        </w:rPr>
        <w:t>2</w:t>
      </w:r>
      <w:r w:rsidRPr="001C6A69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55523E">
        <w:rPr>
          <w:rFonts w:ascii="Angsana New" w:hAnsi="Angsana New"/>
          <w:sz w:val="32"/>
          <w:szCs w:val="32"/>
        </w:rPr>
        <w:t>2563</w:t>
      </w:r>
      <w:r w:rsidRPr="001C6A69">
        <w:rPr>
          <w:rFonts w:ascii="Angsana New" w:hAnsi="Angsana New" w:hint="cs"/>
          <w:sz w:val="32"/>
          <w:szCs w:val="32"/>
          <w:cs/>
        </w:rPr>
        <w:t xml:space="preserve"> บริษัทได้ยื่นคำแก้ฎีกาซึ่งบริษัทศึกษารายละเอียดกับที่ปรึกษาทางกฎหมายและเชื่อมั่นว่า บริษัทและบริษัทย่อยและพวกได้ซื้อเครื่องจักรและหุ้นสามัญโดยถูกต้องและชำระเงินเรียบร้อยแล้ว </w:t>
      </w:r>
    </w:p>
    <w:p w14:paraId="7EF77801" w14:textId="77777777" w:rsidR="00CF619E" w:rsidRPr="001C6A69" w:rsidRDefault="00CF619E" w:rsidP="005B436E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  <w:r w:rsidRPr="001C6A69">
        <w:rPr>
          <w:rFonts w:ascii="Angsana New" w:hAnsi="Angsana New"/>
          <w:sz w:val="32"/>
          <w:szCs w:val="32"/>
          <w:cs/>
        </w:rPr>
        <w:t xml:space="preserve">วันที่ </w:t>
      </w:r>
      <w:r w:rsidRPr="0055523E">
        <w:rPr>
          <w:rFonts w:ascii="Angsana New" w:hAnsi="Angsana New"/>
          <w:sz w:val="32"/>
          <w:szCs w:val="32"/>
        </w:rPr>
        <w:t xml:space="preserve">15 </w:t>
      </w:r>
      <w:r w:rsidRPr="001C6A69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55523E">
        <w:rPr>
          <w:rFonts w:ascii="Angsana New" w:hAnsi="Angsana New"/>
          <w:sz w:val="32"/>
          <w:szCs w:val="32"/>
        </w:rPr>
        <w:t xml:space="preserve">2564 </w:t>
      </w:r>
      <w:r w:rsidRPr="001C6A69">
        <w:rPr>
          <w:rFonts w:ascii="Angsana New" w:hAnsi="Angsana New"/>
          <w:sz w:val="32"/>
          <w:szCs w:val="32"/>
          <w:cs/>
        </w:rPr>
        <w:t>ศาลฎีกา</w:t>
      </w:r>
      <w:r w:rsidRPr="001C6A69">
        <w:rPr>
          <w:rFonts w:ascii="Angsana New" w:hAnsi="Angsana New" w:hint="cs"/>
          <w:sz w:val="32"/>
          <w:szCs w:val="32"/>
          <w:cs/>
        </w:rPr>
        <w:t>ได้</w:t>
      </w:r>
      <w:r w:rsidRPr="001C6A69">
        <w:rPr>
          <w:rFonts w:ascii="Angsana New" w:hAnsi="Angsana New"/>
          <w:sz w:val="32"/>
          <w:szCs w:val="32"/>
          <w:cs/>
        </w:rPr>
        <w:t>อ่านคำพิพากษา โดยพิพากษายืนตามคำพิพากษาศาลอุทธรณ์</w:t>
      </w:r>
      <w:r w:rsidRPr="001C6A69">
        <w:rPr>
          <w:rFonts w:ascii="Angsana New" w:hAnsi="Angsana New" w:hint="cs"/>
          <w:sz w:val="32"/>
          <w:szCs w:val="32"/>
          <w:cs/>
        </w:rPr>
        <w:t xml:space="preserve"> </w:t>
      </w:r>
      <w:r w:rsidRPr="001C6A69">
        <w:rPr>
          <w:rFonts w:ascii="Angsana New" w:hAnsi="Angsana New"/>
          <w:sz w:val="32"/>
          <w:szCs w:val="32"/>
          <w:cs/>
        </w:rPr>
        <w:t>(ยกฟ้องโจทก์) คดีถึงที่สุดแล้ว</w:t>
      </w:r>
    </w:p>
    <w:p w14:paraId="76C3B5F2" w14:textId="77777777" w:rsidR="00CF619E" w:rsidRPr="0055523E" w:rsidRDefault="00CF619E" w:rsidP="005B436E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37F1A97E" w14:textId="77777777" w:rsidR="005B436E" w:rsidRPr="0055523E" w:rsidRDefault="005B436E">
      <w:pPr>
        <w:rPr>
          <w:rFonts w:asciiTheme="majorBidi" w:hAnsiTheme="majorBidi" w:cstheme="majorBidi"/>
          <w:sz w:val="32"/>
          <w:szCs w:val="32"/>
        </w:rPr>
      </w:pPr>
      <w:r w:rsidRPr="0055523E">
        <w:rPr>
          <w:rFonts w:asciiTheme="majorBidi" w:hAnsiTheme="majorBidi" w:cstheme="majorBidi"/>
          <w:sz w:val="32"/>
          <w:szCs w:val="32"/>
        </w:rPr>
        <w:br w:type="page"/>
      </w:r>
    </w:p>
    <w:p w14:paraId="1EA3496C" w14:textId="4D002316" w:rsidR="001C304A" w:rsidRPr="0055523E" w:rsidRDefault="00CF619E" w:rsidP="006958E0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5523E">
        <w:rPr>
          <w:rFonts w:asciiTheme="majorBidi" w:hAnsiTheme="majorBidi" w:cstheme="majorBidi"/>
          <w:sz w:val="32"/>
          <w:szCs w:val="32"/>
        </w:rPr>
        <w:t xml:space="preserve">34.2 </w:t>
      </w:r>
      <w:r w:rsidRPr="0055523E">
        <w:rPr>
          <w:rFonts w:asciiTheme="majorBidi" w:hAnsiTheme="majorBidi" w:cstheme="majorBidi"/>
          <w:sz w:val="32"/>
          <w:szCs w:val="32"/>
        </w:rPr>
        <w:tab/>
      </w:r>
      <w:r w:rsidRPr="001C6A6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ในปี </w:t>
      </w:r>
      <w:r w:rsidRPr="0055523E">
        <w:rPr>
          <w:rFonts w:asciiTheme="majorBidi" w:hAnsiTheme="majorBidi" w:cstheme="majorBidi" w:hint="cs"/>
          <w:spacing w:val="-4"/>
          <w:sz w:val="32"/>
          <w:szCs w:val="32"/>
        </w:rPr>
        <w:t xml:space="preserve">2564 </w:t>
      </w:r>
      <w:r w:rsidRPr="001C6A6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บริษัท โซลาร์ พีพีเอ็ม จำกัด (บริษัทย่อย) มีคำสั่งให้ลูกจ้างรวม </w:t>
      </w:r>
      <w:r w:rsidRPr="0055523E">
        <w:rPr>
          <w:rFonts w:asciiTheme="majorBidi" w:hAnsiTheme="majorBidi" w:cstheme="majorBidi" w:hint="cs"/>
          <w:spacing w:val="-4"/>
          <w:sz w:val="32"/>
          <w:szCs w:val="32"/>
        </w:rPr>
        <w:t xml:space="preserve">14 </w:t>
      </w:r>
      <w:r w:rsidRPr="001C6A69">
        <w:rPr>
          <w:rFonts w:asciiTheme="majorBidi" w:hAnsiTheme="majorBidi" w:cstheme="majorBidi" w:hint="cs"/>
          <w:spacing w:val="-4"/>
          <w:sz w:val="32"/>
          <w:szCs w:val="32"/>
          <w:cs/>
        </w:rPr>
        <w:t>คน ย้ายไปปฎิบัติหน้าที่</w:t>
      </w:r>
      <w:r w:rsidRPr="001C6A69">
        <w:rPr>
          <w:rFonts w:asciiTheme="majorBidi" w:hAnsiTheme="majorBidi" w:cstheme="majorBidi" w:hint="cs"/>
          <w:sz w:val="32"/>
          <w:szCs w:val="32"/>
          <w:cs/>
        </w:rPr>
        <w:t xml:space="preserve"> ณ สำนักงานสาขาที่ </w:t>
      </w:r>
      <w:r w:rsidRPr="0055523E">
        <w:rPr>
          <w:rFonts w:asciiTheme="majorBidi" w:hAnsiTheme="majorBidi" w:cstheme="majorBidi" w:hint="cs"/>
          <w:sz w:val="32"/>
          <w:szCs w:val="32"/>
        </w:rPr>
        <w:t xml:space="preserve">2 </w:t>
      </w:r>
      <w:r w:rsidRPr="001C6A69">
        <w:rPr>
          <w:rFonts w:asciiTheme="majorBidi" w:hAnsiTheme="majorBidi" w:cstheme="majorBidi" w:hint="cs"/>
          <w:sz w:val="32"/>
          <w:szCs w:val="32"/>
          <w:cs/>
        </w:rPr>
        <w:t xml:space="preserve">โดยจัดรถรับส่งและเพิ่มสวัสดิการให้แก่ลูกจ้าง แต่ลูกจ้างทั้ง </w:t>
      </w:r>
      <w:r w:rsidRPr="0055523E">
        <w:rPr>
          <w:rFonts w:asciiTheme="majorBidi" w:hAnsiTheme="majorBidi" w:cstheme="majorBidi" w:hint="cs"/>
          <w:sz w:val="32"/>
          <w:szCs w:val="32"/>
        </w:rPr>
        <w:t xml:space="preserve">14 </w:t>
      </w:r>
      <w:r w:rsidRPr="001C6A69">
        <w:rPr>
          <w:rFonts w:asciiTheme="majorBidi" w:hAnsiTheme="majorBidi" w:cstheme="majorBidi" w:hint="cs"/>
          <w:sz w:val="32"/>
          <w:szCs w:val="32"/>
          <w:cs/>
        </w:rPr>
        <w:t xml:space="preserve">ไม่ยินยอมไปปฎิบัติหน้าที่ตามคำสั่ง ลูกจ้างทั้ง </w:t>
      </w:r>
      <w:r w:rsidRPr="0055523E">
        <w:rPr>
          <w:rFonts w:asciiTheme="majorBidi" w:hAnsiTheme="majorBidi" w:cstheme="majorBidi" w:hint="cs"/>
          <w:sz w:val="32"/>
          <w:szCs w:val="32"/>
        </w:rPr>
        <w:t xml:space="preserve">14 </w:t>
      </w:r>
      <w:r w:rsidRPr="001C6A69">
        <w:rPr>
          <w:rFonts w:asciiTheme="majorBidi" w:hAnsiTheme="majorBidi" w:cstheme="majorBidi" w:hint="cs"/>
          <w:sz w:val="32"/>
          <w:szCs w:val="32"/>
          <w:cs/>
        </w:rPr>
        <w:t xml:space="preserve">จึงร้องเรียนสำนักงานสวัสดิการและคุ้มครองแรงงานจังหวัดชลบุรี ให้บริษัทย่อยจ่ายค่าจ้างแทนการบอกกล่าวล่วงหน้า และค่าชดเชย เจ้าพนักงานตรวจแรงงานเห็นว่าคำสั่งของบริษัทย่อยเป็นคำสั่งอันชอบด้วยกฎหมายและเป็นธรรม ลูกจ้างทั้ง </w:t>
      </w:r>
      <w:r w:rsidRPr="0055523E">
        <w:rPr>
          <w:rFonts w:asciiTheme="majorBidi" w:hAnsiTheme="majorBidi" w:cstheme="majorBidi" w:hint="cs"/>
          <w:sz w:val="32"/>
          <w:szCs w:val="32"/>
        </w:rPr>
        <w:t xml:space="preserve">14 </w:t>
      </w:r>
      <w:r w:rsidRPr="001C6A69">
        <w:rPr>
          <w:rFonts w:asciiTheme="majorBidi" w:hAnsiTheme="majorBidi" w:cstheme="majorBidi" w:hint="cs"/>
          <w:sz w:val="32"/>
          <w:szCs w:val="32"/>
          <w:cs/>
        </w:rPr>
        <w:t xml:space="preserve">ไม่มีสิทธิได้รับค่าจ้างแทนการบอกกล่าวล่วงหน้า และค่าชดเชย ต่อมาลูกจ้างจำนวน </w:t>
      </w:r>
      <w:r w:rsidRPr="0055523E">
        <w:rPr>
          <w:rFonts w:asciiTheme="majorBidi" w:hAnsiTheme="majorBidi" w:cstheme="majorBidi" w:hint="cs"/>
          <w:sz w:val="32"/>
          <w:szCs w:val="32"/>
        </w:rPr>
        <w:t xml:space="preserve">12 </w:t>
      </w:r>
      <w:r w:rsidRPr="001C6A69">
        <w:rPr>
          <w:rFonts w:asciiTheme="majorBidi" w:hAnsiTheme="majorBidi" w:cstheme="majorBidi" w:hint="cs"/>
          <w:sz w:val="32"/>
          <w:szCs w:val="32"/>
          <w:cs/>
        </w:rPr>
        <w:t xml:space="preserve">คน (โจทก์) ยื่นฟ้องขอให้ศาลแรงงานภาค </w:t>
      </w:r>
      <w:r w:rsidRPr="0055523E">
        <w:rPr>
          <w:rFonts w:asciiTheme="majorBidi" w:hAnsiTheme="majorBidi" w:cstheme="majorBidi" w:hint="cs"/>
          <w:sz w:val="32"/>
          <w:szCs w:val="32"/>
        </w:rPr>
        <w:t xml:space="preserve">2 </w:t>
      </w:r>
      <w:r w:rsidRPr="001C6A69">
        <w:rPr>
          <w:rFonts w:asciiTheme="majorBidi" w:hAnsiTheme="majorBidi" w:cstheme="majorBidi" w:hint="cs"/>
          <w:sz w:val="32"/>
          <w:szCs w:val="32"/>
          <w:cs/>
        </w:rPr>
        <w:t xml:space="preserve">มีคำสั่งเพิกถอนคำสั่งของเจ้าพนักงานตรวจแรงงาน (จำเลยที่ </w:t>
      </w:r>
      <w:r w:rsidRPr="0055523E">
        <w:rPr>
          <w:rFonts w:asciiTheme="majorBidi" w:hAnsiTheme="majorBidi" w:cstheme="majorBidi" w:hint="cs"/>
          <w:sz w:val="32"/>
          <w:szCs w:val="32"/>
        </w:rPr>
        <w:t xml:space="preserve">1) </w:t>
      </w:r>
      <w:r w:rsidRPr="001C6A69">
        <w:rPr>
          <w:rFonts w:asciiTheme="majorBidi" w:hAnsiTheme="majorBidi" w:cstheme="majorBidi" w:hint="cs"/>
          <w:sz w:val="32"/>
          <w:szCs w:val="32"/>
          <w:cs/>
        </w:rPr>
        <w:t>และให้บริษัทย่อย (จำเลยที่</w:t>
      </w:r>
      <w:r w:rsidRPr="0055523E">
        <w:rPr>
          <w:rFonts w:asciiTheme="majorBidi" w:hAnsiTheme="majorBidi" w:cstheme="majorBidi"/>
          <w:sz w:val="32"/>
          <w:szCs w:val="32"/>
        </w:rPr>
        <w:t xml:space="preserve"> </w:t>
      </w:r>
      <w:r w:rsidRPr="0055523E">
        <w:rPr>
          <w:rFonts w:asciiTheme="majorBidi" w:hAnsiTheme="majorBidi" w:cstheme="majorBidi" w:hint="cs"/>
          <w:sz w:val="32"/>
          <w:szCs w:val="32"/>
        </w:rPr>
        <w:t>2)</w:t>
      </w:r>
      <w:r w:rsidRPr="0055523E">
        <w:rPr>
          <w:rFonts w:asciiTheme="majorBidi" w:hAnsiTheme="majorBidi" w:cstheme="majorBidi"/>
          <w:sz w:val="32"/>
          <w:szCs w:val="32"/>
        </w:rPr>
        <w:t xml:space="preserve"> </w:t>
      </w:r>
      <w:r w:rsidRPr="001C6A69">
        <w:rPr>
          <w:rFonts w:asciiTheme="majorBidi" w:hAnsiTheme="majorBidi" w:cstheme="majorBidi" w:hint="cs"/>
          <w:sz w:val="32"/>
          <w:szCs w:val="32"/>
          <w:cs/>
        </w:rPr>
        <w:t xml:space="preserve">จ่ายค่าจ้างแทนการบอกกล่าวล่วงหน้า และค่าชดเชย ทุนทรัพย์ตามฟ้อง </w:t>
      </w:r>
      <w:r w:rsidRPr="0055523E">
        <w:rPr>
          <w:rFonts w:asciiTheme="majorBidi" w:hAnsiTheme="majorBidi" w:cstheme="majorBidi" w:hint="cs"/>
          <w:sz w:val="32"/>
          <w:szCs w:val="32"/>
        </w:rPr>
        <w:t xml:space="preserve">0.67 </w:t>
      </w:r>
      <w:r w:rsidRPr="001C6A69">
        <w:rPr>
          <w:rFonts w:asciiTheme="majorBidi" w:hAnsiTheme="majorBidi" w:cstheme="majorBidi" w:hint="cs"/>
          <w:sz w:val="32"/>
          <w:szCs w:val="32"/>
          <w:cs/>
        </w:rPr>
        <w:t xml:space="preserve">ล้านบาท คดีดังกล่าว ศาลแรงงานภาค </w:t>
      </w:r>
      <w:r w:rsidRPr="0055523E">
        <w:rPr>
          <w:rFonts w:asciiTheme="majorBidi" w:hAnsiTheme="majorBidi" w:cstheme="majorBidi" w:hint="cs"/>
          <w:sz w:val="32"/>
          <w:szCs w:val="32"/>
        </w:rPr>
        <w:t xml:space="preserve">2 </w:t>
      </w:r>
      <w:r w:rsidRPr="001C6A69">
        <w:rPr>
          <w:rFonts w:asciiTheme="majorBidi" w:hAnsiTheme="majorBidi" w:cstheme="majorBidi" w:hint="cs"/>
          <w:sz w:val="32"/>
          <w:szCs w:val="32"/>
          <w:cs/>
        </w:rPr>
        <w:t>นัดสืบพยาน</w:t>
      </w:r>
      <w:r w:rsidR="00B87187" w:rsidRPr="001C6A69">
        <w:rPr>
          <w:rFonts w:asciiTheme="majorBidi" w:hAnsiTheme="majorBidi" w:cstheme="majorBidi" w:hint="cs"/>
          <w:sz w:val="32"/>
          <w:szCs w:val="32"/>
          <w:cs/>
        </w:rPr>
        <w:t>โจทก์และจำเลย</w:t>
      </w:r>
      <w:r w:rsidRPr="001C6A69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6D79D5" w:rsidRPr="0055523E">
        <w:rPr>
          <w:rFonts w:asciiTheme="majorBidi" w:hAnsiTheme="majorBidi" w:cstheme="majorBidi"/>
          <w:sz w:val="32"/>
          <w:szCs w:val="32"/>
        </w:rPr>
        <w:t xml:space="preserve">28 </w:t>
      </w:r>
      <w:r w:rsidR="006D79D5" w:rsidRPr="001C6A69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="006D79D5" w:rsidRPr="0055523E">
        <w:rPr>
          <w:rFonts w:asciiTheme="majorBidi" w:hAnsiTheme="majorBidi" w:cstheme="majorBidi"/>
          <w:sz w:val="32"/>
          <w:szCs w:val="32"/>
        </w:rPr>
        <w:t>2565</w:t>
      </w:r>
      <w:r w:rsidRPr="0055523E">
        <w:rPr>
          <w:rFonts w:asciiTheme="majorBidi" w:hAnsiTheme="majorBidi" w:cstheme="majorBidi" w:hint="cs"/>
          <w:sz w:val="32"/>
          <w:szCs w:val="32"/>
        </w:rPr>
        <w:t xml:space="preserve"> </w:t>
      </w:r>
    </w:p>
    <w:p w14:paraId="194ED471" w14:textId="77777777" w:rsidR="005B436E" w:rsidRPr="0055523E" w:rsidRDefault="005B436E" w:rsidP="006958E0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2C3A860" w14:textId="77777777" w:rsidR="00CF619E" w:rsidRPr="0055523E" w:rsidRDefault="00CF619E" w:rsidP="006958E0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3A7F7A">
        <w:rPr>
          <w:rFonts w:asciiTheme="majorBidi" w:hAnsiTheme="majorBidi" w:cstheme="majorBidi" w:hint="cs"/>
          <w:b/>
          <w:bCs/>
          <w:sz w:val="32"/>
          <w:szCs w:val="32"/>
        </w:rPr>
        <w:t>35</w:t>
      </w:r>
      <w:r w:rsidRPr="0055523E">
        <w:rPr>
          <w:rFonts w:asciiTheme="majorBidi" w:hAnsiTheme="majorBidi"/>
          <w:b/>
          <w:bCs/>
          <w:sz w:val="32"/>
          <w:szCs w:val="32"/>
        </w:rPr>
        <w:t>.</w:t>
      </w:r>
      <w:r w:rsidRPr="0055523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C6A69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การจัดประเภทรายการใหม่</w:t>
      </w:r>
    </w:p>
    <w:p w14:paraId="771F14FB" w14:textId="77777777" w:rsidR="00CF619E" w:rsidRPr="001C6A69" w:rsidRDefault="00CF619E" w:rsidP="006958E0">
      <w:pPr>
        <w:tabs>
          <w:tab w:val="left" w:pos="540"/>
        </w:tabs>
        <w:spacing w:line="380" w:lineRule="exact"/>
        <w:ind w:left="284" w:right="28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5523E">
        <w:rPr>
          <w:rFonts w:asciiTheme="majorBidi" w:hAnsiTheme="majorBidi" w:cstheme="majorBidi"/>
          <w:spacing w:val="-2"/>
          <w:sz w:val="32"/>
          <w:szCs w:val="32"/>
          <w:cs/>
        </w:rPr>
        <w:t>บริษัทและบริษัทย่อยได้จัดประเภทรายการใหม่ของรายการในงบการเงิน</w:t>
      </w:r>
      <w:r w:rsidRPr="0055523E">
        <w:rPr>
          <w:rFonts w:asciiTheme="majorBidi" w:hAnsiTheme="majorBidi" w:cstheme="majorBidi" w:hint="cs"/>
          <w:spacing w:val="-2"/>
          <w:sz w:val="32"/>
          <w:szCs w:val="32"/>
          <w:cs/>
        </w:rPr>
        <w:t>ปี</w:t>
      </w:r>
      <w:r w:rsidRPr="0055523E">
        <w:rPr>
          <w:rFonts w:asciiTheme="majorBidi" w:hAnsiTheme="majorBidi"/>
          <w:spacing w:val="-2"/>
          <w:sz w:val="32"/>
          <w:szCs w:val="32"/>
        </w:rPr>
        <w:t xml:space="preserve"> </w:t>
      </w:r>
      <w:r w:rsidRPr="0055523E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1C6A69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เพื่อให้สอดคล้องกับการจัดประเภทรายการบัญชีในปีปัจจุบัน โดยไม่มีผลกระทบต่อกำไร (ขาดทุน) หรือส่วน</w:t>
      </w:r>
      <w:r w:rsidRPr="001C6A69">
        <w:rPr>
          <w:rFonts w:asciiTheme="majorBidi" w:hAnsiTheme="majorBidi" w:cstheme="majorBidi" w:hint="cs"/>
          <w:sz w:val="32"/>
          <w:szCs w:val="32"/>
          <w:cs/>
        </w:rPr>
        <w:t>ของผู้ถือหุ้นตามที่ได้รายงานไว้</w:t>
      </w:r>
      <w:r w:rsidRPr="001C6A69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8999" w:type="dxa"/>
        <w:tblInd w:w="312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211"/>
        <w:gridCol w:w="1020"/>
        <w:gridCol w:w="134"/>
        <w:gridCol w:w="1020"/>
        <w:gridCol w:w="134"/>
        <w:gridCol w:w="1020"/>
        <w:gridCol w:w="134"/>
        <w:gridCol w:w="1020"/>
        <w:gridCol w:w="138"/>
        <w:gridCol w:w="1016"/>
        <w:gridCol w:w="134"/>
        <w:gridCol w:w="1018"/>
      </w:tblGrid>
      <w:tr w:rsidR="00CF619E" w:rsidRPr="0055523E" w14:paraId="196CD9F6" w14:textId="77777777" w:rsidTr="002218D6">
        <w:tc>
          <w:tcPr>
            <w:tcW w:w="2211" w:type="dxa"/>
            <w:shd w:val="clear" w:color="auto" w:fill="auto"/>
          </w:tcPr>
          <w:p w14:paraId="7E74E488" w14:textId="77777777" w:rsidR="00CF619E" w:rsidRPr="0055523E" w:rsidRDefault="00CF619E" w:rsidP="0072141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788" w:type="dxa"/>
            <w:gridSpan w:val="11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5701F47" w14:textId="77777777" w:rsidR="00CF619E" w:rsidRPr="001C6A69" w:rsidRDefault="00CF619E" w:rsidP="0072141E">
            <w:pPr>
              <w:widowControl w:val="0"/>
              <w:tabs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tr w:rsidR="00CF619E" w:rsidRPr="0055523E" w14:paraId="59E8033F" w14:textId="77777777" w:rsidTr="002218D6">
        <w:tc>
          <w:tcPr>
            <w:tcW w:w="2211" w:type="dxa"/>
            <w:shd w:val="clear" w:color="auto" w:fill="auto"/>
          </w:tcPr>
          <w:p w14:paraId="7FF26CCF" w14:textId="77777777" w:rsidR="00CF619E" w:rsidRPr="0055523E" w:rsidRDefault="00CF619E" w:rsidP="0072141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28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245351E" w14:textId="77777777" w:rsidR="00CF619E" w:rsidRPr="001C6A69" w:rsidRDefault="00CF619E" w:rsidP="0072141E">
            <w:pPr>
              <w:widowControl w:val="0"/>
              <w:tabs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C6A69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04137361" w14:textId="77777777" w:rsidR="00CF619E" w:rsidRPr="0055523E" w:rsidRDefault="00CF619E" w:rsidP="0072141E">
            <w:pPr>
              <w:widowControl w:val="0"/>
              <w:tabs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326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93DFB8B" w14:textId="77777777" w:rsidR="00CF619E" w:rsidRPr="001C6A69" w:rsidRDefault="00CF619E" w:rsidP="0072141E">
            <w:pPr>
              <w:widowControl w:val="0"/>
              <w:tabs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C6A69">
              <w:rPr>
                <w:rFonts w:asciiTheme="majorBidi" w:hAnsiTheme="majorBidi" w:cstheme="majorBidi"/>
                <w:b/>
                <w:spacing w:val="-4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F619E" w:rsidRPr="0055523E" w14:paraId="37513709" w14:textId="77777777" w:rsidTr="00820026">
        <w:tc>
          <w:tcPr>
            <w:tcW w:w="2211" w:type="dxa"/>
            <w:shd w:val="clear" w:color="auto" w:fill="auto"/>
          </w:tcPr>
          <w:p w14:paraId="34D17C8D" w14:textId="77777777" w:rsidR="00CF619E" w:rsidRPr="0055523E" w:rsidRDefault="00CF619E" w:rsidP="0072141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63A3FFF1" w14:textId="77777777" w:rsidR="00CF619E" w:rsidRPr="0055523E" w:rsidRDefault="00CF619E" w:rsidP="0072141E">
            <w:pPr>
              <w:widowControl w:val="0"/>
              <w:tabs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C6A69">
              <w:rPr>
                <w:rFonts w:asciiTheme="majorBidi" w:hAnsiTheme="majorBidi" w:cstheme="majorBidi"/>
                <w:sz w:val="20"/>
                <w:szCs w:val="20"/>
                <w:cs/>
              </w:rPr>
              <w:t>ก่อนจัด</w:t>
            </w:r>
          </w:p>
          <w:p w14:paraId="259EAEC6" w14:textId="77777777" w:rsidR="00CF619E" w:rsidRPr="0055523E" w:rsidRDefault="00CF619E" w:rsidP="0072141E">
            <w:pPr>
              <w:widowControl w:val="0"/>
              <w:tabs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C6A69">
              <w:rPr>
                <w:rFonts w:asciiTheme="majorBidi" w:hAnsiTheme="majorBidi" w:cstheme="majorBidi"/>
                <w:sz w:val="20"/>
                <w:szCs w:val="20"/>
                <w:cs/>
              </w:rPr>
              <w:t>ประเภทใหม่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A39CD3" w14:textId="77777777" w:rsidR="00CF619E" w:rsidRPr="0055523E" w:rsidRDefault="00CF619E" w:rsidP="0072141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46C41BA6" w14:textId="77777777" w:rsidR="00CF619E" w:rsidRPr="0055523E" w:rsidRDefault="00CF619E" w:rsidP="0072141E">
            <w:pPr>
              <w:widowControl w:val="0"/>
              <w:tabs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C6A69">
              <w:rPr>
                <w:rFonts w:asciiTheme="majorBidi" w:hAnsiTheme="majorBidi" w:cstheme="majorBidi"/>
                <w:sz w:val="20"/>
                <w:szCs w:val="20"/>
                <w:cs/>
              </w:rPr>
              <w:t>จัดประเภทใหม่</w:t>
            </w:r>
          </w:p>
          <w:p w14:paraId="6C6596B4" w14:textId="77777777" w:rsidR="00CF619E" w:rsidRPr="0055523E" w:rsidRDefault="00CF619E" w:rsidP="0072141E">
            <w:pPr>
              <w:widowControl w:val="0"/>
              <w:tabs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C6A69">
              <w:rPr>
                <w:rFonts w:asciiTheme="majorBidi" w:hAnsiTheme="majorBidi" w:cstheme="majorBidi"/>
                <w:sz w:val="20"/>
                <w:szCs w:val="20"/>
                <w:cs/>
              </w:rPr>
              <w:t>เพิ่มขึ้น (ลดลง)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536AB5" w14:textId="77777777" w:rsidR="00CF619E" w:rsidRPr="0055523E" w:rsidRDefault="00CF619E" w:rsidP="0072141E">
            <w:pPr>
              <w:widowControl w:val="0"/>
              <w:tabs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6B316A35" w14:textId="77777777" w:rsidR="00CF619E" w:rsidRPr="0055523E" w:rsidRDefault="00CF619E" w:rsidP="0072141E">
            <w:pPr>
              <w:widowControl w:val="0"/>
              <w:tabs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C6A69">
              <w:rPr>
                <w:rFonts w:asciiTheme="majorBidi" w:hAnsiTheme="majorBidi" w:cstheme="majorBidi"/>
                <w:sz w:val="20"/>
                <w:szCs w:val="20"/>
                <w:cs/>
              </w:rPr>
              <w:t>หลังจัด</w:t>
            </w:r>
          </w:p>
          <w:p w14:paraId="61C465E4" w14:textId="77777777" w:rsidR="00CF619E" w:rsidRPr="0055523E" w:rsidRDefault="00CF619E" w:rsidP="0072141E">
            <w:pPr>
              <w:widowControl w:val="0"/>
              <w:tabs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C6A69">
              <w:rPr>
                <w:rFonts w:asciiTheme="majorBidi" w:hAnsiTheme="majorBidi" w:cstheme="majorBidi"/>
                <w:sz w:val="20"/>
                <w:szCs w:val="20"/>
                <w:cs/>
              </w:rPr>
              <w:t>ประเภทใหม่</w:t>
            </w:r>
          </w:p>
        </w:tc>
        <w:tc>
          <w:tcPr>
            <w:tcW w:w="134" w:type="dxa"/>
            <w:shd w:val="clear" w:color="auto" w:fill="auto"/>
          </w:tcPr>
          <w:p w14:paraId="4685D8BC" w14:textId="77777777" w:rsidR="00CF619E" w:rsidRPr="0055523E" w:rsidRDefault="00CF619E" w:rsidP="0072141E">
            <w:pPr>
              <w:widowControl w:val="0"/>
              <w:tabs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7D87645" w14:textId="77777777" w:rsidR="00CF619E" w:rsidRPr="001C6A69" w:rsidRDefault="00CF619E" w:rsidP="0072141E">
            <w:pPr>
              <w:widowControl w:val="0"/>
              <w:tabs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C6A69">
              <w:rPr>
                <w:rFonts w:asciiTheme="majorBidi" w:hAnsiTheme="majorBidi" w:cstheme="majorBidi"/>
                <w:sz w:val="20"/>
                <w:szCs w:val="20"/>
                <w:cs/>
              </w:rPr>
              <w:t>ก่อนจัด</w:t>
            </w:r>
          </w:p>
          <w:p w14:paraId="663E03F7" w14:textId="77777777" w:rsidR="00CF619E" w:rsidRPr="0055523E" w:rsidRDefault="00CF619E" w:rsidP="0072141E">
            <w:pPr>
              <w:widowControl w:val="0"/>
              <w:tabs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C6A69">
              <w:rPr>
                <w:rFonts w:asciiTheme="majorBidi" w:hAnsiTheme="majorBidi" w:cstheme="majorBidi"/>
                <w:sz w:val="20"/>
                <w:szCs w:val="20"/>
                <w:cs/>
              </w:rPr>
              <w:t>ประเภทใหม่</w:t>
            </w:r>
          </w:p>
        </w:tc>
        <w:tc>
          <w:tcPr>
            <w:tcW w:w="13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2AFED5" w14:textId="77777777" w:rsidR="00CF619E" w:rsidRPr="0055523E" w:rsidRDefault="00CF619E" w:rsidP="0072141E">
            <w:pPr>
              <w:widowControl w:val="0"/>
              <w:tabs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07F24FF" w14:textId="77777777" w:rsidR="00CF619E" w:rsidRPr="0055523E" w:rsidRDefault="00CF619E" w:rsidP="0072141E">
            <w:pPr>
              <w:widowControl w:val="0"/>
              <w:tabs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C6A69">
              <w:rPr>
                <w:rFonts w:asciiTheme="majorBidi" w:hAnsiTheme="majorBidi" w:cstheme="majorBidi"/>
                <w:sz w:val="20"/>
                <w:szCs w:val="20"/>
                <w:cs/>
              </w:rPr>
              <w:t>จัดประเภทใหม่</w:t>
            </w:r>
          </w:p>
          <w:p w14:paraId="18BB089B" w14:textId="77777777" w:rsidR="00CF619E" w:rsidRPr="0055523E" w:rsidRDefault="00CF619E" w:rsidP="0072141E">
            <w:pPr>
              <w:widowControl w:val="0"/>
              <w:tabs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C6A69">
              <w:rPr>
                <w:rFonts w:asciiTheme="majorBidi" w:hAnsiTheme="majorBidi" w:cstheme="majorBidi"/>
                <w:sz w:val="20"/>
                <w:szCs w:val="20"/>
                <w:cs/>
              </w:rPr>
              <w:t>เพิ่มขึ้น (ลดลง)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45DE1A" w14:textId="77777777" w:rsidR="00CF619E" w:rsidRPr="0055523E" w:rsidRDefault="00CF619E" w:rsidP="0072141E">
            <w:pPr>
              <w:widowControl w:val="0"/>
              <w:tabs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45666356" w14:textId="77777777" w:rsidR="00CF619E" w:rsidRPr="0055523E" w:rsidRDefault="00CF619E" w:rsidP="0072141E">
            <w:pPr>
              <w:widowControl w:val="0"/>
              <w:tabs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C6A69">
              <w:rPr>
                <w:rFonts w:asciiTheme="majorBidi" w:hAnsiTheme="majorBidi" w:cstheme="majorBidi"/>
                <w:sz w:val="20"/>
                <w:szCs w:val="20"/>
                <w:cs/>
              </w:rPr>
              <w:t>หลังจัด</w:t>
            </w:r>
          </w:p>
          <w:p w14:paraId="03FDB68F" w14:textId="77777777" w:rsidR="00CF619E" w:rsidRPr="0055523E" w:rsidRDefault="00CF619E" w:rsidP="0072141E">
            <w:pPr>
              <w:widowControl w:val="0"/>
              <w:tabs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C6A69">
              <w:rPr>
                <w:rFonts w:asciiTheme="majorBidi" w:hAnsiTheme="majorBidi" w:cstheme="majorBidi"/>
                <w:sz w:val="20"/>
                <w:szCs w:val="20"/>
                <w:cs/>
              </w:rPr>
              <w:t>ประเภทใหม่</w:t>
            </w:r>
          </w:p>
        </w:tc>
      </w:tr>
      <w:tr w:rsidR="00CF619E" w:rsidRPr="0055523E" w14:paraId="5028EAA2" w14:textId="77777777" w:rsidTr="00820026">
        <w:tc>
          <w:tcPr>
            <w:tcW w:w="2211" w:type="dxa"/>
            <w:shd w:val="clear" w:color="auto" w:fill="auto"/>
            <w:hideMark/>
          </w:tcPr>
          <w:p w14:paraId="41B918C1" w14:textId="77777777" w:rsidR="00CF619E" w:rsidRPr="0055523E" w:rsidRDefault="00CF619E" w:rsidP="0072141E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1C6A69">
              <w:rPr>
                <w:rFonts w:asciiTheme="majorBidi" w:hAnsiTheme="majorBidi" w:hint="cs"/>
                <w:b/>
                <w:bCs/>
                <w:sz w:val="20"/>
                <w:szCs w:val="20"/>
                <w:u w:val="single"/>
                <w:cs/>
              </w:rPr>
              <w:t>งบแสดงฐานะการเงิน</w:t>
            </w:r>
          </w:p>
        </w:tc>
        <w:tc>
          <w:tcPr>
            <w:tcW w:w="1020" w:type="dxa"/>
            <w:shd w:val="clear" w:color="auto" w:fill="auto"/>
          </w:tcPr>
          <w:p w14:paraId="74F77EB3" w14:textId="77777777" w:rsidR="00CF619E" w:rsidRPr="001C6A69" w:rsidRDefault="00CF619E" w:rsidP="0072141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55C48A05" w14:textId="77777777" w:rsidR="00CF619E" w:rsidRPr="0055523E" w:rsidRDefault="00CF619E" w:rsidP="0072141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</w:tcPr>
          <w:p w14:paraId="6FEFB85B" w14:textId="77777777" w:rsidR="00CF619E" w:rsidRPr="0055523E" w:rsidRDefault="00CF619E" w:rsidP="0072141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5A807364" w14:textId="77777777" w:rsidR="00CF619E" w:rsidRPr="0055523E" w:rsidRDefault="00CF619E" w:rsidP="0072141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</w:tcPr>
          <w:p w14:paraId="0CD7B8BF" w14:textId="77777777" w:rsidR="00CF619E" w:rsidRPr="0055523E" w:rsidRDefault="00CF619E" w:rsidP="0072141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4AD71CB3" w14:textId="77777777" w:rsidR="00CF619E" w:rsidRPr="0055523E" w:rsidRDefault="00CF619E" w:rsidP="0072141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</w:tcPr>
          <w:p w14:paraId="3974EA66" w14:textId="77777777" w:rsidR="00CF619E" w:rsidRPr="0055523E" w:rsidRDefault="00CF619E" w:rsidP="0072141E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8" w:type="dxa"/>
            <w:shd w:val="clear" w:color="auto" w:fill="auto"/>
          </w:tcPr>
          <w:p w14:paraId="5551300F" w14:textId="77777777" w:rsidR="00CF619E" w:rsidRPr="0055523E" w:rsidRDefault="00CF619E" w:rsidP="0072141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6" w:type="dxa"/>
            <w:shd w:val="clear" w:color="auto" w:fill="auto"/>
          </w:tcPr>
          <w:p w14:paraId="26AD8398" w14:textId="77777777" w:rsidR="00CF619E" w:rsidRPr="0055523E" w:rsidRDefault="00CF619E" w:rsidP="0072141E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699E3762" w14:textId="77777777" w:rsidR="00CF619E" w:rsidRPr="001C6A69" w:rsidRDefault="00CF619E" w:rsidP="0072141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18" w:type="dxa"/>
            <w:shd w:val="clear" w:color="auto" w:fill="auto"/>
          </w:tcPr>
          <w:p w14:paraId="75BF8A48" w14:textId="77777777" w:rsidR="00CF619E" w:rsidRPr="0055523E" w:rsidRDefault="00CF619E" w:rsidP="0072141E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F619E" w:rsidRPr="0055523E" w14:paraId="550AEDB0" w14:textId="77777777" w:rsidTr="00820026">
        <w:tc>
          <w:tcPr>
            <w:tcW w:w="2211" w:type="dxa"/>
            <w:shd w:val="clear" w:color="auto" w:fill="auto"/>
            <w:hideMark/>
          </w:tcPr>
          <w:p w14:paraId="4CBE3A11" w14:textId="77777777" w:rsidR="00CF619E" w:rsidRPr="001C6A69" w:rsidRDefault="00CF619E" w:rsidP="0072141E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</w:pPr>
            <w:r w:rsidRPr="001C6A69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Pr="0055523E">
              <w:rPr>
                <w:rFonts w:asciiTheme="majorBidi" w:hAnsiTheme="majorBidi"/>
                <w:b/>
                <w:bCs/>
                <w:sz w:val="20"/>
                <w:szCs w:val="20"/>
              </w:rPr>
              <w:t>31</w:t>
            </w:r>
            <w:r w:rsidRPr="001C6A69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Pr="0055523E">
              <w:rPr>
                <w:rFonts w:asciiTheme="majorBidi" w:hAnsiTheme="majorBidi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1020" w:type="dxa"/>
            <w:shd w:val="clear" w:color="auto" w:fill="auto"/>
          </w:tcPr>
          <w:p w14:paraId="38C689A0" w14:textId="77777777" w:rsidR="00CF619E" w:rsidRPr="0055523E" w:rsidRDefault="00CF619E" w:rsidP="0072141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339A84BC" w14:textId="77777777" w:rsidR="00CF619E" w:rsidRPr="0055523E" w:rsidRDefault="00CF619E" w:rsidP="0072141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</w:tcPr>
          <w:p w14:paraId="49E2F052" w14:textId="77777777" w:rsidR="00CF619E" w:rsidRPr="001C6A69" w:rsidRDefault="00CF619E" w:rsidP="0072141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222A5355" w14:textId="77777777" w:rsidR="00CF619E" w:rsidRPr="0055523E" w:rsidRDefault="00CF619E" w:rsidP="0072141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</w:tcPr>
          <w:p w14:paraId="4CCB99AD" w14:textId="77777777" w:rsidR="00CF619E" w:rsidRPr="001C6A69" w:rsidRDefault="00CF619E" w:rsidP="0072141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39D36BB9" w14:textId="77777777" w:rsidR="00CF619E" w:rsidRPr="0055523E" w:rsidRDefault="00CF619E" w:rsidP="0072141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</w:tcPr>
          <w:p w14:paraId="7ED864EE" w14:textId="77777777" w:rsidR="00CF619E" w:rsidRPr="0055523E" w:rsidRDefault="00CF619E" w:rsidP="0072141E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8" w:type="dxa"/>
            <w:shd w:val="clear" w:color="auto" w:fill="auto"/>
          </w:tcPr>
          <w:p w14:paraId="4EA4FEAA" w14:textId="77777777" w:rsidR="00CF619E" w:rsidRPr="0055523E" w:rsidRDefault="00CF619E" w:rsidP="0072141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6" w:type="dxa"/>
            <w:shd w:val="clear" w:color="auto" w:fill="auto"/>
          </w:tcPr>
          <w:p w14:paraId="2ACA9182" w14:textId="77777777" w:rsidR="00CF619E" w:rsidRPr="001C6A69" w:rsidRDefault="00CF619E" w:rsidP="0072141E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383CE239" w14:textId="77777777" w:rsidR="00CF619E" w:rsidRPr="0055523E" w:rsidRDefault="00CF619E" w:rsidP="0072141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8" w:type="dxa"/>
            <w:shd w:val="clear" w:color="auto" w:fill="auto"/>
          </w:tcPr>
          <w:p w14:paraId="12BF6ED0" w14:textId="77777777" w:rsidR="00CF619E" w:rsidRPr="001C6A69" w:rsidRDefault="00CF619E" w:rsidP="0072141E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CF619E" w:rsidRPr="0055523E" w14:paraId="71423342" w14:textId="77777777" w:rsidTr="00820026">
        <w:tc>
          <w:tcPr>
            <w:tcW w:w="2211" w:type="dxa"/>
            <w:shd w:val="clear" w:color="auto" w:fill="auto"/>
          </w:tcPr>
          <w:p w14:paraId="1F4D67C2" w14:textId="77777777" w:rsidR="00CF619E" w:rsidRPr="0055523E" w:rsidRDefault="00CF619E" w:rsidP="0072141E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rPr>
                <w:rFonts w:asciiTheme="majorBidi" w:hAnsiTheme="majorBidi"/>
                <w:sz w:val="20"/>
                <w:szCs w:val="20"/>
              </w:rPr>
            </w:pPr>
            <w:r w:rsidRPr="001C6A69">
              <w:rPr>
                <w:sz w:val="20"/>
                <w:szCs w:val="2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20" w:type="dxa"/>
            <w:shd w:val="clear" w:color="auto" w:fill="auto"/>
          </w:tcPr>
          <w:p w14:paraId="779249C0" w14:textId="30858855" w:rsidR="00CF619E" w:rsidRPr="001C6A69" w:rsidRDefault="00B328BB" w:rsidP="005B436E">
            <w:pPr>
              <w:pStyle w:val="BlockText"/>
              <w:tabs>
                <w:tab w:val="left" w:pos="6804"/>
              </w:tabs>
              <w:spacing w:before="0" w:line="280" w:lineRule="exact"/>
              <w:ind w:left="0" w:right="28" w:hanging="57"/>
              <w:jc w:val="right"/>
              <w:rPr>
                <w:rFonts w:asciiTheme="majorBidi" w:hAnsiTheme="majorBidi"/>
                <w:sz w:val="20"/>
                <w:cs/>
                <w:lang w:val="en-US"/>
              </w:rPr>
            </w:pPr>
            <w:r w:rsidRPr="0055523E">
              <w:rPr>
                <w:rFonts w:asciiTheme="majorBidi" w:hAnsiTheme="majorBidi"/>
                <w:sz w:val="20"/>
              </w:rPr>
              <w:t>312,</w:t>
            </w:r>
            <w:r w:rsidRPr="0055523E">
              <w:rPr>
                <w:rFonts w:asciiTheme="majorBidi" w:hAnsiTheme="majorBidi" w:cstheme="majorBidi"/>
                <w:sz w:val="20"/>
              </w:rPr>
              <w:t>261</w:t>
            </w:r>
            <w:r w:rsidRPr="0055523E">
              <w:rPr>
                <w:rFonts w:asciiTheme="majorBidi" w:hAnsiTheme="majorBidi"/>
                <w:sz w:val="20"/>
              </w:rPr>
              <w:t>,139.14</w:t>
            </w:r>
          </w:p>
        </w:tc>
        <w:tc>
          <w:tcPr>
            <w:tcW w:w="134" w:type="dxa"/>
            <w:shd w:val="clear" w:color="auto" w:fill="auto"/>
          </w:tcPr>
          <w:p w14:paraId="42244781" w14:textId="77777777" w:rsidR="00CF619E" w:rsidRPr="0055523E" w:rsidRDefault="00CF619E" w:rsidP="0072141E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contextualSpacing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</w:tcPr>
          <w:p w14:paraId="04D80A57" w14:textId="10C01486" w:rsidR="00CF619E" w:rsidRPr="0055523E" w:rsidRDefault="00CF619E" w:rsidP="00D16F5A">
            <w:pPr>
              <w:pStyle w:val="BlockText"/>
              <w:tabs>
                <w:tab w:val="left" w:pos="6804"/>
              </w:tabs>
              <w:spacing w:before="0" w:line="280" w:lineRule="exact"/>
              <w:ind w:left="0" w:right="0" w:hanging="57"/>
              <w:jc w:val="right"/>
              <w:rPr>
                <w:rFonts w:asciiTheme="majorBidi" w:hAnsiTheme="majorBidi"/>
                <w:sz w:val="20"/>
              </w:rPr>
            </w:pPr>
            <w:r w:rsidRPr="0055523E">
              <w:rPr>
                <w:rFonts w:asciiTheme="majorBidi" w:hAnsiTheme="majorBidi"/>
                <w:sz w:val="20"/>
              </w:rPr>
              <w:t>(</w:t>
            </w:r>
            <w:r w:rsidR="00780054" w:rsidRPr="0055523E">
              <w:rPr>
                <w:rFonts w:asciiTheme="majorBidi" w:hAnsiTheme="majorBidi"/>
                <w:sz w:val="20"/>
              </w:rPr>
              <w:t>8,784,</w:t>
            </w:r>
            <w:r w:rsidR="00780054" w:rsidRPr="0055523E">
              <w:rPr>
                <w:rFonts w:asciiTheme="majorBidi" w:hAnsiTheme="majorBidi" w:cstheme="majorBidi"/>
                <w:sz w:val="20"/>
                <w:lang w:val="en-US"/>
              </w:rPr>
              <w:t>755</w:t>
            </w:r>
            <w:r w:rsidR="00780054" w:rsidRPr="0055523E">
              <w:rPr>
                <w:rFonts w:asciiTheme="majorBidi" w:hAnsiTheme="majorBidi"/>
                <w:sz w:val="20"/>
              </w:rPr>
              <w:t>.08</w:t>
            </w:r>
            <w:r w:rsidRPr="0055523E">
              <w:rPr>
                <w:rFonts w:asciiTheme="majorBidi" w:hAnsiTheme="majorBidi"/>
                <w:sz w:val="20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6F116359" w14:textId="77777777" w:rsidR="00CF619E" w:rsidRPr="0055523E" w:rsidRDefault="00CF619E" w:rsidP="0072141E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contextualSpacing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</w:tcPr>
          <w:p w14:paraId="091D52EF" w14:textId="17D4887C" w:rsidR="00CF619E" w:rsidRPr="0055523E" w:rsidRDefault="00F82EB2" w:rsidP="005B436E">
            <w:pPr>
              <w:pStyle w:val="BlockText"/>
              <w:tabs>
                <w:tab w:val="left" w:pos="6804"/>
              </w:tabs>
              <w:spacing w:before="0" w:line="280" w:lineRule="exact"/>
              <w:ind w:left="0" w:right="28" w:hanging="57"/>
              <w:jc w:val="right"/>
              <w:rPr>
                <w:rFonts w:asciiTheme="majorBidi" w:hAnsiTheme="majorBidi" w:cstheme="majorBidi"/>
                <w:sz w:val="20"/>
              </w:rPr>
            </w:pPr>
            <w:r w:rsidRPr="0055523E">
              <w:rPr>
                <w:rFonts w:asciiTheme="majorBidi" w:hAnsiTheme="majorBidi" w:cstheme="majorBidi"/>
                <w:sz w:val="20"/>
              </w:rPr>
              <w:t>303,476,384.06</w:t>
            </w:r>
          </w:p>
        </w:tc>
        <w:tc>
          <w:tcPr>
            <w:tcW w:w="134" w:type="dxa"/>
            <w:shd w:val="clear" w:color="auto" w:fill="auto"/>
          </w:tcPr>
          <w:p w14:paraId="45034934" w14:textId="77777777" w:rsidR="00CF619E" w:rsidRPr="0055523E" w:rsidRDefault="00CF619E" w:rsidP="0072141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</w:tcPr>
          <w:p w14:paraId="2A1C3A71" w14:textId="77777777" w:rsidR="00CF619E" w:rsidRPr="001C6A69" w:rsidRDefault="00CF619E" w:rsidP="0072141E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249" w:right="312"/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  <w:r w:rsidRPr="0055523E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17FABFC5" w14:textId="77777777" w:rsidR="00CF619E" w:rsidRPr="0055523E" w:rsidRDefault="00CF619E" w:rsidP="0072141E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6" w:type="dxa"/>
            <w:shd w:val="clear" w:color="auto" w:fill="auto"/>
          </w:tcPr>
          <w:p w14:paraId="099B9D52" w14:textId="77777777" w:rsidR="00CF619E" w:rsidRPr="0055523E" w:rsidRDefault="00CF619E" w:rsidP="0072141E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249" w:right="312"/>
              <w:contextualSpacing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55523E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1EF0178" w14:textId="77777777" w:rsidR="00CF619E" w:rsidRPr="0055523E" w:rsidRDefault="00CF619E" w:rsidP="0072141E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8" w:type="dxa"/>
            <w:shd w:val="clear" w:color="auto" w:fill="auto"/>
          </w:tcPr>
          <w:p w14:paraId="391838A7" w14:textId="77777777" w:rsidR="00CF619E" w:rsidRPr="0055523E" w:rsidRDefault="00CF619E" w:rsidP="0072141E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249" w:right="312"/>
              <w:contextualSpacing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55523E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</w:tr>
      <w:tr w:rsidR="00CF619E" w:rsidRPr="0055523E" w14:paraId="1A705934" w14:textId="77777777" w:rsidTr="00820026">
        <w:tc>
          <w:tcPr>
            <w:tcW w:w="2211" w:type="dxa"/>
            <w:shd w:val="clear" w:color="auto" w:fill="auto"/>
          </w:tcPr>
          <w:p w14:paraId="13B56DF4" w14:textId="77777777" w:rsidR="00CF619E" w:rsidRPr="0055523E" w:rsidRDefault="00CF619E" w:rsidP="0072141E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rPr>
                <w:rFonts w:asciiTheme="majorBidi" w:hAnsiTheme="majorBidi"/>
                <w:sz w:val="20"/>
                <w:szCs w:val="20"/>
              </w:rPr>
            </w:pPr>
            <w:r w:rsidRPr="001C6A69">
              <w:rPr>
                <w:sz w:val="20"/>
                <w:szCs w:val="20"/>
                <w:cs/>
              </w:rPr>
              <w:t>สินทรัพย์ที่เกิดจากสัญญา-หมุนเวียน</w:t>
            </w:r>
          </w:p>
        </w:tc>
        <w:tc>
          <w:tcPr>
            <w:tcW w:w="1020" w:type="dxa"/>
            <w:shd w:val="clear" w:color="auto" w:fill="auto"/>
          </w:tcPr>
          <w:p w14:paraId="3247F099" w14:textId="77777777" w:rsidR="00CF619E" w:rsidRPr="001C6A69" w:rsidRDefault="00CF619E" w:rsidP="0072141E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249" w:right="312"/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  <w:r w:rsidRPr="0055523E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CE5F7F3" w14:textId="77777777" w:rsidR="00CF619E" w:rsidRPr="0055523E" w:rsidRDefault="00CF619E" w:rsidP="0072141E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contextualSpacing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</w:tcPr>
          <w:p w14:paraId="6D65DB00" w14:textId="07AAFE02" w:rsidR="00CF619E" w:rsidRPr="0055523E" w:rsidRDefault="00780054" w:rsidP="005B436E">
            <w:pPr>
              <w:pStyle w:val="BlockText"/>
              <w:tabs>
                <w:tab w:val="left" w:pos="6804"/>
              </w:tabs>
              <w:spacing w:before="0" w:line="280" w:lineRule="exact"/>
              <w:ind w:left="0" w:right="28" w:hanging="57"/>
              <w:jc w:val="right"/>
              <w:rPr>
                <w:rFonts w:asciiTheme="majorBidi" w:hAnsiTheme="majorBidi" w:cstheme="majorBidi"/>
                <w:sz w:val="20"/>
              </w:rPr>
            </w:pPr>
            <w:r w:rsidRPr="0055523E">
              <w:rPr>
                <w:rFonts w:asciiTheme="majorBidi" w:hAnsiTheme="majorBidi" w:cstheme="majorBidi"/>
                <w:sz w:val="20"/>
              </w:rPr>
              <w:t>8,784,755.08</w:t>
            </w:r>
          </w:p>
        </w:tc>
        <w:tc>
          <w:tcPr>
            <w:tcW w:w="134" w:type="dxa"/>
            <w:shd w:val="clear" w:color="auto" w:fill="auto"/>
          </w:tcPr>
          <w:p w14:paraId="778F71E7" w14:textId="77777777" w:rsidR="00CF619E" w:rsidRPr="0055523E" w:rsidRDefault="00CF619E" w:rsidP="0072141E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contextualSpacing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</w:tcPr>
          <w:p w14:paraId="5511A221" w14:textId="5211265A" w:rsidR="00CF619E" w:rsidRPr="0055523E" w:rsidRDefault="003903D8" w:rsidP="005B436E">
            <w:pPr>
              <w:pStyle w:val="BlockText"/>
              <w:tabs>
                <w:tab w:val="left" w:pos="6804"/>
              </w:tabs>
              <w:spacing w:before="0" w:line="280" w:lineRule="exact"/>
              <w:ind w:left="0" w:right="28" w:hanging="57"/>
              <w:jc w:val="right"/>
              <w:rPr>
                <w:rFonts w:asciiTheme="majorBidi" w:hAnsiTheme="majorBidi" w:cstheme="majorBidi"/>
                <w:sz w:val="20"/>
              </w:rPr>
            </w:pPr>
            <w:r w:rsidRPr="0055523E">
              <w:rPr>
                <w:rFonts w:asciiTheme="majorBidi" w:hAnsiTheme="majorBidi" w:cstheme="majorBidi"/>
                <w:sz w:val="20"/>
              </w:rPr>
              <w:t>8,784,755.08</w:t>
            </w:r>
          </w:p>
        </w:tc>
        <w:tc>
          <w:tcPr>
            <w:tcW w:w="134" w:type="dxa"/>
            <w:shd w:val="clear" w:color="auto" w:fill="auto"/>
          </w:tcPr>
          <w:p w14:paraId="2085A588" w14:textId="77777777" w:rsidR="00CF619E" w:rsidRPr="0055523E" w:rsidRDefault="00CF619E" w:rsidP="0072141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</w:tcPr>
          <w:p w14:paraId="422C0834" w14:textId="77777777" w:rsidR="00CF619E" w:rsidRPr="001C6A69" w:rsidRDefault="00CF619E" w:rsidP="0072141E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249" w:right="312"/>
              <w:contextualSpacing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  <w:r w:rsidRPr="0055523E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2E439CC4" w14:textId="77777777" w:rsidR="00CF619E" w:rsidRPr="0055523E" w:rsidRDefault="00CF619E" w:rsidP="0072141E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6" w:type="dxa"/>
            <w:shd w:val="clear" w:color="auto" w:fill="auto"/>
          </w:tcPr>
          <w:p w14:paraId="72E1D7ED" w14:textId="77777777" w:rsidR="00CF619E" w:rsidRPr="0055523E" w:rsidRDefault="00CF619E" w:rsidP="0072141E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249" w:right="312"/>
              <w:contextualSpacing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55523E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D259F4C" w14:textId="77777777" w:rsidR="00CF619E" w:rsidRPr="0055523E" w:rsidRDefault="00CF619E" w:rsidP="0072141E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8" w:type="dxa"/>
            <w:shd w:val="clear" w:color="auto" w:fill="auto"/>
          </w:tcPr>
          <w:p w14:paraId="075D1EB9" w14:textId="77777777" w:rsidR="00CF619E" w:rsidRPr="0055523E" w:rsidRDefault="00CF619E" w:rsidP="0072141E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249" w:right="312"/>
              <w:contextualSpacing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55523E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</w:tr>
      <w:tr w:rsidR="00CF619E" w:rsidRPr="0055523E" w14:paraId="6DD19AEC" w14:textId="77777777" w:rsidTr="00820026">
        <w:tc>
          <w:tcPr>
            <w:tcW w:w="2211" w:type="dxa"/>
            <w:shd w:val="clear" w:color="auto" w:fill="auto"/>
          </w:tcPr>
          <w:p w14:paraId="631AE9FE" w14:textId="77777777" w:rsidR="00CF619E" w:rsidRPr="0055523E" w:rsidRDefault="00CF619E" w:rsidP="0072141E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1C6A69">
              <w:rPr>
                <w:sz w:val="20"/>
                <w:szCs w:val="20"/>
                <w:cs/>
              </w:rPr>
              <w:t>สินค้าคงเหลือ</w:t>
            </w:r>
          </w:p>
        </w:tc>
        <w:tc>
          <w:tcPr>
            <w:tcW w:w="1020" w:type="dxa"/>
            <w:shd w:val="clear" w:color="auto" w:fill="auto"/>
          </w:tcPr>
          <w:p w14:paraId="1A8FA7C4" w14:textId="23217FD1" w:rsidR="00CF619E" w:rsidRPr="0055523E" w:rsidRDefault="00DE44DA" w:rsidP="005B436E">
            <w:pPr>
              <w:pStyle w:val="BlockText"/>
              <w:tabs>
                <w:tab w:val="left" w:pos="6804"/>
              </w:tabs>
              <w:spacing w:before="0" w:line="280" w:lineRule="exact"/>
              <w:ind w:left="0" w:right="28" w:hanging="57"/>
              <w:jc w:val="right"/>
              <w:rPr>
                <w:rFonts w:asciiTheme="majorBidi" w:hAnsiTheme="majorBidi" w:cstheme="majorBidi"/>
                <w:sz w:val="20"/>
              </w:rPr>
            </w:pPr>
            <w:r w:rsidRPr="0055523E">
              <w:rPr>
                <w:rFonts w:asciiTheme="majorBidi" w:hAnsiTheme="majorBidi" w:cstheme="majorBidi"/>
                <w:sz w:val="20"/>
              </w:rPr>
              <w:t>410,151,920.15</w:t>
            </w:r>
          </w:p>
        </w:tc>
        <w:tc>
          <w:tcPr>
            <w:tcW w:w="134" w:type="dxa"/>
            <w:shd w:val="clear" w:color="auto" w:fill="auto"/>
          </w:tcPr>
          <w:p w14:paraId="1423D2A9" w14:textId="77777777" w:rsidR="00CF619E" w:rsidRPr="0055523E" w:rsidRDefault="00CF619E" w:rsidP="0072141E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contextualSpacing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</w:tcPr>
          <w:p w14:paraId="3D5569AC" w14:textId="04AE14E5" w:rsidR="00CF619E" w:rsidRPr="0055523E" w:rsidRDefault="00CF619E" w:rsidP="005B436E">
            <w:pPr>
              <w:pStyle w:val="BlockText"/>
              <w:tabs>
                <w:tab w:val="left" w:pos="6804"/>
              </w:tabs>
              <w:spacing w:before="0" w:line="280" w:lineRule="exact"/>
              <w:ind w:left="0" w:right="28" w:hanging="57"/>
              <w:jc w:val="right"/>
              <w:rPr>
                <w:rFonts w:asciiTheme="majorBidi" w:hAnsiTheme="majorBidi" w:cstheme="majorBidi"/>
                <w:sz w:val="20"/>
              </w:rPr>
            </w:pPr>
            <w:r w:rsidRPr="0055523E">
              <w:rPr>
                <w:rFonts w:asciiTheme="majorBidi" w:hAnsiTheme="majorBidi" w:cstheme="majorBidi"/>
                <w:sz w:val="20"/>
              </w:rPr>
              <w:t>26,80</w:t>
            </w:r>
            <w:r w:rsidR="006E650C" w:rsidRPr="0055523E">
              <w:rPr>
                <w:rFonts w:asciiTheme="majorBidi" w:hAnsiTheme="majorBidi" w:cstheme="majorBidi"/>
                <w:sz w:val="20"/>
              </w:rPr>
              <w:t>3,531.10</w:t>
            </w:r>
          </w:p>
        </w:tc>
        <w:tc>
          <w:tcPr>
            <w:tcW w:w="134" w:type="dxa"/>
            <w:shd w:val="clear" w:color="auto" w:fill="auto"/>
          </w:tcPr>
          <w:p w14:paraId="10C3C1E1" w14:textId="77777777" w:rsidR="00CF619E" w:rsidRPr="0055523E" w:rsidRDefault="00CF619E" w:rsidP="0072141E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hanging="164"/>
              <w:contextualSpacing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</w:tcPr>
          <w:p w14:paraId="40F198C6" w14:textId="3EC78AF4" w:rsidR="00CF619E" w:rsidRPr="0055523E" w:rsidRDefault="00F82EB2" w:rsidP="005B436E">
            <w:pPr>
              <w:pStyle w:val="BlockText"/>
              <w:tabs>
                <w:tab w:val="left" w:pos="6804"/>
              </w:tabs>
              <w:spacing w:before="0" w:line="280" w:lineRule="exact"/>
              <w:ind w:left="0" w:right="28" w:hanging="57"/>
              <w:jc w:val="right"/>
              <w:rPr>
                <w:rFonts w:asciiTheme="majorBidi" w:hAnsiTheme="majorBidi" w:cstheme="majorBidi"/>
                <w:sz w:val="20"/>
              </w:rPr>
            </w:pPr>
            <w:r w:rsidRPr="0055523E">
              <w:rPr>
                <w:rFonts w:asciiTheme="majorBidi" w:hAnsiTheme="majorBidi" w:cstheme="majorBidi"/>
                <w:sz w:val="20"/>
              </w:rPr>
              <w:t>436,955,451.25</w:t>
            </w:r>
          </w:p>
        </w:tc>
        <w:tc>
          <w:tcPr>
            <w:tcW w:w="134" w:type="dxa"/>
            <w:shd w:val="clear" w:color="auto" w:fill="auto"/>
          </w:tcPr>
          <w:p w14:paraId="0F7EBB13" w14:textId="77777777" w:rsidR="00CF619E" w:rsidRPr="0055523E" w:rsidRDefault="00CF619E" w:rsidP="0072141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</w:tcPr>
          <w:p w14:paraId="0BDB84E6" w14:textId="77777777" w:rsidR="00CF619E" w:rsidRPr="0055523E" w:rsidRDefault="00CF619E" w:rsidP="0072141E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249" w:right="312"/>
              <w:contextualSpacing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55523E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7F86197B" w14:textId="77777777" w:rsidR="00CF619E" w:rsidRPr="0055523E" w:rsidRDefault="00CF619E" w:rsidP="0072141E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6" w:type="dxa"/>
            <w:shd w:val="clear" w:color="auto" w:fill="auto"/>
          </w:tcPr>
          <w:p w14:paraId="568C9126" w14:textId="77777777" w:rsidR="00CF619E" w:rsidRPr="0055523E" w:rsidRDefault="00CF619E" w:rsidP="0072141E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249" w:right="312"/>
              <w:contextualSpacing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55523E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9A9363E" w14:textId="77777777" w:rsidR="00CF619E" w:rsidRPr="0055523E" w:rsidRDefault="00CF619E" w:rsidP="0072141E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8" w:type="dxa"/>
            <w:shd w:val="clear" w:color="auto" w:fill="auto"/>
          </w:tcPr>
          <w:p w14:paraId="1B92E7C1" w14:textId="77777777" w:rsidR="00CF619E" w:rsidRPr="0055523E" w:rsidRDefault="00CF619E" w:rsidP="0072141E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249" w:right="312"/>
              <w:contextualSpacing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55523E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</w:tr>
      <w:tr w:rsidR="00CF619E" w:rsidRPr="0055523E" w14:paraId="51A7AC01" w14:textId="77777777" w:rsidTr="00820026">
        <w:tc>
          <w:tcPr>
            <w:tcW w:w="2211" w:type="dxa"/>
            <w:shd w:val="clear" w:color="auto" w:fill="auto"/>
          </w:tcPr>
          <w:p w14:paraId="1D313856" w14:textId="77777777" w:rsidR="00CF619E" w:rsidRPr="001C6A69" w:rsidRDefault="00CF619E" w:rsidP="0072141E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C6A69">
              <w:rPr>
                <w:sz w:val="20"/>
                <w:szCs w:val="20"/>
                <w:cs/>
              </w:rPr>
              <w:t>ที่ดิน อาคารและอุปกรณ์</w:t>
            </w:r>
          </w:p>
        </w:tc>
        <w:tc>
          <w:tcPr>
            <w:tcW w:w="1020" w:type="dxa"/>
            <w:shd w:val="clear" w:color="auto" w:fill="auto"/>
          </w:tcPr>
          <w:p w14:paraId="044B049A" w14:textId="5EE62205" w:rsidR="00CF619E" w:rsidRPr="0055523E" w:rsidRDefault="006E650C" w:rsidP="005B436E">
            <w:pPr>
              <w:pStyle w:val="BlockText"/>
              <w:tabs>
                <w:tab w:val="left" w:pos="6804"/>
              </w:tabs>
              <w:spacing w:before="0" w:line="280" w:lineRule="exact"/>
              <w:ind w:left="0" w:right="28" w:hanging="57"/>
              <w:jc w:val="right"/>
              <w:rPr>
                <w:rFonts w:asciiTheme="majorBidi" w:hAnsiTheme="majorBidi"/>
                <w:sz w:val="20"/>
              </w:rPr>
            </w:pPr>
            <w:r w:rsidRPr="0055523E">
              <w:rPr>
                <w:rFonts w:asciiTheme="majorBidi" w:hAnsiTheme="majorBidi"/>
                <w:sz w:val="20"/>
              </w:rPr>
              <w:t>447,516,504.04</w:t>
            </w:r>
          </w:p>
        </w:tc>
        <w:tc>
          <w:tcPr>
            <w:tcW w:w="134" w:type="dxa"/>
            <w:shd w:val="clear" w:color="auto" w:fill="auto"/>
          </w:tcPr>
          <w:p w14:paraId="4CFC34C1" w14:textId="77777777" w:rsidR="00CF619E" w:rsidRPr="0055523E" w:rsidRDefault="00CF619E" w:rsidP="0072141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contextualSpacing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</w:tcPr>
          <w:p w14:paraId="02809B6C" w14:textId="2B2FDD20" w:rsidR="00CF619E" w:rsidRPr="0055523E" w:rsidRDefault="00CF619E" w:rsidP="0072141E">
            <w:pPr>
              <w:pStyle w:val="BlockText"/>
              <w:tabs>
                <w:tab w:val="left" w:pos="6804"/>
              </w:tabs>
              <w:spacing w:before="0" w:line="280" w:lineRule="exact"/>
              <w:ind w:left="0" w:right="0" w:hanging="57"/>
              <w:jc w:val="right"/>
              <w:rPr>
                <w:rFonts w:asciiTheme="majorBidi" w:hAnsiTheme="majorBidi"/>
                <w:sz w:val="20"/>
              </w:rPr>
            </w:pPr>
            <w:r w:rsidRPr="0055523E">
              <w:rPr>
                <w:rFonts w:asciiTheme="majorBidi" w:hAnsiTheme="majorBidi"/>
                <w:sz w:val="20"/>
              </w:rPr>
              <w:t>(</w:t>
            </w:r>
            <w:r w:rsidR="006E650C" w:rsidRPr="0055523E">
              <w:rPr>
                <w:rFonts w:asciiTheme="majorBidi" w:hAnsiTheme="majorBidi"/>
                <w:sz w:val="20"/>
              </w:rPr>
              <w:t>26,803,</w:t>
            </w:r>
            <w:r w:rsidR="006E650C" w:rsidRPr="0055523E">
              <w:rPr>
                <w:rFonts w:asciiTheme="majorBidi" w:hAnsiTheme="majorBidi" w:cstheme="majorBidi"/>
                <w:sz w:val="20"/>
                <w:lang w:val="en-US"/>
              </w:rPr>
              <w:t>531</w:t>
            </w:r>
            <w:r w:rsidR="006E650C" w:rsidRPr="0055523E">
              <w:rPr>
                <w:rFonts w:asciiTheme="majorBidi" w:hAnsiTheme="majorBidi"/>
                <w:sz w:val="20"/>
              </w:rPr>
              <w:t>.10</w:t>
            </w:r>
            <w:r w:rsidRPr="0055523E">
              <w:rPr>
                <w:rFonts w:asciiTheme="majorBidi" w:hAnsiTheme="majorBidi"/>
                <w:sz w:val="20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1AD72067" w14:textId="77777777" w:rsidR="00CF619E" w:rsidRPr="0055523E" w:rsidRDefault="00CF619E" w:rsidP="0072141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contextualSpacing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</w:tcPr>
          <w:p w14:paraId="4A02E2AA" w14:textId="58D9C18A" w:rsidR="00CF619E" w:rsidRPr="0055523E" w:rsidRDefault="00F82EB2" w:rsidP="005B436E">
            <w:pPr>
              <w:pStyle w:val="BlockText"/>
              <w:tabs>
                <w:tab w:val="left" w:pos="6804"/>
              </w:tabs>
              <w:spacing w:before="0" w:line="280" w:lineRule="exact"/>
              <w:ind w:left="0" w:right="28" w:hanging="57"/>
              <w:jc w:val="right"/>
              <w:rPr>
                <w:rFonts w:asciiTheme="majorBidi" w:hAnsiTheme="majorBidi" w:cstheme="majorBidi"/>
                <w:sz w:val="20"/>
              </w:rPr>
            </w:pPr>
            <w:r w:rsidRPr="0055523E">
              <w:rPr>
                <w:rFonts w:asciiTheme="majorBidi" w:hAnsiTheme="majorBidi" w:cstheme="majorBidi"/>
                <w:sz w:val="20"/>
              </w:rPr>
              <w:t>420,712,972.94</w:t>
            </w:r>
          </w:p>
        </w:tc>
        <w:tc>
          <w:tcPr>
            <w:tcW w:w="134" w:type="dxa"/>
            <w:shd w:val="clear" w:color="auto" w:fill="auto"/>
          </w:tcPr>
          <w:p w14:paraId="6BBE7D08" w14:textId="77777777" w:rsidR="00CF619E" w:rsidRPr="0055523E" w:rsidRDefault="00CF619E" w:rsidP="0072141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</w:tcPr>
          <w:p w14:paraId="05CF7D9E" w14:textId="77777777" w:rsidR="00CF619E" w:rsidRPr="0055523E" w:rsidRDefault="00CF619E" w:rsidP="0072141E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249" w:right="312"/>
              <w:contextualSpacing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55523E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0412C47C" w14:textId="77777777" w:rsidR="00CF619E" w:rsidRPr="0055523E" w:rsidRDefault="00CF619E" w:rsidP="0072141E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6" w:type="dxa"/>
            <w:shd w:val="clear" w:color="auto" w:fill="auto"/>
          </w:tcPr>
          <w:p w14:paraId="5F08715B" w14:textId="77777777" w:rsidR="00CF619E" w:rsidRPr="0055523E" w:rsidRDefault="00CF619E" w:rsidP="0072141E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249" w:right="312"/>
              <w:contextualSpacing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55523E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1F1A59F" w14:textId="77777777" w:rsidR="00CF619E" w:rsidRPr="0055523E" w:rsidRDefault="00CF619E" w:rsidP="0072141E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8" w:type="dxa"/>
            <w:shd w:val="clear" w:color="auto" w:fill="auto"/>
          </w:tcPr>
          <w:p w14:paraId="0E6B9E61" w14:textId="77777777" w:rsidR="00CF619E" w:rsidRPr="0055523E" w:rsidRDefault="00CF619E" w:rsidP="0072141E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249" w:right="312"/>
              <w:contextualSpacing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55523E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</w:tr>
      <w:tr w:rsidR="00CF619E" w:rsidRPr="0055523E" w14:paraId="753865BB" w14:textId="77777777" w:rsidTr="00820026">
        <w:tc>
          <w:tcPr>
            <w:tcW w:w="2211" w:type="dxa"/>
            <w:shd w:val="clear" w:color="auto" w:fill="auto"/>
            <w:hideMark/>
          </w:tcPr>
          <w:p w14:paraId="287E881E" w14:textId="77777777" w:rsidR="00CF619E" w:rsidRPr="0055523E" w:rsidRDefault="00CF619E" w:rsidP="0072141E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rPr>
                <w:rFonts w:asciiTheme="majorBidi" w:hAnsiTheme="majorBidi"/>
                <w:b/>
                <w:bCs/>
                <w:sz w:val="20"/>
                <w:szCs w:val="20"/>
                <w:u w:val="single"/>
              </w:rPr>
            </w:pPr>
            <w:r w:rsidRPr="001C6A69">
              <w:rPr>
                <w:rFonts w:asciiTheme="majorBidi" w:hAnsiTheme="majorBidi"/>
                <w:b/>
                <w:bCs/>
                <w:sz w:val="20"/>
                <w:szCs w:val="20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020" w:type="dxa"/>
            <w:shd w:val="clear" w:color="auto" w:fill="auto"/>
          </w:tcPr>
          <w:p w14:paraId="1938B401" w14:textId="77777777" w:rsidR="00CF619E" w:rsidRPr="001C6A69" w:rsidRDefault="00CF619E" w:rsidP="0072141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2F5E3A52" w14:textId="77777777" w:rsidR="00CF619E" w:rsidRPr="0055523E" w:rsidRDefault="00CF619E" w:rsidP="0072141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  <w:hideMark/>
          </w:tcPr>
          <w:p w14:paraId="4CF018DB" w14:textId="77777777" w:rsidR="00CF619E" w:rsidRPr="0055523E" w:rsidRDefault="00CF619E" w:rsidP="0072141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31F664D3" w14:textId="77777777" w:rsidR="00CF619E" w:rsidRPr="0055523E" w:rsidRDefault="00CF619E" w:rsidP="0072141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</w:tcPr>
          <w:p w14:paraId="5486AF45" w14:textId="77777777" w:rsidR="00CF619E" w:rsidRPr="0055523E" w:rsidRDefault="00CF619E" w:rsidP="0072141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4DFEC1E2" w14:textId="77777777" w:rsidR="00CF619E" w:rsidRPr="0055523E" w:rsidRDefault="00CF619E" w:rsidP="0072141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14:paraId="4160D072" w14:textId="77777777" w:rsidR="00CF619E" w:rsidRPr="0055523E" w:rsidRDefault="00CF619E" w:rsidP="0072141E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8" w:type="dxa"/>
            <w:shd w:val="clear" w:color="auto" w:fill="auto"/>
          </w:tcPr>
          <w:p w14:paraId="3A297AFC" w14:textId="77777777" w:rsidR="00CF619E" w:rsidRPr="0055523E" w:rsidRDefault="00CF619E" w:rsidP="0072141E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6" w:type="dxa"/>
            <w:shd w:val="clear" w:color="auto" w:fill="auto"/>
            <w:hideMark/>
          </w:tcPr>
          <w:p w14:paraId="645FD9A8" w14:textId="77777777" w:rsidR="00CF619E" w:rsidRPr="0055523E" w:rsidRDefault="00CF619E" w:rsidP="0072141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4C2DE024" w14:textId="77777777" w:rsidR="00CF619E" w:rsidRPr="001C6A69" w:rsidRDefault="00CF619E" w:rsidP="0072141E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18" w:type="dxa"/>
            <w:shd w:val="clear" w:color="auto" w:fill="auto"/>
          </w:tcPr>
          <w:p w14:paraId="16FCA451" w14:textId="77777777" w:rsidR="00CF619E" w:rsidRPr="0055523E" w:rsidRDefault="00CF619E" w:rsidP="0072141E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contextualSpacing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</w:tr>
      <w:tr w:rsidR="00CF619E" w:rsidRPr="0055523E" w14:paraId="1010DD9C" w14:textId="77777777" w:rsidTr="00820026">
        <w:tc>
          <w:tcPr>
            <w:tcW w:w="2211" w:type="dxa"/>
            <w:shd w:val="clear" w:color="auto" w:fill="auto"/>
          </w:tcPr>
          <w:p w14:paraId="0FA39A84" w14:textId="77777777" w:rsidR="00CF619E" w:rsidRPr="0055523E" w:rsidRDefault="00CF619E" w:rsidP="0072141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C6A69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 xml:space="preserve">สำหรับปีสิ้นสุดวันที่ </w:t>
            </w:r>
            <w:r w:rsidRPr="0055523E">
              <w:rPr>
                <w:rFonts w:asciiTheme="majorBidi" w:hAnsiTheme="majorBidi"/>
                <w:b/>
                <w:bCs/>
                <w:sz w:val="20"/>
                <w:szCs w:val="20"/>
              </w:rPr>
              <w:t>31</w:t>
            </w:r>
            <w:r w:rsidRPr="001C6A69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Pr="0055523E">
              <w:rPr>
                <w:rFonts w:asciiTheme="majorBidi" w:hAnsiTheme="majorBidi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1020" w:type="dxa"/>
            <w:shd w:val="clear" w:color="auto" w:fill="auto"/>
          </w:tcPr>
          <w:p w14:paraId="126B7CDE" w14:textId="77777777" w:rsidR="00CF619E" w:rsidRPr="0055523E" w:rsidRDefault="00CF619E" w:rsidP="0072141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40A20BFE" w14:textId="77777777" w:rsidR="00CF619E" w:rsidRPr="0055523E" w:rsidRDefault="00CF619E" w:rsidP="0072141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</w:tcPr>
          <w:p w14:paraId="23B2E3B8" w14:textId="77777777" w:rsidR="00CF619E" w:rsidRPr="0055523E" w:rsidRDefault="00CF619E" w:rsidP="0072141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20D6D885" w14:textId="77777777" w:rsidR="00CF619E" w:rsidRPr="0055523E" w:rsidRDefault="00CF619E" w:rsidP="0072141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</w:tcPr>
          <w:p w14:paraId="6D3D3583" w14:textId="77777777" w:rsidR="00CF619E" w:rsidRPr="0055523E" w:rsidRDefault="00CF619E" w:rsidP="0072141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603AE291" w14:textId="77777777" w:rsidR="00CF619E" w:rsidRPr="0055523E" w:rsidRDefault="00CF619E" w:rsidP="0072141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</w:tcPr>
          <w:p w14:paraId="4E12B7CE" w14:textId="77777777" w:rsidR="00CF619E" w:rsidRPr="0055523E" w:rsidRDefault="00CF619E" w:rsidP="0072141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8" w:type="dxa"/>
            <w:shd w:val="clear" w:color="auto" w:fill="auto"/>
          </w:tcPr>
          <w:p w14:paraId="3F223F97" w14:textId="77777777" w:rsidR="00CF619E" w:rsidRPr="0055523E" w:rsidRDefault="00CF619E" w:rsidP="0072141E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6" w:type="dxa"/>
            <w:shd w:val="clear" w:color="auto" w:fill="auto"/>
          </w:tcPr>
          <w:p w14:paraId="1FEE50F5" w14:textId="77777777" w:rsidR="00CF619E" w:rsidRPr="0055523E" w:rsidRDefault="00CF619E" w:rsidP="0072141E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14A49D53" w14:textId="77777777" w:rsidR="00CF619E" w:rsidRPr="0055523E" w:rsidRDefault="00CF619E" w:rsidP="0072141E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8" w:type="dxa"/>
            <w:shd w:val="clear" w:color="auto" w:fill="auto"/>
          </w:tcPr>
          <w:p w14:paraId="0A343639" w14:textId="77777777" w:rsidR="00CF619E" w:rsidRPr="0055523E" w:rsidRDefault="00CF619E" w:rsidP="0072141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16F5A" w:rsidRPr="0055523E" w14:paraId="30D8E17D" w14:textId="77777777" w:rsidTr="00E11E7E">
        <w:tc>
          <w:tcPr>
            <w:tcW w:w="2211" w:type="dxa"/>
            <w:shd w:val="clear" w:color="auto" w:fill="auto"/>
          </w:tcPr>
          <w:p w14:paraId="0BCE4665" w14:textId="77777777" w:rsidR="00D16F5A" w:rsidRPr="001C6A69" w:rsidRDefault="00D16F5A" w:rsidP="00E11E7E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rPr>
                <w:rFonts w:asciiTheme="majorBidi" w:hAnsiTheme="majorBidi"/>
                <w:sz w:val="20"/>
                <w:szCs w:val="20"/>
                <w:cs/>
              </w:rPr>
            </w:pPr>
            <w:r w:rsidRPr="001C6A69">
              <w:rPr>
                <w:rFonts w:asciiTheme="majorBidi" w:hAnsiTheme="majorBidi" w:hint="cs"/>
                <w:sz w:val="20"/>
                <w:szCs w:val="20"/>
                <w:cs/>
              </w:rPr>
              <w:t>ต้นทุนขาย</w:t>
            </w:r>
          </w:p>
        </w:tc>
        <w:tc>
          <w:tcPr>
            <w:tcW w:w="1020" w:type="dxa"/>
            <w:shd w:val="clear" w:color="auto" w:fill="auto"/>
          </w:tcPr>
          <w:p w14:paraId="036F51A9" w14:textId="77777777" w:rsidR="00D16F5A" w:rsidRPr="00DE7AB7" w:rsidRDefault="00D16F5A" w:rsidP="00E11E7E">
            <w:pPr>
              <w:pStyle w:val="BlockText"/>
              <w:tabs>
                <w:tab w:val="left" w:pos="6804"/>
              </w:tabs>
              <w:spacing w:before="0" w:line="280" w:lineRule="exact"/>
              <w:ind w:left="0" w:right="28" w:hanging="57"/>
              <w:jc w:val="right"/>
              <w:rPr>
                <w:rFonts w:asciiTheme="majorBidi" w:hAnsiTheme="majorBidi"/>
                <w:sz w:val="20"/>
                <w:lang w:val="en-US"/>
              </w:rPr>
            </w:pPr>
            <w:r>
              <w:rPr>
                <w:rFonts w:asciiTheme="majorBidi" w:hAnsiTheme="majorBidi"/>
                <w:sz w:val="20"/>
                <w:lang w:val="en-US"/>
              </w:rPr>
              <w:t>1,278,856,583.20</w:t>
            </w:r>
          </w:p>
        </w:tc>
        <w:tc>
          <w:tcPr>
            <w:tcW w:w="134" w:type="dxa"/>
            <w:shd w:val="clear" w:color="auto" w:fill="auto"/>
          </w:tcPr>
          <w:p w14:paraId="609C6003" w14:textId="77777777" w:rsidR="00D16F5A" w:rsidRPr="00DE7AB7" w:rsidRDefault="00D16F5A" w:rsidP="00E11E7E">
            <w:pPr>
              <w:pStyle w:val="BlockText"/>
              <w:tabs>
                <w:tab w:val="left" w:pos="6804"/>
              </w:tabs>
              <w:spacing w:before="0" w:line="280" w:lineRule="exact"/>
              <w:ind w:left="0" w:right="28" w:hanging="57"/>
              <w:jc w:val="right"/>
              <w:rPr>
                <w:rFonts w:asciiTheme="majorBidi" w:hAnsiTheme="majorBidi"/>
                <w:sz w:val="20"/>
                <w:lang w:val="en-US"/>
              </w:rPr>
            </w:pPr>
          </w:p>
        </w:tc>
        <w:tc>
          <w:tcPr>
            <w:tcW w:w="1020" w:type="dxa"/>
            <w:shd w:val="clear" w:color="auto" w:fill="auto"/>
          </w:tcPr>
          <w:p w14:paraId="6A1C45F4" w14:textId="77777777" w:rsidR="00D16F5A" w:rsidRPr="00DE7AB7" w:rsidRDefault="00D16F5A" w:rsidP="00E11E7E">
            <w:pPr>
              <w:pStyle w:val="BlockText"/>
              <w:tabs>
                <w:tab w:val="left" w:pos="6804"/>
              </w:tabs>
              <w:spacing w:before="0" w:line="280" w:lineRule="exact"/>
              <w:ind w:left="0" w:right="28" w:hanging="57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23,394,123.59</w:t>
            </w:r>
          </w:p>
        </w:tc>
        <w:tc>
          <w:tcPr>
            <w:tcW w:w="134" w:type="dxa"/>
            <w:shd w:val="clear" w:color="auto" w:fill="auto"/>
          </w:tcPr>
          <w:p w14:paraId="59B48CF0" w14:textId="77777777" w:rsidR="00D16F5A" w:rsidRPr="00DE7AB7" w:rsidRDefault="00D16F5A" w:rsidP="00E11E7E">
            <w:pPr>
              <w:pStyle w:val="BlockText"/>
              <w:tabs>
                <w:tab w:val="left" w:pos="6804"/>
              </w:tabs>
              <w:spacing w:before="0" w:line="280" w:lineRule="exact"/>
              <w:ind w:left="0" w:right="28" w:hanging="57"/>
              <w:jc w:val="right"/>
              <w:rPr>
                <w:rFonts w:asciiTheme="majorBidi" w:hAnsiTheme="majorBidi"/>
                <w:sz w:val="20"/>
                <w:lang w:val="en-US"/>
              </w:rPr>
            </w:pPr>
          </w:p>
        </w:tc>
        <w:tc>
          <w:tcPr>
            <w:tcW w:w="1020" w:type="dxa"/>
            <w:shd w:val="clear" w:color="auto" w:fill="auto"/>
          </w:tcPr>
          <w:p w14:paraId="7E8FB138" w14:textId="77777777" w:rsidR="00D16F5A" w:rsidRPr="00DE7AB7" w:rsidRDefault="00D16F5A" w:rsidP="00E11E7E">
            <w:pPr>
              <w:pStyle w:val="BlockText"/>
              <w:tabs>
                <w:tab w:val="left" w:pos="6804"/>
              </w:tabs>
              <w:spacing w:before="0" w:line="280" w:lineRule="exact"/>
              <w:ind w:left="0" w:right="28" w:hanging="57"/>
              <w:jc w:val="right"/>
              <w:rPr>
                <w:rFonts w:asciiTheme="majorBidi" w:hAnsiTheme="majorBidi"/>
                <w:sz w:val="20"/>
                <w:lang w:val="en-US"/>
              </w:rPr>
            </w:pPr>
            <w:r>
              <w:rPr>
                <w:rFonts w:asciiTheme="majorBidi" w:hAnsiTheme="majorBidi"/>
                <w:sz w:val="20"/>
                <w:lang w:val="en-US"/>
              </w:rPr>
              <w:t>1,302,250,706.79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98EAFF8" w14:textId="77777777" w:rsidR="00D16F5A" w:rsidRPr="0055523E" w:rsidRDefault="00D16F5A" w:rsidP="00E11E7E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2201BC66" w14:textId="77777777" w:rsidR="00D16F5A" w:rsidRPr="00DE7AB7" w:rsidRDefault="00D16F5A" w:rsidP="00E11E7E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249" w:right="312"/>
              <w:contextualSpacing/>
              <w:jc w:val="right"/>
              <w:rPr>
                <w:rFonts w:asciiTheme="majorBidi" w:hAnsi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37A55FD5" w14:textId="77777777" w:rsidR="00D16F5A" w:rsidRPr="00DE7AB7" w:rsidRDefault="00D16F5A" w:rsidP="00E11E7E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249" w:right="312"/>
              <w:contextualSpacing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5E5A52DB" w14:textId="77777777" w:rsidR="00D16F5A" w:rsidRPr="00DE7AB7" w:rsidRDefault="00D16F5A" w:rsidP="00E11E7E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249" w:right="312"/>
              <w:contextualSpacing/>
              <w:jc w:val="right"/>
              <w:rPr>
                <w:rFonts w:asciiTheme="majorBidi" w:hAnsi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A298BA7" w14:textId="77777777" w:rsidR="00D16F5A" w:rsidRPr="00DE7AB7" w:rsidRDefault="00D16F5A" w:rsidP="00E11E7E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249" w:right="312"/>
              <w:contextualSpacing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36DF5551" w14:textId="77777777" w:rsidR="00D16F5A" w:rsidRPr="00DE7AB7" w:rsidRDefault="00D16F5A" w:rsidP="00E11E7E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249" w:right="312"/>
              <w:contextualSpacing/>
              <w:jc w:val="right"/>
              <w:rPr>
                <w:rFonts w:asciiTheme="majorBidi" w:hAnsi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</w:tr>
      <w:tr w:rsidR="00DE7AB7" w:rsidRPr="0055523E" w14:paraId="648CEDB3" w14:textId="77777777" w:rsidTr="00E11E7E">
        <w:tc>
          <w:tcPr>
            <w:tcW w:w="2211" w:type="dxa"/>
            <w:shd w:val="clear" w:color="auto" w:fill="auto"/>
          </w:tcPr>
          <w:p w14:paraId="58B4544C" w14:textId="77777777" w:rsidR="00DE7AB7" w:rsidRPr="001C6A69" w:rsidRDefault="00DE7AB7" w:rsidP="00E11E7E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rPr>
                <w:rFonts w:asciiTheme="majorBidi" w:hAnsiTheme="majorBidi"/>
                <w:sz w:val="20"/>
                <w:szCs w:val="20"/>
                <w:cs/>
              </w:rPr>
            </w:pPr>
            <w:r w:rsidRPr="001C6A69">
              <w:rPr>
                <w:rFonts w:asciiTheme="majorBidi" w:hAnsiTheme="majorBidi" w:hint="cs"/>
                <w:sz w:val="20"/>
                <w:szCs w:val="20"/>
                <w:cs/>
              </w:rPr>
              <w:t>ต้นทุนในการจัดจำหน่าย</w:t>
            </w:r>
          </w:p>
        </w:tc>
        <w:tc>
          <w:tcPr>
            <w:tcW w:w="1020" w:type="dxa"/>
            <w:shd w:val="clear" w:color="auto" w:fill="auto"/>
          </w:tcPr>
          <w:p w14:paraId="1912D289" w14:textId="77777777" w:rsidR="00DE7AB7" w:rsidRPr="00DE7AB7" w:rsidRDefault="00DE7AB7" w:rsidP="00E11E7E">
            <w:pPr>
              <w:pStyle w:val="BlockText"/>
              <w:tabs>
                <w:tab w:val="left" w:pos="6804"/>
              </w:tabs>
              <w:spacing w:before="0" w:line="280" w:lineRule="exact"/>
              <w:ind w:left="0" w:right="28" w:hanging="57"/>
              <w:jc w:val="right"/>
              <w:rPr>
                <w:rFonts w:asciiTheme="majorBidi" w:hAnsiTheme="majorBidi"/>
                <w:sz w:val="20"/>
                <w:lang w:val="en-US"/>
              </w:rPr>
            </w:pPr>
            <w:r>
              <w:rPr>
                <w:rFonts w:asciiTheme="majorBidi" w:hAnsiTheme="majorBidi"/>
                <w:sz w:val="20"/>
                <w:lang w:val="en-US"/>
              </w:rPr>
              <w:t>41,691,886.65</w:t>
            </w:r>
          </w:p>
        </w:tc>
        <w:tc>
          <w:tcPr>
            <w:tcW w:w="134" w:type="dxa"/>
            <w:shd w:val="clear" w:color="auto" w:fill="auto"/>
          </w:tcPr>
          <w:p w14:paraId="02238CF8" w14:textId="77777777" w:rsidR="00DE7AB7" w:rsidRPr="00DE7AB7" w:rsidRDefault="00DE7AB7" w:rsidP="00E11E7E">
            <w:pPr>
              <w:pStyle w:val="BlockText"/>
              <w:tabs>
                <w:tab w:val="left" w:pos="6804"/>
              </w:tabs>
              <w:spacing w:before="0" w:line="280" w:lineRule="exact"/>
              <w:ind w:left="0" w:right="28" w:hanging="57"/>
              <w:jc w:val="right"/>
              <w:rPr>
                <w:rFonts w:asciiTheme="majorBidi" w:hAnsiTheme="majorBidi"/>
                <w:sz w:val="20"/>
                <w:lang w:val="en-US"/>
              </w:rPr>
            </w:pPr>
          </w:p>
        </w:tc>
        <w:tc>
          <w:tcPr>
            <w:tcW w:w="1020" w:type="dxa"/>
            <w:shd w:val="clear" w:color="auto" w:fill="auto"/>
          </w:tcPr>
          <w:p w14:paraId="28E3A63D" w14:textId="77777777" w:rsidR="00DE7AB7" w:rsidRPr="00DE7AB7" w:rsidRDefault="00DE7AB7" w:rsidP="00E11E7E">
            <w:pPr>
              <w:pStyle w:val="BlockText"/>
              <w:tabs>
                <w:tab w:val="left" w:pos="6804"/>
              </w:tabs>
              <w:spacing w:before="0" w:line="280" w:lineRule="exact"/>
              <w:ind w:left="0" w:right="0" w:hanging="57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DE7AB7">
              <w:rPr>
                <w:rFonts w:asciiTheme="majorBidi" w:hAnsiTheme="majorBidi" w:cstheme="majorBidi"/>
                <w:sz w:val="20"/>
                <w:lang w:val="en-US"/>
              </w:rPr>
              <w:t>(620,625.33)</w:t>
            </w:r>
          </w:p>
        </w:tc>
        <w:tc>
          <w:tcPr>
            <w:tcW w:w="134" w:type="dxa"/>
            <w:shd w:val="clear" w:color="auto" w:fill="auto"/>
          </w:tcPr>
          <w:p w14:paraId="406D4914" w14:textId="77777777" w:rsidR="00DE7AB7" w:rsidRPr="00DE7AB7" w:rsidRDefault="00DE7AB7" w:rsidP="00E11E7E">
            <w:pPr>
              <w:pStyle w:val="BlockText"/>
              <w:tabs>
                <w:tab w:val="left" w:pos="6804"/>
              </w:tabs>
              <w:spacing w:before="0" w:line="280" w:lineRule="exact"/>
              <w:ind w:left="0" w:right="28" w:hanging="57"/>
              <w:jc w:val="right"/>
              <w:rPr>
                <w:rFonts w:asciiTheme="majorBidi" w:hAnsiTheme="majorBidi"/>
                <w:sz w:val="20"/>
                <w:lang w:val="en-US"/>
              </w:rPr>
            </w:pPr>
          </w:p>
        </w:tc>
        <w:tc>
          <w:tcPr>
            <w:tcW w:w="1020" w:type="dxa"/>
            <w:shd w:val="clear" w:color="auto" w:fill="auto"/>
          </w:tcPr>
          <w:p w14:paraId="3B9969B8" w14:textId="77777777" w:rsidR="00DE7AB7" w:rsidRPr="00DE7AB7" w:rsidRDefault="00DE7AB7" w:rsidP="00E11E7E">
            <w:pPr>
              <w:pStyle w:val="BlockText"/>
              <w:tabs>
                <w:tab w:val="left" w:pos="6804"/>
              </w:tabs>
              <w:spacing w:before="0" w:line="280" w:lineRule="exact"/>
              <w:ind w:left="0" w:right="28" w:hanging="57"/>
              <w:jc w:val="right"/>
              <w:rPr>
                <w:rFonts w:asciiTheme="majorBidi" w:hAnsiTheme="majorBidi"/>
                <w:sz w:val="20"/>
                <w:lang w:val="en-US"/>
              </w:rPr>
            </w:pPr>
            <w:r>
              <w:rPr>
                <w:rFonts w:asciiTheme="majorBidi" w:hAnsiTheme="majorBidi"/>
                <w:sz w:val="20"/>
                <w:lang w:val="en-US"/>
              </w:rPr>
              <w:t>41,071,261.32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7798F70" w14:textId="77777777" w:rsidR="00DE7AB7" w:rsidRPr="0055523E" w:rsidRDefault="00DE7AB7" w:rsidP="00E11E7E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5D807C20" w14:textId="77777777" w:rsidR="00DE7AB7" w:rsidRPr="0055523E" w:rsidRDefault="00DE7AB7" w:rsidP="00E11E7E">
            <w:pPr>
              <w:pStyle w:val="BlockText"/>
              <w:tabs>
                <w:tab w:val="left" w:pos="6804"/>
              </w:tabs>
              <w:spacing w:before="0" w:line="280" w:lineRule="exact"/>
              <w:ind w:left="0" w:right="28" w:hanging="57"/>
              <w:jc w:val="right"/>
              <w:rPr>
                <w:rFonts w:asciiTheme="majorBidi" w:hAnsiTheme="majorBidi"/>
                <w:sz w:val="20"/>
              </w:rPr>
            </w:pPr>
            <w:r w:rsidRPr="003A7F7A">
              <w:rPr>
                <w:rFonts w:asciiTheme="majorBidi" w:hAnsiTheme="majorBidi"/>
                <w:sz w:val="20"/>
                <w:lang w:val="en-US"/>
              </w:rPr>
              <w:t>31</w:t>
            </w:r>
            <w:r w:rsidRPr="0055523E">
              <w:rPr>
                <w:rFonts w:asciiTheme="majorBidi" w:hAnsiTheme="majorBidi"/>
                <w:sz w:val="20"/>
              </w:rPr>
              <w:t>,</w:t>
            </w:r>
            <w:r w:rsidRPr="003A7F7A">
              <w:rPr>
                <w:rFonts w:asciiTheme="majorBidi" w:hAnsiTheme="majorBidi"/>
                <w:sz w:val="20"/>
                <w:lang w:val="en-US"/>
              </w:rPr>
              <w:t>187</w:t>
            </w:r>
            <w:r w:rsidRPr="0055523E">
              <w:rPr>
                <w:rFonts w:asciiTheme="majorBidi" w:hAnsiTheme="majorBidi"/>
                <w:sz w:val="20"/>
              </w:rPr>
              <w:t>,</w:t>
            </w:r>
            <w:r w:rsidRPr="003A7F7A">
              <w:rPr>
                <w:rFonts w:asciiTheme="majorBidi" w:hAnsiTheme="majorBidi"/>
                <w:sz w:val="20"/>
                <w:lang w:val="en-US"/>
              </w:rPr>
              <w:t>773.42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2526B98F" w14:textId="77777777" w:rsidR="00DE7AB7" w:rsidRPr="0055523E" w:rsidRDefault="00DE7AB7" w:rsidP="00E11E7E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59A965EF" w14:textId="77777777" w:rsidR="00DE7AB7" w:rsidRPr="0055523E" w:rsidRDefault="00DE7AB7" w:rsidP="00E11E7E">
            <w:pPr>
              <w:pStyle w:val="BlockText"/>
              <w:tabs>
                <w:tab w:val="left" w:pos="6804"/>
              </w:tabs>
              <w:spacing w:before="0" w:line="280" w:lineRule="exact"/>
              <w:ind w:left="0" w:right="0" w:hanging="57"/>
              <w:jc w:val="right"/>
              <w:rPr>
                <w:rFonts w:asciiTheme="majorBidi" w:hAnsiTheme="majorBidi" w:cstheme="majorBidi"/>
                <w:sz w:val="20"/>
              </w:rPr>
            </w:pPr>
            <w:r w:rsidRPr="0055523E">
              <w:rPr>
                <w:rFonts w:asciiTheme="majorBidi" w:hAnsiTheme="majorBidi" w:cstheme="majorBidi"/>
                <w:sz w:val="20"/>
              </w:rPr>
              <w:t>(</w:t>
            </w:r>
            <w:r w:rsidRPr="0055523E">
              <w:rPr>
                <w:rFonts w:asciiTheme="majorBidi" w:hAnsiTheme="majorBidi"/>
                <w:sz w:val="20"/>
              </w:rPr>
              <w:t>620</w:t>
            </w:r>
            <w:r w:rsidRPr="0055523E">
              <w:rPr>
                <w:rFonts w:asciiTheme="majorBidi" w:hAnsiTheme="majorBidi" w:cstheme="majorBidi"/>
                <w:sz w:val="20"/>
              </w:rPr>
              <w:t>,625.33)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2B86A80" w14:textId="77777777" w:rsidR="00DE7AB7" w:rsidRPr="0055523E" w:rsidRDefault="00DE7AB7" w:rsidP="00E11E7E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07DA80D4" w14:textId="77777777" w:rsidR="00DE7AB7" w:rsidRPr="0055523E" w:rsidRDefault="00DE7AB7" w:rsidP="00E11E7E">
            <w:pPr>
              <w:pStyle w:val="BlockText"/>
              <w:tabs>
                <w:tab w:val="left" w:pos="6804"/>
              </w:tabs>
              <w:spacing w:before="0" w:line="280" w:lineRule="exact"/>
              <w:ind w:left="0" w:right="28" w:hanging="57"/>
              <w:jc w:val="right"/>
              <w:rPr>
                <w:rFonts w:asciiTheme="majorBidi" w:hAnsiTheme="majorBidi"/>
                <w:sz w:val="20"/>
              </w:rPr>
            </w:pPr>
            <w:r w:rsidRPr="0055523E">
              <w:rPr>
                <w:rFonts w:asciiTheme="majorBidi" w:hAnsiTheme="majorBidi"/>
                <w:sz w:val="20"/>
              </w:rPr>
              <w:t>30,567,148.09</w:t>
            </w:r>
          </w:p>
        </w:tc>
      </w:tr>
      <w:tr w:rsidR="00820026" w:rsidRPr="0055523E" w14:paraId="456CB252" w14:textId="77777777" w:rsidTr="00820026">
        <w:tc>
          <w:tcPr>
            <w:tcW w:w="2211" w:type="dxa"/>
            <w:shd w:val="clear" w:color="auto" w:fill="auto"/>
          </w:tcPr>
          <w:p w14:paraId="39F1568E" w14:textId="77777777" w:rsidR="00820026" w:rsidRPr="001C6A69" w:rsidRDefault="00820026" w:rsidP="00820026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rPr>
                <w:rFonts w:asciiTheme="majorBidi" w:hAnsiTheme="majorBidi"/>
                <w:sz w:val="20"/>
                <w:szCs w:val="20"/>
                <w:cs/>
              </w:rPr>
            </w:pPr>
            <w:r w:rsidRPr="001C6A69">
              <w:rPr>
                <w:rFonts w:asciiTheme="majorBidi" w:hAnsiTheme="majorBidi" w:hint="cs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20" w:type="dxa"/>
            <w:shd w:val="clear" w:color="auto" w:fill="auto"/>
          </w:tcPr>
          <w:p w14:paraId="7A926232" w14:textId="0B4F42D1" w:rsidR="00820026" w:rsidRPr="00DE7AB7" w:rsidRDefault="00DE7AB7" w:rsidP="00DE7AB7">
            <w:pPr>
              <w:pStyle w:val="BlockText"/>
              <w:tabs>
                <w:tab w:val="left" w:pos="6804"/>
              </w:tabs>
              <w:spacing w:before="0" w:line="280" w:lineRule="exact"/>
              <w:ind w:left="0" w:right="28" w:hanging="57"/>
              <w:jc w:val="right"/>
              <w:rPr>
                <w:rFonts w:asciiTheme="majorBidi" w:hAnsiTheme="majorBidi"/>
                <w:sz w:val="20"/>
                <w:lang w:val="en-US"/>
              </w:rPr>
            </w:pPr>
            <w:r>
              <w:rPr>
                <w:rFonts w:asciiTheme="majorBidi" w:hAnsiTheme="majorBidi"/>
                <w:sz w:val="20"/>
                <w:lang w:val="en-US"/>
              </w:rPr>
              <w:t>151,5</w:t>
            </w:r>
            <w:r w:rsidR="00D16F5A">
              <w:rPr>
                <w:rFonts w:asciiTheme="majorBidi" w:hAnsiTheme="majorBidi"/>
                <w:sz w:val="20"/>
                <w:lang w:val="en-US"/>
              </w:rPr>
              <w:t>1</w:t>
            </w:r>
            <w:r>
              <w:rPr>
                <w:rFonts w:asciiTheme="majorBidi" w:hAnsiTheme="majorBidi"/>
                <w:sz w:val="20"/>
                <w:lang w:val="en-US"/>
              </w:rPr>
              <w:t>9,651.56</w:t>
            </w:r>
          </w:p>
        </w:tc>
        <w:tc>
          <w:tcPr>
            <w:tcW w:w="134" w:type="dxa"/>
            <w:shd w:val="clear" w:color="auto" w:fill="auto"/>
          </w:tcPr>
          <w:p w14:paraId="5CCE057C" w14:textId="77777777" w:rsidR="00820026" w:rsidRPr="00DE7AB7" w:rsidRDefault="00820026" w:rsidP="00DE7AB7">
            <w:pPr>
              <w:pStyle w:val="BlockText"/>
              <w:tabs>
                <w:tab w:val="left" w:pos="6804"/>
              </w:tabs>
              <w:spacing w:before="0" w:line="280" w:lineRule="exact"/>
              <w:ind w:left="0" w:right="28" w:hanging="57"/>
              <w:jc w:val="right"/>
              <w:rPr>
                <w:rFonts w:asciiTheme="majorBidi" w:hAnsiTheme="majorBidi"/>
                <w:sz w:val="20"/>
                <w:lang w:val="en-US"/>
              </w:rPr>
            </w:pPr>
          </w:p>
        </w:tc>
        <w:tc>
          <w:tcPr>
            <w:tcW w:w="1020" w:type="dxa"/>
            <w:shd w:val="clear" w:color="auto" w:fill="auto"/>
          </w:tcPr>
          <w:p w14:paraId="66B5407C" w14:textId="49764ED0" w:rsidR="00820026" w:rsidRPr="00DE7AB7" w:rsidRDefault="00DE7AB7" w:rsidP="00DE7AB7">
            <w:pPr>
              <w:pStyle w:val="BlockText"/>
              <w:tabs>
                <w:tab w:val="left" w:pos="6804"/>
              </w:tabs>
              <w:spacing w:before="0" w:line="280" w:lineRule="exact"/>
              <w:ind w:left="0" w:right="0" w:hanging="57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DE7AB7">
              <w:rPr>
                <w:rFonts w:asciiTheme="majorBidi" w:hAnsiTheme="majorBidi" w:cstheme="majorBidi"/>
                <w:sz w:val="20"/>
                <w:lang w:val="en-US"/>
              </w:rPr>
              <w:t>(22,773,498.26)</w:t>
            </w:r>
          </w:p>
        </w:tc>
        <w:tc>
          <w:tcPr>
            <w:tcW w:w="134" w:type="dxa"/>
            <w:shd w:val="clear" w:color="auto" w:fill="auto"/>
          </w:tcPr>
          <w:p w14:paraId="5277B81A" w14:textId="77777777" w:rsidR="00820026" w:rsidRPr="00DE7AB7" w:rsidRDefault="00820026" w:rsidP="00DE7AB7">
            <w:pPr>
              <w:pStyle w:val="BlockText"/>
              <w:tabs>
                <w:tab w:val="left" w:pos="6804"/>
              </w:tabs>
              <w:spacing w:before="0" w:line="280" w:lineRule="exact"/>
              <w:ind w:left="0" w:right="28" w:hanging="57"/>
              <w:jc w:val="right"/>
              <w:rPr>
                <w:rFonts w:asciiTheme="majorBidi" w:hAnsiTheme="majorBidi"/>
                <w:sz w:val="20"/>
                <w:lang w:val="en-US"/>
              </w:rPr>
            </w:pPr>
          </w:p>
        </w:tc>
        <w:tc>
          <w:tcPr>
            <w:tcW w:w="1020" w:type="dxa"/>
            <w:shd w:val="clear" w:color="auto" w:fill="auto"/>
          </w:tcPr>
          <w:p w14:paraId="55DE9C3B" w14:textId="7FB88243" w:rsidR="00820026" w:rsidRPr="00DE7AB7" w:rsidRDefault="00DE7AB7" w:rsidP="00DE7AB7">
            <w:pPr>
              <w:pStyle w:val="BlockText"/>
              <w:tabs>
                <w:tab w:val="left" w:pos="6804"/>
              </w:tabs>
              <w:spacing w:before="0" w:line="280" w:lineRule="exact"/>
              <w:ind w:left="0" w:right="28" w:hanging="57"/>
              <w:jc w:val="right"/>
              <w:rPr>
                <w:rFonts w:asciiTheme="majorBidi" w:hAnsiTheme="majorBidi"/>
                <w:sz w:val="20"/>
                <w:lang w:val="en-US"/>
              </w:rPr>
            </w:pPr>
            <w:r>
              <w:rPr>
                <w:rFonts w:asciiTheme="majorBidi" w:hAnsiTheme="majorBidi"/>
                <w:sz w:val="20"/>
                <w:lang w:val="en-US"/>
              </w:rPr>
              <w:t>128,746,153.30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81C54A8" w14:textId="77777777" w:rsidR="00820026" w:rsidRPr="0055523E" w:rsidRDefault="00820026" w:rsidP="0082002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51E886F9" w14:textId="77777777" w:rsidR="00820026" w:rsidRPr="0055523E" w:rsidRDefault="00820026" w:rsidP="005B436E">
            <w:pPr>
              <w:pStyle w:val="BlockText"/>
              <w:tabs>
                <w:tab w:val="left" w:pos="6804"/>
              </w:tabs>
              <w:spacing w:before="0" w:line="280" w:lineRule="exact"/>
              <w:ind w:left="0" w:right="28" w:hanging="57"/>
              <w:jc w:val="right"/>
              <w:rPr>
                <w:rFonts w:asciiTheme="majorBidi" w:hAnsiTheme="majorBidi"/>
                <w:sz w:val="20"/>
              </w:rPr>
            </w:pPr>
            <w:r w:rsidRPr="003A7F7A">
              <w:rPr>
                <w:rFonts w:asciiTheme="majorBidi" w:hAnsiTheme="majorBidi"/>
                <w:sz w:val="20"/>
                <w:lang w:val="en-US"/>
              </w:rPr>
              <w:t>109</w:t>
            </w:r>
            <w:r w:rsidRPr="0055523E">
              <w:rPr>
                <w:rFonts w:asciiTheme="majorBidi" w:hAnsiTheme="majorBidi"/>
                <w:sz w:val="20"/>
              </w:rPr>
              <w:t>,</w:t>
            </w:r>
            <w:r w:rsidRPr="003A7F7A">
              <w:rPr>
                <w:rFonts w:asciiTheme="majorBidi" w:hAnsiTheme="majorBidi"/>
                <w:sz w:val="20"/>
                <w:lang w:val="en-US"/>
              </w:rPr>
              <w:t>742</w:t>
            </w:r>
            <w:r w:rsidRPr="0055523E">
              <w:rPr>
                <w:rFonts w:asciiTheme="majorBidi" w:hAnsiTheme="majorBidi"/>
                <w:sz w:val="20"/>
              </w:rPr>
              <w:t>,</w:t>
            </w:r>
            <w:r w:rsidRPr="003A7F7A">
              <w:rPr>
                <w:rFonts w:asciiTheme="majorBidi" w:hAnsiTheme="majorBidi"/>
                <w:sz w:val="20"/>
                <w:lang w:val="en-US"/>
              </w:rPr>
              <w:t>256.27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608EE568" w14:textId="77777777" w:rsidR="00820026" w:rsidRPr="0055523E" w:rsidRDefault="00820026" w:rsidP="0082002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6503B6A6" w14:textId="38868F36" w:rsidR="00820026" w:rsidRPr="0055523E" w:rsidRDefault="00820026" w:rsidP="005B436E">
            <w:pPr>
              <w:pStyle w:val="BlockText"/>
              <w:tabs>
                <w:tab w:val="left" w:pos="6804"/>
              </w:tabs>
              <w:spacing w:before="0" w:line="280" w:lineRule="exact"/>
              <w:ind w:left="0" w:right="28" w:hanging="57"/>
              <w:jc w:val="right"/>
              <w:rPr>
                <w:rFonts w:asciiTheme="majorBidi" w:hAnsiTheme="majorBidi" w:cstheme="majorBidi"/>
                <w:sz w:val="20"/>
              </w:rPr>
            </w:pPr>
            <w:r w:rsidRPr="0055523E">
              <w:rPr>
                <w:rFonts w:asciiTheme="majorBidi" w:hAnsiTheme="majorBidi" w:cstheme="majorBidi"/>
                <w:sz w:val="20"/>
              </w:rPr>
              <w:t>620,625.33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A82DF69" w14:textId="77777777" w:rsidR="00820026" w:rsidRPr="0055523E" w:rsidRDefault="00820026" w:rsidP="0082002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left="-113" w:hanging="16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69C1A891" w14:textId="21474C6B" w:rsidR="00820026" w:rsidRPr="0055523E" w:rsidRDefault="00820026" w:rsidP="005B436E">
            <w:pPr>
              <w:pStyle w:val="BlockText"/>
              <w:tabs>
                <w:tab w:val="left" w:pos="6804"/>
              </w:tabs>
              <w:spacing w:before="0" w:line="280" w:lineRule="exact"/>
              <w:ind w:left="0" w:right="28" w:hanging="57"/>
              <w:jc w:val="right"/>
              <w:rPr>
                <w:rFonts w:asciiTheme="majorBidi" w:hAnsiTheme="majorBidi"/>
                <w:sz w:val="20"/>
              </w:rPr>
            </w:pPr>
            <w:r w:rsidRPr="0055523E">
              <w:rPr>
                <w:rFonts w:asciiTheme="majorBidi" w:hAnsiTheme="majorBidi"/>
                <w:sz w:val="20"/>
              </w:rPr>
              <w:t>110,362,881.60</w:t>
            </w:r>
          </w:p>
        </w:tc>
      </w:tr>
    </w:tbl>
    <w:p w14:paraId="6C609753" w14:textId="7EC59A6F" w:rsidR="001C304A" w:rsidRPr="008A37AB" w:rsidRDefault="001C304A" w:rsidP="00446E07">
      <w:pPr>
        <w:tabs>
          <w:tab w:val="left" w:pos="284"/>
        </w:tabs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34606D07" w14:textId="77777777" w:rsidR="008A37AB" w:rsidRPr="008A37AB" w:rsidRDefault="008A37AB" w:rsidP="008A37AB">
      <w:pPr>
        <w:tabs>
          <w:tab w:val="left" w:pos="284"/>
        </w:tabs>
        <w:spacing w:line="380" w:lineRule="exact"/>
        <w:ind w:hanging="142"/>
        <w:contextualSpacing/>
        <w:jc w:val="both"/>
        <w:rPr>
          <w:rFonts w:ascii="Angsana New" w:hAnsi="Angsana New"/>
          <w:b/>
          <w:bCs/>
          <w:sz w:val="32"/>
          <w:szCs w:val="32"/>
        </w:rPr>
      </w:pPr>
      <w:r w:rsidRPr="008A37AB">
        <w:rPr>
          <w:rFonts w:ascii="Angsana New" w:hAnsi="Angsana New"/>
          <w:b/>
          <w:bCs/>
          <w:sz w:val="32"/>
          <w:szCs w:val="32"/>
        </w:rPr>
        <w:t>36.</w:t>
      </w:r>
      <w:r w:rsidRPr="008A37AB">
        <w:rPr>
          <w:rFonts w:ascii="Angsana New" w:hAnsi="Angsana New"/>
          <w:b/>
          <w:bCs/>
          <w:sz w:val="32"/>
          <w:szCs w:val="32"/>
        </w:rPr>
        <w:tab/>
      </w:r>
      <w:r w:rsidRPr="001C6A69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72437B8F" w14:textId="77777777" w:rsidR="008A37AB" w:rsidRPr="008A37AB" w:rsidRDefault="008A37AB" w:rsidP="008A37AB">
      <w:pPr>
        <w:tabs>
          <w:tab w:val="left" w:pos="284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284" w:right="28" w:firstLine="567"/>
        <w:jc w:val="thaiDistribute"/>
        <w:rPr>
          <w:rFonts w:ascii="Angsana New" w:hAnsi="Angsana New"/>
          <w:spacing w:val="4"/>
          <w:sz w:val="32"/>
          <w:szCs w:val="32"/>
        </w:rPr>
      </w:pPr>
      <w:r w:rsidRPr="001C6A69">
        <w:rPr>
          <w:rFonts w:ascii="Angsana New" w:hAnsi="Angsana New"/>
          <w:spacing w:val="4"/>
          <w:sz w:val="32"/>
          <w:szCs w:val="32"/>
          <w:cs/>
        </w:rPr>
        <w:t>เมื่อวันที่</w:t>
      </w:r>
      <w:r w:rsidRPr="008A37AB">
        <w:rPr>
          <w:rFonts w:ascii="Angsana New" w:hAnsi="Angsana New"/>
          <w:spacing w:val="4"/>
          <w:sz w:val="32"/>
          <w:szCs w:val="32"/>
        </w:rPr>
        <w:t xml:space="preserve"> 25 </w:t>
      </w:r>
      <w:r w:rsidRPr="001C6A69">
        <w:rPr>
          <w:rFonts w:ascii="Angsana New" w:hAnsi="Angsana New"/>
          <w:spacing w:val="4"/>
          <w:sz w:val="32"/>
          <w:szCs w:val="32"/>
          <w:cs/>
        </w:rPr>
        <w:t xml:space="preserve">กุมภาพันธ์ </w:t>
      </w:r>
      <w:r w:rsidRPr="008A37AB">
        <w:rPr>
          <w:rFonts w:ascii="Angsana New" w:hAnsi="Angsana New"/>
          <w:spacing w:val="4"/>
          <w:sz w:val="32"/>
          <w:szCs w:val="32"/>
        </w:rPr>
        <w:t>2565</w:t>
      </w:r>
      <w:r w:rsidRPr="001C6A69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1C6A69">
        <w:rPr>
          <w:rFonts w:ascii="Angsana New" w:hAnsi="Angsana New" w:hint="cs"/>
          <w:spacing w:val="4"/>
          <w:sz w:val="32"/>
          <w:szCs w:val="32"/>
          <w:cs/>
        </w:rPr>
        <w:t>ที่</w:t>
      </w:r>
      <w:r w:rsidRPr="001C6A69">
        <w:rPr>
          <w:rFonts w:ascii="Angsana New" w:hAnsi="Angsana New"/>
          <w:spacing w:val="4"/>
          <w:sz w:val="32"/>
          <w:szCs w:val="32"/>
          <w:cs/>
        </w:rPr>
        <w:t xml:space="preserve">ประชุมคณะกรรมการบริษัท ครั้งที่ </w:t>
      </w:r>
      <w:r w:rsidRPr="008A37AB">
        <w:rPr>
          <w:rFonts w:ascii="Angsana New" w:hAnsi="Angsana New"/>
          <w:spacing w:val="4"/>
          <w:sz w:val="32"/>
          <w:szCs w:val="32"/>
        </w:rPr>
        <w:t>1/2565</w:t>
      </w:r>
      <w:r w:rsidRPr="001C6A69">
        <w:rPr>
          <w:rFonts w:ascii="Angsana New" w:hAnsi="Angsana New"/>
          <w:spacing w:val="4"/>
          <w:sz w:val="32"/>
          <w:szCs w:val="32"/>
          <w:cs/>
        </w:rPr>
        <w:t xml:space="preserve"> ได้มีมติ</w:t>
      </w:r>
      <w:r w:rsidRPr="001C6A69">
        <w:rPr>
          <w:rFonts w:ascii="Angsana New" w:hAnsi="Angsana New" w:hint="cs"/>
          <w:spacing w:val="4"/>
          <w:sz w:val="32"/>
          <w:szCs w:val="32"/>
          <w:cs/>
        </w:rPr>
        <w:t>อนุมัติ</w:t>
      </w:r>
      <w:r w:rsidRPr="001C6A69">
        <w:rPr>
          <w:rFonts w:ascii="Angsana New" w:hAnsi="Angsana New"/>
          <w:spacing w:val="4"/>
          <w:sz w:val="32"/>
          <w:szCs w:val="32"/>
          <w:cs/>
        </w:rPr>
        <w:t xml:space="preserve"> ดัง</w:t>
      </w:r>
      <w:r w:rsidRPr="001C6A69">
        <w:rPr>
          <w:rFonts w:ascii="Angsana New" w:hAnsi="Angsana New" w:hint="cs"/>
          <w:spacing w:val="4"/>
          <w:sz w:val="32"/>
          <w:szCs w:val="32"/>
          <w:cs/>
        </w:rPr>
        <w:t>ต่อไป</w:t>
      </w:r>
      <w:r w:rsidRPr="001C6A69">
        <w:rPr>
          <w:rFonts w:ascii="Angsana New" w:hAnsi="Angsana New"/>
          <w:spacing w:val="4"/>
          <w:sz w:val="32"/>
          <w:szCs w:val="32"/>
          <w:cs/>
        </w:rPr>
        <w:t xml:space="preserve">นี้ </w:t>
      </w:r>
    </w:p>
    <w:p w14:paraId="21E80ADF" w14:textId="46274541" w:rsidR="008A37AB" w:rsidRPr="008A37AB" w:rsidRDefault="008A37AB" w:rsidP="008A37AB">
      <w:pPr>
        <w:numPr>
          <w:ilvl w:val="1"/>
          <w:numId w:val="43"/>
        </w:numPr>
        <w:spacing w:line="380" w:lineRule="exact"/>
        <w:ind w:left="851" w:right="28" w:hanging="567"/>
        <w:jc w:val="thaiDistribute"/>
        <w:rPr>
          <w:rFonts w:ascii="Angsana New" w:hAnsi="Angsana New"/>
          <w:spacing w:val="4"/>
          <w:sz w:val="32"/>
          <w:szCs w:val="32"/>
        </w:rPr>
      </w:pPr>
      <w:r w:rsidRPr="001C6A69">
        <w:rPr>
          <w:rFonts w:ascii="Angsana New" w:hAnsi="Angsana New"/>
          <w:spacing w:val="4"/>
          <w:sz w:val="32"/>
          <w:szCs w:val="32"/>
          <w:cs/>
        </w:rPr>
        <w:t xml:space="preserve">จัดสรรกำไรสุทธิเป็นเงินปันผลประจำปี </w:t>
      </w:r>
      <w:r w:rsidRPr="008A37AB">
        <w:rPr>
          <w:rFonts w:ascii="Angsana New" w:hAnsi="Angsana New"/>
          <w:spacing w:val="4"/>
          <w:sz w:val="32"/>
          <w:szCs w:val="32"/>
        </w:rPr>
        <w:t>2564</w:t>
      </w:r>
      <w:r w:rsidRPr="001C6A69">
        <w:rPr>
          <w:rFonts w:ascii="Angsana New" w:hAnsi="Angsana New"/>
          <w:spacing w:val="4"/>
          <w:sz w:val="32"/>
          <w:szCs w:val="32"/>
          <w:cs/>
        </w:rPr>
        <w:t xml:space="preserve"> ให้แก่ผู้ถือหุ้นสามัญจำนวน </w:t>
      </w:r>
      <w:r w:rsidRPr="008A37AB">
        <w:rPr>
          <w:rFonts w:ascii="Angsana New" w:hAnsi="Angsana New"/>
          <w:spacing w:val="4"/>
          <w:sz w:val="32"/>
          <w:szCs w:val="32"/>
        </w:rPr>
        <w:t>422,</w:t>
      </w:r>
      <w:r w:rsidRPr="001C16F8">
        <w:rPr>
          <w:rFonts w:ascii="Angsana New" w:hAnsi="Angsana New"/>
          <w:spacing w:val="4"/>
          <w:sz w:val="32"/>
          <w:szCs w:val="32"/>
        </w:rPr>
        <w:t>000</w:t>
      </w:r>
      <w:r w:rsidRPr="008A37AB">
        <w:rPr>
          <w:rFonts w:ascii="Angsana New" w:hAnsi="Angsana New"/>
          <w:spacing w:val="4"/>
          <w:sz w:val="32"/>
          <w:szCs w:val="32"/>
        </w:rPr>
        <w:t>,100</w:t>
      </w:r>
      <w:r w:rsidRPr="001C6A69">
        <w:rPr>
          <w:rFonts w:ascii="Angsana New" w:hAnsi="Angsana New"/>
          <w:spacing w:val="4"/>
          <w:sz w:val="32"/>
          <w:szCs w:val="32"/>
          <w:cs/>
        </w:rPr>
        <w:t xml:space="preserve"> หุ้</w:t>
      </w:r>
      <w:r w:rsidRPr="001C6A69">
        <w:rPr>
          <w:rFonts w:ascii="Angsana New" w:hAnsi="Angsana New" w:hint="cs"/>
          <w:spacing w:val="4"/>
          <w:sz w:val="32"/>
          <w:szCs w:val="32"/>
          <w:cs/>
        </w:rPr>
        <w:t>น</w:t>
      </w:r>
      <w:r w:rsidRPr="001C6A69">
        <w:rPr>
          <w:rFonts w:ascii="Angsana New" w:hAnsi="Angsana New"/>
          <w:spacing w:val="4"/>
          <w:sz w:val="32"/>
          <w:szCs w:val="32"/>
          <w:cs/>
        </w:rPr>
        <w:br/>
        <w:t>ในอัตราหุ้นละ</w:t>
      </w:r>
      <w:r w:rsidRPr="008A37AB">
        <w:rPr>
          <w:rFonts w:ascii="Angsana New" w:hAnsi="Angsana New"/>
          <w:spacing w:val="4"/>
          <w:sz w:val="32"/>
          <w:szCs w:val="32"/>
        </w:rPr>
        <w:t xml:space="preserve"> 0.033 </w:t>
      </w:r>
      <w:r w:rsidRPr="001C6A69">
        <w:rPr>
          <w:rFonts w:ascii="Angsana New" w:hAnsi="Angsana New"/>
          <w:spacing w:val="4"/>
          <w:sz w:val="32"/>
          <w:szCs w:val="32"/>
          <w:cs/>
        </w:rPr>
        <w:t xml:space="preserve">บาท รวมเป็นจำนวนเงินปันผลจ่าย </w:t>
      </w:r>
      <w:r w:rsidRPr="008A37AB">
        <w:rPr>
          <w:rFonts w:ascii="Angsana New" w:hAnsi="Angsana New"/>
          <w:spacing w:val="4"/>
          <w:sz w:val="32"/>
          <w:szCs w:val="32"/>
        </w:rPr>
        <w:t xml:space="preserve">13.93 </w:t>
      </w:r>
      <w:r w:rsidRPr="001C6A69">
        <w:rPr>
          <w:rFonts w:ascii="Angsana New" w:hAnsi="Angsana New"/>
          <w:spacing w:val="4"/>
          <w:sz w:val="32"/>
          <w:szCs w:val="32"/>
          <w:cs/>
        </w:rPr>
        <w:t xml:space="preserve">ล้านบาท การจ่ายเงินปันผลจะจ่ายให้แก่ผู้ถือหุ้นที่มีรายชื่อปรากฏอยู่ในสมุดทะเบียนผู้ถือหุ้นของบริษัท ณ วันที่ </w:t>
      </w:r>
      <w:r w:rsidRPr="008A37AB">
        <w:rPr>
          <w:rFonts w:ascii="Angsana New" w:hAnsi="Angsana New"/>
          <w:spacing w:val="4"/>
          <w:sz w:val="32"/>
          <w:szCs w:val="32"/>
        </w:rPr>
        <w:t xml:space="preserve">11 </w:t>
      </w:r>
      <w:r w:rsidRPr="001C6A69">
        <w:rPr>
          <w:rFonts w:ascii="Angsana New" w:hAnsi="Angsana New"/>
          <w:spacing w:val="4"/>
          <w:sz w:val="32"/>
          <w:szCs w:val="32"/>
          <w:cs/>
        </w:rPr>
        <w:t xml:space="preserve">พฤษภาคม </w:t>
      </w:r>
      <w:r w:rsidRPr="008A37AB">
        <w:rPr>
          <w:rFonts w:ascii="Angsana New" w:hAnsi="Angsana New"/>
          <w:spacing w:val="4"/>
          <w:sz w:val="32"/>
          <w:szCs w:val="32"/>
        </w:rPr>
        <w:t xml:space="preserve">2565 (Record Date) </w:t>
      </w:r>
      <w:r w:rsidRPr="001C6A69">
        <w:rPr>
          <w:rFonts w:ascii="Angsana New" w:hAnsi="Angsana New" w:hint="cs"/>
          <w:spacing w:val="4"/>
          <w:sz w:val="32"/>
          <w:szCs w:val="32"/>
          <w:cs/>
        </w:rPr>
        <w:t>โดย</w:t>
      </w:r>
      <w:r w:rsidRPr="001C6A69">
        <w:rPr>
          <w:rFonts w:ascii="Angsana New" w:hAnsi="Angsana New"/>
          <w:spacing w:val="4"/>
          <w:sz w:val="32"/>
          <w:szCs w:val="32"/>
          <w:cs/>
        </w:rPr>
        <w:t>กำหนด</w:t>
      </w:r>
      <w:r w:rsidR="009072BC" w:rsidRPr="001C6A69">
        <w:rPr>
          <w:rFonts w:ascii="Angsana New" w:hAnsi="Angsana New" w:hint="cs"/>
          <w:spacing w:val="4"/>
          <w:sz w:val="32"/>
          <w:szCs w:val="32"/>
          <w:cs/>
        </w:rPr>
        <w:t>จะ</w:t>
      </w:r>
      <w:r w:rsidRPr="001C6A69">
        <w:rPr>
          <w:rFonts w:ascii="Angsana New" w:hAnsi="Angsana New"/>
          <w:spacing w:val="4"/>
          <w:sz w:val="32"/>
          <w:szCs w:val="32"/>
          <w:cs/>
        </w:rPr>
        <w:t xml:space="preserve">จ่ายเงินปันผลในวันที่ </w:t>
      </w:r>
      <w:r w:rsidRPr="008A37AB">
        <w:rPr>
          <w:rFonts w:ascii="Angsana New" w:hAnsi="Angsana New"/>
          <w:spacing w:val="4"/>
          <w:sz w:val="32"/>
          <w:szCs w:val="32"/>
        </w:rPr>
        <w:t>27</w:t>
      </w:r>
      <w:r w:rsidRPr="001C6A69">
        <w:rPr>
          <w:rFonts w:ascii="Angsana New" w:hAnsi="Angsana New"/>
          <w:spacing w:val="4"/>
          <w:sz w:val="32"/>
          <w:szCs w:val="32"/>
          <w:cs/>
        </w:rPr>
        <w:t xml:space="preserve"> พฤษภาคม </w:t>
      </w:r>
      <w:r w:rsidRPr="008A37AB">
        <w:rPr>
          <w:rFonts w:ascii="Angsana New" w:hAnsi="Angsana New"/>
          <w:spacing w:val="4"/>
          <w:sz w:val="32"/>
          <w:szCs w:val="32"/>
        </w:rPr>
        <w:t>2565</w:t>
      </w:r>
    </w:p>
    <w:p w14:paraId="5DF5D278" w14:textId="37243169" w:rsidR="008A37AB" w:rsidRDefault="008A37AB" w:rsidP="008A37AB">
      <w:pPr>
        <w:numPr>
          <w:ilvl w:val="1"/>
          <w:numId w:val="43"/>
        </w:numPr>
        <w:tabs>
          <w:tab w:val="left" w:pos="227"/>
          <w:tab w:val="left" w:pos="284"/>
          <w:tab w:val="left" w:pos="426"/>
          <w:tab w:val="left" w:pos="454"/>
          <w:tab w:val="left" w:pos="567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851" w:right="28" w:hanging="567"/>
        <w:jc w:val="thaiDistribute"/>
        <w:rPr>
          <w:rFonts w:ascii="Angsana New" w:hAnsi="Angsana New"/>
          <w:sz w:val="32"/>
          <w:szCs w:val="32"/>
        </w:rPr>
      </w:pPr>
      <w:r w:rsidRPr="001C6A69">
        <w:rPr>
          <w:rFonts w:ascii="Angsana New" w:hAnsi="Angsana New" w:hint="cs"/>
          <w:sz w:val="32"/>
          <w:szCs w:val="32"/>
          <w:cs/>
        </w:rPr>
        <w:t>การ</w:t>
      </w:r>
      <w:r w:rsidRPr="001C6A69">
        <w:rPr>
          <w:rFonts w:ascii="Angsana New" w:hAnsi="Angsana New"/>
          <w:sz w:val="32"/>
          <w:szCs w:val="32"/>
          <w:cs/>
        </w:rPr>
        <w:t xml:space="preserve">ออกใบสําคัญแสดงสิทธิที่จะซื้อหุ้นสามัญของบริษัท พรพรหมเม็ททอล จํากัด (มหาชน) ครั้งที่ </w:t>
      </w:r>
      <w:r w:rsidRPr="008A37AB">
        <w:rPr>
          <w:rFonts w:ascii="Angsana New" w:hAnsi="Angsana New"/>
          <w:sz w:val="32"/>
          <w:szCs w:val="32"/>
        </w:rPr>
        <w:t>2</w:t>
      </w:r>
      <w:r w:rsidRPr="001C16F8">
        <w:rPr>
          <w:rFonts w:ascii="Angsana New" w:hAnsi="Angsana New"/>
          <w:sz w:val="32"/>
          <w:szCs w:val="32"/>
        </w:rPr>
        <w:t xml:space="preserve"> (“</w:t>
      </w:r>
      <w:r w:rsidRPr="001C6A69">
        <w:rPr>
          <w:rFonts w:ascii="Angsana New" w:hAnsi="Angsana New"/>
          <w:sz w:val="32"/>
          <w:szCs w:val="32"/>
          <w:cs/>
        </w:rPr>
        <w:t>ใบสําคัญแสดงสิทธิ” หรือ “</w:t>
      </w:r>
      <w:r w:rsidRPr="008A37AB">
        <w:rPr>
          <w:rFonts w:ascii="Angsana New" w:hAnsi="Angsana New"/>
          <w:sz w:val="32"/>
          <w:szCs w:val="32"/>
        </w:rPr>
        <w:t>PPM-W</w:t>
      </w:r>
      <w:r w:rsidRPr="001C16F8">
        <w:rPr>
          <w:rFonts w:ascii="Angsana New" w:hAnsi="Angsana New"/>
          <w:sz w:val="32"/>
          <w:szCs w:val="32"/>
        </w:rPr>
        <w:t>2”)</w:t>
      </w:r>
      <w:r w:rsidRPr="008A37AB">
        <w:rPr>
          <w:rFonts w:ascii="Angsana New" w:hAnsi="Angsana New"/>
          <w:sz w:val="32"/>
          <w:szCs w:val="32"/>
        </w:rPr>
        <w:t xml:space="preserve"> </w:t>
      </w:r>
      <w:r w:rsidRPr="001C6A69">
        <w:rPr>
          <w:rFonts w:ascii="Angsana New" w:hAnsi="Angsana New"/>
          <w:sz w:val="32"/>
          <w:szCs w:val="32"/>
          <w:cs/>
        </w:rPr>
        <w:t xml:space="preserve">จํานวนไม่เกิน </w:t>
      </w:r>
      <w:r w:rsidRPr="008A37AB">
        <w:rPr>
          <w:rFonts w:ascii="Angsana New" w:hAnsi="Angsana New"/>
          <w:sz w:val="32"/>
          <w:szCs w:val="32"/>
        </w:rPr>
        <w:t xml:space="preserve">211,000,050 </w:t>
      </w:r>
      <w:r w:rsidRPr="001C6A69">
        <w:rPr>
          <w:rFonts w:ascii="Angsana New" w:hAnsi="Angsana New"/>
          <w:sz w:val="32"/>
          <w:szCs w:val="32"/>
          <w:cs/>
        </w:rPr>
        <w:t>หน่ว</w:t>
      </w:r>
      <w:r w:rsidRPr="001C6A69">
        <w:rPr>
          <w:rFonts w:ascii="Angsana New" w:hAnsi="Angsana New" w:hint="cs"/>
          <w:sz w:val="32"/>
          <w:szCs w:val="32"/>
          <w:cs/>
        </w:rPr>
        <w:t xml:space="preserve">ย </w:t>
      </w:r>
      <w:r w:rsidRPr="001C6A69">
        <w:rPr>
          <w:rFonts w:ascii="Angsana New" w:hAnsi="Angsana New"/>
          <w:sz w:val="32"/>
          <w:szCs w:val="32"/>
          <w:cs/>
        </w:rPr>
        <w:t>เพื่อจัดสรรให้แก่</w:t>
      </w:r>
      <w:r w:rsidRPr="001C6A69">
        <w:rPr>
          <w:rFonts w:ascii="Angsana New" w:hAnsi="Angsana New"/>
          <w:sz w:val="32"/>
          <w:szCs w:val="32"/>
          <w:cs/>
        </w:rPr>
        <w:br/>
        <w:t xml:space="preserve">ผู้ถือหุ้นเดิมของบริษัทตามสัดส่วนการถือหุ้นในอัตราส่วน </w:t>
      </w:r>
      <w:r w:rsidRPr="008A37AB">
        <w:rPr>
          <w:rFonts w:ascii="Angsana New" w:hAnsi="Angsana New"/>
          <w:sz w:val="32"/>
          <w:szCs w:val="32"/>
        </w:rPr>
        <w:t xml:space="preserve">2 </w:t>
      </w:r>
      <w:r w:rsidRPr="001C6A69">
        <w:rPr>
          <w:rFonts w:ascii="Angsana New" w:hAnsi="Angsana New"/>
          <w:sz w:val="32"/>
          <w:szCs w:val="32"/>
          <w:cs/>
        </w:rPr>
        <w:t>หุ้นสามัญเดิม ต่อใบสําคัญแสดงสิทธิ</w:t>
      </w:r>
      <w:r w:rsidRPr="001C6A69">
        <w:rPr>
          <w:rFonts w:ascii="Angsana New" w:hAnsi="Angsana New" w:hint="cs"/>
          <w:sz w:val="32"/>
          <w:szCs w:val="32"/>
          <w:cs/>
        </w:rPr>
        <w:t xml:space="preserve"> </w:t>
      </w:r>
      <w:r w:rsidRPr="008A37AB">
        <w:rPr>
          <w:rFonts w:ascii="Angsana New" w:hAnsi="Angsana New"/>
          <w:sz w:val="32"/>
          <w:szCs w:val="32"/>
        </w:rPr>
        <w:t>PPM-W</w:t>
      </w:r>
      <w:r w:rsidRPr="001C16F8">
        <w:rPr>
          <w:rFonts w:ascii="Angsana New" w:hAnsi="Angsana New"/>
          <w:sz w:val="32"/>
          <w:szCs w:val="32"/>
        </w:rPr>
        <w:t xml:space="preserve">2 </w:t>
      </w:r>
      <w:r w:rsidRPr="008A37AB">
        <w:rPr>
          <w:rFonts w:ascii="Angsana New" w:hAnsi="Angsana New"/>
          <w:sz w:val="32"/>
          <w:szCs w:val="32"/>
        </w:rPr>
        <w:t xml:space="preserve">1 </w:t>
      </w:r>
      <w:r w:rsidRPr="001C6A69">
        <w:rPr>
          <w:rFonts w:ascii="Angsana New" w:hAnsi="Angsana New"/>
          <w:sz w:val="32"/>
          <w:szCs w:val="32"/>
          <w:cs/>
        </w:rPr>
        <w:t>หน่วย</w:t>
      </w:r>
      <w:r w:rsidRPr="001C6A69">
        <w:rPr>
          <w:rFonts w:ascii="Angsana New" w:hAnsi="Angsana New" w:hint="cs"/>
          <w:sz w:val="32"/>
          <w:szCs w:val="32"/>
          <w:cs/>
        </w:rPr>
        <w:t xml:space="preserve"> </w:t>
      </w:r>
      <w:r w:rsidRPr="001C6A69">
        <w:rPr>
          <w:rFonts w:ascii="Angsana New" w:hAnsi="Angsana New"/>
          <w:sz w:val="32"/>
          <w:szCs w:val="32"/>
          <w:cs/>
        </w:rPr>
        <w:t xml:space="preserve">โดยไม่คิดมูลค่า (ราคาเสนอขายต่อหน่วยเท่ากับ </w:t>
      </w:r>
      <w:r w:rsidRPr="008A37AB">
        <w:rPr>
          <w:rFonts w:ascii="Angsana New" w:hAnsi="Angsana New"/>
          <w:sz w:val="32"/>
          <w:szCs w:val="32"/>
        </w:rPr>
        <w:t xml:space="preserve">0 </w:t>
      </w:r>
      <w:r w:rsidRPr="001C6A69">
        <w:rPr>
          <w:rFonts w:ascii="Angsana New" w:hAnsi="Angsana New"/>
          <w:sz w:val="32"/>
          <w:szCs w:val="32"/>
          <w:cs/>
        </w:rPr>
        <w:t xml:space="preserve">บาท) และมีราคาใช้สิทธิซื้อหุ้นสามัญเท่ากับ </w:t>
      </w:r>
      <w:r w:rsidRPr="008A37AB">
        <w:rPr>
          <w:rFonts w:ascii="Angsana New" w:hAnsi="Angsana New"/>
          <w:sz w:val="32"/>
          <w:szCs w:val="32"/>
        </w:rPr>
        <w:t xml:space="preserve">6 </w:t>
      </w:r>
      <w:r w:rsidRPr="001C6A69">
        <w:rPr>
          <w:rFonts w:ascii="Angsana New" w:hAnsi="Angsana New"/>
          <w:sz w:val="32"/>
          <w:szCs w:val="32"/>
          <w:cs/>
        </w:rPr>
        <w:t xml:space="preserve">บาทต่อหุ้น และมีระยะเวลาการใช้สิทธิ </w:t>
      </w:r>
      <w:r w:rsidRPr="008A37AB">
        <w:rPr>
          <w:rFonts w:ascii="Angsana New" w:hAnsi="Angsana New"/>
          <w:sz w:val="32"/>
          <w:szCs w:val="32"/>
        </w:rPr>
        <w:t xml:space="preserve">2 </w:t>
      </w:r>
      <w:r w:rsidRPr="001C6A69">
        <w:rPr>
          <w:rFonts w:ascii="Angsana New" w:hAnsi="Angsana New"/>
          <w:sz w:val="32"/>
          <w:szCs w:val="32"/>
          <w:cs/>
        </w:rPr>
        <w:t>ปี ทั้งนี้ ในกรณีที่มีเศษของใบสำคัญแสดงสิทธิ</w:t>
      </w:r>
      <w:r w:rsidRPr="001C6A69">
        <w:rPr>
          <w:rFonts w:ascii="Angsana New" w:hAnsi="Angsana New" w:hint="cs"/>
          <w:sz w:val="32"/>
          <w:szCs w:val="32"/>
          <w:cs/>
        </w:rPr>
        <w:t xml:space="preserve"> </w:t>
      </w:r>
      <w:r w:rsidRPr="008A37AB">
        <w:rPr>
          <w:rFonts w:ascii="Angsana New" w:hAnsi="Angsana New"/>
          <w:sz w:val="32"/>
          <w:szCs w:val="32"/>
        </w:rPr>
        <w:t xml:space="preserve">PPM-W2 </w:t>
      </w:r>
      <w:r w:rsidRPr="001C6A69">
        <w:rPr>
          <w:rFonts w:ascii="Angsana New" w:hAnsi="Angsana New"/>
          <w:sz w:val="32"/>
          <w:szCs w:val="32"/>
          <w:cs/>
        </w:rPr>
        <w:t>เหลือจากการคำนวณตามอัตราส่วนการจัดสรรดังกล่าวให้ปัดเศษดังกล่าวทิ้งทั้งจำนวน</w:t>
      </w:r>
    </w:p>
    <w:p w14:paraId="0288519B" w14:textId="77777777" w:rsidR="008A37AB" w:rsidRPr="008A37AB" w:rsidRDefault="008A37AB" w:rsidP="008A37AB">
      <w:pPr>
        <w:tabs>
          <w:tab w:val="left" w:pos="227"/>
          <w:tab w:val="left" w:pos="284"/>
          <w:tab w:val="left" w:pos="426"/>
          <w:tab w:val="left" w:pos="454"/>
          <w:tab w:val="left" w:pos="567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right="28"/>
        <w:jc w:val="thaiDistribute"/>
        <w:rPr>
          <w:rFonts w:ascii="Angsana New" w:hAnsi="Angsana New"/>
          <w:sz w:val="32"/>
          <w:szCs w:val="32"/>
        </w:rPr>
      </w:pPr>
    </w:p>
    <w:p w14:paraId="3A982E0B" w14:textId="2621A8F2" w:rsidR="008A37AB" w:rsidRPr="008A37AB" w:rsidRDefault="008A37AB" w:rsidP="008A37AB">
      <w:pPr>
        <w:numPr>
          <w:ilvl w:val="1"/>
          <w:numId w:val="43"/>
        </w:numPr>
        <w:tabs>
          <w:tab w:val="left" w:pos="227"/>
          <w:tab w:val="left" w:pos="284"/>
          <w:tab w:val="left" w:pos="426"/>
          <w:tab w:val="left" w:pos="454"/>
          <w:tab w:val="left" w:pos="567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851" w:right="28" w:hanging="567"/>
        <w:jc w:val="thaiDistribute"/>
        <w:rPr>
          <w:rFonts w:ascii="Angsana New" w:hAnsi="Angsana New"/>
          <w:sz w:val="32"/>
          <w:szCs w:val="32"/>
        </w:rPr>
      </w:pPr>
      <w:r w:rsidRPr="001C6A69">
        <w:rPr>
          <w:rFonts w:ascii="Angsana New" w:hAnsi="Angsana New"/>
          <w:sz w:val="32"/>
          <w:szCs w:val="32"/>
          <w:cs/>
        </w:rPr>
        <w:t>การเพิ่มทุนจดทะเบียน จากทุนจดทะเบียนเดิมจำนวน</w:t>
      </w:r>
      <w:r w:rsidRPr="001C6A69">
        <w:rPr>
          <w:rFonts w:ascii="Angsana New" w:hAnsi="Angsana New" w:hint="cs"/>
          <w:sz w:val="32"/>
          <w:szCs w:val="32"/>
          <w:cs/>
        </w:rPr>
        <w:t>เงิน</w:t>
      </w:r>
      <w:r w:rsidRPr="001C6A69">
        <w:rPr>
          <w:rFonts w:ascii="Angsana New" w:hAnsi="Angsana New"/>
          <w:sz w:val="32"/>
          <w:szCs w:val="32"/>
          <w:cs/>
        </w:rPr>
        <w:t xml:space="preserve"> </w:t>
      </w:r>
      <w:r w:rsidRPr="008A37AB">
        <w:rPr>
          <w:rFonts w:ascii="Angsana New" w:hAnsi="Angsana New"/>
          <w:sz w:val="32"/>
          <w:szCs w:val="32"/>
        </w:rPr>
        <w:t>211,000,0</w:t>
      </w:r>
      <w:r w:rsidR="00712E5B">
        <w:rPr>
          <w:rFonts w:ascii="Angsana New" w:hAnsi="Angsana New"/>
          <w:sz w:val="32"/>
          <w:szCs w:val="32"/>
        </w:rPr>
        <w:t>5</w:t>
      </w:r>
      <w:r w:rsidRPr="008A37AB">
        <w:rPr>
          <w:rFonts w:ascii="Angsana New" w:hAnsi="Angsana New"/>
          <w:sz w:val="32"/>
          <w:szCs w:val="32"/>
        </w:rPr>
        <w:t>0</w:t>
      </w:r>
      <w:r w:rsidRPr="001C6A69">
        <w:rPr>
          <w:rFonts w:ascii="Angsana New" w:hAnsi="Angsana New"/>
          <w:sz w:val="32"/>
          <w:szCs w:val="32"/>
          <w:cs/>
        </w:rPr>
        <w:t xml:space="preserve"> บาท เป็นทุนจดทะเบียนใหม่จำนวน</w:t>
      </w:r>
      <w:r w:rsidRPr="001C6A69">
        <w:rPr>
          <w:rFonts w:ascii="Angsana New" w:hAnsi="Angsana New" w:hint="cs"/>
          <w:sz w:val="32"/>
          <w:szCs w:val="32"/>
          <w:cs/>
        </w:rPr>
        <w:t>เงิน</w:t>
      </w:r>
      <w:r w:rsidRPr="001C6A69">
        <w:rPr>
          <w:rFonts w:ascii="Angsana New" w:hAnsi="Angsana New"/>
          <w:sz w:val="32"/>
          <w:szCs w:val="32"/>
          <w:cs/>
        </w:rPr>
        <w:t xml:space="preserve"> </w:t>
      </w:r>
      <w:r w:rsidRPr="008A37AB">
        <w:rPr>
          <w:rFonts w:ascii="Angsana New" w:hAnsi="Angsana New"/>
          <w:sz w:val="32"/>
          <w:szCs w:val="32"/>
        </w:rPr>
        <w:t>316,500,075</w:t>
      </w:r>
      <w:r w:rsidRPr="001C6A69">
        <w:rPr>
          <w:rFonts w:ascii="Angsana New" w:hAnsi="Angsana New"/>
          <w:sz w:val="32"/>
          <w:szCs w:val="32"/>
          <w:cs/>
        </w:rPr>
        <w:t xml:space="preserve"> บาท โดยการออกหุ้นสามัญเพิ่มทุนจำนวน </w:t>
      </w:r>
      <w:r w:rsidRPr="008A37AB">
        <w:rPr>
          <w:rFonts w:ascii="Angsana New" w:hAnsi="Angsana New"/>
          <w:sz w:val="32"/>
          <w:szCs w:val="32"/>
        </w:rPr>
        <w:t>211,</w:t>
      </w:r>
      <w:r w:rsidRPr="001C16F8">
        <w:rPr>
          <w:rFonts w:ascii="Angsana New" w:hAnsi="Angsana New"/>
          <w:sz w:val="32"/>
          <w:szCs w:val="32"/>
        </w:rPr>
        <w:t>000</w:t>
      </w:r>
      <w:r w:rsidRPr="008A37AB">
        <w:rPr>
          <w:rFonts w:ascii="Angsana New" w:hAnsi="Angsana New"/>
          <w:sz w:val="32"/>
          <w:szCs w:val="32"/>
        </w:rPr>
        <w:t>,050</w:t>
      </w:r>
      <w:r w:rsidRPr="001C6A69">
        <w:rPr>
          <w:rFonts w:ascii="Angsana New" w:hAnsi="Angsana New"/>
          <w:sz w:val="32"/>
          <w:szCs w:val="32"/>
          <w:cs/>
        </w:rPr>
        <w:t xml:space="preserve"> หุ้น มูลค่าหุ้น</w:t>
      </w:r>
      <w:r w:rsidR="005E7E47" w:rsidRPr="001C6A69">
        <w:rPr>
          <w:rFonts w:ascii="Angsana New" w:hAnsi="Angsana New"/>
          <w:sz w:val="32"/>
          <w:szCs w:val="32"/>
          <w:cs/>
        </w:rPr>
        <w:br/>
      </w:r>
      <w:r w:rsidRPr="001C6A69">
        <w:rPr>
          <w:rFonts w:ascii="Angsana New" w:hAnsi="Angsana New"/>
          <w:sz w:val="32"/>
          <w:szCs w:val="32"/>
          <w:cs/>
        </w:rPr>
        <w:t xml:space="preserve">ที่ตราไว้หุ้นละ </w:t>
      </w:r>
      <w:r w:rsidRPr="008A37AB">
        <w:rPr>
          <w:rFonts w:ascii="Angsana New" w:hAnsi="Angsana New"/>
          <w:sz w:val="32"/>
          <w:szCs w:val="32"/>
        </w:rPr>
        <w:t>0.50</w:t>
      </w:r>
      <w:r w:rsidRPr="001C6A69">
        <w:rPr>
          <w:rFonts w:ascii="Angsana New" w:hAnsi="Angsana New"/>
          <w:sz w:val="32"/>
          <w:szCs w:val="32"/>
          <w:cs/>
        </w:rPr>
        <w:t xml:space="preserve"> บาท รวมทั้งสิ้น </w:t>
      </w:r>
      <w:r w:rsidRPr="008A37AB">
        <w:rPr>
          <w:rFonts w:ascii="Angsana New" w:hAnsi="Angsana New"/>
          <w:sz w:val="32"/>
          <w:szCs w:val="32"/>
        </w:rPr>
        <w:t>105,</w:t>
      </w:r>
      <w:r w:rsidRPr="001C16F8">
        <w:rPr>
          <w:rFonts w:ascii="Angsana New" w:hAnsi="Angsana New"/>
          <w:sz w:val="32"/>
          <w:szCs w:val="32"/>
        </w:rPr>
        <w:t>500</w:t>
      </w:r>
      <w:r w:rsidRPr="008A37AB">
        <w:rPr>
          <w:rFonts w:ascii="Angsana New" w:hAnsi="Angsana New"/>
          <w:sz w:val="32"/>
          <w:szCs w:val="32"/>
        </w:rPr>
        <w:t>,025</w:t>
      </w:r>
      <w:r w:rsidRPr="001C6A69">
        <w:rPr>
          <w:rFonts w:ascii="Angsana New" w:hAnsi="Angsana New"/>
          <w:sz w:val="32"/>
          <w:szCs w:val="32"/>
          <w:cs/>
        </w:rPr>
        <w:t xml:space="preserve"> บาท เพื่อ</w:t>
      </w:r>
      <w:r w:rsidRPr="001C6A69">
        <w:rPr>
          <w:rFonts w:ascii="Angsana New" w:hAnsi="Angsana New" w:hint="cs"/>
          <w:sz w:val="32"/>
          <w:szCs w:val="32"/>
          <w:cs/>
        </w:rPr>
        <w:t xml:space="preserve">เป็นการรองรับการใช้สิทธิของใบสำคัญแสดงสิทธิที่จะซื้อหุ้นสามัญของบริษัท ครั้งที่ </w:t>
      </w:r>
      <w:r w:rsidRPr="008A37AB">
        <w:rPr>
          <w:rFonts w:ascii="Angsana New" w:hAnsi="Angsana New"/>
          <w:sz w:val="32"/>
          <w:szCs w:val="32"/>
        </w:rPr>
        <w:t xml:space="preserve">2 (PPM-W2) </w:t>
      </w:r>
      <w:r w:rsidRPr="001C6A69">
        <w:rPr>
          <w:rFonts w:ascii="Angsana New" w:hAnsi="Angsana New" w:hint="cs"/>
          <w:sz w:val="32"/>
          <w:szCs w:val="32"/>
          <w:cs/>
        </w:rPr>
        <w:t>ที่เสนอขายให้แก่ผู้ถือหุ้นเดิมตามสัดส่วนการถือหุ้น</w:t>
      </w:r>
    </w:p>
    <w:p w14:paraId="7DC294D3" w14:textId="77777777" w:rsidR="008A37AB" w:rsidRPr="0055523E" w:rsidRDefault="008A37AB" w:rsidP="00446E07">
      <w:pPr>
        <w:tabs>
          <w:tab w:val="left" w:pos="284"/>
        </w:tabs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7601BFFD" w14:textId="5B6F6326" w:rsidR="00CF619E" w:rsidRPr="0055523E" w:rsidRDefault="005E7E47" w:rsidP="00446E07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37</w:t>
      </w:r>
      <w:r w:rsidR="00CF619E" w:rsidRPr="0055523E">
        <w:rPr>
          <w:rFonts w:asciiTheme="majorBidi" w:hAnsiTheme="majorBidi"/>
          <w:b/>
          <w:bCs/>
          <w:sz w:val="32"/>
          <w:szCs w:val="32"/>
        </w:rPr>
        <w:t>.</w:t>
      </w:r>
      <w:r w:rsidR="00CF619E" w:rsidRPr="0055523E">
        <w:rPr>
          <w:rFonts w:asciiTheme="majorBidi" w:hAnsiTheme="majorBidi" w:cstheme="majorBidi"/>
          <w:b/>
          <w:bCs/>
          <w:sz w:val="32"/>
          <w:szCs w:val="32"/>
        </w:rPr>
        <w:tab/>
      </w:r>
      <w:r w:rsidR="00CF619E" w:rsidRPr="001C6A69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</w:t>
      </w:r>
      <w:r w:rsidR="00CF619E" w:rsidRPr="001C6A69">
        <w:rPr>
          <w:rFonts w:asciiTheme="majorBidi" w:hAnsiTheme="majorBidi" w:cstheme="majorBidi" w:hint="cs"/>
          <w:b/>
          <w:bCs/>
          <w:sz w:val="32"/>
          <w:szCs w:val="32"/>
          <w:cs/>
        </w:rPr>
        <w:t>งบ</w:t>
      </w:r>
      <w:r w:rsidR="00CF619E" w:rsidRPr="001C6A69">
        <w:rPr>
          <w:rFonts w:asciiTheme="majorBidi" w:hAnsiTheme="majorBidi" w:cstheme="majorBidi"/>
          <w:b/>
          <w:bCs/>
          <w:sz w:val="32"/>
          <w:szCs w:val="32"/>
          <w:cs/>
        </w:rPr>
        <w:t>การเงิน</w:t>
      </w:r>
    </w:p>
    <w:p w14:paraId="5DA23AFF" w14:textId="3A1CF1E7" w:rsidR="00CF619E" w:rsidRPr="009643FA" w:rsidRDefault="00CF619E" w:rsidP="00446E07">
      <w:pPr>
        <w:tabs>
          <w:tab w:val="left" w:pos="540"/>
        </w:tabs>
        <w:spacing w:line="380" w:lineRule="exact"/>
        <w:ind w:left="284" w:right="28" w:firstLine="567"/>
        <w:jc w:val="thaiDistribute"/>
        <w:rPr>
          <w:rFonts w:ascii="Angsana New" w:hAnsi="Angsana New"/>
          <w:spacing w:val="-6"/>
          <w:sz w:val="32"/>
          <w:szCs w:val="32"/>
        </w:rPr>
      </w:pPr>
      <w:r w:rsidRPr="001C6A69">
        <w:rPr>
          <w:rFonts w:ascii="Angsana New" w:hAnsi="Angsana New" w:hint="cs"/>
          <w:spacing w:val="-6"/>
          <w:sz w:val="32"/>
          <w:szCs w:val="32"/>
          <w:cs/>
        </w:rPr>
        <w:t>งบ</w:t>
      </w:r>
      <w:r w:rsidRPr="001C6A69">
        <w:rPr>
          <w:rFonts w:ascii="Angsana New" w:hAnsi="Angsana New"/>
          <w:spacing w:val="-6"/>
          <w:sz w:val="32"/>
          <w:szCs w:val="32"/>
          <w:cs/>
        </w:rPr>
        <w:t xml:space="preserve">การเงินนี้ได้รับการอนุมัติให้ออกโดยที่ประชุมคณะกรรมการของบริษัทเมื่อวันที่ </w:t>
      </w:r>
      <w:r w:rsidR="00791E1A" w:rsidRPr="0055523E">
        <w:rPr>
          <w:rFonts w:ascii="Angsana New" w:hAnsi="Angsana New"/>
          <w:spacing w:val="-6"/>
          <w:sz w:val="32"/>
          <w:szCs w:val="32"/>
        </w:rPr>
        <w:t xml:space="preserve">25 </w:t>
      </w:r>
      <w:r w:rsidR="00791E1A" w:rsidRPr="001C6A69">
        <w:rPr>
          <w:rFonts w:ascii="Angsana New" w:hAnsi="Angsana New" w:hint="cs"/>
          <w:spacing w:val="-6"/>
          <w:sz w:val="32"/>
          <w:szCs w:val="32"/>
          <w:cs/>
        </w:rPr>
        <w:t xml:space="preserve">กุมภาพันธ์ </w:t>
      </w:r>
      <w:r w:rsidR="00791E1A" w:rsidRPr="0055523E">
        <w:rPr>
          <w:rFonts w:ascii="Angsana New" w:hAnsi="Angsana New"/>
          <w:spacing w:val="-6"/>
          <w:sz w:val="32"/>
          <w:szCs w:val="32"/>
        </w:rPr>
        <w:t>2565</w:t>
      </w:r>
    </w:p>
    <w:sectPr w:rsidR="00CF619E" w:rsidRPr="009643FA" w:rsidSect="00574770">
      <w:headerReference w:type="default" r:id="rId13"/>
      <w:footerReference w:type="default" r:id="rId14"/>
      <w:headerReference w:type="first" r:id="rId15"/>
      <w:footerReference w:type="first" r:id="rId16"/>
      <w:pgSz w:w="11909" w:h="16834" w:code="9"/>
      <w:pgMar w:top="1134" w:right="851" w:bottom="1701" w:left="1814" w:header="1134" w:footer="720" w:gutter="0"/>
      <w:pgNumType w:fmt="numberInDash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09E851" w14:textId="77777777" w:rsidR="00283119" w:rsidRDefault="00283119">
      <w:r>
        <w:separator/>
      </w:r>
    </w:p>
  </w:endnote>
  <w:endnote w:type="continuationSeparator" w:id="0">
    <w:p w14:paraId="0F40CDF2" w14:textId="77777777" w:rsidR="00283119" w:rsidRDefault="002831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08DA5" w14:textId="77777777" w:rsidR="002218D6" w:rsidRDefault="002218D6">
    <w:pPr>
      <w:pStyle w:val="Footer"/>
      <w:rPr>
        <w:rFonts w:hAnsi="BrowalliaUPC" w:cs="BrowalliaUPC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CF4BE" w14:textId="77777777" w:rsidR="002218D6" w:rsidRDefault="002218D6">
    <w:pPr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68DA8" w14:textId="77777777" w:rsidR="00574770" w:rsidRDefault="00574770">
    <w:pPr>
      <w:pStyle w:val="Footer"/>
      <w:rPr>
        <w:rFonts w:hAnsi="BrowalliaUPC" w:cs="BrowalliaUPC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216A8" w14:textId="77777777" w:rsidR="00574770" w:rsidRDefault="00574770">
    <w:pPr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2A5DBD" w14:textId="77777777" w:rsidR="00283119" w:rsidRDefault="00283119">
      <w:r>
        <w:separator/>
      </w:r>
    </w:p>
  </w:footnote>
  <w:footnote w:type="continuationSeparator" w:id="0">
    <w:p w14:paraId="1E9A4066" w14:textId="77777777" w:rsidR="00283119" w:rsidRDefault="002831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6DD5B" w14:textId="77777777" w:rsidR="002218D6" w:rsidRDefault="002A1A36">
    <w:pPr>
      <w:pStyle w:val="Header"/>
    </w:pPr>
    <w:r>
      <w:rPr>
        <w:noProof/>
      </w:rPr>
      <w:pict w14:anchorId="0708F2F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9529497" o:spid="_x0000_s1068" type="#_x0000_t75" style="position:absolute;margin-left:0;margin-top:0;width:305.1pt;height:58.5pt;z-index:-251632640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2"/>
        <w:szCs w:val="32"/>
      </w:rPr>
      <w:id w:val="153153302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2E72AFD" w14:textId="77777777" w:rsidR="002218D6" w:rsidRPr="00116559" w:rsidRDefault="002218D6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  <w:r w:rsidRPr="00116559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116559">
          <w:rPr>
            <w:rFonts w:asciiTheme="majorBidi" w:hAnsiTheme="majorBidi" w:cstheme="majorBidi"/>
            <w:sz w:val="32"/>
            <w:szCs w:val="32"/>
          </w:rPr>
          <w:instrText xml:space="preserve"> PAGE   \</w:instrText>
        </w:r>
        <w:r w:rsidRPr="00116559">
          <w:rPr>
            <w:rFonts w:asciiTheme="majorBidi" w:hAnsiTheme="majorBidi"/>
            <w:sz w:val="32"/>
            <w:szCs w:val="32"/>
            <w:cs/>
          </w:rPr>
          <w:instrText xml:space="preserve">* </w:instrText>
        </w:r>
        <w:r w:rsidRPr="00116559">
          <w:rPr>
            <w:rFonts w:asciiTheme="majorBidi" w:hAnsiTheme="majorBidi" w:cstheme="majorBidi"/>
            <w:sz w:val="32"/>
            <w:szCs w:val="32"/>
          </w:rPr>
          <w:instrText xml:space="preserve">MERGEFORMAT </w:instrText>
        </w:r>
        <w:r w:rsidRPr="00116559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- 56 -</w:t>
        </w:r>
        <w:r w:rsidRPr="00116559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7968DA0C" w14:textId="77777777" w:rsidR="002218D6" w:rsidRDefault="002218D6" w:rsidP="00116559">
    <w:pPr>
      <w:pStyle w:val="Header"/>
      <w:spacing w:line="24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10283741"/>
      <w:docPartObj>
        <w:docPartGallery w:val="Page Numbers (Top of Page)"/>
        <w:docPartUnique/>
      </w:docPartObj>
    </w:sdtPr>
    <w:sdtEndPr>
      <w:rPr>
        <w:rFonts w:ascii="Angsana New" w:hAnsi="Angsana New" w:hint="cs"/>
        <w:sz w:val="32"/>
        <w:szCs w:val="32"/>
      </w:rPr>
    </w:sdtEndPr>
    <w:sdtContent>
      <w:p w14:paraId="1FEEB259" w14:textId="01F09E4D" w:rsidR="002218D6" w:rsidRPr="000B6FC7" w:rsidRDefault="002218D6" w:rsidP="00574770">
        <w:pPr>
          <w:pStyle w:val="Header"/>
          <w:jc w:val="center"/>
          <w:rPr>
            <w:rFonts w:ascii="Angsana New" w:hAnsi="Angsana New"/>
            <w:sz w:val="32"/>
            <w:szCs w:val="32"/>
          </w:rPr>
        </w:pPr>
        <w:r w:rsidRPr="000B6FC7">
          <w:rPr>
            <w:rFonts w:ascii="Angsana New" w:hAnsi="Angsana New" w:hint="cs"/>
            <w:sz w:val="32"/>
            <w:szCs w:val="32"/>
          </w:rPr>
          <w:fldChar w:fldCharType="begin"/>
        </w:r>
        <w:r w:rsidRPr="000B6FC7">
          <w:rPr>
            <w:rFonts w:ascii="Angsana New" w:hAnsi="Angsana New" w:hint="cs"/>
            <w:sz w:val="32"/>
            <w:szCs w:val="32"/>
          </w:rPr>
          <w:instrText xml:space="preserve"> PAGE   \</w:instrText>
        </w:r>
        <w:r w:rsidRPr="000B6FC7">
          <w:rPr>
            <w:rFonts w:ascii="Angsana New" w:hAnsi="Angsana New" w:hint="cs"/>
            <w:sz w:val="32"/>
            <w:szCs w:val="32"/>
            <w:cs/>
          </w:rPr>
          <w:instrText xml:space="preserve">* </w:instrText>
        </w:r>
        <w:r w:rsidRPr="000B6FC7">
          <w:rPr>
            <w:rFonts w:ascii="Angsana New" w:hAnsi="Angsana New" w:hint="cs"/>
            <w:sz w:val="32"/>
            <w:szCs w:val="32"/>
          </w:rPr>
          <w:instrText xml:space="preserve">MERGEFORMAT </w:instrText>
        </w:r>
        <w:r w:rsidRPr="000B6FC7">
          <w:rPr>
            <w:rFonts w:ascii="Angsana New" w:hAnsi="Angsana New" w:hint="cs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- 16 -</w:t>
        </w:r>
        <w:r w:rsidRPr="000B6FC7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2"/>
        <w:szCs w:val="32"/>
      </w:rPr>
      <w:id w:val="56924757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B8DC382" w14:textId="77777777" w:rsidR="00574770" w:rsidRPr="00116559" w:rsidRDefault="00574770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  <w:r w:rsidRPr="00116559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116559">
          <w:rPr>
            <w:rFonts w:asciiTheme="majorBidi" w:hAnsiTheme="majorBidi" w:cstheme="majorBidi"/>
            <w:sz w:val="32"/>
            <w:szCs w:val="32"/>
          </w:rPr>
          <w:instrText xml:space="preserve"> PAGE   \</w:instrText>
        </w:r>
        <w:r w:rsidRPr="00116559">
          <w:rPr>
            <w:rFonts w:asciiTheme="majorBidi" w:hAnsiTheme="majorBidi"/>
            <w:sz w:val="32"/>
            <w:szCs w:val="32"/>
            <w:cs/>
          </w:rPr>
          <w:instrText xml:space="preserve">* </w:instrText>
        </w:r>
        <w:r w:rsidRPr="00116559">
          <w:rPr>
            <w:rFonts w:asciiTheme="majorBidi" w:hAnsiTheme="majorBidi" w:cstheme="majorBidi"/>
            <w:sz w:val="32"/>
            <w:szCs w:val="32"/>
          </w:rPr>
          <w:instrText xml:space="preserve">MERGEFORMAT </w:instrText>
        </w:r>
        <w:r w:rsidRPr="00116559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- 56 -</w:t>
        </w:r>
        <w:r w:rsidRPr="00116559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18923B5B" w14:textId="77777777" w:rsidR="00574770" w:rsidRDefault="00574770" w:rsidP="00116559">
    <w:pPr>
      <w:pStyle w:val="Header"/>
      <w:spacing w:line="240" w:lineRule="exac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45809541"/>
      <w:docPartObj>
        <w:docPartGallery w:val="Page Numbers (Top of Page)"/>
        <w:docPartUnique/>
      </w:docPartObj>
    </w:sdtPr>
    <w:sdtEndPr>
      <w:rPr>
        <w:rFonts w:ascii="Angsana New" w:hAnsi="Angsana New" w:hint="cs"/>
        <w:sz w:val="32"/>
        <w:szCs w:val="32"/>
      </w:rPr>
    </w:sdtEndPr>
    <w:sdtContent>
      <w:p w14:paraId="34221FE7" w14:textId="77777777" w:rsidR="00574770" w:rsidRDefault="00574770" w:rsidP="00574770">
        <w:pPr>
          <w:pStyle w:val="Header"/>
          <w:jc w:val="center"/>
          <w:rPr>
            <w:rFonts w:ascii="Angsana New" w:hAnsi="Angsana New"/>
            <w:sz w:val="32"/>
            <w:szCs w:val="32"/>
          </w:rPr>
        </w:pPr>
        <w:r w:rsidRPr="000B6FC7">
          <w:rPr>
            <w:rFonts w:ascii="Angsana New" w:hAnsi="Angsana New" w:hint="cs"/>
            <w:sz w:val="32"/>
            <w:szCs w:val="32"/>
          </w:rPr>
          <w:fldChar w:fldCharType="begin"/>
        </w:r>
        <w:r w:rsidRPr="000B6FC7">
          <w:rPr>
            <w:rFonts w:ascii="Angsana New" w:hAnsi="Angsana New" w:hint="cs"/>
            <w:sz w:val="32"/>
            <w:szCs w:val="32"/>
          </w:rPr>
          <w:instrText xml:space="preserve"> PAGE   \</w:instrText>
        </w:r>
        <w:r w:rsidRPr="000B6FC7">
          <w:rPr>
            <w:rFonts w:ascii="Angsana New" w:hAnsi="Angsana New" w:hint="cs"/>
            <w:sz w:val="32"/>
            <w:szCs w:val="32"/>
            <w:cs/>
          </w:rPr>
          <w:instrText xml:space="preserve">* </w:instrText>
        </w:r>
        <w:r w:rsidRPr="000B6FC7">
          <w:rPr>
            <w:rFonts w:ascii="Angsana New" w:hAnsi="Angsana New" w:hint="cs"/>
            <w:sz w:val="32"/>
            <w:szCs w:val="32"/>
          </w:rPr>
          <w:instrText xml:space="preserve">MERGEFORMAT </w:instrText>
        </w:r>
        <w:r w:rsidRPr="000B6FC7">
          <w:rPr>
            <w:rFonts w:ascii="Angsana New" w:hAnsi="Angsana New" w:hint="cs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- 16 -</w:t>
        </w:r>
        <w:r w:rsidRPr="000B6FC7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  <w:p w14:paraId="7CA1368B" w14:textId="41BABE44" w:rsidR="00574770" w:rsidRPr="000B6FC7" w:rsidRDefault="002A1A36" w:rsidP="00574770">
        <w:pPr>
          <w:pStyle w:val="Header"/>
          <w:spacing w:line="240" w:lineRule="exact"/>
          <w:jc w:val="center"/>
          <w:rPr>
            <w:rFonts w:ascii="Angsana New" w:hAnsi="Angsana New"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045380"/>
    <w:multiLevelType w:val="hybridMultilevel"/>
    <w:tmpl w:val="E97CB7F2"/>
    <w:lvl w:ilvl="0" w:tplc="1944CE04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1" w15:restartNumberingAfterBreak="0">
    <w:nsid w:val="000A1C7A"/>
    <w:multiLevelType w:val="hybridMultilevel"/>
    <w:tmpl w:val="621C3B14"/>
    <w:lvl w:ilvl="0" w:tplc="04090001">
      <w:start w:val="1"/>
      <w:numFmt w:val="bullet"/>
      <w:lvlText w:val=""/>
      <w:lvlJc w:val="left"/>
      <w:pPr>
        <w:ind w:left="10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2" w:hanging="360"/>
      </w:pPr>
      <w:rPr>
        <w:rFonts w:ascii="Wingdings" w:hAnsi="Wingdings" w:hint="default"/>
      </w:rPr>
    </w:lvl>
  </w:abstractNum>
  <w:abstractNum w:abstractNumId="12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3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17B6864"/>
    <w:multiLevelType w:val="hybridMultilevel"/>
    <w:tmpl w:val="1510621C"/>
    <w:lvl w:ilvl="0" w:tplc="C6A08252">
      <w:start w:val="19"/>
      <w:numFmt w:val="bullet"/>
      <w:lvlText w:val="-"/>
      <w:lvlJc w:val="left"/>
      <w:pPr>
        <w:ind w:left="74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934419C"/>
    <w:multiLevelType w:val="multilevel"/>
    <w:tmpl w:val="5E4E4422"/>
    <w:lvl w:ilvl="0">
      <w:start w:val="36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40" w:hanging="1800"/>
      </w:pPr>
      <w:rPr>
        <w:rFonts w:hint="default"/>
      </w:r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44E30367"/>
    <w:multiLevelType w:val="multilevel"/>
    <w:tmpl w:val="491636E2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4679658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5" w15:restartNumberingAfterBreak="0">
    <w:nsid w:val="52D32402"/>
    <w:multiLevelType w:val="multilevel"/>
    <w:tmpl w:val="425EA23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26" w15:restartNumberingAfterBreak="0">
    <w:nsid w:val="57994E1A"/>
    <w:multiLevelType w:val="multilevel"/>
    <w:tmpl w:val="E0ACB70A"/>
    <w:lvl w:ilvl="0">
      <w:start w:val="2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8BE296B"/>
    <w:multiLevelType w:val="multilevel"/>
    <w:tmpl w:val="6CF6B0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UPC" w:hAnsi="Tms Rmn" w:cs="AngsanaUPC" w:hint="default"/>
        <w:color w:val="000000"/>
      </w:rPr>
    </w:lvl>
    <w:lvl w:ilvl="1">
      <w:start w:val="4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ascii="AngsanaUPC" w:hAnsi="Tms Rmn" w:cs="AngsanaUPC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ascii="AngsanaUPC" w:hAnsi="Tms Rmn" w:cs="AngsanaUPC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ascii="AngsanaUPC" w:hAnsi="Tms Rmn" w:cs="AngsanaUPC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ascii="AngsanaUPC" w:hAnsi="Tms Rmn" w:cs="AngsanaUPC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ascii="AngsanaUPC" w:hAnsi="Tms Rmn" w:cs="AngsanaUPC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ascii="AngsanaUPC" w:hAnsi="Tms Rmn" w:cs="AngsanaUPC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ascii="AngsanaUPC" w:hAnsi="Tms Rmn" w:cs="AngsanaUPC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ascii="AngsanaUPC" w:hAnsi="Tms Rmn" w:cs="AngsanaUPC" w:hint="default"/>
        <w:color w:val="000000"/>
      </w:rPr>
    </w:lvl>
  </w:abstractNum>
  <w:abstractNum w:abstractNumId="28" w15:restartNumberingAfterBreak="0">
    <w:nsid w:val="615A0546"/>
    <w:multiLevelType w:val="multilevel"/>
    <w:tmpl w:val="DD00F008"/>
    <w:lvl w:ilvl="0">
      <w:start w:val="1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29" w15:restartNumberingAfterBreak="0">
    <w:nsid w:val="62F46750"/>
    <w:multiLevelType w:val="hybridMultilevel"/>
    <w:tmpl w:val="816EFA82"/>
    <w:lvl w:ilvl="0" w:tplc="6A444294">
      <w:start w:val="25"/>
      <w:numFmt w:val="bullet"/>
      <w:lvlText w:val="-"/>
      <w:lvlJc w:val="left"/>
      <w:pPr>
        <w:tabs>
          <w:tab w:val="num" w:pos="303"/>
        </w:tabs>
        <w:ind w:left="30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23"/>
        </w:tabs>
        <w:ind w:left="102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43"/>
        </w:tabs>
        <w:ind w:left="17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63"/>
        </w:tabs>
        <w:ind w:left="24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83"/>
        </w:tabs>
        <w:ind w:left="318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03"/>
        </w:tabs>
        <w:ind w:left="39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23"/>
        </w:tabs>
        <w:ind w:left="46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43"/>
        </w:tabs>
        <w:ind w:left="534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63"/>
        </w:tabs>
        <w:ind w:left="6063" w:hanging="360"/>
      </w:pPr>
      <w:rPr>
        <w:rFonts w:ascii="Wingdings" w:hAnsi="Wingdings" w:hint="default"/>
      </w:rPr>
    </w:lvl>
  </w:abstractNum>
  <w:abstractNum w:abstractNumId="30" w15:restartNumberingAfterBreak="0">
    <w:nsid w:val="64414F22"/>
    <w:multiLevelType w:val="hybridMultilevel"/>
    <w:tmpl w:val="C88425D8"/>
    <w:lvl w:ilvl="0" w:tplc="0B2E4260">
      <w:start w:val="21"/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4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3721A6B"/>
    <w:multiLevelType w:val="multilevel"/>
    <w:tmpl w:val="843215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36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7" w15:restartNumberingAfterBreak="0">
    <w:nsid w:val="77C46F7E"/>
    <w:multiLevelType w:val="hybridMultilevel"/>
    <w:tmpl w:val="77068E02"/>
    <w:lvl w:ilvl="0" w:tplc="90521CD4">
      <w:start w:val="342"/>
      <w:numFmt w:val="bullet"/>
      <w:lvlText w:val="-"/>
      <w:lvlJc w:val="left"/>
      <w:pPr>
        <w:ind w:left="5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38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9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40" w15:restartNumberingAfterBreak="0">
    <w:nsid w:val="7D8C44E8"/>
    <w:multiLevelType w:val="hybridMultilevel"/>
    <w:tmpl w:val="252A0632"/>
    <w:lvl w:ilvl="0" w:tplc="0409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</w:rPr>
    </w:lvl>
    <w:lvl w:ilvl="1" w:tplc="D77EAA32">
      <w:numFmt w:val="bullet"/>
      <w:lvlText w:val="•"/>
      <w:lvlJc w:val="left"/>
      <w:pPr>
        <w:ind w:left="1442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41" w15:restartNumberingAfterBreak="0">
    <w:nsid w:val="7F356CF1"/>
    <w:multiLevelType w:val="multilevel"/>
    <w:tmpl w:val="694E750A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6"/>
  </w:num>
  <w:num w:numId="13">
    <w:abstractNumId w:val="31"/>
  </w:num>
  <w:num w:numId="14">
    <w:abstractNumId w:val="18"/>
  </w:num>
  <w:num w:numId="15">
    <w:abstractNumId w:val="21"/>
  </w:num>
  <w:num w:numId="16">
    <w:abstractNumId w:val="28"/>
  </w:num>
  <w:num w:numId="17">
    <w:abstractNumId w:val="22"/>
  </w:num>
  <w:num w:numId="18">
    <w:abstractNumId w:val="17"/>
  </w:num>
  <w:num w:numId="19">
    <w:abstractNumId w:val="35"/>
  </w:num>
  <w:num w:numId="20">
    <w:abstractNumId w:val="25"/>
  </w:num>
  <w:num w:numId="21">
    <w:abstractNumId w:val="26"/>
  </w:num>
  <w:num w:numId="22">
    <w:abstractNumId w:val="15"/>
  </w:num>
  <w:num w:numId="23">
    <w:abstractNumId w:val="10"/>
  </w:num>
  <w:num w:numId="24">
    <w:abstractNumId w:val="32"/>
  </w:num>
  <w:num w:numId="25">
    <w:abstractNumId w:val="23"/>
  </w:num>
  <w:num w:numId="26">
    <w:abstractNumId w:val="11"/>
  </w:num>
  <w:num w:numId="27">
    <w:abstractNumId w:val="40"/>
  </w:num>
  <w:num w:numId="28">
    <w:abstractNumId w:val="27"/>
  </w:num>
  <w:num w:numId="29">
    <w:abstractNumId w:val="38"/>
  </w:num>
  <w:num w:numId="30">
    <w:abstractNumId w:val="41"/>
  </w:num>
  <w:num w:numId="31">
    <w:abstractNumId w:val="29"/>
  </w:num>
  <w:num w:numId="32">
    <w:abstractNumId w:val="30"/>
  </w:num>
  <w:num w:numId="33">
    <w:abstractNumId w:val="37"/>
  </w:num>
  <w:num w:numId="34">
    <w:abstractNumId w:val="33"/>
  </w:num>
  <w:num w:numId="35">
    <w:abstractNumId w:val="14"/>
  </w:num>
  <w:num w:numId="36">
    <w:abstractNumId w:val="34"/>
  </w:num>
  <w:num w:numId="37">
    <w:abstractNumId w:val="13"/>
  </w:num>
  <w:num w:numId="38">
    <w:abstractNumId w:val="36"/>
  </w:num>
  <w:num w:numId="39">
    <w:abstractNumId w:val="24"/>
  </w:num>
  <w:num w:numId="40">
    <w:abstractNumId w:val="12"/>
  </w:num>
  <w:num w:numId="41">
    <w:abstractNumId w:val="18"/>
  </w:num>
  <w:num w:numId="42">
    <w:abstractNumId w:val="39"/>
  </w:num>
  <w:num w:numId="43">
    <w:abstractNumId w:val="1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881"/>
    <w:rsid w:val="00000131"/>
    <w:rsid w:val="000001F0"/>
    <w:rsid w:val="00000587"/>
    <w:rsid w:val="00000C05"/>
    <w:rsid w:val="00001038"/>
    <w:rsid w:val="000012A8"/>
    <w:rsid w:val="000019A9"/>
    <w:rsid w:val="00001C3D"/>
    <w:rsid w:val="000024D5"/>
    <w:rsid w:val="00002993"/>
    <w:rsid w:val="00002A6D"/>
    <w:rsid w:val="00003109"/>
    <w:rsid w:val="0000340B"/>
    <w:rsid w:val="00003F5F"/>
    <w:rsid w:val="00004471"/>
    <w:rsid w:val="00004FDA"/>
    <w:rsid w:val="00005122"/>
    <w:rsid w:val="0000519D"/>
    <w:rsid w:val="0000551A"/>
    <w:rsid w:val="00005631"/>
    <w:rsid w:val="0000615A"/>
    <w:rsid w:val="000063C3"/>
    <w:rsid w:val="00006972"/>
    <w:rsid w:val="00006D2C"/>
    <w:rsid w:val="000071D3"/>
    <w:rsid w:val="00007F9D"/>
    <w:rsid w:val="00010043"/>
    <w:rsid w:val="000109F8"/>
    <w:rsid w:val="00010BB3"/>
    <w:rsid w:val="00011239"/>
    <w:rsid w:val="0001183B"/>
    <w:rsid w:val="00011974"/>
    <w:rsid w:val="00011ECF"/>
    <w:rsid w:val="00012373"/>
    <w:rsid w:val="00013A3C"/>
    <w:rsid w:val="00013A3F"/>
    <w:rsid w:val="00013B7F"/>
    <w:rsid w:val="00013CFF"/>
    <w:rsid w:val="00013DBC"/>
    <w:rsid w:val="00013F61"/>
    <w:rsid w:val="00013FF1"/>
    <w:rsid w:val="000140A5"/>
    <w:rsid w:val="00014F99"/>
    <w:rsid w:val="00015316"/>
    <w:rsid w:val="0001540B"/>
    <w:rsid w:val="00015490"/>
    <w:rsid w:val="00015772"/>
    <w:rsid w:val="00015EBA"/>
    <w:rsid w:val="000160A2"/>
    <w:rsid w:val="00016790"/>
    <w:rsid w:val="000169D2"/>
    <w:rsid w:val="00016A1C"/>
    <w:rsid w:val="000170DB"/>
    <w:rsid w:val="000173B9"/>
    <w:rsid w:val="00017AB4"/>
    <w:rsid w:val="00017CE8"/>
    <w:rsid w:val="0002030B"/>
    <w:rsid w:val="0002045C"/>
    <w:rsid w:val="00020599"/>
    <w:rsid w:val="00020815"/>
    <w:rsid w:val="00020D4F"/>
    <w:rsid w:val="0002128F"/>
    <w:rsid w:val="00021770"/>
    <w:rsid w:val="00021B7F"/>
    <w:rsid w:val="00022102"/>
    <w:rsid w:val="0002360E"/>
    <w:rsid w:val="00023811"/>
    <w:rsid w:val="0002417E"/>
    <w:rsid w:val="00024195"/>
    <w:rsid w:val="00024307"/>
    <w:rsid w:val="000243EF"/>
    <w:rsid w:val="000249F2"/>
    <w:rsid w:val="00024C7D"/>
    <w:rsid w:val="0002514E"/>
    <w:rsid w:val="00025D92"/>
    <w:rsid w:val="00025F21"/>
    <w:rsid w:val="00026B37"/>
    <w:rsid w:val="00026D88"/>
    <w:rsid w:val="000274A3"/>
    <w:rsid w:val="000275AC"/>
    <w:rsid w:val="0002768D"/>
    <w:rsid w:val="00027C6C"/>
    <w:rsid w:val="00027D19"/>
    <w:rsid w:val="00027D71"/>
    <w:rsid w:val="00027FDE"/>
    <w:rsid w:val="00030341"/>
    <w:rsid w:val="00030D8A"/>
    <w:rsid w:val="000312C1"/>
    <w:rsid w:val="00031EED"/>
    <w:rsid w:val="00032647"/>
    <w:rsid w:val="00032ADA"/>
    <w:rsid w:val="00032D3D"/>
    <w:rsid w:val="00033003"/>
    <w:rsid w:val="0003344B"/>
    <w:rsid w:val="0003373C"/>
    <w:rsid w:val="000337FC"/>
    <w:rsid w:val="00033B65"/>
    <w:rsid w:val="00033EB5"/>
    <w:rsid w:val="0003401B"/>
    <w:rsid w:val="000358BC"/>
    <w:rsid w:val="00035B54"/>
    <w:rsid w:val="000362A8"/>
    <w:rsid w:val="00036507"/>
    <w:rsid w:val="0003688F"/>
    <w:rsid w:val="00036DE8"/>
    <w:rsid w:val="0003737D"/>
    <w:rsid w:val="00037433"/>
    <w:rsid w:val="00037875"/>
    <w:rsid w:val="000405E0"/>
    <w:rsid w:val="0004090D"/>
    <w:rsid w:val="00040DFC"/>
    <w:rsid w:val="00042468"/>
    <w:rsid w:val="00042576"/>
    <w:rsid w:val="000425B8"/>
    <w:rsid w:val="0004261E"/>
    <w:rsid w:val="00042E0B"/>
    <w:rsid w:val="00043478"/>
    <w:rsid w:val="00043498"/>
    <w:rsid w:val="000438C1"/>
    <w:rsid w:val="00043AFF"/>
    <w:rsid w:val="00043C5C"/>
    <w:rsid w:val="00043F44"/>
    <w:rsid w:val="00044526"/>
    <w:rsid w:val="000447BF"/>
    <w:rsid w:val="0004498D"/>
    <w:rsid w:val="00044D9A"/>
    <w:rsid w:val="000452CB"/>
    <w:rsid w:val="00045B12"/>
    <w:rsid w:val="000468C9"/>
    <w:rsid w:val="00046997"/>
    <w:rsid w:val="00046CE4"/>
    <w:rsid w:val="000470E1"/>
    <w:rsid w:val="00047DA4"/>
    <w:rsid w:val="00047F8B"/>
    <w:rsid w:val="00047F96"/>
    <w:rsid w:val="000509E9"/>
    <w:rsid w:val="00050B82"/>
    <w:rsid w:val="00050B9E"/>
    <w:rsid w:val="00050C20"/>
    <w:rsid w:val="000513D3"/>
    <w:rsid w:val="0005170C"/>
    <w:rsid w:val="000525DE"/>
    <w:rsid w:val="0005285D"/>
    <w:rsid w:val="00052A32"/>
    <w:rsid w:val="00052AB5"/>
    <w:rsid w:val="00052F53"/>
    <w:rsid w:val="0005334C"/>
    <w:rsid w:val="000533FC"/>
    <w:rsid w:val="00053A29"/>
    <w:rsid w:val="00053B64"/>
    <w:rsid w:val="00053C14"/>
    <w:rsid w:val="000541B2"/>
    <w:rsid w:val="00054ED0"/>
    <w:rsid w:val="00054F8D"/>
    <w:rsid w:val="00055827"/>
    <w:rsid w:val="00055C84"/>
    <w:rsid w:val="00055DAA"/>
    <w:rsid w:val="00055EE0"/>
    <w:rsid w:val="00056558"/>
    <w:rsid w:val="00056998"/>
    <w:rsid w:val="00056A58"/>
    <w:rsid w:val="0005709B"/>
    <w:rsid w:val="0005735C"/>
    <w:rsid w:val="0005780D"/>
    <w:rsid w:val="00057E7A"/>
    <w:rsid w:val="00060067"/>
    <w:rsid w:val="0006012D"/>
    <w:rsid w:val="00060EC1"/>
    <w:rsid w:val="00062847"/>
    <w:rsid w:val="00062DA9"/>
    <w:rsid w:val="00062F5D"/>
    <w:rsid w:val="000640E5"/>
    <w:rsid w:val="0006474C"/>
    <w:rsid w:val="0006484B"/>
    <w:rsid w:val="000648E3"/>
    <w:rsid w:val="00064BE6"/>
    <w:rsid w:val="0006521C"/>
    <w:rsid w:val="00066173"/>
    <w:rsid w:val="000666B2"/>
    <w:rsid w:val="00066887"/>
    <w:rsid w:val="00066DA3"/>
    <w:rsid w:val="0006729C"/>
    <w:rsid w:val="000676E2"/>
    <w:rsid w:val="00067A69"/>
    <w:rsid w:val="00070399"/>
    <w:rsid w:val="00070461"/>
    <w:rsid w:val="000704CD"/>
    <w:rsid w:val="0007067A"/>
    <w:rsid w:val="000709A2"/>
    <w:rsid w:val="00070E11"/>
    <w:rsid w:val="00070FFD"/>
    <w:rsid w:val="000711AE"/>
    <w:rsid w:val="000714EF"/>
    <w:rsid w:val="00071811"/>
    <w:rsid w:val="0007212C"/>
    <w:rsid w:val="000725B4"/>
    <w:rsid w:val="00072DDE"/>
    <w:rsid w:val="000732EF"/>
    <w:rsid w:val="000734F1"/>
    <w:rsid w:val="0007382E"/>
    <w:rsid w:val="00073DFB"/>
    <w:rsid w:val="00073E7E"/>
    <w:rsid w:val="00073EFD"/>
    <w:rsid w:val="00074783"/>
    <w:rsid w:val="00074BBC"/>
    <w:rsid w:val="00074DBE"/>
    <w:rsid w:val="00075575"/>
    <w:rsid w:val="00075767"/>
    <w:rsid w:val="00075910"/>
    <w:rsid w:val="000765E0"/>
    <w:rsid w:val="00076764"/>
    <w:rsid w:val="00076E03"/>
    <w:rsid w:val="00077322"/>
    <w:rsid w:val="00077516"/>
    <w:rsid w:val="00077570"/>
    <w:rsid w:val="000777B4"/>
    <w:rsid w:val="0007783E"/>
    <w:rsid w:val="00077F19"/>
    <w:rsid w:val="000805B5"/>
    <w:rsid w:val="00080D7F"/>
    <w:rsid w:val="00080E04"/>
    <w:rsid w:val="00080EB0"/>
    <w:rsid w:val="00081D24"/>
    <w:rsid w:val="0008203D"/>
    <w:rsid w:val="0008221C"/>
    <w:rsid w:val="000828A2"/>
    <w:rsid w:val="000828C8"/>
    <w:rsid w:val="00082A20"/>
    <w:rsid w:val="00083221"/>
    <w:rsid w:val="000843F0"/>
    <w:rsid w:val="0008450D"/>
    <w:rsid w:val="00084B0E"/>
    <w:rsid w:val="00084C6C"/>
    <w:rsid w:val="0008513D"/>
    <w:rsid w:val="000853EE"/>
    <w:rsid w:val="00085900"/>
    <w:rsid w:val="00086397"/>
    <w:rsid w:val="0008685F"/>
    <w:rsid w:val="00086F8F"/>
    <w:rsid w:val="0008738C"/>
    <w:rsid w:val="00087E26"/>
    <w:rsid w:val="00090A95"/>
    <w:rsid w:val="00090AB8"/>
    <w:rsid w:val="00090E5C"/>
    <w:rsid w:val="00091327"/>
    <w:rsid w:val="00091BCB"/>
    <w:rsid w:val="00091DA5"/>
    <w:rsid w:val="0009207D"/>
    <w:rsid w:val="0009232C"/>
    <w:rsid w:val="00092354"/>
    <w:rsid w:val="00092655"/>
    <w:rsid w:val="00092E0B"/>
    <w:rsid w:val="00092F53"/>
    <w:rsid w:val="0009335F"/>
    <w:rsid w:val="00094381"/>
    <w:rsid w:val="00094B2A"/>
    <w:rsid w:val="000960AD"/>
    <w:rsid w:val="00096246"/>
    <w:rsid w:val="0009644E"/>
    <w:rsid w:val="00096739"/>
    <w:rsid w:val="00096B82"/>
    <w:rsid w:val="00096CCF"/>
    <w:rsid w:val="00097218"/>
    <w:rsid w:val="00097417"/>
    <w:rsid w:val="00097815"/>
    <w:rsid w:val="000A0454"/>
    <w:rsid w:val="000A04DE"/>
    <w:rsid w:val="000A0ACC"/>
    <w:rsid w:val="000A0AF7"/>
    <w:rsid w:val="000A0D21"/>
    <w:rsid w:val="000A11DB"/>
    <w:rsid w:val="000A11EB"/>
    <w:rsid w:val="000A1797"/>
    <w:rsid w:val="000A21D8"/>
    <w:rsid w:val="000A22E8"/>
    <w:rsid w:val="000A23F5"/>
    <w:rsid w:val="000A2581"/>
    <w:rsid w:val="000A2616"/>
    <w:rsid w:val="000A3605"/>
    <w:rsid w:val="000A3672"/>
    <w:rsid w:val="000A367D"/>
    <w:rsid w:val="000A39AE"/>
    <w:rsid w:val="000A3F23"/>
    <w:rsid w:val="000A5808"/>
    <w:rsid w:val="000A5C2D"/>
    <w:rsid w:val="000A5E43"/>
    <w:rsid w:val="000A60EA"/>
    <w:rsid w:val="000A6449"/>
    <w:rsid w:val="000A6A70"/>
    <w:rsid w:val="000A6A76"/>
    <w:rsid w:val="000A6C6D"/>
    <w:rsid w:val="000A7007"/>
    <w:rsid w:val="000A75C3"/>
    <w:rsid w:val="000A7700"/>
    <w:rsid w:val="000A7968"/>
    <w:rsid w:val="000A7C2A"/>
    <w:rsid w:val="000B0A8D"/>
    <w:rsid w:val="000B0B15"/>
    <w:rsid w:val="000B0D86"/>
    <w:rsid w:val="000B1808"/>
    <w:rsid w:val="000B19D2"/>
    <w:rsid w:val="000B1BB7"/>
    <w:rsid w:val="000B208E"/>
    <w:rsid w:val="000B29D6"/>
    <w:rsid w:val="000B2EA9"/>
    <w:rsid w:val="000B3182"/>
    <w:rsid w:val="000B3266"/>
    <w:rsid w:val="000B36CF"/>
    <w:rsid w:val="000B38C5"/>
    <w:rsid w:val="000B3C7D"/>
    <w:rsid w:val="000B4265"/>
    <w:rsid w:val="000B443B"/>
    <w:rsid w:val="000B4F0C"/>
    <w:rsid w:val="000B5612"/>
    <w:rsid w:val="000B58F9"/>
    <w:rsid w:val="000B5C81"/>
    <w:rsid w:val="000B61C5"/>
    <w:rsid w:val="000B6A51"/>
    <w:rsid w:val="000B6AA6"/>
    <w:rsid w:val="000B6ED8"/>
    <w:rsid w:val="000B6F8C"/>
    <w:rsid w:val="000B6FC7"/>
    <w:rsid w:val="000B70F2"/>
    <w:rsid w:val="000B719A"/>
    <w:rsid w:val="000B7563"/>
    <w:rsid w:val="000B75A1"/>
    <w:rsid w:val="000B75BE"/>
    <w:rsid w:val="000B79CA"/>
    <w:rsid w:val="000C002C"/>
    <w:rsid w:val="000C0183"/>
    <w:rsid w:val="000C03EF"/>
    <w:rsid w:val="000C0ADE"/>
    <w:rsid w:val="000C0D43"/>
    <w:rsid w:val="000C1945"/>
    <w:rsid w:val="000C1C3C"/>
    <w:rsid w:val="000C2A17"/>
    <w:rsid w:val="000C31AE"/>
    <w:rsid w:val="000C388B"/>
    <w:rsid w:val="000C47A9"/>
    <w:rsid w:val="000C4804"/>
    <w:rsid w:val="000C4A2B"/>
    <w:rsid w:val="000C51F5"/>
    <w:rsid w:val="000C5A1B"/>
    <w:rsid w:val="000C601B"/>
    <w:rsid w:val="000C6342"/>
    <w:rsid w:val="000C674F"/>
    <w:rsid w:val="000C6E78"/>
    <w:rsid w:val="000C7481"/>
    <w:rsid w:val="000C7B0E"/>
    <w:rsid w:val="000C7FE8"/>
    <w:rsid w:val="000D0211"/>
    <w:rsid w:val="000D0732"/>
    <w:rsid w:val="000D0BC9"/>
    <w:rsid w:val="000D0E26"/>
    <w:rsid w:val="000D144F"/>
    <w:rsid w:val="000D1B42"/>
    <w:rsid w:val="000D2289"/>
    <w:rsid w:val="000D2F7A"/>
    <w:rsid w:val="000D351B"/>
    <w:rsid w:val="000D36EF"/>
    <w:rsid w:val="000D39A1"/>
    <w:rsid w:val="000D3BB4"/>
    <w:rsid w:val="000D3DC4"/>
    <w:rsid w:val="000D410C"/>
    <w:rsid w:val="000D4322"/>
    <w:rsid w:val="000D4400"/>
    <w:rsid w:val="000D4553"/>
    <w:rsid w:val="000D4650"/>
    <w:rsid w:val="000D4728"/>
    <w:rsid w:val="000D475A"/>
    <w:rsid w:val="000D4B64"/>
    <w:rsid w:val="000D50E7"/>
    <w:rsid w:val="000D5612"/>
    <w:rsid w:val="000D59B7"/>
    <w:rsid w:val="000D5BFD"/>
    <w:rsid w:val="000D5E85"/>
    <w:rsid w:val="000D6338"/>
    <w:rsid w:val="000D6610"/>
    <w:rsid w:val="000D661A"/>
    <w:rsid w:val="000D677B"/>
    <w:rsid w:val="000D6956"/>
    <w:rsid w:val="000D69F0"/>
    <w:rsid w:val="000D6B57"/>
    <w:rsid w:val="000D6E3B"/>
    <w:rsid w:val="000D73E4"/>
    <w:rsid w:val="000D76B2"/>
    <w:rsid w:val="000E04CB"/>
    <w:rsid w:val="000E090E"/>
    <w:rsid w:val="000E0B0C"/>
    <w:rsid w:val="000E1681"/>
    <w:rsid w:val="000E30B9"/>
    <w:rsid w:val="000E34C1"/>
    <w:rsid w:val="000E37CF"/>
    <w:rsid w:val="000E3A05"/>
    <w:rsid w:val="000E3E2B"/>
    <w:rsid w:val="000E3EA2"/>
    <w:rsid w:val="000E3FC4"/>
    <w:rsid w:val="000E413A"/>
    <w:rsid w:val="000E41E9"/>
    <w:rsid w:val="000E41ED"/>
    <w:rsid w:val="000E4991"/>
    <w:rsid w:val="000E4DD6"/>
    <w:rsid w:val="000E5211"/>
    <w:rsid w:val="000E5F0B"/>
    <w:rsid w:val="000E68F8"/>
    <w:rsid w:val="000E6F21"/>
    <w:rsid w:val="000E71E1"/>
    <w:rsid w:val="000E7241"/>
    <w:rsid w:val="000E7737"/>
    <w:rsid w:val="000E7942"/>
    <w:rsid w:val="000F045F"/>
    <w:rsid w:val="000F04F7"/>
    <w:rsid w:val="000F0BBD"/>
    <w:rsid w:val="000F168F"/>
    <w:rsid w:val="000F1D40"/>
    <w:rsid w:val="000F1E84"/>
    <w:rsid w:val="000F1FFC"/>
    <w:rsid w:val="000F20DE"/>
    <w:rsid w:val="000F2130"/>
    <w:rsid w:val="000F29DA"/>
    <w:rsid w:val="000F2A82"/>
    <w:rsid w:val="000F2E4F"/>
    <w:rsid w:val="000F2FD9"/>
    <w:rsid w:val="000F343B"/>
    <w:rsid w:val="000F361C"/>
    <w:rsid w:val="000F3A76"/>
    <w:rsid w:val="000F42B8"/>
    <w:rsid w:val="000F42BC"/>
    <w:rsid w:val="000F45F3"/>
    <w:rsid w:val="000F48BD"/>
    <w:rsid w:val="000F4D9E"/>
    <w:rsid w:val="000F555C"/>
    <w:rsid w:val="000F5991"/>
    <w:rsid w:val="000F5BA9"/>
    <w:rsid w:val="000F5E15"/>
    <w:rsid w:val="000F6126"/>
    <w:rsid w:val="000F6168"/>
    <w:rsid w:val="000F6287"/>
    <w:rsid w:val="000F76F3"/>
    <w:rsid w:val="000F781B"/>
    <w:rsid w:val="000F791D"/>
    <w:rsid w:val="000F7E74"/>
    <w:rsid w:val="0010044F"/>
    <w:rsid w:val="0010048E"/>
    <w:rsid w:val="00101381"/>
    <w:rsid w:val="00101815"/>
    <w:rsid w:val="00101993"/>
    <w:rsid w:val="00101C49"/>
    <w:rsid w:val="00102EC4"/>
    <w:rsid w:val="00103B7A"/>
    <w:rsid w:val="00103BD9"/>
    <w:rsid w:val="00103F9D"/>
    <w:rsid w:val="00104577"/>
    <w:rsid w:val="001048A1"/>
    <w:rsid w:val="001048C4"/>
    <w:rsid w:val="00104E81"/>
    <w:rsid w:val="0010536A"/>
    <w:rsid w:val="00105500"/>
    <w:rsid w:val="001058CC"/>
    <w:rsid w:val="001060DC"/>
    <w:rsid w:val="0010613B"/>
    <w:rsid w:val="00106695"/>
    <w:rsid w:val="0010678D"/>
    <w:rsid w:val="00106A7B"/>
    <w:rsid w:val="00107161"/>
    <w:rsid w:val="00107BBC"/>
    <w:rsid w:val="001101EB"/>
    <w:rsid w:val="00110669"/>
    <w:rsid w:val="00110935"/>
    <w:rsid w:val="00110BFC"/>
    <w:rsid w:val="00110DC7"/>
    <w:rsid w:val="00111172"/>
    <w:rsid w:val="00112276"/>
    <w:rsid w:val="00112836"/>
    <w:rsid w:val="0011284E"/>
    <w:rsid w:val="0011287A"/>
    <w:rsid w:val="00112EFB"/>
    <w:rsid w:val="001143EF"/>
    <w:rsid w:val="001144A3"/>
    <w:rsid w:val="00115418"/>
    <w:rsid w:val="0011541B"/>
    <w:rsid w:val="00115723"/>
    <w:rsid w:val="00115EBE"/>
    <w:rsid w:val="00115F44"/>
    <w:rsid w:val="001164E5"/>
    <w:rsid w:val="00116559"/>
    <w:rsid w:val="001167F5"/>
    <w:rsid w:val="00116FDA"/>
    <w:rsid w:val="0011739A"/>
    <w:rsid w:val="001177A5"/>
    <w:rsid w:val="00117AA2"/>
    <w:rsid w:val="00117C11"/>
    <w:rsid w:val="001201F4"/>
    <w:rsid w:val="00120373"/>
    <w:rsid w:val="00120F85"/>
    <w:rsid w:val="00121110"/>
    <w:rsid w:val="0012130A"/>
    <w:rsid w:val="001220BC"/>
    <w:rsid w:val="00122223"/>
    <w:rsid w:val="00122DD8"/>
    <w:rsid w:val="001231ED"/>
    <w:rsid w:val="0012360A"/>
    <w:rsid w:val="00123DD8"/>
    <w:rsid w:val="00123F8E"/>
    <w:rsid w:val="00124115"/>
    <w:rsid w:val="0012486F"/>
    <w:rsid w:val="00124BB6"/>
    <w:rsid w:val="00124EBA"/>
    <w:rsid w:val="001253B1"/>
    <w:rsid w:val="00125C67"/>
    <w:rsid w:val="00125E79"/>
    <w:rsid w:val="00125FB4"/>
    <w:rsid w:val="00126B67"/>
    <w:rsid w:val="00126CCB"/>
    <w:rsid w:val="0012710E"/>
    <w:rsid w:val="001273A0"/>
    <w:rsid w:val="001275AB"/>
    <w:rsid w:val="00130531"/>
    <w:rsid w:val="001308C7"/>
    <w:rsid w:val="00130F38"/>
    <w:rsid w:val="00131480"/>
    <w:rsid w:val="00131688"/>
    <w:rsid w:val="00131937"/>
    <w:rsid w:val="00131CEE"/>
    <w:rsid w:val="001326F8"/>
    <w:rsid w:val="001327A1"/>
    <w:rsid w:val="00132AC7"/>
    <w:rsid w:val="00133B4D"/>
    <w:rsid w:val="001347D9"/>
    <w:rsid w:val="00134AEB"/>
    <w:rsid w:val="00134C21"/>
    <w:rsid w:val="00135098"/>
    <w:rsid w:val="001352C2"/>
    <w:rsid w:val="0013583E"/>
    <w:rsid w:val="00135A3D"/>
    <w:rsid w:val="00135AC0"/>
    <w:rsid w:val="001366C7"/>
    <w:rsid w:val="001368A5"/>
    <w:rsid w:val="00136AFE"/>
    <w:rsid w:val="001372F2"/>
    <w:rsid w:val="001374DC"/>
    <w:rsid w:val="0014058D"/>
    <w:rsid w:val="00140979"/>
    <w:rsid w:val="00140A13"/>
    <w:rsid w:val="00140BB7"/>
    <w:rsid w:val="00140D72"/>
    <w:rsid w:val="00140E65"/>
    <w:rsid w:val="0014121F"/>
    <w:rsid w:val="001417ED"/>
    <w:rsid w:val="00141860"/>
    <w:rsid w:val="00141AFF"/>
    <w:rsid w:val="00141C5D"/>
    <w:rsid w:val="00142A4F"/>
    <w:rsid w:val="001430A5"/>
    <w:rsid w:val="0014321B"/>
    <w:rsid w:val="00143297"/>
    <w:rsid w:val="00143A8F"/>
    <w:rsid w:val="00144404"/>
    <w:rsid w:val="00144576"/>
    <w:rsid w:val="00144752"/>
    <w:rsid w:val="0014482E"/>
    <w:rsid w:val="00144AE8"/>
    <w:rsid w:val="00144B09"/>
    <w:rsid w:val="00144B89"/>
    <w:rsid w:val="00144BFA"/>
    <w:rsid w:val="00144D78"/>
    <w:rsid w:val="00144DC9"/>
    <w:rsid w:val="0014576E"/>
    <w:rsid w:val="001459F7"/>
    <w:rsid w:val="00145CD6"/>
    <w:rsid w:val="00145FC9"/>
    <w:rsid w:val="0014647D"/>
    <w:rsid w:val="00146BB7"/>
    <w:rsid w:val="00146C99"/>
    <w:rsid w:val="00147610"/>
    <w:rsid w:val="00147642"/>
    <w:rsid w:val="001477CC"/>
    <w:rsid w:val="0014788B"/>
    <w:rsid w:val="00147EFD"/>
    <w:rsid w:val="0015025C"/>
    <w:rsid w:val="00150E37"/>
    <w:rsid w:val="00150FBC"/>
    <w:rsid w:val="001511B8"/>
    <w:rsid w:val="001515A4"/>
    <w:rsid w:val="001518C8"/>
    <w:rsid w:val="00151FBB"/>
    <w:rsid w:val="001524A5"/>
    <w:rsid w:val="001527BB"/>
    <w:rsid w:val="00152A2D"/>
    <w:rsid w:val="00152B01"/>
    <w:rsid w:val="00152B0F"/>
    <w:rsid w:val="00152C11"/>
    <w:rsid w:val="00152D37"/>
    <w:rsid w:val="001531A5"/>
    <w:rsid w:val="00153568"/>
    <w:rsid w:val="0015363B"/>
    <w:rsid w:val="0015389F"/>
    <w:rsid w:val="00153E7B"/>
    <w:rsid w:val="00153F24"/>
    <w:rsid w:val="00153FA5"/>
    <w:rsid w:val="0015417C"/>
    <w:rsid w:val="001542C9"/>
    <w:rsid w:val="001544C6"/>
    <w:rsid w:val="00154C06"/>
    <w:rsid w:val="00154D08"/>
    <w:rsid w:val="00154E86"/>
    <w:rsid w:val="001554F5"/>
    <w:rsid w:val="0015569D"/>
    <w:rsid w:val="00155926"/>
    <w:rsid w:val="00156F5F"/>
    <w:rsid w:val="001572D5"/>
    <w:rsid w:val="001574D7"/>
    <w:rsid w:val="00157559"/>
    <w:rsid w:val="001579AA"/>
    <w:rsid w:val="00157D0E"/>
    <w:rsid w:val="00157D82"/>
    <w:rsid w:val="00157FB4"/>
    <w:rsid w:val="001601D5"/>
    <w:rsid w:val="0016047F"/>
    <w:rsid w:val="001605A2"/>
    <w:rsid w:val="0016069B"/>
    <w:rsid w:val="00160ACC"/>
    <w:rsid w:val="00160D78"/>
    <w:rsid w:val="00160EAD"/>
    <w:rsid w:val="001616C8"/>
    <w:rsid w:val="00161C6E"/>
    <w:rsid w:val="00161F76"/>
    <w:rsid w:val="00162902"/>
    <w:rsid w:val="001630ED"/>
    <w:rsid w:val="00163398"/>
    <w:rsid w:val="00164312"/>
    <w:rsid w:val="001652EA"/>
    <w:rsid w:val="00165665"/>
    <w:rsid w:val="00165D06"/>
    <w:rsid w:val="00165D43"/>
    <w:rsid w:val="00165D77"/>
    <w:rsid w:val="00166256"/>
    <w:rsid w:val="00166805"/>
    <w:rsid w:val="00166CAE"/>
    <w:rsid w:val="00166DCA"/>
    <w:rsid w:val="00166FCD"/>
    <w:rsid w:val="0016788D"/>
    <w:rsid w:val="00167B84"/>
    <w:rsid w:val="00167CA7"/>
    <w:rsid w:val="00170022"/>
    <w:rsid w:val="001701B0"/>
    <w:rsid w:val="00170949"/>
    <w:rsid w:val="00170995"/>
    <w:rsid w:val="001709C7"/>
    <w:rsid w:val="00171016"/>
    <w:rsid w:val="00171092"/>
    <w:rsid w:val="00171DDE"/>
    <w:rsid w:val="001723A7"/>
    <w:rsid w:val="00172B46"/>
    <w:rsid w:val="00172BC3"/>
    <w:rsid w:val="00172C4F"/>
    <w:rsid w:val="00172CE2"/>
    <w:rsid w:val="001730BF"/>
    <w:rsid w:val="00173643"/>
    <w:rsid w:val="00173FB2"/>
    <w:rsid w:val="0017428F"/>
    <w:rsid w:val="00174809"/>
    <w:rsid w:val="00174914"/>
    <w:rsid w:val="00174C97"/>
    <w:rsid w:val="00174D19"/>
    <w:rsid w:val="001756DB"/>
    <w:rsid w:val="00175F60"/>
    <w:rsid w:val="00176031"/>
    <w:rsid w:val="00176247"/>
    <w:rsid w:val="00176D4E"/>
    <w:rsid w:val="00177632"/>
    <w:rsid w:val="0017797D"/>
    <w:rsid w:val="00180246"/>
    <w:rsid w:val="00180317"/>
    <w:rsid w:val="001807EE"/>
    <w:rsid w:val="00180894"/>
    <w:rsid w:val="0018123C"/>
    <w:rsid w:val="00181B38"/>
    <w:rsid w:val="00181E91"/>
    <w:rsid w:val="0018212F"/>
    <w:rsid w:val="0018230C"/>
    <w:rsid w:val="001825C3"/>
    <w:rsid w:val="0018297D"/>
    <w:rsid w:val="00182D69"/>
    <w:rsid w:val="00183116"/>
    <w:rsid w:val="0018330A"/>
    <w:rsid w:val="00183651"/>
    <w:rsid w:val="00183718"/>
    <w:rsid w:val="00183E60"/>
    <w:rsid w:val="00184005"/>
    <w:rsid w:val="0018402C"/>
    <w:rsid w:val="001843B3"/>
    <w:rsid w:val="001849AF"/>
    <w:rsid w:val="00184BAD"/>
    <w:rsid w:val="00185801"/>
    <w:rsid w:val="00185D4A"/>
    <w:rsid w:val="001864E4"/>
    <w:rsid w:val="00186CBE"/>
    <w:rsid w:val="00186CCF"/>
    <w:rsid w:val="001874C4"/>
    <w:rsid w:val="00187555"/>
    <w:rsid w:val="00187637"/>
    <w:rsid w:val="001878C3"/>
    <w:rsid w:val="00187A70"/>
    <w:rsid w:val="00187E81"/>
    <w:rsid w:val="001904A2"/>
    <w:rsid w:val="001904F8"/>
    <w:rsid w:val="00190544"/>
    <w:rsid w:val="0019104F"/>
    <w:rsid w:val="00191351"/>
    <w:rsid w:val="00191BF7"/>
    <w:rsid w:val="00191CE0"/>
    <w:rsid w:val="001921D8"/>
    <w:rsid w:val="0019297B"/>
    <w:rsid w:val="00192C0C"/>
    <w:rsid w:val="00193090"/>
    <w:rsid w:val="00193098"/>
    <w:rsid w:val="001932FD"/>
    <w:rsid w:val="00193640"/>
    <w:rsid w:val="001940A6"/>
    <w:rsid w:val="0019501A"/>
    <w:rsid w:val="00195379"/>
    <w:rsid w:val="0019584E"/>
    <w:rsid w:val="00195AD2"/>
    <w:rsid w:val="00195DE8"/>
    <w:rsid w:val="00195F60"/>
    <w:rsid w:val="00196085"/>
    <w:rsid w:val="001960B3"/>
    <w:rsid w:val="00196230"/>
    <w:rsid w:val="0019628F"/>
    <w:rsid w:val="0019640F"/>
    <w:rsid w:val="00196584"/>
    <w:rsid w:val="0019690D"/>
    <w:rsid w:val="00196A43"/>
    <w:rsid w:val="001972C0"/>
    <w:rsid w:val="001973C5"/>
    <w:rsid w:val="00197696"/>
    <w:rsid w:val="001976BD"/>
    <w:rsid w:val="00197B24"/>
    <w:rsid w:val="00197EB9"/>
    <w:rsid w:val="001A0411"/>
    <w:rsid w:val="001A0750"/>
    <w:rsid w:val="001A097F"/>
    <w:rsid w:val="001A0BC3"/>
    <w:rsid w:val="001A0BF8"/>
    <w:rsid w:val="001A1028"/>
    <w:rsid w:val="001A1995"/>
    <w:rsid w:val="001A2111"/>
    <w:rsid w:val="001A3530"/>
    <w:rsid w:val="001A3646"/>
    <w:rsid w:val="001A364D"/>
    <w:rsid w:val="001A3AD4"/>
    <w:rsid w:val="001A3BA4"/>
    <w:rsid w:val="001A3C60"/>
    <w:rsid w:val="001A40B6"/>
    <w:rsid w:val="001A42DC"/>
    <w:rsid w:val="001A454E"/>
    <w:rsid w:val="001A4999"/>
    <w:rsid w:val="001A49D5"/>
    <w:rsid w:val="001A4DF1"/>
    <w:rsid w:val="001A5046"/>
    <w:rsid w:val="001A62FA"/>
    <w:rsid w:val="001A65E9"/>
    <w:rsid w:val="001A660A"/>
    <w:rsid w:val="001A660C"/>
    <w:rsid w:val="001A66DA"/>
    <w:rsid w:val="001A6BCC"/>
    <w:rsid w:val="001A7383"/>
    <w:rsid w:val="001A7578"/>
    <w:rsid w:val="001A7B6D"/>
    <w:rsid w:val="001A7E9B"/>
    <w:rsid w:val="001B0AFA"/>
    <w:rsid w:val="001B1432"/>
    <w:rsid w:val="001B16EE"/>
    <w:rsid w:val="001B1BF2"/>
    <w:rsid w:val="001B1F01"/>
    <w:rsid w:val="001B233A"/>
    <w:rsid w:val="001B2519"/>
    <w:rsid w:val="001B28DF"/>
    <w:rsid w:val="001B29DF"/>
    <w:rsid w:val="001B2AFC"/>
    <w:rsid w:val="001B2F08"/>
    <w:rsid w:val="001B30ED"/>
    <w:rsid w:val="001B328C"/>
    <w:rsid w:val="001B3534"/>
    <w:rsid w:val="001B3724"/>
    <w:rsid w:val="001B3B25"/>
    <w:rsid w:val="001B3DD3"/>
    <w:rsid w:val="001B4A0F"/>
    <w:rsid w:val="001B4D9A"/>
    <w:rsid w:val="001B51D3"/>
    <w:rsid w:val="001B57C1"/>
    <w:rsid w:val="001B58D6"/>
    <w:rsid w:val="001B59DE"/>
    <w:rsid w:val="001B60F2"/>
    <w:rsid w:val="001B6377"/>
    <w:rsid w:val="001B6710"/>
    <w:rsid w:val="001B6E60"/>
    <w:rsid w:val="001B749A"/>
    <w:rsid w:val="001B78B3"/>
    <w:rsid w:val="001B7E1A"/>
    <w:rsid w:val="001C0017"/>
    <w:rsid w:val="001C16F8"/>
    <w:rsid w:val="001C1786"/>
    <w:rsid w:val="001C19AC"/>
    <w:rsid w:val="001C1CF1"/>
    <w:rsid w:val="001C1EF4"/>
    <w:rsid w:val="001C2AFE"/>
    <w:rsid w:val="001C2C2C"/>
    <w:rsid w:val="001C2FCE"/>
    <w:rsid w:val="001C304A"/>
    <w:rsid w:val="001C36F6"/>
    <w:rsid w:val="001C387B"/>
    <w:rsid w:val="001C3AF7"/>
    <w:rsid w:val="001C3CB4"/>
    <w:rsid w:val="001C40FD"/>
    <w:rsid w:val="001C41DB"/>
    <w:rsid w:val="001C48E6"/>
    <w:rsid w:val="001C50AA"/>
    <w:rsid w:val="001C5156"/>
    <w:rsid w:val="001C5183"/>
    <w:rsid w:val="001C5D00"/>
    <w:rsid w:val="001C5D9F"/>
    <w:rsid w:val="001C626C"/>
    <w:rsid w:val="001C6831"/>
    <w:rsid w:val="001C683C"/>
    <w:rsid w:val="001C6A69"/>
    <w:rsid w:val="001C6C5C"/>
    <w:rsid w:val="001C6E6C"/>
    <w:rsid w:val="001C6F21"/>
    <w:rsid w:val="001C719F"/>
    <w:rsid w:val="001C7D02"/>
    <w:rsid w:val="001C7E7B"/>
    <w:rsid w:val="001C7F0A"/>
    <w:rsid w:val="001D063C"/>
    <w:rsid w:val="001D0766"/>
    <w:rsid w:val="001D0BBB"/>
    <w:rsid w:val="001D165E"/>
    <w:rsid w:val="001D1A9A"/>
    <w:rsid w:val="001D1C13"/>
    <w:rsid w:val="001D1F11"/>
    <w:rsid w:val="001D220F"/>
    <w:rsid w:val="001D260D"/>
    <w:rsid w:val="001D2B04"/>
    <w:rsid w:val="001D2D94"/>
    <w:rsid w:val="001D32C8"/>
    <w:rsid w:val="001D38D8"/>
    <w:rsid w:val="001D39CC"/>
    <w:rsid w:val="001D39D1"/>
    <w:rsid w:val="001D3C5B"/>
    <w:rsid w:val="001D4017"/>
    <w:rsid w:val="001D4669"/>
    <w:rsid w:val="001D499A"/>
    <w:rsid w:val="001D4D5B"/>
    <w:rsid w:val="001D515C"/>
    <w:rsid w:val="001D53CA"/>
    <w:rsid w:val="001D55B3"/>
    <w:rsid w:val="001D56BD"/>
    <w:rsid w:val="001D570E"/>
    <w:rsid w:val="001D5C9F"/>
    <w:rsid w:val="001D5D67"/>
    <w:rsid w:val="001D6698"/>
    <w:rsid w:val="001D7214"/>
    <w:rsid w:val="001D722B"/>
    <w:rsid w:val="001D72DD"/>
    <w:rsid w:val="001D7348"/>
    <w:rsid w:val="001D770C"/>
    <w:rsid w:val="001D7DC3"/>
    <w:rsid w:val="001D7E45"/>
    <w:rsid w:val="001D7E52"/>
    <w:rsid w:val="001E0A92"/>
    <w:rsid w:val="001E0D50"/>
    <w:rsid w:val="001E1141"/>
    <w:rsid w:val="001E1589"/>
    <w:rsid w:val="001E18DA"/>
    <w:rsid w:val="001E19D4"/>
    <w:rsid w:val="001E1BA6"/>
    <w:rsid w:val="001E1F10"/>
    <w:rsid w:val="001E2310"/>
    <w:rsid w:val="001E232B"/>
    <w:rsid w:val="001E29D9"/>
    <w:rsid w:val="001E29FE"/>
    <w:rsid w:val="001E2EBB"/>
    <w:rsid w:val="001E3D33"/>
    <w:rsid w:val="001E41A6"/>
    <w:rsid w:val="001E4DBA"/>
    <w:rsid w:val="001E508D"/>
    <w:rsid w:val="001E52A3"/>
    <w:rsid w:val="001E5CBA"/>
    <w:rsid w:val="001E5F95"/>
    <w:rsid w:val="001E63E9"/>
    <w:rsid w:val="001E64E7"/>
    <w:rsid w:val="001E6660"/>
    <w:rsid w:val="001E6DED"/>
    <w:rsid w:val="001E7828"/>
    <w:rsid w:val="001F0478"/>
    <w:rsid w:val="001F054A"/>
    <w:rsid w:val="001F06D8"/>
    <w:rsid w:val="001F1231"/>
    <w:rsid w:val="001F18F0"/>
    <w:rsid w:val="001F1BBA"/>
    <w:rsid w:val="001F25FF"/>
    <w:rsid w:val="001F3056"/>
    <w:rsid w:val="001F385D"/>
    <w:rsid w:val="001F3979"/>
    <w:rsid w:val="001F3AC7"/>
    <w:rsid w:val="001F3C6F"/>
    <w:rsid w:val="001F4391"/>
    <w:rsid w:val="001F4710"/>
    <w:rsid w:val="001F49D6"/>
    <w:rsid w:val="001F4B00"/>
    <w:rsid w:val="001F4CA9"/>
    <w:rsid w:val="001F50E6"/>
    <w:rsid w:val="001F589A"/>
    <w:rsid w:val="001F5AB3"/>
    <w:rsid w:val="001F6214"/>
    <w:rsid w:val="001F67FB"/>
    <w:rsid w:val="001F6EF1"/>
    <w:rsid w:val="001F71ED"/>
    <w:rsid w:val="001F7414"/>
    <w:rsid w:val="00200073"/>
    <w:rsid w:val="00200329"/>
    <w:rsid w:val="00200C1B"/>
    <w:rsid w:val="002014BE"/>
    <w:rsid w:val="00201F43"/>
    <w:rsid w:val="00202351"/>
    <w:rsid w:val="0020240D"/>
    <w:rsid w:val="0020251F"/>
    <w:rsid w:val="002026F8"/>
    <w:rsid w:val="002029F9"/>
    <w:rsid w:val="00203701"/>
    <w:rsid w:val="002040DB"/>
    <w:rsid w:val="002048FC"/>
    <w:rsid w:val="00204EB5"/>
    <w:rsid w:val="00204EF3"/>
    <w:rsid w:val="002052B2"/>
    <w:rsid w:val="00205868"/>
    <w:rsid w:val="0020586A"/>
    <w:rsid w:val="00205C59"/>
    <w:rsid w:val="00205F22"/>
    <w:rsid w:val="0020643F"/>
    <w:rsid w:val="00206A6B"/>
    <w:rsid w:val="002071B5"/>
    <w:rsid w:val="00207697"/>
    <w:rsid w:val="002077DB"/>
    <w:rsid w:val="00207A9B"/>
    <w:rsid w:val="00210261"/>
    <w:rsid w:val="002104E9"/>
    <w:rsid w:val="002108ED"/>
    <w:rsid w:val="00210B4A"/>
    <w:rsid w:val="00210B4D"/>
    <w:rsid w:val="00210FD7"/>
    <w:rsid w:val="002115C3"/>
    <w:rsid w:val="002119F5"/>
    <w:rsid w:val="00211D60"/>
    <w:rsid w:val="00211E1F"/>
    <w:rsid w:val="00211FE2"/>
    <w:rsid w:val="002121A4"/>
    <w:rsid w:val="002127E9"/>
    <w:rsid w:val="0021298C"/>
    <w:rsid w:val="002132B6"/>
    <w:rsid w:val="002135A1"/>
    <w:rsid w:val="002135E8"/>
    <w:rsid w:val="00213CE9"/>
    <w:rsid w:val="00213DE7"/>
    <w:rsid w:val="00213E43"/>
    <w:rsid w:val="002143F9"/>
    <w:rsid w:val="0021486B"/>
    <w:rsid w:val="00214D76"/>
    <w:rsid w:val="0021514E"/>
    <w:rsid w:val="002151F5"/>
    <w:rsid w:val="00215482"/>
    <w:rsid w:val="00215854"/>
    <w:rsid w:val="00215D83"/>
    <w:rsid w:val="00216CC8"/>
    <w:rsid w:val="00217124"/>
    <w:rsid w:val="002171EE"/>
    <w:rsid w:val="00217A46"/>
    <w:rsid w:val="00217F8C"/>
    <w:rsid w:val="002206CD"/>
    <w:rsid w:val="0022077D"/>
    <w:rsid w:val="00220B76"/>
    <w:rsid w:val="002214CB"/>
    <w:rsid w:val="00221623"/>
    <w:rsid w:val="002218D6"/>
    <w:rsid w:val="00221932"/>
    <w:rsid w:val="00222022"/>
    <w:rsid w:val="00222566"/>
    <w:rsid w:val="0022282B"/>
    <w:rsid w:val="00222AF9"/>
    <w:rsid w:val="00223444"/>
    <w:rsid w:val="00223D59"/>
    <w:rsid w:val="002242B9"/>
    <w:rsid w:val="002243B1"/>
    <w:rsid w:val="002248B5"/>
    <w:rsid w:val="00225141"/>
    <w:rsid w:val="00225605"/>
    <w:rsid w:val="002258A0"/>
    <w:rsid w:val="00225B64"/>
    <w:rsid w:val="00225E66"/>
    <w:rsid w:val="0022657A"/>
    <w:rsid w:val="0022657B"/>
    <w:rsid w:val="0022665A"/>
    <w:rsid w:val="00226C49"/>
    <w:rsid w:val="00226F73"/>
    <w:rsid w:val="002270C1"/>
    <w:rsid w:val="002274E9"/>
    <w:rsid w:val="00227AAA"/>
    <w:rsid w:val="00227AD1"/>
    <w:rsid w:val="00227B58"/>
    <w:rsid w:val="00227C6E"/>
    <w:rsid w:val="00227D76"/>
    <w:rsid w:val="00227D83"/>
    <w:rsid w:val="00227D8F"/>
    <w:rsid w:val="0023024C"/>
    <w:rsid w:val="0023040B"/>
    <w:rsid w:val="00230564"/>
    <w:rsid w:val="00230AA6"/>
    <w:rsid w:val="002324E9"/>
    <w:rsid w:val="00233437"/>
    <w:rsid w:val="002334A1"/>
    <w:rsid w:val="0023413D"/>
    <w:rsid w:val="002348BE"/>
    <w:rsid w:val="00235C12"/>
    <w:rsid w:val="00235D19"/>
    <w:rsid w:val="002360BB"/>
    <w:rsid w:val="00236253"/>
    <w:rsid w:val="0023669B"/>
    <w:rsid w:val="00237399"/>
    <w:rsid w:val="0023740A"/>
    <w:rsid w:val="002379F0"/>
    <w:rsid w:val="00241364"/>
    <w:rsid w:val="00241641"/>
    <w:rsid w:val="0024166F"/>
    <w:rsid w:val="002417FA"/>
    <w:rsid w:val="002418CF"/>
    <w:rsid w:val="0024245D"/>
    <w:rsid w:val="00242754"/>
    <w:rsid w:val="002434A8"/>
    <w:rsid w:val="002435DF"/>
    <w:rsid w:val="002435FE"/>
    <w:rsid w:val="002437FF"/>
    <w:rsid w:val="00243A06"/>
    <w:rsid w:val="0024434B"/>
    <w:rsid w:val="00244AF4"/>
    <w:rsid w:val="00244D28"/>
    <w:rsid w:val="00244DAD"/>
    <w:rsid w:val="002452F2"/>
    <w:rsid w:val="0024561E"/>
    <w:rsid w:val="002458E0"/>
    <w:rsid w:val="00245C85"/>
    <w:rsid w:val="00246056"/>
    <w:rsid w:val="002463FE"/>
    <w:rsid w:val="002466BC"/>
    <w:rsid w:val="00246EE9"/>
    <w:rsid w:val="00246F9D"/>
    <w:rsid w:val="002503D7"/>
    <w:rsid w:val="0025055A"/>
    <w:rsid w:val="002508A7"/>
    <w:rsid w:val="00250A41"/>
    <w:rsid w:val="00250AF1"/>
    <w:rsid w:val="00250BF5"/>
    <w:rsid w:val="00250E75"/>
    <w:rsid w:val="00251331"/>
    <w:rsid w:val="002518CA"/>
    <w:rsid w:val="00251C16"/>
    <w:rsid w:val="00251F46"/>
    <w:rsid w:val="0025217A"/>
    <w:rsid w:val="00252743"/>
    <w:rsid w:val="002527DE"/>
    <w:rsid w:val="00252C2C"/>
    <w:rsid w:val="0025390E"/>
    <w:rsid w:val="00253B5E"/>
    <w:rsid w:val="002543F0"/>
    <w:rsid w:val="00254462"/>
    <w:rsid w:val="002545F7"/>
    <w:rsid w:val="00254F5C"/>
    <w:rsid w:val="002550D1"/>
    <w:rsid w:val="00255BC3"/>
    <w:rsid w:val="00256662"/>
    <w:rsid w:val="0025697C"/>
    <w:rsid w:val="00256C4A"/>
    <w:rsid w:val="0025714F"/>
    <w:rsid w:val="00257A50"/>
    <w:rsid w:val="00257B61"/>
    <w:rsid w:val="00257B74"/>
    <w:rsid w:val="00257BE1"/>
    <w:rsid w:val="002600C4"/>
    <w:rsid w:val="002600FE"/>
    <w:rsid w:val="0026057E"/>
    <w:rsid w:val="0026113B"/>
    <w:rsid w:val="002611B0"/>
    <w:rsid w:val="00261BE3"/>
    <w:rsid w:val="00261C79"/>
    <w:rsid w:val="002622DF"/>
    <w:rsid w:val="00262369"/>
    <w:rsid w:val="0026340D"/>
    <w:rsid w:val="0026340E"/>
    <w:rsid w:val="00263493"/>
    <w:rsid w:val="002645D2"/>
    <w:rsid w:val="0026465A"/>
    <w:rsid w:val="002649A5"/>
    <w:rsid w:val="00264D16"/>
    <w:rsid w:val="00264F88"/>
    <w:rsid w:val="002652C8"/>
    <w:rsid w:val="0026546F"/>
    <w:rsid w:val="00265604"/>
    <w:rsid w:val="00265E1D"/>
    <w:rsid w:val="00266060"/>
    <w:rsid w:val="00266339"/>
    <w:rsid w:val="00266590"/>
    <w:rsid w:val="00266CAF"/>
    <w:rsid w:val="002676C0"/>
    <w:rsid w:val="00267B9E"/>
    <w:rsid w:val="00267BC2"/>
    <w:rsid w:val="00270269"/>
    <w:rsid w:val="002709A1"/>
    <w:rsid w:val="0027106B"/>
    <w:rsid w:val="00271D77"/>
    <w:rsid w:val="00272819"/>
    <w:rsid w:val="00273580"/>
    <w:rsid w:val="0027362B"/>
    <w:rsid w:val="00273B00"/>
    <w:rsid w:val="00273F49"/>
    <w:rsid w:val="002749BD"/>
    <w:rsid w:val="00274E12"/>
    <w:rsid w:val="002755D7"/>
    <w:rsid w:val="0027591C"/>
    <w:rsid w:val="00275AAB"/>
    <w:rsid w:val="002762C9"/>
    <w:rsid w:val="002777BC"/>
    <w:rsid w:val="00277EAD"/>
    <w:rsid w:val="00280043"/>
    <w:rsid w:val="002802D7"/>
    <w:rsid w:val="002802FF"/>
    <w:rsid w:val="002806FC"/>
    <w:rsid w:val="0028074B"/>
    <w:rsid w:val="00280ADC"/>
    <w:rsid w:val="0028128F"/>
    <w:rsid w:val="002820C4"/>
    <w:rsid w:val="002823C4"/>
    <w:rsid w:val="0028298D"/>
    <w:rsid w:val="00283119"/>
    <w:rsid w:val="00283166"/>
    <w:rsid w:val="00283322"/>
    <w:rsid w:val="002836F8"/>
    <w:rsid w:val="00283D2E"/>
    <w:rsid w:val="00283EBD"/>
    <w:rsid w:val="00283EC1"/>
    <w:rsid w:val="00283F7D"/>
    <w:rsid w:val="002845DA"/>
    <w:rsid w:val="00284BDF"/>
    <w:rsid w:val="00285684"/>
    <w:rsid w:val="0028575C"/>
    <w:rsid w:val="002866A2"/>
    <w:rsid w:val="00287001"/>
    <w:rsid w:val="0028728C"/>
    <w:rsid w:val="002872C8"/>
    <w:rsid w:val="00287A59"/>
    <w:rsid w:val="00287ADD"/>
    <w:rsid w:val="00287B7D"/>
    <w:rsid w:val="00287FFC"/>
    <w:rsid w:val="0029010E"/>
    <w:rsid w:val="0029027D"/>
    <w:rsid w:val="00290940"/>
    <w:rsid w:val="00290BF0"/>
    <w:rsid w:val="00291109"/>
    <w:rsid w:val="002911B9"/>
    <w:rsid w:val="00291A99"/>
    <w:rsid w:val="00292061"/>
    <w:rsid w:val="00292569"/>
    <w:rsid w:val="00292698"/>
    <w:rsid w:val="0029413B"/>
    <w:rsid w:val="0029434F"/>
    <w:rsid w:val="002944AD"/>
    <w:rsid w:val="002944B6"/>
    <w:rsid w:val="00294E02"/>
    <w:rsid w:val="0029505E"/>
    <w:rsid w:val="0029511B"/>
    <w:rsid w:val="00295621"/>
    <w:rsid w:val="0029580A"/>
    <w:rsid w:val="00295876"/>
    <w:rsid w:val="00296665"/>
    <w:rsid w:val="00296C67"/>
    <w:rsid w:val="00296EAE"/>
    <w:rsid w:val="00297124"/>
    <w:rsid w:val="002972CB"/>
    <w:rsid w:val="002A074F"/>
    <w:rsid w:val="002A1344"/>
    <w:rsid w:val="002A1897"/>
    <w:rsid w:val="002A1A06"/>
    <w:rsid w:val="002A1A36"/>
    <w:rsid w:val="002A2B1D"/>
    <w:rsid w:val="002A2CF9"/>
    <w:rsid w:val="002A30A7"/>
    <w:rsid w:val="002A322B"/>
    <w:rsid w:val="002A3964"/>
    <w:rsid w:val="002A3C1B"/>
    <w:rsid w:val="002A4055"/>
    <w:rsid w:val="002A42FD"/>
    <w:rsid w:val="002A442C"/>
    <w:rsid w:val="002A49FC"/>
    <w:rsid w:val="002A4C86"/>
    <w:rsid w:val="002A50B8"/>
    <w:rsid w:val="002A5599"/>
    <w:rsid w:val="002A592B"/>
    <w:rsid w:val="002A643F"/>
    <w:rsid w:val="002A6543"/>
    <w:rsid w:val="002A667B"/>
    <w:rsid w:val="002A6914"/>
    <w:rsid w:val="002A6CE2"/>
    <w:rsid w:val="002A6E85"/>
    <w:rsid w:val="002A74A1"/>
    <w:rsid w:val="002A74FE"/>
    <w:rsid w:val="002A7654"/>
    <w:rsid w:val="002A78BE"/>
    <w:rsid w:val="002B017D"/>
    <w:rsid w:val="002B0757"/>
    <w:rsid w:val="002B0A04"/>
    <w:rsid w:val="002B0B31"/>
    <w:rsid w:val="002B114C"/>
    <w:rsid w:val="002B1303"/>
    <w:rsid w:val="002B1CE3"/>
    <w:rsid w:val="002B2121"/>
    <w:rsid w:val="002B24A2"/>
    <w:rsid w:val="002B26F2"/>
    <w:rsid w:val="002B2FEF"/>
    <w:rsid w:val="002B31D8"/>
    <w:rsid w:val="002B3467"/>
    <w:rsid w:val="002B371E"/>
    <w:rsid w:val="002B3BE0"/>
    <w:rsid w:val="002B42BE"/>
    <w:rsid w:val="002B4564"/>
    <w:rsid w:val="002B4751"/>
    <w:rsid w:val="002B4E6B"/>
    <w:rsid w:val="002B5093"/>
    <w:rsid w:val="002B5713"/>
    <w:rsid w:val="002B5D84"/>
    <w:rsid w:val="002B5DAE"/>
    <w:rsid w:val="002B60A1"/>
    <w:rsid w:val="002B669B"/>
    <w:rsid w:val="002B72F6"/>
    <w:rsid w:val="002B738E"/>
    <w:rsid w:val="002B774A"/>
    <w:rsid w:val="002B7FD9"/>
    <w:rsid w:val="002C007A"/>
    <w:rsid w:val="002C025D"/>
    <w:rsid w:val="002C03CF"/>
    <w:rsid w:val="002C069A"/>
    <w:rsid w:val="002C0784"/>
    <w:rsid w:val="002C086C"/>
    <w:rsid w:val="002C1197"/>
    <w:rsid w:val="002C21B7"/>
    <w:rsid w:val="002C2615"/>
    <w:rsid w:val="002C2D03"/>
    <w:rsid w:val="002C3375"/>
    <w:rsid w:val="002C3C6A"/>
    <w:rsid w:val="002C4344"/>
    <w:rsid w:val="002C459D"/>
    <w:rsid w:val="002C4779"/>
    <w:rsid w:val="002C52CB"/>
    <w:rsid w:val="002C55ED"/>
    <w:rsid w:val="002C5990"/>
    <w:rsid w:val="002C59BC"/>
    <w:rsid w:val="002C61D2"/>
    <w:rsid w:val="002C6C62"/>
    <w:rsid w:val="002C6F89"/>
    <w:rsid w:val="002C757B"/>
    <w:rsid w:val="002C7970"/>
    <w:rsid w:val="002C7A83"/>
    <w:rsid w:val="002C7AD5"/>
    <w:rsid w:val="002C7B26"/>
    <w:rsid w:val="002C7DAC"/>
    <w:rsid w:val="002D0BC6"/>
    <w:rsid w:val="002D13C9"/>
    <w:rsid w:val="002D1A53"/>
    <w:rsid w:val="002D1F4F"/>
    <w:rsid w:val="002D2114"/>
    <w:rsid w:val="002D21D7"/>
    <w:rsid w:val="002D2204"/>
    <w:rsid w:val="002D2301"/>
    <w:rsid w:val="002D240C"/>
    <w:rsid w:val="002D3342"/>
    <w:rsid w:val="002D3732"/>
    <w:rsid w:val="002D38B8"/>
    <w:rsid w:val="002D404A"/>
    <w:rsid w:val="002D4245"/>
    <w:rsid w:val="002D48F0"/>
    <w:rsid w:val="002D4B2B"/>
    <w:rsid w:val="002D4D15"/>
    <w:rsid w:val="002D5704"/>
    <w:rsid w:val="002D5A3E"/>
    <w:rsid w:val="002D5B72"/>
    <w:rsid w:val="002D5FFD"/>
    <w:rsid w:val="002D6339"/>
    <w:rsid w:val="002D6346"/>
    <w:rsid w:val="002D6C96"/>
    <w:rsid w:val="002D6D61"/>
    <w:rsid w:val="002D7071"/>
    <w:rsid w:val="002D7D13"/>
    <w:rsid w:val="002D7DA3"/>
    <w:rsid w:val="002E0870"/>
    <w:rsid w:val="002E0AD3"/>
    <w:rsid w:val="002E0BD5"/>
    <w:rsid w:val="002E11F6"/>
    <w:rsid w:val="002E139C"/>
    <w:rsid w:val="002E21F2"/>
    <w:rsid w:val="002E28EA"/>
    <w:rsid w:val="002E351B"/>
    <w:rsid w:val="002E3642"/>
    <w:rsid w:val="002E38AD"/>
    <w:rsid w:val="002E3B4C"/>
    <w:rsid w:val="002E41F1"/>
    <w:rsid w:val="002E44C6"/>
    <w:rsid w:val="002E4993"/>
    <w:rsid w:val="002E5112"/>
    <w:rsid w:val="002E5B01"/>
    <w:rsid w:val="002E5F9A"/>
    <w:rsid w:val="002E6250"/>
    <w:rsid w:val="002E6B81"/>
    <w:rsid w:val="002E70B6"/>
    <w:rsid w:val="002E721E"/>
    <w:rsid w:val="002E7713"/>
    <w:rsid w:val="002E7955"/>
    <w:rsid w:val="002E79F3"/>
    <w:rsid w:val="002E7AA1"/>
    <w:rsid w:val="002F0167"/>
    <w:rsid w:val="002F07A4"/>
    <w:rsid w:val="002F0A0B"/>
    <w:rsid w:val="002F0BAD"/>
    <w:rsid w:val="002F115A"/>
    <w:rsid w:val="002F17EB"/>
    <w:rsid w:val="002F1D28"/>
    <w:rsid w:val="002F21F2"/>
    <w:rsid w:val="002F22B3"/>
    <w:rsid w:val="002F244F"/>
    <w:rsid w:val="002F2E4B"/>
    <w:rsid w:val="002F3183"/>
    <w:rsid w:val="002F35E2"/>
    <w:rsid w:val="002F45C4"/>
    <w:rsid w:val="002F472B"/>
    <w:rsid w:val="002F49A6"/>
    <w:rsid w:val="002F4E12"/>
    <w:rsid w:val="002F519F"/>
    <w:rsid w:val="002F575B"/>
    <w:rsid w:val="002F61AB"/>
    <w:rsid w:val="002F68A3"/>
    <w:rsid w:val="002F696C"/>
    <w:rsid w:val="002F6C85"/>
    <w:rsid w:val="002F7032"/>
    <w:rsid w:val="002F70B4"/>
    <w:rsid w:val="002F71F0"/>
    <w:rsid w:val="002F7636"/>
    <w:rsid w:val="002F763C"/>
    <w:rsid w:val="002F7AEE"/>
    <w:rsid w:val="003002B2"/>
    <w:rsid w:val="00300695"/>
    <w:rsid w:val="003013A8"/>
    <w:rsid w:val="003013DF"/>
    <w:rsid w:val="00301548"/>
    <w:rsid w:val="003019C3"/>
    <w:rsid w:val="00301C3B"/>
    <w:rsid w:val="00301E00"/>
    <w:rsid w:val="00301EC8"/>
    <w:rsid w:val="0030206E"/>
    <w:rsid w:val="0030227D"/>
    <w:rsid w:val="003023BD"/>
    <w:rsid w:val="003028EF"/>
    <w:rsid w:val="00302DFC"/>
    <w:rsid w:val="00302F6A"/>
    <w:rsid w:val="0030305F"/>
    <w:rsid w:val="00303359"/>
    <w:rsid w:val="00303A4C"/>
    <w:rsid w:val="00303C95"/>
    <w:rsid w:val="00303F67"/>
    <w:rsid w:val="00304713"/>
    <w:rsid w:val="00304C44"/>
    <w:rsid w:val="00305107"/>
    <w:rsid w:val="003052F9"/>
    <w:rsid w:val="00305A21"/>
    <w:rsid w:val="00306018"/>
    <w:rsid w:val="003064B9"/>
    <w:rsid w:val="00306710"/>
    <w:rsid w:val="00307170"/>
    <w:rsid w:val="0030730F"/>
    <w:rsid w:val="003073FD"/>
    <w:rsid w:val="003074E0"/>
    <w:rsid w:val="00307522"/>
    <w:rsid w:val="0030760F"/>
    <w:rsid w:val="003076BB"/>
    <w:rsid w:val="00310236"/>
    <w:rsid w:val="00310379"/>
    <w:rsid w:val="00310E0C"/>
    <w:rsid w:val="00310F12"/>
    <w:rsid w:val="00311710"/>
    <w:rsid w:val="003118B0"/>
    <w:rsid w:val="003121E8"/>
    <w:rsid w:val="0031245E"/>
    <w:rsid w:val="00312F39"/>
    <w:rsid w:val="0031322F"/>
    <w:rsid w:val="00313850"/>
    <w:rsid w:val="00313D12"/>
    <w:rsid w:val="003140BB"/>
    <w:rsid w:val="0031450B"/>
    <w:rsid w:val="00314523"/>
    <w:rsid w:val="003151BE"/>
    <w:rsid w:val="00315EE0"/>
    <w:rsid w:val="00316358"/>
    <w:rsid w:val="00316389"/>
    <w:rsid w:val="00316490"/>
    <w:rsid w:val="003167B4"/>
    <w:rsid w:val="003172F0"/>
    <w:rsid w:val="003175D9"/>
    <w:rsid w:val="00317811"/>
    <w:rsid w:val="00317A1D"/>
    <w:rsid w:val="00317BEF"/>
    <w:rsid w:val="00317C8A"/>
    <w:rsid w:val="00317CEE"/>
    <w:rsid w:val="0032010B"/>
    <w:rsid w:val="003203CE"/>
    <w:rsid w:val="00320B1C"/>
    <w:rsid w:val="00320CFD"/>
    <w:rsid w:val="00320DCD"/>
    <w:rsid w:val="00321C75"/>
    <w:rsid w:val="003220A1"/>
    <w:rsid w:val="00322214"/>
    <w:rsid w:val="003226E4"/>
    <w:rsid w:val="00322C89"/>
    <w:rsid w:val="003231C8"/>
    <w:rsid w:val="00323A30"/>
    <w:rsid w:val="00323D53"/>
    <w:rsid w:val="003242FD"/>
    <w:rsid w:val="0032461F"/>
    <w:rsid w:val="00324D89"/>
    <w:rsid w:val="003251FC"/>
    <w:rsid w:val="00325422"/>
    <w:rsid w:val="003254D9"/>
    <w:rsid w:val="00325777"/>
    <w:rsid w:val="00325C31"/>
    <w:rsid w:val="00325DD3"/>
    <w:rsid w:val="00325EA1"/>
    <w:rsid w:val="00326364"/>
    <w:rsid w:val="00326809"/>
    <w:rsid w:val="00326F97"/>
    <w:rsid w:val="00327015"/>
    <w:rsid w:val="00327608"/>
    <w:rsid w:val="003278F4"/>
    <w:rsid w:val="00327E0C"/>
    <w:rsid w:val="00330DAD"/>
    <w:rsid w:val="003314C8"/>
    <w:rsid w:val="00331800"/>
    <w:rsid w:val="00331C3D"/>
    <w:rsid w:val="00331D98"/>
    <w:rsid w:val="00332232"/>
    <w:rsid w:val="00332343"/>
    <w:rsid w:val="003328D8"/>
    <w:rsid w:val="00332900"/>
    <w:rsid w:val="0033292E"/>
    <w:rsid w:val="00332987"/>
    <w:rsid w:val="00332D08"/>
    <w:rsid w:val="00332F37"/>
    <w:rsid w:val="00333136"/>
    <w:rsid w:val="00333342"/>
    <w:rsid w:val="00333919"/>
    <w:rsid w:val="00333A11"/>
    <w:rsid w:val="00333F79"/>
    <w:rsid w:val="00334080"/>
    <w:rsid w:val="00334489"/>
    <w:rsid w:val="0033472D"/>
    <w:rsid w:val="00334EC3"/>
    <w:rsid w:val="003354C6"/>
    <w:rsid w:val="0033568C"/>
    <w:rsid w:val="003359F3"/>
    <w:rsid w:val="00335AC8"/>
    <w:rsid w:val="00335F14"/>
    <w:rsid w:val="00335F23"/>
    <w:rsid w:val="0033606D"/>
    <w:rsid w:val="003367B6"/>
    <w:rsid w:val="00337B85"/>
    <w:rsid w:val="00337D43"/>
    <w:rsid w:val="00337FBD"/>
    <w:rsid w:val="00340271"/>
    <w:rsid w:val="0034067C"/>
    <w:rsid w:val="003407F0"/>
    <w:rsid w:val="00340956"/>
    <w:rsid w:val="00341296"/>
    <w:rsid w:val="0034137C"/>
    <w:rsid w:val="00341769"/>
    <w:rsid w:val="003419DA"/>
    <w:rsid w:val="00341C69"/>
    <w:rsid w:val="00341F22"/>
    <w:rsid w:val="0034269A"/>
    <w:rsid w:val="00342710"/>
    <w:rsid w:val="00342C06"/>
    <w:rsid w:val="00343115"/>
    <w:rsid w:val="00343507"/>
    <w:rsid w:val="00343C55"/>
    <w:rsid w:val="0034404F"/>
    <w:rsid w:val="003442FF"/>
    <w:rsid w:val="003444D2"/>
    <w:rsid w:val="00344E92"/>
    <w:rsid w:val="00345085"/>
    <w:rsid w:val="0034525C"/>
    <w:rsid w:val="003452A1"/>
    <w:rsid w:val="00345495"/>
    <w:rsid w:val="0034573D"/>
    <w:rsid w:val="003458B4"/>
    <w:rsid w:val="00346569"/>
    <w:rsid w:val="003465B3"/>
    <w:rsid w:val="00346625"/>
    <w:rsid w:val="003467C2"/>
    <w:rsid w:val="003469FD"/>
    <w:rsid w:val="00346B62"/>
    <w:rsid w:val="00346FC3"/>
    <w:rsid w:val="00347008"/>
    <w:rsid w:val="003470B1"/>
    <w:rsid w:val="00347363"/>
    <w:rsid w:val="003473CE"/>
    <w:rsid w:val="003474CD"/>
    <w:rsid w:val="00347C0C"/>
    <w:rsid w:val="003503FA"/>
    <w:rsid w:val="00350533"/>
    <w:rsid w:val="0035067A"/>
    <w:rsid w:val="00350BAF"/>
    <w:rsid w:val="0035122F"/>
    <w:rsid w:val="00351299"/>
    <w:rsid w:val="00351556"/>
    <w:rsid w:val="0035162C"/>
    <w:rsid w:val="00352D02"/>
    <w:rsid w:val="00353DB6"/>
    <w:rsid w:val="003540F0"/>
    <w:rsid w:val="003540F9"/>
    <w:rsid w:val="003541C8"/>
    <w:rsid w:val="003542C1"/>
    <w:rsid w:val="00354437"/>
    <w:rsid w:val="0035585D"/>
    <w:rsid w:val="00355C45"/>
    <w:rsid w:val="00356AA5"/>
    <w:rsid w:val="00356F41"/>
    <w:rsid w:val="00357109"/>
    <w:rsid w:val="00357230"/>
    <w:rsid w:val="003575AC"/>
    <w:rsid w:val="00357808"/>
    <w:rsid w:val="00357899"/>
    <w:rsid w:val="00360542"/>
    <w:rsid w:val="003609D5"/>
    <w:rsid w:val="00361246"/>
    <w:rsid w:val="003612E0"/>
    <w:rsid w:val="003614DF"/>
    <w:rsid w:val="00361678"/>
    <w:rsid w:val="003617AE"/>
    <w:rsid w:val="00361A15"/>
    <w:rsid w:val="00361DF2"/>
    <w:rsid w:val="00362669"/>
    <w:rsid w:val="00362BA8"/>
    <w:rsid w:val="00363503"/>
    <w:rsid w:val="003635E7"/>
    <w:rsid w:val="003635F0"/>
    <w:rsid w:val="00363D04"/>
    <w:rsid w:val="003644E6"/>
    <w:rsid w:val="00364769"/>
    <w:rsid w:val="00365473"/>
    <w:rsid w:val="003656F9"/>
    <w:rsid w:val="00365C80"/>
    <w:rsid w:val="003661B5"/>
    <w:rsid w:val="0036651A"/>
    <w:rsid w:val="00366C81"/>
    <w:rsid w:val="0036746D"/>
    <w:rsid w:val="003678D2"/>
    <w:rsid w:val="0037014D"/>
    <w:rsid w:val="00370A1A"/>
    <w:rsid w:val="00370A94"/>
    <w:rsid w:val="00371434"/>
    <w:rsid w:val="00371467"/>
    <w:rsid w:val="00371665"/>
    <w:rsid w:val="003716CB"/>
    <w:rsid w:val="00371A58"/>
    <w:rsid w:val="00371C9A"/>
    <w:rsid w:val="00371E7C"/>
    <w:rsid w:val="00371FB1"/>
    <w:rsid w:val="00372D1E"/>
    <w:rsid w:val="00372DE1"/>
    <w:rsid w:val="00372E89"/>
    <w:rsid w:val="00373561"/>
    <w:rsid w:val="0037361C"/>
    <w:rsid w:val="003740CF"/>
    <w:rsid w:val="0037456A"/>
    <w:rsid w:val="0037480D"/>
    <w:rsid w:val="003748C0"/>
    <w:rsid w:val="00374A13"/>
    <w:rsid w:val="00374BFC"/>
    <w:rsid w:val="00374C42"/>
    <w:rsid w:val="00374DA8"/>
    <w:rsid w:val="00374DF2"/>
    <w:rsid w:val="00375177"/>
    <w:rsid w:val="00375740"/>
    <w:rsid w:val="00375DC8"/>
    <w:rsid w:val="00375FE9"/>
    <w:rsid w:val="003766FE"/>
    <w:rsid w:val="0037683E"/>
    <w:rsid w:val="003770AA"/>
    <w:rsid w:val="00377854"/>
    <w:rsid w:val="00377A3C"/>
    <w:rsid w:val="00377F02"/>
    <w:rsid w:val="00380079"/>
    <w:rsid w:val="0038051A"/>
    <w:rsid w:val="00380557"/>
    <w:rsid w:val="0038067F"/>
    <w:rsid w:val="00380AE6"/>
    <w:rsid w:val="00380D06"/>
    <w:rsid w:val="00380D3A"/>
    <w:rsid w:val="00380DF0"/>
    <w:rsid w:val="003817EA"/>
    <w:rsid w:val="0038190D"/>
    <w:rsid w:val="0038219A"/>
    <w:rsid w:val="003823F7"/>
    <w:rsid w:val="00382449"/>
    <w:rsid w:val="00383AE1"/>
    <w:rsid w:val="00383D60"/>
    <w:rsid w:val="00384253"/>
    <w:rsid w:val="003844A1"/>
    <w:rsid w:val="0038469F"/>
    <w:rsid w:val="00384900"/>
    <w:rsid w:val="00384B38"/>
    <w:rsid w:val="003850B1"/>
    <w:rsid w:val="003856DB"/>
    <w:rsid w:val="003867E8"/>
    <w:rsid w:val="00386A19"/>
    <w:rsid w:val="00387A7C"/>
    <w:rsid w:val="00387D61"/>
    <w:rsid w:val="00387F26"/>
    <w:rsid w:val="00387FBD"/>
    <w:rsid w:val="0039004B"/>
    <w:rsid w:val="003903D8"/>
    <w:rsid w:val="00390635"/>
    <w:rsid w:val="003908E5"/>
    <w:rsid w:val="00390A4B"/>
    <w:rsid w:val="00391164"/>
    <w:rsid w:val="003913EC"/>
    <w:rsid w:val="0039146D"/>
    <w:rsid w:val="003916E7"/>
    <w:rsid w:val="00391EFB"/>
    <w:rsid w:val="00391FD5"/>
    <w:rsid w:val="0039208A"/>
    <w:rsid w:val="00392194"/>
    <w:rsid w:val="0039226D"/>
    <w:rsid w:val="003923B1"/>
    <w:rsid w:val="00392516"/>
    <w:rsid w:val="00392EDB"/>
    <w:rsid w:val="00393080"/>
    <w:rsid w:val="00393562"/>
    <w:rsid w:val="00394467"/>
    <w:rsid w:val="003945AE"/>
    <w:rsid w:val="00395193"/>
    <w:rsid w:val="003958D1"/>
    <w:rsid w:val="00396236"/>
    <w:rsid w:val="003966F4"/>
    <w:rsid w:val="0039675E"/>
    <w:rsid w:val="00396ABB"/>
    <w:rsid w:val="00396AF7"/>
    <w:rsid w:val="0039723C"/>
    <w:rsid w:val="00397436"/>
    <w:rsid w:val="003974ED"/>
    <w:rsid w:val="00397651"/>
    <w:rsid w:val="00397720"/>
    <w:rsid w:val="00397CA4"/>
    <w:rsid w:val="00397CCC"/>
    <w:rsid w:val="003A0108"/>
    <w:rsid w:val="003A15A5"/>
    <w:rsid w:val="003A161E"/>
    <w:rsid w:val="003A1CBF"/>
    <w:rsid w:val="003A1D1B"/>
    <w:rsid w:val="003A2BFA"/>
    <w:rsid w:val="003A2D1E"/>
    <w:rsid w:val="003A2E08"/>
    <w:rsid w:val="003A2F53"/>
    <w:rsid w:val="003A32F8"/>
    <w:rsid w:val="003A36BF"/>
    <w:rsid w:val="003A37A8"/>
    <w:rsid w:val="003A40BB"/>
    <w:rsid w:val="003A40D9"/>
    <w:rsid w:val="003A4139"/>
    <w:rsid w:val="003A442A"/>
    <w:rsid w:val="003A46A8"/>
    <w:rsid w:val="003A48E5"/>
    <w:rsid w:val="003A4BD4"/>
    <w:rsid w:val="003A4C9B"/>
    <w:rsid w:val="003A4D66"/>
    <w:rsid w:val="003A4EDC"/>
    <w:rsid w:val="003A5A3E"/>
    <w:rsid w:val="003A67FA"/>
    <w:rsid w:val="003A6A76"/>
    <w:rsid w:val="003A70C7"/>
    <w:rsid w:val="003A7A0C"/>
    <w:rsid w:val="003A7F7A"/>
    <w:rsid w:val="003B0D5E"/>
    <w:rsid w:val="003B0E94"/>
    <w:rsid w:val="003B104B"/>
    <w:rsid w:val="003B136B"/>
    <w:rsid w:val="003B2091"/>
    <w:rsid w:val="003B2FEF"/>
    <w:rsid w:val="003B3432"/>
    <w:rsid w:val="003B3966"/>
    <w:rsid w:val="003B3FC1"/>
    <w:rsid w:val="003B4880"/>
    <w:rsid w:val="003B49A0"/>
    <w:rsid w:val="003B4B86"/>
    <w:rsid w:val="003B50B3"/>
    <w:rsid w:val="003B5F1C"/>
    <w:rsid w:val="003B628A"/>
    <w:rsid w:val="003B64EE"/>
    <w:rsid w:val="003B6AD3"/>
    <w:rsid w:val="003B6DF5"/>
    <w:rsid w:val="003B6F88"/>
    <w:rsid w:val="003B787B"/>
    <w:rsid w:val="003B7D1D"/>
    <w:rsid w:val="003C013C"/>
    <w:rsid w:val="003C018F"/>
    <w:rsid w:val="003C0355"/>
    <w:rsid w:val="003C0B96"/>
    <w:rsid w:val="003C0CBF"/>
    <w:rsid w:val="003C172E"/>
    <w:rsid w:val="003C244A"/>
    <w:rsid w:val="003C2BB2"/>
    <w:rsid w:val="003C2D7F"/>
    <w:rsid w:val="003C315C"/>
    <w:rsid w:val="003C31B0"/>
    <w:rsid w:val="003C3386"/>
    <w:rsid w:val="003C3925"/>
    <w:rsid w:val="003C39AC"/>
    <w:rsid w:val="003C3BCB"/>
    <w:rsid w:val="003C3DCB"/>
    <w:rsid w:val="003C41F7"/>
    <w:rsid w:val="003C49FB"/>
    <w:rsid w:val="003C5234"/>
    <w:rsid w:val="003C55B8"/>
    <w:rsid w:val="003C6252"/>
    <w:rsid w:val="003C6467"/>
    <w:rsid w:val="003C68C5"/>
    <w:rsid w:val="003C7902"/>
    <w:rsid w:val="003D02A0"/>
    <w:rsid w:val="003D03B7"/>
    <w:rsid w:val="003D03F0"/>
    <w:rsid w:val="003D142A"/>
    <w:rsid w:val="003D1493"/>
    <w:rsid w:val="003D1576"/>
    <w:rsid w:val="003D1E76"/>
    <w:rsid w:val="003D20A3"/>
    <w:rsid w:val="003D2455"/>
    <w:rsid w:val="003D25BF"/>
    <w:rsid w:val="003D282A"/>
    <w:rsid w:val="003D36E4"/>
    <w:rsid w:val="003D3736"/>
    <w:rsid w:val="003D3C20"/>
    <w:rsid w:val="003D408F"/>
    <w:rsid w:val="003D4637"/>
    <w:rsid w:val="003D4853"/>
    <w:rsid w:val="003D4B95"/>
    <w:rsid w:val="003D4F7A"/>
    <w:rsid w:val="003D51B4"/>
    <w:rsid w:val="003D530B"/>
    <w:rsid w:val="003D537E"/>
    <w:rsid w:val="003D561B"/>
    <w:rsid w:val="003D5D53"/>
    <w:rsid w:val="003D5F6F"/>
    <w:rsid w:val="003D606C"/>
    <w:rsid w:val="003D69BF"/>
    <w:rsid w:val="003D6E0E"/>
    <w:rsid w:val="003D78EA"/>
    <w:rsid w:val="003D7FBC"/>
    <w:rsid w:val="003E047C"/>
    <w:rsid w:val="003E05DA"/>
    <w:rsid w:val="003E05F9"/>
    <w:rsid w:val="003E0865"/>
    <w:rsid w:val="003E0AA4"/>
    <w:rsid w:val="003E0C44"/>
    <w:rsid w:val="003E10E2"/>
    <w:rsid w:val="003E12FD"/>
    <w:rsid w:val="003E1326"/>
    <w:rsid w:val="003E16B1"/>
    <w:rsid w:val="003E22EC"/>
    <w:rsid w:val="003E2AEF"/>
    <w:rsid w:val="003E2FFB"/>
    <w:rsid w:val="003E322B"/>
    <w:rsid w:val="003E36BE"/>
    <w:rsid w:val="003E3D76"/>
    <w:rsid w:val="003E3DA4"/>
    <w:rsid w:val="003E3EBE"/>
    <w:rsid w:val="003E3EE0"/>
    <w:rsid w:val="003E4057"/>
    <w:rsid w:val="003E4D87"/>
    <w:rsid w:val="003E53E5"/>
    <w:rsid w:val="003E5981"/>
    <w:rsid w:val="003E5A6F"/>
    <w:rsid w:val="003E5A9F"/>
    <w:rsid w:val="003E5BF3"/>
    <w:rsid w:val="003E5DA0"/>
    <w:rsid w:val="003E5EAB"/>
    <w:rsid w:val="003E6071"/>
    <w:rsid w:val="003E66ED"/>
    <w:rsid w:val="003E6728"/>
    <w:rsid w:val="003E7086"/>
    <w:rsid w:val="003E74DE"/>
    <w:rsid w:val="003E764A"/>
    <w:rsid w:val="003E7D0D"/>
    <w:rsid w:val="003E7FE1"/>
    <w:rsid w:val="003F0152"/>
    <w:rsid w:val="003F088E"/>
    <w:rsid w:val="003F08A5"/>
    <w:rsid w:val="003F0935"/>
    <w:rsid w:val="003F0C3B"/>
    <w:rsid w:val="003F1006"/>
    <w:rsid w:val="003F1393"/>
    <w:rsid w:val="003F24A1"/>
    <w:rsid w:val="003F259C"/>
    <w:rsid w:val="003F2650"/>
    <w:rsid w:val="003F2781"/>
    <w:rsid w:val="003F3780"/>
    <w:rsid w:val="003F4136"/>
    <w:rsid w:val="003F4886"/>
    <w:rsid w:val="003F4BCE"/>
    <w:rsid w:val="003F5451"/>
    <w:rsid w:val="003F5A38"/>
    <w:rsid w:val="003F6214"/>
    <w:rsid w:val="003F6346"/>
    <w:rsid w:val="003F6422"/>
    <w:rsid w:val="003F64BA"/>
    <w:rsid w:val="003F6518"/>
    <w:rsid w:val="003F688A"/>
    <w:rsid w:val="003F6BBF"/>
    <w:rsid w:val="003F6DFA"/>
    <w:rsid w:val="003F7949"/>
    <w:rsid w:val="00400075"/>
    <w:rsid w:val="0040059B"/>
    <w:rsid w:val="0040073C"/>
    <w:rsid w:val="004007DA"/>
    <w:rsid w:val="00400E1B"/>
    <w:rsid w:val="00400F2C"/>
    <w:rsid w:val="00401003"/>
    <w:rsid w:val="00401586"/>
    <w:rsid w:val="0040186F"/>
    <w:rsid w:val="00402509"/>
    <w:rsid w:val="004029AD"/>
    <w:rsid w:val="004035A8"/>
    <w:rsid w:val="0040382F"/>
    <w:rsid w:val="004043D1"/>
    <w:rsid w:val="004049D1"/>
    <w:rsid w:val="00404C0A"/>
    <w:rsid w:val="00404CA8"/>
    <w:rsid w:val="004050B1"/>
    <w:rsid w:val="0040517D"/>
    <w:rsid w:val="004052CA"/>
    <w:rsid w:val="004057A5"/>
    <w:rsid w:val="00405866"/>
    <w:rsid w:val="00406892"/>
    <w:rsid w:val="00406AC6"/>
    <w:rsid w:val="00406C55"/>
    <w:rsid w:val="00406D84"/>
    <w:rsid w:val="00406F99"/>
    <w:rsid w:val="00407A3D"/>
    <w:rsid w:val="00407A4A"/>
    <w:rsid w:val="00407CCD"/>
    <w:rsid w:val="004103B7"/>
    <w:rsid w:val="00410975"/>
    <w:rsid w:val="00410CCB"/>
    <w:rsid w:val="00410DFF"/>
    <w:rsid w:val="00410E44"/>
    <w:rsid w:val="00410EE9"/>
    <w:rsid w:val="00410F47"/>
    <w:rsid w:val="00410F50"/>
    <w:rsid w:val="00411439"/>
    <w:rsid w:val="00411A80"/>
    <w:rsid w:val="00411FD4"/>
    <w:rsid w:val="00412431"/>
    <w:rsid w:val="00412924"/>
    <w:rsid w:val="004138FE"/>
    <w:rsid w:val="004139B8"/>
    <w:rsid w:val="00413FD5"/>
    <w:rsid w:val="004145C6"/>
    <w:rsid w:val="00414BBB"/>
    <w:rsid w:val="00414BC9"/>
    <w:rsid w:val="00414E06"/>
    <w:rsid w:val="00414F73"/>
    <w:rsid w:val="00414FA1"/>
    <w:rsid w:val="00414FB4"/>
    <w:rsid w:val="00415121"/>
    <w:rsid w:val="0041532E"/>
    <w:rsid w:val="00415514"/>
    <w:rsid w:val="0041553D"/>
    <w:rsid w:val="0041601C"/>
    <w:rsid w:val="004161F4"/>
    <w:rsid w:val="004163B2"/>
    <w:rsid w:val="0041644D"/>
    <w:rsid w:val="00416AA2"/>
    <w:rsid w:val="00416BBB"/>
    <w:rsid w:val="00416E76"/>
    <w:rsid w:val="0041749E"/>
    <w:rsid w:val="00417A05"/>
    <w:rsid w:val="00417A9D"/>
    <w:rsid w:val="004201D3"/>
    <w:rsid w:val="004201DE"/>
    <w:rsid w:val="00420680"/>
    <w:rsid w:val="0042093E"/>
    <w:rsid w:val="00420A9E"/>
    <w:rsid w:val="00420DC2"/>
    <w:rsid w:val="00420FCD"/>
    <w:rsid w:val="0042137B"/>
    <w:rsid w:val="004213B8"/>
    <w:rsid w:val="00421773"/>
    <w:rsid w:val="00421933"/>
    <w:rsid w:val="00422421"/>
    <w:rsid w:val="0042260B"/>
    <w:rsid w:val="004227D0"/>
    <w:rsid w:val="004227E2"/>
    <w:rsid w:val="00422D7E"/>
    <w:rsid w:val="00423312"/>
    <w:rsid w:val="00423881"/>
    <w:rsid w:val="00424373"/>
    <w:rsid w:val="004245E7"/>
    <w:rsid w:val="004247E3"/>
    <w:rsid w:val="0042499D"/>
    <w:rsid w:val="00424BAC"/>
    <w:rsid w:val="00424CB5"/>
    <w:rsid w:val="004257B4"/>
    <w:rsid w:val="0042584B"/>
    <w:rsid w:val="00425DAD"/>
    <w:rsid w:val="00425E0E"/>
    <w:rsid w:val="00425EDA"/>
    <w:rsid w:val="00425F3E"/>
    <w:rsid w:val="00426031"/>
    <w:rsid w:val="0042605F"/>
    <w:rsid w:val="00426BD1"/>
    <w:rsid w:val="00426E9F"/>
    <w:rsid w:val="00427101"/>
    <w:rsid w:val="004274E9"/>
    <w:rsid w:val="00427E3E"/>
    <w:rsid w:val="00427E4B"/>
    <w:rsid w:val="0043034C"/>
    <w:rsid w:val="004306FC"/>
    <w:rsid w:val="004307B0"/>
    <w:rsid w:val="00430DA9"/>
    <w:rsid w:val="00431588"/>
    <w:rsid w:val="00431625"/>
    <w:rsid w:val="00431913"/>
    <w:rsid w:val="00431C68"/>
    <w:rsid w:val="004320AC"/>
    <w:rsid w:val="0043219F"/>
    <w:rsid w:val="0043342D"/>
    <w:rsid w:val="004334C2"/>
    <w:rsid w:val="00433572"/>
    <w:rsid w:val="00433796"/>
    <w:rsid w:val="00433A47"/>
    <w:rsid w:val="00434050"/>
    <w:rsid w:val="004343F3"/>
    <w:rsid w:val="00434838"/>
    <w:rsid w:val="0043499A"/>
    <w:rsid w:val="004349EB"/>
    <w:rsid w:val="00434E06"/>
    <w:rsid w:val="00434E91"/>
    <w:rsid w:val="00435850"/>
    <w:rsid w:val="00435B37"/>
    <w:rsid w:val="00436036"/>
    <w:rsid w:val="004368D1"/>
    <w:rsid w:val="00436CC6"/>
    <w:rsid w:val="00437333"/>
    <w:rsid w:val="004373B6"/>
    <w:rsid w:val="004378FF"/>
    <w:rsid w:val="0044060C"/>
    <w:rsid w:val="00440F0F"/>
    <w:rsid w:val="004412C4"/>
    <w:rsid w:val="004412DC"/>
    <w:rsid w:val="00441587"/>
    <w:rsid w:val="00441596"/>
    <w:rsid w:val="00441767"/>
    <w:rsid w:val="004419AC"/>
    <w:rsid w:val="00441EB6"/>
    <w:rsid w:val="00441FE8"/>
    <w:rsid w:val="00442549"/>
    <w:rsid w:val="00442A2F"/>
    <w:rsid w:val="00442C47"/>
    <w:rsid w:val="00442DE0"/>
    <w:rsid w:val="00442E02"/>
    <w:rsid w:val="00442E0D"/>
    <w:rsid w:val="00443D28"/>
    <w:rsid w:val="0044452A"/>
    <w:rsid w:val="00444597"/>
    <w:rsid w:val="004451AA"/>
    <w:rsid w:val="00445FE7"/>
    <w:rsid w:val="004461EB"/>
    <w:rsid w:val="00446242"/>
    <w:rsid w:val="0044626F"/>
    <w:rsid w:val="00446E07"/>
    <w:rsid w:val="0044705F"/>
    <w:rsid w:val="004478C0"/>
    <w:rsid w:val="00447B88"/>
    <w:rsid w:val="00447BFB"/>
    <w:rsid w:val="00447EF8"/>
    <w:rsid w:val="00447F48"/>
    <w:rsid w:val="0045089C"/>
    <w:rsid w:val="00450EF9"/>
    <w:rsid w:val="0045152F"/>
    <w:rsid w:val="00451AA2"/>
    <w:rsid w:val="00451FAA"/>
    <w:rsid w:val="004522DD"/>
    <w:rsid w:val="00452EE3"/>
    <w:rsid w:val="00452F29"/>
    <w:rsid w:val="00453160"/>
    <w:rsid w:val="0045372D"/>
    <w:rsid w:val="0045387A"/>
    <w:rsid w:val="004539BB"/>
    <w:rsid w:val="00454B8D"/>
    <w:rsid w:val="00454CC8"/>
    <w:rsid w:val="00455E99"/>
    <w:rsid w:val="00457033"/>
    <w:rsid w:val="004572D7"/>
    <w:rsid w:val="00457ADB"/>
    <w:rsid w:val="004600A8"/>
    <w:rsid w:val="00460117"/>
    <w:rsid w:val="004601F9"/>
    <w:rsid w:val="00460C2B"/>
    <w:rsid w:val="00460DC8"/>
    <w:rsid w:val="00460DE2"/>
    <w:rsid w:val="00461567"/>
    <w:rsid w:val="004621E4"/>
    <w:rsid w:val="0046244F"/>
    <w:rsid w:val="00462478"/>
    <w:rsid w:val="00462625"/>
    <w:rsid w:val="00462697"/>
    <w:rsid w:val="00462A57"/>
    <w:rsid w:val="00462AD8"/>
    <w:rsid w:val="00462DB1"/>
    <w:rsid w:val="004631FE"/>
    <w:rsid w:val="004635DF"/>
    <w:rsid w:val="004635E4"/>
    <w:rsid w:val="00463EA0"/>
    <w:rsid w:val="00463FBD"/>
    <w:rsid w:val="004646BF"/>
    <w:rsid w:val="00464B9D"/>
    <w:rsid w:val="00464E9D"/>
    <w:rsid w:val="00465348"/>
    <w:rsid w:val="00465473"/>
    <w:rsid w:val="0046639F"/>
    <w:rsid w:val="0046713F"/>
    <w:rsid w:val="00467259"/>
    <w:rsid w:val="0046734B"/>
    <w:rsid w:val="0046760F"/>
    <w:rsid w:val="00467A06"/>
    <w:rsid w:val="00467C85"/>
    <w:rsid w:val="00467E34"/>
    <w:rsid w:val="00470256"/>
    <w:rsid w:val="00470712"/>
    <w:rsid w:val="00470978"/>
    <w:rsid w:val="00470AF4"/>
    <w:rsid w:val="00470CEE"/>
    <w:rsid w:val="00470E47"/>
    <w:rsid w:val="0047149E"/>
    <w:rsid w:val="0047296D"/>
    <w:rsid w:val="00472DAE"/>
    <w:rsid w:val="004730AF"/>
    <w:rsid w:val="00473330"/>
    <w:rsid w:val="004734F1"/>
    <w:rsid w:val="004739EF"/>
    <w:rsid w:val="00473A0C"/>
    <w:rsid w:val="00474423"/>
    <w:rsid w:val="00474AF3"/>
    <w:rsid w:val="00474D85"/>
    <w:rsid w:val="004750AF"/>
    <w:rsid w:val="0047543B"/>
    <w:rsid w:val="00475F4F"/>
    <w:rsid w:val="00476F49"/>
    <w:rsid w:val="0047721A"/>
    <w:rsid w:val="0047746C"/>
    <w:rsid w:val="0047799F"/>
    <w:rsid w:val="00477FAE"/>
    <w:rsid w:val="0048067E"/>
    <w:rsid w:val="00480BDD"/>
    <w:rsid w:val="004812BA"/>
    <w:rsid w:val="004817D9"/>
    <w:rsid w:val="00481DDB"/>
    <w:rsid w:val="00482161"/>
    <w:rsid w:val="004822B1"/>
    <w:rsid w:val="0048258B"/>
    <w:rsid w:val="00482DE0"/>
    <w:rsid w:val="0048320F"/>
    <w:rsid w:val="0048345F"/>
    <w:rsid w:val="00483496"/>
    <w:rsid w:val="00483501"/>
    <w:rsid w:val="00483A72"/>
    <w:rsid w:val="00483BB3"/>
    <w:rsid w:val="00483F39"/>
    <w:rsid w:val="00484696"/>
    <w:rsid w:val="00484AD1"/>
    <w:rsid w:val="00484D04"/>
    <w:rsid w:val="00485151"/>
    <w:rsid w:val="00485518"/>
    <w:rsid w:val="0048564C"/>
    <w:rsid w:val="00485D19"/>
    <w:rsid w:val="00485E1F"/>
    <w:rsid w:val="00485F68"/>
    <w:rsid w:val="004861BE"/>
    <w:rsid w:val="004861FA"/>
    <w:rsid w:val="00486488"/>
    <w:rsid w:val="00486697"/>
    <w:rsid w:val="00486A7A"/>
    <w:rsid w:val="0048734B"/>
    <w:rsid w:val="004873AB"/>
    <w:rsid w:val="0048765B"/>
    <w:rsid w:val="00487F30"/>
    <w:rsid w:val="0049011C"/>
    <w:rsid w:val="00490498"/>
    <w:rsid w:val="00490CE8"/>
    <w:rsid w:val="0049107B"/>
    <w:rsid w:val="00491F92"/>
    <w:rsid w:val="004926BE"/>
    <w:rsid w:val="00492920"/>
    <w:rsid w:val="00492FC3"/>
    <w:rsid w:val="00493E4D"/>
    <w:rsid w:val="00494032"/>
    <w:rsid w:val="00494055"/>
    <w:rsid w:val="00494E69"/>
    <w:rsid w:val="00494FB7"/>
    <w:rsid w:val="00495061"/>
    <w:rsid w:val="004951C3"/>
    <w:rsid w:val="00495219"/>
    <w:rsid w:val="00495E2A"/>
    <w:rsid w:val="0049605B"/>
    <w:rsid w:val="004960DA"/>
    <w:rsid w:val="00496635"/>
    <w:rsid w:val="0049668F"/>
    <w:rsid w:val="004967A0"/>
    <w:rsid w:val="004968E2"/>
    <w:rsid w:val="00496987"/>
    <w:rsid w:val="004972E1"/>
    <w:rsid w:val="004973FC"/>
    <w:rsid w:val="00497937"/>
    <w:rsid w:val="00497AFD"/>
    <w:rsid w:val="004A0F44"/>
    <w:rsid w:val="004A0FF2"/>
    <w:rsid w:val="004A1060"/>
    <w:rsid w:val="004A138D"/>
    <w:rsid w:val="004A1F48"/>
    <w:rsid w:val="004A2329"/>
    <w:rsid w:val="004A2C93"/>
    <w:rsid w:val="004A3DF5"/>
    <w:rsid w:val="004A45AB"/>
    <w:rsid w:val="004A47A8"/>
    <w:rsid w:val="004A47B1"/>
    <w:rsid w:val="004A498A"/>
    <w:rsid w:val="004A4CBA"/>
    <w:rsid w:val="004A5229"/>
    <w:rsid w:val="004A6835"/>
    <w:rsid w:val="004A6AD8"/>
    <w:rsid w:val="004A6F2B"/>
    <w:rsid w:val="004A6F5B"/>
    <w:rsid w:val="004A7371"/>
    <w:rsid w:val="004A763C"/>
    <w:rsid w:val="004A7A19"/>
    <w:rsid w:val="004A7AE5"/>
    <w:rsid w:val="004A7EDA"/>
    <w:rsid w:val="004B0556"/>
    <w:rsid w:val="004B0F49"/>
    <w:rsid w:val="004B168D"/>
    <w:rsid w:val="004B1F18"/>
    <w:rsid w:val="004B200B"/>
    <w:rsid w:val="004B2366"/>
    <w:rsid w:val="004B23BF"/>
    <w:rsid w:val="004B2AEC"/>
    <w:rsid w:val="004B350B"/>
    <w:rsid w:val="004B3E69"/>
    <w:rsid w:val="004B58AC"/>
    <w:rsid w:val="004B5C0C"/>
    <w:rsid w:val="004B5D26"/>
    <w:rsid w:val="004B5DD4"/>
    <w:rsid w:val="004B5F2C"/>
    <w:rsid w:val="004B60D6"/>
    <w:rsid w:val="004B63DE"/>
    <w:rsid w:val="004B7125"/>
    <w:rsid w:val="004B7252"/>
    <w:rsid w:val="004B7566"/>
    <w:rsid w:val="004B757D"/>
    <w:rsid w:val="004B76A8"/>
    <w:rsid w:val="004B7912"/>
    <w:rsid w:val="004B7F0A"/>
    <w:rsid w:val="004B7FFA"/>
    <w:rsid w:val="004C0132"/>
    <w:rsid w:val="004C01E1"/>
    <w:rsid w:val="004C028D"/>
    <w:rsid w:val="004C0911"/>
    <w:rsid w:val="004C0BEA"/>
    <w:rsid w:val="004C0EFB"/>
    <w:rsid w:val="004C0F89"/>
    <w:rsid w:val="004C12E8"/>
    <w:rsid w:val="004C1D01"/>
    <w:rsid w:val="004C2094"/>
    <w:rsid w:val="004C3090"/>
    <w:rsid w:val="004C3147"/>
    <w:rsid w:val="004C31C5"/>
    <w:rsid w:val="004C3653"/>
    <w:rsid w:val="004C385C"/>
    <w:rsid w:val="004C3E97"/>
    <w:rsid w:val="004C429C"/>
    <w:rsid w:val="004C43A4"/>
    <w:rsid w:val="004C4EF5"/>
    <w:rsid w:val="004C5420"/>
    <w:rsid w:val="004C558D"/>
    <w:rsid w:val="004C6B04"/>
    <w:rsid w:val="004C7483"/>
    <w:rsid w:val="004C751C"/>
    <w:rsid w:val="004C757E"/>
    <w:rsid w:val="004C77D7"/>
    <w:rsid w:val="004C7CA2"/>
    <w:rsid w:val="004C7F2D"/>
    <w:rsid w:val="004C7F8E"/>
    <w:rsid w:val="004D1248"/>
    <w:rsid w:val="004D1275"/>
    <w:rsid w:val="004D154C"/>
    <w:rsid w:val="004D156F"/>
    <w:rsid w:val="004D16B4"/>
    <w:rsid w:val="004D1EF2"/>
    <w:rsid w:val="004D28F7"/>
    <w:rsid w:val="004D32F2"/>
    <w:rsid w:val="004D3476"/>
    <w:rsid w:val="004D4866"/>
    <w:rsid w:val="004D4AB1"/>
    <w:rsid w:val="004D4AEE"/>
    <w:rsid w:val="004D4E10"/>
    <w:rsid w:val="004D4E9A"/>
    <w:rsid w:val="004D523C"/>
    <w:rsid w:val="004D57BD"/>
    <w:rsid w:val="004D5884"/>
    <w:rsid w:val="004D61D5"/>
    <w:rsid w:val="004D6502"/>
    <w:rsid w:val="004D6846"/>
    <w:rsid w:val="004D767F"/>
    <w:rsid w:val="004D773B"/>
    <w:rsid w:val="004D78A6"/>
    <w:rsid w:val="004D7CB3"/>
    <w:rsid w:val="004D7FC5"/>
    <w:rsid w:val="004E0018"/>
    <w:rsid w:val="004E0587"/>
    <w:rsid w:val="004E1038"/>
    <w:rsid w:val="004E1C4E"/>
    <w:rsid w:val="004E1F12"/>
    <w:rsid w:val="004E2376"/>
    <w:rsid w:val="004E2450"/>
    <w:rsid w:val="004E2737"/>
    <w:rsid w:val="004E29A2"/>
    <w:rsid w:val="004E2A70"/>
    <w:rsid w:val="004E2EF4"/>
    <w:rsid w:val="004E3355"/>
    <w:rsid w:val="004E39B8"/>
    <w:rsid w:val="004E3DE9"/>
    <w:rsid w:val="004E47C9"/>
    <w:rsid w:val="004E490D"/>
    <w:rsid w:val="004E5619"/>
    <w:rsid w:val="004E568C"/>
    <w:rsid w:val="004E5C2F"/>
    <w:rsid w:val="004E5F8F"/>
    <w:rsid w:val="004E656F"/>
    <w:rsid w:val="004E6E5A"/>
    <w:rsid w:val="004E7075"/>
    <w:rsid w:val="004E7538"/>
    <w:rsid w:val="004E76D1"/>
    <w:rsid w:val="004E77AF"/>
    <w:rsid w:val="004E7BC1"/>
    <w:rsid w:val="004E7E2E"/>
    <w:rsid w:val="004E7F81"/>
    <w:rsid w:val="004F08B9"/>
    <w:rsid w:val="004F0C9C"/>
    <w:rsid w:val="004F14CD"/>
    <w:rsid w:val="004F1827"/>
    <w:rsid w:val="004F1DE4"/>
    <w:rsid w:val="004F1FA2"/>
    <w:rsid w:val="004F27B0"/>
    <w:rsid w:val="004F28A1"/>
    <w:rsid w:val="004F2A20"/>
    <w:rsid w:val="004F35FD"/>
    <w:rsid w:val="004F3777"/>
    <w:rsid w:val="004F4C1E"/>
    <w:rsid w:val="004F5057"/>
    <w:rsid w:val="004F528A"/>
    <w:rsid w:val="004F538E"/>
    <w:rsid w:val="004F54E5"/>
    <w:rsid w:val="004F554C"/>
    <w:rsid w:val="004F5FE4"/>
    <w:rsid w:val="004F6A55"/>
    <w:rsid w:val="004F6C59"/>
    <w:rsid w:val="004F72B2"/>
    <w:rsid w:val="004F72DF"/>
    <w:rsid w:val="004F72EA"/>
    <w:rsid w:val="004F753B"/>
    <w:rsid w:val="004F7D28"/>
    <w:rsid w:val="004F7F4B"/>
    <w:rsid w:val="004F7FC4"/>
    <w:rsid w:val="00500050"/>
    <w:rsid w:val="005000B0"/>
    <w:rsid w:val="00500F14"/>
    <w:rsid w:val="005011D2"/>
    <w:rsid w:val="005015E7"/>
    <w:rsid w:val="00501798"/>
    <w:rsid w:val="00501FB3"/>
    <w:rsid w:val="005020D3"/>
    <w:rsid w:val="0050260C"/>
    <w:rsid w:val="00502801"/>
    <w:rsid w:val="00502B75"/>
    <w:rsid w:val="00502C2D"/>
    <w:rsid w:val="00502CDE"/>
    <w:rsid w:val="005030EF"/>
    <w:rsid w:val="005035B8"/>
    <w:rsid w:val="00503E94"/>
    <w:rsid w:val="0050403C"/>
    <w:rsid w:val="00504A54"/>
    <w:rsid w:val="00504DBE"/>
    <w:rsid w:val="0050529B"/>
    <w:rsid w:val="005056FC"/>
    <w:rsid w:val="00505A16"/>
    <w:rsid w:val="005061F5"/>
    <w:rsid w:val="00506869"/>
    <w:rsid w:val="00506905"/>
    <w:rsid w:val="00506B4F"/>
    <w:rsid w:val="00506D0C"/>
    <w:rsid w:val="00507576"/>
    <w:rsid w:val="00507611"/>
    <w:rsid w:val="005076B8"/>
    <w:rsid w:val="005077D6"/>
    <w:rsid w:val="005078A5"/>
    <w:rsid w:val="00507B18"/>
    <w:rsid w:val="00507C73"/>
    <w:rsid w:val="005101C5"/>
    <w:rsid w:val="00510530"/>
    <w:rsid w:val="0051062B"/>
    <w:rsid w:val="00510647"/>
    <w:rsid w:val="00510653"/>
    <w:rsid w:val="00511F1A"/>
    <w:rsid w:val="00512938"/>
    <w:rsid w:val="00512B6A"/>
    <w:rsid w:val="005134DE"/>
    <w:rsid w:val="005138CE"/>
    <w:rsid w:val="0051399F"/>
    <w:rsid w:val="00513D1F"/>
    <w:rsid w:val="00514119"/>
    <w:rsid w:val="005142B3"/>
    <w:rsid w:val="005142D5"/>
    <w:rsid w:val="005144CA"/>
    <w:rsid w:val="00515630"/>
    <w:rsid w:val="00515899"/>
    <w:rsid w:val="00516633"/>
    <w:rsid w:val="005167EE"/>
    <w:rsid w:val="00516B24"/>
    <w:rsid w:val="00516F0A"/>
    <w:rsid w:val="0051709A"/>
    <w:rsid w:val="0051763A"/>
    <w:rsid w:val="00517C83"/>
    <w:rsid w:val="00517D7E"/>
    <w:rsid w:val="00517F1F"/>
    <w:rsid w:val="00520073"/>
    <w:rsid w:val="00520561"/>
    <w:rsid w:val="005208E8"/>
    <w:rsid w:val="005209B1"/>
    <w:rsid w:val="00520C20"/>
    <w:rsid w:val="00521160"/>
    <w:rsid w:val="005211F0"/>
    <w:rsid w:val="005218A1"/>
    <w:rsid w:val="00521A2B"/>
    <w:rsid w:val="00521F04"/>
    <w:rsid w:val="005224FC"/>
    <w:rsid w:val="005228B0"/>
    <w:rsid w:val="00522F43"/>
    <w:rsid w:val="0052322F"/>
    <w:rsid w:val="00523331"/>
    <w:rsid w:val="00523B51"/>
    <w:rsid w:val="00523DD5"/>
    <w:rsid w:val="00524794"/>
    <w:rsid w:val="0052496D"/>
    <w:rsid w:val="00524C30"/>
    <w:rsid w:val="00524D32"/>
    <w:rsid w:val="00524D56"/>
    <w:rsid w:val="0052509F"/>
    <w:rsid w:val="005252FB"/>
    <w:rsid w:val="00525614"/>
    <w:rsid w:val="00525666"/>
    <w:rsid w:val="00525E06"/>
    <w:rsid w:val="0052658F"/>
    <w:rsid w:val="00526666"/>
    <w:rsid w:val="00526A0C"/>
    <w:rsid w:val="00526AF3"/>
    <w:rsid w:val="00526E1C"/>
    <w:rsid w:val="00526E8F"/>
    <w:rsid w:val="00526E94"/>
    <w:rsid w:val="00526EF7"/>
    <w:rsid w:val="00527438"/>
    <w:rsid w:val="005276DA"/>
    <w:rsid w:val="00527B7F"/>
    <w:rsid w:val="00527F27"/>
    <w:rsid w:val="00530340"/>
    <w:rsid w:val="005303C4"/>
    <w:rsid w:val="00530BD4"/>
    <w:rsid w:val="00531489"/>
    <w:rsid w:val="005315BC"/>
    <w:rsid w:val="00531647"/>
    <w:rsid w:val="00531741"/>
    <w:rsid w:val="005317F1"/>
    <w:rsid w:val="0053198B"/>
    <w:rsid w:val="00532002"/>
    <w:rsid w:val="00532301"/>
    <w:rsid w:val="00532A81"/>
    <w:rsid w:val="005332FC"/>
    <w:rsid w:val="005334CA"/>
    <w:rsid w:val="005348FC"/>
    <w:rsid w:val="00535330"/>
    <w:rsid w:val="00536448"/>
    <w:rsid w:val="00536BD6"/>
    <w:rsid w:val="00537510"/>
    <w:rsid w:val="00537BFF"/>
    <w:rsid w:val="00540B8E"/>
    <w:rsid w:val="00540D41"/>
    <w:rsid w:val="00540D52"/>
    <w:rsid w:val="00541698"/>
    <w:rsid w:val="00541CBE"/>
    <w:rsid w:val="00542ADD"/>
    <w:rsid w:val="00542FDD"/>
    <w:rsid w:val="00543264"/>
    <w:rsid w:val="0054326F"/>
    <w:rsid w:val="00543A1B"/>
    <w:rsid w:val="00543CB5"/>
    <w:rsid w:val="00543EF3"/>
    <w:rsid w:val="00543FF5"/>
    <w:rsid w:val="005448AD"/>
    <w:rsid w:val="005449CD"/>
    <w:rsid w:val="005452C8"/>
    <w:rsid w:val="0054530C"/>
    <w:rsid w:val="005453A0"/>
    <w:rsid w:val="00546095"/>
    <w:rsid w:val="005466A9"/>
    <w:rsid w:val="005467B1"/>
    <w:rsid w:val="0054719D"/>
    <w:rsid w:val="005474E7"/>
    <w:rsid w:val="00547A83"/>
    <w:rsid w:val="00547D26"/>
    <w:rsid w:val="00547E20"/>
    <w:rsid w:val="00547EBB"/>
    <w:rsid w:val="0055042E"/>
    <w:rsid w:val="005508E2"/>
    <w:rsid w:val="005509D6"/>
    <w:rsid w:val="005509EE"/>
    <w:rsid w:val="005512AC"/>
    <w:rsid w:val="00551CAF"/>
    <w:rsid w:val="00551F87"/>
    <w:rsid w:val="005520CE"/>
    <w:rsid w:val="005522A4"/>
    <w:rsid w:val="005522D6"/>
    <w:rsid w:val="00552812"/>
    <w:rsid w:val="00553A56"/>
    <w:rsid w:val="00553FF0"/>
    <w:rsid w:val="0055468C"/>
    <w:rsid w:val="005546C1"/>
    <w:rsid w:val="005546FD"/>
    <w:rsid w:val="00554A4C"/>
    <w:rsid w:val="00554A86"/>
    <w:rsid w:val="00554EEF"/>
    <w:rsid w:val="0055523E"/>
    <w:rsid w:val="00555B82"/>
    <w:rsid w:val="00555D8C"/>
    <w:rsid w:val="00555F96"/>
    <w:rsid w:val="00556132"/>
    <w:rsid w:val="005562D5"/>
    <w:rsid w:val="00556385"/>
    <w:rsid w:val="00556467"/>
    <w:rsid w:val="0055789C"/>
    <w:rsid w:val="0056026E"/>
    <w:rsid w:val="00561237"/>
    <w:rsid w:val="00561718"/>
    <w:rsid w:val="00562567"/>
    <w:rsid w:val="0056285C"/>
    <w:rsid w:val="00562C8C"/>
    <w:rsid w:val="005631EB"/>
    <w:rsid w:val="00563CF5"/>
    <w:rsid w:val="00563E79"/>
    <w:rsid w:val="0056469C"/>
    <w:rsid w:val="00564736"/>
    <w:rsid w:val="00564B37"/>
    <w:rsid w:val="00564BB0"/>
    <w:rsid w:val="00564CB0"/>
    <w:rsid w:val="0056511A"/>
    <w:rsid w:val="005653DE"/>
    <w:rsid w:val="00565AC7"/>
    <w:rsid w:val="005661EE"/>
    <w:rsid w:val="0056660E"/>
    <w:rsid w:val="005673EE"/>
    <w:rsid w:val="00567408"/>
    <w:rsid w:val="005675CA"/>
    <w:rsid w:val="00567ADE"/>
    <w:rsid w:val="00567B96"/>
    <w:rsid w:val="005706FC"/>
    <w:rsid w:val="00570822"/>
    <w:rsid w:val="00571193"/>
    <w:rsid w:val="005715CC"/>
    <w:rsid w:val="0057201F"/>
    <w:rsid w:val="00573516"/>
    <w:rsid w:val="005736B7"/>
    <w:rsid w:val="00573987"/>
    <w:rsid w:val="00573C6F"/>
    <w:rsid w:val="00573D3F"/>
    <w:rsid w:val="00573E23"/>
    <w:rsid w:val="00574770"/>
    <w:rsid w:val="005755E5"/>
    <w:rsid w:val="00575753"/>
    <w:rsid w:val="00575E1B"/>
    <w:rsid w:val="00575E21"/>
    <w:rsid w:val="0057612A"/>
    <w:rsid w:val="00576269"/>
    <w:rsid w:val="0057716A"/>
    <w:rsid w:val="005776FA"/>
    <w:rsid w:val="00577C28"/>
    <w:rsid w:val="00577C38"/>
    <w:rsid w:val="00577E06"/>
    <w:rsid w:val="00580530"/>
    <w:rsid w:val="005812FB"/>
    <w:rsid w:val="00581E67"/>
    <w:rsid w:val="0058245C"/>
    <w:rsid w:val="0058268A"/>
    <w:rsid w:val="00582DB7"/>
    <w:rsid w:val="0058314A"/>
    <w:rsid w:val="0058360B"/>
    <w:rsid w:val="00584634"/>
    <w:rsid w:val="005846F7"/>
    <w:rsid w:val="005847AE"/>
    <w:rsid w:val="005850CD"/>
    <w:rsid w:val="005855AC"/>
    <w:rsid w:val="00585604"/>
    <w:rsid w:val="00585770"/>
    <w:rsid w:val="005858C7"/>
    <w:rsid w:val="00586031"/>
    <w:rsid w:val="00586915"/>
    <w:rsid w:val="00586BF9"/>
    <w:rsid w:val="00586FD6"/>
    <w:rsid w:val="00587837"/>
    <w:rsid w:val="00587924"/>
    <w:rsid w:val="00587B23"/>
    <w:rsid w:val="00587BDB"/>
    <w:rsid w:val="00587D13"/>
    <w:rsid w:val="00587DC6"/>
    <w:rsid w:val="00587EBC"/>
    <w:rsid w:val="0059032B"/>
    <w:rsid w:val="005906D9"/>
    <w:rsid w:val="0059074C"/>
    <w:rsid w:val="005915E2"/>
    <w:rsid w:val="005918FB"/>
    <w:rsid w:val="00591DEF"/>
    <w:rsid w:val="00591F2B"/>
    <w:rsid w:val="0059206E"/>
    <w:rsid w:val="005922C8"/>
    <w:rsid w:val="005924D3"/>
    <w:rsid w:val="00592688"/>
    <w:rsid w:val="005926B7"/>
    <w:rsid w:val="00592C6B"/>
    <w:rsid w:val="005938A8"/>
    <w:rsid w:val="00594077"/>
    <w:rsid w:val="00594E00"/>
    <w:rsid w:val="00594F8B"/>
    <w:rsid w:val="00595388"/>
    <w:rsid w:val="0059543A"/>
    <w:rsid w:val="0059563B"/>
    <w:rsid w:val="00595AF6"/>
    <w:rsid w:val="00596AF0"/>
    <w:rsid w:val="00596DF3"/>
    <w:rsid w:val="0059723E"/>
    <w:rsid w:val="005973D3"/>
    <w:rsid w:val="00597937"/>
    <w:rsid w:val="00597A2E"/>
    <w:rsid w:val="005A141E"/>
    <w:rsid w:val="005A1A5E"/>
    <w:rsid w:val="005A1EDD"/>
    <w:rsid w:val="005A2091"/>
    <w:rsid w:val="005A2D5C"/>
    <w:rsid w:val="005A3945"/>
    <w:rsid w:val="005A39CA"/>
    <w:rsid w:val="005A3A24"/>
    <w:rsid w:val="005A40FD"/>
    <w:rsid w:val="005A4881"/>
    <w:rsid w:val="005A500F"/>
    <w:rsid w:val="005A5046"/>
    <w:rsid w:val="005A5237"/>
    <w:rsid w:val="005A5631"/>
    <w:rsid w:val="005A61F3"/>
    <w:rsid w:val="005A674C"/>
    <w:rsid w:val="005A6F48"/>
    <w:rsid w:val="005A79C3"/>
    <w:rsid w:val="005B07A4"/>
    <w:rsid w:val="005B11E0"/>
    <w:rsid w:val="005B181C"/>
    <w:rsid w:val="005B2832"/>
    <w:rsid w:val="005B29BF"/>
    <w:rsid w:val="005B40EC"/>
    <w:rsid w:val="005B4351"/>
    <w:rsid w:val="005B436E"/>
    <w:rsid w:val="005B493F"/>
    <w:rsid w:val="005B5081"/>
    <w:rsid w:val="005B566E"/>
    <w:rsid w:val="005B579A"/>
    <w:rsid w:val="005B5B03"/>
    <w:rsid w:val="005B65FE"/>
    <w:rsid w:val="005B6818"/>
    <w:rsid w:val="005B6A15"/>
    <w:rsid w:val="005B6D72"/>
    <w:rsid w:val="005B7460"/>
    <w:rsid w:val="005C05A3"/>
    <w:rsid w:val="005C0B60"/>
    <w:rsid w:val="005C10C4"/>
    <w:rsid w:val="005C12FD"/>
    <w:rsid w:val="005C1771"/>
    <w:rsid w:val="005C1939"/>
    <w:rsid w:val="005C1984"/>
    <w:rsid w:val="005C1CC3"/>
    <w:rsid w:val="005C2370"/>
    <w:rsid w:val="005C2C4F"/>
    <w:rsid w:val="005C2F06"/>
    <w:rsid w:val="005C3729"/>
    <w:rsid w:val="005C4B1B"/>
    <w:rsid w:val="005C5567"/>
    <w:rsid w:val="005C571D"/>
    <w:rsid w:val="005C5E1B"/>
    <w:rsid w:val="005C5F44"/>
    <w:rsid w:val="005C6367"/>
    <w:rsid w:val="005C6EDC"/>
    <w:rsid w:val="005C713C"/>
    <w:rsid w:val="005C77C8"/>
    <w:rsid w:val="005C7DD5"/>
    <w:rsid w:val="005C7EA7"/>
    <w:rsid w:val="005D0012"/>
    <w:rsid w:val="005D06B1"/>
    <w:rsid w:val="005D0868"/>
    <w:rsid w:val="005D09FF"/>
    <w:rsid w:val="005D0C0C"/>
    <w:rsid w:val="005D11F8"/>
    <w:rsid w:val="005D133A"/>
    <w:rsid w:val="005D15DC"/>
    <w:rsid w:val="005D1643"/>
    <w:rsid w:val="005D16D1"/>
    <w:rsid w:val="005D1A4E"/>
    <w:rsid w:val="005D1CC4"/>
    <w:rsid w:val="005D22F4"/>
    <w:rsid w:val="005D23D8"/>
    <w:rsid w:val="005D2865"/>
    <w:rsid w:val="005D287C"/>
    <w:rsid w:val="005D300F"/>
    <w:rsid w:val="005D3089"/>
    <w:rsid w:val="005D35B1"/>
    <w:rsid w:val="005D4264"/>
    <w:rsid w:val="005D45E3"/>
    <w:rsid w:val="005D4610"/>
    <w:rsid w:val="005D472E"/>
    <w:rsid w:val="005D4938"/>
    <w:rsid w:val="005D4D17"/>
    <w:rsid w:val="005D4FB7"/>
    <w:rsid w:val="005D50E8"/>
    <w:rsid w:val="005D59A0"/>
    <w:rsid w:val="005D61D7"/>
    <w:rsid w:val="005D6393"/>
    <w:rsid w:val="005D6641"/>
    <w:rsid w:val="005D68E9"/>
    <w:rsid w:val="005D70D6"/>
    <w:rsid w:val="005D718C"/>
    <w:rsid w:val="005D7B9A"/>
    <w:rsid w:val="005E0024"/>
    <w:rsid w:val="005E00CD"/>
    <w:rsid w:val="005E03C3"/>
    <w:rsid w:val="005E069E"/>
    <w:rsid w:val="005E06F7"/>
    <w:rsid w:val="005E0787"/>
    <w:rsid w:val="005E0ECD"/>
    <w:rsid w:val="005E102E"/>
    <w:rsid w:val="005E12E2"/>
    <w:rsid w:val="005E1351"/>
    <w:rsid w:val="005E2D4B"/>
    <w:rsid w:val="005E3356"/>
    <w:rsid w:val="005E36C5"/>
    <w:rsid w:val="005E380E"/>
    <w:rsid w:val="005E3A54"/>
    <w:rsid w:val="005E3AD4"/>
    <w:rsid w:val="005E3B15"/>
    <w:rsid w:val="005E3D3A"/>
    <w:rsid w:val="005E3EB5"/>
    <w:rsid w:val="005E3EF9"/>
    <w:rsid w:val="005E4092"/>
    <w:rsid w:val="005E4302"/>
    <w:rsid w:val="005E4C30"/>
    <w:rsid w:val="005E5732"/>
    <w:rsid w:val="005E5911"/>
    <w:rsid w:val="005E61FE"/>
    <w:rsid w:val="005E65A5"/>
    <w:rsid w:val="005E6FA4"/>
    <w:rsid w:val="005E75A5"/>
    <w:rsid w:val="005E77B8"/>
    <w:rsid w:val="005E7AE2"/>
    <w:rsid w:val="005E7E47"/>
    <w:rsid w:val="005F09CC"/>
    <w:rsid w:val="005F0B8C"/>
    <w:rsid w:val="005F0C60"/>
    <w:rsid w:val="005F0C7B"/>
    <w:rsid w:val="005F142B"/>
    <w:rsid w:val="005F1BFC"/>
    <w:rsid w:val="005F1E11"/>
    <w:rsid w:val="005F20FC"/>
    <w:rsid w:val="005F22E8"/>
    <w:rsid w:val="005F250D"/>
    <w:rsid w:val="005F302B"/>
    <w:rsid w:val="005F3454"/>
    <w:rsid w:val="005F39F5"/>
    <w:rsid w:val="005F3A54"/>
    <w:rsid w:val="005F3C8B"/>
    <w:rsid w:val="005F4184"/>
    <w:rsid w:val="005F4A2F"/>
    <w:rsid w:val="005F4A81"/>
    <w:rsid w:val="005F4E98"/>
    <w:rsid w:val="005F5605"/>
    <w:rsid w:val="005F5F41"/>
    <w:rsid w:val="005F5F4C"/>
    <w:rsid w:val="005F63C9"/>
    <w:rsid w:val="005F63D0"/>
    <w:rsid w:val="005F652E"/>
    <w:rsid w:val="005F6576"/>
    <w:rsid w:val="005F7274"/>
    <w:rsid w:val="005F728C"/>
    <w:rsid w:val="005F7329"/>
    <w:rsid w:val="005F7C88"/>
    <w:rsid w:val="005F7E16"/>
    <w:rsid w:val="0060003E"/>
    <w:rsid w:val="00600126"/>
    <w:rsid w:val="006003DD"/>
    <w:rsid w:val="00600610"/>
    <w:rsid w:val="0060067F"/>
    <w:rsid w:val="00600A84"/>
    <w:rsid w:val="00600D66"/>
    <w:rsid w:val="00600EF0"/>
    <w:rsid w:val="00601363"/>
    <w:rsid w:val="00601571"/>
    <w:rsid w:val="00601D9D"/>
    <w:rsid w:val="006023DA"/>
    <w:rsid w:val="006024A6"/>
    <w:rsid w:val="00602847"/>
    <w:rsid w:val="00603316"/>
    <w:rsid w:val="006035C5"/>
    <w:rsid w:val="00603879"/>
    <w:rsid w:val="00603892"/>
    <w:rsid w:val="006038C7"/>
    <w:rsid w:val="00604441"/>
    <w:rsid w:val="00604C52"/>
    <w:rsid w:val="00604EC2"/>
    <w:rsid w:val="00605198"/>
    <w:rsid w:val="0060541E"/>
    <w:rsid w:val="0060559E"/>
    <w:rsid w:val="00605C50"/>
    <w:rsid w:val="0060615F"/>
    <w:rsid w:val="00606845"/>
    <w:rsid w:val="006069FC"/>
    <w:rsid w:val="006071AE"/>
    <w:rsid w:val="006078BF"/>
    <w:rsid w:val="006079F3"/>
    <w:rsid w:val="00607BDD"/>
    <w:rsid w:val="00607DDD"/>
    <w:rsid w:val="00607F4E"/>
    <w:rsid w:val="00610174"/>
    <w:rsid w:val="00610AB8"/>
    <w:rsid w:val="00610D56"/>
    <w:rsid w:val="00610E31"/>
    <w:rsid w:val="00611161"/>
    <w:rsid w:val="006118B8"/>
    <w:rsid w:val="0061207C"/>
    <w:rsid w:val="006124A4"/>
    <w:rsid w:val="006127BC"/>
    <w:rsid w:val="00612BB3"/>
    <w:rsid w:val="00612E3E"/>
    <w:rsid w:val="006131A4"/>
    <w:rsid w:val="006132F9"/>
    <w:rsid w:val="00613516"/>
    <w:rsid w:val="00613610"/>
    <w:rsid w:val="00613B02"/>
    <w:rsid w:val="00613B1D"/>
    <w:rsid w:val="0061413F"/>
    <w:rsid w:val="0061425F"/>
    <w:rsid w:val="00614C50"/>
    <w:rsid w:val="00614FC1"/>
    <w:rsid w:val="006152AB"/>
    <w:rsid w:val="00615523"/>
    <w:rsid w:val="0061568B"/>
    <w:rsid w:val="006156FB"/>
    <w:rsid w:val="00615750"/>
    <w:rsid w:val="00615D60"/>
    <w:rsid w:val="006161DD"/>
    <w:rsid w:val="006168F0"/>
    <w:rsid w:val="00616959"/>
    <w:rsid w:val="00616AA6"/>
    <w:rsid w:val="00616F32"/>
    <w:rsid w:val="00617224"/>
    <w:rsid w:val="0061725F"/>
    <w:rsid w:val="0061727B"/>
    <w:rsid w:val="0061771D"/>
    <w:rsid w:val="006177CA"/>
    <w:rsid w:val="00617CFE"/>
    <w:rsid w:val="0062150E"/>
    <w:rsid w:val="0062154B"/>
    <w:rsid w:val="00621C10"/>
    <w:rsid w:val="00621EA6"/>
    <w:rsid w:val="00622085"/>
    <w:rsid w:val="00622259"/>
    <w:rsid w:val="006223AE"/>
    <w:rsid w:val="00622523"/>
    <w:rsid w:val="00622664"/>
    <w:rsid w:val="00622BFA"/>
    <w:rsid w:val="00622F0A"/>
    <w:rsid w:val="00622F6F"/>
    <w:rsid w:val="00623961"/>
    <w:rsid w:val="00623B66"/>
    <w:rsid w:val="00623C90"/>
    <w:rsid w:val="00623CE4"/>
    <w:rsid w:val="00623F72"/>
    <w:rsid w:val="00623FD1"/>
    <w:rsid w:val="00624BA2"/>
    <w:rsid w:val="00624E8D"/>
    <w:rsid w:val="006251DB"/>
    <w:rsid w:val="0062542D"/>
    <w:rsid w:val="00625487"/>
    <w:rsid w:val="00626280"/>
    <w:rsid w:val="00626829"/>
    <w:rsid w:val="006276AF"/>
    <w:rsid w:val="00627E25"/>
    <w:rsid w:val="006302E2"/>
    <w:rsid w:val="006303A5"/>
    <w:rsid w:val="00631084"/>
    <w:rsid w:val="006313B8"/>
    <w:rsid w:val="00632289"/>
    <w:rsid w:val="00633055"/>
    <w:rsid w:val="006331BB"/>
    <w:rsid w:val="006333AC"/>
    <w:rsid w:val="006333BE"/>
    <w:rsid w:val="00633516"/>
    <w:rsid w:val="00633661"/>
    <w:rsid w:val="00633F18"/>
    <w:rsid w:val="006342B8"/>
    <w:rsid w:val="00634331"/>
    <w:rsid w:val="00634511"/>
    <w:rsid w:val="00634CCD"/>
    <w:rsid w:val="00634EFA"/>
    <w:rsid w:val="0063520F"/>
    <w:rsid w:val="00635245"/>
    <w:rsid w:val="00635615"/>
    <w:rsid w:val="006358C1"/>
    <w:rsid w:val="006363F7"/>
    <w:rsid w:val="006365A3"/>
    <w:rsid w:val="006369DA"/>
    <w:rsid w:val="006374DC"/>
    <w:rsid w:val="006400A6"/>
    <w:rsid w:val="006402F3"/>
    <w:rsid w:val="00640578"/>
    <w:rsid w:val="00640DDE"/>
    <w:rsid w:val="00641061"/>
    <w:rsid w:val="006413BD"/>
    <w:rsid w:val="006416CE"/>
    <w:rsid w:val="0064172A"/>
    <w:rsid w:val="00641A67"/>
    <w:rsid w:val="00641FAA"/>
    <w:rsid w:val="00642149"/>
    <w:rsid w:val="006423DD"/>
    <w:rsid w:val="0064266C"/>
    <w:rsid w:val="006428ED"/>
    <w:rsid w:val="00642B98"/>
    <w:rsid w:val="00642C23"/>
    <w:rsid w:val="0064353C"/>
    <w:rsid w:val="006436D2"/>
    <w:rsid w:val="0064370C"/>
    <w:rsid w:val="00643BDD"/>
    <w:rsid w:val="00643FB7"/>
    <w:rsid w:val="00644614"/>
    <w:rsid w:val="00644975"/>
    <w:rsid w:val="006451A1"/>
    <w:rsid w:val="0064541E"/>
    <w:rsid w:val="00645921"/>
    <w:rsid w:val="0064598F"/>
    <w:rsid w:val="0064692B"/>
    <w:rsid w:val="00646F85"/>
    <w:rsid w:val="006475B3"/>
    <w:rsid w:val="006477F2"/>
    <w:rsid w:val="00647ABF"/>
    <w:rsid w:val="00647D93"/>
    <w:rsid w:val="00647DE7"/>
    <w:rsid w:val="0065081F"/>
    <w:rsid w:val="0065095E"/>
    <w:rsid w:val="00650A38"/>
    <w:rsid w:val="00650B7B"/>
    <w:rsid w:val="00651209"/>
    <w:rsid w:val="00651262"/>
    <w:rsid w:val="006512EC"/>
    <w:rsid w:val="00651390"/>
    <w:rsid w:val="006516D1"/>
    <w:rsid w:val="0065195F"/>
    <w:rsid w:val="00651FAD"/>
    <w:rsid w:val="00652939"/>
    <w:rsid w:val="00652B7D"/>
    <w:rsid w:val="006534FC"/>
    <w:rsid w:val="006538E9"/>
    <w:rsid w:val="00653E47"/>
    <w:rsid w:val="0065435E"/>
    <w:rsid w:val="00654ADD"/>
    <w:rsid w:val="00654B27"/>
    <w:rsid w:val="00654CC9"/>
    <w:rsid w:val="00654F5A"/>
    <w:rsid w:val="00654FE8"/>
    <w:rsid w:val="006551A4"/>
    <w:rsid w:val="0065543B"/>
    <w:rsid w:val="0065560C"/>
    <w:rsid w:val="00655847"/>
    <w:rsid w:val="00655AFE"/>
    <w:rsid w:val="00655B2F"/>
    <w:rsid w:val="00655E1E"/>
    <w:rsid w:val="00655F4A"/>
    <w:rsid w:val="00656124"/>
    <w:rsid w:val="0065702A"/>
    <w:rsid w:val="006578A9"/>
    <w:rsid w:val="00657B85"/>
    <w:rsid w:val="00657DBB"/>
    <w:rsid w:val="0066009C"/>
    <w:rsid w:val="00660110"/>
    <w:rsid w:val="006601B8"/>
    <w:rsid w:val="0066066E"/>
    <w:rsid w:val="0066072D"/>
    <w:rsid w:val="0066099F"/>
    <w:rsid w:val="00660D55"/>
    <w:rsid w:val="0066102C"/>
    <w:rsid w:val="00661336"/>
    <w:rsid w:val="006614E5"/>
    <w:rsid w:val="00661688"/>
    <w:rsid w:val="00661A7C"/>
    <w:rsid w:val="00662351"/>
    <w:rsid w:val="006624A8"/>
    <w:rsid w:val="00662648"/>
    <w:rsid w:val="00662B26"/>
    <w:rsid w:val="00662D54"/>
    <w:rsid w:val="0066339B"/>
    <w:rsid w:val="00663495"/>
    <w:rsid w:val="00663BFA"/>
    <w:rsid w:val="006644A9"/>
    <w:rsid w:val="00664D88"/>
    <w:rsid w:val="00665456"/>
    <w:rsid w:val="00665CE6"/>
    <w:rsid w:val="00665E0B"/>
    <w:rsid w:val="006667DE"/>
    <w:rsid w:val="00666AB7"/>
    <w:rsid w:val="00666F45"/>
    <w:rsid w:val="0066720A"/>
    <w:rsid w:val="00667814"/>
    <w:rsid w:val="00667B8D"/>
    <w:rsid w:val="006700F5"/>
    <w:rsid w:val="006703FF"/>
    <w:rsid w:val="00670840"/>
    <w:rsid w:val="00670CCF"/>
    <w:rsid w:val="00670D40"/>
    <w:rsid w:val="00670F66"/>
    <w:rsid w:val="00671934"/>
    <w:rsid w:val="0067198F"/>
    <w:rsid w:val="00671EE2"/>
    <w:rsid w:val="00671F24"/>
    <w:rsid w:val="00672425"/>
    <w:rsid w:val="00672C83"/>
    <w:rsid w:val="0067307F"/>
    <w:rsid w:val="00673196"/>
    <w:rsid w:val="006734E0"/>
    <w:rsid w:val="00673923"/>
    <w:rsid w:val="00673985"/>
    <w:rsid w:val="00673999"/>
    <w:rsid w:val="00673D6E"/>
    <w:rsid w:val="00673E8A"/>
    <w:rsid w:val="00674218"/>
    <w:rsid w:val="00674244"/>
    <w:rsid w:val="0067432C"/>
    <w:rsid w:val="00674D84"/>
    <w:rsid w:val="0067513D"/>
    <w:rsid w:val="0067532E"/>
    <w:rsid w:val="00675441"/>
    <w:rsid w:val="00675612"/>
    <w:rsid w:val="00675667"/>
    <w:rsid w:val="00675B15"/>
    <w:rsid w:val="00675C9D"/>
    <w:rsid w:val="00675E24"/>
    <w:rsid w:val="00676009"/>
    <w:rsid w:val="00676191"/>
    <w:rsid w:val="0067621E"/>
    <w:rsid w:val="00676BB8"/>
    <w:rsid w:val="0067734D"/>
    <w:rsid w:val="00677AF2"/>
    <w:rsid w:val="00680158"/>
    <w:rsid w:val="006801D0"/>
    <w:rsid w:val="006804CC"/>
    <w:rsid w:val="0068071F"/>
    <w:rsid w:val="00680A87"/>
    <w:rsid w:val="006812B2"/>
    <w:rsid w:val="00681407"/>
    <w:rsid w:val="0068145D"/>
    <w:rsid w:val="00681F1E"/>
    <w:rsid w:val="00682011"/>
    <w:rsid w:val="00682919"/>
    <w:rsid w:val="00683142"/>
    <w:rsid w:val="0068529A"/>
    <w:rsid w:val="006852E2"/>
    <w:rsid w:val="00685F6B"/>
    <w:rsid w:val="0068613F"/>
    <w:rsid w:val="006863B0"/>
    <w:rsid w:val="006865B2"/>
    <w:rsid w:val="006869B9"/>
    <w:rsid w:val="00686E82"/>
    <w:rsid w:val="00687426"/>
    <w:rsid w:val="006879F6"/>
    <w:rsid w:val="00690014"/>
    <w:rsid w:val="006907FD"/>
    <w:rsid w:val="006912B4"/>
    <w:rsid w:val="00691683"/>
    <w:rsid w:val="006918AD"/>
    <w:rsid w:val="006918F5"/>
    <w:rsid w:val="0069194A"/>
    <w:rsid w:val="00691C1E"/>
    <w:rsid w:val="00692109"/>
    <w:rsid w:val="00692126"/>
    <w:rsid w:val="00692426"/>
    <w:rsid w:val="00692EDC"/>
    <w:rsid w:val="00693068"/>
    <w:rsid w:val="006934F6"/>
    <w:rsid w:val="00693B4F"/>
    <w:rsid w:val="00693F75"/>
    <w:rsid w:val="00694066"/>
    <w:rsid w:val="00694164"/>
    <w:rsid w:val="0069474C"/>
    <w:rsid w:val="00695611"/>
    <w:rsid w:val="00695761"/>
    <w:rsid w:val="006958E0"/>
    <w:rsid w:val="0069595A"/>
    <w:rsid w:val="00695FDF"/>
    <w:rsid w:val="0069618E"/>
    <w:rsid w:val="006961ED"/>
    <w:rsid w:val="00696202"/>
    <w:rsid w:val="00696325"/>
    <w:rsid w:val="00697097"/>
    <w:rsid w:val="006976F0"/>
    <w:rsid w:val="00697BEB"/>
    <w:rsid w:val="00697EB6"/>
    <w:rsid w:val="006A005B"/>
    <w:rsid w:val="006A05D5"/>
    <w:rsid w:val="006A0881"/>
    <w:rsid w:val="006A114D"/>
    <w:rsid w:val="006A12BE"/>
    <w:rsid w:val="006A15EC"/>
    <w:rsid w:val="006A1687"/>
    <w:rsid w:val="006A1B57"/>
    <w:rsid w:val="006A2205"/>
    <w:rsid w:val="006A2BC6"/>
    <w:rsid w:val="006A337A"/>
    <w:rsid w:val="006A3554"/>
    <w:rsid w:val="006A3AEB"/>
    <w:rsid w:val="006A3EE1"/>
    <w:rsid w:val="006A4219"/>
    <w:rsid w:val="006A4FE7"/>
    <w:rsid w:val="006A5EC4"/>
    <w:rsid w:val="006A6617"/>
    <w:rsid w:val="006A6BA0"/>
    <w:rsid w:val="006A78C1"/>
    <w:rsid w:val="006B0268"/>
    <w:rsid w:val="006B0694"/>
    <w:rsid w:val="006B07B4"/>
    <w:rsid w:val="006B0827"/>
    <w:rsid w:val="006B1425"/>
    <w:rsid w:val="006B1E2A"/>
    <w:rsid w:val="006B1ED8"/>
    <w:rsid w:val="006B2603"/>
    <w:rsid w:val="006B2C07"/>
    <w:rsid w:val="006B2CD9"/>
    <w:rsid w:val="006B2ED4"/>
    <w:rsid w:val="006B307A"/>
    <w:rsid w:val="006B346E"/>
    <w:rsid w:val="006B3520"/>
    <w:rsid w:val="006B366D"/>
    <w:rsid w:val="006B48DD"/>
    <w:rsid w:val="006B4BF9"/>
    <w:rsid w:val="006B4EF3"/>
    <w:rsid w:val="006B5404"/>
    <w:rsid w:val="006B5631"/>
    <w:rsid w:val="006B56A3"/>
    <w:rsid w:val="006B59AD"/>
    <w:rsid w:val="006B5B7E"/>
    <w:rsid w:val="006B5CEC"/>
    <w:rsid w:val="006B628E"/>
    <w:rsid w:val="006B65B8"/>
    <w:rsid w:val="006B6DC3"/>
    <w:rsid w:val="006B6F53"/>
    <w:rsid w:val="006B7653"/>
    <w:rsid w:val="006B7BC4"/>
    <w:rsid w:val="006B7C4A"/>
    <w:rsid w:val="006B7E1B"/>
    <w:rsid w:val="006C0484"/>
    <w:rsid w:val="006C0FA4"/>
    <w:rsid w:val="006C1C9C"/>
    <w:rsid w:val="006C1CC4"/>
    <w:rsid w:val="006C1EC6"/>
    <w:rsid w:val="006C222B"/>
    <w:rsid w:val="006C28B3"/>
    <w:rsid w:val="006C2ADA"/>
    <w:rsid w:val="006C2D38"/>
    <w:rsid w:val="006C33E4"/>
    <w:rsid w:val="006C387C"/>
    <w:rsid w:val="006C3D23"/>
    <w:rsid w:val="006C5583"/>
    <w:rsid w:val="006C5774"/>
    <w:rsid w:val="006C587B"/>
    <w:rsid w:val="006C5947"/>
    <w:rsid w:val="006C59B9"/>
    <w:rsid w:val="006C603C"/>
    <w:rsid w:val="006C6206"/>
    <w:rsid w:val="006C637C"/>
    <w:rsid w:val="006C6C29"/>
    <w:rsid w:val="006C7847"/>
    <w:rsid w:val="006C78AD"/>
    <w:rsid w:val="006C78B1"/>
    <w:rsid w:val="006C7A51"/>
    <w:rsid w:val="006C7DA8"/>
    <w:rsid w:val="006D0059"/>
    <w:rsid w:val="006D07C5"/>
    <w:rsid w:val="006D097F"/>
    <w:rsid w:val="006D0CBC"/>
    <w:rsid w:val="006D0DD1"/>
    <w:rsid w:val="006D20A4"/>
    <w:rsid w:val="006D20C5"/>
    <w:rsid w:val="006D21B3"/>
    <w:rsid w:val="006D22D0"/>
    <w:rsid w:val="006D279B"/>
    <w:rsid w:val="006D2E4D"/>
    <w:rsid w:val="006D30FE"/>
    <w:rsid w:val="006D3785"/>
    <w:rsid w:val="006D3934"/>
    <w:rsid w:val="006D3C84"/>
    <w:rsid w:val="006D43E1"/>
    <w:rsid w:val="006D4957"/>
    <w:rsid w:val="006D4B7F"/>
    <w:rsid w:val="006D6A3C"/>
    <w:rsid w:val="006D7437"/>
    <w:rsid w:val="006D751F"/>
    <w:rsid w:val="006D7546"/>
    <w:rsid w:val="006D7915"/>
    <w:rsid w:val="006D79D5"/>
    <w:rsid w:val="006D7D3F"/>
    <w:rsid w:val="006E0006"/>
    <w:rsid w:val="006E0344"/>
    <w:rsid w:val="006E04CC"/>
    <w:rsid w:val="006E05D3"/>
    <w:rsid w:val="006E070C"/>
    <w:rsid w:val="006E08F3"/>
    <w:rsid w:val="006E0A15"/>
    <w:rsid w:val="006E0D0B"/>
    <w:rsid w:val="006E1083"/>
    <w:rsid w:val="006E11BE"/>
    <w:rsid w:val="006E15C7"/>
    <w:rsid w:val="006E1DA9"/>
    <w:rsid w:val="006E247E"/>
    <w:rsid w:val="006E34C9"/>
    <w:rsid w:val="006E3749"/>
    <w:rsid w:val="006E3820"/>
    <w:rsid w:val="006E3930"/>
    <w:rsid w:val="006E4373"/>
    <w:rsid w:val="006E441B"/>
    <w:rsid w:val="006E4783"/>
    <w:rsid w:val="006E4C74"/>
    <w:rsid w:val="006E50C4"/>
    <w:rsid w:val="006E575D"/>
    <w:rsid w:val="006E59D2"/>
    <w:rsid w:val="006E5A98"/>
    <w:rsid w:val="006E5CBC"/>
    <w:rsid w:val="006E650C"/>
    <w:rsid w:val="006E6ECA"/>
    <w:rsid w:val="006E709B"/>
    <w:rsid w:val="006E70CF"/>
    <w:rsid w:val="006E7137"/>
    <w:rsid w:val="006E7475"/>
    <w:rsid w:val="006E7993"/>
    <w:rsid w:val="006F0125"/>
    <w:rsid w:val="006F0543"/>
    <w:rsid w:val="006F09D8"/>
    <w:rsid w:val="006F0C91"/>
    <w:rsid w:val="006F1C36"/>
    <w:rsid w:val="006F2705"/>
    <w:rsid w:val="006F28EB"/>
    <w:rsid w:val="006F2AB4"/>
    <w:rsid w:val="006F2EFA"/>
    <w:rsid w:val="006F35EC"/>
    <w:rsid w:val="006F4205"/>
    <w:rsid w:val="006F49AF"/>
    <w:rsid w:val="006F4DC2"/>
    <w:rsid w:val="006F51DF"/>
    <w:rsid w:val="006F544A"/>
    <w:rsid w:val="006F5E93"/>
    <w:rsid w:val="006F616F"/>
    <w:rsid w:val="006F69B2"/>
    <w:rsid w:val="006F6C0C"/>
    <w:rsid w:val="006F7677"/>
    <w:rsid w:val="006F77C1"/>
    <w:rsid w:val="006F7DBB"/>
    <w:rsid w:val="00700661"/>
    <w:rsid w:val="0070081B"/>
    <w:rsid w:val="0070191C"/>
    <w:rsid w:val="00701F57"/>
    <w:rsid w:val="007022A2"/>
    <w:rsid w:val="0070246E"/>
    <w:rsid w:val="007025A6"/>
    <w:rsid w:val="007025E7"/>
    <w:rsid w:val="0070285C"/>
    <w:rsid w:val="00703766"/>
    <w:rsid w:val="00703FDB"/>
    <w:rsid w:val="00704009"/>
    <w:rsid w:val="0070431E"/>
    <w:rsid w:val="0070508C"/>
    <w:rsid w:val="007054B6"/>
    <w:rsid w:val="007055DA"/>
    <w:rsid w:val="00705761"/>
    <w:rsid w:val="00705BED"/>
    <w:rsid w:val="00705C03"/>
    <w:rsid w:val="00705D08"/>
    <w:rsid w:val="00705D60"/>
    <w:rsid w:val="00705E5F"/>
    <w:rsid w:val="00705F3B"/>
    <w:rsid w:val="007061B0"/>
    <w:rsid w:val="007062E5"/>
    <w:rsid w:val="0070640C"/>
    <w:rsid w:val="00706509"/>
    <w:rsid w:val="00706B13"/>
    <w:rsid w:val="00707504"/>
    <w:rsid w:val="00710B8F"/>
    <w:rsid w:val="00710C63"/>
    <w:rsid w:val="00710CF1"/>
    <w:rsid w:val="007110ED"/>
    <w:rsid w:val="00711279"/>
    <w:rsid w:val="00712113"/>
    <w:rsid w:val="0071271F"/>
    <w:rsid w:val="00712794"/>
    <w:rsid w:val="00712828"/>
    <w:rsid w:val="00712E5B"/>
    <w:rsid w:val="007137DA"/>
    <w:rsid w:val="00713E08"/>
    <w:rsid w:val="00714151"/>
    <w:rsid w:val="007141F9"/>
    <w:rsid w:val="00714427"/>
    <w:rsid w:val="00714A9C"/>
    <w:rsid w:val="00715510"/>
    <w:rsid w:val="0071594D"/>
    <w:rsid w:val="00715BCA"/>
    <w:rsid w:val="0071603E"/>
    <w:rsid w:val="00716472"/>
    <w:rsid w:val="00716FF2"/>
    <w:rsid w:val="007176A1"/>
    <w:rsid w:val="0071783A"/>
    <w:rsid w:val="00717A5C"/>
    <w:rsid w:val="00717EF2"/>
    <w:rsid w:val="00717F94"/>
    <w:rsid w:val="00720450"/>
    <w:rsid w:val="007207CA"/>
    <w:rsid w:val="00720A0B"/>
    <w:rsid w:val="007213F1"/>
    <w:rsid w:val="0072141E"/>
    <w:rsid w:val="007218E5"/>
    <w:rsid w:val="007219A7"/>
    <w:rsid w:val="0072215B"/>
    <w:rsid w:val="00722855"/>
    <w:rsid w:val="0072343C"/>
    <w:rsid w:val="0072367E"/>
    <w:rsid w:val="00723AA1"/>
    <w:rsid w:val="00724D57"/>
    <w:rsid w:val="00725472"/>
    <w:rsid w:val="00725A5C"/>
    <w:rsid w:val="00725FE3"/>
    <w:rsid w:val="00726076"/>
    <w:rsid w:val="0072668F"/>
    <w:rsid w:val="00726AE6"/>
    <w:rsid w:val="00726E7C"/>
    <w:rsid w:val="00726F0E"/>
    <w:rsid w:val="0072785F"/>
    <w:rsid w:val="00727AE3"/>
    <w:rsid w:val="00727C5E"/>
    <w:rsid w:val="00727D3F"/>
    <w:rsid w:val="00727F57"/>
    <w:rsid w:val="00730100"/>
    <w:rsid w:val="00730CD0"/>
    <w:rsid w:val="00730DEB"/>
    <w:rsid w:val="0073104D"/>
    <w:rsid w:val="007311BD"/>
    <w:rsid w:val="0073146B"/>
    <w:rsid w:val="00731C72"/>
    <w:rsid w:val="00731EB4"/>
    <w:rsid w:val="00731F73"/>
    <w:rsid w:val="007322FC"/>
    <w:rsid w:val="007327FF"/>
    <w:rsid w:val="00733B03"/>
    <w:rsid w:val="00733EE9"/>
    <w:rsid w:val="007342B3"/>
    <w:rsid w:val="00734816"/>
    <w:rsid w:val="00734BE4"/>
    <w:rsid w:val="00734FBF"/>
    <w:rsid w:val="0073527E"/>
    <w:rsid w:val="00735570"/>
    <w:rsid w:val="00735D3B"/>
    <w:rsid w:val="00735E92"/>
    <w:rsid w:val="00736149"/>
    <w:rsid w:val="00736770"/>
    <w:rsid w:val="00736F52"/>
    <w:rsid w:val="0073758E"/>
    <w:rsid w:val="00737953"/>
    <w:rsid w:val="00737AEF"/>
    <w:rsid w:val="00740199"/>
    <w:rsid w:val="007401D6"/>
    <w:rsid w:val="007404D0"/>
    <w:rsid w:val="0074068F"/>
    <w:rsid w:val="00740A30"/>
    <w:rsid w:val="00740A89"/>
    <w:rsid w:val="00740B8E"/>
    <w:rsid w:val="00741820"/>
    <w:rsid w:val="00741A58"/>
    <w:rsid w:val="00741AC5"/>
    <w:rsid w:val="00741D3C"/>
    <w:rsid w:val="00742456"/>
    <w:rsid w:val="00742931"/>
    <w:rsid w:val="00742991"/>
    <w:rsid w:val="00742B05"/>
    <w:rsid w:val="00742D8C"/>
    <w:rsid w:val="00742EC1"/>
    <w:rsid w:val="007435ED"/>
    <w:rsid w:val="0074388E"/>
    <w:rsid w:val="00743B82"/>
    <w:rsid w:val="00743D61"/>
    <w:rsid w:val="00743D9B"/>
    <w:rsid w:val="007445C3"/>
    <w:rsid w:val="0074469C"/>
    <w:rsid w:val="00744AFE"/>
    <w:rsid w:val="00744BC7"/>
    <w:rsid w:val="00745548"/>
    <w:rsid w:val="007456C5"/>
    <w:rsid w:val="007456ED"/>
    <w:rsid w:val="0074575C"/>
    <w:rsid w:val="00745AD7"/>
    <w:rsid w:val="00745F19"/>
    <w:rsid w:val="00746096"/>
    <w:rsid w:val="007460DF"/>
    <w:rsid w:val="00746579"/>
    <w:rsid w:val="00746C46"/>
    <w:rsid w:val="00746D21"/>
    <w:rsid w:val="00746F1C"/>
    <w:rsid w:val="00747671"/>
    <w:rsid w:val="00750283"/>
    <w:rsid w:val="007502D9"/>
    <w:rsid w:val="00750432"/>
    <w:rsid w:val="00750462"/>
    <w:rsid w:val="007504CA"/>
    <w:rsid w:val="00750550"/>
    <w:rsid w:val="00750E7F"/>
    <w:rsid w:val="007511F9"/>
    <w:rsid w:val="0075138B"/>
    <w:rsid w:val="00751B8B"/>
    <w:rsid w:val="00752051"/>
    <w:rsid w:val="0075238E"/>
    <w:rsid w:val="0075249B"/>
    <w:rsid w:val="007525D9"/>
    <w:rsid w:val="0075266B"/>
    <w:rsid w:val="007529E4"/>
    <w:rsid w:val="00752C24"/>
    <w:rsid w:val="00752E53"/>
    <w:rsid w:val="00753511"/>
    <w:rsid w:val="007537A8"/>
    <w:rsid w:val="00753A82"/>
    <w:rsid w:val="00754367"/>
    <w:rsid w:val="0075462C"/>
    <w:rsid w:val="00754766"/>
    <w:rsid w:val="0075511B"/>
    <w:rsid w:val="0075518E"/>
    <w:rsid w:val="00755D92"/>
    <w:rsid w:val="00755F93"/>
    <w:rsid w:val="007563A5"/>
    <w:rsid w:val="007567DB"/>
    <w:rsid w:val="00756DF6"/>
    <w:rsid w:val="00756ED9"/>
    <w:rsid w:val="0075795D"/>
    <w:rsid w:val="00757D1D"/>
    <w:rsid w:val="00760406"/>
    <w:rsid w:val="00760970"/>
    <w:rsid w:val="00761677"/>
    <w:rsid w:val="00761ACB"/>
    <w:rsid w:val="00761DD2"/>
    <w:rsid w:val="00761EF7"/>
    <w:rsid w:val="007621E6"/>
    <w:rsid w:val="0076264A"/>
    <w:rsid w:val="00762712"/>
    <w:rsid w:val="00762A7E"/>
    <w:rsid w:val="00762AC1"/>
    <w:rsid w:val="00763672"/>
    <w:rsid w:val="0076371F"/>
    <w:rsid w:val="00763751"/>
    <w:rsid w:val="00763E1B"/>
    <w:rsid w:val="0076411B"/>
    <w:rsid w:val="007642EA"/>
    <w:rsid w:val="00764C54"/>
    <w:rsid w:val="00764EFD"/>
    <w:rsid w:val="00765F62"/>
    <w:rsid w:val="0076683A"/>
    <w:rsid w:val="00766D56"/>
    <w:rsid w:val="007679CE"/>
    <w:rsid w:val="00767CEE"/>
    <w:rsid w:val="00767E29"/>
    <w:rsid w:val="00767E2F"/>
    <w:rsid w:val="00767EAA"/>
    <w:rsid w:val="007700D6"/>
    <w:rsid w:val="0077031E"/>
    <w:rsid w:val="00770453"/>
    <w:rsid w:val="00770507"/>
    <w:rsid w:val="007708E8"/>
    <w:rsid w:val="00770AD0"/>
    <w:rsid w:val="0077119E"/>
    <w:rsid w:val="007718FC"/>
    <w:rsid w:val="007719BA"/>
    <w:rsid w:val="00771AAD"/>
    <w:rsid w:val="00772185"/>
    <w:rsid w:val="007722B6"/>
    <w:rsid w:val="007723A9"/>
    <w:rsid w:val="007723BF"/>
    <w:rsid w:val="00772403"/>
    <w:rsid w:val="007728B8"/>
    <w:rsid w:val="0077389D"/>
    <w:rsid w:val="00773DB3"/>
    <w:rsid w:val="00774521"/>
    <w:rsid w:val="0077453B"/>
    <w:rsid w:val="00774965"/>
    <w:rsid w:val="00774D20"/>
    <w:rsid w:val="00774D2C"/>
    <w:rsid w:val="00775451"/>
    <w:rsid w:val="0077573B"/>
    <w:rsid w:val="00775D68"/>
    <w:rsid w:val="007761D9"/>
    <w:rsid w:val="0077675B"/>
    <w:rsid w:val="00776C54"/>
    <w:rsid w:val="00776CDC"/>
    <w:rsid w:val="00777402"/>
    <w:rsid w:val="00777BEE"/>
    <w:rsid w:val="00780054"/>
    <w:rsid w:val="007804BE"/>
    <w:rsid w:val="00780DF0"/>
    <w:rsid w:val="007811CD"/>
    <w:rsid w:val="00781BC7"/>
    <w:rsid w:val="00781C69"/>
    <w:rsid w:val="00782165"/>
    <w:rsid w:val="00782A4E"/>
    <w:rsid w:val="00782DF0"/>
    <w:rsid w:val="00783361"/>
    <w:rsid w:val="007836D6"/>
    <w:rsid w:val="00783771"/>
    <w:rsid w:val="00783B06"/>
    <w:rsid w:val="00783B3C"/>
    <w:rsid w:val="00783C22"/>
    <w:rsid w:val="00783C6F"/>
    <w:rsid w:val="00783D49"/>
    <w:rsid w:val="00783E7F"/>
    <w:rsid w:val="00784723"/>
    <w:rsid w:val="00784EFD"/>
    <w:rsid w:val="00785397"/>
    <w:rsid w:val="00785B82"/>
    <w:rsid w:val="00785BE5"/>
    <w:rsid w:val="00786147"/>
    <w:rsid w:val="00786BBF"/>
    <w:rsid w:val="0078734C"/>
    <w:rsid w:val="007875C7"/>
    <w:rsid w:val="00787832"/>
    <w:rsid w:val="00787844"/>
    <w:rsid w:val="00787F28"/>
    <w:rsid w:val="007907A6"/>
    <w:rsid w:val="00790835"/>
    <w:rsid w:val="00791589"/>
    <w:rsid w:val="00791739"/>
    <w:rsid w:val="00791988"/>
    <w:rsid w:val="00791A41"/>
    <w:rsid w:val="00791E1A"/>
    <w:rsid w:val="00791E52"/>
    <w:rsid w:val="0079257C"/>
    <w:rsid w:val="00792697"/>
    <w:rsid w:val="00792940"/>
    <w:rsid w:val="00792B11"/>
    <w:rsid w:val="00792D39"/>
    <w:rsid w:val="00792E41"/>
    <w:rsid w:val="007931C2"/>
    <w:rsid w:val="00793802"/>
    <w:rsid w:val="00793A97"/>
    <w:rsid w:val="00793D00"/>
    <w:rsid w:val="00793D0E"/>
    <w:rsid w:val="00794819"/>
    <w:rsid w:val="00794C34"/>
    <w:rsid w:val="00794D18"/>
    <w:rsid w:val="00794E16"/>
    <w:rsid w:val="00794F7D"/>
    <w:rsid w:val="007954CC"/>
    <w:rsid w:val="007955DA"/>
    <w:rsid w:val="00795603"/>
    <w:rsid w:val="0079585E"/>
    <w:rsid w:val="00795979"/>
    <w:rsid w:val="00795CAC"/>
    <w:rsid w:val="0079672A"/>
    <w:rsid w:val="00796B20"/>
    <w:rsid w:val="00796EF6"/>
    <w:rsid w:val="00796FC4"/>
    <w:rsid w:val="00797B5F"/>
    <w:rsid w:val="00797ED7"/>
    <w:rsid w:val="007A034B"/>
    <w:rsid w:val="007A0603"/>
    <w:rsid w:val="007A0A1B"/>
    <w:rsid w:val="007A0C23"/>
    <w:rsid w:val="007A0F8A"/>
    <w:rsid w:val="007A13B5"/>
    <w:rsid w:val="007A1697"/>
    <w:rsid w:val="007A176F"/>
    <w:rsid w:val="007A1F5D"/>
    <w:rsid w:val="007A2217"/>
    <w:rsid w:val="007A23E7"/>
    <w:rsid w:val="007A2571"/>
    <w:rsid w:val="007A26F5"/>
    <w:rsid w:val="007A2E09"/>
    <w:rsid w:val="007A33CC"/>
    <w:rsid w:val="007A34FF"/>
    <w:rsid w:val="007A36AC"/>
    <w:rsid w:val="007A3C3D"/>
    <w:rsid w:val="007A3D21"/>
    <w:rsid w:val="007A415B"/>
    <w:rsid w:val="007A440E"/>
    <w:rsid w:val="007A4748"/>
    <w:rsid w:val="007A48ED"/>
    <w:rsid w:val="007A4F46"/>
    <w:rsid w:val="007A5221"/>
    <w:rsid w:val="007A555E"/>
    <w:rsid w:val="007A5AFE"/>
    <w:rsid w:val="007A5B71"/>
    <w:rsid w:val="007A6919"/>
    <w:rsid w:val="007A704C"/>
    <w:rsid w:val="007A7118"/>
    <w:rsid w:val="007A73B1"/>
    <w:rsid w:val="007A743B"/>
    <w:rsid w:val="007A7C27"/>
    <w:rsid w:val="007B0320"/>
    <w:rsid w:val="007B0844"/>
    <w:rsid w:val="007B0E3A"/>
    <w:rsid w:val="007B1442"/>
    <w:rsid w:val="007B16B7"/>
    <w:rsid w:val="007B170F"/>
    <w:rsid w:val="007B1B6A"/>
    <w:rsid w:val="007B1C58"/>
    <w:rsid w:val="007B2052"/>
    <w:rsid w:val="007B2B09"/>
    <w:rsid w:val="007B2DCA"/>
    <w:rsid w:val="007B2E86"/>
    <w:rsid w:val="007B32A9"/>
    <w:rsid w:val="007B3EE0"/>
    <w:rsid w:val="007B4232"/>
    <w:rsid w:val="007B4282"/>
    <w:rsid w:val="007B4371"/>
    <w:rsid w:val="007B45CD"/>
    <w:rsid w:val="007B45EF"/>
    <w:rsid w:val="007B4EA5"/>
    <w:rsid w:val="007B56A6"/>
    <w:rsid w:val="007B5979"/>
    <w:rsid w:val="007B6139"/>
    <w:rsid w:val="007B62E3"/>
    <w:rsid w:val="007B68DE"/>
    <w:rsid w:val="007B69DC"/>
    <w:rsid w:val="007B6D65"/>
    <w:rsid w:val="007B6DED"/>
    <w:rsid w:val="007B7300"/>
    <w:rsid w:val="007B7788"/>
    <w:rsid w:val="007B7A7D"/>
    <w:rsid w:val="007B7AF1"/>
    <w:rsid w:val="007C0534"/>
    <w:rsid w:val="007C0638"/>
    <w:rsid w:val="007C0BF1"/>
    <w:rsid w:val="007C0C99"/>
    <w:rsid w:val="007C1203"/>
    <w:rsid w:val="007C16CB"/>
    <w:rsid w:val="007C16CC"/>
    <w:rsid w:val="007C1CF9"/>
    <w:rsid w:val="007C2382"/>
    <w:rsid w:val="007C3C1D"/>
    <w:rsid w:val="007C3C5F"/>
    <w:rsid w:val="007C43CB"/>
    <w:rsid w:val="007C4418"/>
    <w:rsid w:val="007C449E"/>
    <w:rsid w:val="007C4652"/>
    <w:rsid w:val="007C4BA0"/>
    <w:rsid w:val="007C4BA7"/>
    <w:rsid w:val="007C4CFF"/>
    <w:rsid w:val="007C4DF6"/>
    <w:rsid w:val="007C5E1D"/>
    <w:rsid w:val="007C686E"/>
    <w:rsid w:val="007C6E63"/>
    <w:rsid w:val="007C72E6"/>
    <w:rsid w:val="007C751E"/>
    <w:rsid w:val="007C763F"/>
    <w:rsid w:val="007C7700"/>
    <w:rsid w:val="007D007B"/>
    <w:rsid w:val="007D0424"/>
    <w:rsid w:val="007D047C"/>
    <w:rsid w:val="007D0855"/>
    <w:rsid w:val="007D0A29"/>
    <w:rsid w:val="007D0A95"/>
    <w:rsid w:val="007D12EB"/>
    <w:rsid w:val="007D1303"/>
    <w:rsid w:val="007D15C3"/>
    <w:rsid w:val="007D192C"/>
    <w:rsid w:val="007D19AA"/>
    <w:rsid w:val="007D19EE"/>
    <w:rsid w:val="007D1CA8"/>
    <w:rsid w:val="007D236D"/>
    <w:rsid w:val="007D262D"/>
    <w:rsid w:val="007D267E"/>
    <w:rsid w:val="007D2BB7"/>
    <w:rsid w:val="007D2C45"/>
    <w:rsid w:val="007D2D6D"/>
    <w:rsid w:val="007D3982"/>
    <w:rsid w:val="007D3BFB"/>
    <w:rsid w:val="007D3EEB"/>
    <w:rsid w:val="007D4013"/>
    <w:rsid w:val="007D43CE"/>
    <w:rsid w:val="007D448F"/>
    <w:rsid w:val="007D4680"/>
    <w:rsid w:val="007D472D"/>
    <w:rsid w:val="007D4BD9"/>
    <w:rsid w:val="007D4C3C"/>
    <w:rsid w:val="007D4C44"/>
    <w:rsid w:val="007D4F9A"/>
    <w:rsid w:val="007D6964"/>
    <w:rsid w:val="007D6A11"/>
    <w:rsid w:val="007D6C0C"/>
    <w:rsid w:val="007D6C35"/>
    <w:rsid w:val="007D7426"/>
    <w:rsid w:val="007D74D2"/>
    <w:rsid w:val="007D774D"/>
    <w:rsid w:val="007D7CD2"/>
    <w:rsid w:val="007D7E46"/>
    <w:rsid w:val="007E0444"/>
    <w:rsid w:val="007E0CF7"/>
    <w:rsid w:val="007E0DDC"/>
    <w:rsid w:val="007E0EED"/>
    <w:rsid w:val="007E11FD"/>
    <w:rsid w:val="007E13A7"/>
    <w:rsid w:val="007E1BEB"/>
    <w:rsid w:val="007E1C50"/>
    <w:rsid w:val="007E1F38"/>
    <w:rsid w:val="007E2154"/>
    <w:rsid w:val="007E2607"/>
    <w:rsid w:val="007E269A"/>
    <w:rsid w:val="007E2872"/>
    <w:rsid w:val="007E4088"/>
    <w:rsid w:val="007E427A"/>
    <w:rsid w:val="007E42A3"/>
    <w:rsid w:val="007E475D"/>
    <w:rsid w:val="007E4AA6"/>
    <w:rsid w:val="007E54BA"/>
    <w:rsid w:val="007E58E1"/>
    <w:rsid w:val="007E5E93"/>
    <w:rsid w:val="007E608A"/>
    <w:rsid w:val="007E60A1"/>
    <w:rsid w:val="007E63E8"/>
    <w:rsid w:val="007E6A92"/>
    <w:rsid w:val="007E6B07"/>
    <w:rsid w:val="007E6D04"/>
    <w:rsid w:val="007E6F69"/>
    <w:rsid w:val="007E709D"/>
    <w:rsid w:val="007E712A"/>
    <w:rsid w:val="007E7903"/>
    <w:rsid w:val="007F0192"/>
    <w:rsid w:val="007F0237"/>
    <w:rsid w:val="007F05FA"/>
    <w:rsid w:val="007F0D12"/>
    <w:rsid w:val="007F1826"/>
    <w:rsid w:val="007F1DEB"/>
    <w:rsid w:val="007F1DF3"/>
    <w:rsid w:val="007F2019"/>
    <w:rsid w:val="007F235A"/>
    <w:rsid w:val="007F2FB3"/>
    <w:rsid w:val="007F35F7"/>
    <w:rsid w:val="007F3A4F"/>
    <w:rsid w:val="007F414F"/>
    <w:rsid w:val="007F4241"/>
    <w:rsid w:val="007F425F"/>
    <w:rsid w:val="007F4479"/>
    <w:rsid w:val="007F48E0"/>
    <w:rsid w:val="007F4C7C"/>
    <w:rsid w:val="007F4DC0"/>
    <w:rsid w:val="007F549F"/>
    <w:rsid w:val="007F59DF"/>
    <w:rsid w:val="007F5C63"/>
    <w:rsid w:val="007F5FDE"/>
    <w:rsid w:val="007F6A69"/>
    <w:rsid w:val="007F7627"/>
    <w:rsid w:val="007F7B67"/>
    <w:rsid w:val="007F7C54"/>
    <w:rsid w:val="007F7CCD"/>
    <w:rsid w:val="00800919"/>
    <w:rsid w:val="00800B75"/>
    <w:rsid w:val="008015CD"/>
    <w:rsid w:val="00801A5F"/>
    <w:rsid w:val="00801C04"/>
    <w:rsid w:val="0080215A"/>
    <w:rsid w:val="00802356"/>
    <w:rsid w:val="0080283C"/>
    <w:rsid w:val="00802C10"/>
    <w:rsid w:val="00802D29"/>
    <w:rsid w:val="0080403A"/>
    <w:rsid w:val="008041C1"/>
    <w:rsid w:val="008044E0"/>
    <w:rsid w:val="008046A9"/>
    <w:rsid w:val="008047C6"/>
    <w:rsid w:val="00804E69"/>
    <w:rsid w:val="00805222"/>
    <w:rsid w:val="008060F6"/>
    <w:rsid w:val="00806126"/>
    <w:rsid w:val="0080625E"/>
    <w:rsid w:val="00806C79"/>
    <w:rsid w:val="00806DF9"/>
    <w:rsid w:val="0080729D"/>
    <w:rsid w:val="008075DF"/>
    <w:rsid w:val="00810064"/>
    <w:rsid w:val="008100F5"/>
    <w:rsid w:val="00810759"/>
    <w:rsid w:val="0081192E"/>
    <w:rsid w:val="008124E5"/>
    <w:rsid w:val="008124FC"/>
    <w:rsid w:val="008125C0"/>
    <w:rsid w:val="00812799"/>
    <w:rsid w:val="00812F69"/>
    <w:rsid w:val="00813285"/>
    <w:rsid w:val="0081398E"/>
    <w:rsid w:val="00813E39"/>
    <w:rsid w:val="00813F8E"/>
    <w:rsid w:val="00813FAB"/>
    <w:rsid w:val="0081413D"/>
    <w:rsid w:val="0081434F"/>
    <w:rsid w:val="008145E7"/>
    <w:rsid w:val="0081469C"/>
    <w:rsid w:val="00814DC4"/>
    <w:rsid w:val="00814E8D"/>
    <w:rsid w:val="008151DF"/>
    <w:rsid w:val="008153ED"/>
    <w:rsid w:val="00815CF1"/>
    <w:rsid w:val="008160B4"/>
    <w:rsid w:val="0081646D"/>
    <w:rsid w:val="008164C9"/>
    <w:rsid w:val="00816562"/>
    <w:rsid w:val="0081665F"/>
    <w:rsid w:val="008166F3"/>
    <w:rsid w:val="00816809"/>
    <w:rsid w:val="00817368"/>
    <w:rsid w:val="00817B2C"/>
    <w:rsid w:val="00817FD7"/>
    <w:rsid w:val="00820026"/>
    <w:rsid w:val="00820272"/>
    <w:rsid w:val="00820D06"/>
    <w:rsid w:val="00820E69"/>
    <w:rsid w:val="00821BA9"/>
    <w:rsid w:val="00821BB6"/>
    <w:rsid w:val="00822BF3"/>
    <w:rsid w:val="00822C27"/>
    <w:rsid w:val="00822C2B"/>
    <w:rsid w:val="0082366A"/>
    <w:rsid w:val="00823ACE"/>
    <w:rsid w:val="00823D44"/>
    <w:rsid w:val="00823D8E"/>
    <w:rsid w:val="00823F51"/>
    <w:rsid w:val="0082485F"/>
    <w:rsid w:val="00824CEB"/>
    <w:rsid w:val="0082526B"/>
    <w:rsid w:val="008255A5"/>
    <w:rsid w:val="008258E2"/>
    <w:rsid w:val="00825F48"/>
    <w:rsid w:val="00826EE8"/>
    <w:rsid w:val="008270F5"/>
    <w:rsid w:val="00827376"/>
    <w:rsid w:val="00827C5F"/>
    <w:rsid w:val="0083012C"/>
    <w:rsid w:val="00830608"/>
    <w:rsid w:val="00830615"/>
    <w:rsid w:val="00830B8C"/>
    <w:rsid w:val="00830E40"/>
    <w:rsid w:val="00831889"/>
    <w:rsid w:val="0083197F"/>
    <w:rsid w:val="008319A9"/>
    <w:rsid w:val="00831E21"/>
    <w:rsid w:val="008327CF"/>
    <w:rsid w:val="00832B87"/>
    <w:rsid w:val="00833065"/>
    <w:rsid w:val="00833367"/>
    <w:rsid w:val="008338E5"/>
    <w:rsid w:val="00833E8F"/>
    <w:rsid w:val="00833F66"/>
    <w:rsid w:val="00834049"/>
    <w:rsid w:val="0083431A"/>
    <w:rsid w:val="008344DB"/>
    <w:rsid w:val="00834A05"/>
    <w:rsid w:val="00834BD7"/>
    <w:rsid w:val="00834F2A"/>
    <w:rsid w:val="008355C9"/>
    <w:rsid w:val="008356E6"/>
    <w:rsid w:val="00835C57"/>
    <w:rsid w:val="00836053"/>
    <w:rsid w:val="008360DA"/>
    <w:rsid w:val="00836731"/>
    <w:rsid w:val="00836CA2"/>
    <w:rsid w:val="00836FDB"/>
    <w:rsid w:val="00837159"/>
    <w:rsid w:val="008371BD"/>
    <w:rsid w:val="008372FA"/>
    <w:rsid w:val="0083731B"/>
    <w:rsid w:val="00837468"/>
    <w:rsid w:val="00837996"/>
    <w:rsid w:val="008403C1"/>
    <w:rsid w:val="0084083E"/>
    <w:rsid w:val="00840D77"/>
    <w:rsid w:val="00841092"/>
    <w:rsid w:val="0084117D"/>
    <w:rsid w:val="008414EE"/>
    <w:rsid w:val="00841598"/>
    <w:rsid w:val="0084246E"/>
    <w:rsid w:val="008431E8"/>
    <w:rsid w:val="0084346A"/>
    <w:rsid w:val="008434C5"/>
    <w:rsid w:val="00843A60"/>
    <w:rsid w:val="00843A85"/>
    <w:rsid w:val="00843BD2"/>
    <w:rsid w:val="00843C71"/>
    <w:rsid w:val="00843CDD"/>
    <w:rsid w:val="00843D29"/>
    <w:rsid w:val="00843DD3"/>
    <w:rsid w:val="0084402B"/>
    <w:rsid w:val="00844FE9"/>
    <w:rsid w:val="008453FD"/>
    <w:rsid w:val="00845663"/>
    <w:rsid w:val="008456C9"/>
    <w:rsid w:val="00847079"/>
    <w:rsid w:val="00847371"/>
    <w:rsid w:val="0084759E"/>
    <w:rsid w:val="008476FC"/>
    <w:rsid w:val="00847ABA"/>
    <w:rsid w:val="008501E1"/>
    <w:rsid w:val="00850258"/>
    <w:rsid w:val="00850B96"/>
    <w:rsid w:val="00850CE1"/>
    <w:rsid w:val="00850D6E"/>
    <w:rsid w:val="00851497"/>
    <w:rsid w:val="00851646"/>
    <w:rsid w:val="0085168E"/>
    <w:rsid w:val="00851C26"/>
    <w:rsid w:val="00851CB7"/>
    <w:rsid w:val="00852A98"/>
    <w:rsid w:val="00852B58"/>
    <w:rsid w:val="00853243"/>
    <w:rsid w:val="008537B5"/>
    <w:rsid w:val="00853B0D"/>
    <w:rsid w:val="0085409D"/>
    <w:rsid w:val="0085469E"/>
    <w:rsid w:val="00854A94"/>
    <w:rsid w:val="00855450"/>
    <w:rsid w:val="00855696"/>
    <w:rsid w:val="00855AFB"/>
    <w:rsid w:val="00855D84"/>
    <w:rsid w:val="0085662E"/>
    <w:rsid w:val="0085670E"/>
    <w:rsid w:val="008568F0"/>
    <w:rsid w:val="00856CB6"/>
    <w:rsid w:val="00856DB9"/>
    <w:rsid w:val="00856FA5"/>
    <w:rsid w:val="00857233"/>
    <w:rsid w:val="00860413"/>
    <w:rsid w:val="00860E22"/>
    <w:rsid w:val="00860FD8"/>
    <w:rsid w:val="008610F1"/>
    <w:rsid w:val="00861132"/>
    <w:rsid w:val="008622FA"/>
    <w:rsid w:val="00862B2E"/>
    <w:rsid w:val="00862BE0"/>
    <w:rsid w:val="00862D6E"/>
    <w:rsid w:val="00862F80"/>
    <w:rsid w:val="008631E7"/>
    <w:rsid w:val="0086381F"/>
    <w:rsid w:val="008638B1"/>
    <w:rsid w:val="00863E15"/>
    <w:rsid w:val="008643D0"/>
    <w:rsid w:val="0086455E"/>
    <w:rsid w:val="0086502A"/>
    <w:rsid w:val="008652BB"/>
    <w:rsid w:val="0086552B"/>
    <w:rsid w:val="00865865"/>
    <w:rsid w:val="00865F3D"/>
    <w:rsid w:val="00866285"/>
    <w:rsid w:val="0086641B"/>
    <w:rsid w:val="00866964"/>
    <w:rsid w:val="00866A69"/>
    <w:rsid w:val="00866ED9"/>
    <w:rsid w:val="00866F50"/>
    <w:rsid w:val="0086708C"/>
    <w:rsid w:val="0086760A"/>
    <w:rsid w:val="00867F30"/>
    <w:rsid w:val="00870501"/>
    <w:rsid w:val="008705B8"/>
    <w:rsid w:val="0087066B"/>
    <w:rsid w:val="008710A7"/>
    <w:rsid w:val="008710E0"/>
    <w:rsid w:val="0087122C"/>
    <w:rsid w:val="008712A3"/>
    <w:rsid w:val="008719C3"/>
    <w:rsid w:val="00871AE9"/>
    <w:rsid w:val="008721BD"/>
    <w:rsid w:val="008724CE"/>
    <w:rsid w:val="00872574"/>
    <w:rsid w:val="00872714"/>
    <w:rsid w:val="00872883"/>
    <w:rsid w:val="008729DF"/>
    <w:rsid w:val="008734F1"/>
    <w:rsid w:val="008739DE"/>
    <w:rsid w:val="00873BD8"/>
    <w:rsid w:val="00873D3F"/>
    <w:rsid w:val="008740EB"/>
    <w:rsid w:val="0087489D"/>
    <w:rsid w:val="00874A10"/>
    <w:rsid w:val="00874A7D"/>
    <w:rsid w:val="00874D22"/>
    <w:rsid w:val="008752EC"/>
    <w:rsid w:val="008757EF"/>
    <w:rsid w:val="008758BD"/>
    <w:rsid w:val="0087604F"/>
    <w:rsid w:val="00876468"/>
    <w:rsid w:val="00877366"/>
    <w:rsid w:val="00880369"/>
    <w:rsid w:val="008808AD"/>
    <w:rsid w:val="00880E34"/>
    <w:rsid w:val="0088168D"/>
    <w:rsid w:val="00881AA5"/>
    <w:rsid w:val="00881DFB"/>
    <w:rsid w:val="00881EDE"/>
    <w:rsid w:val="00882619"/>
    <w:rsid w:val="00882783"/>
    <w:rsid w:val="0088298A"/>
    <w:rsid w:val="00882EAD"/>
    <w:rsid w:val="00882FF2"/>
    <w:rsid w:val="0088377A"/>
    <w:rsid w:val="008839D0"/>
    <w:rsid w:val="0088435D"/>
    <w:rsid w:val="00884866"/>
    <w:rsid w:val="0088533D"/>
    <w:rsid w:val="00885345"/>
    <w:rsid w:val="0088577B"/>
    <w:rsid w:val="00885A93"/>
    <w:rsid w:val="0088609F"/>
    <w:rsid w:val="0088623A"/>
    <w:rsid w:val="0088644E"/>
    <w:rsid w:val="00886A8C"/>
    <w:rsid w:val="00886A9B"/>
    <w:rsid w:val="00886CAA"/>
    <w:rsid w:val="00887706"/>
    <w:rsid w:val="00887BF1"/>
    <w:rsid w:val="00887E66"/>
    <w:rsid w:val="0089080A"/>
    <w:rsid w:val="00890A16"/>
    <w:rsid w:val="00890F4E"/>
    <w:rsid w:val="0089123B"/>
    <w:rsid w:val="00891A01"/>
    <w:rsid w:val="008928FB"/>
    <w:rsid w:val="00892A30"/>
    <w:rsid w:val="00892F1F"/>
    <w:rsid w:val="00893412"/>
    <w:rsid w:val="00893576"/>
    <w:rsid w:val="00893756"/>
    <w:rsid w:val="008937F1"/>
    <w:rsid w:val="00893B5F"/>
    <w:rsid w:val="008941C6"/>
    <w:rsid w:val="00894254"/>
    <w:rsid w:val="00894261"/>
    <w:rsid w:val="0089435F"/>
    <w:rsid w:val="00894948"/>
    <w:rsid w:val="00894A48"/>
    <w:rsid w:val="00894EEB"/>
    <w:rsid w:val="0089534B"/>
    <w:rsid w:val="00895701"/>
    <w:rsid w:val="00895CE4"/>
    <w:rsid w:val="00895DD6"/>
    <w:rsid w:val="00896279"/>
    <w:rsid w:val="0089649B"/>
    <w:rsid w:val="008969E2"/>
    <w:rsid w:val="00896BA6"/>
    <w:rsid w:val="00896BD4"/>
    <w:rsid w:val="00896ED9"/>
    <w:rsid w:val="00897924"/>
    <w:rsid w:val="00897E21"/>
    <w:rsid w:val="008A0C5E"/>
    <w:rsid w:val="008A107E"/>
    <w:rsid w:val="008A1624"/>
    <w:rsid w:val="008A2158"/>
    <w:rsid w:val="008A2541"/>
    <w:rsid w:val="008A2C08"/>
    <w:rsid w:val="008A37AB"/>
    <w:rsid w:val="008A3BD1"/>
    <w:rsid w:val="008A3CAF"/>
    <w:rsid w:val="008A3D16"/>
    <w:rsid w:val="008A3F08"/>
    <w:rsid w:val="008A4486"/>
    <w:rsid w:val="008A4B9D"/>
    <w:rsid w:val="008A527D"/>
    <w:rsid w:val="008A546E"/>
    <w:rsid w:val="008A5A1F"/>
    <w:rsid w:val="008A64DA"/>
    <w:rsid w:val="008A661F"/>
    <w:rsid w:val="008A66EB"/>
    <w:rsid w:val="008A6D25"/>
    <w:rsid w:val="008A711E"/>
    <w:rsid w:val="008A727C"/>
    <w:rsid w:val="008A737E"/>
    <w:rsid w:val="008A75FD"/>
    <w:rsid w:val="008B0F7F"/>
    <w:rsid w:val="008B182C"/>
    <w:rsid w:val="008B1C61"/>
    <w:rsid w:val="008B3167"/>
    <w:rsid w:val="008B36F5"/>
    <w:rsid w:val="008B39A4"/>
    <w:rsid w:val="008B40E6"/>
    <w:rsid w:val="008B4190"/>
    <w:rsid w:val="008B47A9"/>
    <w:rsid w:val="008B4A7D"/>
    <w:rsid w:val="008B5059"/>
    <w:rsid w:val="008B50A6"/>
    <w:rsid w:val="008B53B5"/>
    <w:rsid w:val="008B5AC1"/>
    <w:rsid w:val="008B6081"/>
    <w:rsid w:val="008B62EF"/>
    <w:rsid w:val="008B65EB"/>
    <w:rsid w:val="008B6894"/>
    <w:rsid w:val="008B7270"/>
    <w:rsid w:val="008B7475"/>
    <w:rsid w:val="008C007C"/>
    <w:rsid w:val="008C0782"/>
    <w:rsid w:val="008C0A7D"/>
    <w:rsid w:val="008C0BAA"/>
    <w:rsid w:val="008C11B0"/>
    <w:rsid w:val="008C1255"/>
    <w:rsid w:val="008C19C3"/>
    <w:rsid w:val="008C1C4E"/>
    <w:rsid w:val="008C23DA"/>
    <w:rsid w:val="008C2438"/>
    <w:rsid w:val="008C2AC6"/>
    <w:rsid w:val="008C2E33"/>
    <w:rsid w:val="008C2FA7"/>
    <w:rsid w:val="008C391C"/>
    <w:rsid w:val="008C442C"/>
    <w:rsid w:val="008C47F3"/>
    <w:rsid w:val="008C48F8"/>
    <w:rsid w:val="008C4E00"/>
    <w:rsid w:val="008C4EE5"/>
    <w:rsid w:val="008C4F1B"/>
    <w:rsid w:val="008C508B"/>
    <w:rsid w:val="008C518E"/>
    <w:rsid w:val="008C532A"/>
    <w:rsid w:val="008C53B4"/>
    <w:rsid w:val="008C5F15"/>
    <w:rsid w:val="008C6F77"/>
    <w:rsid w:val="008D00DE"/>
    <w:rsid w:val="008D0222"/>
    <w:rsid w:val="008D0267"/>
    <w:rsid w:val="008D06A0"/>
    <w:rsid w:val="008D0985"/>
    <w:rsid w:val="008D0A47"/>
    <w:rsid w:val="008D0E1D"/>
    <w:rsid w:val="008D0E42"/>
    <w:rsid w:val="008D106C"/>
    <w:rsid w:val="008D1243"/>
    <w:rsid w:val="008D13A7"/>
    <w:rsid w:val="008D16F7"/>
    <w:rsid w:val="008D174A"/>
    <w:rsid w:val="008D20F4"/>
    <w:rsid w:val="008D23AF"/>
    <w:rsid w:val="008D2777"/>
    <w:rsid w:val="008D287B"/>
    <w:rsid w:val="008D28A6"/>
    <w:rsid w:val="008D2B31"/>
    <w:rsid w:val="008D2B3A"/>
    <w:rsid w:val="008D2F5F"/>
    <w:rsid w:val="008D2FA2"/>
    <w:rsid w:val="008D30EE"/>
    <w:rsid w:val="008D33EF"/>
    <w:rsid w:val="008D4102"/>
    <w:rsid w:val="008D493D"/>
    <w:rsid w:val="008D4A19"/>
    <w:rsid w:val="008D4E9D"/>
    <w:rsid w:val="008D4EA8"/>
    <w:rsid w:val="008D5293"/>
    <w:rsid w:val="008D59E4"/>
    <w:rsid w:val="008D5A00"/>
    <w:rsid w:val="008D5C5D"/>
    <w:rsid w:val="008D617C"/>
    <w:rsid w:val="008D67FC"/>
    <w:rsid w:val="008D6BE4"/>
    <w:rsid w:val="008D6CAD"/>
    <w:rsid w:val="008D6F83"/>
    <w:rsid w:val="008D78AB"/>
    <w:rsid w:val="008D7B63"/>
    <w:rsid w:val="008E014F"/>
    <w:rsid w:val="008E13CF"/>
    <w:rsid w:val="008E1AB4"/>
    <w:rsid w:val="008E260C"/>
    <w:rsid w:val="008E33D9"/>
    <w:rsid w:val="008E36A8"/>
    <w:rsid w:val="008E4081"/>
    <w:rsid w:val="008E419B"/>
    <w:rsid w:val="008E4980"/>
    <w:rsid w:val="008E52A2"/>
    <w:rsid w:val="008E54C7"/>
    <w:rsid w:val="008E54D4"/>
    <w:rsid w:val="008E5526"/>
    <w:rsid w:val="008E5DCA"/>
    <w:rsid w:val="008E66F1"/>
    <w:rsid w:val="008E6EDC"/>
    <w:rsid w:val="008E737B"/>
    <w:rsid w:val="008E74B3"/>
    <w:rsid w:val="008E7797"/>
    <w:rsid w:val="008E79A6"/>
    <w:rsid w:val="008E7E18"/>
    <w:rsid w:val="008F004D"/>
    <w:rsid w:val="008F05CE"/>
    <w:rsid w:val="008F10FB"/>
    <w:rsid w:val="008F1BAB"/>
    <w:rsid w:val="008F20EF"/>
    <w:rsid w:val="008F263A"/>
    <w:rsid w:val="008F2723"/>
    <w:rsid w:val="008F27F4"/>
    <w:rsid w:val="008F2D3C"/>
    <w:rsid w:val="008F3657"/>
    <w:rsid w:val="008F3660"/>
    <w:rsid w:val="008F3809"/>
    <w:rsid w:val="008F38EC"/>
    <w:rsid w:val="008F3BBB"/>
    <w:rsid w:val="008F4700"/>
    <w:rsid w:val="008F4BE3"/>
    <w:rsid w:val="008F5628"/>
    <w:rsid w:val="008F608F"/>
    <w:rsid w:val="008F6212"/>
    <w:rsid w:val="008F64E2"/>
    <w:rsid w:val="008F6523"/>
    <w:rsid w:val="008F669D"/>
    <w:rsid w:val="008F68CC"/>
    <w:rsid w:val="008F6986"/>
    <w:rsid w:val="008F6AFA"/>
    <w:rsid w:val="008F6C42"/>
    <w:rsid w:val="008F6F5D"/>
    <w:rsid w:val="008F75BC"/>
    <w:rsid w:val="008F7B80"/>
    <w:rsid w:val="008F7CE6"/>
    <w:rsid w:val="00900036"/>
    <w:rsid w:val="009007B4"/>
    <w:rsid w:val="00900A34"/>
    <w:rsid w:val="00900C5A"/>
    <w:rsid w:val="00900C9A"/>
    <w:rsid w:val="00901245"/>
    <w:rsid w:val="009014F6"/>
    <w:rsid w:val="009016FC"/>
    <w:rsid w:val="00901D84"/>
    <w:rsid w:val="009020D5"/>
    <w:rsid w:val="0090257B"/>
    <w:rsid w:val="009026AD"/>
    <w:rsid w:val="009026E1"/>
    <w:rsid w:val="009026FD"/>
    <w:rsid w:val="009029D4"/>
    <w:rsid w:val="009035CB"/>
    <w:rsid w:val="0090363A"/>
    <w:rsid w:val="00903FD7"/>
    <w:rsid w:val="009046CC"/>
    <w:rsid w:val="00904714"/>
    <w:rsid w:val="0090568D"/>
    <w:rsid w:val="00905C72"/>
    <w:rsid w:val="009067DC"/>
    <w:rsid w:val="00906E32"/>
    <w:rsid w:val="00906FAA"/>
    <w:rsid w:val="009072BC"/>
    <w:rsid w:val="00907739"/>
    <w:rsid w:val="00907F28"/>
    <w:rsid w:val="00910088"/>
    <w:rsid w:val="009100EE"/>
    <w:rsid w:val="00910436"/>
    <w:rsid w:val="009107CE"/>
    <w:rsid w:val="00910817"/>
    <w:rsid w:val="009108CF"/>
    <w:rsid w:val="00910E63"/>
    <w:rsid w:val="009112D6"/>
    <w:rsid w:val="00911B7B"/>
    <w:rsid w:val="009123B5"/>
    <w:rsid w:val="0091253A"/>
    <w:rsid w:val="00912BE2"/>
    <w:rsid w:val="00912D60"/>
    <w:rsid w:val="0091347D"/>
    <w:rsid w:val="00913881"/>
    <w:rsid w:val="00913AB6"/>
    <w:rsid w:val="0091413C"/>
    <w:rsid w:val="00914F4E"/>
    <w:rsid w:val="00915880"/>
    <w:rsid w:val="00916423"/>
    <w:rsid w:val="00916AC3"/>
    <w:rsid w:val="00916D58"/>
    <w:rsid w:val="0091739C"/>
    <w:rsid w:val="009173A0"/>
    <w:rsid w:val="009176C9"/>
    <w:rsid w:val="0091790D"/>
    <w:rsid w:val="00917FFE"/>
    <w:rsid w:val="00920002"/>
    <w:rsid w:val="009205C5"/>
    <w:rsid w:val="00920F59"/>
    <w:rsid w:val="009216A8"/>
    <w:rsid w:val="009216C0"/>
    <w:rsid w:val="00921B31"/>
    <w:rsid w:val="00921C38"/>
    <w:rsid w:val="00922008"/>
    <w:rsid w:val="009220E6"/>
    <w:rsid w:val="00922831"/>
    <w:rsid w:val="00922954"/>
    <w:rsid w:val="00922CBE"/>
    <w:rsid w:val="009233BA"/>
    <w:rsid w:val="00923C78"/>
    <w:rsid w:val="009248E4"/>
    <w:rsid w:val="00925D86"/>
    <w:rsid w:val="00926584"/>
    <w:rsid w:val="009265B3"/>
    <w:rsid w:val="00926752"/>
    <w:rsid w:val="009276F5"/>
    <w:rsid w:val="009279CD"/>
    <w:rsid w:val="0093043D"/>
    <w:rsid w:val="009306B8"/>
    <w:rsid w:val="00930EE3"/>
    <w:rsid w:val="0093116D"/>
    <w:rsid w:val="0093169B"/>
    <w:rsid w:val="00931E34"/>
    <w:rsid w:val="009321A6"/>
    <w:rsid w:val="00932743"/>
    <w:rsid w:val="0093283B"/>
    <w:rsid w:val="0093289E"/>
    <w:rsid w:val="0093294B"/>
    <w:rsid w:val="0093297C"/>
    <w:rsid w:val="00932AFA"/>
    <w:rsid w:val="00932FED"/>
    <w:rsid w:val="0093305F"/>
    <w:rsid w:val="0093333E"/>
    <w:rsid w:val="009334D7"/>
    <w:rsid w:val="009334EA"/>
    <w:rsid w:val="009339BA"/>
    <w:rsid w:val="00933C83"/>
    <w:rsid w:val="00933EC1"/>
    <w:rsid w:val="0093406A"/>
    <w:rsid w:val="0093424B"/>
    <w:rsid w:val="00934CBA"/>
    <w:rsid w:val="00934D60"/>
    <w:rsid w:val="00934E3E"/>
    <w:rsid w:val="00935A36"/>
    <w:rsid w:val="00935D39"/>
    <w:rsid w:val="009360CF"/>
    <w:rsid w:val="0093639F"/>
    <w:rsid w:val="00936702"/>
    <w:rsid w:val="00937281"/>
    <w:rsid w:val="009373A2"/>
    <w:rsid w:val="009375FA"/>
    <w:rsid w:val="00937BD1"/>
    <w:rsid w:val="00937EF6"/>
    <w:rsid w:val="0094016A"/>
    <w:rsid w:val="009408E1"/>
    <w:rsid w:val="00940AA0"/>
    <w:rsid w:val="00940D67"/>
    <w:rsid w:val="00941656"/>
    <w:rsid w:val="00942E3E"/>
    <w:rsid w:val="00943021"/>
    <w:rsid w:val="00943EE5"/>
    <w:rsid w:val="009440DD"/>
    <w:rsid w:val="0094498C"/>
    <w:rsid w:val="00944D22"/>
    <w:rsid w:val="009456DF"/>
    <w:rsid w:val="0094655E"/>
    <w:rsid w:val="00946D96"/>
    <w:rsid w:val="009475F1"/>
    <w:rsid w:val="009479FA"/>
    <w:rsid w:val="00947DA2"/>
    <w:rsid w:val="00950042"/>
    <w:rsid w:val="009504AC"/>
    <w:rsid w:val="0095059C"/>
    <w:rsid w:val="00951145"/>
    <w:rsid w:val="00951239"/>
    <w:rsid w:val="009516C8"/>
    <w:rsid w:val="0095239F"/>
    <w:rsid w:val="0095263F"/>
    <w:rsid w:val="00952979"/>
    <w:rsid w:val="00952B4B"/>
    <w:rsid w:val="00952DDB"/>
    <w:rsid w:val="00953784"/>
    <w:rsid w:val="009540D1"/>
    <w:rsid w:val="00954A77"/>
    <w:rsid w:val="00954C4C"/>
    <w:rsid w:val="00954C6A"/>
    <w:rsid w:val="00955A4E"/>
    <w:rsid w:val="00955F92"/>
    <w:rsid w:val="009569D5"/>
    <w:rsid w:val="00956A26"/>
    <w:rsid w:val="00956AA6"/>
    <w:rsid w:val="009572B1"/>
    <w:rsid w:val="00957338"/>
    <w:rsid w:val="009573A0"/>
    <w:rsid w:val="009576A9"/>
    <w:rsid w:val="00957E66"/>
    <w:rsid w:val="0096024C"/>
    <w:rsid w:val="00960CB0"/>
    <w:rsid w:val="00960F84"/>
    <w:rsid w:val="009617D8"/>
    <w:rsid w:val="00961A89"/>
    <w:rsid w:val="00962923"/>
    <w:rsid w:val="009630DD"/>
    <w:rsid w:val="00963789"/>
    <w:rsid w:val="0096391A"/>
    <w:rsid w:val="0096395A"/>
    <w:rsid w:val="00964358"/>
    <w:rsid w:val="009643FA"/>
    <w:rsid w:val="009645A1"/>
    <w:rsid w:val="00964FC6"/>
    <w:rsid w:val="00965935"/>
    <w:rsid w:val="0096614C"/>
    <w:rsid w:val="00966374"/>
    <w:rsid w:val="00966427"/>
    <w:rsid w:val="0096645D"/>
    <w:rsid w:val="009666B6"/>
    <w:rsid w:val="00966DA9"/>
    <w:rsid w:val="00966E87"/>
    <w:rsid w:val="00967090"/>
    <w:rsid w:val="0096739A"/>
    <w:rsid w:val="009677A1"/>
    <w:rsid w:val="009678BB"/>
    <w:rsid w:val="00967DE1"/>
    <w:rsid w:val="00970211"/>
    <w:rsid w:val="009704BF"/>
    <w:rsid w:val="009706E7"/>
    <w:rsid w:val="00970B78"/>
    <w:rsid w:val="00970CA9"/>
    <w:rsid w:val="00971351"/>
    <w:rsid w:val="009714FC"/>
    <w:rsid w:val="00971602"/>
    <w:rsid w:val="00971804"/>
    <w:rsid w:val="00971D2B"/>
    <w:rsid w:val="00972701"/>
    <w:rsid w:val="00972A16"/>
    <w:rsid w:val="00972BDA"/>
    <w:rsid w:val="00972DA0"/>
    <w:rsid w:val="00972FC3"/>
    <w:rsid w:val="00973289"/>
    <w:rsid w:val="0097352D"/>
    <w:rsid w:val="00973A4B"/>
    <w:rsid w:val="00973A8E"/>
    <w:rsid w:val="00973B2D"/>
    <w:rsid w:val="00973DC4"/>
    <w:rsid w:val="009745A1"/>
    <w:rsid w:val="00974BD4"/>
    <w:rsid w:val="00974F71"/>
    <w:rsid w:val="00974FF1"/>
    <w:rsid w:val="00975087"/>
    <w:rsid w:val="00975146"/>
    <w:rsid w:val="00975365"/>
    <w:rsid w:val="0097566D"/>
    <w:rsid w:val="00975F41"/>
    <w:rsid w:val="00976155"/>
    <w:rsid w:val="009762E3"/>
    <w:rsid w:val="009763E4"/>
    <w:rsid w:val="00976411"/>
    <w:rsid w:val="00976DDD"/>
    <w:rsid w:val="009775E2"/>
    <w:rsid w:val="009776E8"/>
    <w:rsid w:val="009777FC"/>
    <w:rsid w:val="00977AFC"/>
    <w:rsid w:val="00977BF2"/>
    <w:rsid w:val="00980033"/>
    <w:rsid w:val="00980DBD"/>
    <w:rsid w:val="009817B7"/>
    <w:rsid w:val="00981A1C"/>
    <w:rsid w:val="00981A3C"/>
    <w:rsid w:val="00981D69"/>
    <w:rsid w:val="00982081"/>
    <w:rsid w:val="009820BF"/>
    <w:rsid w:val="00982666"/>
    <w:rsid w:val="00983725"/>
    <w:rsid w:val="0098375B"/>
    <w:rsid w:val="00983D19"/>
    <w:rsid w:val="009841D6"/>
    <w:rsid w:val="00984406"/>
    <w:rsid w:val="009846E0"/>
    <w:rsid w:val="009849C1"/>
    <w:rsid w:val="00984A61"/>
    <w:rsid w:val="00984E9A"/>
    <w:rsid w:val="009851A5"/>
    <w:rsid w:val="009855E6"/>
    <w:rsid w:val="009856C3"/>
    <w:rsid w:val="009857FF"/>
    <w:rsid w:val="009859EF"/>
    <w:rsid w:val="009859FA"/>
    <w:rsid w:val="009859FD"/>
    <w:rsid w:val="00985DB3"/>
    <w:rsid w:val="009860B3"/>
    <w:rsid w:val="009861F3"/>
    <w:rsid w:val="009864CC"/>
    <w:rsid w:val="00986BC6"/>
    <w:rsid w:val="00986DF3"/>
    <w:rsid w:val="00986EE4"/>
    <w:rsid w:val="00987465"/>
    <w:rsid w:val="00987D94"/>
    <w:rsid w:val="0099024E"/>
    <w:rsid w:val="009908A2"/>
    <w:rsid w:val="00990AB1"/>
    <w:rsid w:val="009910B8"/>
    <w:rsid w:val="0099196B"/>
    <w:rsid w:val="00992B40"/>
    <w:rsid w:val="00992D11"/>
    <w:rsid w:val="009939E0"/>
    <w:rsid w:val="00993ED1"/>
    <w:rsid w:val="0099400A"/>
    <w:rsid w:val="00994030"/>
    <w:rsid w:val="009942D3"/>
    <w:rsid w:val="00994A58"/>
    <w:rsid w:val="00994BED"/>
    <w:rsid w:val="009951D9"/>
    <w:rsid w:val="00995263"/>
    <w:rsid w:val="00995A56"/>
    <w:rsid w:val="00995D30"/>
    <w:rsid w:val="00996109"/>
    <w:rsid w:val="0099626B"/>
    <w:rsid w:val="009969BB"/>
    <w:rsid w:val="00996A92"/>
    <w:rsid w:val="009970F8"/>
    <w:rsid w:val="009974EA"/>
    <w:rsid w:val="0099769A"/>
    <w:rsid w:val="0099777D"/>
    <w:rsid w:val="00997EB2"/>
    <w:rsid w:val="009A0544"/>
    <w:rsid w:val="009A094D"/>
    <w:rsid w:val="009A1562"/>
    <w:rsid w:val="009A18CC"/>
    <w:rsid w:val="009A1BAA"/>
    <w:rsid w:val="009A1CEE"/>
    <w:rsid w:val="009A23C8"/>
    <w:rsid w:val="009A2511"/>
    <w:rsid w:val="009A2C8F"/>
    <w:rsid w:val="009A3C32"/>
    <w:rsid w:val="009A3D05"/>
    <w:rsid w:val="009A478C"/>
    <w:rsid w:val="009A4EB2"/>
    <w:rsid w:val="009A5907"/>
    <w:rsid w:val="009A5C42"/>
    <w:rsid w:val="009A61F3"/>
    <w:rsid w:val="009A6C7E"/>
    <w:rsid w:val="009A705B"/>
    <w:rsid w:val="009A71A8"/>
    <w:rsid w:val="009A7584"/>
    <w:rsid w:val="009A7E1F"/>
    <w:rsid w:val="009B020F"/>
    <w:rsid w:val="009B07AD"/>
    <w:rsid w:val="009B14AA"/>
    <w:rsid w:val="009B16F8"/>
    <w:rsid w:val="009B1E86"/>
    <w:rsid w:val="009B2054"/>
    <w:rsid w:val="009B2E9B"/>
    <w:rsid w:val="009B3B1E"/>
    <w:rsid w:val="009B4827"/>
    <w:rsid w:val="009B49F0"/>
    <w:rsid w:val="009B4AA3"/>
    <w:rsid w:val="009B5519"/>
    <w:rsid w:val="009B5953"/>
    <w:rsid w:val="009B6F77"/>
    <w:rsid w:val="009B6FF2"/>
    <w:rsid w:val="009B7AA3"/>
    <w:rsid w:val="009C0010"/>
    <w:rsid w:val="009C02AD"/>
    <w:rsid w:val="009C0DEB"/>
    <w:rsid w:val="009C0DF0"/>
    <w:rsid w:val="009C0E23"/>
    <w:rsid w:val="009C113E"/>
    <w:rsid w:val="009C1147"/>
    <w:rsid w:val="009C1C66"/>
    <w:rsid w:val="009C26C9"/>
    <w:rsid w:val="009C4056"/>
    <w:rsid w:val="009C4520"/>
    <w:rsid w:val="009C452C"/>
    <w:rsid w:val="009C4791"/>
    <w:rsid w:val="009C50DD"/>
    <w:rsid w:val="009C5B6F"/>
    <w:rsid w:val="009C5FEB"/>
    <w:rsid w:val="009C624C"/>
    <w:rsid w:val="009C6329"/>
    <w:rsid w:val="009C6831"/>
    <w:rsid w:val="009C6AB8"/>
    <w:rsid w:val="009C728D"/>
    <w:rsid w:val="009C7371"/>
    <w:rsid w:val="009C757C"/>
    <w:rsid w:val="009C77C2"/>
    <w:rsid w:val="009C7AC4"/>
    <w:rsid w:val="009C7D9B"/>
    <w:rsid w:val="009D06CB"/>
    <w:rsid w:val="009D0BC8"/>
    <w:rsid w:val="009D16A8"/>
    <w:rsid w:val="009D2018"/>
    <w:rsid w:val="009D216E"/>
    <w:rsid w:val="009D2992"/>
    <w:rsid w:val="009D2B37"/>
    <w:rsid w:val="009D3105"/>
    <w:rsid w:val="009D395B"/>
    <w:rsid w:val="009D3D09"/>
    <w:rsid w:val="009D4669"/>
    <w:rsid w:val="009D52A6"/>
    <w:rsid w:val="009D5511"/>
    <w:rsid w:val="009D596E"/>
    <w:rsid w:val="009D5E36"/>
    <w:rsid w:val="009D61FF"/>
    <w:rsid w:val="009D62D3"/>
    <w:rsid w:val="009D6879"/>
    <w:rsid w:val="009D69C4"/>
    <w:rsid w:val="009D6E6F"/>
    <w:rsid w:val="009E02E5"/>
    <w:rsid w:val="009E04A6"/>
    <w:rsid w:val="009E0A1A"/>
    <w:rsid w:val="009E0A38"/>
    <w:rsid w:val="009E0CC5"/>
    <w:rsid w:val="009E0DF2"/>
    <w:rsid w:val="009E1F44"/>
    <w:rsid w:val="009E3327"/>
    <w:rsid w:val="009E385A"/>
    <w:rsid w:val="009E3A26"/>
    <w:rsid w:val="009E3BD7"/>
    <w:rsid w:val="009E421A"/>
    <w:rsid w:val="009E46C4"/>
    <w:rsid w:val="009E480D"/>
    <w:rsid w:val="009E4CC9"/>
    <w:rsid w:val="009E5096"/>
    <w:rsid w:val="009E553C"/>
    <w:rsid w:val="009E5CA0"/>
    <w:rsid w:val="009E5E06"/>
    <w:rsid w:val="009E5E24"/>
    <w:rsid w:val="009E5F6B"/>
    <w:rsid w:val="009E6FD3"/>
    <w:rsid w:val="009E70EF"/>
    <w:rsid w:val="009E73B5"/>
    <w:rsid w:val="009E7696"/>
    <w:rsid w:val="009E7724"/>
    <w:rsid w:val="009E778D"/>
    <w:rsid w:val="009E7D5C"/>
    <w:rsid w:val="009F010C"/>
    <w:rsid w:val="009F0162"/>
    <w:rsid w:val="009F0339"/>
    <w:rsid w:val="009F0C8A"/>
    <w:rsid w:val="009F10C3"/>
    <w:rsid w:val="009F12B8"/>
    <w:rsid w:val="009F178C"/>
    <w:rsid w:val="009F1E5E"/>
    <w:rsid w:val="009F2111"/>
    <w:rsid w:val="009F22B2"/>
    <w:rsid w:val="009F240B"/>
    <w:rsid w:val="009F2693"/>
    <w:rsid w:val="009F35E6"/>
    <w:rsid w:val="009F3829"/>
    <w:rsid w:val="009F3A73"/>
    <w:rsid w:val="009F3E10"/>
    <w:rsid w:val="009F51D3"/>
    <w:rsid w:val="009F533D"/>
    <w:rsid w:val="009F61A3"/>
    <w:rsid w:val="009F67E9"/>
    <w:rsid w:val="009F79BB"/>
    <w:rsid w:val="009F79D3"/>
    <w:rsid w:val="009F7AA8"/>
    <w:rsid w:val="009F7E6D"/>
    <w:rsid w:val="009F7FF7"/>
    <w:rsid w:val="00A00127"/>
    <w:rsid w:val="00A0041D"/>
    <w:rsid w:val="00A0069B"/>
    <w:rsid w:val="00A0074D"/>
    <w:rsid w:val="00A0081B"/>
    <w:rsid w:val="00A008F4"/>
    <w:rsid w:val="00A010FE"/>
    <w:rsid w:val="00A012BD"/>
    <w:rsid w:val="00A01478"/>
    <w:rsid w:val="00A0155C"/>
    <w:rsid w:val="00A015AF"/>
    <w:rsid w:val="00A021E6"/>
    <w:rsid w:val="00A02478"/>
    <w:rsid w:val="00A02677"/>
    <w:rsid w:val="00A0267B"/>
    <w:rsid w:val="00A02920"/>
    <w:rsid w:val="00A03084"/>
    <w:rsid w:val="00A034A0"/>
    <w:rsid w:val="00A03CA9"/>
    <w:rsid w:val="00A03D34"/>
    <w:rsid w:val="00A04855"/>
    <w:rsid w:val="00A059AE"/>
    <w:rsid w:val="00A066BF"/>
    <w:rsid w:val="00A06DDF"/>
    <w:rsid w:val="00A07298"/>
    <w:rsid w:val="00A07656"/>
    <w:rsid w:val="00A077B4"/>
    <w:rsid w:val="00A102F2"/>
    <w:rsid w:val="00A1047D"/>
    <w:rsid w:val="00A108BC"/>
    <w:rsid w:val="00A10C20"/>
    <w:rsid w:val="00A10E7A"/>
    <w:rsid w:val="00A10E85"/>
    <w:rsid w:val="00A10FA6"/>
    <w:rsid w:val="00A11148"/>
    <w:rsid w:val="00A11923"/>
    <w:rsid w:val="00A11D0E"/>
    <w:rsid w:val="00A11DE1"/>
    <w:rsid w:val="00A11F95"/>
    <w:rsid w:val="00A12192"/>
    <w:rsid w:val="00A1233E"/>
    <w:rsid w:val="00A1235B"/>
    <w:rsid w:val="00A12C4B"/>
    <w:rsid w:val="00A12C96"/>
    <w:rsid w:val="00A1324D"/>
    <w:rsid w:val="00A13417"/>
    <w:rsid w:val="00A13E9F"/>
    <w:rsid w:val="00A13EC9"/>
    <w:rsid w:val="00A14165"/>
    <w:rsid w:val="00A145DF"/>
    <w:rsid w:val="00A14E0F"/>
    <w:rsid w:val="00A15143"/>
    <w:rsid w:val="00A15178"/>
    <w:rsid w:val="00A15268"/>
    <w:rsid w:val="00A152FC"/>
    <w:rsid w:val="00A1530E"/>
    <w:rsid w:val="00A15421"/>
    <w:rsid w:val="00A157BD"/>
    <w:rsid w:val="00A15A8A"/>
    <w:rsid w:val="00A15CBD"/>
    <w:rsid w:val="00A15EC8"/>
    <w:rsid w:val="00A16088"/>
    <w:rsid w:val="00A160A7"/>
    <w:rsid w:val="00A162E5"/>
    <w:rsid w:val="00A1674E"/>
    <w:rsid w:val="00A16885"/>
    <w:rsid w:val="00A171BF"/>
    <w:rsid w:val="00A173C3"/>
    <w:rsid w:val="00A17766"/>
    <w:rsid w:val="00A178A0"/>
    <w:rsid w:val="00A17A7B"/>
    <w:rsid w:val="00A20530"/>
    <w:rsid w:val="00A20A31"/>
    <w:rsid w:val="00A20C83"/>
    <w:rsid w:val="00A210A6"/>
    <w:rsid w:val="00A213AB"/>
    <w:rsid w:val="00A21D5D"/>
    <w:rsid w:val="00A227DF"/>
    <w:rsid w:val="00A22AAC"/>
    <w:rsid w:val="00A22F3E"/>
    <w:rsid w:val="00A2319E"/>
    <w:rsid w:val="00A232A1"/>
    <w:rsid w:val="00A234DF"/>
    <w:rsid w:val="00A2355F"/>
    <w:rsid w:val="00A23B19"/>
    <w:rsid w:val="00A23BA1"/>
    <w:rsid w:val="00A23BB8"/>
    <w:rsid w:val="00A246F5"/>
    <w:rsid w:val="00A24BDF"/>
    <w:rsid w:val="00A24F44"/>
    <w:rsid w:val="00A25B28"/>
    <w:rsid w:val="00A2601A"/>
    <w:rsid w:val="00A2601F"/>
    <w:rsid w:val="00A264E0"/>
    <w:rsid w:val="00A2675E"/>
    <w:rsid w:val="00A26E5D"/>
    <w:rsid w:val="00A26F7B"/>
    <w:rsid w:val="00A27D75"/>
    <w:rsid w:val="00A3077D"/>
    <w:rsid w:val="00A309BD"/>
    <w:rsid w:val="00A30CA6"/>
    <w:rsid w:val="00A31149"/>
    <w:rsid w:val="00A31D9E"/>
    <w:rsid w:val="00A31DF5"/>
    <w:rsid w:val="00A31E0C"/>
    <w:rsid w:val="00A32352"/>
    <w:rsid w:val="00A327BA"/>
    <w:rsid w:val="00A328C1"/>
    <w:rsid w:val="00A32A31"/>
    <w:rsid w:val="00A32BA3"/>
    <w:rsid w:val="00A32ECF"/>
    <w:rsid w:val="00A33AA7"/>
    <w:rsid w:val="00A33BE1"/>
    <w:rsid w:val="00A345E6"/>
    <w:rsid w:val="00A3488B"/>
    <w:rsid w:val="00A34AC6"/>
    <w:rsid w:val="00A352AB"/>
    <w:rsid w:val="00A35670"/>
    <w:rsid w:val="00A3652E"/>
    <w:rsid w:val="00A3672C"/>
    <w:rsid w:val="00A36AF6"/>
    <w:rsid w:val="00A36B54"/>
    <w:rsid w:val="00A36FEC"/>
    <w:rsid w:val="00A379CF"/>
    <w:rsid w:val="00A37A35"/>
    <w:rsid w:val="00A37DA1"/>
    <w:rsid w:val="00A40171"/>
    <w:rsid w:val="00A4023E"/>
    <w:rsid w:val="00A40A73"/>
    <w:rsid w:val="00A41048"/>
    <w:rsid w:val="00A41070"/>
    <w:rsid w:val="00A41136"/>
    <w:rsid w:val="00A41435"/>
    <w:rsid w:val="00A41882"/>
    <w:rsid w:val="00A42035"/>
    <w:rsid w:val="00A4206A"/>
    <w:rsid w:val="00A420BD"/>
    <w:rsid w:val="00A42879"/>
    <w:rsid w:val="00A42924"/>
    <w:rsid w:val="00A42B8F"/>
    <w:rsid w:val="00A42EED"/>
    <w:rsid w:val="00A42F18"/>
    <w:rsid w:val="00A42F2E"/>
    <w:rsid w:val="00A43292"/>
    <w:rsid w:val="00A434FC"/>
    <w:rsid w:val="00A43C81"/>
    <w:rsid w:val="00A44306"/>
    <w:rsid w:val="00A44352"/>
    <w:rsid w:val="00A44C87"/>
    <w:rsid w:val="00A44D07"/>
    <w:rsid w:val="00A44DCE"/>
    <w:rsid w:val="00A44EA9"/>
    <w:rsid w:val="00A44F45"/>
    <w:rsid w:val="00A4583A"/>
    <w:rsid w:val="00A458C8"/>
    <w:rsid w:val="00A45FA9"/>
    <w:rsid w:val="00A46759"/>
    <w:rsid w:val="00A46C06"/>
    <w:rsid w:val="00A47174"/>
    <w:rsid w:val="00A471AA"/>
    <w:rsid w:val="00A47A52"/>
    <w:rsid w:val="00A47BE9"/>
    <w:rsid w:val="00A47C93"/>
    <w:rsid w:val="00A50B7F"/>
    <w:rsid w:val="00A5185A"/>
    <w:rsid w:val="00A519BC"/>
    <w:rsid w:val="00A51D4C"/>
    <w:rsid w:val="00A5217C"/>
    <w:rsid w:val="00A52195"/>
    <w:rsid w:val="00A5222E"/>
    <w:rsid w:val="00A5228D"/>
    <w:rsid w:val="00A52403"/>
    <w:rsid w:val="00A52674"/>
    <w:rsid w:val="00A536AC"/>
    <w:rsid w:val="00A53897"/>
    <w:rsid w:val="00A538FC"/>
    <w:rsid w:val="00A5413F"/>
    <w:rsid w:val="00A543B5"/>
    <w:rsid w:val="00A54CEE"/>
    <w:rsid w:val="00A550A6"/>
    <w:rsid w:val="00A5560F"/>
    <w:rsid w:val="00A55A82"/>
    <w:rsid w:val="00A55BB8"/>
    <w:rsid w:val="00A55E6D"/>
    <w:rsid w:val="00A56B82"/>
    <w:rsid w:val="00A575B5"/>
    <w:rsid w:val="00A5765B"/>
    <w:rsid w:val="00A578EB"/>
    <w:rsid w:val="00A579D8"/>
    <w:rsid w:val="00A57A11"/>
    <w:rsid w:val="00A57C8E"/>
    <w:rsid w:val="00A57EA8"/>
    <w:rsid w:val="00A6011C"/>
    <w:rsid w:val="00A604D9"/>
    <w:rsid w:val="00A605EC"/>
    <w:rsid w:val="00A60ABA"/>
    <w:rsid w:val="00A60BA0"/>
    <w:rsid w:val="00A60D7B"/>
    <w:rsid w:val="00A60F33"/>
    <w:rsid w:val="00A6101F"/>
    <w:rsid w:val="00A61040"/>
    <w:rsid w:val="00A61AA5"/>
    <w:rsid w:val="00A620F9"/>
    <w:rsid w:val="00A62692"/>
    <w:rsid w:val="00A62764"/>
    <w:rsid w:val="00A62F9B"/>
    <w:rsid w:val="00A6322C"/>
    <w:rsid w:val="00A6328F"/>
    <w:rsid w:val="00A6370E"/>
    <w:rsid w:val="00A63993"/>
    <w:rsid w:val="00A639EB"/>
    <w:rsid w:val="00A63C69"/>
    <w:rsid w:val="00A63F58"/>
    <w:rsid w:val="00A63F6F"/>
    <w:rsid w:val="00A643BC"/>
    <w:rsid w:val="00A647C0"/>
    <w:rsid w:val="00A64934"/>
    <w:rsid w:val="00A64F61"/>
    <w:rsid w:val="00A653A8"/>
    <w:rsid w:val="00A6540B"/>
    <w:rsid w:val="00A65C2A"/>
    <w:rsid w:val="00A6632B"/>
    <w:rsid w:val="00A67026"/>
    <w:rsid w:val="00A677E6"/>
    <w:rsid w:val="00A67882"/>
    <w:rsid w:val="00A67AD7"/>
    <w:rsid w:val="00A67AF1"/>
    <w:rsid w:val="00A67F4A"/>
    <w:rsid w:val="00A700E7"/>
    <w:rsid w:val="00A70263"/>
    <w:rsid w:val="00A70897"/>
    <w:rsid w:val="00A71475"/>
    <w:rsid w:val="00A71D87"/>
    <w:rsid w:val="00A72044"/>
    <w:rsid w:val="00A72E19"/>
    <w:rsid w:val="00A72EB2"/>
    <w:rsid w:val="00A730B0"/>
    <w:rsid w:val="00A73498"/>
    <w:rsid w:val="00A735BE"/>
    <w:rsid w:val="00A735F3"/>
    <w:rsid w:val="00A735FD"/>
    <w:rsid w:val="00A74344"/>
    <w:rsid w:val="00A746BA"/>
    <w:rsid w:val="00A74FAF"/>
    <w:rsid w:val="00A752BE"/>
    <w:rsid w:val="00A7537D"/>
    <w:rsid w:val="00A75408"/>
    <w:rsid w:val="00A75E81"/>
    <w:rsid w:val="00A75F3D"/>
    <w:rsid w:val="00A76148"/>
    <w:rsid w:val="00A76518"/>
    <w:rsid w:val="00A76AA8"/>
    <w:rsid w:val="00A76FBD"/>
    <w:rsid w:val="00A77BBA"/>
    <w:rsid w:val="00A80116"/>
    <w:rsid w:val="00A80208"/>
    <w:rsid w:val="00A80401"/>
    <w:rsid w:val="00A80531"/>
    <w:rsid w:val="00A806C3"/>
    <w:rsid w:val="00A80701"/>
    <w:rsid w:val="00A810FB"/>
    <w:rsid w:val="00A81345"/>
    <w:rsid w:val="00A8154B"/>
    <w:rsid w:val="00A819D8"/>
    <w:rsid w:val="00A81A19"/>
    <w:rsid w:val="00A82100"/>
    <w:rsid w:val="00A82302"/>
    <w:rsid w:val="00A82371"/>
    <w:rsid w:val="00A82B14"/>
    <w:rsid w:val="00A82CC5"/>
    <w:rsid w:val="00A82D62"/>
    <w:rsid w:val="00A831E1"/>
    <w:rsid w:val="00A834E4"/>
    <w:rsid w:val="00A838B8"/>
    <w:rsid w:val="00A83C31"/>
    <w:rsid w:val="00A83C4F"/>
    <w:rsid w:val="00A83F63"/>
    <w:rsid w:val="00A83FB0"/>
    <w:rsid w:val="00A8431E"/>
    <w:rsid w:val="00A84344"/>
    <w:rsid w:val="00A8491D"/>
    <w:rsid w:val="00A84C75"/>
    <w:rsid w:val="00A850EA"/>
    <w:rsid w:val="00A860AF"/>
    <w:rsid w:val="00A864B4"/>
    <w:rsid w:val="00A871F5"/>
    <w:rsid w:val="00A879B2"/>
    <w:rsid w:val="00A87A75"/>
    <w:rsid w:val="00A87E15"/>
    <w:rsid w:val="00A90A86"/>
    <w:rsid w:val="00A9166F"/>
    <w:rsid w:val="00A91859"/>
    <w:rsid w:val="00A91A84"/>
    <w:rsid w:val="00A9206A"/>
    <w:rsid w:val="00A921CB"/>
    <w:rsid w:val="00A92ADA"/>
    <w:rsid w:val="00A932E6"/>
    <w:rsid w:val="00A9344C"/>
    <w:rsid w:val="00A934D3"/>
    <w:rsid w:val="00A936B1"/>
    <w:rsid w:val="00A93B0F"/>
    <w:rsid w:val="00A93FFC"/>
    <w:rsid w:val="00A94253"/>
    <w:rsid w:val="00A946C2"/>
    <w:rsid w:val="00A9482C"/>
    <w:rsid w:val="00A94B27"/>
    <w:rsid w:val="00A94DA0"/>
    <w:rsid w:val="00A94FB9"/>
    <w:rsid w:val="00A957FC"/>
    <w:rsid w:val="00A959B3"/>
    <w:rsid w:val="00A95CC4"/>
    <w:rsid w:val="00A95E97"/>
    <w:rsid w:val="00A96537"/>
    <w:rsid w:val="00A96CE6"/>
    <w:rsid w:val="00A96EA1"/>
    <w:rsid w:val="00A97317"/>
    <w:rsid w:val="00AA1087"/>
    <w:rsid w:val="00AA1634"/>
    <w:rsid w:val="00AA178B"/>
    <w:rsid w:val="00AA1F00"/>
    <w:rsid w:val="00AA2608"/>
    <w:rsid w:val="00AA263A"/>
    <w:rsid w:val="00AA263C"/>
    <w:rsid w:val="00AA2779"/>
    <w:rsid w:val="00AA2C09"/>
    <w:rsid w:val="00AA361B"/>
    <w:rsid w:val="00AA3827"/>
    <w:rsid w:val="00AA3E92"/>
    <w:rsid w:val="00AA4285"/>
    <w:rsid w:val="00AA4BC5"/>
    <w:rsid w:val="00AA4DDC"/>
    <w:rsid w:val="00AA4E2D"/>
    <w:rsid w:val="00AA4FC4"/>
    <w:rsid w:val="00AA5430"/>
    <w:rsid w:val="00AA55CF"/>
    <w:rsid w:val="00AA5ACA"/>
    <w:rsid w:val="00AA5C64"/>
    <w:rsid w:val="00AA602E"/>
    <w:rsid w:val="00AA61C2"/>
    <w:rsid w:val="00AA6375"/>
    <w:rsid w:val="00AA66C7"/>
    <w:rsid w:val="00AA6D56"/>
    <w:rsid w:val="00AA716F"/>
    <w:rsid w:val="00AA7744"/>
    <w:rsid w:val="00AA7C89"/>
    <w:rsid w:val="00AA7E47"/>
    <w:rsid w:val="00AA7F21"/>
    <w:rsid w:val="00AB01B9"/>
    <w:rsid w:val="00AB02A9"/>
    <w:rsid w:val="00AB0DBD"/>
    <w:rsid w:val="00AB1634"/>
    <w:rsid w:val="00AB18C3"/>
    <w:rsid w:val="00AB1AB0"/>
    <w:rsid w:val="00AB357A"/>
    <w:rsid w:val="00AB44A5"/>
    <w:rsid w:val="00AB5238"/>
    <w:rsid w:val="00AB56EC"/>
    <w:rsid w:val="00AB5A60"/>
    <w:rsid w:val="00AB5E09"/>
    <w:rsid w:val="00AB6125"/>
    <w:rsid w:val="00AB631D"/>
    <w:rsid w:val="00AB640A"/>
    <w:rsid w:val="00AB6620"/>
    <w:rsid w:val="00AB69FF"/>
    <w:rsid w:val="00AB6EBE"/>
    <w:rsid w:val="00AB70E1"/>
    <w:rsid w:val="00AB73DE"/>
    <w:rsid w:val="00AB7434"/>
    <w:rsid w:val="00AB7A26"/>
    <w:rsid w:val="00AB7B40"/>
    <w:rsid w:val="00AB7D4C"/>
    <w:rsid w:val="00AC060E"/>
    <w:rsid w:val="00AC0749"/>
    <w:rsid w:val="00AC1B5D"/>
    <w:rsid w:val="00AC1D9F"/>
    <w:rsid w:val="00AC201B"/>
    <w:rsid w:val="00AC207B"/>
    <w:rsid w:val="00AC2183"/>
    <w:rsid w:val="00AC227B"/>
    <w:rsid w:val="00AC3096"/>
    <w:rsid w:val="00AC35A9"/>
    <w:rsid w:val="00AC3BBB"/>
    <w:rsid w:val="00AC3CC5"/>
    <w:rsid w:val="00AC3EDE"/>
    <w:rsid w:val="00AC3EFA"/>
    <w:rsid w:val="00AC3F3E"/>
    <w:rsid w:val="00AC49C6"/>
    <w:rsid w:val="00AC550F"/>
    <w:rsid w:val="00AC5F42"/>
    <w:rsid w:val="00AC6A14"/>
    <w:rsid w:val="00AC6B61"/>
    <w:rsid w:val="00AC6C1A"/>
    <w:rsid w:val="00AC6E4C"/>
    <w:rsid w:val="00AC7502"/>
    <w:rsid w:val="00AC76A1"/>
    <w:rsid w:val="00AC7771"/>
    <w:rsid w:val="00AC7A59"/>
    <w:rsid w:val="00AC7BBD"/>
    <w:rsid w:val="00AD0116"/>
    <w:rsid w:val="00AD03C1"/>
    <w:rsid w:val="00AD0FB0"/>
    <w:rsid w:val="00AD0FE2"/>
    <w:rsid w:val="00AD1012"/>
    <w:rsid w:val="00AD1400"/>
    <w:rsid w:val="00AD17AE"/>
    <w:rsid w:val="00AD1968"/>
    <w:rsid w:val="00AD1BF5"/>
    <w:rsid w:val="00AD20E7"/>
    <w:rsid w:val="00AD210A"/>
    <w:rsid w:val="00AD2A70"/>
    <w:rsid w:val="00AD395A"/>
    <w:rsid w:val="00AD3C6D"/>
    <w:rsid w:val="00AD3C9B"/>
    <w:rsid w:val="00AD42CD"/>
    <w:rsid w:val="00AD4DB6"/>
    <w:rsid w:val="00AD4F10"/>
    <w:rsid w:val="00AD4F87"/>
    <w:rsid w:val="00AD5107"/>
    <w:rsid w:val="00AD5486"/>
    <w:rsid w:val="00AD5804"/>
    <w:rsid w:val="00AD61B4"/>
    <w:rsid w:val="00AD6281"/>
    <w:rsid w:val="00AD6306"/>
    <w:rsid w:val="00AD64B8"/>
    <w:rsid w:val="00AD6540"/>
    <w:rsid w:val="00AD71B9"/>
    <w:rsid w:val="00AD7AA1"/>
    <w:rsid w:val="00AD7E22"/>
    <w:rsid w:val="00AE05BA"/>
    <w:rsid w:val="00AE1115"/>
    <w:rsid w:val="00AE15DF"/>
    <w:rsid w:val="00AE18FD"/>
    <w:rsid w:val="00AE1C3C"/>
    <w:rsid w:val="00AE20A7"/>
    <w:rsid w:val="00AE273C"/>
    <w:rsid w:val="00AE2906"/>
    <w:rsid w:val="00AE3692"/>
    <w:rsid w:val="00AE3A07"/>
    <w:rsid w:val="00AE3C93"/>
    <w:rsid w:val="00AE3CB8"/>
    <w:rsid w:val="00AE428D"/>
    <w:rsid w:val="00AE503D"/>
    <w:rsid w:val="00AE5607"/>
    <w:rsid w:val="00AE5696"/>
    <w:rsid w:val="00AE5770"/>
    <w:rsid w:val="00AE6E9E"/>
    <w:rsid w:val="00AE717E"/>
    <w:rsid w:val="00AE73C6"/>
    <w:rsid w:val="00AE76EC"/>
    <w:rsid w:val="00AE77E9"/>
    <w:rsid w:val="00AE7B4E"/>
    <w:rsid w:val="00AE7CF5"/>
    <w:rsid w:val="00AF020D"/>
    <w:rsid w:val="00AF0385"/>
    <w:rsid w:val="00AF0868"/>
    <w:rsid w:val="00AF0A1D"/>
    <w:rsid w:val="00AF0F10"/>
    <w:rsid w:val="00AF10B0"/>
    <w:rsid w:val="00AF12CA"/>
    <w:rsid w:val="00AF1724"/>
    <w:rsid w:val="00AF1EC1"/>
    <w:rsid w:val="00AF221B"/>
    <w:rsid w:val="00AF32B7"/>
    <w:rsid w:val="00AF376C"/>
    <w:rsid w:val="00AF3C00"/>
    <w:rsid w:val="00AF4438"/>
    <w:rsid w:val="00AF6C51"/>
    <w:rsid w:val="00AF6E80"/>
    <w:rsid w:val="00AF6EFB"/>
    <w:rsid w:val="00AF7200"/>
    <w:rsid w:val="00AF728E"/>
    <w:rsid w:val="00AF79DB"/>
    <w:rsid w:val="00AF7B6A"/>
    <w:rsid w:val="00B00230"/>
    <w:rsid w:val="00B007A3"/>
    <w:rsid w:val="00B00CA8"/>
    <w:rsid w:val="00B00E9F"/>
    <w:rsid w:val="00B014CB"/>
    <w:rsid w:val="00B01A3A"/>
    <w:rsid w:val="00B01B9E"/>
    <w:rsid w:val="00B0264B"/>
    <w:rsid w:val="00B02CEF"/>
    <w:rsid w:val="00B030E0"/>
    <w:rsid w:val="00B03103"/>
    <w:rsid w:val="00B03834"/>
    <w:rsid w:val="00B038C2"/>
    <w:rsid w:val="00B03A8D"/>
    <w:rsid w:val="00B03D9E"/>
    <w:rsid w:val="00B03F09"/>
    <w:rsid w:val="00B042AF"/>
    <w:rsid w:val="00B049B9"/>
    <w:rsid w:val="00B05A67"/>
    <w:rsid w:val="00B05D8B"/>
    <w:rsid w:val="00B06439"/>
    <w:rsid w:val="00B06DF3"/>
    <w:rsid w:val="00B0705E"/>
    <w:rsid w:val="00B0745D"/>
    <w:rsid w:val="00B07DED"/>
    <w:rsid w:val="00B07FBD"/>
    <w:rsid w:val="00B100F6"/>
    <w:rsid w:val="00B1027F"/>
    <w:rsid w:val="00B104B8"/>
    <w:rsid w:val="00B107A8"/>
    <w:rsid w:val="00B10CCD"/>
    <w:rsid w:val="00B10CEA"/>
    <w:rsid w:val="00B11109"/>
    <w:rsid w:val="00B115F3"/>
    <w:rsid w:val="00B1196A"/>
    <w:rsid w:val="00B11C16"/>
    <w:rsid w:val="00B1286F"/>
    <w:rsid w:val="00B13212"/>
    <w:rsid w:val="00B1329F"/>
    <w:rsid w:val="00B132C5"/>
    <w:rsid w:val="00B140FB"/>
    <w:rsid w:val="00B14274"/>
    <w:rsid w:val="00B1451D"/>
    <w:rsid w:val="00B14BB1"/>
    <w:rsid w:val="00B15097"/>
    <w:rsid w:val="00B15983"/>
    <w:rsid w:val="00B15A0D"/>
    <w:rsid w:val="00B16643"/>
    <w:rsid w:val="00B17091"/>
    <w:rsid w:val="00B17454"/>
    <w:rsid w:val="00B1757B"/>
    <w:rsid w:val="00B17698"/>
    <w:rsid w:val="00B1786E"/>
    <w:rsid w:val="00B178FE"/>
    <w:rsid w:val="00B17D59"/>
    <w:rsid w:val="00B209AB"/>
    <w:rsid w:val="00B20EAC"/>
    <w:rsid w:val="00B2102D"/>
    <w:rsid w:val="00B22942"/>
    <w:rsid w:val="00B22B2F"/>
    <w:rsid w:val="00B22B6A"/>
    <w:rsid w:val="00B22BDF"/>
    <w:rsid w:val="00B23060"/>
    <w:rsid w:val="00B23310"/>
    <w:rsid w:val="00B23643"/>
    <w:rsid w:val="00B23A06"/>
    <w:rsid w:val="00B24242"/>
    <w:rsid w:val="00B24274"/>
    <w:rsid w:val="00B24580"/>
    <w:rsid w:val="00B245D3"/>
    <w:rsid w:val="00B24F26"/>
    <w:rsid w:val="00B250DA"/>
    <w:rsid w:val="00B2552B"/>
    <w:rsid w:val="00B25B09"/>
    <w:rsid w:val="00B25B73"/>
    <w:rsid w:val="00B25F79"/>
    <w:rsid w:val="00B260BF"/>
    <w:rsid w:val="00B261E6"/>
    <w:rsid w:val="00B263D6"/>
    <w:rsid w:val="00B266C6"/>
    <w:rsid w:val="00B26876"/>
    <w:rsid w:val="00B268A1"/>
    <w:rsid w:val="00B26F64"/>
    <w:rsid w:val="00B27122"/>
    <w:rsid w:val="00B27375"/>
    <w:rsid w:val="00B273A9"/>
    <w:rsid w:val="00B273AF"/>
    <w:rsid w:val="00B27483"/>
    <w:rsid w:val="00B27733"/>
    <w:rsid w:val="00B27838"/>
    <w:rsid w:val="00B27932"/>
    <w:rsid w:val="00B27E65"/>
    <w:rsid w:val="00B27EAC"/>
    <w:rsid w:val="00B30104"/>
    <w:rsid w:val="00B3048C"/>
    <w:rsid w:val="00B31047"/>
    <w:rsid w:val="00B31AC4"/>
    <w:rsid w:val="00B32064"/>
    <w:rsid w:val="00B320F9"/>
    <w:rsid w:val="00B328BB"/>
    <w:rsid w:val="00B33848"/>
    <w:rsid w:val="00B33B31"/>
    <w:rsid w:val="00B33CE1"/>
    <w:rsid w:val="00B33F47"/>
    <w:rsid w:val="00B33FAF"/>
    <w:rsid w:val="00B34019"/>
    <w:rsid w:val="00B34058"/>
    <w:rsid w:val="00B34281"/>
    <w:rsid w:val="00B34455"/>
    <w:rsid w:val="00B34B1A"/>
    <w:rsid w:val="00B3532F"/>
    <w:rsid w:val="00B35F26"/>
    <w:rsid w:val="00B36090"/>
    <w:rsid w:val="00B364F0"/>
    <w:rsid w:val="00B366CB"/>
    <w:rsid w:val="00B36CE2"/>
    <w:rsid w:val="00B3703E"/>
    <w:rsid w:val="00B37253"/>
    <w:rsid w:val="00B37E42"/>
    <w:rsid w:val="00B37F3C"/>
    <w:rsid w:val="00B40EA9"/>
    <w:rsid w:val="00B412C3"/>
    <w:rsid w:val="00B415F2"/>
    <w:rsid w:val="00B41D57"/>
    <w:rsid w:val="00B41F16"/>
    <w:rsid w:val="00B4239C"/>
    <w:rsid w:val="00B4290E"/>
    <w:rsid w:val="00B42F42"/>
    <w:rsid w:val="00B4341F"/>
    <w:rsid w:val="00B43BAD"/>
    <w:rsid w:val="00B43E5F"/>
    <w:rsid w:val="00B43E6D"/>
    <w:rsid w:val="00B44028"/>
    <w:rsid w:val="00B442B6"/>
    <w:rsid w:val="00B45AFA"/>
    <w:rsid w:val="00B45AFC"/>
    <w:rsid w:val="00B46E08"/>
    <w:rsid w:val="00B47756"/>
    <w:rsid w:val="00B477C7"/>
    <w:rsid w:val="00B478C6"/>
    <w:rsid w:val="00B478C9"/>
    <w:rsid w:val="00B47DB3"/>
    <w:rsid w:val="00B50164"/>
    <w:rsid w:val="00B5065E"/>
    <w:rsid w:val="00B50FA0"/>
    <w:rsid w:val="00B51150"/>
    <w:rsid w:val="00B51372"/>
    <w:rsid w:val="00B52742"/>
    <w:rsid w:val="00B52AEF"/>
    <w:rsid w:val="00B52B0C"/>
    <w:rsid w:val="00B534BF"/>
    <w:rsid w:val="00B53BFA"/>
    <w:rsid w:val="00B541BF"/>
    <w:rsid w:val="00B541D3"/>
    <w:rsid w:val="00B54254"/>
    <w:rsid w:val="00B54263"/>
    <w:rsid w:val="00B5434C"/>
    <w:rsid w:val="00B548E4"/>
    <w:rsid w:val="00B54B98"/>
    <w:rsid w:val="00B550ED"/>
    <w:rsid w:val="00B55683"/>
    <w:rsid w:val="00B55AA1"/>
    <w:rsid w:val="00B55ADB"/>
    <w:rsid w:val="00B55C1C"/>
    <w:rsid w:val="00B55CCB"/>
    <w:rsid w:val="00B55E3A"/>
    <w:rsid w:val="00B55E41"/>
    <w:rsid w:val="00B561CE"/>
    <w:rsid w:val="00B56267"/>
    <w:rsid w:val="00B563F9"/>
    <w:rsid w:val="00B566F9"/>
    <w:rsid w:val="00B5674B"/>
    <w:rsid w:val="00B56FA5"/>
    <w:rsid w:val="00B5752F"/>
    <w:rsid w:val="00B60831"/>
    <w:rsid w:val="00B60D12"/>
    <w:rsid w:val="00B616C6"/>
    <w:rsid w:val="00B617E0"/>
    <w:rsid w:val="00B6212F"/>
    <w:rsid w:val="00B62422"/>
    <w:rsid w:val="00B62AA3"/>
    <w:rsid w:val="00B63141"/>
    <w:rsid w:val="00B63257"/>
    <w:rsid w:val="00B63A96"/>
    <w:rsid w:val="00B63CA3"/>
    <w:rsid w:val="00B6461A"/>
    <w:rsid w:val="00B648C9"/>
    <w:rsid w:val="00B649CA"/>
    <w:rsid w:val="00B64DF5"/>
    <w:rsid w:val="00B64E7A"/>
    <w:rsid w:val="00B64F1D"/>
    <w:rsid w:val="00B65126"/>
    <w:rsid w:val="00B65356"/>
    <w:rsid w:val="00B6581B"/>
    <w:rsid w:val="00B65BE0"/>
    <w:rsid w:val="00B65EB0"/>
    <w:rsid w:val="00B66293"/>
    <w:rsid w:val="00B66308"/>
    <w:rsid w:val="00B66346"/>
    <w:rsid w:val="00B664FD"/>
    <w:rsid w:val="00B66E83"/>
    <w:rsid w:val="00B672B4"/>
    <w:rsid w:val="00B67649"/>
    <w:rsid w:val="00B67743"/>
    <w:rsid w:val="00B67A34"/>
    <w:rsid w:val="00B67BD5"/>
    <w:rsid w:val="00B67E02"/>
    <w:rsid w:val="00B70118"/>
    <w:rsid w:val="00B704D2"/>
    <w:rsid w:val="00B70534"/>
    <w:rsid w:val="00B707A5"/>
    <w:rsid w:val="00B70905"/>
    <w:rsid w:val="00B70EEC"/>
    <w:rsid w:val="00B717F4"/>
    <w:rsid w:val="00B718C7"/>
    <w:rsid w:val="00B718E0"/>
    <w:rsid w:val="00B7217E"/>
    <w:rsid w:val="00B7359D"/>
    <w:rsid w:val="00B73829"/>
    <w:rsid w:val="00B7387B"/>
    <w:rsid w:val="00B738D0"/>
    <w:rsid w:val="00B73E9D"/>
    <w:rsid w:val="00B76055"/>
    <w:rsid w:val="00B76136"/>
    <w:rsid w:val="00B7629C"/>
    <w:rsid w:val="00B7675C"/>
    <w:rsid w:val="00B76E0F"/>
    <w:rsid w:val="00B76E16"/>
    <w:rsid w:val="00B77ADA"/>
    <w:rsid w:val="00B801EF"/>
    <w:rsid w:val="00B8062F"/>
    <w:rsid w:val="00B80D9F"/>
    <w:rsid w:val="00B81550"/>
    <w:rsid w:val="00B815AB"/>
    <w:rsid w:val="00B81834"/>
    <w:rsid w:val="00B81A76"/>
    <w:rsid w:val="00B81FEA"/>
    <w:rsid w:val="00B82B5F"/>
    <w:rsid w:val="00B82BA7"/>
    <w:rsid w:val="00B82F45"/>
    <w:rsid w:val="00B83020"/>
    <w:rsid w:val="00B83146"/>
    <w:rsid w:val="00B8373B"/>
    <w:rsid w:val="00B83831"/>
    <w:rsid w:val="00B83B30"/>
    <w:rsid w:val="00B83EBD"/>
    <w:rsid w:val="00B85244"/>
    <w:rsid w:val="00B85472"/>
    <w:rsid w:val="00B85AE8"/>
    <w:rsid w:val="00B85B14"/>
    <w:rsid w:val="00B86174"/>
    <w:rsid w:val="00B862E4"/>
    <w:rsid w:val="00B868ED"/>
    <w:rsid w:val="00B86CB6"/>
    <w:rsid w:val="00B86EBD"/>
    <w:rsid w:val="00B87187"/>
    <w:rsid w:val="00B87721"/>
    <w:rsid w:val="00B90CBD"/>
    <w:rsid w:val="00B90F05"/>
    <w:rsid w:val="00B90F66"/>
    <w:rsid w:val="00B9112C"/>
    <w:rsid w:val="00B91194"/>
    <w:rsid w:val="00B9120C"/>
    <w:rsid w:val="00B912EA"/>
    <w:rsid w:val="00B91D4D"/>
    <w:rsid w:val="00B91DDC"/>
    <w:rsid w:val="00B91E1D"/>
    <w:rsid w:val="00B920EE"/>
    <w:rsid w:val="00B92315"/>
    <w:rsid w:val="00B92531"/>
    <w:rsid w:val="00B92A28"/>
    <w:rsid w:val="00B930E1"/>
    <w:rsid w:val="00B93177"/>
    <w:rsid w:val="00B931FE"/>
    <w:rsid w:val="00B9390A"/>
    <w:rsid w:val="00B93DCC"/>
    <w:rsid w:val="00B94A8F"/>
    <w:rsid w:val="00B94ACE"/>
    <w:rsid w:val="00B962CB"/>
    <w:rsid w:val="00B96754"/>
    <w:rsid w:val="00B967A4"/>
    <w:rsid w:val="00B96BA6"/>
    <w:rsid w:val="00B96BFD"/>
    <w:rsid w:val="00B975D4"/>
    <w:rsid w:val="00B97806"/>
    <w:rsid w:val="00B97AD0"/>
    <w:rsid w:val="00B97ADD"/>
    <w:rsid w:val="00BA00D2"/>
    <w:rsid w:val="00BA079B"/>
    <w:rsid w:val="00BA083A"/>
    <w:rsid w:val="00BA09A1"/>
    <w:rsid w:val="00BA0C79"/>
    <w:rsid w:val="00BA0F52"/>
    <w:rsid w:val="00BA1135"/>
    <w:rsid w:val="00BA1D29"/>
    <w:rsid w:val="00BA2321"/>
    <w:rsid w:val="00BA2AE8"/>
    <w:rsid w:val="00BA2C5D"/>
    <w:rsid w:val="00BA2E62"/>
    <w:rsid w:val="00BA3486"/>
    <w:rsid w:val="00BA361E"/>
    <w:rsid w:val="00BA38F5"/>
    <w:rsid w:val="00BA3D63"/>
    <w:rsid w:val="00BA3F70"/>
    <w:rsid w:val="00BA4192"/>
    <w:rsid w:val="00BA4304"/>
    <w:rsid w:val="00BA493A"/>
    <w:rsid w:val="00BA5314"/>
    <w:rsid w:val="00BA538D"/>
    <w:rsid w:val="00BA575F"/>
    <w:rsid w:val="00BA595A"/>
    <w:rsid w:val="00BA5E45"/>
    <w:rsid w:val="00BA5FC6"/>
    <w:rsid w:val="00BA610E"/>
    <w:rsid w:val="00BA6182"/>
    <w:rsid w:val="00BA643E"/>
    <w:rsid w:val="00BA6A8C"/>
    <w:rsid w:val="00BA6C02"/>
    <w:rsid w:val="00BA6DD0"/>
    <w:rsid w:val="00BA7AAB"/>
    <w:rsid w:val="00BA7D1E"/>
    <w:rsid w:val="00BB06A9"/>
    <w:rsid w:val="00BB0785"/>
    <w:rsid w:val="00BB09BD"/>
    <w:rsid w:val="00BB1193"/>
    <w:rsid w:val="00BB126C"/>
    <w:rsid w:val="00BB13A6"/>
    <w:rsid w:val="00BB1F9B"/>
    <w:rsid w:val="00BB29A3"/>
    <w:rsid w:val="00BB2CFC"/>
    <w:rsid w:val="00BB2F8A"/>
    <w:rsid w:val="00BB38B9"/>
    <w:rsid w:val="00BB3BA0"/>
    <w:rsid w:val="00BB4409"/>
    <w:rsid w:val="00BB49C5"/>
    <w:rsid w:val="00BB5581"/>
    <w:rsid w:val="00BB572F"/>
    <w:rsid w:val="00BB5AA5"/>
    <w:rsid w:val="00BB615B"/>
    <w:rsid w:val="00BB640F"/>
    <w:rsid w:val="00BB66DB"/>
    <w:rsid w:val="00BB6701"/>
    <w:rsid w:val="00BB6B85"/>
    <w:rsid w:val="00BB76B3"/>
    <w:rsid w:val="00BB7A1F"/>
    <w:rsid w:val="00BB7A22"/>
    <w:rsid w:val="00BB7BB3"/>
    <w:rsid w:val="00BC02EE"/>
    <w:rsid w:val="00BC0BA5"/>
    <w:rsid w:val="00BC0E77"/>
    <w:rsid w:val="00BC19F4"/>
    <w:rsid w:val="00BC1BA0"/>
    <w:rsid w:val="00BC1BFD"/>
    <w:rsid w:val="00BC1D2F"/>
    <w:rsid w:val="00BC2278"/>
    <w:rsid w:val="00BC2474"/>
    <w:rsid w:val="00BC2A75"/>
    <w:rsid w:val="00BC3A8D"/>
    <w:rsid w:val="00BC3CD6"/>
    <w:rsid w:val="00BC4B97"/>
    <w:rsid w:val="00BC4D2F"/>
    <w:rsid w:val="00BC5E24"/>
    <w:rsid w:val="00BC611F"/>
    <w:rsid w:val="00BC62BE"/>
    <w:rsid w:val="00BC71DD"/>
    <w:rsid w:val="00BC7385"/>
    <w:rsid w:val="00BC74FE"/>
    <w:rsid w:val="00BC7B79"/>
    <w:rsid w:val="00BC7CCC"/>
    <w:rsid w:val="00BC7E41"/>
    <w:rsid w:val="00BD07B4"/>
    <w:rsid w:val="00BD0C69"/>
    <w:rsid w:val="00BD0C6E"/>
    <w:rsid w:val="00BD15A1"/>
    <w:rsid w:val="00BD1BB3"/>
    <w:rsid w:val="00BD1F86"/>
    <w:rsid w:val="00BD208E"/>
    <w:rsid w:val="00BD2E15"/>
    <w:rsid w:val="00BD2F25"/>
    <w:rsid w:val="00BD3262"/>
    <w:rsid w:val="00BD41FC"/>
    <w:rsid w:val="00BD4671"/>
    <w:rsid w:val="00BD478C"/>
    <w:rsid w:val="00BD48FA"/>
    <w:rsid w:val="00BD4A99"/>
    <w:rsid w:val="00BD4E26"/>
    <w:rsid w:val="00BD520F"/>
    <w:rsid w:val="00BD5AF2"/>
    <w:rsid w:val="00BD643F"/>
    <w:rsid w:val="00BD72BF"/>
    <w:rsid w:val="00BD7BC8"/>
    <w:rsid w:val="00BD7EE5"/>
    <w:rsid w:val="00BE04FA"/>
    <w:rsid w:val="00BE0AA1"/>
    <w:rsid w:val="00BE0B12"/>
    <w:rsid w:val="00BE102E"/>
    <w:rsid w:val="00BE10B6"/>
    <w:rsid w:val="00BE1525"/>
    <w:rsid w:val="00BE1804"/>
    <w:rsid w:val="00BE1AD7"/>
    <w:rsid w:val="00BE20E7"/>
    <w:rsid w:val="00BE223D"/>
    <w:rsid w:val="00BE2BF7"/>
    <w:rsid w:val="00BE2CA1"/>
    <w:rsid w:val="00BE3079"/>
    <w:rsid w:val="00BE334B"/>
    <w:rsid w:val="00BE3864"/>
    <w:rsid w:val="00BE38C8"/>
    <w:rsid w:val="00BE3F94"/>
    <w:rsid w:val="00BE40B2"/>
    <w:rsid w:val="00BE4242"/>
    <w:rsid w:val="00BE4377"/>
    <w:rsid w:val="00BE4857"/>
    <w:rsid w:val="00BE4DC8"/>
    <w:rsid w:val="00BE4E7F"/>
    <w:rsid w:val="00BE50E0"/>
    <w:rsid w:val="00BE602A"/>
    <w:rsid w:val="00BE6530"/>
    <w:rsid w:val="00BE6AEA"/>
    <w:rsid w:val="00BE6FEA"/>
    <w:rsid w:val="00BE74D4"/>
    <w:rsid w:val="00BE7544"/>
    <w:rsid w:val="00BF06EF"/>
    <w:rsid w:val="00BF1011"/>
    <w:rsid w:val="00BF13A4"/>
    <w:rsid w:val="00BF1E3F"/>
    <w:rsid w:val="00BF24FE"/>
    <w:rsid w:val="00BF2DA4"/>
    <w:rsid w:val="00BF331E"/>
    <w:rsid w:val="00BF353B"/>
    <w:rsid w:val="00BF3CBA"/>
    <w:rsid w:val="00BF4717"/>
    <w:rsid w:val="00BF4A55"/>
    <w:rsid w:val="00BF55D0"/>
    <w:rsid w:val="00BF647A"/>
    <w:rsid w:val="00BF7130"/>
    <w:rsid w:val="00BF73BC"/>
    <w:rsid w:val="00BF7927"/>
    <w:rsid w:val="00BF793B"/>
    <w:rsid w:val="00BF799E"/>
    <w:rsid w:val="00BF7F4F"/>
    <w:rsid w:val="00BF7FB1"/>
    <w:rsid w:val="00C001F5"/>
    <w:rsid w:val="00C008B7"/>
    <w:rsid w:val="00C00D96"/>
    <w:rsid w:val="00C00E7E"/>
    <w:rsid w:val="00C02327"/>
    <w:rsid w:val="00C03237"/>
    <w:rsid w:val="00C03D90"/>
    <w:rsid w:val="00C0447D"/>
    <w:rsid w:val="00C044DF"/>
    <w:rsid w:val="00C04655"/>
    <w:rsid w:val="00C04744"/>
    <w:rsid w:val="00C04DFD"/>
    <w:rsid w:val="00C05593"/>
    <w:rsid w:val="00C055BB"/>
    <w:rsid w:val="00C05C64"/>
    <w:rsid w:val="00C05DF9"/>
    <w:rsid w:val="00C06137"/>
    <w:rsid w:val="00C063DE"/>
    <w:rsid w:val="00C06796"/>
    <w:rsid w:val="00C068DE"/>
    <w:rsid w:val="00C06A2C"/>
    <w:rsid w:val="00C06BC0"/>
    <w:rsid w:val="00C0763C"/>
    <w:rsid w:val="00C077C2"/>
    <w:rsid w:val="00C07ADC"/>
    <w:rsid w:val="00C07B20"/>
    <w:rsid w:val="00C07C1B"/>
    <w:rsid w:val="00C106F0"/>
    <w:rsid w:val="00C1086F"/>
    <w:rsid w:val="00C119EB"/>
    <w:rsid w:val="00C11D2D"/>
    <w:rsid w:val="00C12254"/>
    <w:rsid w:val="00C12402"/>
    <w:rsid w:val="00C126BA"/>
    <w:rsid w:val="00C12AE3"/>
    <w:rsid w:val="00C12C01"/>
    <w:rsid w:val="00C1315D"/>
    <w:rsid w:val="00C1378D"/>
    <w:rsid w:val="00C13A3E"/>
    <w:rsid w:val="00C14717"/>
    <w:rsid w:val="00C14B14"/>
    <w:rsid w:val="00C15B4A"/>
    <w:rsid w:val="00C161D6"/>
    <w:rsid w:val="00C16523"/>
    <w:rsid w:val="00C1685F"/>
    <w:rsid w:val="00C1746B"/>
    <w:rsid w:val="00C17984"/>
    <w:rsid w:val="00C17AFF"/>
    <w:rsid w:val="00C17CE5"/>
    <w:rsid w:val="00C17E66"/>
    <w:rsid w:val="00C205A1"/>
    <w:rsid w:val="00C20665"/>
    <w:rsid w:val="00C207BB"/>
    <w:rsid w:val="00C20836"/>
    <w:rsid w:val="00C21343"/>
    <w:rsid w:val="00C219DA"/>
    <w:rsid w:val="00C22176"/>
    <w:rsid w:val="00C22380"/>
    <w:rsid w:val="00C22877"/>
    <w:rsid w:val="00C22D6C"/>
    <w:rsid w:val="00C22DFF"/>
    <w:rsid w:val="00C23376"/>
    <w:rsid w:val="00C23604"/>
    <w:rsid w:val="00C2408C"/>
    <w:rsid w:val="00C24827"/>
    <w:rsid w:val="00C24D09"/>
    <w:rsid w:val="00C24DDD"/>
    <w:rsid w:val="00C24FB2"/>
    <w:rsid w:val="00C254C2"/>
    <w:rsid w:val="00C25AE5"/>
    <w:rsid w:val="00C25C24"/>
    <w:rsid w:val="00C25F01"/>
    <w:rsid w:val="00C25F96"/>
    <w:rsid w:val="00C26527"/>
    <w:rsid w:val="00C267BA"/>
    <w:rsid w:val="00C26CF0"/>
    <w:rsid w:val="00C26D1A"/>
    <w:rsid w:val="00C26D37"/>
    <w:rsid w:val="00C271D5"/>
    <w:rsid w:val="00C306B8"/>
    <w:rsid w:val="00C30EE9"/>
    <w:rsid w:val="00C30FCC"/>
    <w:rsid w:val="00C312BC"/>
    <w:rsid w:val="00C31950"/>
    <w:rsid w:val="00C3221B"/>
    <w:rsid w:val="00C32484"/>
    <w:rsid w:val="00C32637"/>
    <w:rsid w:val="00C328C2"/>
    <w:rsid w:val="00C3290A"/>
    <w:rsid w:val="00C32A28"/>
    <w:rsid w:val="00C32EDF"/>
    <w:rsid w:val="00C330F3"/>
    <w:rsid w:val="00C338F2"/>
    <w:rsid w:val="00C34046"/>
    <w:rsid w:val="00C34450"/>
    <w:rsid w:val="00C34644"/>
    <w:rsid w:val="00C34B6B"/>
    <w:rsid w:val="00C34CA3"/>
    <w:rsid w:val="00C34CF2"/>
    <w:rsid w:val="00C35703"/>
    <w:rsid w:val="00C35867"/>
    <w:rsid w:val="00C36027"/>
    <w:rsid w:val="00C36410"/>
    <w:rsid w:val="00C37155"/>
    <w:rsid w:val="00C371E5"/>
    <w:rsid w:val="00C37D0A"/>
    <w:rsid w:val="00C40860"/>
    <w:rsid w:val="00C40CCC"/>
    <w:rsid w:val="00C41253"/>
    <w:rsid w:val="00C41382"/>
    <w:rsid w:val="00C426D8"/>
    <w:rsid w:val="00C43326"/>
    <w:rsid w:val="00C43A64"/>
    <w:rsid w:val="00C43E5F"/>
    <w:rsid w:val="00C440A9"/>
    <w:rsid w:val="00C4440D"/>
    <w:rsid w:val="00C44508"/>
    <w:rsid w:val="00C44A3A"/>
    <w:rsid w:val="00C44AA7"/>
    <w:rsid w:val="00C44E45"/>
    <w:rsid w:val="00C450A7"/>
    <w:rsid w:val="00C45213"/>
    <w:rsid w:val="00C4521E"/>
    <w:rsid w:val="00C454B4"/>
    <w:rsid w:val="00C4552E"/>
    <w:rsid w:val="00C457F0"/>
    <w:rsid w:val="00C4599A"/>
    <w:rsid w:val="00C46D57"/>
    <w:rsid w:val="00C472F7"/>
    <w:rsid w:val="00C473AD"/>
    <w:rsid w:val="00C47829"/>
    <w:rsid w:val="00C4788A"/>
    <w:rsid w:val="00C478BA"/>
    <w:rsid w:val="00C47C13"/>
    <w:rsid w:val="00C50646"/>
    <w:rsid w:val="00C507E5"/>
    <w:rsid w:val="00C50D5B"/>
    <w:rsid w:val="00C50EC9"/>
    <w:rsid w:val="00C51124"/>
    <w:rsid w:val="00C518A2"/>
    <w:rsid w:val="00C51B81"/>
    <w:rsid w:val="00C51BAA"/>
    <w:rsid w:val="00C51DFC"/>
    <w:rsid w:val="00C51E88"/>
    <w:rsid w:val="00C51FB9"/>
    <w:rsid w:val="00C51FBA"/>
    <w:rsid w:val="00C52720"/>
    <w:rsid w:val="00C52E9C"/>
    <w:rsid w:val="00C539EC"/>
    <w:rsid w:val="00C53B81"/>
    <w:rsid w:val="00C53C99"/>
    <w:rsid w:val="00C53E70"/>
    <w:rsid w:val="00C5410F"/>
    <w:rsid w:val="00C54217"/>
    <w:rsid w:val="00C5498F"/>
    <w:rsid w:val="00C54B40"/>
    <w:rsid w:val="00C54EEE"/>
    <w:rsid w:val="00C553C0"/>
    <w:rsid w:val="00C55510"/>
    <w:rsid w:val="00C55671"/>
    <w:rsid w:val="00C562E4"/>
    <w:rsid w:val="00C56349"/>
    <w:rsid w:val="00C573B9"/>
    <w:rsid w:val="00C575CC"/>
    <w:rsid w:val="00C57DCD"/>
    <w:rsid w:val="00C6034D"/>
    <w:rsid w:val="00C60592"/>
    <w:rsid w:val="00C605D2"/>
    <w:rsid w:val="00C609DF"/>
    <w:rsid w:val="00C60E29"/>
    <w:rsid w:val="00C61095"/>
    <w:rsid w:val="00C6143C"/>
    <w:rsid w:val="00C61453"/>
    <w:rsid w:val="00C61A23"/>
    <w:rsid w:val="00C61BA6"/>
    <w:rsid w:val="00C61E9E"/>
    <w:rsid w:val="00C620AC"/>
    <w:rsid w:val="00C6226C"/>
    <w:rsid w:val="00C627DB"/>
    <w:rsid w:val="00C62F39"/>
    <w:rsid w:val="00C6371F"/>
    <w:rsid w:val="00C63AB8"/>
    <w:rsid w:val="00C63C81"/>
    <w:rsid w:val="00C640A3"/>
    <w:rsid w:val="00C640C6"/>
    <w:rsid w:val="00C6429E"/>
    <w:rsid w:val="00C64589"/>
    <w:rsid w:val="00C64893"/>
    <w:rsid w:val="00C64923"/>
    <w:rsid w:val="00C64E93"/>
    <w:rsid w:val="00C65421"/>
    <w:rsid w:val="00C6558F"/>
    <w:rsid w:val="00C657F3"/>
    <w:rsid w:val="00C6589D"/>
    <w:rsid w:val="00C65A65"/>
    <w:rsid w:val="00C66143"/>
    <w:rsid w:val="00C66A67"/>
    <w:rsid w:val="00C66B20"/>
    <w:rsid w:val="00C66D44"/>
    <w:rsid w:val="00C66F8A"/>
    <w:rsid w:val="00C67290"/>
    <w:rsid w:val="00C677A9"/>
    <w:rsid w:val="00C67FF6"/>
    <w:rsid w:val="00C7050D"/>
    <w:rsid w:val="00C705EE"/>
    <w:rsid w:val="00C71198"/>
    <w:rsid w:val="00C71514"/>
    <w:rsid w:val="00C71BD3"/>
    <w:rsid w:val="00C71E2E"/>
    <w:rsid w:val="00C71F6E"/>
    <w:rsid w:val="00C72513"/>
    <w:rsid w:val="00C7290B"/>
    <w:rsid w:val="00C7294E"/>
    <w:rsid w:val="00C731B9"/>
    <w:rsid w:val="00C74914"/>
    <w:rsid w:val="00C74A24"/>
    <w:rsid w:val="00C74B3A"/>
    <w:rsid w:val="00C74D93"/>
    <w:rsid w:val="00C74ED6"/>
    <w:rsid w:val="00C7524A"/>
    <w:rsid w:val="00C75D8B"/>
    <w:rsid w:val="00C76224"/>
    <w:rsid w:val="00C76E74"/>
    <w:rsid w:val="00C76F25"/>
    <w:rsid w:val="00C774BA"/>
    <w:rsid w:val="00C7768C"/>
    <w:rsid w:val="00C77A86"/>
    <w:rsid w:val="00C77BBE"/>
    <w:rsid w:val="00C8008C"/>
    <w:rsid w:val="00C80236"/>
    <w:rsid w:val="00C8036B"/>
    <w:rsid w:val="00C8095F"/>
    <w:rsid w:val="00C81841"/>
    <w:rsid w:val="00C81D57"/>
    <w:rsid w:val="00C820B7"/>
    <w:rsid w:val="00C826CD"/>
    <w:rsid w:val="00C829E1"/>
    <w:rsid w:val="00C82C85"/>
    <w:rsid w:val="00C82E7D"/>
    <w:rsid w:val="00C83401"/>
    <w:rsid w:val="00C83927"/>
    <w:rsid w:val="00C839E2"/>
    <w:rsid w:val="00C83E3D"/>
    <w:rsid w:val="00C83FFA"/>
    <w:rsid w:val="00C8445A"/>
    <w:rsid w:val="00C84653"/>
    <w:rsid w:val="00C8499E"/>
    <w:rsid w:val="00C84B63"/>
    <w:rsid w:val="00C8506C"/>
    <w:rsid w:val="00C8552C"/>
    <w:rsid w:val="00C857D6"/>
    <w:rsid w:val="00C86026"/>
    <w:rsid w:val="00C86140"/>
    <w:rsid w:val="00C86424"/>
    <w:rsid w:val="00C8689E"/>
    <w:rsid w:val="00C86A2F"/>
    <w:rsid w:val="00C873D3"/>
    <w:rsid w:val="00C87AE1"/>
    <w:rsid w:val="00C87F46"/>
    <w:rsid w:val="00C90130"/>
    <w:rsid w:val="00C905B1"/>
    <w:rsid w:val="00C90B8F"/>
    <w:rsid w:val="00C90CEF"/>
    <w:rsid w:val="00C90FBE"/>
    <w:rsid w:val="00C91452"/>
    <w:rsid w:val="00C914CF"/>
    <w:rsid w:val="00C91656"/>
    <w:rsid w:val="00C91D97"/>
    <w:rsid w:val="00C91FBB"/>
    <w:rsid w:val="00C92344"/>
    <w:rsid w:val="00C9243F"/>
    <w:rsid w:val="00C926D1"/>
    <w:rsid w:val="00C92D7B"/>
    <w:rsid w:val="00C92F8A"/>
    <w:rsid w:val="00C93E92"/>
    <w:rsid w:val="00C943D2"/>
    <w:rsid w:val="00C9465F"/>
    <w:rsid w:val="00C94700"/>
    <w:rsid w:val="00C94B8E"/>
    <w:rsid w:val="00C9512F"/>
    <w:rsid w:val="00C957A2"/>
    <w:rsid w:val="00C9639D"/>
    <w:rsid w:val="00C96536"/>
    <w:rsid w:val="00C96FD9"/>
    <w:rsid w:val="00C9772B"/>
    <w:rsid w:val="00C97BEB"/>
    <w:rsid w:val="00C97C01"/>
    <w:rsid w:val="00C97E0B"/>
    <w:rsid w:val="00CA01E0"/>
    <w:rsid w:val="00CA05AA"/>
    <w:rsid w:val="00CA05B9"/>
    <w:rsid w:val="00CA05E4"/>
    <w:rsid w:val="00CA0A1A"/>
    <w:rsid w:val="00CA0DAA"/>
    <w:rsid w:val="00CA0E02"/>
    <w:rsid w:val="00CA19EF"/>
    <w:rsid w:val="00CA1DAA"/>
    <w:rsid w:val="00CA2A28"/>
    <w:rsid w:val="00CA2E1D"/>
    <w:rsid w:val="00CA2F9A"/>
    <w:rsid w:val="00CA2FF2"/>
    <w:rsid w:val="00CA3A96"/>
    <w:rsid w:val="00CA4246"/>
    <w:rsid w:val="00CA498D"/>
    <w:rsid w:val="00CA4EE4"/>
    <w:rsid w:val="00CA540D"/>
    <w:rsid w:val="00CA54E7"/>
    <w:rsid w:val="00CA5826"/>
    <w:rsid w:val="00CA58DC"/>
    <w:rsid w:val="00CA5ABF"/>
    <w:rsid w:val="00CA5FAD"/>
    <w:rsid w:val="00CA644C"/>
    <w:rsid w:val="00CA68C1"/>
    <w:rsid w:val="00CA69BF"/>
    <w:rsid w:val="00CA6AD8"/>
    <w:rsid w:val="00CA6D78"/>
    <w:rsid w:val="00CA6F60"/>
    <w:rsid w:val="00CA7797"/>
    <w:rsid w:val="00CA7CA2"/>
    <w:rsid w:val="00CB0153"/>
    <w:rsid w:val="00CB06A6"/>
    <w:rsid w:val="00CB06D6"/>
    <w:rsid w:val="00CB07F1"/>
    <w:rsid w:val="00CB097A"/>
    <w:rsid w:val="00CB0A4A"/>
    <w:rsid w:val="00CB0CD1"/>
    <w:rsid w:val="00CB0F84"/>
    <w:rsid w:val="00CB15D2"/>
    <w:rsid w:val="00CB22A8"/>
    <w:rsid w:val="00CB26AD"/>
    <w:rsid w:val="00CB2B7D"/>
    <w:rsid w:val="00CB362F"/>
    <w:rsid w:val="00CB37DE"/>
    <w:rsid w:val="00CB3AC6"/>
    <w:rsid w:val="00CB3BCD"/>
    <w:rsid w:val="00CB3EA7"/>
    <w:rsid w:val="00CB3FC3"/>
    <w:rsid w:val="00CB41E8"/>
    <w:rsid w:val="00CB4704"/>
    <w:rsid w:val="00CB4D1F"/>
    <w:rsid w:val="00CB5403"/>
    <w:rsid w:val="00CB5B8B"/>
    <w:rsid w:val="00CB637F"/>
    <w:rsid w:val="00CB6608"/>
    <w:rsid w:val="00CB694E"/>
    <w:rsid w:val="00CB6BB0"/>
    <w:rsid w:val="00CB71F8"/>
    <w:rsid w:val="00CB742E"/>
    <w:rsid w:val="00CB78E7"/>
    <w:rsid w:val="00CB7E75"/>
    <w:rsid w:val="00CC0382"/>
    <w:rsid w:val="00CC145F"/>
    <w:rsid w:val="00CC14CA"/>
    <w:rsid w:val="00CC1560"/>
    <w:rsid w:val="00CC15A5"/>
    <w:rsid w:val="00CC16ED"/>
    <w:rsid w:val="00CC2118"/>
    <w:rsid w:val="00CC2484"/>
    <w:rsid w:val="00CC2ED0"/>
    <w:rsid w:val="00CC3140"/>
    <w:rsid w:val="00CC33A8"/>
    <w:rsid w:val="00CC34F7"/>
    <w:rsid w:val="00CC3B6B"/>
    <w:rsid w:val="00CC3E22"/>
    <w:rsid w:val="00CC4242"/>
    <w:rsid w:val="00CC4652"/>
    <w:rsid w:val="00CC5484"/>
    <w:rsid w:val="00CC55E9"/>
    <w:rsid w:val="00CC56C4"/>
    <w:rsid w:val="00CC5A74"/>
    <w:rsid w:val="00CC5B78"/>
    <w:rsid w:val="00CC5F94"/>
    <w:rsid w:val="00CC615A"/>
    <w:rsid w:val="00CC67C2"/>
    <w:rsid w:val="00CC6988"/>
    <w:rsid w:val="00CC6A7F"/>
    <w:rsid w:val="00CC6AC5"/>
    <w:rsid w:val="00CC6D4B"/>
    <w:rsid w:val="00CC7C64"/>
    <w:rsid w:val="00CD0A72"/>
    <w:rsid w:val="00CD119C"/>
    <w:rsid w:val="00CD1B82"/>
    <w:rsid w:val="00CD1ED0"/>
    <w:rsid w:val="00CD2267"/>
    <w:rsid w:val="00CD239E"/>
    <w:rsid w:val="00CD25CB"/>
    <w:rsid w:val="00CD274A"/>
    <w:rsid w:val="00CD288A"/>
    <w:rsid w:val="00CD2C00"/>
    <w:rsid w:val="00CD2E05"/>
    <w:rsid w:val="00CD31C1"/>
    <w:rsid w:val="00CD3B51"/>
    <w:rsid w:val="00CD3BC2"/>
    <w:rsid w:val="00CD48E8"/>
    <w:rsid w:val="00CD5491"/>
    <w:rsid w:val="00CD559D"/>
    <w:rsid w:val="00CD564E"/>
    <w:rsid w:val="00CD56A6"/>
    <w:rsid w:val="00CD5E64"/>
    <w:rsid w:val="00CD6108"/>
    <w:rsid w:val="00CD614F"/>
    <w:rsid w:val="00CD6184"/>
    <w:rsid w:val="00CD62BC"/>
    <w:rsid w:val="00CD6446"/>
    <w:rsid w:val="00CD64E0"/>
    <w:rsid w:val="00CD6D44"/>
    <w:rsid w:val="00CD70B1"/>
    <w:rsid w:val="00CD7BF5"/>
    <w:rsid w:val="00CD7DE5"/>
    <w:rsid w:val="00CE04DD"/>
    <w:rsid w:val="00CE076F"/>
    <w:rsid w:val="00CE081A"/>
    <w:rsid w:val="00CE0F3A"/>
    <w:rsid w:val="00CE150E"/>
    <w:rsid w:val="00CE1582"/>
    <w:rsid w:val="00CE183E"/>
    <w:rsid w:val="00CE1C66"/>
    <w:rsid w:val="00CE2169"/>
    <w:rsid w:val="00CE21F0"/>
    <w:rsid w:val="00CE2886"/>
    <w:rsid w:val="00CE2BAE"/>
    <w:rsid w:val="00CE2DA0"/>
    <w:rsid w:val="00CE31B9"/>
    <w:rsid w:val="00CE338A"/>
    <w:rsid w:val="00CE3523"/>
    <w:rsid w:val="00CE366C"/>
    <w:rsid w:val="00CE36C6"/>
    <w:rsid w:val="00CE39B7"/>
    <w:rsid w:val="00CE3A1F"/>
    <w:rsid w:val="00CE3A4A"/>
    <w:rsid w:val="00CE3A67"/>
    <w:rsid w:val="00CE3C0E"/>
    <w:rsid w:val="00CE3CCD"/>
    <w:rsid w:val="00CE3CD1"/>
    <w:rsid w:val="00CE3DEA"/>
    <w:rsid w:val="00CE40E1"/>
    <w:rsid w:val="00CE4B07"/>
    <w:rsid w:val="00CE529E"/>
    <w:rsid w:val="00CE54B2"/>
    <w:rsid w:val="00CE5709"/>
    <w:rsid w:val="00CE78A7"/>
    <w:rsid w:val="00CE799E"/>
    <w:rsid w:val="00CE7C4D"/>
    <w:rsid w:val="00CE7DFC"/>
    <w:rsid w:val="00CF0347"/>
    <w:rsid w:val="00CF1174"/>
    <w:rsid w:val="00CF1249"/>
    <w:rsid w:val="00CF12D2"/>
    <w:rsid w:val="00CF1429"/>
    <w:rsid w:val="00CF1772"/>
    <w:rsid w:val="00CF1E26"/>
    <w:rsid w:val="00CF1FE9"/>
    <w:rsid w:val="00CF26C4"/>
    <w:rsid w:val="00CF2740"/>
    <w:rsid w:val="00CF277F"/>
    <w:rsid w:val="00CF4060"/>
    <w:rsid w:val="00CF406C"/>
    <w:rsid w:val="00CF4493"/>
    <w:rsid w:val="00CF4634"/>
    <w:rsid w:val="00CF48EF"/>
    <w:rsid w:val="00CF4A8A"/>
    <w:rsid w:val="00CF4CD5"/>
    <w:rsid w:val="00CF4DF0"/>
    <w:rsid w:val="00CF52D8"/>
    <w:rsid w:val="00CF6157"/>
    <w:rsid w:val="00CF619E"/>
    <w:rsid w:val="00CF64DC"/>
    <w:rsid w:val="00CF65A7"/>
    <w:rsid w:val="00CF6721"/>
    <w:rsid w:val="00CF6BF8"/>
    <w:rsid w:val="00CF6C5D"/>
    <w:rsid w:val="00CF6DD2"/>
    <w:rsid w:val="00CF6F0D"/>
    <w:rsid w:val="00CF7450"/>
    <w:rsid w:val="00CF7463"/>
    <w:rsid w:val="00D00216"/>
    <w:rsid w:val="00D00676"/>
    <w:rsid w:val="00D00CA0"/>
    <w:rsid w:val="00D00DAA"/>
    <w:rsid w:val="00D0112E"/>
    <w:rsid w:val="00D01705"/>
    <w:rsid w:val="00D01717"/>
    <w:rsid w:val="00D01B68"/>
    <w:rsid w:val="00D01D2C"/>
    <w:rsid w:val="00D024C5"/>
    <w:rsid w:val="00D03464"/>
    <w:rsid w:val="00D03BE2"/>
    <w:rsid w:val="00D03FC0"/>
    <w:rsid w:val="00D040BA"/>
    <w:rsid w:val="00D042CA"/>
    <w:rsid w:val="00D04843"/>
    <w:rsid w:val="00D04A31"/>
    <w:rsid w:val="00D056A4"/>
    <w:rsid w:val="00D05B44"/>
    <w:rsid w:val="00D06508"/>
    <w:rsid w:val="00D06564"/>
    <w:rsid w:val="00D0695C"/>
    <w:rsid w:val="00D06C6B"/>
    <w:rsid w:val="00D06D5F"/>
    <w:rsid w:val="00D07ADD"/>
    <w:rsid w:val="00D113BF"/>
    <w:rsid w:val="00D113C0"/>
    <w:rsid w:val="00D11979"/>
    <w:rsid w:val="00D121DA"/>
    <w:rsid w:val="00D1232F"/>
    <w:rsid w:val="00D12393"/>
    <w:rsid w:val="00D124CE"/>
    <w:rsid w:val="00D12979"/>
    <w:rsid w:val="00D13537"/>
    <w:rsid w:val="00D1371B"/>
    <w:rsid w:val="00D141BD"/>
    <w:rsid w:val="00D14430"/>
    <w:rsid w:val="00D144E8"/>
    <w:rsid w:val="00D145D9"/>
    <w:rsid w:val="00D146CC"/>
    <w:rsid w:val="00D14937"/>
    <w:rsid w:val="00D15135"/>
    <w:rsid w:val="00D159C5"/>
    <w:rsid w:val="00D15B19"/>
    <w:rsid w:val="00D15BF3"/>
    <w:rsid w:val="00D15F5E"/>
    <w:rsid w:val="00D16139"/>
    <w:rsid w:val="00D16752"/>
    <w:rsid w:val="00D16D09"/>
    <w:rsid w:val="00D16F5A"/>
    <w:rsid w:val="00D176C2"/>
    <w:rsid w:val="00D1792E"/>
    <w:rsid w:val="00D17E56"/>
    <w:rsid w:val="00D17F11"/>
    <w:rsid w:val="00D17F57"/>
    <w:rsid w:val="00D2022F"/>
    <w:rsid w:val="00D2025E"/>
    <w:rsid w:val="00D210C2"/>
    <w:rsid w:val="00D210EA"/>
    <w:rsid w:val="00D21C3E"/>
    <w:rsid w:val="00D21F97"/>
    <w:rsid w:val="00D224D1"/>
    <w:rsid w:val="00D2258B"/>
    <w:rsid w:val="00D22714"/>
    <w:rsid w:val="00D2298A"/>
    <w:rsid w:val="00D22994"/>
    <w:rsid w:val="00D22B98"/>
    <w:rsid w:val="00D22F73"/>
    <w:rsid w:val="00D22FB0"/>
    <w:rsid w:val="00D23038"/>
    <w:rsid w:val="00D2307C"/>
    <w:rsid w:val="00D23388"/>
    <w:rsid w:val="00D23CD2"/>
    <w:rsid w:val="00D23F55"/>
    <w:rsid w:val="00D24429"/>
    <w:rsid w:val="00D2493A"/>
    <w:rsid w:val="00D2565B"/>
    <w:rsid w:val="00D25E45"/>
    <w:rsid w:val="00D25F8B"/>
    <w:rsid w:val="00D26325"/>
    <w:rsid w:val="00D26398"/>
    <w:rsid w:val="00D26822"/>
    <w:rsid w:val="00D26D3B"/>
    <w:rsid w:val="00D27A78"/>
    <w:rsid w:val="00D27C51"/>
    <w:rsid w:val="00D30568"/>
    <w:rsid w:val="00D30F25"/>
    <w:rsid w:val="00D313D3"/>
    <w:rsid w:val="00D316A4"/>
    <w:rsid w:val="00D3178E"/>
    <w:rsid w:val="00D3186C"/>
    <w:rsid w:val="00D319CA"/>
    <w:rsid w:val="00D31A4E"/>
    <w:rsid w:val="00D31F0B"/>
    <w:rsid w:val="00D321BF"/>
    <w:rsid w:val="00D32693"/>
    <w:rsid w:val="00D32D40"/>
    <w:rsid w:val="00D330F7"/>
    <w:rsid w:val="00D336DD"/>
    <w:rsid w:val="00D33A1A"/>
    <w:rsid w:val="00D33D9D"/>
    <w:rsid w:val="00D33DF6"/>
    <w:rsid w:val="00D33F61"/>
    <w:rsid w:val="00D34002"/>
    <w:rsid w:val="00D343B0"/>
    <w:rsid w:val="00D345F1"/>
    <w:rsid w:val="00D34A14"/>
    <w:rsid w:val="00D34CB8"/>
    <w:rsid w:val="00D3576C"/>
    <w:rsid w:val="00D359F6"/>
    <w:rsid w:val="00D35D0A"/>
    <w:rsid w:val="00D362F9"/>
    <w:rsid w:val="00D3655B"/>
    <w:rsid w:val="00D36748"/>
    <w:rsid w:val="00D3698E"/>
    <w:rsid w:val="00D369F3"/>
    <w:rsid w:val="00D3733B"/>
    <w:rsid w:val="00D378B2"/>
    <w:rsid w:val="00D4149E"/>
    <w:rsid w:val="00D414ED"/>
    <w:rsid w:val="00D415AD"/>
    <w:rsid w:val="00D42254"/>
    <w:rsid w:val="00D425B9"/>
    <w:rsid w:val="00D42DDD"/>
    <w:rsid w:val="00D432FD"/>
    <w:rsid w:val="00D4427C"/>
    <w:rsid w:val="00D446B2"/>
    <w:rsid w:val="00D44CE2"/>
    <w:rsid w:val="00D45211"/>
    <w:rsid w:val="00D4534B"/>
    <w:rsid w:val="00D45574"/>
    <w:rsid w:val="00D455C7"/>
    <w:rsid w:val="00D45AF2"/>
    <w:rsid w:val="00D45B8E"/>
    <w:rsid w:val="00D45B9F"/>
    <w:rsid w:val="00D45D06"/>
    <w:rsid w:val="00D460D4"/>
    <w:rsid w:val="00D466B7"/>
    <w:rsid w:val="00D46745"/>
    <w:rsid w:val="00D46CAE"/>
    <w:rsid w:val="00D47370"/>
    <w:rsid w:val="00D47E86"/>
    <w:rsid w:val="00D47EF8"/>
    <w:rsid w:val="00D47FB3"/>
    <w:rsid w:val="00D50037"/>
    <w:rsid w:val="00D50208"/>
    <w:rsid w:val="00D50D7B"/>
    <w:rsid w:val="00D50EEF"/>
    <w:rsid w:val="00D51050"/>
    <w:rsid w:val="00D5186A"/>
    <w:rsid w:val="00D518C0"/>
    <w:rsid w:val="00D51E24"/>
    <w:rsid w:val="00D51F52"/>
    <w:rsid w:val="00D51F98"/>
    <w:rsid w:val="00D5227B"/>
    <w:rsid w:val="00D53507"/>
    <w:rsid w:val="00D5357F"/>
    <w:rsid w:val="00D53AE4"/>
    <w:rsid w:val="00D54106"/>
    <w:rsid w:val="00D54174"/>
    <w:rsid w:val="00D54CE5"/>
    <w:rsid w:val="00D5500D"/>
    <w:rsid w:val="00D55636"/>
    <w:rsid w:val="00D558EB"/>
    <w:rsid w:val="00D566B9"/>
    <w:rsid w:val="00D5699B"/>
    <w:rsid w:val="00D56A3F"/>
    <w:rsid w:val="00D575D6"/>
    <w:rsid w:val="00D57D91"/>
    <w:rsid w:val="00D60064"/>
    <w:rsid w:val="00D600B5"/>
    <w:rsid w:val="00D603A7"/>
    <w:rsid w:val="00D60624"/>
    <w:rsid w:val="00D617B1"/>
    <w:rsid w:val="00D61F42"/>
    <w:rsid w:val="00D61FFC"/>
    <w:rsid w:val="00D62484"/>
    <w:rsid w:val="00D624F4"/>
    <w:rsid w:val="00D62638"/>
    <w:rsid w:val="00D62E88"/>
    <w:rsid w:val="00D63DF4"/>
    <w:rsid w:val="00D63F5A"/>
    <w:rsid w:val="00D651AA"/>
    <w:rsid w:val="00D652BD"/>
    <w:rsid w:val="00D6563F"/>
    <w:rsid w:val="00D65B35"/>
    <w:rsid w:val="00D65EB8"/>
    <w:rsid w:val="00D66224"/>
    <w:rsid w:val="00D66D43"/>
    <w:rsid w:val="00D6755D"/>
    <w:rsid w:val="00D67587"/>
    <w:rsid w:val="00D6792F"/>
    <w:rsid w:val="00D67BAE"/>
    <w:rsid w:val="00D70300"/>
    <w:rsid w:val="00D704EE"/>
    <w:rsid w:val="00D70A37"/>
    <w:rsid w:val="00D70C3D"/>
    <w:rsid w:val="00D71072"/>
    <w:rsid w:val="00D71975"/>
    <w:rsid w:val="00D71A16"/>
    <w:rsid w:val="00D71E84"/>
    <w:rsid w:val="00D71F1E"/>
    <w:rsid w:val="00D722A3"/>
    <w:rsid w:val="00D72445"/>
    <w:rsid w:val="00D728D2"/>
    <w:rsid w:val="00D72BC2"/>
    <w:rsid w:val="00D72E43"/>
    <w:rsid w:val="00D7326F"/>
    <w:rsid w:val="00D73FA6"/>
    <w:rsid w:val="00D744F6"/>
    <w:rsid w:val="00D7457F"/>
    <w:rsid w:val="00D746AE"/>
    <w:rsid w:val="00D74F42"/>
    <w:rsid w:val="00D74FF3"/>
    <w:rsid w:val="00D75102"/>
    <w:rsid w:val="00D752E3"/>
    <w:rsid w:val="00D754E5"/>
    <w:rsid w:val="00D75559"/>
    <w:rsid w:val="00D75813"/>
    <w:rsid w:val="00D75D2B"/>
    <w:rsid w:val="00D75EE7"/>
    <w:rsid w:val="00D76C1C"/>
    <w:rsid w:val="00D77498"/>
    <w:rsid w:val="00D801F5"/>
    <w:rsid w:val="00D8051B"/>
    <w:rsid w:val="00D80FAF"/>
    <w:rsid w:val="00D814FF"/>
    <w:rsid w:val="00D815FC"/>
    <w:rsid w:val="00D81BF6"/>
    <w:rsid w:val="00D81C0A"/>
    <w:rsid w:val="00D81C58"/>
    <w:rsid w:val="00D81C66"/>
    <w:rsid w:val="00D82471"/>
    <w:rsid w:val="00D82662"/>
    <w:rsid w:val="00D82BD5"/>
    <w:rsid w:val="00D8304E"/>
    <w:rsid w:val="00D83F39"/>
    <w:rsid w:val="00D840C0"/>
    <w:rsid w:val="00D84856"/>
    <w:rsid w:val="00D84923"/>
    <w:rsid w:val="00D84A27"/>
    <w:rsid w:val="00D84F1A"/>
    <w:rsid w:val="00D8513D"/>
    <w:rsid w:val="00D854FD"/>
    <w:rsid w:val="00D859A8"/>
    <w:rsid w:val="00D859EA"/>
    <w:rsid w:val="00D85BD9"/>
    <w:rsid w:val="00D85E62"/>
    <w:rsid w:val="00D8603A"/>
    <w:rsid w:val="00D86198"/>
    <w:rsid w:val="00D86216"/>
    <w:rsid w:val="00D8681E"/>
    <w:rsid w:val="00D874D1"/>
    <w:rsid w:val="00D87AC4"/>
    <w:rsid w:val="00D87F53"/>
    <w:rsid w:val="00D90435"/>
    <w:rsid w:val="00D909CA"/>
    <w:rsid w:val="00D90BDD"/>
    <w:rsid w:val="00D90C8E"/>
    <w:rsid w:val="00D90ED7"/>
    <w:rsid w:val="00D90FF3"/>
    <w:rsid w:val="00D914A5"/>
    <w:rsid w:val="00D91777"/>
    <w:rsid w:val="00D91945"/>
    <w:rsid w:val="00D91A9B"/>
    <w:rsid w:val="00D92657"/>
    <w:rsid w:val="00D926A0"/>
    <w:rsid w:val="00D926CF"/>
    <w:rsid w:val="00D92D43"/>
    <w:rsid w:val="00D947F0"/>
    <w:rsid w:val="00D94D0A"/>
    <w:rsid w:val="00D95882"/>
    <w:rsid w:val="00D95E7F"/>
    <w:rsid w:val="00D962A3"/>
    <w:rsid w:val="00D969D9"/>
    <w:rsid w:val="00D96E0F"/>
    <w:rsid w:val="00DA0068"/>
    <w:rsid w:val="00DA0144"/>
    <w:rsid w:val="00DA0501"/>
    <w:rsid w:val="00DA081E"/>
    <w:rsid w:val="00DA0A56"/>
    <w:rsid w:val="00DA0C17"/>
    <w:rsid w:val="00DA0DC6"/>
    <w:rsid w:val="00DA101C"/>
    <w:rsid w:val="00DA1080"/>
    <w:rsid w:val="00DA10C6"/>
    <w:rsid w:val="00DA1248"/>
    <w:rsid w:val="00DA16AF"/>
    <w:rsid w:val="00DA1BC6"/>
    <w:rsid w:val="00DA24D9"/>
    <w:rsid w:val="00DA2891"/>
    <w:rsid w:val="00DA289E"/>
    <w:rsid w:val="00DA2D61"/>
    <w:rsid w:val="00DA2D6D"/>
    <w:rsid w:val="00DA322D"/>
    <w:rsid w:val="00DA3378"/>
    <w:rsid w:val="00DA35BC"/>
    <w:rsid w:val="00DA387D"/>
    <w:rsid w:val="00DA4802"/>
    <w:rsid w:val="00DA4B57"/>
    <w:rsid w:val="00DA4CBD"/>
    <w:rsid w:val="00DA4D32"/>
    <w:rsid w:val="00DA53D3"/>
    <w:rsid w:val="00DA53E0"/>
    <w:rsid w:val="00DA5D84"/>
    <w:rsid w:val="00DA6605"/>
    <w:rsid w:val="00DA69A2"/>
    <w:rsid w:val="00DA6A77"/>
    <w:rsid w:val="00DA6B0E"/>
    <w:rsid w:val="00DA6FD4"/>
    <w:rsid w:val="00DA7215"/>
    <w:rsid w:val="00DA7283"/>
    <w:rsid w:val="00DA7523"/>
    <w:rsid w:val="00DA7969"/>
    <w:rsid w:val="00DA7AB3"/>
    <w:rsid w:val="00DA7C0E"/>
    <w:rsid w:val="00DA7D6B"/>
    <w:rsid w:val="00DB0039"/>
    <w:rsid w:val="00DB0165"/>
    <w:rsid w:val="00DB0BAD"/>
    <w:rsid w:val="00DB0BBA"/>
    <w:rsid w:val="00DB1500"/>
    <w:rsid w:val="00DB2584"/>
    <w:rsid w:val="00DB2C56"/>
    <w:rsid w:val="00DB32FC"/>
    <w:rsid w:val="00DB365A"/>
    <w:rsid w:val="00DB3757"/>
    <w:rsid w:val="00DB37EB"/>
    <w:rsid w:val="00DB3BD8"/>
    <w:rsid w:val="00DB43F5"/>
    <w:rsid w:val="00DB44AE"/>
    <w:rsid w:val="00DB4889"/>
    <w:rsid w:val="00DB49E1"/>
    <w:rsid w:val="00DB4B4C"/>
    <w:rsid w:val="00DB4D95"/>
    <w:rsid w:val="00DB50FE"/>
    <w:rsid w:val="00DB5226"/>
    <w:rsid w:val="00DB5405"/>
    <w:rsid w:val="00DB55FE"/>
    <w:rsid w:val="00DB5642"/>
    <w:rsid w:val="00DB58FA"/>
    <w:rsid w:val="00DB5B1A"/>
    <w:rsid w:val="00DB6015"/>
    <w:rsid w:val="00DB65A0"/>
    <w:rsid w:val="00DB6777"/>
    <w:rsid w:val="00DB684D"/>
    <w:rsid w:val="00DB75E6"/>
    <w:rsid w:val="00DC00BB"/>
    <w:rsid w:val="00DC0105"/>
    <w:rsid w:val="00DC0431"/>
    <w:rsid w:val="00DC0686"/>
    <w:rsid w:val="00DC07FA"/>
    <w:rsid w:val="00DC0AEC"/>
    <w:rsid w:val="00DC14A8"/>
    <w:rsid w:val="00DC189F"/>
    <w:rsid w:val="00DC1E71"/>
    <w:rsid w:val="00DC2384"/>
    <w:rsid w:val="00DC2E6C"/>
    <w:rsid w:val="00DC3595"/>
    <w:rsid w:val="00DC399A"/>
    <w:rsid w:val="00DC40E5"/>
    <w:rsid w:val="00DC5210"/>
    <w:rsid w:val="00DC5893"/>
    <w:rsid w:val="00DC645B"/>
    <w:rsid w:val="00DC65E3"/>
    <w:rsid w:val="00DC6AA2"/>
    <w:rsid w:val="00DC6B59"/>
    <w:rsid w:val="00DC6C25"/>
    <w:rsid w:val="00DC7698"/>
    <w:rsid w:val="00DC7D60"/>
    <w:rsid w:val="00DC7DED"/>
    <w:rsid w:val="00DC7F04"/>
    <w:rsid w:val="00DD03C1"/>
    <w:rsid w:val="00DD05C4"/>
    <w:rsid w:val="00DD0982"/>
    <w:rsid w:val="00DD0A68"/>
    <w:rsid w:val="00DD0F9C"/>
    <w:rsid w:val="00DD145A"/>
    <w:rsid w:val="00DD1669"/>
    <w:rsid w:val="00DD1755"/>
    <w:rsid w:val="00DD1B16"/>
    <w:rsid w:val="00DD1B5C"/>
    <w:rsid w:val="00DD1F69"/>
    <w:rsid w:val="00DD2185"/>
    <w:rsid w:val="00DD2820"/>
    <w:rsid w:val="00DD2C59"/>
    <w:rsid w:val="00DD2C77"/>
    <w:rsid w:val="00DD2DA5"/>
    <w:rsid w:val="00DD30F9"/>
    <w:rsid w:val="00DD325A"/>
    <w:rsid w:val="00DD33E2"/>
    <w:rsid w:val="00DD35B6"/>
    <w:rsid w:val="00DD3BAE"/>
    <w:rsid w:val="00DD450E"/>
    <w:rsid w:val="00DD455F"/>
    <w:rsid w:val="00DD4631"/>
    <w:rsid w:val="00DD50B3"/>
    <w:rsid w:val="00DD57CD"/>
    <w:rsid w:val="00DD57D3"/>
    <w:rsid w:val="00DD5A57"/>
    <w:rsid w:val="00DD5C45"/>
    <w:rsid w:val="00DD5E77"/>
    <w:rsid w:val="00DD60F3"/>
    <w:rsid w:val="00DD6306"/>
    <w:rsid w:val="00DD6436"/>
    <w:rsid w:val="00DD6598"/>
    <w:rsid w:val="00DD65B8"/>
    <w:rsid w:val="00DD6B27"/>
    <w:rsid w:val="00DD6D87"/>
    <w:rsid w:val="00DD6E9C"/>
    <w:rsid w:val="00DD7376"/>
    <w:rsid w:val="00DD73DE"/>
    <w:rsid w:val="00DD73FA"/>
    <w:rsid w:val="00DD7B84"/>
    <w:rsid w:val="00DD7BB1"/>
    <w:rsid w:val="00DE0360"/>
    <w:rsid w:val="00DE07DA"/>
    <w:rsid w:val="00DE0BDB"/>
    <w:rsid w:val="00DE139C"/>
    <w:rsid w:val="00DE13EF"/>
    <w:rsid w:val="00DE1B0E"/>
    <w:rsid w:val="00DE2858"/>
    <w:rsid w:val="00DE2977"/>
    <w:rsid w:val="00DE2A6A"/>
    <w:rsid w:val="00DE3728"/>
    <w:rsid w:val="00DE3C32"/>
    <w:rsid w:val="00DE3D09"/>
    <w:rsid w:val="00DE409A"/>
    <w:rsid w:val="00DE439E"/>
    <w:rsid w:val="00DE44DA"/>
    <w:rsid w:val="00DE47D9"/>
    <w:rsid w:val="00DE5269"/>
    <w:rsid w:val="00DE5439"/>
    <w:rsid w:val="00DE5AB1"/>
    <w:rsid w:val="00DE5B20"/>
    <w:rsid w:val="00DE6907"/>
    <w:rsid w:val="00DE77F0"/>
    <w:rsid w:val="00DE7AB7"/>
    <w:rsid w:val="00DF0172"/>
    <w:rsid w:val="00DF04E2"/>
    <w:rsid w:val="00DF0964"/>
    <w:rsid w:val="00DF0A29"/>
    <w:rsid w:val="00DF0AE5"/>
    <w:rsid w:val="00DF0C68"/>
    <w:rsid w:val="00DF164C"/>
    <w:rsid w:val="00DF1746"/>
    <w:rsid w:val="00DF17DF"/>
    <w:rsid w:val="00DF1A17"/>
    <w:rsid w:val="00DF20E2"/>
    <w:rsid w:val="00DF2C44"/>
    <w:rsid w:val="00DF2E7F"/>
    <w:rsid w:val="00DF3150"/>
    <w:rsid w:val="00DF4191"/>
    <w:rsid w:val="00DF49DA"/>
    <w:rsid w:val="00DF4DA8"/>
    <w:rsid w:val="00DF4DB6"/>
    <w:rsid w:val="00DF4E8A"/>
    <w:rsid w:val="00DF4F04"/>
    <w:rsid w:val="00DF5053"/>
    <w:rsid w:val="00DF52F9"/>
    <w:rsid w:val="00DF53EC"/>
    <w:rsid w:val="00DF5E28"/>
    <w:rsid w:val="00DF66C3"/>
    <w:rsid w:val="00DF6705"/>
    <w:rsid w:val="00DF68B5"/>
    <w:rsid w:val="00DF6AC0"/>
    <w:rsid w:val="00DF72B3"/>
    <w:rsid w:val="00DF793B"/>
    <w:rsid w:val="00E00008"/>
    <w:rsid w:val="00E0015B"/>
    <w:rsid w:val="00E0017C"/>
    <w:rsid w:val="00E00180"/>
    <w:rsid w:val="00E00682"/>
    <w:rsid w:val="00E00D53"/>
    <w:rsid w:val="00E013AD"/>
    <w:rsid w:val="00E0241F"/>
    <w:rsid w:val="00E0283D"/>
    <w:rsid w:val="00E02AB0"/>
    <w:rsid w:val="00E03279"/>
    <w:rsid w:val="00E0391C"/>
    <w:rsid w:val="00E03A2C"/>
    <w:rsid w:val="00E03EB4"/>
    <w:rsid w:val="00E040B5"/>
    <w:rsid w:val="00E0424F"/>
    <w:rsid w:val="00E04BF2"/>
    <w:rsid w:val="00E04EB7"/>
    <w:rsid w:val="00E04FE2"/>
    <w:rsid w:val="00E050F1"/>
    <w:rsid w:val="00E0518F"/>
    <w:rsid w:val="00E053C6"/>
    <w:rsid w:val="00E05736"/>
    <w:rsid w:val="00E06378"/>
    <w:rsid w:val="00E06529"/>
    <w:rsid w:val="00E06B19"/>
    <w:rsid w:val="00E06B59"/>
    <w:rsid w:val="00E07032"/>
    <w:rsid w:val="00E0743E"/>
    <w:rsid w:val="00E07A68"/>
    <w:rsid w:val="00E07FD6"/>
    <w:rsid w:val="00E07FF1"/>
    <w:rsid w:val="00E10120"/>
    <w:rsid w:val="00E104F6"/>
    <w:rsid w:val="00E10760"/>
    <w:rsid w:val="00E109BD"/>
    <w:rsid w:val="00E10AD6"/>
    <w:rsid w:val="00E111B4"/>
    <w:rsid w:val="00E11363"/>
    <w:rsid w:val="00E113A0"/>
    <w:rsid w:val="00E1182C"/>
    <w:rsid w:val="00E11B1F"/>
    <w:rsid w:val="00E11D37"/>
    <w:rsid w:val="00E120B7"/>
    <w:rsid w:val="00E128C0"/>
    <w:rsid w:val="00E12F33"/>
    <w:rsid w:val="00E1314B"/>
    <w:rsid w:val="00E13353"/>
    <w:rsid w:val="00E1374D"/>
    <w:rsid w:val="00E13ED5"/>
    <w:rsid w:val="00E1448C"/>
    <w:rsid w:val="00E145CF"/>
    <w:rsid w:val="00E14823"/>
    <w:rsid w:val="00E149EF"/>
    <w:rsid w:val="00E154E6"/>
    <w:rsid w:val="00E15C42"/>
    <w:rsid w:val="00E16260"/>
    <w:rsid w:val="00E16667"/>
    <w:rsid w:val="00E166BE"/>
    <w:rsid w:val="00E168A1"/>
    <w:rsid w:val="00E16A4F"/>
    <w:rsid w:val="00E171F6"/>
    <w:rsid w:val="00E1776B"/>
    <w:rsid w:val="00E205CF"/>
    <w:rsid w:val="00E2068E"/>
    <w:rsid w:val="00E20995"/>
    <w:rsid w:val="00E20B74"/>
    <w:rsid w:val="00E20ECA"/>
    <w:rsid w:val="00E211EF"/>
    <w:rsid w:val="00E2154A"/>
    <w:rsid w:val="00E215A2"/>
    <w:rsid w:val="00E21E6D"/>
    <w:rsid w:val="00E21FC2"/>
    <w:rsid w:val="00E22588"/>
    <w:rsid w:val="00E22942"/>
    <w:rsid w:val="00E22F9F"/>
    <w:rsid w:val="00E230B7"/>
    <w:rsid w:val="00E2315D"/>
    <w:rsid w:val="00E23E7E"/>
    <w:rsid w:val="00E24284"/>
    <w:rsid w:val="00E24BC7"/>
    <w:rsid w:val="00E24F5B"/>
    <w:rsid w:val="00E251C3"/>
    <w:rsid w:val="00E25359"/>
    <w:rsid w:val="00E25A60"/>
    <w:rsid w:val="00E25AF0"/>
    <w:rsid w:val="00E26217"/>
    <w:rsid w:val="00E26C5A"/>
    <w:rsid w:val="00E2715E"/>
    <w:rsid w:val="00E27483"/>
    <w:rsid w:val="00E27733"/>
    <w:rsid w:val="00E27881"/>
    <w:rsid w:val="00E303AA"/>
    <w:rsid w:val="00E31455"/>
    <w:rsid w:val="00E31573"/>
    <w:rsid w:val="00E317B0"/>
    <w:rsid w:val="00E32703"/>
    <w:rsid w:val="00E32C8E"/>
    <w:rsid w:val="00E32C92"/>
    <w:rsid w:val="00E32EB9"/>
    <w:rsid w:val="00E3314C"/>
    <w:rsid w:val="00E3433B"/>
    <w:rsid w:val="00E34D00"/>
    <w:rsid w:val="00E34E5E"/>
    <w:rsid w:val="00E3585F"/>
    <w:rsid w:val="00E35AAE"/>
    <w:rsid w:val="00E35CD0"/>
    <w:rsid w:val="00E35DCA"/>
    <w:rsid w:val="00E361BB"/>
    <w:rsid w:val="00E36843"/>
    <w:rsid w:val="00E36F1C"/>
    <w:rsid w:val="00E370E8"/>
    <w:rsid w:val="00E371C7"/>
    <w:rsid w:val="00E3761A"/>
    <w:rsid w:val="00E37EDF"/>
    <w:rsid w:val="00E37EFB"/>
    <w:rsid w:val="00E406D1"/>
    <w:rsid w:val="00E40F07"/>
    <w:rsid w:val="00E4160B"/>
    <w:rsid w:val="00E418F1"/>
    <w:rsid w:val="00E41D1E"/>
    <w:rsid w:val="00E4214A"/>
    <w:rsid w:val="00E42260"/>
    <w:rsid w:val="00E43453"/>
    <w:rsid w:val="00E43957"/>
    <w:rsid w:val="00E43C14"/>
    <w:rsid w:val="00E43DE3"/>
    <w:rsid w:val="00E44D3E"/>
    <w:rsid w:val="00E455B2"/>
    <w:rsid w:val="00E45853"/>
    <w:rsid w:val="00E46968"/>
    <w:rsid w:val="00E47F5D"/>
    <w:rsid w:val="00E5006C"/>
    <w:rsid w:val="00E50130"/>
    <w:rsid w:val="00E50A16"/>
    <w:rsid w:val="00E511DA"/>
    <w:rsid w:val="00E516D1"/>
    <w:rsid w:val="00E51A2D"/>
    <w:rsid w:val="00E51A43"/>
    <w:rsid w:val="00E52301"/>
    <w:rsid w:val="00E52AF6"/>
    <w:rsid w:val="00E52E33"/>
    <w:rsid w:val="00E53895"/>
    <w:rsid w:val="00E5477C"/>
    <w:rsid w:val="00E54833"/>
    <w:rsid w:val="00E548F9"/>
    <w:rsid w:val="00E54A0A"/>
    <w:rsid w:val="00E54AE3"/>
    <w:rsid w:val="00E552D9"/>
    <w:rsid w:val="00E55AEA"/>
    <w:rsid w:val="00E55C91"/>
    <w:rsid w:val="00E55DAC"/>
    <w:rsid w:val="00E561B9"/>
    <w:rsid w:val="00E568A8"/>
    <w:rsid w:val="00E56B03"/>
    <w:rsid w:val="00E5703A"/>
    <w:rsid w:val="00E57932"/>
    <w:rsid w:val="00E60426"/>
    <w:rsid w:val="00E60AA4"/>
    <w:rsid w:val="00E60E25"/>
    <w:rsid w:val="00E610AE"/>
    <w:rsid w:val="00E61767"/>
    <w:rsid w:val="00E61DCC"/>
    <w:rsid w:val="00E6212E"/>
    <w:rsid w:val="00E62609"/>
    <w:rsid w:val="00E62F14"/>
    <w:rsid w:val="00E632A4"/>
    <w:rsid w:val="00E63D8B"/>
    <w:rsid w:val="00E63E8C"/>
    <w:rsid w:val="00E63EF6"/>
    <w:rsid w:val="00E64366"/>
    <w:rsid w:val="00E648CE"/>
    <w:rsid w:val="00E64DC3"/>
    <w:rsid w:val="00E65698"/>
    <w:rsid w:val="00E657E6"/>
    <w:rsid w:val="00E65BFB"/>
    <w:rsid w:val="00E65EEB"/>
    <w:rsid w:val="00E65F00"/>
    <w:rsid w:val="00E666BF"/>
    <w:rsid w:val="00E66923"/>
    <w:rsid w:val="00E670EC"/>
    <w:rsid w:val="00E678EA"/>
    <w:rsid w:val="00E67F9C"/>
    <w:rsid w:val="00E70403"/>
    <w:rsid w:val="00E7047B"/>
    <w:rsid w:val="00E70756"/>
    <w:rsid w:val="00E70857"/>
    <w:rsid w:val="00E70A99"/>
    <w:rsid w:val="00E70B97"/>
    <w:rsid w:val="00E70EDD"/>
    <w:rsid w:val="00E713C3"/>
    <w:rsid w:val="00E7214E"/>
    <w:rsid w:val="00E726B5"/>
    <w:rsid w:val="00E72868"/>
    <w:rsid w:val="00E72DD0"/>
    <w:rsid w:val="00E72EFC"/>
    <w:rsid w:val="00E73147"/>
    <w:rsid w:val="00E73298"/>
    <w:rsid w:val="00E732DD"/>
    <w:rsid w:val="00E73F71"/>
    <w:rsid w:val="00E74548"/>
    <w:rsid w:val="00E74895"/>
    <w:rsid w:val="00E74B4B"/>
    <w:rsid w:val="00E75F32"/>
    <w:rsid w:val="00E75FE1"/>
    <w:rsid w:val="00E76A15"/>
    <w:rsid w:val="00E76F83"/>
    <w:rsid w:val="00E77122"/>
    <w:rsid w:val="00E7744E"/>
    <w:rsid w:val="00E7771C"/>
    <w:rsid w:val="00E77968"/>
    <w:rsid w:val="00E7798D"/>
    <w:rsid w:val="00E779E5"/>
    <w:rsid w:val="00E77CBA"/>
    <w:rsid w:val="00E80667"/>
    <w:rsid w:val="00E8096B"/>
    <w:rsid w:val="00E81366"/>
    <w:rsid w:val="00E8165F"/>
    <w:rsid w:val="00E81762"/>
    <w:rsid w:val="00E81B7E"/>
    <w:rsid w:val="00E82128"/>
    <w:rsid w:val="00E825C7"/>
    <w:rsid w:val="00E829D1"/>
    <w:rsid w:val="00E837F4"/>
    <w:rsid w:val="00E83860"/>
    <w:rsid w:val="00E83F7E"/>
    <w:rsid w:val="00E848FB"/>
    <w:rsid w:val="00E84BA3"/>
    <w:rsid w:val="00E84CC1"/>
    <w:rsid w:val="00E84D54"/>
    <w:rsid w:val="00E84EB5"/>
    <w:rsid w:val="00E84F26"/>
    <w:rsid w:val="00E853BA"/>
    <w:rsid w:val="00E85512"/>
    <w:rsid w:val="00E855D8"/>
    <w:rsid w:val="00E85C8A"/>
    <w:rsid w:val="00E85E23"/>
    <w:rsid w:val="00E85E27"/>
    <w:rsid w:val="00E85F74"/>
    <w:rsid w:val="00E86140"/>
    <w:rsid w:val="00E86410"/>
    <w:rsid w:val="00E86D0C"/>
    <w:rsid w:val="00E86DCA"/>
    <w:rsid w:val="00E870B7"/>
    <w:rsid w:val="00E9028C"/>
    <w:rsid w:val="00E90F84"/>
    <w:rsid w:val="00E91097"/>
    <w:rsid w:val="00E9137D"/>
    <w:rsid w:val="00E91834"/>
    <w:rsid w:val="00E91A3D"/>
    <w:rsid w:val="00E91A92"/>
    <w:rsid w:val="00E91C91"/>
    <w:rsid w:val="00E91DAD"/>
    <w:rsid w:val="00E921C8"/>
    <w:rsid w:val="00E923B0"/>
    <w:rsid w:val="00E924EE"/>
    <w:rsid w:val="00E924F8"/>
    <w:rsid w:val="00E927B2"/>
    <w:rsid w:val="00E929FE"/>
    <w:rsid w:val="00E92AFB"/>
    <w:rsid w:val="00E92CF9"/>
    <w:rsid w:val="00E92ED6"/>
    <w:rsid w:val="00E931A3"/>
    <w:rsid w:val="00E93573"/>
    <w:rsid w:val="00E936D9"/>
    <w:rsid w:val="00E9384E"/>
    <w:rsid w:val="00E9476A"/>
    <w:rsid w:val="00E949FF"/>
    <w:rsid w:val="00E94D2D"/>
    <w:rsid w:val="00E94DA4"/>
    <w:rsid w:val="00E94E9C"/>
    <w:rsid w:val="00E952A4"/>
    <w:rsid w:val="00E95DC6"/>
    <w:rsid w:val="00E95E74"/>
    <w:rsid w:val="00E9601C"/>
    <w:rsid w:val="00E9653A"/>
    <w:rsid w:val="00E96754"/>
    <w:rsid w:val="00E96A9E"/>
    <w:rsid w:val="00E96CE6"/>
    <w:rsid w:val="00E96CF9"/>
    <w:rsid w:val="00E96D83"/>
    <w:rsid w:val="00E9736E"/>
    <w:rsid w:val="00E97738"/>
    <w:rsid w:val="00E978BD"/>
    <w:rsid w:val="00E97ABB"/>
    <w:rsid w:val="00E97F5E"/>
    <w:rsid w:val="00EA03D8"/>
    <w:rsid w:val="00EA04D1"/>
    <w:rsid w:val="00EA0820"/>
    <w:rsid w:val="00EA0F70"/>
    <w:rsid w:val="00EA108C"/>
    <w:rsid w:val="00EA2341"/>
    <w:rsid w:val="00EA24D1"/>
    <w:rsid w:val="00EA26C1"/>
    <w:rsid w:val="00EA311F"/>
    <w:rsid w:val="00EA32B8"/>
    <w:rsid w:val="00EA38FE"/>
    <w:rsid w:val="00EA3F25"/>
    <w:rsid w:val="00EA41A7"/>
    <w:rsid w:val="00EA47E2"/>
    <w:rsid w:val="00EA4819"/>
    <w:rsid w:val="00EA5A37"/>
    <w:rsid w:val="00EA5B9C"/>
    <w:rsid w:val="00EA5D3C"/>
    <w:rsid w:val="00EA5E3E"/>
    <w:rsid w:val="00EA6007"/>
    <w:rsid w:val="00EA60C1"/>
    <w:rsid w:val="00EA6306"/>
    <w:rsid w:val="00EA6487"/>
    <w:rsid w:val="00EA6BAA"/>
    <w:rsid w:val="00EA6DA4"/>
    <w:rsid w:val="00EA6FC8"/>
    <w:rsid w:val="00EA72C8"/>
    <w:rsid w:val="00EA78A1"/>
    <w:rsid w:val="00EA7D35"/>
    <w:rsid w:val="00EB010D"/>
    <w:rsid w:val="00EB0321"/>
    <w:rsid w:val="00EB0AB8"/>
    <w:rsid w:val="00EB0E45"/>
    <w:rsid w:val="00EB12C1"/>
    <w:rsid w:val="00EB135C"/>
    <w:rsid w:val="00EB1BD0"/>
    <w:rsid w:val="00EB243C"/>
    <w:rsid w:val="00EB258C"/>
    <w:rsid w:val="00EB272B"/>
    <w:rsid w:val="00EB281F"/>
    <w:rsid w:val="00EB35DB"/>
    <w:rsid w:val="00EB3888"/>
    <w:rsid w:val="00EB4130"/>
    <w:rsid w:val="00EB43D9"/>
    <w:rsid w:val="00EB45B5"/>
    <w:rsid w:val="00EB48B6"/>
    <w:rsid w:val="00EB4A37"/>
    <w:rsid w:val="00EB4BDC"/>
    <w:rsid w:val="00EB4C39"/>
    <w:rsid w:val="00EB4F6F"/>
    <w:rsid w:val="00EB523C"/>
    <w:rsid w:val="00EB56D6"/>
    <w:rsid w:val="00EB574D"/>
    <w:rsid w:val="00EB6474"/>
    <w:rsid w:val="00EB7E62"/>
    <w:rsid w:val="00EC08F3"/>
    <w:rsid w:val="00EC151C"/>
    <w:rsid w:val="00EC1C8E"/>
    <w:rsid w:val="00EC1E82"/>
    <w:rsid w:val="00EC1FC5"/>
    <w:rsid w:val="00EC2D4F"/>
    <w:rsid w:val="00EC339C"/>
    <w:rsid w:val="00EC35DE"/>
    <w:rsid w:val="00EC3675"/>
    <w:rsid w:val="00EC399B"/>
    <w:rsid w:val="00EC3EF2"/>
    <w:rsid w:val="00EC455A"/>
    <w:rsid w:val="00EC4D37"/>
    <w:rsid w:val="00EC4E47"/>
    <w:rsid w:val="00EC54A9"/>
    <w:rsid w:val="00EC5531"/>
    <w:rsid w:val="00EC58F2"/>
    <w:rsid w:val="00EC593D"/>
    <w:rsid w:val="00EC5A9D"/>
    <w:rsid w:val="00EC5BD6"/>
    <w:rsid w:val="00EC69AE"/>
    <w:rsid w:val="00EC6D18"/>
    <w:rsid w:val="00EC7066"/>
    <w:rsid w:val="00EC71EC"/>
    <w:rsid w:val="00EC780E"/>
    <w:rsid w:val="00EC7C8A"/>
    <w:rsid w:val="00ED01B3"/>
    <w:rsid w:val="00ED028C"/>
    <w:rsid w:val="00ED04E9"/>
    <w:rsid w:val="00ED0CEC"/>
    <w:rsid w:val="00ED0DCC"/>
    <w:rsid w:val="00ED0F67"/>
    <w:rsid w:val="00ED15CD"/>
    <w:rsid w:val="00ED15EF"/>
    <w:rsid w:val="00ED17A8"/>
    <w:rsid w:val="00ED1E6F"/>
    <w:rsid w:val="00ED2945"/>
    <w:rsid w:val="00ED2FB6"/>
    <w:rsid w:val="00ED354D"/>
    <w:rsid w:val="00ED35FB"/>
    <w:rsid w:val="00ED3824"/>
    <w:rsid w:val="00ED4676"/>
    <w:rsid w:val="00ED4B3B"/>
    <w:rsid w:val="00ED4CC4"/>
    <w:rsid w:val="00ED5BE9"/>
    <w:rsid w:val="00ED5E29"/>
    <w:rsid w:val="00ED6258"/>
    <w:rsid w:val="00ED6B06"/>
    <w:rsid w:val="00ED6C64"/>
    <w:rsid w:val="00ED7312"/>
    <w:rsid w:val="00ED77E9"/>
    <w:rsid w:val="00ED7D78"/>
    <w:rsid w:val="00EE00CD"/>
    <w:rsid w:val="00EE0408"/>
    <w:rsid w:val="00EE0C46"/>
    <w:rsid w:val="00EE1282"/>
    <w:rsid w:val="00EE15BA"/>
    <w:rsid w:val="00EE1643"/>
    <w:rsid w:val="00EE1D74"/>
    <w:rsid w:val="00EE2205"/>
    <w:rsid w:val="00EE23C8"/>
    <w:rsid w:val="00EE2524"/>
    <w:rsid w:val="00EE2785"/>
    <w:rsid w:val="00EE278C"/>
    <w:rsid w:val="00EE3CCD"/>
    <w:rsid w:val="00EE3DD6"/>
    <w:rsid w:val="00EE3EF9"/>
    <w:rsid w:val="00EE4174"/>
    <w:rsid w:val="00EE453D"/>
    <w:rsid w:val="00EE4643"/>
    <w:rsid w:val="00EE4EF6"/>
    <w:rsid w:val="00EE51E4"/>
    <w:rsid w:val="00EE52FC"/>
    <w:rsid w:val="00EE5495"/>
    <w:rsid w:val="00EE57B6"/>
    <w:rsid w:val="00EE5D97"/>
    <w:rsid w:val="00EE61D3"/>
    <w:rsid w:val="00EE636A"/>
    <w:rsid w:val="00EE69B5"/>
    <w:rsid w:val="00EE6C8C"/>
    <w:rsid w:val="00EE6E63"/>
    <w:rsid w:val="00EE6F89"/>
    <w:rsid w:val="00EE7665"/>
    <w:rsid w:val="00EE7901"/>
    <w:rsid w:val="00EE795B"/>
    <w:rsid w:val="00EF1276"/>
    <w:rsid w:val="00EF1319"/>
    <w:rsid w:val="00EF1B82"/>
    <w:rsid w:val="00EF1E0B"/>
    <w:rsid w:val="00EF1F20"/>
    <w:rsid w:val="00EF1FFE"/>
    <w:rsid w:val="00EF2D2F"/>
    <w:rsid w:val="00EF31FF"/>
    <w:rsid w:val="00EF362E"/>
    <w:rsid w:val="00EF391F"/>
    <w:rsid w:val="00EF40B9"/>
    <w:rsid w:val="00EF474F"/>
    <w:rsid w:val="00EF47A5"/>
    <w:rsid w:val="00EF5EED"/>
    <w:rsid w:val="00EF617D"/>
    <w:rsid w:val="00EF646E"/>
    <w:rsid w:val="00EF6858"/>
    <w:rsid w:val="00EF6BC9"/>
    <w:rsid w:val="00EF6CCE"/>
    <w:rsid w:val="00EF6EC4"/>
    <w:rsid w:val="00EF6F65"/>
    <w:rsid w:val="00EF7153"/>
    <w:rsid w:val="00F004E8"/>
    <w:rsid w:val="00F00515"/>
    <w:rsid w:val="00F01AA7"/>
    <w:rsid w:val="00F027E7"/>
    <w:rsid w:val="00F02840"/>
    <w:rsid w:val="00F02BCD"/>
    <w:rsid w:val="00F0321E"/>
    <w:rsid w:val="00F0322F"/>
    <w:rsid w:val="00F03A7F"/>
    <w:rsid w:val="00F04325"/>
    <w:rsid w:val="00F04931"/>
    <w:rsid w:val="00F04F87"/>
    <w:rsid w:val="00F050B9"/>
    <w:rsid w:val="00F0513E"/>
    <w:rsid w:val="00F05816"/>
    <w:rsid w:val="00F05A0D"/>
    <w:rsid w:val="00F05C5C"/>
    <w:rsid w:val="00F05E86"/>
    <w:rsid w:val="00F060CC"/>
    <w:rsid w:val="00F061E0"/>
    <w:rsid w:val="00F066AC"/>
    <w:rsid w:val="00F0694D"/>
    <w:rsid w:val="00F078FA"/>
    <w:rsid w:val="00F07950"/>
    <w:rsid w:val="00F07A72"/>
    <w:rsid w:val="00F07CDC"/>
    <w:rsid w:val="00F07DFB"/>
    <w:rsid w:val="00F100D2"/>
    <w:rsid w:val="00F102E5"/>
    <w:rsid w:val="00F1053B"/>
    <w:rsid w:val="00F11100"/>
    <w:rsid w:val="00F11F9F"/>
    <w:rsid w:val="00F127A1"/>
    <w:rsid w:val="00F127D1"/>
    <w:rsid w:val="00F128A4"/>
    <w:rsid w:val="00F12D00"/>
    <w:rsid w:val="00F1317E"/>
    <w:rsid w:val="00F13423"/>
    <w:rsid w:val="00F13682"/>
    <w:rsid w:val="00F13C30"/>
    <w:rsid w:val="00F13FC2"/>
    <w:rsid w:val="00F1415B"/>
    <w:rsid w:val="00F14291"/>
    <w:rsid w:val="00F1431F"/>
    <w:rsid w:val="00F14966"/>
    <w:rsid w:val="00F14B6B"/>
    <w:rsid w:val="00F15A82"/>
    <w:rsid w:val="00F15C1D"/>
    <w:rsid w:val="00F16538"/>
    <w:rsid w:val="00F17375"/>
    <w:rsid w:val="00F17D9F"/>
    <w:rsid w:val="00F17DD3"/>
    <w:rsid w:val="00F17E59"/>
    <w:rsid w:val="00F17EBE"/>
    <w:rsid w:val="00F17EF7"/>
    <w:rsid w:val="00F2059E"/>
    <w:rsid w:val="00F20744"/>
    <w:rsid w:val="00F207A9"/>
    <w:rsid w:val="00F20CB5"/>
    <w:rsid w:val="00F21297"/>
    <w:rsid w:val="00F216A1"/>
    <w:rsid w:val="00F217A1"/>
    <w:rsid w:val="00F2191F"/>
    <w:rsid w:val="00F228CD"/>
    <w:rsid w:val="00F22D47"/>
    <w:rsid w:val="00F23566"/>
    <w:rsid w:val="00F23D37"/>
    <w:rsid w:val="00F2452A"/>
    <w:rsid w:val="00F2478E"/>
    <w:rsid w:val="00F24C14"/>
    <w:rsid w:val="00F24C99"/>
    <w:rsid w:val="00F24D04"/>
    <w:rsid w:val="00F25938"/>
    <w:rsid w:val="00F260BD"/>
    <w:rsid w:val="00F26510"/>
    <w:rsid w:val="00F27102"/>
    <w:rsid w:val="00F27253"/>
    <w:rsid w:val="00F27680"/>
    <w:rsid w:val="00F2789E"/>
    <w:rsid w:val="00F30137"/>
    <w:rsid w:val="00F305C1"/>
    <w:rsid w:val="00F305EA"/>
    <w:rsid w:val="00F30744"/>
    <w:rsid w:val="00F3115A"/>
    <w:rsid w:val="00F316B0"/>
    <w:rsid w:val="00F316F9"/>
    <w:rsid w:val="00F31744"/>
    <w:rsid w:val="00F318BE"/>
    <w:rsid w:val="00F32165"/>
    <w:rsid w:val="00F32689"/>
    <w:rsid w:val="00F32737"/>
    <w:rsid w:val="00F32955"/>
    <w:rsid w:val="00F3360E"/>
    <w:rsid w:val="00F33745"/>
    <w:rsid w:val="00F33A69"/>
    <w:rsid w:val="00F3447E"/>
    <w:rsid w:val="00F344CF"/>
    <w:rsid w:val="00F3471B"/>
    <w:rsid w:val="00F34DAA"/>
    <w:rsid w:val="00F34DDD"/>
    <w:rsid w:val="00F35A03"/>
    <w:rsid w:val="00F35A05"/>
    <w:rsid w:val="00F35FC3"/>
    <w:rsid w:val="00F36919"/>
    <w:rsid w:val="00F36939"/>
    <w:rsid w:val="00F36A71"/>
    <w:rsid w:val="00F36D22"/>
    <w:rsid w:val="00F36E8B"/>
    <w:rsid w:val="00F36E91"/>
    <w:rsid w:val="00F3737F"/>
    <w:rsid w:val="00F376A6"/>
    <w:rsid w:val="00F376DA"/>
    <w:rsid w:val="00F37949"/>
    <w:rsid w:val="00F4062B"/>
    <w:rsid w:val="00F40767"/>
    <w:rsid w:val="00F408C6"/>
    <w:rsid w:val="00F409A2"/>
    <w:rsid w:val="00F40BC7"/>
    <w:rsid w:val="00F40FA1"/>
    <w:rsid w:val="00F413D3"/>
    <w:rsid w:val="00F41773"/>
    <w:rsid w:val="00F41938"/>
    <w:rsid w:val="00F42046"/>
    <w:rsid w:val="00F423D4"/>
    <w:rsid w:val="00F424FF"/>
    <w:rsid w:val="00F426B7"/>
    <w:rsid w:val="00F42AFA"/>
    <w:rsid w:val="00F42CFA"/>
    <w:rsid w:val="00F44838"/>
    <w:rsid w:val="00F449DB"/>
    <w:rsid w:val="00F44A89"/>
    <w:rsid w:val="00F44FFE"/>
    <w:rsid w:val="00F466D6"/>
    <w:rsid w:val="00F466E0"/>
    <w:rsid w:val="00F46A91"/>
    <w:rsid w:val="00F46E7D"/>
    <w:rsid w:val="00F46FAB"/>
    <w:rsid w:val="00F46FDC"/>
    <w:rsid w:val="00F473E9"/>
    <w:rsid w:val="00F47518"/>
    <w:rsid w:val="00F4765B"/>
    <w:rsid w:val="00F47CD4"/>
    <w:rsid w:val="00F47E9B"/>
    <w:rsid w:val="00F50952"/>
    <w:rsid w:val="00F50B30"/>
    <w:rsid w:val="00F50C6C"/>
    <w:rsid w:val="00F50D4D"/>
    <w:rsid w:val="00F512C1"/>
    <w:rsid w:val="00F51F2F"/>
    <w:rsid w:val="00F52052"/>
    <w:rsid w:val="00F53052"/>
    <w:rsid w:val="00F537FA"/>
    <w:rsid w:val="00F5398D"/>
    <w:rsid w:val="00F53E37"/>
    <w:rsid w:val="00F542C6"/>
    <w:rsid w:val="00F54607"/>
    <w:rsid w:val="00F54789"/>
    <w:rsid w:val="00F54A96"/>
    <w:rsid w:val="00F54E1A"/>
    <w:rsid w:val="00F550CE"/>
    <w:rsid w:val="00F55777"/>
    <w:rsid w:val="00F55F34"/>
    <w:rsid w:val="00F560A9"/>
    <w:rsid w:val="00F56879"/>
    <w:rsid w:val="00F56A1A"/>
    <w:rsid w:val="00F572B1"/>
    <w:rsid w:val="00F579FC"/>
    <w:rsid w:val="00F57E06"/>
    <w:rsid w:val="00F6067A"/>
    <w:rsid w:val="00F60710"/>
    <w:rsid w:val="00F608EC"/>
    <w:rsid w:val="00F60901"/>
    <w:rsid w:val="00F612CC"/>
    <w:rsid w:val="00F61797"/>
    <w:rsid w:val="00F61994"/>
    <w:rsid w:val="00F62552"/>
    <w:rsid w:val="00F62C30"/>
    <w:rsid w:val="00F63477"/>
    <w:rsid w:val="00F63759"/>
    <w:rsid w:val="00F63DC5"/>
    <w:rsid w:val="00F6437C"/>
    <w:rsid w:val="00F64645"/>
    <w:rsid w:val="00F648EF"/>
    <w:rsid w:val="00F64CBC"/>
    <w:rsid w:val="00F64DF1"/>
    <w:rsid w:val="00F64E9E"/>
    <w:rsid w:val="00F65A04"/>
    <w:rsid w:val="00F65C3E"/>
    <w:rsid w:val="00F66861"/>
    <w:rsid w:val="00F66E1D"/>
    <w:rsid w:val="00F6718F"/>
    <w:rsid w:val="00F6735C"/>
    <w:rsid w:val="00F674ED"/>
    <w:rsid w:val="00F67E9C"/>
    <w:rsid w:val="00F70067"/>
    <w:rsid w:val="00F70746"/>
    <w:rsid w:val="00F708CD"/>
    <w:rsid w:val="00F7116B"/>
    <w:rsid w:val="00F71856"/>
    <w:rsid w:val="00F71DF4"/>
    <w:rsid w:val="00F7286E"/>
    <w:rsid w:val="00F72B20"/>
    <w:rsid w:val="00F72BB8"/>
    <w:rsid w:val="00F72BEE"/>
    <w:rsid w:val="00F72ED9"/>
    <w:rsid w:val="00F73127"/>
    <w:rsid w:val="00F731F4"/>
    <w:rsid w:val="00F7385E"/>
    <w:rsid w:val="00F73901"/>
    <w:rsid w:val="00F73DBE"/>
    <w:rsid w:val="00F73E8D"/>
    <w:rsid w:val="00F740B1"/>
    <w:rsid w:val="00F742D1"/>
    <w:rsid w:val="00F7453A"/>
    <w:rsid w:val="00F745A7"/>
    <w:rsid w:val="00F745F3"/>
    <w:rsid w:val="00F74D22"/>
    <w:rsid w:val="00F74F3B"/>
    <w:rsid w:val="00F75E0D"/>
    <w:rsid w:val="00F763F8"/>
    <w:rsid w:val="00F76562"/>
    <w:rsid w:val="00F76809"/>
    <w:rsid w:val="00F77565"/>
    <w:rsid w:val="00F77BE6"/>
    <w:rsid w:val="00F77F63"/>
    <w:rsid w:val="00F800AD"/>
    <w:rsid w:val="00F814EB"/>
    <w:rsid w:val="00F81574"/>
    <w:rsid w:val="00F81B3C"/>
    <w:rsid w:val="00F82EB2"/>
    <w:rsid w:val="00F831CF"/>
    <w:rsid w:val="00F8320D"/>
    <w:rsid w:val="00F837C3"/>
    <w:rsid w:val="00F83915"/>
    <w:rsid w:val="00F83947"/>
    <w:rsid w:val="00F84014"/>
    <w:rsid w:val="00F84270"/>
    <w:rsid w:val="00F84283"/>
    <w:rsid w:val="00F84498"/>
    <w:rsid w:val="00F844BC"/>
    <w:rsid w:val="00F84A03"/>
    <w:rsid w:val="00F84F59"/>
    <w:rsid w:val="00F85017"/>
    <w:rsid w:val="00F85713"/>
    <w:rsid w:val="00F85739"/>
    <w:rsid w:val="00F85867"/>
    <w:rsid w:val="00F8684D"/>
    <w:rsid w:val="00F86A69"/>
    <w:rsid w:val="00F8715B"/>
    <w:rsid w:val="00F876AE"/>
    <w:rsid w:val="00F87911"/>
    <w:rsid w:val="00F879BF"/>
    <w:rsid w:val="00F87C01"/>
    <w:rsid w:val="00F87FD2"/>
    <w:rsid w:val="00F900E6"/>
    <w:rsid w:val="00F901F2"/>
    <w:rsid w:val="00F91D00"/>
    <w:rsid w:val="00F92085"/>
    <w:rsid w:val="00F93054"/>
    <w:rsid w:val="00F935E4"/>
    <w:rsid w:val="00F93948"/>
    <w:rsid w:val="00F9473F"/>
    <w:rsid w:val="00F95107"/>
    <w:rsid w:val="00F9512C"/>
    <w:rsid w:val="00F951D6"/>
    <w:rsid w:val="00F956EA"/>
    <w:rsid w:val="00F95D00"/>
    <w:rsid w:val="00F95FA2"/>
    <w:rsid w:val="00F96037"/>
    <w:rsid w:val="00F962F2"/>
    <w:rsid w:val="00F96393"/>
    <w:rsid w:val="00F965D7"/>
    <w:rsid w:val="00F966E9"/>
    <w:rsid w:val="00F968F6"/>
    <w:rsid w:val="00F96B88"/>
    <w:rsid w:val="00F96D18"/>
    <w:rsid w:val="00F96E91"/>
    <w:rsid w:val="00F971A8"/>
    <w:rsid w:val="00F97AC0"/>
    <w:rsid w:val="00F97C3C"/>
    <w:rsid w:val="00F97C8E"/>
    <w:rsid w:val="00FA0831"/>
    <w:rsid w:val="00FA0D4A"/>
    <w:rsid w:val="00FA0E1F"/>
    <w:rsid w:val="00FA0F50"/>
    <w:rsid w:val="00FA1E5B"/>
    <w:rsid w:val="00FA2967"/>
    <w:rsid w:val="00FA33CC"/>
    <w:rsid w:val="00FA36C6"/>
    <w:rsid w:val="00FA4701"/>
    <w:rsid w:val="00FA4E6B"/>
    <w:rsid w:val="00FA619D"/>
    <w:rsid w:val="00FA63D9"/>
    <w:rsid w:val="00FA692D"/>
    <w:rsid w:val="00FA6D32"/>
    <w:rsid w:val="00FA6D55"/>
    <w:rsid w:val="00FA71CB"/>
    <w:rsid w:val="00FA7265"/>
    <w:rsid w:val="00FA7408"/>
    <w:rsid w:val="00FA757C"/>
    <w:rsid w:val="00FA7B87"/>
    <w:rsid w:val="00FA7C8E"/>
    <w:rsid w:val="00FA7F6E"/>
    <w:rsid w:val="00FB08FA"/>
    <w:rsid w:val="00FB0BC8"/>
    <w:rsid w:val="00FB0D46"/>
    <w:rsid w:val="00FB0D5D"/>
    <w:rsid w:val="00FB1765"/>
    <w:rsid w:val="00FB18CA"/>
    <w:rsid w:val="00FB1E57"/>
    <w:rsid w:val="00FB2122"/>
    <w:rsid w:val="00FB231F"/>
    <w:rsid w:val="00FB2713"/>
    <w:rsid w:val="00FB28E8"/>
    <w:rsid w:val="00FB2AF1"/>
    <w:rsid w:val="00FB2E6E"/>
    <w:rsid w:val="00FB3B62"/>
    <w:rsid w:val="00FB3E3D"/>
    <w:rsid w:val="00FB43B9"/>
    <w:rsid w:val="00FB43BF"/>
    <w:rsid w:val="00FB4F59"/>
    <w:rsid w:val="00FB5076"/>
    <w:rsid w:val="00FB59A7"/>
    <w:rsid w:val="00FB5FD8"/>
    <w:rsid w:val="00FB602F"/>
    <w:rsid w:val="00FB64B4"/>
    <w:rsid w:val="00FB67E7"/>
    <w:rsid w:val="00FB6A5B"/>
    <w:rsid w:val="00FB6FF1"/>
    <w:rsid w:val="00FB7C8C"/>
    <w:rsid w:val="00FC09A3"/>
    <w:rsid w:val="00FC0C8B"/>
    <w:rsid w:val="00FC0CD3"/>
    <w:rsid w:val="00FC15C9"/>
    <w:rsid w:val="00FC1607"/>
    <w:rsid w:val="00FC1832"/>
    <w:rsid w:val="00FC1AB1"/>
    <w:rsid w:val="00FC1E94"/>
    <w:rsid w:val="00FC2756"/>
    <w:rsid w:val="00FC2AAA"/>
    <w:rsid w:val="00FC3234"/>
    <w:rsid w:val="00FC348D"/>
    <w:rsid w:val="00FC3D89"/>
    <w:rsid w:val="00FC464B"/>
    <w:rsid w:val="00FC4BEF"/>
    <w:rsid w:val="00FC4CB1"/>
    <w:rsid w:val="00FC55E7"/>
    <w:rsid w:val="00FC5947"/>
    <w:rsid w:val="00FC5BA7"/>
    <w:rsid w:val="00FC640C"/>
    <w:rsid w:val="00FC6D4B"/>
    <w:rsid w:val="00FC6FE2"/>
    <w:rsid w:val="00FC7C4D"/>
    <w:rsid w:val="00FC7F31"/>
    <w:rsid w:val="00FD0060"/>
    <w:rsid w:val="00FD007B"/>
    <w:rsid w:val="00FD0AAB"/>
    <w:rsid w:val="00FD104F"/>
    <w:rsid w:val="00FD1FBA"/>
    <w:rsid w:val="00FD233B"/>
    <w:rsid w:val="00FD3E4E"/>
    <w:rsid w:val="00FD4022"/>
    <w:rsid w:val="00FD41D5"/>
    <w:rsid w:val="00FD4704"/>
    <w:rsid w:val="00FD48AB"/>
    <w:rsid w:val="00FD4978"/>
    <w:rsid w:val="00FD4A28"/>
    <w:rsid w:val="00FD4D86"/>
    <w:rsid w:val="00FD5163"/>
    <w:rsid w:val="00FD53CC"/>
    <w:rsid w:val="00FD56DA"/>
    <w:rsid w:val="00FD5D8E"/>
    <w:rsid w:val="00FD60AA"/>
    <w:rsid w:val="00FD71C5"/>
    <w:rsid w:val="00FD7559"/>
    <w:rsid w:val="00FD78FC"/>
    <w:rsid w:val="00FE02D7"/>
    <w:rsid w:val="00FE07A0"/>
    <w:rsid w:val="00FE0954"/>
    <w:rsid w:val="00FE0AD0"/>
    <w:rsid w:val="00FE1874"/>
    <w:rsid w:val="00FE1980"/>
    <w:rsid w:val="00FE1A53"/>
    <w:rsid w:val="00FE1D79"/>
    <w:rsid w:val="00FE1E98"/>
    <w:rsid w:val="00FE2812"/>
    <w:rsid w:val="00FE2B10"/>
    <w:rsid w:val="00FE2F11"/>
    <w:rsid w:val="00FE3161"/>
    <w:rsid w:val="00FE33EE"/>
    <w:rsid w:val="00FE35EB"/>
    <w:rsid w:val="00FE3F29"/>
    <w:rsid w:val="00FE3FE7"/>
    <w:rsid w:val="00FE4277"/>
    <w:rsid w:val="00FE4DF5"/>
    <w:rsid w:val="00FE546B"/>
    <w:rsid w:val="00FE5BDA"/>
    <w:rsid w:val="00FE6033"/>
    <w:rsid w:val="00FE698D"/>
    <w:rsid w:val="00FE69B4"/>
    <w:rsid w:val="00FE6BCB"/>
    <w:rsid w:val="00FE7014"/>
    <w:rsid w:val="00FE703C"/>
    <w:rsid w:val="00FE71C3"/>
    <w:rsid w:val="00FE7395"/>
    <w:rsid w:val="00FE7AF2"/>
    <w:rsid w:val="00FE7C17"/>
    <w:rsid w:val="00FE7EEC"/>
    <w:rsid w:val="00FE7EED"/>
    <w:rsid w:val="00FE7FE5"/>
    <w:rsid w:val="00FF04C2"/>
    <w:rsid w:val="00FF100F"/>
    <w:rsid w:val="00FF1488"/>
    <w:rsid w:val="00FF1A03"/>
    <w:rsid w:val="00FF1C57"/>
    <w:rsid w:val="00FF206A"/>
    <w:rsid w:val="00FF2140"/>
    <w:rsid w:val="00FF26B5"/>
    <w:rsid w:val="00FF281A"/>
    <w:rsid w:val="00FF2C07"/>
    <w:rsid w:val="00FF2FB3"/>
    <w:rsid w:val="00FF3AB0"/>
    <w:rsid w:val="00FF3F77"/>
    <w:rsid w:val="00FF4143"/>
    <w:rsid w:val="00FF4980"/>
    <w:rsid w:val="00FF5B9A"/>
    <w:rsid w:val="00FF6116"/>
    <w:rsid w:val="00FF6580"/>
    <w:rsid w:val="00FF685D"/>
    <w:rsid w:val="00FF6B90"/>
    <w:rsid w:val="00FF6D62"/>
    <w:rsid w:val="00FF71EC"/>
    <w:rsid w:val="00FF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9806C0F"/>
  <w15:docId w15:val="{EE368D84-BDED-495A-BBC6-48FE0573A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5854"/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68071F"/>
    <w:pPr>
      <w:keepNext/>
      <w:numPr>
        <w:numId w:val="14"/>
      </w:numPr>
      <w:shd w:val="solid" w:color="FFFFFF" w:fill="FFFFFF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68071F"/>
    <w:pPr>
      <w:keepNext/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"/>
    <w:qFormat/>
    <w:rsid w:val="0068071F"/>
    <w:pPr>
      <w:keepNext/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"/>
    <w:qFormat/>
    <w:rsid w:val="0068071F"/>
    <w:pPr>
      <w:keepNext/>
      <w:framePr w:w="2410" w:h="1559" w:hSpace="142" w:wrap="around" w:vAnchor="page" w:hAnchor="page" w:x="1532" w:y="2496"/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68071F"/>
    <w:pPr>
      <w:keepNext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qFormat/>
    <w:rsid w:val="0068071F"/>
    <w:pPr>
      <w:keepNext/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68071F"/>
    <w:pPr>
      <w:keepNext/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uiPriority w:val="9"/>
    <w:qFormat/>
    <w:rsid w:val="0068071F"/>
    <w:pPr>
      <w:keepNext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68071F"/>
    <w:pPr>
      <w:keepNext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8071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68071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68071F"/>
    <w:rPr>
      <w:rFonts w:cs="Times New Roman"/>
      <w:b/>
      <w:bCs/>
    </w:rPr>
  </w:style>
  <w:style w:type="paragraph" w:styleId="ListBullet">
    <w:name w:val="List Bullet"/>
    <w:basedOn w:val="Normal"/>
    <w:rsid w:val="0068071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68071F"/>
    <w:pPr>
      <w:numPr>
        <w:numId w:val="4"/>
      </w:numPr>
      <w:tabs>
        <w:tab w:val="clear" w:pos="643"/>
        <w:tab w:val="num" w:pos="360"/>
        <w:tab w:val="left" w:pos="567"/>
      </w:tabs>
      <w:ind w:left="851" w:hanging="284"/>
    </w:pPr>
  </w:style>
  <w:style w:type="paragraph" w:styleId="ListBullet3">
    <w:name w:val="List Bullet 3"/>
    <w:basedOn w:val="Normal"/>
    <w:rsid w:val="0068071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68071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68071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8071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8071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68071F"/>
    <w:pPr>
      <w:ind w:left="284"/>
    </w:pPr>
  </w:style>
  <w:style w:type="paragraph" w:customStyle="1" w:styleId="AAFrameAddress">
    <w:name w:val="AA Frame Address"/>
    <w:basedOn w:val="Heading1"/>
    <w:rsid w:val="0068071F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rsid w:val="0068071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8071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68071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68071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68071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68071F"/>
    <w:pPr>
      <w:ind w:left="851" w:hanging="284"/>
    </w:pPr>
  </w:style>
  <w:style w:type="paragraph" w:styleId="Index4">
    <w:name w:val="index 4"/>
    <w:basedOn w:val="Normal"/>
    <w:next w:val="Normal"/>
    <w:semiHidden/>
    <w:rsid w:val="0068071F"/>
    <w:pPr>
      <w:ind w:left="1135" w:hanging="284"/>
    </w:pPr>
  </w:style>
  <w:style w:type="paragraph" w:styleId="Index6">
    <w:name w:val="index 6"/>
    <w:basedOn w:val="Normal"/>
    <w:next w:val="Normal"/>
    <w:semiHidden/>
    <w:rsid w:val="0068071F"/>
    <w:pPr>
      <w:ind w:left="1702" w:hanging="284"/>
    </w:pPr>
  </w:style>
  <w:style w:type="paragraph" w:styleId="Index5">
    <w:name w:val="index 5"/>
    <w:basedOn w:val="Normal"/>
    <w:next w:val="Normal"/>
    <w:semiHidden/>
    <w:rsid w:val="0068071F"/>
    <w:pPr>
      <w:ind w:left="1418" w:hanging="284"/>
    </w:pPr>
  </w:style>
  <w:style w:type="paragraph" w:styleId="Index7">
    <w:name w:val="index 7"/>
    <w:basedOn w:val="Normal"/>
    <w:next w:val="Normal"/>
    <w:semiHidden/>
    <w:rsid w:val="0068071F"/>
    <w:pPr>
      <w:ind w:left="1985" w:hanging="284"/>
    </w:pPr>
  </w:style>
  <w:style w:type="paragraph" w:styleId="Index8">
    <w:name w:val="index 8"/>
    <w:basedOn w:val="Normal"/>
    <w:next w:val="Normal"/>
    <w:semiHidden/>
    <w:rsid w:val="0068071F"/>
    <w:pPr>
      <w:ind w:left="2269" w:hanging="284"/>
    </w:pPr>
  </w:style>
  <w:style w:type="paragraph" w:styleId="Index9">
    <w:name w:val="index 9"/>
    <w:basedOn w:val="Normal"/>
    <w:next w:val="Normal"/>
    <w:semiHidden/>
    <w:rsid w:val="0068071F"/>
    <w:pPr>
      <w:ind w:left="2552" w:hanging="284"/>
    </w:pPr>
  </w:style>
  <w:style w:type="paragraph" w:styleId="TOC2">
    <w:name w:val="toc 2"/>
    <w:basedOn w:val="Normal"/>
    <w:next w:val="Normal"/>
    <w:semiHidden/>
    <w:rsid w:val="0068071F"/>
    <w:pPr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68071F"/>
    <w:pPr>
      <w:spacing w:after="240"/>
    </w:pPr>
  </w:style>
  <w:style w:type="paragraph" w:styleId="TOC4">
    <w:name w:val="toc 4"/>
    <w:basedOn w:val="Normal"/>
    <w:next w:val="Normal"/>
    <w:semiHidden/>
    <w:rsid w:val="0068071F"/>
    <w:pPr>
      <w:ind w:left="851"/>
    </w:pPr>
  </w:style>
  <w:style w:type="paragraph" w:styleId="TOC5">
    <w:name w:val="toc 5"/>
    <w:basedOn w:val="Normal"/>
    <w:next w:val="Normal"/>
    <w:semiHidden/>
    <w:rsid w:val="0068071F"/>
    <w:pPr>
      <w:ind w:left="1134"/>
    </w:pPr>
  </w:style>
  <w:style w:type="paragraph" w:styleId="TOC6">
    <w:name w:val="toc 6"/>
    <w:basedOn w:val="Normal"/>
    <w:next w:val="Normal"/>
    <w:semiHidden/>
    <w:rsid w:val="0068071F"/>
    <w:pPr>
      <w:ind w:left="1418"/>
    </w:pPr>
  </w:style>
  <w:style w:type="paragraph" w:styleId="TOC7">
    <w:name w:val="toc 7"/>
    <w:basedOn w:val="Normal"/>
    <w:next w:val="Normal"/>
    <w:semiHidden/>
    <w:rsid w:val="0068071F"/>
    <w:pPr>
      <w:ind w:left="1701"/>
    </w:pPr>
  </w:style>
  <w:style w:type="paragraph" w:styleId="TOC8">
    <w:name w:val="toc 8"/>
    <w:basedOn w:val="Normal"/>
    <w:next w:val="Normal"/>
    <w:semiHidden/>
    <w:rsid w:val="0068071F"/>
    <w:pPr>
      <w:ind w:left="1985"/>
    </w:pPr>
  </w:style>
  <w:style w:type="paragraph" w:styleId="TOC9">
    <w:name w:val="toc 9"/>
    <w:basedOn w:val="Normal"/>
    <w:next w:val="Normal"/>
    <w:semiHidden/>
    <w:rsid w:val="0068071F"/>
    <w:pPr>
      <w:ind w:left="2268"/>
    </w:pPr>
  </w:style>
  <w:style w:type="paragraph" w:styleId="TableofFigures">
    <w:name w:val="table of figures"/>
    <w:basedOn w:val="Normal"/>
    <w:next w:val="Normal"/>
    <w:semiHidden/>
    <w:rsid w:val="0068071F"/>
    <w:pPr>
      <w:ind w:left="567" w:hanging="567"/>
    </w:pPr>
  </w:style>
  <w:style w:type="paragraph" w:styleId="ListBullet5">
    <w:name w:val="List Bullet 5"/>
    <w:basedOn w:val="Normal"/>
    <w:rsid w:val="0068071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68071F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68071F"/>
    <w:pPr>
      <w:ind w:firstLine="284"/>
    </w:pPr>
  </w:style>
  <w:style w:type="paragraph" w:styleId="BodyTextIndent">
    <w:name w:val="Body Text Indent"/>
    <w:basedOn w:val="Normal"/>
    <w:link w:val="BodyTextIndentChar"/>
    <w:uiPriority w:val="99"/>
    <w:rsid w:val="0068071F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68071F"/>
    <w:pPr>
      <w:ind w:left="284" w:firstLine="284"/>
    </w:pPr>
  </w:style>
  <w:style w:type="character" w:styleId="Strong">
    <w:name w:val="Strong"/>
    <w:uiPriority w:val="22"/>
    <w:qFormat/>
    <w:rsid w:val="0068071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68071F"/>
    <w:pPr>
      <w:numPr>
        <w:numId w:val="11"/>
      </w:numPr>
      <w:tabs>
        <w:tab w:val="clear" w:pos="283"/>
      </w:tabs>
      <w:ind w:left="227" w:hanging="227"/>
    </w:pPr>
  </w:style>
  <w:style w:type="paragraph" w:customStyle="1" w:styleId="AAFrameLogo">
    <w:name w:val="AA Frame Logo"/>
    <w:basedOn w:val="Normal"/>
    <w:rsid w:val="0068071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68071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68071F"/>
    <w:pPr>
      <w:numPr>
        <w:numId w:val="15"/>
      </w:numPr>
      <w:tabs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68071F"/>
    <w:pPr>
      <w:numPr>
        <w:numId w:val="12"/>
      </w:numPr>
      <w:tabs>
        <w:tab w:val="clear" w:pos="283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68071F"/>
  </w:style>
  <w:style w:type="paragraph" w:customStyle="1" w:styleId="ReportMenuBar">
    <w:name w:val="ReportMenuBar"/>
    <w:basedOn w:val="Normal"/>
    <w:rsid w:val="0068071F"/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8071F"/>
    <w:pPr>
      <w:framePr w:w="6521" w:h="1055" w:hSpace="142" w:wrap="around" w:vAnchor="page" w:hAnchor="page" w:x="1441" w:y="4452"/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68071F"/>
    <w:pPr>
      <w:framePr w:h="1054" w:wrap="around" w:y="5920"/>
    </w:pPr>
  </w:style>
  <w:style w:type="paragraph" w:customStyle="1" w:styleId="ReportHeading3">
    <w:name w:val="ReportHeading3"/>
    <w:basedOn w:val="ReportHeading2"/>
    <w:rsid w:val="0068071F"/>
    <w:pPr>
      <w:framePr w:h="443" w:wrap="around" w:y="8223"/>
    </w:pPr>
  </w:style>
  <w:style w:type="paragraph" w:customStyle="1" w:styleId="a">
    <w:name w:val="¢éÍ¤ÇÒÁ"/>
    <w:basedOn w:val="Normal"/>
    <w:rsid w:val="0068071F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68071F"/>
    <w:pPr>
      <w:numPr>
        <w:numId w:val="13"/>
      </w:numPr>
      <w:tabs>
        <w:tab w:val="clear" w:pos="705"/>
        <w:tab w:val="clear" w:pos="4536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68071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68071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68071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8071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68071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68071F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68071F"/>
  </w:style>
  <w:style w:type="paragraph" w:customStyle="1" w:styleId="3">
    <w:name w:val="?????3????"/>
    <w:basedOn w:val="Normal"/>
    <w:rsid w:val="0068071F"/>
    <w:pPr>
      <w:tabs>
        <w:tab w:val="left" w:pos="360"/>
        <w:tab w:val="left" w:pos="720"/>
      </w:tabs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68071F"/>
    <w:pPr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68071F"/>
    <w:pPr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rsid w:val="0068071F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68071F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68071F"/>
    <w:pPr>
      <w:tabs>
        <w:tab w:val="left" w:pos="540"/>
      </w:tabs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68071F"/>
    <w:pPr>
      <w:jc w:val="both"/>
    </w:pPr>
    <w:rPr>
      <w:sz w:val="32"/>
      <w:szCs w:val="32"/>
    </w:rPr>
  </w:style>
  <w:style w:type="table" w:styleId="TableGrid">
    <w:name w:val="Table Grid"/>
    <w:basedOn w:val="TableNormal"/>
    <w:uiPriority w:val="59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DC7698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DE5269"/>
    <w:rPr>
      <w:rFonts w:ascii="Tahoma" w:hAnsi="Tahoma"/>
      <w:sz w:val="16"/>
    </w:rPr>
  </w:style>
  <w:style w:type="paragraph" w:customStyle="1" w:styleId="a4">
    <w:name w:val="??"/>
    <w:basedOn w:val="Normal"/>
    <w:rsid w:val="00614C50"/>
    <w:pPr>
      <w:tabs>
        <w:tab w:val="left" w:pos="360"/>
        <w:tab w:val="left" w:pos="720"/>
        <w:tab w:val="left" w:pos="1080"/>
      </w:tabs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µÒÃÒ§3ªèÍ§"/>
    <w:basedOn w:val="Normal"/>
    <w:rsid w:val="00614C50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DocumentMap">
    <w:name w:val="Document Map"/>
    <w:basedOn w:val="Normal"/>
    <w:link w:val="DocumentMapChar"/>
    <w:semiHidden/>
    <w:rsid w:val="002C2D03"/>
    <w:pPr>
      <w:shd w:val="clear" w:color="auto" w:fill="000080"/>
    </w:pPr>
    <w:rPr>
      <w:rFonts w:ascii="Tahoma" w:hAnsi="Tahoma"/>
      <w:szCs w:val="24"/>
    </w:rPr>
  </w:style>
  <w:style w:type="paragraph" w:styleId="BlockText">
    <w:name w:val="Block Text"/>
    <w:basedOn w:val="Normal"/>
    <w:uiPriority w:val="99"/>
    <w:rsid w:val="006C222B"/>
    <w:pPr>
      <w:tabs>
        <w:tab w:val="left" w:pos="540"/>
      </w:tabs>
      <w:spacing w:before="160" w:line="260" w:lineRule="atLeast"/>
      <w:ind w:left="540" w:right="749" w:hanging="540"/>
      <w:jc w:val="both"/>
    </w:pPr>
    <w:rPr>
      <w:rFonts w:ascii="Times New Roman" w:eastAsia="MS Mincho" w:hAnsi="Times New Roman"/>
      <w:sz w:val="22"/>
      <w:szCs w:val="20"/>
      <w:lang w:val="en-GB"/>
    </w:rPr>
  </w:style>
  <w:style w:type="paragraph" w:customStyle="1" w:styleId="Char">
    <w:name w:val="Char"/>
    <w:basedOn w:val="Normal"/>
    <w:rsid w:val="00731EB4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EnvelopeReturn">
    <w:name w:val="envelope return"/>
    <w:basedOn w:val="Normal"/>
    <w:rsid w:val="00C34046"/>
    <w:pPr>
      <w:tabs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A47174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1F25F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F25FF"/>
    <w:pPr>
      <w:spacing w:after="0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link w:val="AccPolicyHeading"/>
    <w:rsid w:val="001F25FF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HTMLPreformatted">
    <w:name w:val="HTML Preformatted"/>
    <w:basedOn w:val="Normal"/>
    <w:link w:val="HTMLPreformattedChar"/>
    <w:rsid w:val="00DA16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customStyle="1" w:styleId="CharChar">
    <w:name w:val="Char Char"/>
    <w:basedOn w:val="Normal"/>
    <w:rsid w:val="00B2364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6">
    <w:name w:val="อักขระ"/>
    <w:basedOn w:val="Normal"/>
    <w:rsid w:val="00E779E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D47FB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styleId="ListParagraph">
    <w:name w:val="List Paragraph"/>
    <w:basedOn w:val="Normal"/>
    <w:uiPriority w:val="34"/>
    <w:qFormat/>
    <w:rsid w:val="00406AC6"/>
    <w:pPr>
      <w:ind w:left="720"/>
    </w:pPr>
    <w:rPr>
      <w:szCs w:val="22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65A65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65A65"/>
    <w:pPr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7A13B5"/>
    <w:rPr>
      <w:rFonts w:ascii="Arial" w:hAnsi="Arial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7C0BF1"/>
    <w:rPr>
      <w:i/>
      <w:iCs/>
    </w:rPr>
  </w:style>
  <w:style w:type="character" w:customStyle="1" w:styleId="HeaderChar">
    <w:name w:val="Header Char"/>
    <w:basedOn w:val="DefaultParagraphFont"/>
    <w:link w:val="Header"/>
    <w:rsid w:val="007C0BF1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4BD4"/>
    <w:rPr>
      <w:rFonts w:ascii="Tms Rmn" w:hAnsi="Tms Rmn"/>
      <w:sz w:val="28"/>
      <w:szCs w:val="28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974BD4"/>
    <w:rPr>
      <w:rFonts w:ascii="Tms Rmn" w:hAnsi="Tms Rmn"/>
      <w:sz w:val="28"/>
      <w:szCs w:val="28"/>
      <w:lang w:val="x-none" w:eastAsia="x-none"/>
    </w:rPr>
  </w:style>
  <w:style w:type="paragraph" w:customStyle="1" w:styleId="Default">
    <w:name w:val="Default"/>
    <w:rsid w:val="005C198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F512C1"/>
    <w:rPr>
      <w:rFonts w:ascii="Arial" w:hAnsi="Arial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962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6246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624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62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6246"/>
    <w:rPr>
      <w:rFonts w:ascii="Arial" w:hAnsi="Arial"/>
      <w:b/>
      <w:bCs/>
      <w:szCs w:val="25"/>
    </w:rPr>
  </w:style>
  <w:style w:type="paragraph" w:styleId="NormalWeb">
    <w:name w:val="Normal (Web)"/>
    <w:basedOn w:val="Normal"/>
    <w:uiPriority w:val="99"/>
    <w:semiHidden/>
    <w:unhideWhenUsed/>
    <w:rsid w:val="00E924F8"/>
    <w:pPr>
      <w:spacing w:after="160" w:line="259" w:lineRule="auto"/>
    </w:pPr>
    <w:rPr>
      <w:rFonts w:ascii="Times New Roman" w:eastAsiaTheme="minorHAnsi" w:hAnsi="Times New Roman"/>
      <w:sz w:val="24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rsid w:val="0029580A"/>
    <w:rPr>
      <w:rFonts w:cs="EucrosiaUPC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634EFA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"/>
    <w:rsid w:val="00634EFA"/>
    <w:rPr>
      <w:rFonts w:ascii="Arial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sid w:val="00634EF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rsid w:val="00634EFA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rsid w:val="00634EFA"/>
    <w:rPr>
      <w:rFonts w:cs="EucrosiaUPC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634EFA"/>
    <w:rPr>
      <w:rFonts w:cs="Eucros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634EFA"/>
    <w:rPr>
      <w:rFonts w:cs="EucrosiaUPC"/>
      <w:spacing w:val="-6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34EFA"/>
    <w:rPr>
      <w:rFonts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634EFA"/>
    <w:rPr>
      <w:rFonts w:cs="EucrosiaUPC"/>
      <w:sz w:val="30"/>
      <w:szCs w:val="30"/>
      <w:lang w:val="th-TH"/>
    </w:rPr>
  </w:style>
  <w:style w:type="paragraph" w:customStyle="1" w:styleId="roman2">
    <w:name w:val="roman 2"/>
    <w:basedOn w:val="Normal"/>
    <w:rsid w:val="00634EFA"/>
    <w:pPr>
      <w:numPr>
        <w:ilvl w:val="1"/>
        <w:numId w:val="39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634EFA"/>
    <w:pPr>
      <w:numPr>
        <w:ilvl w:val="2"/>
        <w:numId w:val="39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4EFA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634EF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rsid w:val="00634EFA"/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634EFA"/>
    <w:rPr>
      <w:rFonts w:ascii="Tahoma" w:hAnsi="Tahoma"/>
      <w:sz w:val="18"/>
      <w:szCs w:val="24"/>
      <w:shd w:val="clear" w:color="auto" w:fill="00008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634EFA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hAnsi="Times New Roman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34EFA"/>
    <w:rPr>
      <w:sz w:val="16"/>
    </w:rPr>
  </w:style>
  <w:style w:type="table" w:customStyle="1" w:styleId="TableGrid1">
    <w:name w:val="Table Grid1"/>
    <w:basedOn w:val="TableNormal"/>
    <w:next w:val="TableGrid"/>
    <w:uiPriority w:val="39"/>
    <w:rsid w:val="00634EFA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634EFA"/>
    <w:rPr>
      <w:rFonts w:ascii="Arial" w:hAnsi="Arial" w:cs="Times New Roman"/>
      <w:i/>
      <w:iCs/>
      <w:sz w:val="18"/>
      <w:szCs w:val="18"/>
    </w:rPr>
  </w:style>
  <w:style w:type="numbering" w:customStyle="1" w:styleId="NoList1">
    <w:name w:val="No List1"/>
    <w:next w:val="NoList"/>
    <w:uiPriority w:val="99"/>
    <w:semiHidden/>
    <w:unhideWhenUsed/>
    <w:rsid w:val="00634EFA"/>
  </w:style>
  <w:style w:type="character" w:customStyle="1" w:styleId="BodyText3Char">
    <w:name w:val="Body Text 3 Char"/>
    <w:basedOn w:val="DefaultParagraphFont"/>
    <w:link w:val="BodyText3"/>
    <w:uiPriority w:val="99"/>
    <w:rsid w:val="00634EFA"/>
    <w:rPr>
      <w:rFonts w:ascii="Arial" w:hAnsi="Arial"/>
      <w:sz w:val="32"/>
      <w:szCs w:val="32"/>
    </w:rPr>
  </w:style>
  <w:style w:type="paragraph" w:customStyle="1" w:styleId="7I-7H-">
    <w:name w:val="@7I-@#7H-"/>
    <w:basedOn w:val="Normal"/>
    <w:next w:val="Normal"/>
    <w:rsid w:val="00634EFA"/>
    <w:rPr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634EFA"/>
    <w:rPr>
      <w:color w:val="0000FF"/>
      <w:u w:val="single"/>
    </w:rPr>
  </w:style>
  <w:style w:type="character" w:styleId="FollowedHyperlink">
    <w:name w:val="FollowedHyperlink"/>
    <w:uiPriority w:val="99"/>
    <w:rsid w:val="00634EFA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634EFA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634EFA"/>
    <w:rPr>
      <w:rFonts w:ascii="Cordia New" w:hAnsi="Cordia New"/>
      <w:color w:val="000000"/>
      <w:sz w:val="24"/>
      <w:szCs w:val="30"/>
    </w:rPr>
  </w:style>
  <w:style w:type="paragraph" w:styleId="MacroText">
    <w:name w:val="macro"/>
    <w:link w:val="MacroTextChar"/>
    <w:uiPriority w:val="99"/>
    <w:rsid w:val="00634EF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634EFA"/>
    <w:rPr>
      <w:rFonts w:ascii="Courier New" w:eastAsia="MS Mincho" w:hAnsi="Courier New"/>
      <w:lang w:val="en-AU"/>
    </w:rPr>
  </w:style>
  <w:style w:type="paragraph" w:customStyle="1" w:styleId="IndexHeading1">
    <w:name w:val="Index Heading1"/>
    <w:aliases w:val="ixh"/>
    <w:basedOn w:val="BodyText"/>
    <w:rsid w:val="00634EFA"/>
    <w:pPr>
      <w:spacing w:after="130" w:line="260" w:lineRule="atLeast"/>
      <w:ind w:left="1134" w:hanging="1134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634EFA"/>
    <w:rPr>
      <w:rFonts w:ascii="Angsana New" w:hAnsi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34EFA"/>
    <w:rPr>
      <w:rFonts w:ascii="Angsana New" w:hAnsi="Angsana New"/>
      <w:color w:val="000000"/>
      <w:szCs w:val="23"/>
      <w:lang w:val="en-GB"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2C6F89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basedOn w:val="BodyTextIndentChar"/>
    <w:link w:val="BodyTextFirstIndent2"/>
    <w:rsid w:val="002C6F89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E6480B-87E9-4339-B915-F4A1A6FCA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1620</TotalTime>
  <Pages>12</Pages>
  <Words>14899</Words>
  <Characters>84930</Characters>
  <Application>Microsoft Office Word</Application>
  <DocSecurity>0</DocSecurity>
  <Lines>707</Lines>
  <Paragraphs>199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/>
  <LinksUpToDate>false</LinksUpToDate>
  <CharactersWithSpaces>99630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AA</dc:creator>
  <cp:lastModifiedBy>Siriporn.s</cp:lastModifiedBy>
  <cp:revision>245</cp:revision>
  <cp:lastPrinted>2022-02-27T11:59:00Z</cp:lastPrinted>
  <dcterms:created xsi:type="dcterms:W3CDTF">2022-02-19T14:38:00Z</dcterms:created>
  <dcterms:modified xsi:type="dcterms:W3CDTF">2022-02-27T14:06:00Z</dcterms:modified>
</cp:coreProperties>
</file>