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A56FD9" w14:paraId="7E72BB16" w14:textId="77777777" w:rsidTr="009451FE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A56FD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6FD9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A56FD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A56FD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6FD9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A56FD9" w14:paraId="0D0CCEE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A56FD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A56FD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A56FD9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A1742E" w:rsidRPr="00911419" w14:paraId="3E124E0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2F2790A" w:rsidR="00A1742E" w:rsidRPr="005317DD" w:rsidRDefault="005317DD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95A9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A1742E" w:rsidRPr="00ED4C80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77777777" w:rsidR="00A1742E" w:rsidRPr="00ED4C80" w:rsidRDefault="003943D9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1742E"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1742E" w:rsidRPr="00911419" w14:paraId="1B1B21D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77777777" w:rsidR="00A1742E" w:rsidRPr="005317DD" w:rsidRDefault="00AC1883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BA82C7" w14:textId="77777777" w:rsidR="00A1742E" w:rsidRPr="00ED4C80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77777777" w:rsidR="00A1742E" w:rsidRPr="00ED4C80" w:rsidRDefault="00A1742E" w:rsidP="00CC1F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665B6D" w:rsidRPr="00911419" w14:paraId="3C194DA6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C88F59F" w14:textId="31C4A12A" w:rsidR="00665B6D" w:rsidRPr="005317DD" w:rsidRDefault="00665B6D" w:rsidP="00665B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D43AD54" w14:textId="77777777" w:rsidR="00665B6D" w:rsidRPr="00ED4C80" w:rsidRDefault="00665B6D" w:rsidP="00665B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85D3DD1" w14:textId="33374127" w:rsidR="00665B6D" w:rsidRPr="00ED4C80" w:rsidRDefault="00665B6D" w:rsidP="00665B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9D5A21" w:rsidRPr="00911419" w14:paraId="35249EC6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045B71CB" w:rsidR="009D5A21" w:rsidRPr="005317DD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DE667C" w14:textId="77777777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50FAF927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D5A21" w:rsidRPr="00911419" w14:paraId="5664D517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D31728B" w14:textId="754FC997" w:rsidR="009D5A21" w:rsidRPr="005317DD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03EAA1" w14:textId="77777777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A4CFBCD" w14:textId="5B93DB81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D5A21" w:rsidRPr="00911419" w14:paraId="3C2912C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13871546" w:rsidR="009D5A21" w:rsidRPr="005317DD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EE0294E" w14:textId="77777777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319AB241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9D5A21" w:rsidRPr="00911419" w14:paraId="3B4CB365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EC30E4E" w14:textId="1EF8FB32" w:rsidR="009D5A21" w:rsidRPr="005317DD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0872EA" w14:textId="77777777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B2D7E23" w14:textId="3FA5F2F4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9D5A21" w:rsidRPr="00911419" w14:paraId="68B352AC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715D9C" w14:textId="57C0FE51" w:rsidR="009D5A21" w:rsidRPr="005317DD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20D700" w14:textId="77777777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DE51715" w14:textId="5EC36D55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D5A21" w:rsidRPr="00911419" w14:paraId="321053F6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363BC5C" w14:textId="10B46C1D" w:rsidR="009D5A21" w:rsidRPr="005317DD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43DCB4C" w14:textId="77777777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ACED17" w14:textId="469DBE18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9D5A21" w:rsidRPr="00911419" w14:paraId="18A8235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EF63FD0" w14:textId="5FAA52E5" w:rsidR="009D5A21" w:rsidRPr="005317DD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7FAE69B" w14:textId="77777777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F6D8C32" w14:textId="0BD7043A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9D5A21" w:rsidRPr="00911419" w14:paraId="47B8669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07C263F5" w:rsidR="009D5A21" w:rsidRPr="005317DD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F94AEF" w14:textId="77777777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23CD4CCF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9D5A21" w:rsidRPr="00911419" w14:paraId="4E9954FB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44FFF9F" w14:textId="49DBB97A" w:rsidR="009D5A21" w:rsidRPr="005317DD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C0E62E2" w14:textId="77777777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EF45624" w14:textId="5D9BC95B" w:rsidR="009D5A21" w:rsidRPr="00ED4C80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63786" w:rsidRPr="00911419" w14:paraId="4183CF9D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C8C1BAF" w14:textId="4F2EA116" w:rsidR="00163786" w:rsidRPr="005317DD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60EC603" w14:textId="77777777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FCF5F32" w14:textId="531B9CD0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163786" w:rsidRPr="00911419" w14:paraId="5AE56FE1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0C4F5F13" w:rsidR="00163786" w:rsidRPr="005317DD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F4BA8AA" w14:textId="77777777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090515DA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163786" w:rsidRPr="00911419" w14:paraId="07412A0E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F01E16F" w14:textId="60F86530" w:rsidR="00163786" w:rsidRPr="005317DD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63218DE" w14:textId="77777777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7AF0E9AA" w14:textId="2FF7EF71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163786" w:rsidRPr="00911419" w14:paraId="01FC625A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F701F9" w14:textId="4D76EBFF" w:rsidR="00163786" w:rsidRPr="005317DD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441391B6" w14:textId="77777777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DC9CE4E" w14:textId="4C9126F9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ED4C8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63786" w:rsidRPr="00911419" w14:paraId="61DBCC6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04CF62A6" w:rsidR="00163786" w:rsidRPr="005317DD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88A4809" w14:textId="77777777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04DFC2CB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163786" w:rsidRPr="00911419" w14:paraId="33D63635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BE962A" w14:textId="0E15C935" w:rsidR="00163786" w:rsidRPr="005317DD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C93B514" w14:textId="77777777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96A8CA" w14:textId="22A7E3E0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63786" w:rsidRPr="00911419" w14:paraId="16B67D24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83E9B63" w14:textId="1F29A978" w:rsidR="00163786" w:rsidRPr="005317DD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4DBEF5F" w14:textId="77777777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47AD127" w14:textId="607EF4B7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163786" w:rsidRPr="00911419" w14:paraId="02AC8A7F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EB9BDA" w14:textId="5433C201" w:rsidR="00163786" w:rsidRPr="005317DD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6C6E8DD" w14:textId="77777777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7E04B10" w14:textId="014E4B28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63786" w:rsidRPr="00911419" w14:paraId="21344AA3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049C9E8" w14:textId="6CB3B9AF" w:rsidR="00163786" w:rsidRPr="005317DD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19D3A3BA" w14:textId="77777777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673CC3E6" w14:textId="0143C995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63786" w:rsidRPr="00911419" w14:paraId="44702387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E202142" w14:textId="561F4D40" w:rsidR="00163786" w:rsidRPr="005317DD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1A8DD35" w14:textId="77777777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263B1A64" w14:textId="28D4CB72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163786" w:rsidRPr="00911419" w14:paraId="26AD235E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0FCA89" w14:textId="787D3714" w:rsidR="00163786" w:rsidRPr="005317DD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01D9B11B" w14:textId="77777777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76C094A" w14:textId="0420A843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63786" w:rsidRPr="00911419" w14:paraId="40181E89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9FB94E6" w14:textId="64AAFFA7" w:rsidR="00163786" w:rsidRPr="005317DD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538C1684" w14:textId="77777777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048B36C" w14:textId="06CC3636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163786" w:rsidRPr="00911419" w14:paraId="6C90AA93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B32A291" w14:textId="2273CF35" w:rsidR="00163786" w:rsidRPr="005317DD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317D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0937136" w14:textId="77777777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736B0AF7" w14:textId="6A7EE033" w:rsidR="00163786" w:rsidRPr="00ED4C80" w:rsidRDefault="00163786" w:rsidP="001637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4C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9D5A21" w:rsidRPr="00A56FD9" w14:paraId="5BD87033" w14:textId="77777777" w:rsidTr="00945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3DEEF9A" w14:textId="7CC2A7B0" w:rsidR="009D5A21" w:rsidRPr="005317DD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D65E" w14:textId="77777777" w:rsidR="009D5A21" w:rsidRPr="00A56FD9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1E8B73" w14:textId="2F08B98A" w:rsidR="009D5A21" w:rsidRPr="00A56FD9" w:rsidRDefault="009D5A21" w:rsidP="009D5A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95541ED" w14:textId="3F62C55A" w:rsidR="00A1742E" w:rsidRPr="00665B6D" w:rsidRDefault="00E6228A" w:rsidP="0064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51A9">
        <w:rPr>
          <w:rFonts w:asciiTheme="majorBidi" w:hAnsiTheme="majorBidi" w:cstheme="majorBidi"/>
          <w:sz w:val="32"/>
          <w:szCs w:val="32"/>
          <w:cs/>
        </w:rPr>
        <w:br w:type="page"/>
      </w:r>
      <w:r w:rsidR="00A1742E" w:rsidRPr="00665B6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6CEDC10" w14:textId="77777777" w:rsidR="00A1742E" w:rsidRPr="00665B6D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8DD5023" w14:textId="20D5E95B" w:rsidR="002B1411" w:rsidRPr="00665B6D" w:rsidRDefault="002B1411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665B6D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0F40B1" w:rsidRPr="00665B6D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="003269C2" w:rsidRPr="00665B6D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Pr="00665B6D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050829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D0534" w:rsidRPr="000508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7671" w:rsidRPr="00595A96">
        <w:rPr>
          <w:rFonts w:asciiTheme="majorBidi" w:hAnsiTheme="majorBidi" w:cstheme="majorBidi"/>
          <w:sz w:val="30"/>
          <w:szCs w:val="30"/>
        </w:rPr>
        <w:t>25</w:t>
      </w:r>
      <w:r w:rsidR="00C630DA" w:rsidRPr="00050829">
        <w:rPr>
          <w:rFonts w:asciiTheme="majorBidi" w:hAnsiTheme="majorBidi" w:cstheme="majorBidi"/>
          <w:sz w:val="30"/>
          <w:szCs w:val="30"/>
        </w:rPr>
        <w:t xml:space="preserve"> </w:t>
      </w:r>
      <w:r w:rsidR="00C630DA" w:rsidRPr="0005082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69593F" w:rsidRPr="00050829">
        <w:rPr>
          <w:rFonts w:asciiTheme="majorBidi" w:hAnsiTheme="majorBidi" w:cstheme="majorBidi"/>
          <w:sz w:val="30"/>
          <w:szCs w:val="30"/>
        </w:rPr>
        <w:t>256</w:t>
      </w:r>
      <w:r w:rsidR="00284526" w:rsidRPr="00050829">
        <w:rPr>
          <w:rFonts w:asciiTheme="majorBidi" w:hAnsiTheme="majorBidi" w:cstheme="majorBidi"/>
          <w:sz w:val="30"/>
          <w:szCs w:val="30"/>
        </w:rPr>
        <w:t>5</w:t>
      </w:r>
    </w:p>
    <w:p w14:paraId="5D585882" w14:textId="77777777" w:rsidR="00200B9A" w:rsidRPr="00665B6D" w:rsidRDefault="00200B9A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84E91" w14:textId="77777777" w:rsidR="00A1742E" w:rsidRPr="00665B6D" w:rsidRDefault="00AC1883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65B6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665B6D">
        <w:rPr>
          <w:rFonts w:asciiTheme="majorBidi" w:hAnsiTheme="majorBidi" w:cstheme="majorBidi"/>
          <w:b/>
          <w:bCs/>
          <w:sz w:val="30"/>
          <w:szCs w:val="30"/>
        </w:rPr>
        <w:tab/>
      </w:r>
      <w:r w:rsidR="003943D9" w:rsidRPr="00665B6D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A1742E" w:rsidRPr="00665B6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6DFAD442" w14:textId="77777777" w:rsidR="00A1742E" w:rsidRPr="00665B6D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DE209" w14:textId="49661289" w:rsidR="00174409" w:rsidRPr="00665B6D" w:rsidRDefault="00A1742E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  <w:cs/>
        </w:rPr>
      </w:pPr>
      <w:r w:rsidRPr="00665B6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B302C" w:rsidRPr="00665B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69C2" w:rsidRPr="00665B6D">
        <w:rPr>
          <w:rFonts w:asciiTheme="majorBidi" w:hAnsiTheme="majorBidi" w:cstheme="majorBidi"/>
          <w:sz w:val="30"/>
          <w:szCs w:val="30"/>
          <w:cs/>
        </w:rPr>
        <w:t xml:space="preserve">โรงงานเภสัชอุตสาหกรรม เจเอสพี </w:t>
      </w:r>
      <w:r w:rsidR="003269C2" w:rsidRPr="00665B6D">
        <w:rPr>
          <w:rFonts w:asciiTheme="majorBidi" w:hAnsiTheme="majorBidi" w:cstheme="majorBidi"/>
          <w:sz w:val="30"/>
          <w:szCs w:val="30"/>
        </w:rPr>
        <w:t>(</w:t>
      </w:r>
      <w:r w:rsidR="003269C2" w:rsidRPr="00665B6D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="003269C2" w:rsidRPr="00665B6D">
        <w:rPr>
          <w:rFonts w:asciiTheme="majorBidi" w:hAnsiTheme="majorBidi" w:cstheme="majorBidi"/>
          <w:sz w:val="30"/>
          <w:szCs w:val="30"/>
        </w:rPr>
        <w:t xml:space="preserve">) </w:t>
      </w:r>
      <w:r w:rsidRPr="00665B6D">
        <w:rPr>
          <w:rFonts w:asciiTheme="majorBidi" w:hAnsiTheme="majorBidi" w:cstheme="majorBidi"/>
          <w:sz w:val="30"/>
          <w:szCs w:val="30"/>
          <w:cs/>
        </w:rPr>
        <w:t>จำกัด</w:t>
      </w:r>
      <w:r w:rsidR="00C630DA" w:rsidRPr="00665B6D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="003B302C" w:rsidRPr="00665B6D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C31F2" w:rsidRPr="00665B6D">
        <w:rPr>
          <w:rFonts w:asciiTheme="majorBidi" w:hAnsiTheme="majorBidi" w:cstheme="majorBidi"/>
          <w:sz w:val="30"/>
          <w:szCs w:val="30"/>
        </w:rPr>
        <w:t>(</w:t>
      </w:r>
      <w:r w:rsidRPr="00665B6D">
        <w:rPr>
          <w:rFonts w:asciiTheme="majorBidi" w:hAnsiTheme="majorBidi" w:cstheme="majorBidi"/>
          <w:sz w:val="30"/>
          <w:szCs w:val="30"/>
          <w:cs/>
          <w:lang w:val="th-TH"/>
        </w:rPr>
        <w:t>“บริษัท”</w:t>
      </w:r>
      <w:r w:rsidR="00AC31F2" w:rsidRPr="00665B6D">
        <w:rPr>
          <w:rFonts w:asciiTheme="majorBidi" w:hAnsiTheme="majorBidi" w:cstheme="majorBidi"/>
          <w:sz w:val="30"/>
          <w:szCs w:val="30"/>
        </w:rPr>
        <w:t>)</w:t>
      </w:r>
      <w:r w:rsidR="003B302C" w:rsidRPr="00665B6D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665B6D">
        <w:rPr>
          <w:rFonts w:asciiTheme="majorBidi" w:hAnsiTheme="majorBidi" w:cstheme="majorBidi"/>
          <w:sz w:val="30"/>
          <w:szCs w:val="30"/>
          <w:cs/>
          <w:lang w:val="th-TH"/>
        </w:rPr>
        <w:t>เป็นนิติบุคคลที่จัดตั้งขึ้นในประเทศไทย</w:t>
      </w:r>
      <w:r w:rsidR="003B302C" w:rsidRPr="00665B6D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13D1F" w:rsidRPr="00665B6D">
        <w:rPr>
          <w:rFonts w:asciiTheme="majorBidi" w:hAnsiTheme="majorBidi"/>
          <w:sz w:val="30"/>
          <w:szCs w:val="30"/>
          <w:cs/>
          <w:lang w:val="th-TH"/>
        </w:rPr>
        <w:t>และจดทะเบียนกับตลาดหลักทรัพย์แห่งประเทศไทยเมื่อเดือน</w:t>
      </w:r>
      <w:r w:rsidR="00F13D1F" w:rsidRPr="00665B6D">
        <w:rPr>
          <w:rFonts w:asciiTheme="majorBidi" w:hAnsiTheme="majorBidi" w:hint="cs"/>
          <w:sz w:val="30"/>
          <w:szCs w:val="30"/>
          <w:cs/>
          <w:lang w:val="th-TH"/>
        </w:rPr>
        <w:t xml:space="preserve">พฤศจิกายน </w:t>
      </w:r>
      <w:r w:rsidR="00F13D1F" w:rsidRPr="00665B6D">
        <w:rPr>
          <w:rFonts w:asciiTheme="majorBidi" w:hAnsiTheme="majorBidi"/>
          <w:sz w:val="30"/>
          <w:szCs w:val="30"/>
          <w:lang w:val="en-GB"/>
        </w:rPr>
        <w:t>2564</w:t>
      </w:r>
      <w:r w:rsidR="00F13D1F" w:rsidRPr="00665B6D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0F7671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FF3FE8" w:rsidRPr="00665B6D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731F42" w:rsidRPr="00665B6D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BC54911" w14:textId="77777777" w:rsidR="00A1742E" w:rsidRPr="00665B6D" w:rsidRDefault="00A1742E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A90C3D4" w14:textId="77777777" w:rsidR="00731F42" w:rsidRPr="00665B6D" w:rsidRDefault="00731F42" w:rsidP="00731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5B6D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665B6D">
        <w:rPr>
          <w:rFonts w:asciiTheme="majorBidi" w:hAnsiTheme="majorBidi" w:cstheme="majorBidi"/>
          <w:sz w:val="30"/>
          <w:szCs w:val="30"/>
          <w:cs/>
        </w:rPr>
        <w:tab/>
      </w:r>
      <w:r w:rsidRPr="00665B6D">
        <w:rPr>
          <w:rFonts w:asciiTheme="majorBidi" w:hAnsiTheme="majorBidi" w:cstheme="majorBidi"/>
          <w:sz w:val="30"/>
          <w:szCs w:val="30"/>
        </w:rPr>
        <w:t>:</w:t>
      </w:r>
      <w:r w:rsidRPr="00665B6D">
        <w:rPr>
          <w:rFonts w:asciiTheme="majorBidi" w:hAnsiTheme="majorBidi" w:cstheme="majorBidi"/>
          <w:sz w:val="30"/>
          <w:szCs w:val="30"/>
        </w:rPr>
        <w:tab/>
      </w:r>
      <w:r w:rsidRPr="00665B6D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Pr="00665B6D">
        <w:rPr>
          <w:rFonts w:asciiTheme="majorBidi" w:hAnsiTheme="majorBidi" w:cstheme="majorBidi"/>
          <w:sz w:val="30"/>
          <w:szCs w:val="30"/>
        </w:rPr>
        <w:t xml:space="preserve">255, 257 </w:t>
      </w:r>
      <w:r w:rsidRPr="00665B6D">
        <w:rPr>
          <w:rFonts w:asciiTheme="majorBidi" w:hAnsiTheme="majorBidi" w:cstheme="majorBidi"/>
          <w:sz w:val="30"/>
          <w:szCs w:val="30"/>
          <w:cs/>
        </w:rPr>
        <w:t xml:space="preserve">ซอยสาธุประดิษฐ์ </w:t>
      </w:r>
      <w:r w:rsidRPr="00665B6D">
        <w:rPr>
          <w:rFonts w:asciiTheme="majorBidi" w:hAnsiTheme="majorBidi" w:cstheme="majorBidi"/>
          <w:sz w:val="30"/>
          <w:szCs w:val="30"/>
        </w:rPr>
        <w:t xml:space="preserve">58 </w:t>
      </w:r>
      <w:r w:rsidRPr="00665B6D">
        <w:rPr>
          <w:rFonts w:asciiTheme="majorBidi" w:hAnsiTheme="majorBidi" w:cstheme="majorBidi"/>
          <w:sz w:val="30"/>
          <w:szCs w:val="30"/>
          <w:cs/>
        </w:rPr>
        <w:t>แขวงบางโพงพาง เขตยานนาวา กรุงเทพมหานคร</w:t>
      </w:r>
    </w:p>
    <w:p w14:paraId="069F1591" w14:textId="77777777" w:rsidR="006538CB" w:rsidRPr="00665B6D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5B6D">
        <w:rPr>
          <w:rFonts w:asciiTheme="majorBidi" w:hAnsiTheme="majorBidi" w:cstheme="majorBidi"/>
          <w:sz w:val="30"/>
          <w:szCs w:val="30"/>
          <w:cs/>
        </w:rPr>
        <w:t>สาขา</w:t>
      </w:r>
      <w:r w:rsidRPr="00665B6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ที่ 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665B6D">
        <w:rPr>
          <w:rFonts w:asciiTheme="majorBidi" w:hAnsiTheme="majorBidi" w:cstheme="majorBidi"/>
          <w:sz w:val="30"/>
          <w:szCs w:val="30"/>
          <w:cs/>
        </w:rPr>
        <w:tab/>
      </w:r>
      <w:r w:rsidRPr="00665B6D">
        <w:rPr>
          <w:rFonts w:asciiTheme="majorBidi" w:hAnsiTheme="majorBidi" w:cstheme="majorBidi"/>
          <w:sz w:val="30"/>
          <w:szCs w:val="30"/>
        </w:rPr>
        <w:t>:</w:t>
      </w:r>
      <w:r w:rsidRPr="00665B6D">
        <w:rPr>
          <w:rFonts w:asciiTheme="majorBidi" w:hAnsiTheme="majorBidi" w:cstheme="majorBidi"/>
          <w:sz w:val="30"/>
          <w:szCs w:val="30"/>
        </w:rPr>
        <w:tab/>
      </w:r>
      <w:r w:rsidRPr="00665B6D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Pr="00665B6D">
        <w:rPr>
          <w:rFonts w:asciiTheme="majorBidi" w:hAnsiTheme="majorBidi" w:cstheme="majorBidi"/>
          <w:sz w:val="30"/>
          <w:szCs w:val="30"/>
        </w:rPr>
        <w:t xml:space="preserve">260 </w:t>
      </w:r>
      <w:r w:rsidRPr="00665B6D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Pr="00665B6D">
        <w:rPr>
          <w:rFonts w:asciiTheme="majorBidi" w:hAnsiTheme="majorBidi" w:cstheme="majorBidi"/>
          <w:sz w:val="30"/>
          <w:szCs w:val="30"/>
        </w:rPr>
        <w:t xml:space="preserve">4 </w:t>
      </w:r>
      <w:r w:rsidRPr="00665B6D">
        <w:rPr>
          <w:rFonts w:asciiTheme="majorBidi" w:hAnsiTheme="majorBidi" w:cstheme="majorBidi"/>
          <w:sz w:val="30"/>
          <w:szCs w:val="30"/>
          <w:cs/>
        </w:rPr>
        <w:t>ตำบลศรีบัวบาน อำเภอเมืองลำพูน จังหวัดลำพูน</w:t>
      </w:r>
    </w:p>
    <w:p w14:paraId="200B1E84" w14:textId="77777777" w:rsidR="006538CB" w:rsidRPr="00665B6D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65B6D">
        <w:rPr>
          <w:rFonts w:asciiTheme="majorBidi" w:hAnsiTheme="majorBidi" w:cstheme="majorBidi" w:hint="cs"/>
          <w:sz w:val="30"/>
          <w:szCs w:val="30"/>
          <w:cs/>
        </w:rPr>
        <w:t xml:space="preserve">สาขาที่ 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>2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ab/>
        <w:t>: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ab/>
      </w:r>
      <w:r w:rsidRPr="00665B6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เลขที่ 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 xml:space="preserve">88, 88/1-3 </w:t>
      </w:r>
      <w:r w:rsidRPr="00665B6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หมู่ 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 xml:space="preserve">11 </w:t>
      </w:r>
      <w:r w:rsidRPr="00665B6D">
        <w:rPr>
          <w:rFonts w:asciiTheme="majorBidi" w:hAnsiTheme="majorBidi" w:cstheme="majorBidi" w:hint="cs"/>
          <w:sz w:val="30"/>
          <w:szCs w:val="30"/>
          <w:cs/>
          <w:lang w:val="en-GB"/>
        </w:rPr>
        <w:t>ตำบลบางโฉลง อำเภอบางพลี จังหวัดสมุทรปราการ</w:t>
      </w:r>
    </w:p>
    <w:p w14:paraId="659E6253" w14:textId="77777777" w:rsidR="006538CB" w:rsidRPr="00665B6D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65B6D">
        <w:rPr>
          <w:rFonts w:asciiTheme="majorBidi" w:hAnsiTheme="majorBidi" w:cstheme="majorBidi" w:hint="cs"/>
          <w:sz w:val="30"/>
          <w:szCs w:val="30"/>
          <w:cs/>
        </w:rPr>
        <w:t xml:space="preserve">สาขาที่ 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>3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ab/>
        <w:t>: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ab/>
      </w:r>
      <w:r w:rsidRPr="00665B6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เลขที่ 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 xml:space="preserve">88/5-6 </w:t>
      </w:r>
      <w:r w:rsidRPr="00665B6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หมู่ </w:t>
      </w:r>
      <w:r w:rsidRPr="00665B6D">
        <w:rPr>
          <w:rFonts w:asciiTheme="majorBidi" w:hAnsiTheme="majorBidi" w:cstheme="majorBidi"/>
          <w:sz w:val="30"/>
          <w:szCs w:val="30"/>
          <w:lang w:val="en-GB"/>
        </w:rPr>
        <w:t xml:space="preserve">11 </w:t>
      </w:r>
      <w:r w:rsidRPr="00665B6D">
        <w:rPr>
          <w:rFonts w:asciiTheme="majorBidi" w:hAnsiTheme="majorBidi" w:cstheme="majorBidi" w:hint="cs"/>
          <w:sz w:val="30"/>
          <w:szCs w:val="30"/>
          <w:cs/>
          <w:lang w:val="en-GB"/>
        </w:rPr>
        <w:t>ตำบลบางโฉลง อำเภอบางพลี จังหวัดสมุทรปราการ</w:t>
      </w:r>
    </w:p>
    <w:p w14:paraId="541F33EE" w14:textId="77777777" w:rsidR="006538CB" w:rsidRPr="00665B6D" w:rsidRDefault="006538CB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292EDD7" w14:textId="6BE200BC" w:rsidR="006538CB" w:rsidRPr="00665B6D" w:rsidRDefault="006538CB" w:rsidP="0065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65B6D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665B6D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665B6D">
        <w:rPr>
          <w:rFonts w:asciiTheme="majorBidi" w:hAnsiTheme="majorBidi" w:cstheme="majorBidi"/>
          <w:sz w:val="30"/>
          <w:szCs w:val="30"/>
          <w:cs/>
        </w:rPr>
        <w:t>ใหญ่ในระหว่าง</w:t>
      </w:r>
      <w:r w:rsidRPr="00665B6D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665B6D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bookmarkStart w:id="0" w:name="_Hlk94802025"/>
      <w:r w:rsidRPr="00665B6D">
        <w:rPr>
          <w:rFonts w:asciiTheme="majorBidi" w:hAnsiTheme="majorBidi" w:cstheme="majorBidi" w:hint="cs"/>
          <w:sz w:val="30"/>
          <w:szCs w:val="30"/>
          <w:cs/>
        </w:rPr>
        <w:t xml:space="preserve">ตระกูลแดงประเสริฐ และบริษัท สุภาพ กรุ๊ป จำกัด </w:t>
      </w:r>
      <w:r w:rsidRPr="00665B6D">
        <w:rPr>
          <w:rFonts w:asciiTheme="majorBidi" w:hAnsiTheme="majorBidi" w:cstheme="majorBidi"/>
          <w:sz w:val="30"/>
          <w:szCs w:val="30"/>
          <w:cs/>
        </w:rPr>
        <w:t>ถือหุ้น</w:t>
      </w:r>
      <w:r w:rsidRPr="00665B6D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665B6D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665B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13D1F" w:rsidRPr="00665B6D">
        <w:rPr>
          <w:rFonts w:asciiTheme="majorBidi" w:hAnsiTheme="majorBidi" w:cstheme="majorBidi"/>
          <w:sz w:val="30"/>
          <w:szCs w:val="30"/>
        </w:rPr>
        <w:t>35.56</w:t>
      </w:r>
      <w:r w:rsidRPr="00665B6D">
        <w:rPr>
          <w:rFonts w:asciiTheme="majorBidi" w:hAnsiTheme="majorBidi" w:cstheme="majorBidi"/>
          <w:sz w:val="30"/>
          <w:szCs w:val="30"/>
        </w:rPr>
        <w:t xml:space="preserve"> </w:t>
      </w:r>
      <w:r w:rsidRPr="00665B6D">
        <w:rPr>
          <w:rFonts w:asciiTheme="majorBidi" w:hAnsiTheme="majorBidi" w:cstheme="majorBidi" w:hint="cs"/>
          <w:sz w:val="30"/>
          <w:szCs w:val="30"/>
          <w:cs/>
        </w:rPr>
        <w:t xml:space="preserve">และร้อยละ </w:t>
      </w:r>
      <w:r w:rsidR="00F13D1F" w:rsidRPr="00665B6D">
        <w:rPr>
          <w:rFonts w:asciiTheme="majorBidi" w:hAnsiTheme="majorBidi" w:cstheme="majorBidi"/>
          <w:sz w:val="30"/>
          <w:szCs w:val="30"/>
        </w:rPr>
        <w:t>32.97</w:t>
      </w:r>
      <w:r w:rsidRPr="00665B6D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bookmarkEnd w:id="0"/>
      <w:r w:rsidRPr="00665B6D">
        <w:rPr>
          <w:rFonts w:asciiTheme="majorBidi" w:hAnsiTheme="majorBidi" w:cstheme="majorBidi"/>
          <w:sz w:val="30"/>
          <w:szCs w:val="30"/>
        </w:rPr>
        <w:t xml:space="preserve"> </w:t>
      </w:r>
      <w:r w:rsidRPr="00665B6D">
        <w:rPr>
          <w:rFonts w:asciiTheme="majorBidi" w:hAnsiTheme="majorBidi" w:cstheme="majorBidi"/>
          <w:i/>
          <w:iCs/>
          <w:sz w:val="30"/>
          <w:szCs w:val="30"/>
        </w:rPr>
        <w:t>(25</w:t>
      </w:r>
      <w:r w:rsidRPr="00665B6D">
        <w:rPr>
          <w:rFonts w:asciiTheme="majorBidi" w:hAnsiTheme="majorBidi" w:cstheme="majorBidi" w:hint="cs"/>
          <w:i/>
          <w:iCs/>
          <w:sz w:val="30"/>
          <w:szCs w:val="30"/>
          <w:cs/>
        </w:rPr>
        <w:t>6</w:t>
      </w:r>
      <w:r w:rsidR="00F13D1F" w:rsidRPr="00665B6D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665B6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13D1F" w:rsidRPr="00665B6D">
        <w:rPr>
          <w:rFonts w:asciiTheme="majorBidi" w:hAnsiTheme="majorBidi"/>
          <w:i/>
          <w:iCs/>
          <w:sz w:val="30"/>
          <w:szCs w:val="30"/>
          <w:cs/>
        </w:rPr>
        <w:t>ตระกูลแดงประเสริฐ และบริษัท สุภาพ กรุ๊ป จำกัด ถือหุ้นของบริษัท</w:t>
      </w:r>
      <w:r w:rsidR="00F13D1F" w:rsidRPr="00665B6D">
        <w:rPr>
          <w:rFonts w:asciiTheme="majorBidi" w:hAnsiTheme="majorBidi"/>
          <w:i/>
          <w:iCs/>
          <w:sz w:val="30"/>
          <w:szCs w:val="30"/>
        </w:rPr>
        <w:t xml:space="preserve">  </w:t>
      </w:r>
      <w:r w:rsidR="00F13D1F" w:rsidRPr="00665B6D">
        <w:rPr>
          <w:rFonts w:asciiTheme="majorBidi" w:hAnsiTheme="majorBidi"/>
          <w:i/>
          <w:iCs/>
          <w:sz w:val="30"/>
          <w:szCs w:val="30"/>
          <w:cs/>
        </w:rPr>
        <w:t xml:space="preserve">ร้อยละ </w:t>
      </w:r>
      <w:r w:rsidR="00F13D1F" w:rsidRPr="00665B6D">
        <w:rPr>
          <w:rFonts w:asciiTheme="majorBidi" w:hAnsiTheme="majorBidi"/>
          <w:i/>
          <w:iCs/>
          <w:sz w:val="30"/>
          <w:szCs w:val="30"/>
        </w:rPr>
        <w:t>50.00</w:t>
      </w:r>
      <w:r w:rsidR="00F13D1F" w:rsidRPr="00665B6D">
        <w:rPr>
          <w:rFonts w:asciiTheme="majorBidi" w:hAnsiTheme="majorBidi"/>
          <w:i/>
          <w:iCs/>
          <w:sz w:val="30"/>
          <w:szCs w:val="30"/>
          <w:cs/>
        </w:rPr>
        <w:t xml:space="preserve"> และร้อยละ </w:t>
      </w:r>
      <w:r w:rsidR="00F13D1F" w:rsidRPr="00665B6D">
        <w:rPr>
          <w:rFonts w:asciiTheme="majorBidi" w:hAnsiTheme="majorBidi"/>
          <w:i/>
          <w:iCs/>
          <w:sz w:val="30"/>
          <w:szCs w:val="30"/>
        </w:rPr>
        <w:t>44.12</w:t>
      </w:r>
      <w:r w:rsidR="00F13D1F" w:rsidRPr="00665B6D">
        <w:rPr>
          <w:rFonts w:asciiTheme="majorBidi" w:hAnsiTheme="majorBidi"/>
          <w:i/>
          <w:iCs/>
          <w:sz w:val="30"/>
          <w:szCs w:val="30"/>
          <w:cs/>
        </w:rPr>
        <w:t xml:space="preserve"> ตามลำดับ</w:t>
      </w:r>
      <w:r w:rsidRPr="00665B6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71ACAFA" w14:textId="77777777" w:rsidR="005714DB" w:rsidRPr="00665B6D" w:rsidRDefault="005714DB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E9C7A5" w14:textId="38E42F92" w:rsidR="00630430" w:rsidRPr="00665B6D" w:rsidRDefault="00664F03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5B6D">
        <w:rPr>
          <w:rFonts w:asciiTheme="majorBidi" w:hAnsiTheme="majorBidi" w:cstheme="majorBidi"/>
          <w:sz w:val="30"/>
          <w:szCs w:val="30"/>
          <w:cs/>
          <w:lang w:val="th-TH"/>
        </w:rPr>
        <w:t>บริษัทดำเนินธุรกิจ</w:t>
      </w:r>
      <w:r w:rsidR="00241914" w:rsidRPr="00665B6D">
        <w:rPr>
          <w:rFonts w:asciiTheme="majorBidi" w:hAnsiTheme="majorBidi" w:cstheme="majorBidi"/>
          <w:sz w:val="30"/>
          <w:szCs w:val="30"/>
          <w:cs/>
          <w:lang w:val="th-TH"/>
        </w:rPr>
        <w:t>หลักเกี่ยวกับการ</w:t>
      </w:r>
      <w:r w:rsidR="0033531F" w:rsidRPr="00665B6D">
        <w:rPr>
          <w:rFonts w:asciiTheme="majorBidi" w:hAnsiTheme="majorBidi" w:cstheme="majorBidi"/>
          <w:sz w:val="30"/>
          <w:szCs w:val="30"/>
          <w:cs/>
        </w:rPr>
        <w:t>ผลิต</w:t>
      </w:r>
      <w:r w:rsidR="00DD66D7" w:rsidRPr="00665B6D">
        <w:rPr>
          <w:rFonts w:asciiTheme="majorBidi" w:hAnsiTheme="majorBidi" w:cstheme="majorBidi" w:hint="cs"/>
          <w:sz w:val="30"/>
          <w:szCs w:val="30"/>
          <w:cs/>
        </w:rPr>
        <w:t>และจำหน่าย</w:t>
      </w:r>
      <w:r w:rsidR="00630430" w:rsidRPr="00665B6D">
        <w:rPr>
          <w:rFonts w:asciiTheme="majorBidi" w:hAnsiTheme="majorBidi" w:cstheme="majorBidi" w:hint="cs"/>
          <w:sz w:val="30"/>
          <w:szCs w:val="30"/>
          <w:cs/>
        </w:rPr>
        <w:t>เวช</w:t>
      </w:r>
      <w:r w:rsidR="0033531F" w:rsidRPr="00665B6D">
        <w:rPr>
          <w:rFonts w:asciiTheme="majorBidi" w:hAnsiTheme="majorBidi" w:cstheme="majorBidi"/>
          <w:sz w:val="30"/>
          <w:szCs w:val="30"/>
          <w:cs/>
        </w:rPr>
        <w:t>ภัณฑ์ที่ใช้รักษาโรค</w:t>
      </w:r>
      <w:r w:rsidR="00630430" w:rsidRPr="00665B6D">
        <w:rPr>
          <w:rFonts w:asciiTheme="majorBidi" w:hAnsiTheme="majorBidi" w:cstheme="majorBidi" w:hint="cs"/>
          <w:sz w:val="30"/>
          <w:szCs w:val="30"/>
          <w:cs/>
        </w:rPr>
        <w:t xml:space="preserve"> ผลิตภัณฑ์</w:t>
      </w:r>
      <w:r w:rsidR="00371C2C" w:rsidRPr="00665B6D">
        <w:rPr>
          <w:rFonts w:asciiTheme="majorBidi" w:hAnsiTheme="majorBidi" w:cstheme="majorBidi" w:hint="cs"/>
          <w:sz w:val="30"/>
          <w:szCs w:val="30"/>
          <w:cs/>
        </w:rPr>
        <w:t>เสริม</w:t>
      </w:r>
      <w:r w:rsidR="00C55202" w:rsidRPr="00665B6D">
        <w:rPr>
          <w:rFonts w:asciiTheme="majorBidi" w:hAnsiTheme="majorBidi" w:cstheme="majorBidi" w:hint="cs"/>
          <w:sz w:val="30"/>
          <w:szCs w:val="30"/>
          <w:cs/>
        </w:rPr>
        <w:t>อาหาร</w:t>
      </w:r>
      <w:r w:rsidR="00DD66D7" w:rsidRPr="00665B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0430" w:rsidRPr="00665B6D">
        <w:rPr>
          <w:rFonts w:asciiTheme="majorBidi" w:hAnsiTheme="majorBidi" w:cstheme="majorBidi" w:hint="cs"/>
          <w:sz w:val="30"/>
          <w:szCs w:val="30"/>
          <w:cs/>
        </w:rPr>
        <w:t>ผลิตภัณฑ์</w:t>
      </w:r>
      <w:r w:rsidR="00371C2C" w:rsidRPr="00665B6D">
        <w:rPr>
          <w:rFonts w:asciiTheme="majorBidi" w:hAnsiTheme="majorBidi" w:cstheme="majorBidi" w:hint="cs"/>
          <w:sz w:val="30"/>
          <w:szCs w:val="30"/>
          <w:cs/>
        </w:rPr>
        <w:t>ยาแผนโบราณ</w:t>
      </w:r>
      <w:r w:rsidR="00F13D1F" w:rsidRPr="00665B6D">
        <w:rPr>
          <w:rFonts w:asciiTheme="majorBidi" w:hAnsiTheme="majorBidi" w:cstheme="majorBidi"/>
          <w:sz w:val="30"/>
          <w:szCs w:val="30"/>
        </w:rPr>
        <w:t xml:space="preserve"> </w:t>
      </w:r>
      <w:r w:rsidR="00F13D1F" w:rsidRPr="00665B6D">
        <w:rPr>
          <w:rFonts w:asciiTheme="majorBidi" w:hAnsiTheme="majorBidi" w:cstheme="majorBidi" w:hint="cs"/>
          <w:sz w:val="30"/>
          <w:szCs w:val="30"/>
          <w:cs/>
        </w:rPr>
        <w:t>และผลิตภัณฑ์สมุนไพร</w:t>
      </w:r>
    </w:p>
    <w:p w14:paraId="774904AA" w14:textId="77777777" w:rsidR="001F3BED" w:rsidRPr="00665B6D" w:rsidRDefault="001F3BED" w:rsidP="00F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D5369F3" w14:textId="49810FD4" w:rsidR="00A1742E" w:rsidRPr="00665B6D" w:rsidRDefault="00F44102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5B6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A1742E" w:rsidRPr="00665B6D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 w:rsidR="00D77282" w:rsidRPr="00665B6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641479AC" w14:textId="77777777" w:rsidR="00A92F34" w:rsidRPr="00665B6D" w:rsidRDefault="00A92F34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CB8FE" w14:textId="77777777" w:rsidR="00A92F34" w:rsidRPr="00665B6D" w:rsidRDefault="00A92F34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5B6D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31A1A544" w14:textId="77777777" w:rsidR="00A1742E" w:rsidRPr="00665B6D" w:rsidRDefault="00A1742E" w:rsidP="0037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DF600" w14:textId="7BD531CF" w:rsidR="00A92F34" w:rsidRPr="00665B6D" w:rsidRDefault="00A92F34" w:rsidP="00665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65B6D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</w:t>
      </w:r>
      <w:r w:rsidR="002E4020" w:rsidRPr="00665B6D">
        <w:rPr>
          <w:rFonts w:asciiTheme="majorBidi" w:hAnsi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</w:t>
      </w:r>
      <w:r w:rsidR="00665B6D">
        <w:rPr>
          <w:rFonts w:asciiTheme="majorBidi" w:hAnsiTheme="majorBidi"/>
          <w:sz w:val="30"/>
          <w:szCs w:val="30"/>
        </w:rPr>
        <w:t xml:space="preserve"> </w:t>
      </w:r>
      <w:r w:rsidR="00665B6D" w:rsidRPr="00665B6D">
        <w:rPr>
          <w:rFonts w:asciiTheme="majorBidi" w:hAnsiTheme="majorBidi"/>
          <w:sz w:val="30"/>
          <w:szCs w:val="30"/>
          <w:cs/>
        </w:rPr>
        <w:t>และมีการปัดเศษในหมายเหตุประกอบ</w:t>
      </w:r>
      <w:r w:rsidR="00665B6D">
        <w:rPr>
          <w:rFonts w:asciiTheme="majorBidi" w:hAnsiTheme="majorBidi"/>
          <w:sz w:val="30"/>
          <w:szCs w:val="30"/>
        </w:rPr>
        <w:t xml:space="preserve">        </w:t>
      </w:r>
      <w:r w:rsidR="00665B6D" w:rsidRPr="00665B6D">
        <w:rPr>
          <w:rFonts w:asciiTheme="majorBidi" w:hAnsiTheme="majorBidi"/>
          <w:sz w:val="30"/>
          <w:szCs w:val="30"/>
          <w:cs/>
        </w:rPr>
        <w:t>งบการเงินเพื่อให้แสดงเป็นหลัก</w:t>
      </w:r>
      <w:r w:rsidR="00665B6D">
        <w:rPr>
          <w:rFonts w:asciiTheme="majorBidi" w:hAnsiTheme="majorBidi" w:hint="cs"/>
          <w:sz w:val="30"/>
          <w:szCs w:val="30"/>
          <w:cs/>
        </w:rPr>
        <w:t>พัน</w:t>
      </w:r>
      <w:r w:rsidR="00665B6D" w:rsidRPr="00665B6D">
        <w:rPr>
          <w:rFonts w:asciiTheme="majorBidi" w:hAnsiTheme="majorBidi"/>
          <w:sz w:val="30"/>
          <w:szCs w:val="30"/>
          <w:cs/>
        </w:rPr>
        <w:t>บาท ยกเว้นที่ระบุไว้เป็นอย่างอื่น</w:t>
      </w:r>
    </w:p>
    <w:p w14:paraId="7E0A1DE1" w14:textId="77777777" w:rsidR="005A3AE5" w:rsidRPr="00665B6D" w:rsidRDefault="005A3AE5" w:rsidP="00704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9C99378" w14:textId="1DE5DD0D" w:rsidR="005A3AE5" w:rsidRPr="00665B6D" w:rsidRDefault="005A3AE5" w:rsidP="0061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665B6D">
        <w:rPr>
          <w:rFonts w:asciiTheme="majorBidi" w:hAnsiTheme="majorBidi" w:cstheme="majorBidi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3B6B06" w:rsidRPr="00665B6D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665B6D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ซึ่งมีผลกระทบต่อการ</w:t>
      </w:r>
      <w:r w:rsidR="003B6B06" w:rsidRPr="00665B6D">
        <w:rPr>
          <w:rFonts w:asciiTheme="majorBidi" w:hAnsiTheme="majorBidi" w:cstheme="majorBidi" w:hint="cs"/>
          <w:sz w:val="30"/>
          <w:szCs w:val="30"/>
          <w:cs/>
        </w:rPr>
        <w:t>ปฏิบัติตาม</w:t>
      </w:r>
      <w:r w:rsidRPr="00665B6D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3B6B06" w:rsidRPr="00665B6D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665B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6B06" w:rsidRPr="00665B6D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665B6D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</w:t>
      </w:r>
      <w:r w:rsidR="003B6B06" w:rsidRPr="00665B6D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665B6D">
        <w:rPr>
          <w:rFonts w:asciiTheme="majorBidi" w:hAnsiTheme="majorBidi" w:cstheme="majorBidi"/>
          <w:sz w:val="30"/>
          <w:szCs w:val="30"/>
          <w:cs/>
        </w:rPr>
        <w:t>ไว้</w:t>
      </w:r>
      <w:r w:rsidR="006105F5" w:rsidRPr="00665B6D">
        <w:rPr>
          <w:rFonts w:asciiTheme="majorBidi" w:hAnsiTheme="majorBidi" w:cstheme="majorBidi" w:hint="cs"/>
          <w:sz w:val="30"/>
          <w:szCs w:val="30"/>
          <w:cs/>
        </w:rPr>
        <w:t xml:space="preserve"> ป</w:t>
      </w:r>
      <w:r w:rsidRPr="00665B6D">
        <w:rPr>
          <w:rFonts w:asciiTheme="majorBidi" w:hAnsiTheme="majorBidi" w:cstheme="majorBidi"/>
          <w:sz w:val="30"/>
          <w:szCs w:val="30"/>
          <w:cs/>
        </w:rPr>
        <w:t>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65DF353" w14:textId="77777777" w:rsidR="00665B6D" w:rsidRPr="00112E98" w:rsidRDefault="00665B6D" w:rsidP="0061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2DC8D9C1" w14:textId="1A87EF18" w:rsidR="00C2355C" w:rsidRPr="0043556D" w:rsidRDefault="00665B6D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537798" w:rsidRPr="0043556D">
        <w:rPr>
          <w:rFonts w:asciiTheme="majorBidi" w:hAnsiTheme="majorBidi" w:cstheme="majorBidi"/>
          <w:b/>
          <w:bCs/>
          <w:sz w:val="30"/>
          <w:szCs w:val="30"/>
        </w:rPr>
        <w:tab/>
      </w:r>
      <w:r w:rsidR="00C2355C" w:rsidRPr="0043556D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0D567D49" w14:textId="77777777" w:rsidR="00C2355C" w:rsidRPr="00043C93" w:rsidRDefault="00C2355C" w:rsidP="000F4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A110786" w14:textId="77777777" w:rsidR="000F40B1" w:rsidRPr="0043556D" w:rsidRDefault="000F40B1" w:rsidP="000F4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3556D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0A5A8DC1" w14:textId="77777777" w:rsidR="000F40B1" w:rsidRPr="00043C93" w:rsidRDefault="000F40B1" w:rsidP="000F4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413D5C7" w14:textId="77777777" w:rsidR="00901754" w:rsidRPr="00A93E16" w:rsidRDefault="00901754" w:rsidP="00367C33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3556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Pr="00A93E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รวมธุรกิจภายใต้การควบคุมเดียวกัน</w:t>
      </w:r>
    </w:p>
    <w:p w14:paraId="17FD19F3" w14:textId="77777777" w:rsidR="00901754" w:rsidRPr="00A93E16" w:rsidRDefault="00901754" w:rsidP="00901754">
      <w:pPr>
        <w:pStyle w:val="ListParagraph"/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15DEEE" w14:textId="7CCB6C9B" w:rsidR="000F15AD" w:rsidRDefault="00BB65DB" w:rsidP="003435DC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  <w:r w:rsidRPr="00A93E16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</w:t>
      </w:r>
      <w:r w:rsidR="00C17D21" w:rsidRPr="00A93E16">
        <w:rPr>
          <w:rFonts w:ascii="Angsana New" w:hAnsi="Angsana New" w:hint="cs"/>
          <w:sz w:val="30"/>
          <w:szCs w:val="30"/>
          <w:cs/>
        </w:rPr>
        <w:t>วิธีการดังกล่าว</w:t>
      </w:r>
      <w:r w:rsidRPr="00A93E16">
        <w:rPr>
          <w:rFonts w:ascii="Angsana New" w:hAnsi="Angsana New" w:hint="cs"/>
          <w:sz w:val="30"/>
          <w:szCs w:val="30"/>
          <w:cs/>
        </w:rPr>
        <w:t>ผู้ซื้อต้องรับรู้สินทรัพย์และหนี้สินของ</w:t>
      </w:r>
      <w:r w:rsidR="00C17D21" w:rsidRPr="00A93E16">
        <w:rPr>
          <w:rFonts w:ascii="Angsana New" w:hAnsi="Angsana New" w:hint="cs"/>
          <w:sz w:val="30"/>
          <w:szCs w:val="30"/>
          <w:cs/>
        </w:rPr>
        <w:t>ธุรกิจ</w:t>
      </w:r>
      <w:r w:rsidRPr="00A93E16">
        <w:rPr>
          <w:rFonts w:ascii="Angsana New" w:hAnsi="Angsana New" w:hint="cs"/>
          <w:sz w:val="30"/>
          <w:szCs w:val="30"/>
          <w:cs/>
        </w:rPr>
        <w:t>ที่ถูก</w:t>
      </w:r>
      <w:r w:rsidR="00C17D21" w:rsidRPr="00A93E16">
        <w:rPr>
          <w:rFonts w:ascii="Angsana New" w:hAnsi="Angsana New" w:hint="cs"/>
          <w:sz w:val="30"/>
          <w:szCs w:val="30"/>
          <w:cs/>
        </w:rPr>
        <w:t>ซื้อ</w:t>
      </w:r>
      <w:r w:rsidRPr="00A93E16">
        <w:rPr>
          <w:rFonts w:ascii="Angsana New" w:hAnsi="Angsana New" w:hint="cs"/>
          <w:sz w:val="30"/>
          <w:szCs w:val="30"/>
          <w:cs/>
        </w:rPr>
        <w:t>ด้วยมูลค่าตามบัญชีของ</w:t>
      </w:r>
      <w:r w:rsidR="00845514" w:rsidRPr="00A93E16">
        <w:rPr>
          <w:rFonts w:ascii="Angsana New" w:hAnsi="Angsana New" w:hint="cs"/>
          <w:sz w:val="30"/>
          <w:szCs w:val="30"/>
          <w:cs/>
        </w:rPr>
        <w:t>ธุรกิจดังกล่าว</w:t>
      </w:r>
      <w:r w:rsidRPr="00A93E16">
        <w:rPr>
          <w:rFonts w:ascii="Angsana New" w:hAnsi="Angsana New" w:hint="cs"/>
          <w:sz w:val="30"/>
          <w:szCs w:val="30"/>
          <w:cs/>
        </w:rPr>
        <w:t>ในงบการเงินของบริษัท ณ วันที่เกิด</w:t>
      </w:r>
      <w:r w:rsidR="009B3630" w:rsidRPr="00A93E16">
        <w:rPr>
          <w:rFonts w:ascii="Angsana New" w:hAnsi="Angsana New" w:hint="cs"/>
          <w:sz w:val="30"/>
          <w:szCs w:val="30"/>
          <w:cs/>
        </w:rPr>
        <w:t>รายการ</w:t>
      </w:r>
      <w:r w:rsidRPr="00A93E16">
        <w:rPr>
          <w:rFonts w:ascii="Angsana New" w:hAnsi="Angsana New" w:hint="cs"/>
          <w:sz w:val="30"/>
          <w:szCs w:val="30"/>
          <w:cs/>
        </w:rPr>
        <w:t xml:space="preserve"> ส่วนต่างระหว่าง</w:t>
      </w:r>
      <w:r w:rsidR="009B3630" w:rsidRPr="00A93E16">
        <w:rPr>
          <w:rFonts w:ascii="Angsana New" w:hAnsi="Angsana New" w:hint="cs"/>
          <w:sz w:val="30"/>
          <w:szCs w:val="30"/>
          <w:cs/>
        </w:rPr>
        <w:t>มูลค่าสินทรัพย์สุทธิของกิจการที่ถูกนำมารวมดังกล่าวกับค่า</w:t>
      </w:r>
      <w:r w:rsidRPr="00A93E16">
        <w:rPr>
          <w:rFonts w:ascii="Angsana New" w:hAnsi="Angsana New" w:hint="cs"/>
          <w:sz w:val="30"/>
          <w:szCs w:val="30"/>
          <w:cs/>
        </w:rPr>
        <w:t>ตอบแทน</w:t>
      </w:r>
      <w:r w:rsidR="009B3630" w:rsidRPr="00A93E16">
        <w:rPr>
          <w:rFonts w:ascii="Angsana New" w:hAnsi="Angsana New" w:hint="cs"/>
          <w:sz w:val="30"/>
          <w:szCs w:val="30"/>
          <w:cs/>
        </w:rPr>
        <w:t>ที่จ่าย</w:t>
      </w:r>
      <w:r w:rsidRPr="00A93E16">
        <w:rPr>
          <w:rFonts w:ascii="Angsana New" w:hAnsi="Angsana New" w:hint="cs"/>
          <w:sz w:val="30"/>
          <w:szCs w:val="30"/>
          <w:cs/>
        </w:rPr>
        <w:t xml:space="preserve">รับรู้เป็น </w:t>
      </w:r>
      <w:r w:rsidR="009B3630" w:rsidRPr="00A93E16">
        <w:rPr>
          <w:rFonts w:ascii="Angsana New" w:hAnsi="Angsana New" w:hint="cs"/>
          <w:sz w:val="30"/>
          <w:szCs w:val="30"/>
          <w:cs/>
        </w:rPr>
        <w:t>ส่วนเกินหรือส่วนขาด</w:t>
      </w:r>
      <w:r w:rsidR="00F9050D" w:rsidRPr="00A93E16">
        <w:rPr>
          <w:rFonts w:ascii="Angsana New" w:hAnsi="Angsana New" w:hint="cs"/>
          <w:sz w:val="30"/>
          <w:szCs w:val="30"/>
          <w:cs/>
        </w:rPr>
        <w:t>จากการรวมธุรกิจภายใต้</w:t>
      </w:r>
      <w:r w:rsidRPr="00A93E16">
        <w:rPr>
          <w:rFonts w:ascii="Angsana New" w:hAnsi="Angsana New" w:hint="cs"/>
          <w:sz w:val="30"/>
          <w:szCs w:val="30"/>
          <w:cs/>
        </w:rPr>
        <w:t>การควบคุมเดียวกัน ในส่วนของผู้ถือหุ้น รายการ</w:t>
      </w:r>
      <w:r w:rsidR="009B3630" w:rsidRPr="00A93E16">
        <w:rPr>
          <w:rFonts w:ascii="Angsana New" w:hAnsi="Angsana New" w:hint="cs"/>
          <w:sz w:val="30"/>
          <w:szCs w:val="30"/>
          <w:cs/>
        </w:rPr>
        <w:t>ส่วนเกินหรือส่วนขาด</w:t>
      </w:r>
      <w:r w:rsidR="00F9050D" w:rsidRPr="00A93E16">
        <w:rPr>
          <w:rFonts w:ascii="Angsana New" w:hAnsi="Angsana New" w:hint="cs"/>
          <w:sz w:val="30"/>
          <w:szCs w:val="30"/>
          <w:cs/>
        </w:rPr>
        <w:t>จากการรวมธุรกิจภายใต้</w:t>
      </w:r>
      <w:r w:rsidRPr="00A93E16">
        <w:rPr>
          <w:rFonts w:ascii="Angsana New" w:hAnsi="Angsana New" w:hint="cs"/>
          <w:sz w:val="30"/>
          <w:szCs w:val="30"/>
          <w:cs/>
        </w:rPr>
        <w:t>การควบคุมเดียวกันจะถูก</w:t>
      </w:r>
      <w:r w:rsidR="009B3630" w:rsidRPr="00A93E16">
        <w:rPr>
          <w:rFonts w:ascii="Angsana New" w:hAnsi="Angsana New" w:hint="cs"/>
          <w:sz w:val="30"/>
          <w:szCs w:val="30"/>
          <w:cs/>
        </w:rPr>
        <w:t>โอนไปยังกำไรสะสม</w:t>
      </w:r>
      <w:r w:rsidRPr="00A93E16">
        <w:rPr>
          <w:rFonts w:ascii="Angsana New" w:hAnsi="Angsana New" w:hint="cs"/>
          <w:sz w:val="30"/>
          <w:szCs w:val="30"/>
          <w:cs/>
        </w:rPr>
        <w:t>เมื่อมีการขายธุรกิจดังกล่าวออกไป</w:t>
      </w:r>
    </w:p>
    <w:p w14:paraId="23126415" w14:textId="77777777" w:rsidR="00665B6D" w:rsidRPr="00A93E16" w:rsidRDefault="00665B6D" w:rsidP="003435DC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ascii="Angsana New" w:hAnsi="Angsana New"/>
          <w:sz w:val="30"/>
          <w:szCs w:val="30"/>
        </w:rPr>
      </w:pPr>
    </w:p>
    <w:p w14:paraId="1F609FF1" w14:textId="19F02D0D" w:rsidR="008250E2" w:rsidRPr="00A93E16" w:rsidRDefault="008250E2" w:rsidP="00367C33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93E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580DA97" w14:textId="77777777" w:rsidR="00C21B0C" w:rsidRPr="00F60CA3" w:rsidRDefault="00C21B0C" w:rsidP="00C21B0C">
      <w:pPr>
        <w:tabs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ACFCA6B" w14:textId="77777777" w:rsidR="00C21B0C" w:rsidRDefault="00553BA3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93E16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175D641B" w14:textId="77777777" w:rsidR="00C21B0C" w:rsidRPr="00F60CA3" w:rsidRDefault="00C21B0C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F609670" w14:textId="270E4FFA" w:rsidR="00553BA3" w:rsidRPr="00A93E16" w:rsidRDefault="00C21B0C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21B0C">
        <w:rPr>
          <w:rFonts w:asciiTheme="majorBidi" w:hAnsiTheme="majorBidi"/>
          <w:sz w:val="30"/>
          <w:szCs w:val="30"/>
          <w:cs/>
        </w:rPr>
        <w:t>รายการบัญชีที่เป็นเงินตราต่างประเทศ</w:t>
      </w:r>
      <w:r w:rsidR="00553BA3" w:rsidRPr="00A93E16">
        <w:rPr>
          <w:rFonts w:asciiTheme="majorBidi" w:hAnsiTheme="majorBidi" w:cstheme="majorBidi" w:hint="cs"/>
          <w:sz w:val="30"/>
          <w:szCs w:val="30"/>
          <w:cs/>
        </w:rPr>
        <w:t>แปลงค่า</w:t>
      </w:r>
      <w:proofErr w:type="spellStart"/>
      <w:r w:rsidR="00553BA3" w:rsidRPr="00A93E16">
        <w:rPr>
          <w:rFonts w:asciiTheme="majorBidi" w:hAnsiTheme="majorBidi" w:cstheme="majorBidi" w:hint="cs"/>
          <w:sz w:val="30"/>
          <w:szCs w:val="30"/>
          <w:cs/>
        </w:rPr>
        <w:t>ป็นส</w:t>
      </w:r>
      <w:proofErr w:type="spellEnd"/>
      <w:r w:rsidR="00553BA3" w:rsidRPr="00A93E16">
        <w:rPr>
          <w:rFonts w:asciiTheme="majorBidi" w:hAnsiTheme="majorBidi" w:cstheme="majorBidi" w:hint="cs"/>
          <w:sz w:val="30"/>
          <w:szCs w:val="30"/>
          <w:cs/>
        </w:rPr>
        <w:t>กุลเงินที่ใช</w:t>
      </w:r>
      <w:r w:rsidR="0095119D" w:rsidRPr="00A93E16">
        <w:rPr>
          <w:rFonts w:asciiTheme="majorBidi" w:hAnsiTheme="majorBidi" w:cstheme="majorBidi" w:hint="cs"/>
          <w:sz w:val="30"/>
          <w:szCs w:val="30"/>
          <w:cs/>
        </w:rPr>
        <w:t>้ในการดำเนินงาน โดยใช้อัตราแลกเปลี่ยน ณ วันที่เกิดรายการ</w:t>
      </w:r>
    </w:p>
    <w:p w14:paraId="19C4893B" w14:textId="77777777" w:rsidR="00DF23C4" w:rsidRPr="00F60CA3" w:rsidRDefault="00DF23C4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B0C67B" w14:textId="67B6433C" w:rsidR="00C2355C" w:rsidRPr="00A93E16" w:rsidRDefault="00C2355C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  <w:r w:rsidRPr="00A93E16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A93E16">
        <w:rPr>
          <w:rFonts w:asciiTheme="majorBidi" w:hAnsiTheme="majorBidi" w:cstheme="majorBidi"/>
          <w:sz w:val="30"/>
          <w:szCs w:val="30"/>
          <w:cs/>
        </w:rPr>
        <w:t>รายงาน</w:t>
      </w:r>
      <w:r w:rsidRPr="00A93E1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แปลงค่าเป็น</w:t>
      </w:r>
      <w:r w:rsidR="0095119D" w:rsidRPr="00A93E16">
        <w:rPr>
          <w:rFonts w:asciiTheme="majorBidi" w:hAnsiTheme="majorBidi" w:cstheme="majorBidi" w:hint="cs"/>
          <w:spacing w:val="-2"/>
          <w:sz w:val="30"/>
          <w:szCs w:val="30"/>
          <w:cs/>
        </w:rPr>
        <w:t>สกุลเงินที่ใช้ในการดำเนินงาน</w:t>
      </w:r>
      <w:r w:rsidRPr="00A93E16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โดยใช้อัตราแลกเปลี่ยน ณ วันนั้น </w:t>
      </w:r>
    </w:p>
    <w:p w14:paraId="3FBB4AFA" w14:textId="77777777" w:rsidR="00C2355C" w:rsidRPr="00F60CA3" w:rsidRDefault="00C2355C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0F38410D" w14:textId="51D1D4FC" w:rsidR="00C2355C" w:rsidRPr="0073423F" w:rsidRDefault="00C2355C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423F">
        <w:rPr>
          <w:rFonts w:asciiTheme="majorBidi" w:hAnsiTheme="majorBidi" w:cstheme="majorBidi"/>
          <w:b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95119D" w:rsidRPr="0073423F">
        <w:rPr>
          <w:rFonts w:asciiTheme="majorBidi" w:hAnsiTheme="majorBidi" w:cstheme="majorBidi" w:hint="cs"/>
          <w:b/>
          <w:sz w:val="30"/>
          <w:szCs w:val="30"/>
          <w:cs/>
        </w:rPr>
        <w:t>ซึ่ง</w:t>
      </w:r>
      <w:r w:rsidRPr="0073423F">
        <w:rPr>
          <w:rFonts w:asciiTheme="majorBidi" w:hAnsiTheme="majorBidi" w:cstheme="majorBidi"/>
          <w:b/>
          <w:sz w:val="30"/>
          <w:szCs w:val="30"/>
          <w:cs/>
        </w:rPr>
        <w:t>บันทึกตามเกณฑ์ราคาทุนเดิม แปลงค่าเป็น</w:t>
      </w:r>
      <w:r w:rsidR="0095119D" w:rsidRPr="0073423F">
        <w:rPr>
          <w:rFonts w:asciiTheme="majorBidi" w:hAnsiTheme="majorBidi" w:cstheme="majorBidi" w:hint="cs"/>
          <w:spacing w:val="-2"/>
          <w:sz w:val="30"/>
          <w:szCs w:val="30"/>
          <w:cs/>
        </w:rPr>
        <w:t>สกุลเงินที่ใช้ในการดำเนินงาน</w:t>
      </w:r>
      <w:r w:rsidRPr="0073423F">
        <w:rPr>
          <w:rFonts w:asciiTheme="majorBidi" w:hAnsiTheme="majorBidi" w:cstheme="majorBidi"/>
          <w:b/>
          <w:sz w:val="30"/>
          <w:szCs w:val="30"/>
          <w:cs/>
        </w:rPr>
        <w:t>โดยใช้อัตราแลกเปลี่ยน ณ วันที่เกิดรายการ</w:t>
      </w:r>
    </w:p>
    <w:p w14:paraId="78CF28B3" w14:textId="3CE4C849" w:rsidR="003435DC" w:rsidRPr="0073423F" w:rsidRDefault="003435DC" w:rsidP="00825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FE47C8D" w14:textId="025B3940" w:rsidR="00665B6D" w:rsidRPr="0073423F" w:rsidRDefault="000F7671" w:rsidP="00825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ผลต่างของอัตราแลกเปลี่ยนที่เ</w:t>
      </w:r>
      <w:r w:rsidR="00F53C0A">
        <w:rPr>
          <w:rFonts w:asciiTheme="majorBidi" w:hAnsiTheme="majorBidi" w:cstheme="majorBidi" w:hint="cs"/>
          <w:sz w:val="30"/>
          <w:szCs w:val="30"/>
          <w:cs/>
        </w:rPr>
        <w:t>กิ</w:t>
      </w:r>
      <w:r>
        <w:rPr>
          <w:rFonts w:asciiTheme="majorBidi" w:hAnsiTheme="majorBidi" w:cstheme="majorBidi" w:hint="cs"/>
          <w:sz w:val="30"/>
          <w:szCs w:val="30"/>
          <w:cs/>
        </w:rPr>
        <w:t>ดขึ้นจากการแปลงค่าให้รับรู้เป็นกำไรหรือขาดทุนในงวดบัญชีนั้น</w:t>
      </w:r>
    </w:p>
    <w:p w14:paraId="69ECD3FF" w14:textId="72F6AE72" w:rsidR="00E4415A" w:rsidRPr="0073423F" w:rsidRDefault="00E4415A" w:rsidP="00225658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59FEB43E" w14:textId="77777777" w:rsidR="00E4415A" w:rsidRPr="0073423F" w:rsidRDefault="00E4415A" w:rsidP="00E4415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589F0" w14:textId="523D4E35" w:rsidR="00E4415A" w:rsidRPr="0073423F" w:rsidRDefault="00E4415A" w:rsidP="00E4415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225658" w:rsidRPr="0073423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="00882FA8" w:rsidRPr="0073423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จัดประเภทและการวัดมูลค่า</w:t>
      </w:r>
    </w:p>
    <w:p w14:paraId="3B9986BE" w14:textId="0CA712B0" w:rsidR="00E4415A" w:rsidRPr="0073423F" w:rsidRDefault="00E4415A" w:rsidP="00E4415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4A4E9" w14:textId="60082D02" w:rsidR="00882FA8" w:rsidRPr="0073423F" w:rsidRDefault="00882FA8" w:rsidP="00E4415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Pr="0073423F">
        <w:rPr>
          <w:rFonts w:asciiTheme="majorBidi" w:hAnsiTheme="majorBidi" w:cstheme="majorBidi"/>
          <w:sz w:val="30"/>
          <w:szCs w:val="30"/>
        </w:rPr>
        <w:t>3</w:t>
      </w:r>
      <w:r w:rsidRPr="0073423F">
        <w:rPr>
          <w:rFonts w:asciiTheme="majorBidi" w:hAnsiTheme="majorBidi" w:cstheme="majorBidi" w:hint="cs"/>
          <w:sz w:val="30"/>
          <w:szCs w:val="30"/>
          <w:cs/>
        </w:rPr>
        <w:t>(จ)</w:t>
      </w:r>
      <w:r w:rsidRPr="0073423F">
        <w:rPr>
          <w:rFonts w:asciiTheme="majorBidi" w:hAnsiTheme="majorBidi" w:cstheme="majorBidi"/>
          <w:sz w:val="30"/>
          <w:szCs w:val="30"/>
        </w:rPr>
        <w:t xml:space="preserve">)) </w:t>
      </w:r>
      <w:r w:rsidRPr="0073423F">
        <w:rPr>
          <w:rFonts w:asciiTheme="majorBidi" w:hAnsiTheme="majorBidi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3DC2C42B" w14:textId="3EADC9EB" w:rsidR="00882FA8" w:rsidRPr="0073423F" w:rsidRDefault="00882FA8" w:rsidP="00E4415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FDEF2" w14:textId="6DF096EF" w:rsidR="00882FA8" w:rsidRPr="0073423F" w:rsidRDefault="00882FA8" w:rsidP="00882FA8">
      <w:pPr>
        <w:pStyle w:val="BodyText2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B38D73B" w14:textId="77777777" w:rsidR="00882FA8" w:rsidRPr="0073423F" w:rsidRDefault="00882FA8" w:rsidP="00882FA8">
      <w:pPr>
        <w:pStyle w:val="BodyText2"/>
        <w:ind w:left="90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4EA5F329" w14:textId="7FA68836" w:rsidR="00882FA8" w:rsidRPr="0073423F" w:rsidRDefault="00882FA8" w:rsidP="00882FA8">
      <w:pPr>
        <w:pStyle w:val="BodyText2"/>
        <w:ind w:left="900" w:right="43" w:firstLine="0"/>
        <w:jc w:val="thaiDistribute"/>
        <w:rPr>
          <w:rFonts w:asciiTheme="majorBidi" w:hAnsi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F6E4821" w14:textId="77777777" w:rsidR="00882FA8" w:rsidRPr="0073423F" w:rsidRDefault="00882FA8" w:rsidP="00882FA8">
      <w:pPr>
        <w:pStyle w:val="BodyText2"/>
        <w:ind w:left="900" w:right="43" w:firstLine="0"/>
        <w:jc w:val="thaiDistribute"/>
        <w:rPr>
          <w:rFonts w:asciiTheme="majorBidi" w:hAnsiTheme="majorBidi"/>
          <w:sz w:val="30"/>
          <w:szCs w:val="30"/>
        </w:rPr>
      </w:pPr>
    </w:p>
    <w:p w14:paraId="2C28110B" w14:textId="32C46F30" w:rsidR="00882FA8" w:rsidRPr="0073423F" w:rsidRDefault="00882FA8" w:rsidP="00882FA8">
      <w:pPr>
        <w:pStyle w:val="BodyText2"/>
        <w:ind w:left="900" w:right="43" w:firstLine="0"/>
        <w:jc w:val="thaiDistribute"/>
        <w:rPr>
          <w:rFonts w:asciiTheme="majorBidi" w:hAnsi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2C384BC5" w14:textId="77777777" w:rsidR="00E93254" w:rsidRPr="0073423F" w:rsidRDefault="00E93254" w:rsidP="00E11F58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2661B" w14:textId="2D0BDC7B" w:rsidR="00E4415A" w:rsidRPr="0073423F" w:rsidRDefault="00E4415A" w:rsidP="00EF0BD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D50A2" w:rsidRPr="0073423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E800A2"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E800A2" w:rsidRPr="0073423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3C3E2156" w14:textId="77777777" w:rsidR="00E4415A" w:rsidRPr="0073423F" w:rsidRDefault="00E4415A" w:rsidP="00E800A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1A673" w14:textId="205ACBE9" w:rsidR="00E4415A" w:rsidRPr="0073423F" w:rsidRDefault="005D50A2" w:rsidP="00E4415A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3423F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บริษัทตั</w:t>
      </w:r>
      <w:r w:rsidR="00E4415A" w:rsidRPr="0073423F">
        <w:rPr>
          <w:rFonts w:asciiTheme="majorBidi" w:hAnsiTheme="majorBidi" w:cstheme="majorBidi"/>
          <w:color w:val="000000"/>
          <w:sz w:val="30"/>
          <w:szCs w:val="30"/>
          <w:cs/>
        </w:rPr>
        <w:t>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</w:t>
      </w:r>
      <w:r w:rsidRPr="0073423F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ที่บริษัท</w:t>
      </w:r>
      <w:r w:rsidR="00E4415A" w:rsidRPr="0073423F">
        <w:rPr>
          <w:rFonts w:asciiTheme="majorBidi" w:hAnsiTheme="majorBidi" w:cstheme="majorBidi"/>
          <w:color w:val="000000"/>
          <w:sz w:val="30"/>
          <w:szCs w:val="30"/>
          <w:cs/>
        </w:rPr>
        <w:t>ไม่ได้</w:t>
      </w:r>
      <w:r w:rsidR="00E4415A" w:rsidRPr="0073423F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CAB6B30" w14:textId="77777777" w:rsidR="00E4415A" w:rsidRPr="0073423F" w:rsidRDefault="00E4415A" w:rsidP="00E4415A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EB9BD4" w14:textId="3642D1BC" w:rsidR="00E4415A" w:rsidRPr="0073423F" w:rsidRDefault="005D50A2" w:rsidP="00E4415A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บริษัทตัด</w:t>
      </w:r>
      <w:r w:rsidR="00E4415A" w:rsidRPr="007342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73423F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บริษัทตัด</w:t>
      </w:r>
      <w:r w:rsidR="00E4415A" w:rsidRPr="0073423F">
        <w:rPr>
          <w:rFonts w:asciiTheme="majorBidi" w:hAnsiTheme="majorBidi" w:cstheme="majorBidi"/>
          <w:color w:val="000000"/>
          <w:sz w:val="30"/>
          <w:szCs w:val="30"/>
          <w:cs/>
        </w:rPr>
        <w:t>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="00E4415A" w:rsidRPr="007342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1C5F246" w14:textId="77777777" w:rsidR="00E4415A" w:rsidRPr="0073423F" w:rsidRDefault="00E4415A" w:rsidP="00E4415A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EC549B" w14:textId="550F1BD4" w:rsidR="00E4415A" w:rsidRPr="0073423F" w:rsidRDefault="00E4415A" w:rsidP="00E441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7342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 รับรู้ในกำไรหรือขาดทุน </w:t>
      </w:r>
    </w:p>
    <w:p w14:paraId="4D905544" w14:textId="77777777" w:rsidR="00E4415A" w:rsidRPr="0073423F" w:rsidRDefault="00E4415A" w:rsidP="00E4415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23E09B" w14:textId="309665BB" w:rsidR="00E4415A" w:rsidRPr="0073423F" w:rsidRDefault="00E4415A" w:rsidP="00E4415A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</w:t>
      </w:r>
      <w:r w:rsidR="00CC5A2D" w:rsidRPr="0073423F">
        <w:rPr>
          <w:rFonts w:asciiTheme="majorBidi" w:hAnsiTheme="majorBidi" w:cstheme="majorBidi" w:hint="cs"/>
          <w:sz w:val="30"/>
          <w:szCs w:val="30"/>
          <w:cs/>
        </w:rPr>
        <w:t>เมื่อบริษัท</w:t>
      </w:r>
      <w:r w:rsidR="00CC5A2D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</w:t>
      </w:r>
      <w:r w:rsidR="00CC5A2D" w:rsidRPr="0073423F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CC5A2D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73423F">
        <w:rPr>
          <w:rFonts w:asciiTheme="majorBidi" w:hAnsiTheme="majorBidi" w:cstheme="majorBidi"/>
          <w:sz w:val="30"/>
          <w:szCs w:val="30"/>
        </w:rPr>
        <w:t xml:space="preserve"> </w:t>
      </w:r>
    </w:p>
    <w:p w14:paraId="14C975CD" w14:textId="0FB8FC2A" w:rsidR="00B6755C" w:rsidRPr="0073423F" w:rsidRDefault="00B6755C" w:rsidP="00E4415A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8F679" w14:textId="053B236A" w:rsidR="00B6755C" w:rsidRPr="0073423F" w:rsidRDefault="00B6755C" w:rsidP="00B6755C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3423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</w:t>
      </w:r>
      <w:r w:rsidRPr="0073423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จำหน่าย</w:t>
      </w:r>
    </w:p>
    <w:p w14:paraId="46AE7DB2" w14:textId="0E316614" w:rsidR="00B6755C" w:rsidRPr="0073423F" w:rsidRDefault="00B6755C" w:rsidP="00E4415A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825C16B" w14:textId="19B8C851" w:rsidR="00E7291A" w:rsidRPr="0073423F" w:rsidRDefault="00E7291A" w:rsidP="00E4415A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CE60F22" w14:textId="60E9814C" w:rsidR="00C53938" w:rsidRPr="0073423F" w:rsidRDefault="00C53938" w:rsidP="00E4415A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1A37206" w14:textId="4D6D3B85" w:rsidR="00E7291A" w:rsidRPr="0073423F" w:rsidRDefault="00E7291A" w:rsidP="00E7291A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3423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73423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73423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7BD034AC" w14:textId="72913894" w:rsidR="00E7291A" w:rsidRPr="0073423F" w:rsidRDefault="00E7291A" w:rsidP="00E4415A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468BF" w14:textId="3110C23B" w:rsidR="00E7291A" w:rsidRPr="0073423F" w:rsidRDefault="00E7291A" w:rsidP="00E4415A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ABF631B" w14:textId="77777777" w:rsidR="00E7291A" w:rsidRPr="0073423F" w:rsidRDefault="00E7291A" w:rsidP="00E4415A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4418393" w14:textId="77777777" w:rsidR="00B90C3C" w:rsidRPr="0073423F" w:rsidRDefault="007A2B60" w:rsidP="00367C33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06167E9" w14:textId="77777777" w:rsidR="007A2B60" w:rsidRPr="0073423F" w:rsidRDefault="007A2B60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DC1064" w14:textId="58432CDF" w:rsidR="00C2355C" w:rsidRDefault="00C2355C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="002416DB" w:rsidRPr="0073423F">
        <w:rPr>
          <w:rFonts w:asciiTheme="majorBidi" w:hAnsiTheme="majorBidi" w:cstheme="majorBidi" w:hint="cs"/>
          <w:sz w:val="30"/>
          <w:szCs w:val="30"/>
          <w:cs/>
        </w:rPr>
        <w:t>ในงบกระแสเงินสด</w:t>
      </w:r>
      <w:r w:rsidRPr="0073423F">
        <w:rPr>
          <w:rFonts w:asciiTheme="majorBidi" w:hAnsiTheme="majorBidi" w:cstheme="majorBidi"/>
          <w:sz w:val="30"/>
          <w:szCs w:val="30"/>
          <w:cs/>
        </w:rPr>
        <w:t>ประกอบด้วย ยอดเงินสด ยอดเงินฝากธนาคา</w:t>
      </w:r>
      <w:r w:rsidR="000F7671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3423F">
        <w:rPr>
          <w:rFonts w:asciiTheme="majorBidi" w:hAnsiTheme="majorBidi" w:cstheme="majorBidi"/>
          <w:sz w:val="30"/>
          <w:szCs w:val="30"/>
          <w:cs/>
        </w:rPr>
        <w:t xml:space="preserve"> และเงินลงทุนระยะสั้นที่มีสภาพคล่องสูง</w:t>
      </w:r>
      <w:r w:rsidR="00B8695D" w:rsidRPr="0073423F">
        <w:rPr>
          <w:rFonts w:asciiTheme="majorBidi" w:hAnsiTheme="majorBidi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011E" w:rsidRPr="0073423F">
        <w:rPr>
          <w:rFonts w:asciiTheme="majorBidi" w:hAnsiTheme="majorBidi" w:cstheme="majorBidi" w:hint="cs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61C92BA9" w14:textId="77777777" w:rsidR="003E1CB3" w:rsidRDefault="003E1CB3" w:rsidP="00C2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4C90DF" w14:textId="2E92D8DC" w:rsidR="00E4415A" w:rsidRPr="0073423F" w:rsidRDefault="00E4415A" w:rsidP="00E4415A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  <w:r w:rsidR="00B8695D" w:rsidRPr="0073423F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และ</w:t>
      </w:r>
      <w:r w:rsidRPr="0073423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ลูกหนี้อื่น</w:t>
      </w:r>
    </w:p>
    <w:p w14:paraId="291104E0" w14:textId="77777777" w:rsidR="00F648ED" w:rsidRPr="0073423F" w:rsidRDefault="00F648ED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3439B5F" w14:textId="7EAD044D" w:rsidR="002416DB" w:rsidRPr="0073423F" w:rsidRDefault="002416DB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 xml:space="preserve">ลูกหนี้รับรู้เมื่อบริษัทมีสิทธิที่ปราศจากเงื่อนไขในการได้รับสิ่งตอบแทนตามสัญญา </w:t>
      </w:r>
      <w:r w:rsidR="00B8695D" w:rsidRPr="0073423F">
        <w:rPr>
          <w:rFonts w:asciiTheme="majorBidi" w:hAnsiTheme="majorBidi"/>
          <w:sz w:val="30"/>
          <w:szCs w:val="30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4AD2214E" w14:textId="0EED72C4" w:rsidR="002416DB" w:rsidRPr="0073423F" w:rsidRDefault="002416DB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6588BAA" w14:textId="19522047" w:rsidR="00B8695D" w:rsidRPr="0073423F" w:rsidRDefault="00B8695D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82FA19F" w14:textId="77777777" w:rsidR="00B8695D" w:rsidRPr="0073423F" w:rsidRDefault="00B8695D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ED6AAEE" w14:textId="77777777" w:rsidR="00F648ED" w:rsidRPr="0073423F" w:rsidRDefault="00F648ED" w:rsidP="005C2FFE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5C682F25" w14:textId="77777777" w:rsidR="00F648ED" w:rsidRPr="0073423F" w:rsidRDefault="00F648ED" w:rsidP="005C2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CF473" w14:textId="08C2096B" w:rsidR="00F648ED" w:rsidRPr="0073423F" w:rsidRDefault="00BB5E99" w:rsidP="005C2FF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Pr="0073423F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="001F2739" w:rsidRPr="0073423F">
        <w:rPr>
          <w:rFonts w:asciiTheme="majorBidi" w:hAnsiTheme="majorBidi" w:cstheme="majorBidi"/>
          <w:sz w:val="30"/>
          <w:szCs w:val="30"/>
          <w:cs/>
        </w:rPr>
        <w:t>ด้วย</w:t>
      </w:r>
      <w:r w:rsidR="00F648ED" w:rsidRPr="0073423F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</w:t>
      </w:r>
      <w:r w:rsidR="00784460" w:rsidRPr="0073423F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F648ED" w:rsidRPr="0073423F">
        <w:rPr>
          <w:rFonts w:asciiTheme="majorBidi" w:hAnsiTheme="majorBidi" w:cstheme="majorBidi"/>
          <w:sz w:val="30"/>
          <w:szCs w:val="30"/>
          <w:cs/>
        </w:rPr>
        <w:t>ใดจะต่ำกว่า</w:t>
      </w:r>
      <w:r w:rsidR="005C2FFE" w:rsidRPr="0073423F">
        <w:rPr>
          <w:rFonts w:asciiTheme="majorBidi" w:hAnsiTheme="majorBidi" w:cstheme="majorBidi"/>
          <w:sz w:val="30"/>
          <w:szCs w:val="30"/>
        </w:rPr>
        <w:t xml:space="preserve"> </w:t>
      </w:r>
      <w:r w:rsidR="00F648ED" w:rsidRPr="0073423F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1F2739" w:rsidRPr="0073423F">
        <w:rPr>
          <w:rFonts w:asciiTheme="majorBidi" w:hAnsiTheme="majorBidi" w:cstheme="majorBidi"/>
          <w:sz w:val="30"/>
          <w:szCs w:val="30"/>
          <w:cs/>
        </w:rPr>
        <w:t>ของ</w:t>
      </w:r>
      <w:r w:rsidR="00F648ED" w:rsidRPr="0073423F">
        <w:rPr>
          <w:rFonts w:asciiTheme="majorBidi" w:hAnsiTheme="majorBidi" w:cstheme="majorBidi"/>
          <w:sz w:val="30"/>
          <w:szCs w:val="30"/>
          <w:cs/>
        </w:rPr>
        <w:t>สินค้าคำนวณโดย</w:t>
      </w:r>
      <w:r w:rsidR="001F2739" w:rsidRPr="0073423F">
        <w:rPr>
          <w:rFonts w:asciiTheme="majorBidi" w:hAnsiTheme="majorBidi" w:cstheme="majorBidi"/>
          <w:sz w:val="30"/>
          <w:szCs w:val="30"/>
          <w:cs/>
        </w:rPr>
        <w:t>ใช้</w:t>
      </w:r>
      <w:r w:rsidR="00F648ED" w:rsidRPr="0073423F">
        <w:rPr>
          <w:rFonts w:asciiTheme="majorBidi" w:hAnsiTheme="majorBidi" w:cstheme="majorBidi"/>
          <w:sz w:val="30"/>
          <w:szCs w:val="30"/>
          <w:cs/>
        </w:rPr>
        <w:t>วิธี</w:t>
      </w:r>
      <w:r w:rsidR="008250E2" w:rsidRPr="0073423F">
        <w:rPr>
          <w:rFonts w:asciiTheme="majorBidi" w:hAnsiTheme="majorBidi" w:cstheme="majorBidi"/>
          <w:sz w:val="30"/>
          <w:szCs w:val="30"/>
          <w:cs/>
        </w:rPr>
        <w:t>เข้าก่อนออกก่อน</w:t>
      </w:r>
      <w:r w:rsidR="00731F42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2FFE" w:rsidRPr="0073423F">
        <w:rPr>
          <w:rFonts w:asciiTheme="majorBidi" w:hAnsi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24E6007" w14:textId="383CFE00" w:rsidR="005C2FFE" w:rsidRPr="0073423F" w:rsidRDefault="005C2FFE" w:rsidP="005C2FF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3FB7B" w14:textId="77777777" w:rsidR="003C0F4E" w:rsidRPr="0073423F" w:rsidRDefault="003C0F4E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62939352" w14:textId="77777777" w:rsidR="003C0F4E" w:rsidRPr="0073423F" w:rsidRDefault="003C0F4E" w:rsidP="00944E96">
      <w:pPr>
        <w:tabs>
          <w:tab w:val="left" w:pos="562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30A917" w14:textId="04C6ADCD" w:rsidR="003C0F4E" w:rsidRPr="0073423F" w:rsidRDefault="00BE45CA" w:rsidP="00944E96">
      <w:pPr>
        <w:tabs>
          <w:tab w:val="left" w:pos="562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423F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="003868D2" w:rsidRPr="0073423F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="003C0F4E" w:rsidRPr="0073423F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715B3B" w:rsidRPr="0073423F">
        <w:rPr>
          <w:rFonts w:ascii="Angsana New" w:hAnsi="Angsana New"/>
          <w:sz w:val="30"/>
          <w:szCs w:val="30"/>
          <w:cs/>
        </w:rPr>
        <w:t>ราคาทุน</w:t>
      </w:r>
      <w:r w:rsidR="00715B3B" w:rsidRPr="0073423F">
        <w:rPr>
          <w:rFonts w:ascii="Angsana New" w:hAnsi="Angsana New" w:hint="cs"/>
          <w:sz w:val="30"/>
          <w:szCs w:val="30"/>
          <w:cs/>
        </w:rPr>
        <w:t>หักขาดทุนจากการด้อยค่า</w:t>
      </w:r>
      <w:r w:rsidR="00944E96" w:rsidRPr="0073423F">
        <w:rPr>
          <w:rFonts w:ascii="Angsana New" w:hAnsi="Angsana New"/>
          <w:sz w:val="30"/>
          <w:szCs w:val="30"/>
        </w:rPr>
        <w:t xml:space="preserve"> </w:t>
      </w:r>
      <w:r w:rsidR="003C0F4E" w:rsidRPr="0073423F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</w:p>
    <w:p w14:paraId="55155496" w14:textId="2E5AEEF6" w:rsidR="004B7943" w:rsidRPr="0073423F" w:rsidRDefault="004B7943" w:rsidP="003C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1ED60ED" w14:textId="68411F4B" w:rsidR="002D2982" w:rsidRPr="0073423F" w:rsidRDefault="00236744" w:rsidP="003C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3423F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Pr="0073423F">
        <w:rPr>
          <w:rFonts w:ascii="Angsana New" w:hAnsi="Angsana New"/>
          <w:sz w:val="30"/>
          <w:szCs w:val="30"/>
        </w:rPr>
        <w:t xml:space="preserve"> </w:t>
      </w:r>
    </w:p>
    <w:p w14:paraId="4AC009A8" w14:textId="56F174D4" w:rsidR="002D2982" w:rsidRPr="0073423F" w:rsidRDefault="002D2982" w:rsidP="003C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81BD25E" w14:textId="2E622276" w:rsidR="00F47C01" w:rsidRPr="0073423F" w:rsidRDefault="00F47C01" w:rsidP="003C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5D0D932" w14:textId="3828FBDA" w:rsidR="00F47C01" w:rsidRPr="0073423F" w:rsidRDefault="00F47C01" w:rsidP="003C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752A5E0" w14:textId="58B24762" w:rsidR="00F47C01" w:rsidRPr="0073423F" w:rsidRDefault="00F47C01" w:rsidP="003C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A695F9B" w14:textId="47859174" w:rsidR="00F47C01" w:rsidRPr="0073423F" w:rsidRDefault="00F47C01" w:rsidP="003C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A29E84E" w14:textId="77777777" w:rsidR="00F47C01" w:rsidRPr="0073423F" w:rsidRDefault="00F47C01" w:rsidP="003C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CC702D" w14:textId="2646326F" w:rsidR="00F648ED" w:rsidRPr="0073423F" w:rsidRDefault="00F648ED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ที่ดิน</w:t>
      </w:r>
      <w:r w:rsidR="003B302C"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อาคารและอุปกรณ์</w:t>
      </w:r>
      <w:r w:rsidR="00DD3413"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05F8609E" w14:textId="77777777" w:rsidR="005658DF" w:rsidRPr="00595A96" w:rsidRDefault="005658DF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28"/>
          <w:szCs w:val="28"/>
        </w:rPr>
      </w:pPr>
    </w:p>
    <w:p w14:paraId="3F0ABDA7" w14:textId="77777777" w:rsidR="00F1733A" w:rsidRPr="0073423F" w:rsidRDefault="00257538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3423F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การรับรู้และวัดมูลค่า</w:t>
      </w:r>
    </w:p>
    <w:p w14:paraId="0C8B82EC" w14:textId="77777777" w:rsidR="00012C81" w:rsidRPr="00595A96" w:rsidRDefault="00012C81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5F2A46A3" w14:textId="77777777" w:rsidR="007B4F29" w:rsidRPr="0073423F" w:rsidRDefault="00F648ED" w:rsidP="00F4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3B302C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อาคารและอุปกรณ์แสดงด้วยราคาทุนหัก</w:t>
      </w:r>
      <w:r w:rsidR="00793937" w:rsidRPr="0073423F">
        <w:rPr>
          <w:rFonts w:asciiTheme="majorBidi" w:hAnsiTheme="majorBidi" w:cstheme="majorBidi"/>
          <w:sz w:val="30"/>
          <w:szCs w:val="30"/>
          <w:cs/>
        </w:rPr>
        <w:t>ด้วย</w:t>
      </w:r>
      <w:r w:rsidRPr="0073423F">
        <w:rPr>
          <w:rFonts w:asciiTheme="majorBidi" w:hAnsiTheme="majorBidi" w:cstheme="majorBidi"/>
          <w:sz w:val="30"/>
          <w:szCs w:val="30"/>
          <w:cs/>
        </w:rPr>
        <w:t>ค่าเสื่อมราคาสะสม</w:t>
      </w:r>
      <w:r w:rsidR="00010B16" w:rsidRPr="0073423F">
        <w:rPr>
          <w:rFonts w:asciiTheme="majorBidi" w:hAnsiTheme="majorBidi" w:cstheme="majorBidi"/>
          <w:sz w:val="30"/>
          <w:szCs w:val="30"/>
          <w:cs/>
        </w:rPr>
        <w:t>และ</w:t>
      </w:r>
      <w:r w:rsidR="00715B3B" w:rsidRPr="0073423F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</w:p>
    <w:p w14:paraId="73E4D02D" w14:textId="77777777" w:rsidR="00A0024C" w:rsidRPr="00595A96" w:rsidRDefault="00A0024C" w:rsidP="00F4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915C748" w14:textId="3183BB04" w:rsidR="00FB7E10" w:rsidRPr="0073423F" w:rsidRDefault="00010B16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3B302C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ต้นทุนของการก่อสร้างสินทรัพย์ที่กิจการก่อสร้างเองรวมถึงต้นทุน</w:t>
      </w:r>
      <w:r w:rsidR="00A42919" w:rsidRPr="0073423F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การกู้ยืม </w:t>
      </w:r>
      <w:r w:rsidR="00A42919" w:rsidRPr="0073423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3423F">
        <w:rPr>
          <w:rFonts w:asciiTheme="majorBidi" w:hAnsiTheme="majorBidi" w:cstheme="majorBidi"/>
          <w:spacing w:val="-2"/>
          <w:sz w:val="30"/>
          <w:szCs w:val="30"/>
          <w:cs/>
        </w:rPr>
        <w:t>ต้นทุนในการรื้อถอน</w:t>
      </w:r>
      <w:r w:rsidR="003B302C" w:rsidRPr="0073423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423F">
        <w:rPr>
          <w:rFonts w:asciiTheme="majorBidi" w:hAnsiTheme="majorBidi" w:cstheme="majorBidi"/>
          <w:spacing w:val="-2"/>
          <w:sz w:val="30"/>
          <w:szCs w:val="30"/>
          <w:cs/>
        </w:rPr>
        <w:t>การขนย้าย</w:t>
      </w:r>
      <w:r w:rsidR="003B302C" w:rsidRPr="0073423F">
        <w:rPr>
          <w:rFonts w:asciiTheme="majorBidi" w:hAnsiTheme="majorBidi" w:cstheme="majorBidi"/>
          <w:sz w:val="30"/>
          <w:szCs w:val="30"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การบูรณะสถานที่ตั้</w:t>
      </w:r>
      <w:r w:rsidR="00E90E6E" w:rsidRPr="0073423F">
        <w:rPr>
          <w:rFonts w:asciiTheme="majorBidi" w:hAnsiTheme="majorBidi" w:cstheme="majorBidi"/>
          <w:sz w:val="30"/>
          <w:szCs w:val="30"/>
          <w:cs/>
        </w:rPr>
        <w:t>งของสินทรัพย์</w:t>
      </w:r>
      <w:r w:rsidR="00565684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</w:t>
      </w:r>
      <w:r w:rsidR="00054551" w:rsidRPr="0073423F">
        <w:rPr>
          <w:rFonts w:asciiTheme="majorBidi" w:hAnsiTheme="majorBidi" w:cstheme="majorBidi"/>
          <w:sz w:val="30"/>
          <w:szCs w:val="30"/>
          <w:cs/>
        </w:rPr>
        <w:t>ลิขสิทธิ์</w:t>
      </w:r>
      <w:r w:rsidRPr="0073423F">
        <w:rPr>
          <w:rFonts w:asciiTheme="majorBidi" w:hAnsiTheme="majorBidi" w:cstheme="majorBidi"/>
          <w:sz w:val="30"/>
          <w:szCs w:val="30"/>
          <w:cs/>
        </w:rPr>
        <w:t>ซอฟ</w:t>
      </w:r>
      <w:r w:rsidR="00054551" w:rsidRPr="0073423F">
        <w:rPr>
          <w:rFonts w:asciiTheme="majorBidi" w:hAnsiTheme="majorBidi" w:cstheme="majorBidi"/>
          <w:sz w:val="30"/>
          <w:szCs w:val="30"/>
          <w:cs/>
        </w:rPr>
        <w:t>ต์</w:t>
      </w:r>
      <w:r w:rsidRPr="0073423F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</w:t>
      </w:r>
      <w:r w:rsidR="00054551" w:rsidRPr="0073423F">
        <w:rPr>
          <w:rFonts w:asciiTheme="majorBidi" w:hAnsiTheme="majorBidi" w:cstheme="majorBidi"/>
          <w:sz w:val="30"/>
          <w:szCs w:val="30"/>
          <w:cs/>
        </w:rPr>
        <w:t>ลิขสิทธิ์</w:t>
      </w:r>
      <w:r w:rsidRPr="0073423F">
        <w:rPr>
          <w:rFonts w:asciiTheme="majorBidi" w:hAnsiTheme="majorBidi" w:cstheme="majorBidi"/>
          <w:sz w:val="30"/>
          <w:szCs w:val="30"/>
          <w:cs/>
        </w:rPr>
        <w:t>ซอฟ</w:t>
      </w:r>
      <w:r w:rsidR="00054551" w:rsidRPr="0073423F">
        <w:rPr>
          <w:rFonts w:asciiTheme="majorBidi" w:hAnsiTheme="majorBidi" w:cstheme="majorBidi"/>
          <w:sz w:val="30"/>
          <w:szCs w:val="30"/>
          <w:cs/>
        </w:rPr>
        <w:t>ต์</w:t>
      </w:r>
      <w:r w:rsidRPr="0073423F">
        <w:rPr>
          <w:rFonts w:asciiTheme="majorBidi" w:hAnsiTheme="majorBidi" w:cstheme="majorBidi"/>
          <w:sz w:val="30"/>
          <w:szCs w:val="30"/>
          <w:cs/>
        </w:rPr>
        <w:t>แวร์นั้นให้ถือว่า</w:t>
      </w:r>
      <w:r w:rsidR="00105F97" w:rsidRPr="0073423F">
        <w:rPr>
          <w:rFonts w:asciiTheme="majorBidi" w:hAnsiTheme="majorBidi" w:cstheme="majorBidi"/>
          <w:sz w:val="30"/>
          <w:szCs w:val="30"/>
          <w:cs/>
        </w:rPr>
        <w:t>ลิขสิทธิ์</w:t>
      </w:r>
      <w:r w:rsidRPr="0073423F">
        <w:rPr>
          <w:rFonts w:asciiTheme="majorBidi" w:hAnsiTheme="majorBidi" w:cstheme="majorBidi"/>
          <w:sz w:val="30"/>
          <w:szCs w:val="30"/>
          <w:cs/>
        </w:rPr>
        <w:t>ซอฟ</w:t>
      </w:r>
      <w:r w:rsidR="00105F97" w:rsidRPr="0073423F">
        <w:rPr>
          <w:rFonts w:asciiTheme="majorBidi" w:hAnsiTheme="majorBidi" w:cstheme="majorBidi"/>
          <w:sz w:val="30"/>
          <w:szCs w:val="30"/>
          <w:cs/>
        </w:rPr>
        <w:t>ต์</w:t>
      </w:r>
      <w:r w:rsidRPr="0073423F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14:paraId="5613EED1" w14:textId="77777777" w:rsidR="007737F1" w:rsidRPr="00595A96" w:rsidRDefault="007737F1" w:rsidP="0024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76DF2D5F" w14:textId="77777777" w:rsidR="000F7671" w:rsidRDefault="00A42919" w:rsidP="0024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06EA24E" w14:textId="274756F1" w:rsidR="00241914" w:rsidRPr="00595A96" w:rsidRDefault="00A42919" w:rsidP="0024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73423F">
        <w:rPr>
          <w:rFonts w:asciiTheme="majorBidi" w:hAnsiTheme="majorBidi"/>
          <w:sz w:val="30"/>
          <w:szCs w:val="30"/>
          <w:cs/>
        </w:rPr>
        <w:t xml:space="preserve"> </w:t>
      </w:r>
    </w:p>
    <w:p w14:paraId="321D0E8D" w14:textId="77777777" w:rsidR="002E5E12" w:rsidRPr="0073423F" w:rsidRDefault="002E5E12" w:rsidP="00241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1FC3FAA9" w14:textId="77777777" w:rsidR="002E5E12" w:rsidRPr="00595A96" w:rsidRDefault="002E5E12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3C73EB27" w14:textId="61E60A65" w:rsidR="002E5E12" w:rsidRPr="0073423F" w:rsidRDefault="002E5E12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7C4B2A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9D72F7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2919" w:rsidRPr="0073423F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73423F">
        <w:rPr>
          <w:rFonts w:asciiTheme="majorBid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</w:t>
      </w:r>
      <w:r w:rsidR="003B302C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="003B302C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</w:t>
      </w:r>
      <w:r w:rsidR="00C423E1" w:rsidRPr="0073423F">
        <w:rPr>
          <w:rFonts w:asciiTheme="majorBidi" w:hAnsiTheme="majorBidi" w:cstheme="majorBidi"/>
          <w:sz w:val="30"/>
          <w:szCs w:val="30"/>
          <w:cs/>
        </w:rPr>
        <w:t>จำหน่ายตาม</w:t>
      </w:r>
      <w:r w:rsidR="00A2264C" w:rsidRPr="0073423F">
        <w:rPr>
          <w:rFonts w:asciiTheme="majorBidi" w:hAnsiTheme="majorBidi" w:cstheme="majorBidi"/>
          <w:sz w:val="30"/>
          <w:szCs w:val="30"/>
          <w:cs/>
        </w:rPr>
        <w:t>มูลค่าตามบัญชี</w:t>
      </w:r>
      <w:r w:rsidR="006F5754"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ต้นทุนที่เกิดขึ้น</w:t>
      </w:r>
      <w:r w:rsidR="00A42919" w:rsidRPr="0073423F">
        <w:rPr>
          <w:rFonts w:asciiTheme="majorBidi" w:hAnsiTheme="majorBidi" w:cstheme="majorBidi" w:hint="cs"/>
          <w:sz w:val="30"/>
          <w:szCs w:val="30"/>
          <w:cs/>
        </w:rPr>
        <w:t>เป็นประจำ</w:t>
      </w:r>
      <w:r w:rsidRPr="0073423F">
        <w:rPr>
          <w:rFonts w:asciiTheme="majorBidi" w:hAnsiTheme="majorBidi" w:cstheme="majorBidi"/>
          <w:sz w:val="30"/>
          <w:szCs w:val="30"/>
          <w:cs/>
        </w:rPr>
        <w:t>ในการซ่อมบำรุงที่ดิน</w:t>
      </w:r>
      <w:r w:rsidR="003B302C" w:rsidRPr="0073423F">
        <w:rPr>
          <w:rFonts w:asciiTheme="majorBidi" w:hAnsiTheme="majorBidi" w:cstheme="majorBidi"/>
          <w:sz w:val="30"/>
          <w:szCs w:val="30"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</w:t>
      </w:r>
      <w:r w:rsidR="00B7535E" w:rsidRPr="0073423F">
        <w:rPr>
          <w:rFonts w:asciiTheme="majorBidi" w:hAnsiTheme="majorBidi" w:cstheme="majorBidi"/>
          <w:sz w:val="30"/>
          <w:szCs w:val="30"/>
          <w:cs/>
        </w:rPr>
        <w:t>กำไร</w:t>
      </w:r>
      <w:r w:rsidR="00715B3B" w:rsidRPr="0073423F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B7535E" w:rsidRPr="0073423F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73423F">
        <w:rPr>
          <w:rFonts w:asciiTheme="majorBidi" w:hAnsiTheme="majorBidi" w:cstheme="majorBidi"/>
          <w:sz w:val="30"/>
          <w:szCs w:val="30"/>
          <w:cs/>
        </w:rPr>
        <w:t>เมื่อเกิดขึ้น</w:t>
      </w:r>
    </w:p>
    <w:p w14:paraId="1F7E37AF" w14:textId="77777777" w:rsidR="00A34BA2" w:rsidRPr="00595A96" w:rsidRDefault="00A34BA2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28"/>
          <w:szCs w:val="28"/>
        </w:rPr>
      </w:pPr>
    </w:p>
    <w:p w14:paraId="1864644A" w14:textId="77777777" w:rsidR="003D4541" w:rsidRPr="0073423F" w:rsidRDefault="00F648ED" w:rsidP="0039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E68216E" w14:textId="77777777" w:rsidR="003935C0" w:rsidRPr="00595A96" w:rsidRDefault="003935C0" w:rsidP="003D4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51185FC" w14:textId="3D29A426" w:rsidR="0045301D" w:rsidRPr="0073423F" w:rsidRDefault="00F648ED" w:rsidP="002E5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ค่าเสื่อมราคา</w:t>
      </w:r>
      <w:r w:rsidR="0045301D" w:rsidRPr="0073423F">
        <w:rPr>
          <w:rFonts w:asciiTheme="majorBidi" w:hAnsiTheme="majorBidi" w:cstheme="majorBidi"/>
          <w:sz w:val="30"/>
          <w:szCs w:val="30"/>
          <w:cs/>
        </w:rPr>
        <w:t>คำนวณโดยวิธีเส้นตรง</w:t>
      </w:r>
      <w:r w:rsidRPr="0073423F">
        <w:rPr>
          <w:rFonts w:asciiTheme="majorBidi" w:hAnsiTheme="majorBidi" w:cstheme="majorBidi"/>
          <w:sz w:val="30"/>
          <w:szCs w:val="30"/>
          <w:cs/>
        </w:rPr>
        <w:t>ตามเกณฑ์อายุการ</w:t>
      </w:r>
      <w:r w:rsidR="004D1B4F" w:rsidRPr="0073423F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73423F">
        <w:rPr>
          <w:rFonts w:asciiTheme="majorBidi" w:hAnsiTheme="majorBidi" w:cstheme="majorBidi"/>
          <w:spacing w:val="4"/>
          <w:sz w:val="30"/>
          <w:szCs w:val="30"/>
          <w:cs/>
        </w:rPr>
        <w:t>โดยประมาณของ</w:t>
      </w:r>
      <w:r w:rsidR="00291984" w:rsidRPr="0073423F">
        <w:rPr>
          <w:rFonts w:asciiTheme="majorBidi" w:hAnsiTheme="majorBidi" w:cstheme="majorBidi"/>
          <w:spacing w:val="4"/>
          <w:sz w:val="30"/>
          <w:szCs w:val="30"/>
          <w:cs/>
        </w:rPr>
        <w:t>ส่วนประกอบของ</w:t>
      </w:r>
      <w:r w:rsidRPr="0073423F">
        <w:rPr>
          <w:rFonts w:asciiTheme="majorBidi" w:hAnsiTheme="majorBidi" w:cstheme="majorBidi"/>
          <w:spacing w:val="4"/>
          <w:sz w:val="30"/>
          <w:szCs w:val="30"/>
          <w:cs/>
        </w:rPr>
        <w:t>สินทรัพย์</w:t>
      </w:r>
      <w:r w:rsidR="0045301D" w:rsidRPr="0073423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และรับรู้</w:t>
      </w:r>
      <w:r w:rsidR="0045301D" w:rsidRPr="0073423F">
        <w:rPr>
          <w:rFonts w:asciiTheme="majorBidi" w:hAnsiTheme="majorBidi" w:cstheme="majorBidi"/>
          <w:sz w:val="30"/>
          <w:szCs w:val="30"/>
          <w:cs/>
        </w:rPr>
        <w:t>ในกำไร</w:t>
      </w:r>
      <w:r w:rsidR="0045301D" w:rsidRPr="0073423F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45301D" w:rsidRPr="0073423F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3B302C" w:rsidRPr="0073423F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45301D" w:rsidRPr="0073423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ทั้งนี้ </w:t>
      </w:r>
      <w:r w:rsidR="0045301D" w:rsidRPr="0073423F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 และสินทรัพย์ที่อยู่ระหว่างการก่อสร้างและติดตั้ง</w:t>
      </w:r>
    </w:p>
    <w:p w14:paraId="6703C383" w14:textId="77777777" w:rsidR="0045301D" w:rsidRPr="00595A96" w:rsidRDefault="0045301D" w:rsidP="002E5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6FE9449F" w14:textId="4C4DFD85" w:rsidR="007E58AE" w:rsidRPr="0073423F" w:rsidRDefault="00F648ED" w:rsidP="002E5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423F">
        <w:rPr>
          <w:rFonts w:asciiTheme="majorBidi" w:hAnsiTheme="majorBidi" w:cstheme="majorBidi"/>
          <w:spacing w:val="4"/>
          <w:sz w:val="30"/>
          <w:szCs w:val="30"/>
          <w:cs/>
        </w:rPr>
        <w:t>ประมาณการอายุการ</w:t>
      </w:r>
      <w:r w:rsidR="005B63FE" w:rsidRPr="0073423F">
        <w:rPr>
          <w:rFonts w:asciiTheme="majorBidi" w:hAnsiTheme="majorBidi" w:cstheme="majorBidi"/>
          <w:spacing w:val="4"/>
          <w:sz w:val="30"/>
          <w:szCs w:val="30"/>
          <w:cs/>
        </w:rPr>
        <w:t>ให้ประโยชน์</w:t>
      </w:r>
      <w:r w:rsidRPr="0073423F">
        <w:rPr>
          <w:rFonts w:asciiTheme="majorBidi" w:hAnsiTheme="majorBidi" w:cstheme="majorBidi"/>
          <w:spacing w:val="4"/>
          <w:sz w:val="30"/>
          <w:szCs w:val="30"/>
          <w:cs/>
        </w:rPr>
        <w:t>ของสินทรัพย์</w:t>
      </w:r>
      <w:r w:rsidRPr="0073423F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62FA8BB5" w14:textId="77777777" w:rsidR="005658DF" w:rsidRPr="00595A96" w:rsidRDefault="005658DF" w:rsidP="007A2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578"/>
        <w:gridCol w:w="1505"/>
      </w:tblGrid>
      <w:tr w:rsidR="00F648ED" w:rsidRPr="0073423F" w14:paraId="370DEF74" w14:textId="77777777" w:rsidTr="00032185">
        <w:tc>
          <w:tcPr>
            <w:tcW w:w="7578" w:type="dxa"/>
          </w:tcPr>
          <w:p w14:paraId="40CE9A03" w14:textId="77777777" w:rsidR="00F648ED" w:rsidRPr="0073423F" w:rsidRDefault="00F648ED" w:rsidP="000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="000E39A5"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05" w:type="dxa"/>
          </w:tcPr>
          <w:p w14:paraId="50F73736" w14:textId="483EAB1D" w:rsidR="00F648ED" w:rsidRPr="0073423F" w:rsidRDefault="00F374A2" w:rsidP="008C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250E2"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2185" w:rsidRPr="0073423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100DA"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="00B942D1">
              <w:rPr>
                <w:rFonts w:asciiTheme="majorBidi" w:hAnsiTheme="majorBidi"/>
                <w:sz w:val="30"/>
                <w:szCs w:val="30"/>
                <w:lang w:val="en-GB"/>
              </w:rPr>
              <w:t>30</w:t>
            </w:r>
            <w:r w:rsidR="00874D5B"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302C"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92632"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F648ED" w:rsidRPr="0073423F" w14:paraId="2E89C9FF" w14:textId="77777777" w:rsidTr="00032185">
        <w:tc>
          <w:tcPr>
            <w:tcW w:w="7578" w:type="dxa"/>
          </w:tcPr>
          <w:p w14:paraId="2CA81101" w14:textId="77777777" w:rsidR="00F648ED" w:rsidRPr="0073423F" w:rsidRDefault="00192632" w:rsidP="000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05" w:type="dxa"/>
          </w:tcPr>
          <w:p w14:paraId="46A1215D" w14:textId="7AA5FF84" w:rsidR="00F648ED" w:rsidRPr="0073423F" w:rsidRDefault="003B302C" w:rsidP="0082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8250E2"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5 - </w:t>
            </w:r>
            <w:proofErr w:type="gramStart"/>
            <w:r w:rsidR="001015E2" w:rsidRPr="007342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50E2" w:rsidRPr="0073423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74D5B"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2632"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255173" w:rsidRPr="0073423F" w14:paraId="2C553600" w14:textId="77777777" w:rsidTr="00032185">
        <w:tc>
          <w:tcPr>
            <w:tcW w:w="7578" w:type="dxa"/>
          </w:tcPr>
          <w:p w14:paraId="771713F9" w14:textId="77777777" w:rsidR="00255173" w:rsidRPr="0073423F" w:rsidRDefault="00255173" w:rsidP="00DD3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05" w:type="dxa"/>
          </w:tcPr>
          <w:p w14:paraId="4B663D94" w14:textId="77777777" w:rsidR="00255173" w:rsidRPr="0073423F" w:rsidRDefault="00255173" w:rsidP="0082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proofErr w:type="gramStart"/>
            <w:r w:rsidR="008250E2" w:rsidRPr="0073423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74D5B"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255173" w:rsidRPr="0073423F" w14:paraId="0307D53B" w14:textId="77777777" w:rsidTr="00032185">
        <w:tc>
          <w:tcPr>
            <w:tcW w:w="7578" w:type="dxa"/>
          </w:tcPr>
          <w:p w14:paraId="5C0572AB" w14:textId="77777777" w:rsidR="00255173" w:rsidRPr="0073423F" w:rsidRDefault="00255173" w:rsidP="000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05" w:type="dxa"/>
          </w:tcPr>
          <w:p w14:paraId="580CEDB3" w14:textId="28EED3EC" w:rsidR="00255173" w:rsidRPr="0073423F" w:rsidRDefault="00255173" w:rsidP="0082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8006EF" w:rsidRPr="0073423F">
              <w:rPr>
                <w:rFonts w:asciiTheme="majorBidi" w:hAnsiTheme="majorBidi" w:cstheme="majorBidi"/>
                <w:sz w:val="30"/>
                <w:szCs w:val="30"/>
              </w:rPr>
              <w:t>3 -</w:t>
            </w:r>
            <w:r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="008250E2" w:rsidRPr="0073423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74D5B"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</w:tbl>
    <w:p w14:paraId="4431AE77" w14:textId="3DFA3229" w:rsidR="00597F10" w:rsidRPr="0073423F" w:rsidRDefault="00597F10" w:rsidP="00597F10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1" w:name="_Hlk33030987"/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สินทรัพย์ต้นทุนของสัญญา</w:t>
      </w:r>
      <w:bookmarkEnd w:id="1"/>
    </w:p>
    <w:p w14:paraId="40FEDE2D" w14:textId="77777777" w:rsidR="00597F10" w:rsidRPr="0073423F" w:rsidRDefault="00597F10" w:rsidP="0059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E411D" w14:textId="77777777" w:rsidR="00597F10" w:rsidRPr="0073423F" w:rsidRDefault="00597F10" w:rsidP="00597F10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 xml:space="preserve">สินทรัพย์ต้นทุนของสัญญาเป็นต้นทุนส่วนเพิ่มที่เกิดขึ้นจากการทำสัญญากับลูกค้า โดยบริษัทคาดว่าจะสามารถเรียกเก็บต้นทุนดังกล่าวได้ </w:t>
      </w:r>
    </w:p>
    <w:p w14:paraId="2E34A411" w14:textId="77777777" w:rsidR="00597F10" w:rsidRPr="0073423F" w:rsidRDefault="00597F10" w:rsidP="0059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486F24C" w14:textId="77777777" w:rsidR="00597F10" w:rsidRPr="0073423F" w:rsidRDefault="00597F10" w:rsidP="00597F10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42369CFF" w14:textId="77777777" w:rsidR="00597F10" w:rsidRPr="0073423F" w:rsidRDefault="0059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7C3680A" w14:textId="77777777" w:rsidR="00367C33" w:rsidRPr="0073423F" w:rsidRDefault="00367C33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สินทรัพย์ไม่มีตัวตน </w:t>
      </w:r>
    </w:p>
    <w:p w14:paraId="6E7B0E70" w14:textId="77777777" w:rsidR="00367C33" w:rsidRPr="0073423F" w:rsidRDefault="00367C33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1F7BA7C" w14:textId="26220D8E" w:rsidR="00367C33" w:rsidRPr="0073423F" w:rsidRDefault="00B151E7" w:rsidP="00367C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  <w:r w:rsidR="00367C33" w:rsidRPr="0073423F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</w:t>
      </w:r>
      <w:r w:rsidRPr="0073423F">
        <w:rPr>
          <w:rFonts w:asciiTheme="majorBidi" w:hAnsiTheme="majorBidi" w:cstheme="majorBidi" w:hint="cs"/>
          <w:sz w:val="30"/>
          <w:szCs w:val="30"/>
          <w:cs/>
        </w:rPr>
        <w:t>ด้อย</w:t>
      </w:r>
      <w:r w:rsidR="00367C33" w:rsidRPr="0073423F">
        <w:rPr>
          <w:rFonts w:asciiTheme="majorBidi" w:hAnsiTheme="majorBidi" w:cstheme="majorBidi" w:hint="cs"/>
          <w:sz w:val="30"/>
          <w:szCs w:val="30"/>
          <w:cs/>
        </w:rPr>
        <w:t>ค</w:t>
      </w:r>
      <w:r w:rsidR="00D63D97" w:rsidRPr="0073423F">
        <w:rPr>
          <w:rFonts w:asciiTheme="majorBidi" w:hAnsiTheme="majorBidi" w:cstheme="majorBidi" w:hint="cs"/>
          <w:sz w:val="30"/>
          <w:szCs w:val="30"/>
          <w:cs/>
        </w:rPr>
        <w:t>่า</w:t>
      </w:r>
      <w:r w:rsidR="00276021" w:rsidRPr="007342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6021" w:rsidRPr="0073423F">
        <w:rPr>
          <w:rFonts w:asciiTheme="majorBidi" w:hAnsi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77BA1FC1" w14:textId="3260F2C4" w:rsidR="00367C33" w:rsidRPr="0073423F" w:rsidRDefault="00367C33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ABC905" w14:textId="4D0A034A" w:rsidR="00367C33" w:rsidRPr="0073423F" w:rsidRDefault="00367C33" w:rsidP="00367C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73423F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7A4B7CC9" w14:textId="7CFBEF0C" w:rsidR="00367C33" w:rsidRPr="0073423F" w:rsidRDefault="00367C33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E4E5FF" w14:textId="77777777" w:rsidR="00FF7749" w:rsidRDefault="000F15AD" w:rsidP="00E51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ค่าตัดจำหน่าย</w:t>
      </w:r>
      <w:r w:rsidR="00E5130D" w:rsidRPr="0073423F">
        <w:rPr>
          <w:rFonts w:asciiTheme="majorBidi" w:hAnsiTheme="majorBidi" w:cstheme="majorBidi" w:hint="cs"/>
          <w:sz w:val="30"/>
          <w:szCs w:val="30"/>
          <w:cs/>
        </w:rPr>
        <w:t>คำนวณ</w:t>
      </w:r>
      <w:r w:rsidRPr="0073423F">
        <w:rPr>
          <w:rFonts w:asciiTheme="majorBidi" w:hAnsiTheme="majorBidi" w:cstheme="majorBidi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E5130D" w:rsidRPr="0073423F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</w:t>
      </w:r>
      <w:r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DD2B0AC" w14:textId="77777777" w:rsidR="00FF7749" w:rsidRDefault="00FF7749" w:rsidP="00E51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E834AE" w14:textId="6658200E" w:rsidR="000F15AD" w:rsidRPr="0073423F" w:rsidRDefault="00E5130D" w:rsidP="00E51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 w:hint="cs"/>
          <w:sz w:val="30"/>
          <w:szCs w:val="30"/>
          <w:cs/>
        </w:rPr>
        <w:t>ประมาณการ</w:t>
      </w:r>
      <w:r w:rsidR="000F15AD" w:rsidRPr="0073423F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3B39ECED" w14:textId="7B626963" w:rsidR="000F15AD" w:rsidRPr="0073423F" w:rsidRDefault="000F15AD" w:rsidP="000F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578"/>
        <w:gridCol w:w="1505"/>
      </w:tblGrid>
      <w:tr w:rsidR="00A113BB" w:rsidRPr="0073423F" w14:paraId="1BCC6286" w14:textId="77777777" w:rsidTr="00A23C8D">
        <w:tc>
          <w:tcPr>
            <w:tcW w:w="7578" w:type="dxa"/>
          </w:tcPr>
          <w:p w14:paraId="4B842FAA" w14:textId="2A945241" w:rsidR="00A113BB" w:rsidRPr="0073423F" w:rsidRDefault="00EF63C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23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A113BB" w:rsidRPr="0073423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ทะเบียนผลิตภัณฑ์</w:t>
            </w:r>
          </w:p>
        </w:tc>
        <w:tc>
          <w:tcPr>
            <w:tcW w:w="1505" w:type="dxa"/>
          </w:tcPr>
          <w:p w14:paraId="29256CD1" w14:textId="2729D5CF" w:rsidR="00A113BB" w:rsidRPr="0073423F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F374A2"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5 - </w:t>
            </w:r>
            <w:r w:rsidR="00F374A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374A2"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113BB" w:rsidRPr="0073423F" w14:paraId="6C318CB1" w14:textId="77777777" w:rsidTr="00A23C8D">
        <w:tc>
          <w:tcPr>
            <w:tcW w:w="7578" w:type="dxa"/>
          </w:tcPr>
          <w:p w14:paraId="31579065" w14:textId="7851ACEB" w:rsidR="00A113BB" w:rsidRPr="0073423F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505" w:type="dxa"/>
          </w:tcPr>
          <w:p w14:paraId="074B3B60" w14:textId="0AFC26DE" w:rsidR="00A113BB" w:rsidRPr="0073423F" w:rsidRDefault="00B942D1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113BB" w:rsidRPr="007342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113BB" w:rsidRPr="007342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</w:tbl>
    <w:p w14:paraId="6BC62C4E" w14:textId="2CA321DC" w:rsidR="000F15AD" w:rsidRPr="0073423F" w:rsidRDefault="000F15AD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970A169" w14:textId="77602232" w:rsidR="000F15AD" w:rsidRPr="0073423F" w:rsidRDefault="000F15AD" w:rsidP="000F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บริษัทไม่คิดค่า</w:t>
      </w:r>
      <w:r w:rsidRPr="0073423F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73423F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73423F">
        <w:rPr>
          <w:rFonts w:asciiTheme="majorBidi" w:hAnsiTheme="majorBidi" w:cstheme="majorBidi" w:hint="cs"/>
          <w:sz w:val="30"/>
          <w:szCs w:val="30"/>
          <w:cs/>
        </w:rPr>
        <w:t>โปรแกรมระหว่างพัฒนา</w:t>
      </w:r>
    </w:p>
    <w:p w14:paraId="5A7018B4" w14:textId="5EBE7C0D" w:rsidR="000F15AD" w:rsidRPr="0073423F" w:rsidRDefault="000F15AD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CA9DC3C" w14:textId="66FA5059" w:rsidR="00444028" w:rsidRPr="0073423F" w:rsidRDefault="00444028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E9456B" w14:textId="2F18E09B" w:rsidR="00444028" w:rsidRPr="0073423F" w:rsidRDefault="00444028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86D5FC4" w14:textId="0BE69331" w:rsidR="00444028" w:rsidRDefault="00444028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7A97294" w14:textId="77777777" w:rsidR="000F7671" w:rsidRPr="0073423F" w:rsidRDefault="000F7671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E0E4A73" w14:textId="654AF930" w:rsidR="00444028" w:rsidRPr="0073423F" w:rsidRDefault="00444028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846975C" w14:textId="17294DA3" w:rsidR="00444028" w:rsidRPr="0073423F" w:rsidRDefault="00444028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B925972" w14:textId="77777777" w:rsidR="004B7943" w:rsidRPr="0073423F" w:rsidRDefault="004B7943" w:rsidP="004B794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30351715" w14:textId="77777777" w:rsidR="004B7943" w:rsidRPr="0073423F" w:rsidRDefault="004B7943" w:rsidP="004B7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A19D39D" w14:textId="4178A3B9" w:rsidR="004B7943" w:rsidRPr="0073423F" w:rsidRDefault="004B7943" w:rsidP="004B7943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="00914168" w:rsidRPr="0073423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3423F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="006B74BD" w:rsidRPr="007342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B74BD" w:rsidRPr="0073423F">
        <w:rPr>
          <w:rFonts w:asciiTheme="majorBidi" w:hAnsiTheme="majorBidi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BD809E6" w14:textId="77777777" w:rsidR="004B7943" w:rsidRPr="0073423F" w:rsidRDefault="004B7943" w:rsidP="004B794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73423F" w:rsidDel="005868E9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6A00A18E" w14:textId="77777777" w:rsidR="004B7943" w:rsidRPr="0073423F" w:rsidRDefault="004B7943" w:rsidP="004B7943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3542BF18" w14:textId="77777777" w:rsidR="004B7943" w:rsidRPr="0073423F" w:rsidRDefault="004B7943" w:rsidP="004B794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A9D4E2" w14:textId="171E3404" w:rsidR="004B7943" w:rsidRPr="0073423F" w:rsidRDefault="004B7943" w:rsidP="004B794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914168" w:rsidRPr="0073423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3423F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</w:t>
      </w:r>
      <w:r w:rsidR="00914168" w:rsidRPr="0073423F">
        <w:rPr>
          <w:rFonts w:asciiTheme="majorBidi" w:hAnsiTheme="majorBidi" w:cstheme="majorBidi" w:hint="cs"/>
          <w:sz w:val="30"/>
          <w:szCs w:val="30"/>
          <w:cs/>
        </w:rPr>
        <w:t>์ บริษัทเลือก</w:t>
      </w:r>
      <w:r w:rsidRPr="0073423F">
        <w:rPr>
          <w:rFonts w:asciiTheme="majorBidi" w:hAnsiTheme="majorBidi" w:cstheme="majorBidi"/>
          <w:sz w:val="30"/>
          <w:szCs w:val="30"/>
          <w:cs/>
        </w:rPr>
        <w:t>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6B74BD" w:rsidRPr="0073423F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73423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A58C1C8" w14:textId="77777777" w:rsidR="004B7943" w:rsidRPr="0073423F" w:rsidRDefault="004B7943" w:rsidP="006B74B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0F1423" w14:textId="066BBCC3" w:rsidR="004B7943" w:rsidRPr="0073423F" w:rsidRDefault="00914168" w:rsidP="004B79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423F">
        <w:rPr>
          <w:rFonts w:asciiTheme="majorBidi" w:hAnsiTheme="majorBidi" w:cstheme="majorBidi" w:hint="cs"/>
          <w:b/>
          <w:sz w:val="30"/>
          <w:szCs w:val="30"/>
          <w:cs/>
        </w:rPr>
        <w:t>บริษัทรับ</w:t>
      </w:r>
      <w:r w:rsidR="004B7943" w:rsidRPr="0073423F">
        <w:rPr>
          <w:rFonts w:asciiTheme="majorBidi" w:hAnsiTheme="majorBidi" w:cstheme="majorBidi"/>
          <w:b/>
          <w:sz w:val="30"/>
          <w:szCs w:val="30"/>
          <w:cs/>
        </w:rPr>
        <w:t>รู้สินทรัพย์สิทธิการใช้และหนี้สินตามสัญญาเช่า ณ วันที่สัญญาเช่าเริ่มมีผล ยกเว้นสัญญาเช่าซึ่ง</w:t>
      </w:r>
      <w:r w:rsidR="00FF7749">
        <w:rPr>
          <w:rFonts w:asciiTheme="majorBidi" w:hAnsiTheme="majorBidi" w:cstheme="majorBidi" w:hint="cs"/>
          <w:b/>
          <w:sz w:val="30"/>
          <w:szCs w:val="30"/>
          <w:cs/>
        </w:rPr>
        <w:t>เป็น</w:t>
      </w:r>
      <w:r w:rsidR="004B7943" w:rsidRPr="0073423F">
        <w:rPr>
          <w:rFonts w:asciiTheme="majorBidi" w:hAnsiTheme="majorBidi" w:cstheme="majorBidi"/>
          <w:b/>
          <w:sz w:val="30"/>
          <w:szCs w:val="30"/>
          <w:cs/>
        </w:rPr>
        <w:t>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F844D91" w14:textId="77777777" w:rsidR="004B7943" w:rsidRPr="0073423F" w:rsidRDefault="004B7943" w:rsidP="004B79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1A09F20" w14:textId="6E353B76" w:rsidR="004B7943" w:rsidRPr="0073423F" w:rsidRDefault="004B7943" w:rsidP="004B79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423F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="006B74BD" w:rsidRPr="0073423F">
        <w:rPr>
          <w:rFonts w:asciiTheme="majorBidi" w:hAnsiTheme="majorBidi" w:cstheme="majorBidi" w:hint="cs"/>
          <w:b/>
          <w:sz w:val="30"/>
          <w:szCs w:val="30"/>
          <w:cs/>
        </w:rPr>
        <w:t>จ่ายล่วงหน้า</w:t>
      </w:r>
      <w:r w:rsidRPr="0073423F">
        <w:rPr>
          <w:rFonts w:asciiTheme="majorBidi" w:hAnsiTheme="majorBidi" w:cstheme="majorBidi"/>
          <w:b/>
          <w:sz w:val="30"/>
          <w:szCs w:val="30"/>
          <w:cs/>
        </w:rPr>
        <w:t>รวมกับต้นทุนทางตรงเริ่มแรกและประมาณการต้นทุนในการบูรณะ</w:t>
      </w:r>
      <w:r w:rsidR="00914168" w:rsidRPr="0073423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825DB9" w:rsidRPr="0073423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b/>
          <w:sz w:val="30"/>
          <w:szCs w:val="30"/>
          <w:cs/>
        </w:rPr>
        <w:t xml:space="preserve">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4A055462" w14:textId="77777777" w:rsidR="004B7943" w:rsidRPr="0073423F" w:rsidRDefault="004B7943" w:rsidP="0017168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C164795" w14:textId="434B64EF" w:rsidR="004B7943" w:rsidRPr="0073423F" w:rsidRDefault="004B7943" w:rsidP="0017168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423F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</w:t>
      </w:r>
      <w:r w:rsidR="00775B4A" w:rsidRPr="0073423F">
        <w:rPr>
          <w:rFonts w:asciiTheme="majorBidi" w:hAnsiTheme="majorBidi" w:cstheme="majorBidi" w:hint="cs"/>
          <w:b/>
          <w:sz w:val="30"/>
          <w:szCs w:val="30"/>
          <w:cs/>
        </w:rPr>
        <w:t>ที่ต้องจ่ายทั้งหมดตามสัญญา ทั้งนี้</w:t>
      </w:r>
      <w:r w:rsidRPr="0073423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3423F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</w:t>
      </w:r>
      <w:r w:rsidR="0017168F" w:rsidRPr="0073423F">
        <w:rPr>
          <w:rFonts w:asciiTheme="majorBidi" w:hAnsiTheme="majorBidi" w:cstheme="majorBidi" w:hint="cs"/>
          <w:b/>
          <w:sz w:val="30"/>
          <w:szCs w:val="30"/>
          <w:cs/>
        </w:rPr>
        <w:t>บริษัท</w:t>
      </w:r>
      <w:r w:rsidR="00775B4A" w:rsidRPr="0073423F">
        <w:rPr>
          <w:rFonts w:asciiTheme="majorBidi" w:hAnsiTheme="majorBidi" w:cstheme="majorBidi" w:hint="cs"/>
          <w:b/>
          <w:sz w:val="30"/>
          <w:szCs w:val="30"/>
          <w:cs/>
        </w:rPr>
        <w:t xml:space="preserve">ในการคิดลดเป็นมูลค่าปัจจุบัน </w:t>
      </w:r>
      <w:r w:rsidRPr="0073423F">
        <w:rPr>
          <w:rFonts w:asciiTheme="majorBidi" w:hAnsiTheme="majorBidi" w:cstheme="majorBidi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DC501F6" w14:textId="77777777" w:rsidR="004B7943" w:rsidRPr="0073423F" w:rsidRDefault="004B7943" w:rsidP="00FA58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9E9043F" w14:textId="3FE76839" w:rsidR="004B7943" w:rsidRPr="0073423F" w:rsidRDefault="004B7943" w:rsidP="004B79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423F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วัดมูลค่าใหม่เมื่อมีการเปลี่ยนแปลงสัญญาเช่า เมื่อมีการวัดมูลค่าหนี้สินตามสัญญาเช่าใหม่</w:t>
      </w:r>
      <w:r w:rsidR="00775B4A" w:rsidRPr="0073423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b/>
          <w:sz w:val="30"/>
          <w:szCs w:val="30"/>
          <w:cs/>
        </w:rPr>
        <w:t>จะปรับปรุงกับมูลค่าตาม</w:t>
      </w:r>
      <w:r w:rsidRPr="00595A96">
        <w:rPr>
          <w:rFonts w:asciiTheme="majorBidi" w:hAnsiTheme="majorBidi" w:cstheme="majorBidi"/>
          <w:b/>
          <w:spacing w:val="-2"/>
          <w:sz w:val="30"/>
          <w:szCs w:val="30"/>
          <w:cs/>
        </w:rPr>
        <w:lastRenderedPageBreak/>
        <w:t>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</w:t>
      </w:r>
      <w:r w:rsidRPr="0073423F">
        <w:rPr>
          <w:rFonts w:asciiTheme="majorBidi" w:hAnsiTheme="majorBidi" w:cstheme="majorBidi"/>
          <w:b/>
          <w:sz w:val="30"/>
          <w:szCs w:val="30"/>
          <w:cs/>
        </w:rPr>
        <w:t xml:space="preserve">มูลค่าลงจนเป็นศูนย์แล้ว </w:t>
      </w:r>
    </w:p>
    <w:p w14:paraId="17E87230" w14:textId="77777777" w:rsidR="004B7943" w:rsidRPr="0073423F" w:rsidRDefault="004B7943" w:rsidP="00EC43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74819E3" w14:textId="25CD6776" w:rsidR="00B84F38" w:rsidRPr="0073423F" w:rsidRDefault="00715B3B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</w:t>
      </w:r>
      <w:r w:rsidR="007B3CC7" w:rsidRPr="0073423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7415BBC7" w14:textId="77777777" w:rsidR="00B84F38" w:rsidRPr="0073423F" w:rsidRDefault="00B84F38" w:rsidP="00B84F38">
      <w:pPr>
        <w:pStyle w:val="ListParagraph"/>
        <w:tabs>
          <w:tab w:val="left" w:pos="562"/>
        </w:tabs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9C86518" w14:textId="77777777" w:rsidR="00DA6842" w:rsidRDefault="00445844" w:rsidP="004458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3423F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73423F">
        <w:rPr>
          <w:rFonts w:ascii="Angsana New" w:hAnsi="Angsana New" w:hint="cs"/>
          <w:sz w:val="30"/>
          <w:szCs w:val="30"/>
          <w:cs/>
        </w:rPr>
        <w:t>บริษัทไ</w:t>
      </w:r>
      <w:r w:rsidRPr="0073423F">
        <w:rPr>
          <w:rFonts w:ascii="Angsana New" w:hAnsi="Angsana New"/>
          <w:sz w:val="30"/>
          <w:szCs w:val="30"/>
          <w:cs/>
        </w:rPr>
        <w:t>ด้รับการทบทวน ณ ทุกวันที่</w:t>
      </w:r>
      <w:r w:rsidRPr="0073423F">
        <w:rPr>
          <w:rFonts w:ascii="Angsana New" w:hAnsi="Angsana New" w:hint="cs"/>
          <w:sz w:val="30"/>
          <w:szCs w:val="30"/>
          <w:cs/>
        </w:rPr>
        <w:t>รายงาน</w:t>
      </w:r>
      <w:r w:rsidRPr="0073423F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Pr="0073423F">
        <w:rPr>
          <w:rFonts w:ascii="Angsana New" w:hAnsi="Angsana New"/>
          <w:sz w:val="30"/>
          <w:szCs w:val="30"/>
        </w:rPr>
        <w:t xml:space="preserve"> </w:t>
      </w:r>
      <w:r w:rsidRPr="0073423F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45301D" w:rsidRPr="0073423F">
        <w:rPr>
          <w:rFonts w:ascii="Angsana New" w:hAnsi="Angsana New" w:hint="cs"/>
          <w:sz w:val="30"/>
          <w:szCs w:val="30"/>
          <w:cs/>
        </w:rPr>
        <w:t xml:space="preserve"> </w:t>
      </w:r>
      <w:r w:rsidRPr="0073423F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73423F">
        <w:rPr>
          <w:rFonts w:ascii="Angsana New" w:hAnsi="Angsana New" w:hint="cs"/>
          <w:sz w:val="30"/>
          <w:szCs w:val="30"/>
          <w:cs/>
        </w:rPr>
        <w:t>รับรู้</w:t>
      </w:r>
      <w:r w:rsidR="0045301D" w:rsidRPr="0073423F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73423F">
        <w:rPr>
          <w:rFonts w:ascii="Angsana New" w:hAnsi="Angsana New" w:hint="cs"/>
          <w:sz w:val="30"/>
          <w:szCs w:val="30"/>
          <w:cs/>
        </w:rPr>
        <w:t>เมื่อ</w:t>
      </w:r>
      <w:r w:rsidRPr="0073423F">
        <w:rPr>
          <w:rFonts w:ascii="Angsana New" w:hAnsi="Angsana New"/>
          <w:sz w:val="30"/>
          <w:szCs w:val="30"/>
          <w:cs/>
        </w:rPr>
        <w:t>มูลค่าตามบัญชีของสินทรัพย์</w:t>
      </w:r>
      <w:r w:rsidR="0045301D" w:rsidRPr="0073423F">
        <w:rPr>
          <w:rFonts w:ascii="Angsana New" w:hAnsi="Angsana New" w:hint="cs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73423F">
        <w:rPr>
          <w:rFonts w:ascii="Angsana New" w:hAnsi="Angsana New"/>
          <w:sz w:val="30"/>
          <w:szCs w:val="30"/>
          <w:cs/>
        </w:rPr>
        <w:t xml:space="preserve">สูงกว่ามูลค่าที่จะได้รับคืน </w:t>
      </w:r>
    </w:p>
    <w:p w14:paraId="11CEB4AB" w14:textId="77777777" w:rsidR="002F2C6E" w:rsidRDefault="002F2C6E" w:rsidP="004458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6282E3" w14:textId="6A48AF3C" w:rsidR="00DA6842" w:rsidRDefault="00DA6842" w:rsidP="007C3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3423F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>
        <w:rPr>
          <w:rFonts w:ascii="Angsana New" w:hAnsi="Angsana New" w:hint="cs"/>
          <w:sz w:val="30"/>
          <w:szCs w:val="30"/>
          <w:cs/>
        </w:rPr>
        <w:t xml:space="preserve"> หมายถึง มูลค่าจากการใช้ของสินทรัพย์หรือ</w:t>
      </w:r>
      <w:r w:rsidR="0075705D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</w:t>
      </w:r>
      <w:r w:rsidRPr="0073423F">
        <w:rPr>
          <w:rFonts w:ascii="Angsana New" w:hAnsi="Angsana New"/>
          <w:sz w:val="30"/>
          <w:szCs w:val="30"/>
          <w:cs/>
        </w:rPr>
        <w:t>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75705D">
        <w:rPr>
          <w:rFonts w:ascii="Angsana New" w:hAnsi="Angsana New" w:hint="cs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9133CBD" w14:textId="77777777" w:rsidR="00DA6842" w:rsidRPr="0073423F" w:rsidRDefault="00DA6842" w:rsidP="00DA68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F7BDEE" w14:textId="762BBF89" w:rsidR="00445844" w:rsidRPr="0073423F" w:rsidRDefault="001536B6" w:rsidP="007C3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3423F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73423F">
        <w:rPr>
          <w:rFonts w:ascii="Angsana New" w:hAnsi="Angsana New" w:hint="cs"/>
          <w:sz w:val="30"/>
          <w:szCs w:val="30"/>
          <w:cs/>
        </w:rPr>
        <w:t>ที่เคยรับรู้ในงวดก่อนจะถูกกลับรายการ</w:t>
      </w:r>
      <w:r w:rsidRPr="0073423F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73423F">
        <w:rPr>
          <w:rFonts w:ascii="Angsana New" w:hAnsi="Angsana New" w:hint="cs"/>
          <w:sz w:val="30"/>
          <w:szCs w:val="30"/>
          <w:cs/>
        </w:rPr>
        <w:t>แต่ไม่เกินกว่า</w:t>
      </w:r>
      <w:r w:rsidRPr="0073423F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มูลค่าตามบัญชีของสินทรัพย์หลังหักค่าเสื่อมราคาหรือค่าตัดจำหน่าย </w:t>
      </w:r>
      <w:r w:rsidRPr="0073423F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73423F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14:paraId="696AE05A" w14:textId="77777777" w:rsidR="00A34BA2" w:rsidRPr="0073423F" w:rsidRDefault="00A34BA2" w:rsidP="004458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6B7D21F7" w14:textId="1627335B" w:rsidR="00367C33" w:rsidRPr="0073423F" w:rsidRDefault="00367C33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14:paraId="78E9E82C" w14:textId="77777777" w:rsidR="00196863" w:rsidRPr="0073423F" w:rsidRDefault="00196863" w:rsidP="00196863">
      <w:pPr>
        <w:pStyle w:val="ListParagraph"/>
        <w:tabs>
          <w:tab w:val="left" w:pos="562"/>
        </w:tabs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cs/>
        </w:rPr>
      </w:pPr>
    </w:p>
    <w:p w14:paraId="49CF1798" w14:textId="491B0B36" w:rsidR="00367C33" w:rsidRPr="0073423F" w:rsidRDefault="00367C33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7745EB2E" w14:textId="77777777" w:rsidR="009D5A21" w:rsidRDefault="009D5A21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E12AA5" w14:textId="77777777" w:rsidR="00210286" w:rsidRDefault="00210286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132F77" w14:textId="77777777" w:rsidR="00210286" w:rsidRDefault="00210286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4A205" w14:textId="77777777" w:rsidR="00210286" w:rsidRDefault="00210286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16227" w14:textId="77777777" w:rsidR="00210286" w:rsidRDefault="00210286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B5D147" w14:textId="77777777" w:rsidR="00210286" w:rsidRPr="0073423F" w:rsidRDefault="00210286" w:rsidP="0036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D078B" w14:textId="77777777" w:rsidR="00C33656" w:rsidRPr="0073423F" w:rsidRDefault="00C33656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6B262184" w14:textId="2E511A3B" w:rsidR="00216091" w:rsidRPr="0073423F" w:rsidRDefault="00216091" w:rsidP="00D524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4BCD33A2" w14:textId="77777777" w:rsidR="00854950" w:rsidRPr="0073423F" w:rsidRDefault="00854950" w:rsidP="0085495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73423F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1A42B93A" w14:textId="77777777" w:rsidR="00854950" w:rsidRPr="0073423F" w:rsidRDefault="00854950" w:rsidP="00854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86802AD" w14:textId="56EE23F2" w:rsidR="00854950" w:rsidRPr="0073423F" w:rsidRDefault="00854950" w:rsidP="00747C4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3423F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</w:t>
      </w:r>
      <w:r w:rsidR="00972FC5" w:rsidRPr="0073423F">
        <w:rPr>
          <w:rFonts w:asciiTheme="majorBidi" w:hAnsiTheme="majorBidi"/>
          <w:i/>
          <w:sz w:val="30"/>
          <w:szCs w:val="30"/>
          <w:cs/>
        </w:rPr>
        <w:t>เข้ากองทุนสำรองเลี้ยงชีพสำหรับพนักงานของบริษัท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1ECADBD" w14:textId="77777777" w:rsidR="008C7922" w:rsidRPr="0073423F" w:rsidRDefault="008C7922" w:rsidP="00D524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724F7B4" w14:textId="7064EEB2" w:rsidR="00C33656" w:rsidRPr="0073423F" w:rsidRDefault="00C33656" w:rsidP="00D524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  <w:r w:rsidRPr="0073423F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203F7907" w14:textId="77777777" w:rsidR="00C33656" w:rsidRPr="0073423F" w:rsidRDefault="00C33656" w:rsidP="00972FC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01ED9CA" w14:textId="2620FB52" w:rsidR="00972FC5" w:rsidRPr="0073423F" w:rsidRDefault="00D37591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423F">
        <w:rPr>
          <w:rFonts w:asciiTheme="majorBidi" w:hAnsiTheme="majorBidi" w:cstheme="majorBidi"/>
          <w:i/>
          <w:sz w:val="30"/>
          <w:szCs w:val="30"/>
          <w:cs/>
        </w:rPr>
        <w:t>ภาระผูกพัน</w:t>
      </w:r>
      <w:r w:rsidR="00C33656" w:rsidRPr="0073423F">
        <w:rPr>
          <w:rFonts w:asciiTheme="majorBidi" w:hAnsiTheme="majorBidi" w:cstheme="majorBidi"/>
          <w:i/>
          <w:sz w:val="30"/>
          <w:szCs w:val="30"/>
          <w:cs/>
        </w:rPr>
        <w:t>ของบริษัทจากโครงการผลประโยชน์ที่กำหนดไว้ถูกคำนวณ</w:t>
      </w:r>
      <w:r w:rsidR="00972FC5" w:rsidRPr="0073423F">
        <w:rPr>
          <w:rFonts w:asciiTheme="majorBidi" w:hAnsiTheme="majorBidi"/>
          <w:i/>
          <w:sz w:val="30"/>
          <w:szCs w:val="30"/>
          <w:cs/>
        </w:rPr>
        <w:t>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972FC5" w:rsidRPr="0073423F">
        <w:rPr>
          <w:rFonts w:asciiTheme="majorBidi" w:hAnsiTheme="majorBidi" w:hint="cs"/>
          <w:i/>
          <w:sz w:val="30"/>
          <w:szCs w:val="30"/>
          <w:cs/>
        </w:rPr>
        <w:t xml:space="preserve"> </w:t>
      </w:r>
      <w:r w:rsidR="00972FC5" w:rsidRPr="0073423F">
        <w:rPr>
          <w:rFonts w:asciiTheme="majorBidi" w:hAnsiTheme="majorBid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70EAB923" w14:textId="77777777" w:rsidR="00A613AE" w:rsidRPr="0073423F" w:rsidRDefault="00A613AE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2B6DF0D" w14:textId="48EA0D03" w:rsidR="00C33656" w:rsidRPr="0073423F" w:rsidRDefault="00C33656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423F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</w:t>
      </w:r>
      <w:r w:rsidRPr="0073423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</w:t>
      </w:r>
      <w:r w:rsidR="00F71975" w:rsidRPr="0073423F">
        <w:rPr>
          <w:rFonts w:asciiTheme="majorBidi" w:hAnsiTheme="majorBidi" w:cstheme="majorBidi" w:hint="cs"/>
          <w:i/>
          <w:sz w:val="30"/>
          <w:szCs w:val="30"/>
          <w:cs/>
        </w:rPr>
        <w:t>เบ็ดเสร็จอื่น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ทันที บริษัทกำหนดดอกเบี้ยจ่ายของหนี้สินผลประโยชน์ที่กำหนดไว้</w:t>
      </w:r>
      <w:r w:rsidR="00747C41" w:rsidRPr="0073423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 xml:space="preserve">โดยใช้อัตราคิดลดที่ใช้วัดมูลค่าภาระผูกพันตามโครงการผลประโยชน์ ณ ต้นปี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br/>
        <w:t>โดยคำนึงถึงการเปลี่ยนแปลงใด</w:t>
      </w:r>
      <w:r w:rsidR="00F4011E" w:rsidRPr="0073423F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</w:t>
      </w:r>
      <w:r w:rsidR="00747C41" w:rsidRPr="0073423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ซึ่งเป็นผลมาจากการสมทบเงินและ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br/>
        <w:t>การจ่ายชำระผลประโยชน์ ดอกเบี้ยจ่ายสุทธิและค่าใช้จ่ายอื่น</w:t>
      </w:r>
      <w:r w:rsidR="00F4011E" w:rsidRPr="0073423F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</w:t>
      </w:r>
      <w:r w:rsidR="00F71975" w:rsidRPr="0073423F">
        <w:rPr>
          <w:rFonts w:asciiTheme="majorBidi" w:hAnsiTheme="majorBidi" w:cstheme="majorBidi"/>
          <w:i/>
          <w:sz w:val="30"/>
          <w:szCs w:val="30"/>
          <w:cs/>
        </w:rPr>
        <w:t>ครงการผลประโยชน์รับรู้รายการ</w:t>
      </w:r>
      <w:r w:rsidR="00F71975" w:rsidRPr="0073423F">
        <w:rPr>
          <w:rFonts w:asciiTheme="majorBidi" w:hAnsiTheme="majorBidi" w:cstheme="majorBidi"/>
          <w:i/>
          <w:sz w:val="30"/>
          <w:szCs w:val="30"/>
          <w:cs/>
        </w:rPr>
        <w:br/>
        <w:t>ใน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กำไร</w:t>
      </w:r>
      <w:r w:rsidR="00F71975" w:rsidRPr="0073423F">
        <w:rPr>
          <w:rFonts w:asciiTheme="majorBidi" w:hAnsiTheme="majorBidi" w:cstheme="majorBidi" w:hint="cs"/>
          <w:i/>
          <w:sz w:val="30"/>
          <w:szCs w:val="30"/>
          <w:cs/>
        </w:rPr>
        <w:t>หรือ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ขาดทุน</w:t>
      </w:r>
    </w:p>
    <w:p w14:paraId="4BC098C0" w14:textId="77777777" w:rsidR="00257B98" w:rsidRPr="0073423F" w:rsidRDefault="00257B98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3C99E1B" w14:textId="53D51322" w:rsidR="000D31C7" w:rsidRPr="0073423F" w:rsidRDefault="000D31C7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423F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br/>
        <w:t>ที่เกี่ยวข้องกับการบริการในอดีต หรือ กำไรหรือขาดทุนจากการลดขนาดโครงการต้องรับรู้ในกำไร</w:t>
      </w:r>
      <w:r w:rsidR="00F71975" w:rsidRPr="0073423F">
        <w:rPr>
          <w:rFonts w:asciiTheme="majorBidi" w:hAnsiTheme="majorBidi" w:cstheme="majorBidi" w:hint="cs"/>
          <w:i/>
          <w:sz w:val="30"/>
          <w:szCs w:val="30"/>
          <w:cs/>
        </w:rPr>
        <w:t>หรือ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08C33553" w14:textId="77777777" w:rsidR="00F71975" w:rsidRPr="0073423F" w:rsidRDefault="00F71975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3E15784" w14:textId="3ED26269" w:rsidR="000D31C7" w:rsidRPr="0073423F" w:rsidRDefault="000D31C7" w:rsidP="00D524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  <w:r w:rsidRPr="0073423F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281635FB" w14:textId="77777777" w:rsidR="007E58AE" w:rsidRPr="0073423F" w:rsidRDefault="007E58AE" w:rsidP="00D5249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BBA2742" w14:textId="66797140" w:rsidR="000D31C7" w:rsidRPr="0073423F" w:rsidRDefault="000D31C7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423F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3423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73423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73423F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5BFA81E9" w14:textId="77777777" w:rsidR="00972FC5" w:rsidRDefault="00972FC5" w:rsidP="0073423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98CE81E" w14:textId="77777777" w:rsidR="00210286" w:rsidRDefault="00210286" w:rsidP="0073423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F810391" w14:textId="77777777" w:rsidR="00C70F11" w:rsidRPr="0073423F" w:rsidRDefault="00C70F11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03729D6F" w14:textId="77777777" w:rsidR="00C70F11" w:rsidRPr="0073423F" w:rsidRDefault="00C70F11" w:rsidP="0073423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FA53F02" w14:textId="5601F8E4" w:rsidR="00210286" w:rsidRPr="0073423F" w:rsidRDefault="00EA2218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423F">
        <w:rPr>
          <w:rFonts w:asciiTheme="majorBidi" w:hAnsiTheme="majorBidi" w:cstheme="majorBidi"/>
          <w:i/>
          <w:sz w:val="30"/>
          <w:szCs w:val="30"/>
          <w:cs/>
        </w:rPr>
        <w:t xml:space="preserve"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</w:t>
      </w:r>
      <w:r w:rsidR="00B151E7" w:rsidRPr="0073423F">
        <w:rPr>
          <w:rFonts w:asciiTheme="majorBidi" w:hAnsiTheme="majorBidi" w:cstheme="majorBidi" w:hint="cs"/>
          <w:i/>
          <w:sz w:val="30"/>
          <w:szCs w:val="30"/>
          <w:cs/>
        </w:rPr>
        <w:t xml:space="preserve">            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 xml:space="preserve"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</w:t>
      </w:r>
      <w:r w:rsidR="006D3B2C" w:rsidRPr="0073423F">
        <w:rPr>
          <w:rFonts w:asciiTheme="majorBidi" w:hAnsiTheme="majorBidi" w:cstheme="majorBidi"/>
          <w:i/>
          <w:sz w:val="30"/>
          <w:szCs w:val="30"/>
        </w:rPr>
        <w:t xml:space="preserve">        </w:t>
      </w:r>
      <w:r w:rsidRPr="0073423F">
        <w:rPr>
          <w:rFonts w:asciiTheme="majorBidi" w:hAnsiTheme="majorBidi" w:cstheme="majorBidi"/>
          <w:i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5E753632" w14:textId="51AD0ECE" w:rsidR="0073423F" w:rsidRPr="0073423F" w:rsidRDefault="0073423F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28A5C6A" w14:textId="0609DE34" w:rsidR="00216230" w:rsidRPr="0073423F" w:rsidRDefault="00216230" w:rsidP="00597F10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ทุนเรือนหุ้น</w:t>
      </w:r>
    </w:p>
    <w:p w14:paraId="439E1EBF" w14:textId="1ECBE23B" w:rsidR="00216230" w:rsidRPr="0073423F" w:rsidRDefault="00216230" w:rsidP="0021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74D1232" w14:textId="77777777" w:rsidR="00216230" w:rsidRPr="0073423F" w:rsidRDefault="00216230" w:rsidP="0021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3423F">
        <w:rPr>
          <w:rFonts w:asciiTheme="majorBidi" w:hAnsiTheme="majorBidi"/>
          <w:iCs/>
          <w:sz w:val="30"/>
          <w:szCs w:val="30"/>
          <w:cs/>
        </w:rPr>
        <w:t>หุ้นสามัญ</w:t>
      </w:r>
    </w:p>
    <w:p w14:paraId="62C00511" w14:textId="77777777" w:rsidR="00216230" w:rsidRPr="0073423F" w:rsidRDefault="00216230" w:rsidP="0021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B367834" w14:textId="24B623A3" w:rsidR="00210286" w:rsidRPr="0073423F" w:rsidRDefault="00216230" w:rsidP="0021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423F">
        <w:rPr>
          <w:rFonts w:asciiTheme="majorBidi" w:hAnsiTheme="majorBidi"/>
          <w:i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0192A9D8" w14:textId="77777777" w:rsidR="00216230" w:rsidRPr="0073423F" w:rsidRDefault="00216230" w:rsidP="007C3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BF4C365" w14:textId="22939365" w:rsidR="00597F10" w:rsidRPr="0073423F" w:rsidRDefault="00597F10" w:rsidP="00597F10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7F8F613" w14:textId="77777777" w:rsidR="00597F10" w:rsidRPr="0073423F" w:rsidRDefault="00597F10" w:rsidP="0059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F58D53" w14:textId="725EEC54" w:rsidR="009A502C" w:rsidRPr="0073423F" w:rsidRDefault="009A502C" w:rsidP="00597F1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3423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9B5929">
        <w:rPr>
          <w:rFonts w:asciiTheme="majorBidi" w:hAnsiTheme="majorBidi" w:cs="Angsana New"/>
          <w:sz w:val="30"/>
          <w:szCs w:val="30"/>
          <w:cs/>
          <w:lang w:val="en-US" w:bidi="th-TH"/>
        </w:rPr>
        <w:br w:type="textWrapping" w:clear="all"/>
      </w:r>
      <w:r w:rsidRPr="0073423F">
        <w:rPr>
          <w:rFonts w:asciiTheme="majorBidi" w:hAnsiTheme="majorBidi" w:cs="Angsana New"/>
          <w:sz w:val="30"/>
          <w:szCs w:val="30"/>
          <w:cs/>
          <w:lang w:val="en-US" w:bidi="th-TH"/>
        </w:rPr>
        <w:t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C35351F" w14:textId="77777777" w:rsidR="00597F10" w:rsidRPr="0073423F" w:rsidRDefault="00597F10" w:rsidP="00597F10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043D827" w14:textId="0FECAE4A" w:rsidR="00597F10" w:rsidRPr="0073423F" w:rsidRDefault="009A502C" w:rsidP="00597F10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597F10" w:rsidRPr="0073423F">
        <w:rPr>
          <w:rFonts w:asciiTheme="majorBidi" w:hAnsiTheme="majorBidi" w:cstheme="majorBidi"/>
          <w:sz w:val="30"/>
          <w:szCs w:val="30"/>
          <w:cs/>
        </w:rPr>
        <w:t>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597F10" w:rsidRPr="0073423F">
        <w:rPr>
          <w:rFonts w:asciiTheme="majorBidi" w:hAnsiTheme="majorBidi" w:cstheme="majorBidi"/>
          <w:sz w:val="30"/>
          <w:szCs w:val="30"/>
        </w:rPr>
        <w:t xml:space="preserve"> </w:t>
      </w:r>
      <w:r w:rsidR="00597F10" w:rsidRPr="0073423F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5C82D9A" w14:textId="77777777" w:rsidR="00597F10" w:rsidRPr="0073423F" w:rsidRDefault="00597F10" w:rsidP="0059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A5A30" w14:textId="54EE4981" w:rsidR="00597F10" w:rsidRPr="0073423F" w:rsidRDefault="00597F10" w:rsidP="00597F10">
      <w:pPr>
        <w:pStyle w:val="block"/>
        <w:numPr>
          <w:ilvl w:val="0"/>
          <w:numId w:val="19"/>
        </w:numPr>
        <w:spacing w:after="0" w:line="240" w:lineRule="atLeast"/>
        <w:ind w:left="14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342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73423F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73423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5B2DD33" w14:textId="798741A5" w:rsidR="00597F10" w:rsidRPr="0073423F" w:rsidRDefault="00597F10" w:rsidP="00597F10">
      <w:pPr>
        <w:pStyle w:val="block"/>
        <w:numPr>
          <w:ilvl w:val="0"/>
          <w:numId w:val="19"/>
        </w:numPr>
        <w:spacing w:after="0" w:line="240" w:lineRule="atLeast"/>
        <w:ind w:left="14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3423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3423F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7342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3423F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110A9E9" w14:textId="2F8554EF" w:rsidR="00597F10" w:rsidRPr="0073423F" w:rsidRDefault="00597F10" w:rsidP="007E58AE">
      <w:pPr>
        <w:pStyle w:val="block"/>
        <w:numPr>
          <w:ilvl w:val="0"/>
          <w:numId w:val="19"/>
        </w:numPr>
        <w:spacing w:after="0" w:line="240" w:lineRule="atLeast"/>
        <w:ind w:left="14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3423F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="007E58AE" w:rsidRPr="0073423F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</w:t>
      </w:r>
      <w:r w:rsidRPr="0073423F">
        <w:rPr>
          <w:rFonts w:asciiTheme="majorBidi" w:hAnsiTheme="majorBidi" w:cstheme="majorBidi"/>
          <w:sz w:val="30"/>
          <w:szCs w:val="30"/>
          <w:cs/>
          <w:lang w:bidi="th-TH"/>
        </w:rPr>
        <w:t>สำหรับสินทรัพย์หรือหนี้สิน</w:t>
      </w:r>
      <w:r w:rsidR="007E58AE" w:rsidRPr="0073423F">
        <w:rPr>
          <w:rFonts w:asciiTheme="majorBidi" w:hAnsiTheme="majorBidi" w:cstheme="majorBidi" w:hint="cs"/>
          <w:sz w:val="30"/>
          <w:szCs w:val="30"/>
          <w:cs/>
          <w:lang w:bidi="th-TH"/>
        </w:rPr>
        <w:t>นั้น</w:t>
      </w:r>
      <w:r w:rsidR="007E58AE" w:rsidRPr="0073423F">
        <w:rPr>
          <w:rFonts w:asciiTheme="majorBidi" w:hAnsiTheme="majorBidi" w:cstheme="majorBidi"/>
          <w:sz w:val="30"/>
          <w:szCs w:val="30"/>
        </w:rPr>
        <w:t xml:space="preserve"> </w:t>
      </w:r>
    </w:p>
    <w:p w14:paraId="30BB1A0F" w14:textId="103085B3" w:rsidR="00210286" w:rsidRDefault="00210286" w:rsidP="009A5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85DE2C" w14:textId="77777777" w:rsidR="00D86543" w:rsidRPr="0073423F" w:rsidRDefault="00D86543" w:rsidP="009A5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238E2" w14:textId="7A81F1C3" w:rsidR="009D28F9" w:rsidRPr="0073423F" w:rsidRDefault="00597F10" w:rsidP="008A0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lastRenderedPageBreak/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73423F">
        <w:rPr>
          <w:rFonts w:asciiTheme="majorBidi" w:hAnsiTheme="majorBidi" w:cstheme="majorBidi"/>
          <w:sz w:val="30"/>
          <w:szCs w:val="30"/>
        </w:rPr>
        <w:t xml:space="preserve"> </w:t>
      </w:r>
    </w:p>
    <w:p w14:paraId="63BECE6D" w14:textId="77777777" w:rsidR="00D86543" w:rsidRDefault="00D86543" w:rsidP="009A5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BE90F3C" w14:textId="1AA91607" w:rsidR="009A502C" w:rsidRPr="0073423F" w:rsidRDefault="009A502C" w:rsidP="009A5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6FA6B9B" w14:textId="77777777" w:rsidR="009A502C" w:rsidRPr="0073423F" w:rsidRDefault="009A502C" w:rsidP="009A5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DA0A5C" w14:textId="2BCB85F3" w:rsidR="0073423F" w:rsidRPr="0073423F" w:rsidRDefault="009A502C" w:rsidP="007C3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021DA067" w14:textId="77777777" w:rsidR="000A7721" w:rsidRPr="0073423F" w:rsidRDefault="000A7721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F2ACF0F" w14:textId="77777777" w:rsidR="00C33656" w:rsidRPr="0073423F" w:rsidRDefault="00C33656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48564818" w14:textId="302B3AB6" w:rsidR="00C33656" w:rsidRPr="0073423F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59DAA0FF" w14:textId="245DCAB1" w:rsidR="00D52490" w:rsidRPr="0073423F" w:rsidRDefault="00D52490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73423F">
        <w:rPr>
          <w:rFonts w:asciiTheme="majorBidi" w:hAnsiTheme="majorBidi"/>
          <w:sz w:val="30"/>
          <w:szCs w:val="30"/>
          <w:cs/>
          <w:lang w:val="th-TH"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</w:t>
      </w:r>
      <w:r w:rsidR="00A26A83" w:rsidRPr="0073423F">
        <w:rPr>
          <w:rFonts w:asciiTheme="majorBidi" w:hAnsiTheme="majorBidi" w:hint="cs"/>
          <w:sz w:val="30"/>
          <w:szCs w:val="30"/>
          <w:cs/>
          <w:lang w:val="th-TH"/>
        </w:rPr>
        <w:t>รายได้ที่รับรู้ไม่รวม</w:t>
      </w:r>
      <w:r w:rsidRPr="0073423F">
        <w:rPr>
          <w:rFonts w:asciiTheme="majorBidi" w:hAnsiTheme="majorBidi"/>
          <w:sz w:val="30"/>
          <w:szCs w:val="30"/>
          <w:cs/>
          <w:lang w:val="th-TH"/>
        </w:rPr>
        <w:t>ภาษีมูลค่าเพิ่ม และแสดงสุทธิจากส่วนลดการค้าและส่วนลดตามปริมาณ</w:t>
      </w:r>
    </w:p>
    <w:p w14:paraId="5069AE16" w14:textId="77777777" w:rsidR="0075705D" w:rsidRPr="0073423F" w:rsidRDefault="0075705D" w:rsidP="00D52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BC2FDB1" w14:textId="7E4F6B91" w:rsidR="00C33656" w:rsidRPr="0073423F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3423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การขายสินค้า</w:t>
      </w:r>
      <w:r w:rsidR="0067099D" w:rsidRPr="0073423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และบริการ</w:t>
      </w:r>
    </w:p>
    <w:p w14:paraId="128B4074" w14:textId="4E5DB30A" w:rsidR="00C33656" w:rsidRPr="0073423F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7BAA5814" w14:textId="52CA1035" w:rsidR="00A26A83" w:rsidRPr="0073423F" w:rsidRDefault="00A26A83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รายได้จากการขายสินค้า</w:t>
      </w:r>
      <w:r w:rsidRPr="000A7721">
        <w:rPr>
          <w:rFonts w:asciiTheme="majorBidi" w:hAnsiTheme="majorBidi"/>
          <w:sz w:val="30"/>
          <w:szCs w:val="30"/>
          <w:cs/>
        </w:rPr>
        <w:t>รับรู้ ณ วันที่มีการส่งมอบสินค้าให้กับลูกค้า สำหรับ</w:t>
      </w:r>
      <w:r w:rsidRPr="0073423F">
        <w:rPr>
          <w:rFonts w:asciiTheme="majorBidi" w:hAnsiTheme="majorBidi"/>
          <w:sz w:val="30"/>
          <w:szCs w:val="30"/>
          <w:cs/>
        </w:rPr>
        <w:t xml:space="preserve">การขายที่ให้สิทธิลูกค้าในการคืนสินค้า </w:t>
      </w:r>
      <w:r w:rsidRPr="00881361">
        <w:rPr>
          <w:rFonts w:asciiTheme="majorBidi" w:hAnsiTheme="majorBidi"/>
          <w:sz w:val="30"/>
          <w:szCs w:val="30"/>
          <w:cs/>
        </w:rPr>
        <w:t>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</w:t>
      </w:r>
      <w:r w:rsidRPr="0073423F">
        <w:rPr>
          <w:rFonts w:asciiTheme="majorBidi" w:hAnsiTheme="majorBidi"/>
          <w:sz w:val="30"/>
          <w:szCs w:val="30"/>
          <w:cs/>
        </w:rPr>
        <w:t>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504C4D46" w14:textId="77777777" w:rsidR="00A26A83" w:rsidRPr="0073423F" w:rsidRDefault="00A26A83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12BA1" w14:textId="6BE3B63D" w:rsidR="000C54EC" w:rsidRPr="0073423F" w:rsidRDefault="0067099D" w:rsidP="00257B98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th-TH"/>
        </w:rPr>
      </w:pPr>
      <w:r w:rsidRPr="0073423F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รายได้จากการให้บริการรับรู้ตลอดช่วงเวลาหนึ่</w:t>
      </w:r>
      <w:r w:rsidRPr="0073423F">
        <w:rPr>
          <w:rFonts w:asciiTheme="majorBidi" w:eastAsia="Times New Roman" w:hAnsiTheme="majorBidi" w:cstheme="majorBidi" w:hint="cs"/>
          <w:sz w:val="30"/>
          <w:szCs w:val="30"/>
          <w:cs/>
          <w:lang w:val="th-TH"/>
        </w:rPr>
        <w:t>ง</w:t>
      </w:r>
      <w:r w:rsidRPr="0073423F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เมื่อได้ให้บริการ</w:t>
      </w:r>
      <w:r w:rsidR="0057104D" w:rsidRPr="0073423F">
        <w:rPr>
          <w:rFonts w:asciiTheme="majorBidi" w:eastAsia="Times New Roman" w:hAnsiTheme="majorBidi" w:cstheme="majorBidi" w:hint="cs"/>
          <w:sz w:val="30"/>
          <w:szCs w:val="30"/>
          <w:cs/>
          <w:lang w:val="th-TH"/>
        </w:rPr>
        <w:t xml:space="preserve"> </w:t>
      </w:r>
      <w:r w:rsidRPr="0073423F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ต้นทุนที่เกี่ยวข้องรับรู้ในกำไรหรือขาดทุนเมื่อเกิดขึ้น</w:t>
      </w:r>
    </w:p>
    <w:p w14:paraId="0D88C43B" w14:textId="77777777" w:rsidR="000C54EC" w:rsidRPr="0073423F" w:rsidRDefault="000C54EC" w:rsidP="00906B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2B7353" w14:textId="3B47620D" w:rsidR="00906BCB" w:rsidRPr="0073423F" w:rsidRDefault="00BF32CC" w:rsidP="00A2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3423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รายได้อื่น</w:t>
      </w:r>
    </w:p>
    <w:p w14:paraId="58F42200" w14:textId="77777777" w:rsidR="00906BCB" w:rsidRPr="0073423F" w:rsidRDefault="00906BCB" w:rsidP="00906BCB">
      <w:pPr>
        <w:tabs>
          <w:tab w:val="left" w:pos="562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9F90F3A" w14:textId="740118F8" w:rsidR="00906BCB" w:rsidRPr="0073423F" w:rsidRDefault="007F47CF" w:rsidP="005902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/>
          <w:sz w:val="30"/>
          <w:szCs w:val="30"/>
          <w:cs/>
        </w:rPr>
        <w:t>รายได้อื่นประกอบด้วย</w:t>
      </w:r>
      <w:r w:rsidR="00D16F82" w:rsidRPr="0073423F">
        <w:rPr>
          <w:rFonts w:asciiTheme="majorBidi" w:hAnsiTheme="majorBidi" w:cstheme="majorBidi" w:hint="cs"/>
          <w:sz w:val="30"/>
          <w:szCs w:val="30"/>
          <w:cs/>
        </w:rPr>
        <w:t>ดอกเบี้ยรับ</w:t>
      </w:r>
      <w:r w:rsidR="00BF32CC" w:rsidRPr="0073423F">
        <w:rPr>
          <w:rFonts w:asciiTheme="majorBidi" w:hAnsiTheme="majorBidi" w:cstheme="majorBidi" w:hint="cs"/>
          <w:sz w:val="30"/>
          <w:szCs w:val="30"/>
          <w:cs/>
        </w:rPr>
        <w:t>และรายได้อื่น</w:t>
      </w:r>
      <w:r w:rsidR="0075705D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D16F82" w:rsidRPr="0073423F">
        <w:rPr>
          <w:rFonts w:asciiTheme="majorBidi" w:hAnsiTheme="majorBidi" w:cstheme="majorBidi" w:hint="cs"/>
          <w:sz w:val="30"/>
          <w:szCs w:val="30"/>
          <w:cs/>
        </w:rPr>
        <w:t xml:space="preserve">บันทึกในกำไรหรือขาดทุนตามเกณฑ์คงค้าง </w:t>
      </w:r>
    </w:p>
    <w:p w14:paraId="6A89FEC2" w14:textId="77777777" w:rsidR="005D5C8F" w:rsidRPr="0073423F" w:rsidRDefault="005D5C8F" w:rsidP="005D5C8F">
      <w:pPr>
        <w:pStyle w:val="ListParagraph"/>
        <w:tabs>
          <w:tab w:val="left" w:pos="562"/>
        </w:tabs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</w:rPr>
      </w:pPr>
    </w:p>
    <w:p w14:paraId="5FAD873C" w14:textId="77777777" w:rsidR="00C33656" w:rsidRPr="0073423F" w:rsidRDefault="00C33656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42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1F29EA9E" w14:textId="77777777" w:rsidR="00C33656" w:rsidRPr="0073423F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61A7B14" w14:textId="17331653" w:rsidR="00C33656" w:rsidRPr="0073423F" w:rsidRDefault="00C33656" w:rsidP="00C3365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</w:t>
      </w:r>
      <w:r w:rsidRPr="0073423F">
        <w:rPr>
          <w:rFonts w:asciiTheme="majorBidi" w:hAnsiTheme="majorBidi" w:cstheme="majorBidi"/>
          <w:sz w:val="30"/>
          <w:szCs w:val="30"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ภาษีเงินได้ของงวดปัจจุบันและภาษีเงินได้รอการตัดบัญชี </w:t>
      </w:r>
      <w:r w:rsidR="004D26CA" w:rsidRPr="0073423F">
        <w:rPr>
          <w:rFonts w:asciiTheme="majorBidi" w:hAnsiTheme="majorBidi"/>
          <w:sz w:val="30"/>
          <w:szCs w:val="30"/>
          <w:cs/>
        </w:rPr>
        <w:t>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59D95B78" w14:textId="00C7330A" w:rsidR="00C33656" w:rsidRPr="0073423F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FDA87F" w14:textId="5BD6C354" w:rsidR="004D26CA" w:rsidRPr="00595A96" w:rsidRDefault="004D26CA" w:rsidP="001A7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95A96">
        <w:rPr>
          <w:rFonts w:asciiTheme="majorBidi" w:hAnsiTheme="majorBidi"/>
          <w:sz w:val="30"/>
          <w:szCs w:val="30"/>
          <w:cs/>
        </w:rPr>
        <w:lastRenderedPageBreak/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</w:t>
      </w:r>
      <w:r w:rsidRPr="00595A96">
        <w:rPr>
          <w:rFonts w:asciiTheme="majorBidi" w:hAnsiTheme="majorBidi"/>
          <w:spacing w:val="1"/>
          <w:sz w:val="30"/>
          <w:szCs w:val="30"/>
          <w:cs/>
        </w:rPr>
        <w:t>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595A96">
        <w:rPr>
          <w:rFonts w:asciiTheme="majorBidi" w:hAnsiTheme="majorBidi"/>
          <w:spacing w:val="1"/>
          <w:sz w:val="30"/>
          <w:szCs w:val="30"/>
        </w:rPr>
        <w:t xml:space="preserve"> </w:t>
      </w:r>
      <w:r w:rsidRPr="00595A96">
        <w:rPr>
          <w:rFonts w:asciiTheme="majorBidi" w:hAnsiTheme="majorBidi"/>
          <w:spacing w:val="1"/>
          <w:sz w:val="30"/>
          <w:szCs w:val="30"/>
          <w:cs/>
        </w:rPr>
        <w:t>ๆ</w:t>
      </w:r>
    </w:p>
    <w:p w14:paraId="3F1B9213" w14:textId="77777777" w:rsidR="00044E26" w:rsidRPr="0073423F" w:rsidRDefault="00044E26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02"/>
        <w:jc w:val="thaiDistribute"/>
        <w:rPr>
          <w:rFonts w:asciiTheme="majorBidi" w:hAnsiTheme="majorBidi" w:cstheme="majorBidi"/>
          <w:sz w:val="28"/>
          <w:szCs w:val="28"/>
        </w:rPr>
      </w:pPr>
    </w:p>
    <w:p w14:paraId="689B3C3D" w14:textId="2622D014" w:rsidR="00C33656" w:rsidRPr="0073423F" w:rsidRDefault="00C33656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73423F">
        <w:rPr>
          <w:rFonts w:asciiTheme="majorBidi" w:hAnsiTheme="majorBidi" w:cstheme="majorBidi"/>
          <w:spacing w:val="10"/>
          <w:sz w:val="30"/>
          <w:szCs w:val="30"/>
          <w:cs/>
        </w:rPr>
        <w:t xml:space="preserve">และหนี้สินและจำนวนที่ใช้เพื่อความมุ่งหมายทางภาษี </w:t>
      </w:r>
      <w:r w:rsidR="00A56FF9" w:rsidRPr="0073423F">
        <w:rPr>
          <w:rFonts w:asciiTheme="majorBidi" w:hAnsiTheme="majorBidi"/>
          <w:spacing w:val="10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2662DFCE" w14:textId="0F6F42A0" w:rsidR="00C33656" w:rsidRPr="0073423F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AA589C" w14:textId="4C8A0E50" w:rsidR="009100DA" w:rsidRPr="0073423F" w:rsidRDefault="00C33656" w:rsidP="004D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</w:t>
      </w:r>
      <w:r w:rsidRPr="0073423F">
        <w:rPr>
          <w:rFonts w:asciiTheme="majorBidi" w:hAnsiTheme="majorBidi" w:cstheme="majorBidi"/>
          <w:spacing w:val="6"/>
          <w:sz w:val="30"/>
          <w:szCs w:val="30"/>
          <w:cs/>
        </w:rPr>
        <w:t>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73423F">
        <w:rPr>
          <w:rFonts w:asciiTheme="majorBidi" w:hAnsiTheme="majorBidi" w:cstheme="majorBidi"/>
          <w:sz w:val="30"/>
          <w:szCs w:val="30"/>
          <w:cs/>
        </w:rPr>
        <w:t xml:space="preserve"> ณ วัน</w:t>
      </w:r>
      <w:r w:rsidR="00F71975" w:rsidRPr="0073423F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73423F">
        <w:rPr>
          <w:rFonts w:asciiTheme="majorBidi" w:hAnsiTheme="majorBidi" w:cstheme="majorBidi"/>
          <w:sz w:val="30"/>
          <w:szCs w:val="30"/>
          <w:cs/>
        </w:rPr>
        <w:t>สิ้นรอบระยะเวลา</w:t>
      </w:r>
      <w:r w:rsidR="00F71975" w:rsidRPr="0073423F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73423F">
        <w:rPr>
          <w:rFonts w:asciiTheme="majorBidi" w:hAnsiTheme="majorBidi" w:cstheme="majorBidi"/>
          <w:sz w:val="30"/>
          <w:szCs w:val="30"/>
          <w:cs/>
        </w:rPr>
        <w:t>รายงาน</w:t>
      </w:r>
      <w:r w:rsidR="004D26CA" w:rsidRPr="0073423F">
        <w:rPr>
          <w:rFonts w:asciiTheme="majorBidi" w:hAnsiTheme="majorBidi" w:cstheme="majorBidi"/>
          <w:sz w:val="30"/>
          <w:szCs w:val="30"/>
        </w:rPr>
        <w:t xml:space="preserve"> </w:t>
      </w:r>
      <w:r w:rsidR="00F71975" w:rsidRPr="0073423F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 หรือที่คาดว่ามีผลบังคับใช้ ณ วัน</w:t>
      </w:r>
      <w:r w:rsidR="00F71975" w:rsidRPr="0073423F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F71975" w:rsidRPr="0073423F">
        <w:rPr>
          <w:rFonts w:asciiTheme="majorBidi" w:hAnsiTheme="majorBidi" w:cstheme="majorBidi"/>
          <w:sz w:val="30"/>
          <w:szCs w:val="30"/>
          <w:cs/>
        </w:rPr>
        <w:t>รายงาน</w:t>
      </w:r>
    </w:p>
    <w:p w14:paraId="35319046" w14:textId="77777777" w:rsidR="00C33656" w:rsidRPr="0073423F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4978A6E5" w14:textId="0AF7F80B" w:rsidR="00E86FFE" w:rsidRPr="0073423F" w:rsidRDefault="00C33656" w:rsidP="00C3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423F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FA467C" w:rsidRPr="007342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3423F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สินทรัพย์ภาษีเงินได้รอการตัดบัญชีจะถูกทบทวน ณ ทุกวัน</w:t>
      </w:r>
      <w:r w:rsidR="00F71975" w:rsidRPr="0073423F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73423F">
        <w:rPr>
          <w:rFonts w:asciiTheme="majorBidi" w:hAnsiTheme="majorBidi" w:cstheme="majorBidi"/>
          <w:sz w:val="30"/>
          <w:szCs w:val="30"/>
          <w:cs/>
        </w:rPr>
        <w:t>รายงานและจะถูกปรับลดลงเท่าที่ประโยชน์ทางภาษีจะมีโอกาสถูกใช้จริง</w:t>
      </w:r>
    </w:p>
    <w:p w14:paraId="24722826" w14:textId="74182AC2" w:rsidR="00E86FFE" w:rsidRPr="0073423F" w:rsidRDefault="00E86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728C199" w14:textId="77777777" w:rsidR="00B242AE" w:rsidRPr="0073423F" w:rsidRDefault="00B242AE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1197D6F0" w14:textId="2B64E575" w:rsidR="00B242AE" w:rsidRPr="0073423F" w:rsidRDefault="00B242AE" w:rsidP="009D5A21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91D6C30" w14:textId="12A103AB" w:rsidR="00F71975" w:rsidRPr="0073423F" w:rsidRDefault="00356CF2" w:rsidP="00356CF2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423F">
        <w:rPr>
          <w:rFonts w:asciiTheme="majorBidi" w:hAnsiTheme="majorBidi" w:cs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</w:t>
      </w:r>
      <w:r w:rsidR="0070166D">
        <w:rPr>
          <w:rFonts w:asciiTheme="majorBidi" w:hAnsiTheme="majorBidi" w:cs="Angsana New"/>
          <w:b/>
          <w:sz w:val="30"/>
          <w:szCs w:val="30"/>
          <w:cs/>
        </w:rPr>
        <w:br w:type="textWrapping" w:clear="all"/>
      </w:r>
      <w:r w:rsidRPr="0073423F">
        <w:rPr>
          <w:rFonts w:asciiTheme="majorBidi" w:hAnsiTheme="majorBidi" w:cs="Angsana New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73A3C2B8" w14:textId="77777777" w:rsidR="009D5A21" w:rsidRPr="0073423F" w:rsidRDefault="009D5A21" w:rsidP="00B242AE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C46C480" w14:textId="7AEC10E2" w:rsidR="00746843" w:rsidRPr="0073423F" w:rsidRDefault="00746843" w:rsidP="0074684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0FAFF9E8" w14:textId="2ABD3DC6" w:rsidR="00746843" w:rsidRPr="0073423F" w:rsidRDefault="00746843" w:rsidP="00B242AE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38F7AACC" w14:textId="32AEE36E" w:rsidR="00746843" w:rsidRPr="0073423F" w:rsidRDefault="00746843" w:rsidP="00B242AE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423F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</w:t>
      </w:r>
      <w:r w:rsidR="00C370DA" w:rsidRPr="0073423F">
        <w:rPr>
          <w:rFonts w:asciiTheme="majorBidi" w:hAnsiTheme="majorBidi" w:cstheme="majorBidi" w:hint="cs"/>
          <w:b/>
          <w:sz w:val="30"/>
          <w:szCs w:val="30"/>
          <w:cs/>
        </w:rPr>
        <w:t xml:space="preserve">               </w:t>
      </w:r>
      <w:r w:rsidRPr="0073423F">
        <w:rPr>
          <w:rFonts w:asciiTheme="majorBidi" w:hAnsiTheme="majorBidi" w:cstheme="majorBidi"/>
          <w:b/>
          <w:sz w:val="30"/>
          <w:szCs w:val="30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FBB08B6" w14:textId="77777777" w:rsidR="000C54EC" w:rsidRPr="0073423F" w:rsidRDefault="000C54EC" w:rsidP="00B242AE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F4AD36" w14:textId="77777777" w:rsidR="00B242AE" w:rsidRPr="0073423F" w:rsidRDefault="00B242AE" w:rsidP="00367C33">
      <w:pPr>
        <w:pStyle w:val="ListParagraph"/>
        <w:numPr>
          <w:ilvl w:val="0"/>
          <w:numId w:val="16"/>
        </w:numPr>
        <w:tabs>
          <w:tab w:val="left" w:pos="562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423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54A5D073" w14:textId="77777777" w:rsidR="00B242AE" w:rsidRPr="0073423F" w:rsidRDefault="00B242AE" w:rsidP="0083681A">
      <w:pPr>
        <w:pStyle w:val="ListParagraph"/>
        <w:tabs>
          <w:tab w:val="left" w:pos="562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247DAB3" w14:textId="07ABA4B3" w:rsidR="0073423F" w:rsidRPr="007A30CB" w:rsidRDefault="00B242AE" w:rsidP="007C30BA">
      <w:pPr>
        <w:pStyle w:val="ListParagraph"/>
        <w:tabs>
          <w:tab w:val="left" w:pos="562"/>
        </w:tabs>
        <w:spacing w:after="0" w:line="240" w:lineRule="auto"/>
        <w:ind w:left="540"/>
        <w:jc w:val="thaiDistribute"/>
      </w:pPr>
      <w:r w:rsidRPr="0073423F">
        <w:rPr>
          <w:rFonts w:asciiTheme="majorBidi" w:hAnsiTheme="majorBidi" w:cstheme="majorBidi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83681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5EF35EA" w14:textId="3B0BAB61" w:rsidR="00B80112" w:rsidRPr="00470A91" w:rsidRDefault="00756EB7" w:rsidP="00907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3C4B54" w:rsidRPr="00470A91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B43CC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4F41213" w14:textId="77777777" w:rsidR="00EB6E48" w:rsidRPr="00986276" w:rsidRDefault="00EB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82D929" w14:textId="2C8FA419" w:rsidR="002C4FD1" w:rsidRDefault="002C4FD1" w:rsidP="0010347C">
      <w:pPr>
        <w:tabs>
          <w:tab w:val="clear" w:pos="454"/>
        </w:tabs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  <w:r w:rsidRPr="00562A8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="00063F5C">
        <w:rPr>
          <w:rFonts w:ascii="Angsana New" w:hAnsi="Angsana New" w:hint="cs"/>
          <w:b/>
          <w:sz w:val="30"/>
          <w:szCs w:val="30"/>
          <w:cs/>
        </w:rPr>
        <w:t>ที่มีรายการระหว่างกันที่มีนัยสำคัญกับบริษัทในระหว่างปี</w:t>
      </w:r>
      <w:r w:rsidR="00B151E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62A8D">
        <w:rPr>
          <w:rFonts w:ascii="Angsana New" w:hAnsi="Angsana New"/>
          <w:b/>
          <w:sz w:val="30"/>
          <w:szCs w:val="30"/>
          <w:cs/>
        </w:rPr>
        <w:t>มีดัง</w:t>
      </w:r>
      <w:r w:rsidR="00063F5C">
        <w:rPr>
          <w:rFonts w:ascii="Angsana New" w:hAnsi="Angsana New" w:hint="cs"/>
          <w:b/>
          <w:sz w:val="30"/>
          <w:szCs w:val="30"/>
          <w:cs/>
        </w:rPr>
        <w:t>ต่อไป</w:t>
      </w:r>
      <w:r w:rsidRPr="00562A8D">
        <w:rPr>
          <w:rFonts w:ascii="Angsana New" w:hAnsi="Angsana New"/>
          <w:b/>
          <w:sz w:val="30"/>
          <w:szCs w:val="30"/>
          <w:cs/>
        </w:rPr>
        <w:t>นี้</w:t>
      </w:r>
    </w:p>
    <w:p w14:paraId="50D1E2CB" w14:textId="77777777" w:rsidR="00A70AF3" w:rsidRPr="005A675A" w:rsidRDefault="00A70AF3" w:rsidP="002C4FD1">
      <w:pPr>
        <w:spacing w:line="240" w:lineRule="auto"/>
        <w:ind w:left="540" w:right="-108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4140"/>
      </w:tblGrid>
      <w:tr w:rsidR="002C4FD1" w:rsidRPr="00562A8D" w14:paraId="4530721E" w14:textId="77777777" w:rsidTr="00595A96">
        <w:trPr>
          <w:cantSplit/>
          <w:trHeight w:val="20"/>
          <w:tblHeader/>
        </w:trPr>
        <w:tc>
          <w:tcPr>
            <w:tcW w:w="3870" w:type="dxa"/>
          </w:tcPr>
          <w:p w14:paraId="47BCB628" w14:textId="77777777" w:rsidR="00C978F9" w:rsidRDefault="00C978F9" w:rsidP="00595A9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EF66AFA" w14:textId="5AF6C3A7" w:rsidR="002C4FD1" w:rsidRPr="00562A8D" w:rsidRDefault="002C4FD1" w:rsidP="00AF2C4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6E72BB81" w14:textId="77777777" w:rsidR="002C4FD1" w:rsidRPr="00562A8D" w:rsidRDefault="002C4FD1" w:rsidP="00AF2C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2903707" w14:textId="77777777" w:rsidR="002C4FD1" w:rsidRPr="00562A8D" w:rsidRDefault="002C4FD1" w:rsidP="00AF2C4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A8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62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</w:tcPr>
          <w:p w14:paraId="092C4931" w14:textId="77777777" w:rsidR="00C978F9" w:rsidRDefault="00C978F9" w:rsidP="00595A96">
            <w:pPr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9BE86D" w14:textId="4902BD7D" w:rsidR="002C4FD1" w:rsidRPr="00562A8D" w:rsidRDefault="002C4FD1" w:rsidP="00AF2C47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C4FD1" w:rsidRPr="00562A8D" w14:paraId="6C5DE5AD" w14:textId="77777777" w:rsidTr="00595A96">
        <w:trPr>
          <w:cantSplit/>
          <w:trHeight w:val="20"/>
        </w:trPr>
        <w:tc>
          <w:tcPr>
            <w:tcW w:w="3870" w:type="dxa"/>
          </w:tcPr>
          <w:p w14:paraId="6E96BE8A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บริษัท </w:t>
            </w:r>
            <w:r w:rsidRPr="00562A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สุภาพ กรุ๊ป</w:t>
            </w:r>
            <w:r w:rsidRPr="00562A8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260" w:type="dxa"/>
          </w:tcPr>
          <w:p w14:paraId="2818A593" w14:textId="77777777" w:rsidR="002C4FD1" w:rsidRPr="00562A8D" w:rsidRDefault="002C4FD1" w:rsidP="00AF2C4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5494D28A" w14:textId="5EDA0D64" w:rsidR="002C4FD1" w:rsidRPr="00562A8D" w:rsidRDefault="002C4FD1" w:rsidP="00207FD9">
            <w:pPr>
              <w:tabs>
                <w:tab w:val="clear" w:pos="227"/>
              </w:tabs>
              <w:spacing w:line="240" w:lineRule="auto"/>
              <w:ind w:left="135" w:right="-18" w:hanging="1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5A96">
              <w:rPr>
                <w:rFonts w:ascii="Angsana New" w:hAnsi="Angsana New"/>
                <w:spacing w:val="-5"/>
                <w:sz w:val="30"/>
                <w:szCs w:val="30"/>
                <w:cs/>
              </w:rPr>
              <w:t>เป็นบริษัทใหญ่</w:t>
            </w:r>
            <w:r w:rsidR="0033661B" w:rsidRPr="00595A96">
              <w:rPr>
                <w:rFonts w:ascii="Angsana New" w:hAnsi="Angsana New"/>
                <w:spacing w:val="-5"/>
                <w:sz w:val="30"/>
                <w:szCs w:val="30"/>
                <w:cs/>
              </w:rPr>
              <w:t>ในลำดับสูงสุด</w:t>
            </w:r>
            <w:r w:rsidR="00037F8D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="00063F5C" w:rsidRPr="00595A96">
              <w:rPr>
                <w:rFonts w:ascii="Angsana New" w:hAnsi="Angsana New"/>
                <w:spacing w:val="-5"/>
                <w:sz w:val="30"/>
                <w:szCs w:val="30"/>
                <w:cs/>
              </w:rPr>
              <w:t>ถือหุ้นร้อยละ</w:t>
            </w:r>
            <w:r w:rsidR="00063F5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A5B29">
              <w:rPr>
                <w:rFonts w:ascii="Angsana New" w:hAnsi="Angsana New"/>
                <w:sz w:val="30"/>
                <w:szCs w:val="30"/>
              </w:rPr>
              <w:t>32.97</w:t>
            </w:r>
            <w:r w:rsidR="005902CA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และมีผู้บริหารสำคัญร่วมกัน</w:t>
            </w:r>
            <w:r w:rsidR="0033661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2C4FD1" w:rsidRPr="00562A8D" w14:paraId="298B95EC" w14:textId="77777777" w:rsidTr="00595A96">
        <w:trPr>
          <w:cantSplit/>
          <w:trHeight w:val="20"/>
        </w:trPr>
        <w:tc>
          <w:tcPr>
            <w:tcW w:w="3870" w:type="dxa"/>
          </w:tcPr>
          <w:p w14:paraId="69410D1D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บริษัท ซีดีไอพี (ประเทศไทย) จำกัด</w:t>
            </w:r>
            <w:r w:rsidR="00426CBB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60" w:type="dxa"/>
          </w:tcPr>
          <w:p w14:paraId="7FA107B2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5FB122A9" w14:textId="5412A5FE" w:rsidR="002C4FD1" w:rsidRPr="00562A8D" w:rsidRDefault="00F03EED" w:rsidP="00207FD9">
            <w:pPr>
              <w:tabs>
                <w:tab w:val="clear" w:pos="227"/>
              </w:tabs>
              <w:spacing w:line="240" w:lineRule="auto"/>
              <w:ind w:left="135" w:right="-18" w:hanging="1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มีผู้บริหารสำคัญร่วมกัน</w:t>
            </w:r>
          </w:p>
        </w:tc>
      </w:tr>
      <w:tr w:rsidR="00855D53" w:rsidRPr="00562A8D" w14:paraId="537BD36E" w14:textId="77777777" w:rsidTr="00595A96">
        <w:trPr>
          <w:cantSplit/>
          <w:trHeight w:val="20"/>
        </w:trPr>
        <w:tc>
          <w:tcPr>
            <w:tcW w:w="3870" w:type="dxa"/>
          </w:tcPr>
          <w:p w14:paraId="106ABD9A" w14:textId="35DDE99B" w:rsidR="00855D53" w:rsidRPr="00562A8D" w:rsidRDefault="00855D53" w:rsidP="0085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24B7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อาร์ ที เอ็น </w:t>
            </w:r>
            <w:proofErr w:type="spellStart"/>
            <w:r w:rsidRPr="007724B7">
              <w:rPr>
                <w:rFonts w:ascii="Angsana New" w:hAnsi="Angsana New"/>
                <w:sz w:val="30"/>
                <w:szCs w:val="30"/>
                <w:cs/>
              </w:rPr>
              <w:t>โล</w:t>
            </w:r>
            <w:proofErr w:type="spellEnd"/>
            <w:r w:rsidRPr="007724B7">
              <w:rPr>
                <w:rFonts w:ascii="Angsana New" w:hAnsi="Angsana New"/>
                <w:sz w:val="30"/>
                <w:szCs w:val="30"/>
                <w:cs/>
              </w:rPr>
              <w:t>จิสติ</w:t>
            </w:r>
            <w:proofErr w:type="spellStart"/>
            <w:r w:rsidRPr="007724B7">
              <w:rPr>
                <w:rFonts w:ascii="Angsana New" w:hAnsi="Angsana New"/>
                <w:sz w:val="30"/>
                <w:szCs w:val="30"/>
                <w:cs/>
              </w:rPr>
              <w:t>คส์</w:t>
            </w:r>
            <w:proofErr w:type="spellEnd"/>
            <w:r w:rsidRPr="007724B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9F88267" w14:textId="1D57B87A" w:rsidR="00855D53" w:rsidRPr="00562A8D" w:rsidRDefault="00855D53" w:rsidP="0085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24B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DAF91DD" w14:textId="494CD9A4" w:rsidR="00855D53" w:rsidRDefault="00855D53" w:rsidP="00855D53">
            <w:pPr>
              <w:tabs>
                <w:tab w:val="clear" w:pos="227"/>
              </w:tabs>
              <w:spacing w:line="240" w:lineRule="auto"/>
              <w:ind w:left="135" w:right="-18" w:hanging="1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24B7"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ความสัมพันธ์ทางครอบครัวกับกรรมการ</w:t>
            </w:r>
          </w:p>
        </w:tc>
      </w:tr>
      <w:tr w:rsidR="00855D53" w:rsidRPr="00562A8D" w14:paraId="39F5CBAA" w14:textId="77777777" w:rsidTr="00595A96">
        <w:trPr>
          <w:cantSplit/>
          <w:trHeight w:val="20"/>
        </w:trPr>
        <w:tc>
          <w:tcPr>
            <w:tcW w:w="3870" w:type="dxa"/>
          </w:tcPr>
          <w:p w14:paraId="3F4A3811" w14:textId="244640B2" w:rsidR="00855D53" w:rsidRPr="00562A8D" w:rsidRDefault="00855D53" w:rsidP="0085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ทรีซา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ยน์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อินโนเวช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ั่น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1D55AF2E" w14:textId="362CB785" w:rsidR="00855D53" w:rsidRPr="00562A8D" w:rsidRDefault="00855D53" w:rsidP="0085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7B2E4ABA" w14:textId="6C892E66" w:rsidR="00855D53" w:rsidRDefault="00855D53" w:rsidP="00855D53">
            <w:pPr>
              <w:tabs>
                <w:tab w:val="clear" w:pos="227"/>
              </w:tabs>
              <w:spacing w:line="240" w:lineRule="auto"/>
              <w:ind w:left="135" w:right="-18" w:hanging="1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24B7"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ความสัมพันธ์ทางครอบครัวกับกรรมการ</w:t>
            </w:r>
          </w:p>
        </w:tc>
      </w:tr>
      <w:tr w:rsidR="00855D53" w:rsidRPr="00562A8D" w14:paraId="17B2EA36" w14:textId="77777777" w:rsidTr="00595A96">
        <w:trPr>
          <w:cantSplit/>
          <w:trHeight w:val="20"/>
        </w:trPr>
        <w:tc>
          <w:tcPr>
            <w:tcW w:w="3870" w:type="dxa"/>
          </w:tcPr>
          <w:p w14:paraId="034B1538" w14:textId="77777777" w:rsidR="00855D53" w:rsidRPr="00562A8D" w:rsidRDefault="00855D53" w:rsidP="0085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7279AF9A" w14:textId="77777777" w:rsidR="00855D53" w:rsidRPr="00562A8D" w:rsidRDefault="00855D53" w:rsidP="0085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14:paraId="415291DF" w14:textId="5E21BCEB" w:rsidR="00855D53" w:rsidRPr="00562A8D" w:rsidRDefault="00855D53" w:rsidP="00855D53">
            <w:pPr>
              <w:tabs>
                <w:tab w:val="clear" w:pos="227"/>
              </w:tabs>
              <w:spacing w:line="240" w:lineRule="auto"/>
              <w:ind w:left="135" w:right="-18" w:hanging="1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</w:t>
            </w:r>
            <w:r w:rsidRPr="00562A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2A8D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62A8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62A8D">
              <w:rPr>
                <w:rFonts w:ascii="Angsana New" w:hAnsi="Angsana New"/>
                <w:sz w:val="30"/>
                <w:szCs w:val="30"/>
                <w:cs/>
              </w:rPr>
              <w:t xml:space="preserve">ไม่ว่าทางตรงหรือทางอ้อม ทั้งนี้ รวมถึงกรรมการ (ไม่ว่าจะทำหน้าที่ในระดับบริหารหรือไม่) </w:t>
            </w:r>
            <w:r w:rsidR="000E0DDC">
              <w:rPr>
                <w:rFonts w:ascii="Angsana New" w:hAnsi="Angsana New"/>
                <w:sz w:val="30"/>
                <w:szCs w:val="30"/>
                <w:cs/>
              </w:rPr>
              <w:br w:type="textWrapping" w:clear="all"/>
            </w:r>
            <w:r w:rsidRPr="00562A8D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</w:p>
        </w:tc>
      </w:tr>
    </w:tbl>
    <w:p w14:paraId="2BB24A5C" w14:textId="5703FC9F" w:rsidR="00BB4593" w:rsidRDefault="00BB4593" w:rsidP="002C4F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14D99C8" w14:textId="594220A3" w:rsidR="002C4FD1" w:rsidRPr="00562A8D" w:rsidRDefault="002C4FD1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562A8D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562A8D">
        <w:rPr>
          <w:rFonts w:ascii="Angsana New" w:hAnsi="Angsana New"/>
          <w:sz w:val="30"/>
          <w:szCs w:val="30"/>
        </w:rPr>
        <w:t xml:space="preserve">31 </w:t>
      </w:r>
      <w:r w:rsidRPr="00562A8D">
        <w:rPr>
          <w:rFonts w:ascii="Angsana New" w:hAnsi="Angsana New"/>
          <w:sz w:val="30"/>
          <w:szCs w:val="30"/>
          <w:cs/>
        </w:rPr>
        <w:t xml:space="preserve">ธันวาคม สรุปได้ดังนี้ </w:t>
      </w:r>
    </w:p>
    <w:p w14:paraId="391155F6" w14:textId="77777777" w:rsidR="002C4FD1" w:rsidRPr="005D5C8F" w:rsidRDefault="002C4FD1" w:rsidP="00AB31E3">
      <w:pPr>
        <w:tabs>
          <w:tab w:val="left" w:pos="342"/>
        </w:tabs>
        <w:spacing w:line="320" w:lineRule="atLeast"/>
        <w:ind w:right="-108"/>
        <w:jc w:val="thaiDistribute"/>
        <w:rPr>
          <w:rFonts w:ascii="Angsana New" w:hAnsi="Angsana New"/>
          <w:sz w:val="28"/>
          <w:szCs w:val="28"/>
        </w:rPr>
      </w:pPr>
    </w:p>
    <w:p w14:paraId="691BA312" w14:textId="77777777" w:rsidR="002C4FD1" w:rsidRPr="00562A8D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4"/>
          <w:szCs w:val="4"/>
        </w:rPr>
      </w:pPr>
    </w:p>
    <w:tbl>
      <w:tblPr>
        <w:tblW w:w="4779" w:type="pct"/>
        <w:tblInd w:w="450" w:type="dxa"/>
        <w:tblLook w:val="01E0" w:firstRow="1" w:lastRow="1" w:firstColumn="1" w:lastColumn="1" w:noHBand="0" w:noVBand="0"/>
      </w:tblPr>
      <w:tblGrid>
        <w:gridCol w:w="5954"/>
        <w:gridCol w:w="1408"/>
        <w:gridCol w:w="384"/>
        <w:gridCol w:w="1434"/>
      </w:tblGrid>
      <w:tr w:rsidR="002C4FD1" w:rsidRPr="00562A8D" w14:paraId="5AA0AF81" w14:textId="77777777" w:rsidTr="00261B77">
        <w:trPr>
          <w:tblHeader/>
        </w:trPr>
        <w:tc>
          <w:tcPr>
            <w:tcW w:w="5954" w:type="dxa"/>
          </w:tcPr>
          <w:p w14:paraId="644BC82C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62A8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62A8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562A8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562A8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8" w:type="dxa"/>
          </w:tcPr>
          <w:p w14:paraId="4A4B29A2" w14:textId="6B5C493E" w:rsidR="002C4FD1" w:rsidRPr="00562A8D" w:rsidRDefault="0010347C" w:rsidP="00695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A5B2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84" w:type="dxa"/>
          </w:tcPr>
          <w:p w14:paraId="40890A09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6452E178" w14:textId="7AC63B20" w:rsidR="002C4FD1" w:rsidRPr="00562A8D" w:rsidRDefault="008A5B29" w:rsidP="00695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C4FD1" w:rsidRPr="00562A8D" w14:paraId="72DD5E70" w14:textId="77777777" w:rsidTr="00F03EED">
        <w:trPr>
          <w:tblHeader/>
        </w:trPr>
        <w:tc>
          <w:tcPr>
            <w:tcW w:w="5954" w:type="dxa"/>
          </w:tcPr>
          <w:p w14:paraId="6179CBD1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26" w:type="dxa"/>
            <w:gridSpan w:val="3"/>
          </w:tcPr>
          <w:p w14:paraId="188CF69B" w14:textId="77777777" w:rsidR="002C4FD1" w:rsidRPr="00593158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31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4FD1" w:rsidRPr="00562A8D" w14:paraId="32441DFF" w14:textId="77777777" w:rsidTr="00261B77">
        <w:tc>
          <w:tcPr>
            <w:tcW w:w="5954" w:type="dxa"/>
          </w:tcPr>
          <w:p w14:paraId="317CEF7E" w14:textId="77777777" w:rsidR="002C4FD1" w:rsidRPr="00562A8D" w:rsidRDefault="002C4FD1" w:rsidP="00AF2C47">
            <w:pPr>
              <w:spacing w:line="320" w:lineRule="atLeast"/>
              <w:rPr>
                <w:sz w:val="30"/>
                <w:szCs w:val="30"/>
                <w:cs/>
              </w:rPr>
            </w:pPr>
            <w:r w:rsidRPr="00562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562A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ใหญ่ในลำดับสูงสุด</w:t>
            </w:r>
          </w:p>
        </w:tc>
        <w:tc>
          <w:tcPr>
            <w:tcW w:w="1408" w:type="dxa"/>
          </w:tcPr>
          <w:p w14:paraId="20FC718B" w14:textId="77777777" w:rsidR="002C4FD1" w:rsidRPr="00562A8D" w:rsidRDefault="002C4FD1" w:rsidP="00AF2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0F9CA0E4" w14:textId="77777777" w:rsidR="002C4FD1" w:rsidRPr="00562A8D" w:rsidRDefault="002C4FD1" w:rsidP="00AF2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06D4F192" w14:textId="77777777" w:rsidR="002C4FD1" w:rsidRPr="00562A8D" w:rsidRDefault="002C4FD1" w:rsidP="00AF2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5B29" w:rsidRPr="00562A8D" w14:paraId="02865633" w14:textId="77777777" w:rsidTr="00261B77">
        <w:tc>
          <w:tcPr>
            <w:tcW w:w="5954" w:type="dxa"/>
          </w:tcPr>
          <w:p w14:paraId="634D2D86" w14:textId="467E50B7" w:rsidR="008A5B29" w:rsidRPr="00562A8D" w:rsidRDefault="008A5B29" w:rsidP="008A5B29">
            <w:pPr>
              <w:spacing w:line="32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08" w:type="dxa"/>
          </w:tcPr>
          <w:p w14:paraId="22D8523C" w14:textId="62319D52" w:rsidR="008A5B29" w:rsidRPr="00A23C8D" w:rsidRDefault="00491B3A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875</w:t>
            </w:r>
          </w:p>
        </w:tc>
        <w:tc>
          <w:tcPr>
            <w:tcW w:w="384" w:type="dxa"/>
          </w:tcPr>
          <w:p w14:paraId="5FD7987E" w14:textId="77777777" w:rsidR="008A5B29" w:rsidRPr="00562A8D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6D020BA9" w14:textId="0F2D0EE5" w:rsidR="008A5B29" w:rsidRDefault="008A5B29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1,173</w:t>
            </w:r>
          </w:p>
        </w:tc>
      </w:tr>
      <w:tr w:rsidR="008A5B29" w:rsidRPr="00491B3A" w14:paraId="478C18B0" w14:textId="77777777" w:rsidTr="00261B77">
        <w:tc>
          <w:tcPr>
            <w:tcW w:w="5954" w:type="dxa"/>
          </w:tcPr>
          <w:p w14:paraId="6559512C" w14:textId="77777777" w:rsidR="008A5B29" w:rsidRPr="00595A96" w:rsidRDefault="008A5B29" w:rsidP="008A5B29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8" w:type="dxa"/>
          </w:tcPr>
          <w:p w14:paraId="2E8BE8CA" w14:textId="77777777" w:rsidR="008A5B29" w:rsidRPr="00595A96" w:rsidRDefault="008A5B29" w:rsidP="008A5B29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4" w:type="dxa"/>
          </w:tcPr>
          <w:p w14:paraId="486E6520" w14:textId="77777777" w:rsidR="008A5B29" w:rsidRPr="00595A96" w:rsidRDefault="008A5B29" w:rsidP="008A5B29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4" w:type="dxa"/>
          </w:tcPr>
          <w:p w14:paraId="4E2A4B00" w14:textId="77777777" w:rsidR="008A5B29" w:rsidRPr="00595A96" w:rsidRDefault="008A5B29" w:rsidP="008A5B29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A5B29" w:rsidRPr="00562A8D" w14:paraId="682F08CE" w14:textId="77777777" w:rsidTr="00261B77">
        <w:tc>
          <w:tcPr>
            <w:tcW w:w="5954" w:type="dxa"/>
          </w:tcPr>
          <w:p w14:paraId="7A100528" w14:textId="77777777" w:rsidR="008A5B29" w:rsidRPr="00BD1E8F" w:rsidRDefault="008A5B29" w:rsidP="008A5B29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08" w:type="dxa"/>
          </w:tcPr>
          <w:p w14:paraId="53A2CB89" w14:textId="7777777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2767384A" w14:textId="7777777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3DE7297A" w14:textId="7777777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5B29" w:rsidRPr="00562A8D" w14:paraId="596DBB62" w14:textId="77777777" w:rsidTr="00261B77">
        <w:tc>
          <w:tcPr>
            <w:tcW w:w="5954" w:type="dxa"/>
          </w:tcPr>
          <w:p w14:paraId="77E448E3" w14:textId="77777777" w:rsidR="008A5B29" w:rsidRPr="00BD1E8F" w:rsidRDefault="008A5B29" w:rsidP="008A5B29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08" w:type="dxa"/>
          </w:tcPr>
          <w:p w14:paraId="0BCD2E65" w14:textId="7C646E5A" w:rsidR="008A5B29" w:rsidRPr="00BD1E8F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84" w:type="dxa"/>
          </w:tcPr>
          <w:p w14:paraId="59798AF8" w14:textId="7777777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26D5215D" w14:textId="6EDB388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8A5B29" w:rsidRPr="00562A8D" w14:paraId="1D0B1DC8" w14:textId="77777777" w:rsidTr="00261B77">
        <w:tc>
          <w:tcPr>
            <w:tcW w:w="5954" w:type="dxa"/>
          </w:tcPr>
          <w:p w14:paraId="3C989C65" w14:textId="74262C0E" w:rsidR="008A5B29" w:rsidRPr="00BD1E8F" w:rsidRDefault="008A5B29" w:rsidP="008A5B29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08" w:type="dxa"/>
          </w:tcPr>
          <w:p w14:paraId="45B4B139" w14:textId="2AE2302E" w:rsidR="008A5B29" w:rsidRPr="00BD1E8F" w:rsidRDefault="00491B3A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2,285</w:t>
            </w:r>
          </w:p>
        </w:tc>
        <w:tc>
          <w:tcPr>
            <w:tcW w:w="384" w:type="dxa"/>
          </w:tcPr>
          <w:p w14:paraId="3FFFAC14" w14:textId="7777777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4E7942F9" w14:textId="6B53E822" w:rsidR="008A5B29" w:rsidRDefault="008A5B29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1,343</w:t>
            </w:r>
          </w:p>
        </w:tc>
      </w:tr>
      <w:tr w:rsidR="00491B3A" w:rsidRPr="00562A8D" w14:paraId="56A96D9D" w14:textId="77777777" w:rsidTr="00261B77">
        <w:tc>
          <w:tcPr>
            <w:tcW w:w="5954" w:type="dxa"/>
          </w:tcPr>
          <w:p w14:paraId="246806AB" w14:textId="62C73D32" w:rsidR="00491B3A" w:rsidRDefault="00491B3A" w:rsidP="008A5B29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กำไรจากการขายที่ดิน</w:t>
            </w:r>
          </w:p>
        </w:tc>
        <w:tc>
          <w:tcPr>
            <w:tcW w:w="1408" w:type="dxa"/>
          </w:tcPr>
          <w:p w14:paraId="45D48259" w14:textId="496F3E16" w:rsidR="00491B3A" w:rsidRPr="00491B3A" w:rsidRDefault="00491B3A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2,099</w:t>
            </w:r>
          </w:p>
        </w:tc>
        <w:tc>
          <w:tcPr>
            <w:tcW w:w="384" w:type="dxa"/>
          </w:tcPr>
          <w:p w14:paraId="04995AF7" w14:textId="77777777" w:rsidR="00491B3A" w:rsidRPr="00BD1E8F" w:rsidRDefault="00491B3A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0A4365EA" w14:textId="4BADAF34" w:rsidR="00491B3A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5B29" w:rsidRPr="00562A8D" w14:paraId="26125A1F" w14:textId="77777777" w:rsidTr="00261B77">
        <w:tc>
          <w:tcPr>
            <w:tcW w:w="5954" w:type="dxa"/>
          </w:tcPr>
          <w:p w14:paraId="40C4E748" w14:textId="1DB5B4AD" w:rsidR="008A5B29" w:rsidRPr="00BD1E8F" w:rsidRDefault="008A5B29" w:rsidP="008A5B29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08" w:type="dxa"/>
          </w:tcPr>
          <w:p w14:paraId="5CE98D58" w14:textId="7777777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06E06128" w14:textId="7777777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68FBFC7E" w14:textId="7777777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5B29" w:rsidRPr="00562A8D" w14:paraId="6D401B64" w14:textId="77777777" w:rsidTr="00261B77">
        <w:tc>
          <w:tcPr>
            <w:tcW w:w="5954" w:type="dxa"/>
          </w:tcPr>
          <w:p w14:paraId="291823C4" w14:textId="77777777" w:rsidR="008A5B29" w:rsidRPr="00BD1E8F" w:rsidRDefault="008A5B29" w:rsidP="008A5B29">
            <w:pPr>
              <w:tabs>
                <w:tab w:val="left" w:pos="342"/>
              </w:tabs>
              <w:spacing w:line="240" w:lineRule="auto"/>
              <w:ind w:right="-108" w:firstLine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408" w:type="dxa"/>
          </w:tcPr>
          <w:p w14:paraId="1E20DB24" w14:textId="239AF41D" w:rsidR="008A5B29" w:rsidRPr="00BD1E8F" w:rsidRDefault="00491B3A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18,299</w:t>
            </w:r>
          </w:p>
        </w:tc>
        <w:tc>
          <w:tcPr>
            <w:tcW w:w="384" w:type="dxa"/>
          </w:tcPr>
          <w:p w14:paraId="6D83ABBF" w14:textId="7777777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6F60BD03" w14:textId="6E0F491C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13,112</w:t>
            </w:r>
          </w:p>
        </w:tc>
      </w:tr>
      <w:tr w:rsidR="008A5B29" w:rsidRPr="00562A8D" w14:paraId="01993F23" w14:textId="77777777" w:rsidTr="00261B77">
        <w:tc>
          <w:tcPr>
            <w:tcW w:w="5954" w:type="dxa"/>
          </w:tcPr>
          <w:p w14:paraId="4F67BC8B" w14:textId="77777777" w:rsidR="008A5B29" w:rsidRPr="00BD1E8F" w:rsidRDefault="008A5B29" w:rsidP="008A5B29">
            <w:pPr>
              <w:tabs>
                <w:tab w:val="left" w:pos="342"/>
              </w:tabs>
              <w:spacing w:line="240" w:lineRule="auto"/>
              <w:ind w:right="-108" w:firstLine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08" w:type="dxa"/>
          </w:tcPr>
          <w:p w14:paraId="59B90C04" w14:textId="426F448B" w:rsidR="008A5B29" w:rsidRPr="00BD1E8F" w:rsidRDefault="00491B3A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384" w:type="dxa"/>
          </w:tcPr>
          <w:p w14:paraId="2B0EE865" w14:textId="7777777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75F63697" w14:textId="23813F8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  <w:tr w:rsidR="008A5B29" w:rsidRPr="00562A8D" w14:paraId="2C7E5E59" w14:textId="77777777" w:rsidTr="00261B77">
        <w:tc>
          <w:tcPr>
            <w:tcW w:w="5954" w:type="dxa"/>
          </w:tcPr>
          <w:p w14:paraId="6F17D3FD" w14:textId="77777777" w:rsidR="008A5B29" w:rsidRPr="00BD1E8F" w:rsidRDefault="008A5B29" w:rsidP="008A5B29">
            <w:pPr>
              <w:tabs>
                <w:tab w:val="clear" w:pos="227"/>
                <w:tab w:val="left" w:pos="0"/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</w:tcPr>
          <w:p w14:paraId="002C8C8C" w14:textId="5F73208F" w:rsidR="008A5B29" w:rsidRPr="00BD1E8F" w:rsidRDefault="00491B3A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18,574</w:t>
            </w:r>
          </w:p>
        </w:tc>
        <w:tc>
          <w:tcPr>
            <w:tcW w:w="384" w:type="dxa"/>
          </w:tcPr>
          <w:p w14:paraId="48188AA2" w14:textId="7777777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708B5665" w14:textId="2B3F9540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13,314</w:t>
            </w:r>
          </w:p>
        </w:tc>
      </w:tr>
      <w:tr w:rsidR="008A5B29" w:rsidRPr="00562A8D" w14:paraId="4315398C" w14:textId="77777777" w:rsidTr="00261B77">
        <w:tc>
          <w:tcPr>
            <w:tcW w:w="5954" w:type="dxa"/>
          </w:tcPr>
          <w:p w14:paraId="75824C56" w14:textId="77777777" w:rsidR="008A5B29" w:rsidRPr="00BD1E8F" w:rsidRDefault="008A5B29" w:rsidP="008A5B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1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408" w:type="dxa"/>
          </w:tcPr>
          <w:p w14:paraId="22B773D5" w14:textId="7777777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" w:type="dxa"/>
          </w:tcPr>
          <w:p w14:paraId="72E37E21" w14:textId="7777777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1C6AAA55" w14:textId="7777777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5B29" w:rsidRPr="00562A8D" w14:paraId="04297E46" w14:textId="77777777" w:rsidTr="00261B77">
        <w:tc>
          <w:tcPr>
            <w:tcW w:w="5954" w:type="dxa"/>
          </w:tcPr>
          <w:p w14:paraId="204D9251" w14:textId="77777777" w:rsidR="008A5B29" w:rsidRPr="00BD1E8F" w:rsidRDefault="008A5B29" w:rsidP="008A5B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08" w:type="dxa"/>
          </w:tcPr>
          <w:p w14:paraId="5AF2FAD3" w14:textId="733C9656" w:rsidR="008A5B29" w:rsidRPr="00BD1E8F" w:rsidRDefault="00491B3A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384" w:type="dxa"/>
          </w:tcPr>
          <w:p w14:paraId="368D62D8" w14:textId="7777777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6915CB6A" w14:textId="56214297" w:rsidR="008A5B29" w:rsidRPr="00BD1E8F" w:rsidRDefault="008A5B29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491B3A" w:rsidRPr="00562A8D" w14:paraId="6B4A9365" w14:textId="77777777" w:rsidTr="00261B77">
        <w:tc>
          <w:tcPr>
            <w:tcW w:w="5954" w:type="dxa"/>
          </w:tcPr>
          <w:p w14:paraId="5F7B1894" w14:textId="5D3115FD" w:rsidR="00491B3A" w:rsidRPr="00BD1E8F" w:rsidRDefault="00491B3A" w:rsidP="008A5B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408" w:type="dxa"/>
          </w:tcPr>
          <w:p w14:paraId="106AD7E2" w14:textId="727B1179" w:rsidR="00491B3A" w:rsidRPr="00491B3A" w:rsidRDefault="00491B3A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157</w:t>
            </w:r>
          </w:p>
        </w:tc>
        <w:tc>
          <w:tcPr>
            <w:tcW w:w="384" w:type="dxa"/>
          </w:tcPr>
          <w:p w14:paraId="6DE8C514" w14:textId="77777777" w:rsidR="00491B3A" w:rsidRPr="00BD1E8F" w:rsidRDefault="00491B3A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15DD7127" w14:textId="765A3502" w:rsidR="00491B3A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5B29" w:rsidRPr="00562A8D" w14:paraId="5AE258E4" w14:textId="77777777" w:rsidTr="00261B77">
        <w:tc>
          <w:tcPr>
            <w:tcW w:w="5954" w:type="dxa"/>
          </w:tcPr>
          <w:p w14:paraId="4B272351" w14:textId="57F0D0A9" w:rsidR="008A5B29" w:rsidRPr="00BD1E8F" w:rsidRDefault="008A5B29" w:rsidP="008A5B29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1408" w:type="dxa"/>
          </w:tcPr>
          <w:p w14:paraId="3782C8F2" w14:textId="2541D766" w:rsidR="008A5B29" w:rsidRDefault="00491B3A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84" w:type="dxa"/>
          </w:tcPr>
          <w:p w14:paraId="2F63C2AF" w14:textId="7777777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21307417" w14:textId="74938A2C" w:rsidR="008A5B29" w:rsidRDefault="008A5B29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174C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8A5B29" w:rsidRPr="00562A8D" w14:paraId="0AED653E" w14:textId="77777777" w:rsidTr="00261B77">
        <w:tc>
          <w:tcPr>
            <w:tcW w:w="5954" w:type="dxa"/>
          </w:tcPr>
          <w:p w14:paraId="4B234364" w14:textId="4C81B837" w:rsidR="008A5B29" w:rsidRPr="00BD1E8F" w:rsidRDefault="008A5B29" w:rsidP="008A5B29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08" w:type="dxa"/>
          </w:tcPr>
          <w:p w14:paraId="22DD2D18" w14:textId="5586D610" w:rsidR="008A5B29" w:rsidRDefault="007F3627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84" w:type="dxa"/>
          </w:tcPr>
          <w:p w14:paraId="1A17BC6D" w14:textId="7777777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1BA458BF" w14:textId="4128BB77" w:rsidR="008A5B29" w:rsidRDefault="008A5B29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174C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</w:tr>
      <w:tr w:rsidR="008A5B29" w:rsidRPr="00261B77" w14:paraId="5C17570A" w14:textId="77777777" w:rsidTr="00261B77">
        <w:tc>
          <w:tcPr>
            <w:tcW w:w="5954" w:type="dxa"/>
          </w:tcPr>
          <w:p w14:paraId="6A2705FF" w14:textId="77777777" w:rsidR="008A5B29" w:rsidRPr="00BD1E8F" w:rsidRDefault="008A5B29" w:rsidP="008A5B29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1E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1408" w:type="dxa"/>
          </w:tcPr>
          <w:p w14:paraId="761DF4BB" w14:textId="30CEF4F6" w:rsidR="008A5B29" w:rsidRPr="00BD1E8F" w:rsidRDefault="007F3627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84" w:type="dxa"/>
          </w:tcPr>
          <w:p w14:paraId="764295C1" w14:textId="77777777" w:rsidR="008A5B29" w:rsidRPr="00BD1E8F" w:rsidRDefault="008A5B29" w:rsidP="008A5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7377F5A3" w14:textId="43080C69" w:rsidR="008A5B29" w:rsidRPr="00BD1E8F" w:rsidRDefault="008A5B29" w:rsidP="00491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3,160</w:t>
            </w:r>
          </w:p>
        </w:tc>
      </w:tr>
    </w:tbl>
    <w:p w14:paraId="5A248FDE" w14:textId="77777777" w:rsidR="0083681A" w:rsidRDefault="0083681A" w:rsidP="00687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5BA651" w14:textId="2A8791D7" w:rsidR="002C4FD1" w:rsidRPr="00562A8D" w:rsidRDefault="006875B3" w:rsidP="00687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2C4FD1" w:rsidRPr="00562A8D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A534AD">
        <w:rPr>
          <w:rFonts w:ascii="Angsana New" w:hAnsi="Angsana New"/>
          <w:sz w:val="30"/>
          <w:szCs w:val="30"/>
        </w:rPr>
        <w:t>31</w:t>
      </w:r>
      <w:r w:rsidR="002C4FD1" w:rsidRPr="00562A8D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37085621" w14:textId="77777777" w:rsidR="002C4FD1" w:rsidRPr="00AD7186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4766" w:type="pct"/>
        <w:tblInd w:w="450" w:type="dxa"/>
        <w:tblLook w:val="01E0" w:firstRow="1" w:lastRow="1" w:firstColumn="1" w:lastColumn="1" w:noHBand="0" w:noVBand="0"/>
      </w:tblPr>
      <w:tblGrid>
        <w:gridCol w:w="5940"/>
        <w:gridCol w:w="13"/>
        <w:gridCol w:w="1408"/>
        <w:gridCol w:w="20"/>
        <w:gridCol w:w="364"/>
        <w:gridCol w:w="1410"/>
      </w:tblGrid>
      <w:tr w:rsidR="002C4FD1" w:rsidRPr="00562A8D" w14:paraId="55737864" w14:textId="77777777" w:rsidTr="0083681A">
        <w:trPr>
          <w:tblHeader/>
        </w:trPr>
        <w:tc>
          <w:tcPr>
            <w:tcW w:w="3251" w:type="pct"/>
            <w:gridSpan w:val="2"/>
          </w:tcPr>
          <w:p w14:paraId="55DD0E9F" w14:textId="14324766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69" w:type="pct"/>
          </w:tcPr>
          <w:p w14:paraId="1C86D36A" w14:textId="10086D87" w:rsidR="002C4FD1" w:rsidRPr="00562A8D" w:rsidRDefault="0010347C" w:rsidP="00695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F362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0" w:type="pct"/>
            <w:gridSpan w:val="2"/>
          </w:tcPr>
          <w:p w14:paraId="7B694153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0FFC19B9" w14:textId="57D0F82B" w:rsidR="002C4FD1" w:rsidRPr="00562A8D" w:rsidRDefault="007F3627" w:rsidP="00695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C4FD1" w:rsidRPr="00562A8D" w14:paraId="3D05A2E0" w14:textId="77777777" w:rsidTr="0083681A">
        <w:trPr>
          <w:tblHeader/>
        </w:trPr>
        <w:tc>
          <w:tcPr>
            <w:tcW w:w="3251" w:type="pct"/>
            <w:gridSpan w:val="2"/>
          </w:tcPr>
          <w:p w14:paraId="49DE7848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9" w:type="pct"/>
            <w:gridSpan w:val="4"/>
          </w:tcPr>
          <w:p w14:paraId="76B947D5" w14:textId="77777777" w:rsidR="002C4FD1" w:rsidRPr="00562A8D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1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3627" w:rsidRPr="00261B77" w14:paraId="027E4CC2" w14:textId="77777777" w:rsidTr="00A36933">
        <w:tc>
          <w:tcPr>
            <w:tcW w:w="3244" w:type="pct"/>
          </w:tcPr>
          <w:p w14:paraId="5C8C1120" w14:textId="7EDD8B34" w:rsidR="007F3627" w:rsidRDefault="007F3627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2A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62A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787" w:type="pct"/>
            <w:gridSpan w:val="3"/>
          </w:tcPr>
          <w:p w14:paraId="0479E8F2" w14:textId="77777777" w:rsidR="007F3627" w:rsidRDefault="007F3627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9" w:type="pct"/>
          </w:tcPr>
          <w:p w14:paraId="53EA4A1B" w14:textId="77777777" w:rsidR="007F3627" w:rsidRPr="00562A8D" w:rsidRDefault="007F3627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5E29BE81" w14:textId="77777777" w:rsidR="007F3627" w:rsidRDefault="007F3627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F3627" w:rsidRPr="00261B77" w14:paraId="6F5A20A6" w14:textId="77777777" w:rsidTr="00A36933">
        <w:tc>
          <w:tcPr>
            <w:tcW w:w="3244" w:type="pct"/>
          </w:tcPr>
          <w:p w14:paraId="08E808FC" w14:textId="7A3F1981" w:rsidR="007F3627" w:rsidRDefault="007F3627" w:rsidP="007F3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87" w:type="pct"/>
            <w:gridSpan w:val="3"/>
          </w:tcPr>
          <w:p w14:paraId="48AD62B2" w14:textId="7A6986D4" w:rsidR="007F3627" w:rsidRDefault="007F3627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99" w:type="pct"/>
          </w:tcPr>
          <w:p w14:paraId="3EB01484" w14:textId="77777777" w:rsidR="007F3627" w:rsidRPr="00562A8D" w:rsidRDefault="007F3627" w:rsidP="007F3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040FDB3B" w14:textId="5CE70A95" w:rsidR="007F3627" w:rsidRDefault="007F3627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50</w:t>
            </w:r>
          </w:p>
        </w:tc>
      </w:tr>
      <w:tr w:rsidR="007F3627" w:rsidRPr="00261B77" w14:paraId="22A31C33" w14:textId="77777777" w:rsidTr="00A36933">
        <w:tc>
          <w:tcPr>
            <w:tcW w:w="3244" w:type="pct"/>
          </w:tcPr>
          <w:p w14:paraId="6B582C05" w14:textId="614C8F32" w:rsidR="007F3627" w:rsidRPr="00562A8D" w:rsidRDefault="007F3627" w:rsidP="007F3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87" w:type="pct"/>
            <w:gridSpan w:val="3"/>
          </w:tcPr>
          <w:p w14:paraId="309DBF3E" w14:textId="3D666AE7" w:rsidR="007F3627" w:rsidRPr="00A36933" w:rsidRDefault="007F3627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99" w:type="pct"/>
          </w:tcPr>
          <w:p w14:paraId="2EBE7814" w14:textId="77777777" w:rsidR="007F3627" w:rsidRPr="00562A8D" w:rsidRDefault="007F3627" w:rsidP="007F3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5C1166D7" w14:textId="2A870239" w:rsidR="007F3627" w:rsidRPr="00562A8D" w:rsidRDefault="007F3627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7F3627" w:rsidRPr="00261B77" w14:paraId="75167C00" w14:textId="77777777" w:rsidTr="0083681A">
        <w:tc>
          <w:tcPr>
            <w:tcW w:w="3244" w:type="pct"/>
          </w:tcPr>
          <w:p w14:paraId="5AF1F2CE" w14:textId="77777777" w:rsidR="007F3627" w:rsidRPr="00562A8D" w:rsidRDefault="007F3627" w:rsidP="007F3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2A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EFCBE67" w14:textId="1D1FEB60" w:rsidR="007F3627" w:rsidRPr="00261B77" w:rsidRDefault="007F3627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9" w:type="pct"/>
          </w:tcPr>
          <w:p w14:paraId="112128AC" w14:textId="77777777" w:rsidR="007F3627" w:rsidRPr="00261B77" w:rsidRDefault="007F3627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40220B40" w14:textId="2ABE6F1D" w:rsidR="007F3627" w:rsidRPr="00261B77" w:rsidRDefault="007F3627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362</w:t>
            </w:r>
          </w:p>
        </w:tc>
      </w:tr>
      <w:tr w:rsidR="007F3627" w:rsidRPr="007F3627" w14:paraId="566C505C" w14:textId="77777777" w:rsidTr="0083681A">
        <w:tc>
          <w:tcPr>
            <w:tcW w:w="3244" w:type="pct"/>
          </w:tcPr>
          <w:p w14:paraId="5DF84787" w14:textId="77777777" w:rsidR="007F3627" w:rsidRPr="007F3627" w:rsidRDefault="007F3627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7" w:type="pct"/>
            <w:gridSpan w:val="3"/>
            <w:tcBorders>
              <w:top w:val="double" w:sz="4" w:space="0" w:color="auto"/>
            </w:tcBorders>
          </w:tcPr>
          <w:p w14:paraId="18DCE1D5" w14:textId="77777777" w:rsidR="007F3627" w:rsidRPr="007F3627" w:rsidRDefault="007F3627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9" w:type="pct"/>
          </w:tcPr>
          <w:p w14:paraId="6CD06F69" w14:textId="77777777" w:rsidR="007F3627" w:rsidRPr="007F3627" w:rsidRDefault="007F3627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double" w:sz="4" w:space="0" w:color="auto"/>
            </w:tcBorders>
          </w:tcPr>
          <w:p w14:paraId="134EF07B" w14:textId="77777777" w:rsidR="007F3627" w:rsidRPr="007F3627" w:rsidRDefault="007F3627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F3627" w:rsidRPr="00261B77" w14:paraId="23565687" w14:textId="77777777" w:rsidTr="007F3627">
        <w:tc>
          <w:tcPr>
            <w:tcW w:w="3244" w:type="pct"/>
          </w:tcPr>
          <w:p w14:paraId="6341DB48" w14:textId="0F178B53" w:rsidR="007F3627" w:rsidRPr="00562A8D" w:rsidRDefault="007F3627" w:rsidP="008E4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787" w:type="pct"/>
            <w:gridSpan w:val="3"/>
          </w:tcPr>
          <w:p w14:paraId="70863A69" w14:textId="77777777" w:rsidR="007F3627" w:rsidRPr="007F3627" w:rsidRDefault="007F3627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" w:type="pct"/>
          </w:tcPr>
          <w:p w14:paraId="687BC581" w14:textId="77777777" w:rsidR="007F3627" w:rsidRPr="007F3627" w:rsidRDefault="007F3627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6F54CD56" w14:textId="77777777" w:rsidR="007F3627" w:rsidRPr="007F3627" w:rsidRDefault="007F3627" w:rsidP="008E4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3627" w:rsidRPr="00261B77" w14:paraId="5D32374B" w14:textId="77777777" w:rsidTr="0083681A">
        <w:tc>
          <w:tcPr>
            <w:tcW w:w="3244" w:type="pct"/>
          </w:tcPr>
          <w:p w14:paraId="1FCCB936" w14:textId="551C0EF9" w:rsidR="007F3627" w:rsidRPr="00562A8D" w:rsidRDefault="007F3627" w:rsidP="007F3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87" w:type="pct"/>
            <w:gridSpan w:val="3"/>
            <w:tcBorders>
              <w:bottom w:val="single" w:sz="4" w:space="0" w:color="auto"/>
            </w:tcBorders>
          </w:tcPr>
          <w:p w14:paraId="0BEA1BE5" w14:textId="75E50B55" w:rsidR="007F3627" w:rsidRPr="007F3627" w:rsidRDefault="007F3627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3627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99" w:type="pct"/>
          </w:tcPr>
          <w:p w14:paraId="2F3CDA69" w14:textId="77777777" w:rsidR="007F3627" w:rsidRPr="007F3627" w:rsidRDefault="007F3627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4C93CD27" w14:textId="214487CB" w:rsidR="007F3627" w:rsidRPr="007F3627" w:rsidRDefault="007F3627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3627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7F3627" w:rsidRPr="00261B77" w14:paraId="772771A4" w14:textId="77777777" w:rsidTr="0083681A">
        <w:tc>
          <w:tcPr>
            <w:tcW w:w="3244" w:type="pct"/>
          </w:tcPr>
          <w:p w14:paraId="1B421A84" w14:textId="3077574D" w:rsidR="007F3627" w:rsidRPr="00562A8D" w:rsidRDefault="007F3627" w:rsidP="007F3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A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200003C" w14:textId="5D1A3EE7" w:rsidR="007F3627" w:rsidRPr="0083681A" w:rsidRDefault="007F3627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3681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99" w:type="pct"/>
          </w:tcPr>
          <w:p w14:paraId="6515E62C" w14:textId="77777777" w:rsidR="007F3627" w:rsidRPr="00261B77" w:rsidRDefault="007F3627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142C00CD" w14:textId="41FCF273" w:rsidR="007F3627" w:rsidRDefault="007F3627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</w:tr>
      <w:tr w:rsidR="007F3627" w:rsidRPr="0083681A" w14:paraId="3487604E" w14:textId="77777777" w:rsidTr="0083681A">
        <w:tc>
          <w:tcPr>
            <w:tcW w:w="3244" w:type="pct"/>
          </w:tcPr>
          <w:p w14:paraId="373FD644" w14:textId="77777777" w:rsidR="007F3627" w:rsidRPr="0083681A" w:rsidRDefault="007F3627" w:rsidP="007F3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7" w:type="pct"/>
            <w:gridSpan w:val="3"/>
            <w:tcBorders>
              <w:top w:val="double" w:sz="4" w:space="0" w:color="auto"/>
            </w:tcBorders>
          </w:tcPr>
          <w:p w14:paraId="270BBD74" w14:textId="77777777" w:rsidR="007F3627" w:rsidRPr="0083681A" w:rsidRDefault="007F3627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" w:type="pct"/>
          </w:tcPr>
          <w:p w14:paraId="086FE150" w14:textId="77777777" w:rsidR="007F3627" w:rsidRPr="0083681A" w:rsidRDefault="007F3627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double" w:sz="4" w:space="0" w:color="auto"/>
            </w:tcBorders>
          </w:tcPr>
          <w:p w14:paraId="47236931" w14:textId="77777777" w:rsidR="007F3627" w:rsidRPr="0083681A" w:rsidRDefault="007F3627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681A" w:rsidRPr="0083681A" w14:paraId="3B5C4A1C" w14:textId="77777777" w:rsidTr="0083681A">
        <w:tc>
          <w:tcPr>
            <w:tcW w:w="3244" w:type="pct"/>
          </w:tcPr>
          <w:p w14:paraId="0C246419" w14:textId="2656620A" w:rsidR="0083681A" w:rsidRPr="0083681A" w:rsidRDefault="0083681A" w:rsidP="007F3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87" w:type="pct"/>
            <w:gridSpan w:val="3"/>
          </w:tcPr>
          <w:p w14:paraId="6B20BCE4" w14:textId="77777777" w:rsidR="0083681A" w:rsidRPr="0083681A" w:rsidRDefault="0083681A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" w:type="pct"/>
          </w:tcPr>
          <w:p w14:paraId="61FB5E4D" w14:textId="77777777" w:rsidR="0083681A" w:rsidRPr="0083681A" w:rsidRDefault="0083681A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035DAA56" w14:textId="77777777" w:rsidR="0083681A" w:rsidRPr="0083681A" w:rsidRDefault="0083681A" w:rsidP="007F3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81A" w:rsidRPr="0083681A" w14:paraId="03D09E1E" w14:textId="77777777" w:rsidTr="0083681A">
        <w:tc>
          <w:tcPr>
            <w:tcW w:w="3244" w:type="pct"/>
          </w:tcPr>
          <w:p w14:paraId="022C4099" w14:textId="19CDD2E1" w:rsidR="0083681A" w:rsidRPr="0083681A" w:rsidRDefault="0083681A" w:rsidP="008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87" w:type="pct"/>
            <w:gridSpan w:val="3"/>
          </w:tcPr>
          <w:p w14:paraId="76B6D418" w14:textId="7AD79BF2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2,360</w:t>
            </w:r>
          </w:p>
        </w:tc>
        <w:tc>
          <w:tcPr>
            <w:tcW w:w="199" w:type="pct"/>
          </w:tcPr>
          <w:p w14:paraId="5EF3847F" w14:textId="77777777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3F2EDC92" w14:textId="5FC36F4B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970</w:t>
            </w:r>
          </w:p>
        </w:tc>
      </w:tr>
      <w:tr w:rsidR="0083681A" w:rsidRPr="0083681A" w14:paraId="324F7BFA" w14:textId="77777777" w:rsidTr="0083681A">
        <w:tc>
          <w:tcPr>
            <w:tcW w:w="3244" w:type="pct"/>
          </w:tcPr>
          <w:p w14:paraId="17451B41" w14:textId="081FD1FD" w:rsidR="0083681A" w:rsidRPr="0083681A" w:rsidRDefault="0083681A" w:rsidP="008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87" w:type="pct"/>
            <w:gridSpan w:val="3"/>
            <w:tcBorders>
              <w:bottom w:val="single" w:sz="4" w:space="0" w:color="auto"/>
            </w:tcBorders>
          </w:tcPr>
          <w:p w14:paraId="51335DA6" w14:textId="3C86803C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9" w:type="pct"/>
          </w:tcPr>
          <w:p w14:paraId="3A9C8102" w14:textId="77777777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210E07D7" w14:textId="4F796663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83681A" w:rsidRPr="0083681A" w14:paraId="384C35A9" w14:textId="77777777" w:rsidTr="0083681A">
        <w:tc>
          <w:tcPr>
            <w:tcW w:w="3244" w:type="pct"/>
          </w:tcPr>
          <w:p w14:paraId="170AFA36" w14:textId="47C79EFE" w:rsidR="0083681A" w:rsidRPr="0083681A" w:rsidRDefault="0083681A" w:rsidP="008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68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B2DB7EB" w14:textId="67889C6C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2,360</w:t>
            </w:r>
          </w:p>
        </w:tc>
        <w:tc>
          <w:tcPr>
            <w:tcW w:w="199" w:type="pct"/>
          </w:tcPr>
          <w:p w14:paraId="43F58518" w14:textId="77777777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3CFFB193" w14:textId="7F56EAB0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681A">
              <w:rPr>
                <w:rFonts w:ascii="Angsana New" w:hAnsi="Angsana New"/>
                <w:b/>
                <w:bCs/>
                <w:sz w:val="30"/>
                <w:szCs w:val="30"/>
              </w:rPr>
              <w:t>1,144</w:t>
            </w:r>
          </w:p>
        </w:tc>
      </w:tr>
      <w:tr w:rsidR="0083681A" w:rsidRPr="0083681A" w14:paraId="3DEFCC04" w14:textId="77777777" w:rsidTr="0083681A">
        <w:tc>
          <w:tcPr>
            <w:tcW w:w="3244" w:type="pct"/>
          </w:tcPr>
          <w:p w14:paraId="19882C25" w14:textId="77777777" w:rsidR="0083681A" w:rsidRPr="0083681A" w:rsidRDefault="0083681A" w:rsidP="008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7" w:type="pct"/>
            <w:gridSpan w:val="3"/>
            <w:tcBorders>
              <w:top w:val="double" w:sz="4" w:space="0" w:color="auto"/>
            </w:tcBorders>
          </w:tcPr>
          <w:p w14:paraId="18123B98" w14:textId="77777777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" w:type="pct"/>
          </w:tcPr>
          <w:p w14:paraId="0E84F9E2" w14:textId="77777777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double" w:sz="4" w:space="0" w:color="auto"/>
            </w:tcBorders>
          </w:tcPr>
          <w:p w14:paraId="1E730767" w14:textId="77777777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3681A" w:rsidRPr="0083681A" w14:paraId="6C244C9B" w14:textId="77777777" w:rsidTr="0083681A">
        <w:tc>
          <w:tcPr>
            <w:tcW w:w="3244" w:type="pct"/>
          </w:tcPr>
          <w:p w14:paraId="3F2F2E66" w14:textId="1683E68C" w:rsidR="0083681A" w:rsidRPr="0083681A" w:rsidRDefault="0083681A" w:rsidP="008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87" w:type="pct"/>
            <w:gridSpan w:val="3"/>
          </w:tcPr>
          <w:p w14:paraId="1013D1B4" w14:textId="77777777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" w:type="pct"/>
          </w:tcPr>
          <w:p w14:paraId="6360A747" w14:textId="77777777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0DFE342D" w14:textId="77777777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681A" w:rsidRPr="0083681A" w14:paraId="2896F327" w14:textId="77777777" w:rsidTr="0083681A">
        <w:tc>
          <w:tcPr>
            <w:tcW w:w="3244" w:type="pct"/>
          </w:tcPr>
          <w:p w14:paraId="4C9A880E" w14:textId="4F5A52F1" w:rsidR="0083681A" w:rsidRPr="0083681A" w:rsidRDefault="0083681A" w:rsidP="008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5E24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787" w:type="pct"/>
            <w:gridSpan w:val="3"/>
          </w:tcPr>
          <w:p w14:paraId="5F625E38" w14:textId="2184C072" w:rsidR="0083681A" w:rsidRPr="0083681A" w:rsidRDefault="00855D53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27,437</w:t>
            </w:r>
          </w:p>
        </w:tc>
        <w:tc>
          <w:tcPr>
            <w:tcW w:w="199" w:type="pct"/>
          </w:tcPr>
          <w:p w14:paraId="5BC58214" w14:textId="77777777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431C1D25" w14:textId="26FB8081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18,489</w:t>
            </w:r>
          </w:p>
        </w:tc>
      </w:tr>
      <w:tr w:rsidR="0083681A" w:rsidRPr="0083681A" w14:paraId="333258BC" w14:textId="77777777" w:rsidTr="0083681A">
        <w:tc>
          <w:tcPr>
            <w:tcW w:w="3244" w:type="pct"/>
          </w:tcPr>
          <w:p w14:paraId="66FA6A94" w14:textId="572CCB5B" w:rsidR="0083681A" w:rsidRPr="0083681A" w:rsidRDefault="0083681A" w:rsidP="008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87" w:type="pct"/>
            <w:gridSpan w:val="3"/>
            <w:tcBorders>
              <w:bottom w:val="single" w:sz="4" w:space="0" w:color="auto"/>
            </w:tcBorders>
          </w:tcPr>
          <w:p w14:paraId="2FD79751" w14:textId="61A56746" w:rsidR="0083681A" w:rsidRPr="0083681A" w:rsidRDefault="00855D53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71,661</w:t>
            </w:r>
          </w:p>
        </w:tc>
        <w:tc>
          <w:tcPr>
            <w:tcW w:w="199" w:type="pct"/>
          </w:tcPr>
          <w:p w14:paraId="7CD4D94F" w14:textId="77777777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0CA1B891" w14:textId="10A5EDBE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21,172</w:t>
            </w:r>
          </w:p>
        </w:tc>
      </w:tr>
      <w:tr w:rsidR="0083681A" w:rsidRPr="0083681A" w14:paraId="1ACDAAFE" w14:textId="77777777" w:rsidTr="0083681A">
        <w:tc>
          <w:tcPr>
            <w:tcW w:w="3244" w:type="pct"/>
          </w:tcPr>
          <w:p w14:paraId="66FE5BFB" w14:textId="6C8239CC" w:rsidR="0083681A" w:rsidRPr="0083681A" w:rsidRDefault="0083681A" w:rsidP="008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68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71B983B" w14:textId="5D848E7D" w:rsidR="0083681A" w:rsidRPr="0083681A" w:rsidRDefault="00855D53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99,098</w:t>
            </w:r>
          </w:p>
        </w:tc>
        <w:tc>
          <w:tcPr>
            <w:tcW w:w="199" w:type="pct"/>
          </w:tcPr>
          <w:p w14:paraId="08ABE66E" w14:textId="77777777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45B3B904" w14:textId="6241F6AF" w:rsidR="0083681A" w:rsidRPr="0083681A" w:rsidRDefault="0083681A" w:rsidP="0083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20" w:lineRule="atLeas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39,661</w:t>
            </w:r>
          </w:p>
        </w:tc>
      </w:tr>
    </w:tbl>
    <w:p w14:paraId="7C1BD855" w14:textId="77777777" w:rsidR="007C1BA8" w:rsidRPr="00855D53" w:rsidRDefault="007C1BA8" w:rsidP="002C4FD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88BEABC" w14:textId="5E9C803B" w:rsidR="002C4FD1" w:rsidRPr="00813166" w:rsidRDefault="002C4FD1" w:rsidP="002C4FD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675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</w:t>
      </w:r>
      <w:r w:rsidR="000C68D6" w:rsidRPr="005A675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</w:p>
    <w:p w14:paraId="3A0127DE" w14:textId="41F5F471" w:rsidR="000C68D6" w:rsidRPr="00855D53" w:rsidRDefault="000C68D6" w:rsidP="009E4025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137B243" w14:textId="1242DC50" w:rsidR="00910ED1" w:rsidRPr="00855D53" w:rsidRDefault="00910ED1" w:rsidP="00910ED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55D5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10BE93BA" w14:textId="77777777" w:rsidR="00910ED1" w:rsidRPr="00855D53" w:rsidRDefault="00910ED1" w:rsidP="00910ED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A3602CF" w14:textId="77777777" w:rsidR="00910ED1" w:rsidRPr="00855D53" w:rsidRDefault="00910ED1" w:rsidP="00910ED1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55D53">
        <w:rPr>
          <w:rFonts w:ascii="Angsana New" w:hAnsi="Angsana New"/>
          <w:b/>
          <w:bCs/>
          <w:sz w:val="30"/>
          <w:szCs w:val="30"/>
          <w:cs/>
        </w:rPr>
        <w:t>บริษัทใหญ่ในลำดับสูงสุด</w:t>
      </w:r>
    </w:p>
    <w:p w14:paraId="0516C0E7" w14:textId="77777777" w:rsidR="00910ED1" w:rsidRPr="00855D53" w:rsidRDefault="00910ED1" w:rsidP="00910ED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491E8E" w14:textId="758EC8A1" w:rsidR="003F5AD3" w:rsidRPr="00855D53" w:rsidRDefault="003F5AD3" w:rsidP="003F5AD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5D5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55D53">
        <w:rPr>
          <w:rFonts w:ascii="Angsana New" w:hAnsi="Angsana New"/>
          <w:sz w:val="30"/>
          <w:szCs w:val="30"/>
        </w:rPr>
        <w:t xml:space="preserve">30 </w:t>
      </w:r>
      <w:r w:rsidRPr="00855D53">
        <w:rPr>
          <w:rFonts w:ascii="Angsana New" w:hAnsi="Angsana New"/>
          <w:sz w:val="30"/>
          <w:szCs w:val="30"/>
          <w:cs/>
        </w:rPr>
        <w:t xml:space="preserve">มีนาคม </w:t>
      </w:r>
      <w:r w:rsidRPr="00855D53">
        <w:rPr>
          <w:rFonts w:ascii="Angsana New" w:hAnsi="Angsana New"/>
          <w:sz w:val="30"/>
          <w:szCs w:val="30"/>
        </w:rPr>
        <w:t>2561</w:t>
      </w:r>
      <w:r w:rsidRPr="00855D53">
        <w:rPr>
          <w:rFonts w:ascii="Angsana New" w:hAnsi="Angsana New" w:hint="cs"/>
          <w:sz w:val="30"/>
          <w:szCs w:val="30"/>
          <w:cs/>
        </w:rPr>
        <w:t xml:space="preserve"> </w:t>
      </w:r>
      <w:r w:rsidRPr="00855D53">
        <w:rPr>
          <w:rFonts w:ascii="Angsana New" w:hAnsi="Angsana New"/>
          <w:sz w:val="30"/>
          <w:szCs w:val="30"/>
          <w:cs/>
        </w:rPr>
        <w:t>บริษัทได้ทำสัญญาเช่าที่ดินพร้อมสิ่งปลูกสร้างเพื่อใช้เป็นสถานที่ประกอบกิจการ</w:t>
      </w:r>
      <w:r w:rsidRPr="00855D53">
        <w:rPr>
          <w:rFonts w:ascii="Angsana New" w:hAnsi="Angsana New" w:hint="cs"/>
          <w:sz w:val="30"/>
          <w:szCs w:val="30"/>
          <w:cs/>
        </w:rPr>
        <w:t>ของสำนักงานใหญ่</w:t>
      </w:r>
      <w:r w:rsidRPr="00855D53">
        <w:rPr>
          <w:rFonts w:ascii="Angsana New" w:hAnsi="Angsana New"/>
          <w:sz w:val="30"/>
          <w:szCs w:val="30"/>
          <w:cs/>
        </w:rPr>
        <w:t>กับบริษัทใหญ่</w:t>
      </w:r>
      <w:r w:rsidRPr="00855D53">
        <w:rPr>
          <w:rFonts w:ascii="Angsana New" w:hAnsi="Angsana New" w:hint="cs"/>
          <w:sz w:val="30"/>
          <w:szCs w:val="30"/>
          <w:cs/>
        </w:rPr>
        <w:t>ใน</w:t>
      </w:r>
      <w:r w:rsidRPr="00855D53">
        <w:rPr>
          <w:rFonts w:ascii="Angsana New" w:hAnsi="Angsana New"/>
          <w:sz w:val="30"/>
          <w:szCs w:val="30"/>
          <w:cs/>
        </w:rPr>
        <w:t xml:space="preserve">ลำดับสูงสุด มีระยะเวลาเช่า </w:t>
      </w:r>
      <w:r w:rsidRPr="00855D53">
        <w:rPr>
          <w:rFonts w:ascii="Angsana New" w:hAnsi="Angsana New"/>
          <w:sz w:val="30"/>
          <w:szCs w:val="30"/>
        </w:rPr>
        <w:t xml:space="preserve">3 </w:t>
      </w:r>
      <w:r w:rsidRPr="00855D53">
        <w:rPr>
          <w:rFonts w:ascii="Angsana New" w:hAnsi="Angsana New"/>
          <w:sz w:val="30"/>
          <w:szCs w:val="30"/>
          <w:cs/>
        </w:rPr>
        <w:t xml:space="preserve">ปี </w:t>
      </w:r>
      <w:r w:rsidRPr="00855D53">
        <w:rPr>
          <w:rFonts w:ascii="Angsana New" w:hAnsi="Angsana New" w:hint="cs"/>
          <w:sz w:val="30"/>
          <w:szCs w:val="30"/>
          <w:cs/>
        </w:rPr>
        <w:t>ตั้ง</w:t>
      </w:r>
      <w:r w:rsidRPr="00855D53">
        <w:rPr>
          <w:rFonts w:ascii="Angsana New" w:hAnsi="Angsana New"/>
          <w:sz w:val="30"/>
          <w:szCs w:val="30"/>
          <w:cs/>
        </w:rPr>
        <w:t xml:space="preserve">แต่วันที่ </w:t>
      </w:r>
      <w:r w:rsidRPr="00855D53">
        <w:rPr>
          <w:rFonts w:ascii="Angsana New" w:hAnsi="Angsana New"/>
          <w:sz w:val="30"/>
          <w:szCs w:val="30"/>
        </w:rPr>
        <w:t xml:space="preserve">1 </w:t>
      </w:r>
      <w:r w:rsidRPr="00855D53">
        <w:rPr>
          <w:rFonts w:ascii="Angsana New" w:hAnsi="Angsana New"/>
          <w:sz w:val="30"/>
          <w:szCs w:val="30"/>
          <w:cs/>
        </w:rPr>
        <w:t xml:space="preserve">มกราคม </w:t>
      </w:r>
      <w:r w:rsidRPr="00855D53">
        <w:rPr>
          <w:rFonts w:ascii="Angsana New" w:hAnsi="Angsana New"/>
          <w:sz w:val="30"/>
          <w:szCs w:val="30"/>
        </w:rPr>
        <w:t xml:space="preserve">2561 </w:t>
      </w:r>
      <w:r w:rsidRPr="00855D53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855D53">
        <w:rPr>
          <w:rFonts w:ascii="Angsana New" w:hAnsi="Angsana New"/>
          <w:sz w:val="30"/>
          <w:szCs w:val="30"/>
        </w:rPr>
        <w:t xml:space="preserve">31 </w:t>
      </w:r>
      <w:r w:rsidRPr="00855D5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55D53">
        <w:rPr>
          <w:rFonts w:ascii="Angsana New" w:hAnsi="Angsana New"/>
          <w:sz w:val="30"/>
          <w:szCs w:val="30"/>
        </w:rPr>
        <w:t xml:space="preserve">2563 </w:t>
      </w:r>
      <w:r w:rsidRPr="00855D53">
        <w:rPr>
          <w:rFonts w:ascii="Angsana New" w:hAnsi="Angsana New"/>
          <w:sz w:val="30"/>
          <w:szCs w:val="30"/>
          <w:cs/>
        </w:rPr>
        <w:t>ในอัตรา</w:t>
      </w:r>
      <w:r w:rsidRPr="00855D53">
        <w:rPr>
          <w:rFonts w:ascii="Angsana New" w:hAnsi="Angsana New" w:hint="cs"/>
          <w:sz w:val="30"/>
          <w:szCs w:val="30"/>
          <w:cs/>
        </w:rPr>
        <w:t>ค่าเช่า</w:t>
      </w:r>
      <w:r w:rsidRPr="00855D53">
        <w:rPr>
          <w:rFonts w:ascii="Angsana New" w:hAnsi="Angsana New"/>
          <w:sz w:val="30"/>
          <w:szCs w:val="30"/>
          <w:cs/>
        </w:rPr>
        <w:t xml:space="preserve">เดือนละ </w:t>
      </w:r>
      <w:r w:rsidRPr="00855D53">
        <w:rPr>
          <w:rFonts w:ascii="Angsana New" w:hAnsi="Angsana New"/>
          <w:sz w:val="30"/>
          <w:szCs w:val="30"/>
        </w:rPr>
        <w:t xml:space="preserve">0.3 </w:t>
      </w:r>
      <w:r w:rsidRPr="00855D53">
        <w:rPr>
          <w:rFonts w:ascii="Angsana New" w:hAnsi="Angsana New" w:hint="cs"/>
          <w:sz w:val="30"/>
          <w:szCs w:val="30"/>
          <w:cs/>
        </w:rPr>
        <w:t>ล้าน</w:t>
      </w:r>
      <w:r w:rsidRPr="00855D53">
        <w:rPr>
          <w:rFonts w:ascii="Angsana New" w:hAnsi="Angsana New"/>
          <w:sz w:val="30"/>
          <w:szCs w:val="30"/>
          <w:cs/>
        </w:rPr>
        <w:t xml:space="preserve">บาท </w:t>
      </w:r>
      <w:r w:rsidR="00E06818" w:rsidRPr="00855D53">
        <w:rPr>
          <w:rFonts w:ascii="Angsana New" w:hAnsi="Angsana New"/>
          <w:sz w:val="30"/>
          <w:szCs w:val="30"/>
          <w:cs/>
        </w:rPr>
        <w:t xml:space="preserve">และสามารถต่ออายุสัญญาเช่าภายใต้เงื่อนไขของสัญญา  </w:t>
      </w:r>
      <w:r w:rsidRPr="00855D53">
        <w:rPr>
          <w:rFonts w:ascii="Angsana New" w:hAnsi="Angsana New"/>
          <w:sz w:val="30"/>
          <w:szCs w:val="30"/>
          <w:cs/>
        </w:rPr>
        <w:t xml:space="preserve">  </w:t>
      </w:r>
    </w:p>
    <w:p w14:paraId="15845AED" w14:textId="77777777" w:rsidR="006F2EEB" w:rsidRDefault="006F2EEB" w:rsidP="00E0681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1CA887" w14:textId="0BBE104F" w:rsidR="00E06818" w:rsidRPr="00855D53" w:rsidRDefault="00E06818" w:rsidP="00E0681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55D5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55D53">
        <w:rPr>
          <w:rFonts w:asciiTheme="majorBidi" w:hAnsiTheme="majorBidi" w:cstheme="majorBidi"/>
          <w:sz w:val="30"/>
          <w:szCs w:val="30"/>
        </w:rPr>
        <w:t xml:space="preserve">15 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855D53">
        <w:rPr>
          <w:rFonts w:asciiTheme="majorBidi" w:hAnsiTheme="majorBidi" w:cstheme="majorBidi"/>
          <w:sz w:val="30"/>
          <w:szCs w:val="30"/>
        </w:rPr>
        <w:t>2562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C17BF" w:rsidRPr="00855D53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กรรมการมีมติอนุมัติให้บริษัทแก้ไขเงื่อนไขในสัญญาเช่าที่ดินพร้อมสิ่งปลูกสร้างเพื่อใช้เป็นสถานที่ประกอบกิจการของสำนักงานใหญ่กับบริษัทใหญ่ในลำดับสูงสุด จากอัตราค่าเช่าเดือนละ </w:t>
      </w:r>
      <w:r w:rsidRPr="00855D53">
        <w:rPr>
          <w:rFonts w:asciiTheme="majorBidi" w:hAnsiTheme="majorBidi" w:cstheme="majorBidi"/>
          <w:sz w:val="30"/>
          <w:szCs w:val="30"/>
          <w:lang w:val="en-GB"/>
        </w:rPr>
        <w:t xml:space="preserve">0.3 </w:t>
      </w:r>
      <w:r w:rsidRPr="00855D53">
        <w:rPr>
          <w:rFonts w:asciiTheme="majorBidi" w:hAnsiTheme="majorBidi" w:cstheme="majorBidi"/>
          <w:sz w:val="30"/>
          <w:szCs w:val="30"/>
          <w:cs/>
          <w:lang w:val="en-GB"/>
        </w:rPr>
        <w:t>ล้านบาท เป็น</w:t>
      </w:r>
      <w:r w:rsidRPr="00855D5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ค่าเช่าเดือนละ </w:t>
      </w:r>
      <w:r w:rsidRPr="00855D53">
        <w:rPr>
          <w:rFonts w:asciiTheme="majorBidi" w:hAnsiTheme="majorBidi" w:cstheme="majorBidi"/>
          <w:sz w:val="30"/>
          <w:szCs w:val="30"/>
        </w:rPr>
        <w:t xml:space="preserve">0.3 </w:t>
      </w:r>
      <w:r w:rsidRPr="00855D53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Pr="00855D53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อัตราค่าเช่าเพิ่มขึ้นร้อยละ </w:t>
      </w:r>
      <w:r w:rsidRPr="00855D53">
        <w:rPr>
          <w:rFonts w:asciiTheme="majorBidi" w:hAnsiTheme="majorBidi" w:cstheme="majorBidi"/>
          <w:sz w:val="30"/>
          <w:szCs w:val="30"/>
          <w:lang w:val="en-GB"/>
        </w:rPr>
        <w:t xml:space="preserve">1.0 </w:t>
      </w:r>
      <w:r w:rsidRPr="00855D53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เป็นประจำทุกปี โดยมีผลบังคับใช้ตั้งแต่วันที่ </w:t>
      </w:r>
      <w:r w:rsidRPr="00855D53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855D53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มิถุนายน </w:t>
      </w:r>
      <w:r w:rsidRPr="00855D53">
        <w:rPr>
          <w:rFonts w:asciiTheme="majorBidi" w:hAnsiTheme="majorBidi" w:cstheme="majorBidi"/>
          <w:sz w:val="30"/>
          <w:szCs w:val="30"/>
          <w:lang w:val="en-GB"/>
        </w:rPr>
        <w:t>2562</w:t>
      </w:r>
    </w:p>
    <w:p w14:paraId="4FF2C553" w14:textId="04CD7B7D" w:rsidR="00152F9C" w:rsidRPr="00855D53" w:rsidRDefault="00152F9C" w:rsidP="003F410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8512521" w14:textId="77777777" w:rsidR="00855D53" w:rsidRPr="00855D53" w:rsidRDefault="00855D53" w:rsidP="00855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5D5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55D53">
        <w:rPr>
          <w:rFonts w:asciiTheme="majorBidi" w:hAnsiTheme="majorBidi" w:cstheme="majorBidi"/>
          <w:sz w:val="30"/>
          <w:szCs w:val="30"/>
        </w:rPr>
        <w:t xml:space="preserve">1 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55D53">
        <w:rPr>
          <w:rFonts w:asciiTheme="majorBidi" w:hAnsiTheme="majorBidi" w:cstheme="majorBidi"/>
          <w:sz w:val="30"/>
          <w:szCs w:val="30"/>
        </w:rPr>
        <w:t xml:space="preserve">2564 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ที่ดินพร้อมสิ่งปลูกสร้างเพื่อใช้เป็นสถานที่ประกอบกิจการของสำนักงานใหญ่กับบริษัทใหญ่ในลำดับสูงสุด มีระยะเวลาเช่า </w:t>
      </w:r>
      <w:r w:rsidRPr="00855D53">
        <w:rPr>
          <w:rFonts w:asciiTheme="majorBidi" w:hAnsiTheme="majorBidi" w:cstheme="majorBidi"/>
          <w:sz w:val="30"/>
          <w:szCs w:val="30"/>
        </w:rPr>
        <w:t>3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 ปี ตั้งแต่วันที่ </w:t>
      </w:r>
      <w:r w:rsidRPr="00855D53">
        <w:rPr>
          <w:rFonts w:asciiTheme="majorBidi" w:hAnsiTheme="majorBidi" w:cstheme="majorBidi"/>
          <w:sz w:val="30"/>
          <w:szCs w:val="30"/>
        </w:rPr>
        <w:t xml:space="preserve">1 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55D53">
        <w:rPr>
          <w:rFonts w:asciiTheme="majorBidi" w:hAnsiTheme="majorBidi" w:cstheme="majorBidi"/>
          <w:sz w:val="30"/>
          <w:szCs w:val="30"/>
        </w:rPr>
        <w:t xml:space="preserve">2564 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855D53">
        <w:rPr>
          <w:rFonts w:asciiTheme="majorBidi" w:hAnsiTheme="majorBidi" w:cstheme="majorBidi"/>
          <w:sz w:val="30"/>
          <w:szCs w:val="30"/>
        </w:rPr>
        <w:t xml:space="preserve">31 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55D53">
        <w:rPr>
          <w:rFonts w:asciiTheme="majorBidi" w:hAnsiTheme="majorBidi" w:cstheme="majorBidi"/>
          <w:sz w:val="30"/>
          <w:szCs w:val="30"/>
        </w:rPr>
        <w:t xml:space="preserve">2566 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Pr="00855D53">
        <w:rPr>
          <w:rFonts w:asciiTheme="majorBidi" w:hAnsiTheme="majorBidi" w:cstheme="majorBidi"/>
          <w:sz w:val="30"/>
          <w:szCs w:val="30"/>
        </w:rPr>
        <w:t xml:space="preserve">0.1 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ล้านบาท โดยบริษัทสามารถต่ออายุสัญญาเช่าได้อีกสองครั้งคราวละ </w:t>
      </w:r>
      <w:r w:rsidRPr="00855D53">
        <w:rPr>
          <w:rFonts w:asciiTheme="majorBidi" w:hAnsiTheme="majorBidi" w:cstheme="majorBidi"/>
          <w:sz w:val="30"/>
          <w:szCs w:val="30"/>
        </w:rPr>
        <w:t xml:space="preserve">3 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ปี และ </w:t>
      </w:r>
      <w:r w:rsidRPr="00855D53">
        <w:rPr>
          <w:rFonts w:asciiTheme="majorBidi" w:hAnsiTheme="majorBidi" w:cstheme="majorBidi"/>
          <w:sz w:val="30"/>
          <w:szCs w:val="30"/>
        </w:rPr>
        <w:t xml:space="preserve">1 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ปี ตามลำดับนับจากวันสิ้นสุดสัญญาแต่ละครั้ง โดยอัตราค่าเช่าจะปรับเพิ่มขึ้นร้อยละ </w:t>
      </w:r>
      <w:r w:rsidRPr="00855D53">
        <w:rPr>
          <w:rFonts w:asciiTheme="majorBidi" w:hAnsiTheme="majorBidi" w:cstheme="majorBidi"/>
          <w:sz w:val="30"/>
          <w:szCs w:val="30"/>
        </w:rPr>
        <w:t xml:space="preserve">10.0 </w:t>
      </w:r>
      <w:r w:rsidRPr="00855D53">
        <w:rPr>
          <w:rFonts w:asciiTheme="majorBidi" w:hAnsiTheme="majorBidi" w:cstheme="majorBidi"/>
          <w:sz w:val="30"/>
          <w:szCs w:val="30"/>
          <w:cs/>
        </w:rPr>
        <w:t>สำหรับการต่ออายุสัญญาเช่าแต่ละครั้ง</w:t>
      </w:r>
    </w:p>
    <w:p w14:paraId="2C0A15A4" w14:textId="77777777" w:rsidR="00855D53" w:rsidRPr="00855D53" w:rsidRDefault="00855D53" w:rsidP="00855D53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9ED0654" w14:textId="77777777" w:rsidR="00855D53" w:rsidRPr="00AC4D2B" w:rsidRDefault="00855D53" w:rsidP="00855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55D53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855D53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Pr="00855D5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มิถุนายน </w:t>
      </w:r>
      <w:r w:rsidRPr="00855D53"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 w:rsidRPr="00855D53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บริษัทได้ทำ</w:t>
      </w:r>
      <w:r w:rsidRPr="00855D53">
        <w:rPr>
          <w:rFonts w:asciiTheme="majorBidi" w:hAnsiTheme="majorBidi"/>
          <w:sz w:val="30"/>
          <w:szCs w:val="30"/>
          <w:cs/>
          <w:lang w:val="en-GB"/>
        </w:rPr>
        <w:t>บันทึกข้อตกลงเพิ่มเติมแนบท้ายสัญญาเช่าที่ดินพร้อมสิ่งปลูกสร้าง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กับบริษัทใหญ่ในลำดับสูงสุด </w:t>
      </w:r>
      <w:r w:rsidRPr="00855D53">
        <w:rPr>
          <w:rFonts w:asciiTheme="majorBidi" w:hAnsiTheme="majorBidi" w:cstheme="majorBidi" w:hint="cs"/>
          <w:sz w:val="30"/>
          <w:szCs w:val="30"/>
          <w:cs/>
        </w:rPr>
        <w:t>เพื่อแก้ไขเงื่อนไขในสัญญาเช่าจาก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ระยะเวลาเช่า </w:t>
      </w:r>
      <w:r w:rsidRPr="00855D53">
        <w:rPr>
          <w:rFonts w:asciiTheme="majorBidi" w:hAnsiTheme="majorBidi" w:cstheme="majorBidi"/>
          <w:sz w:val="30"/>
          <w:szCs w:val="30"/>
        </w:rPr>
        <w:t>3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 ปี ตั้งแต่วันที่ </w:t>
      </w:r>
      <w:r w:rsidRPr="00855D53">
        <w:rPr>
          <w:rFonts w:asciiTheme="majorBidi" w:hAnsiTheme="majorBidi" w:cstheme="majorBidi"/>
          <w:sz w:val="30"/>
          <w:szCs w:val="30"/>
        </w:rPr>
        <w:t xml:space="preserve">1 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55D53">
        <w:rPr>
          <w:rFonts w:asciiTheme="majorBidi" w:hAnsiTheme="majorBidi" w:cstheme="majorBidi"/>
          <w:sz w:val="30"/>
          <w:szCs w:val="30"/>
        </w:rPr>
        <w:t xml:space="preserve">2564 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855D53">
        <w:rPr>
          <w:rFonts w:asciiTheme="majorBidi" w:hAnsiTheme="majorBidi" w:cstheme="majorBidi"/>
          <w:sz w:val="30"/>
          <w:szCs w:val="30"/>
        </w:rPr>
        <w:t xml:space="preserve">31 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55D53">
        <w:rPr>
          <w:rFonts w:asciiTheme="majorBidi" w:hAnsiTheme="majorBidi" w:cstheme="majorBidi"/>
          <w:sz w:val="30"/>
          <w:szCs w:val="30"/>
        </w:rPr>
        <w:t>2566</w:t>
      </w:r>
      <w:r w:rsidRPr="00855D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Pr="00855D53">
        <w:rPr>
          <w:rFonts w:asciiTheme="majorBidi" w:hAnsiTheme="majorBidi" w:cstheme="majorBidi"/>
          <w:sz w:val="30"/>
          <w:szCs w:val="30"/>
        </w:rPr>
        <w:t xml:space="preserve">0.1 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55D5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สามารถต่ออายุสัญญาเช่าได้อีกสองครั้งคราวละ </w:t>
      </w:r>
      <w:r w:rsidRPr="00855D53">
        <w:rPr>
          <w:rFonts w:asciiTheme="majorBidi" w:hAnsiTheme="majorBidi" w:cstheme="majorBidi"/>
          <w:sz w:val="30"/>
          <w:szCs w:val="30"/>
        </w:rPr>
        <w:t xml:space="preserve">3 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ปี และ </w:t>
      </w:r>
      <w:r w:rsidRPr="00855D53">
        <w:rPr>
          <w:rFonts w:asciiTheme="majorBidi" w:hAnsiTheme="majorBidi" w:cstheme="majorBidi"/>
          <w:sz w:val="30"/>
          <w:szCs w:val="30"/>
        </w:rPr>
        <w:t xml:space="preserve">1 </w:t>
      </w:r>
      <w:r w:rsidRPr="00855D53">
        <w:rPr>
          <w:rFonts w:asciiTheme="majorBidi" w:hAnsiTheme="majorBidi" w:cstheme="majorBidi"/>
          <w:sz w:val="30"/>
          <w:szCs w:val="30"/>
          <w:cs/>
        </w:rPr>
        <w:t>ปี ตามลำดับนับจากวันสิ้นสุดสัญญาแต่ละครั้ง</w:t>
      </w:r>
      <w:r w:rsidRPr="00855D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โดยอัตราค่าเช่าจะปรับเพิ่มขึ้นร้อยละ </w:t>
      </w:r>
      <w:r w:rsidRPr="00855D53">
        <w:rPr>
          <w:rFonts w:asciiTheme="majorBidi" w:hAnsiTheme="majorBidi" w:cstheme="majorBidi"/>
          <w:sz w:val="30"/>
          <w:szCs w:val="30"/>
        </w:rPr>
        <w:t xml:space="preserve">10.0 </w:t>
      </w:r>
      <w:r w:rsidRPr="00855D53">
        <w:rPr>
          <w:rFonts w:asciiTheme="majorBidi" w:hAnsiTheme="majorBidi" w:cstheme="majorBidi"/>
          <w:sz w:val="30"/>
          <w:szCs w:val="30"/>
          <w:cs/>
        </w:rPr>
        <w:t>สำหรับการต่ออายุสัญญาเช่าแต่ละครั้ง</w:t>
      </w:r>
      <w:r w:rsidRPr="00855D53">
        <w:rPr>
          <w:rFonts w:asciiTheme="majorBidi" w:hAnsiTheme="majorBidi" w:cstheme="majorBidi" w:hint="cs"/>
          <w:sz w:val="30"/>
          <w:szCs w:val="30"/>
          <w:cs/>
        </w:rPr>
        <w:t xml:space="preserve"> เป็นระยะเวลาเช่า </w:t>
      </w:r>
      <w:r w:rsidRPr="00855D53">
        <w:rPr>
          <w:rFonts w:asciiTheme="majorBidi" w:hAnsiTheme="majorBidi" w:cstheme="majorBidi"/>
          <w:sz w:val="30"/>
          <w:szCs w:val="30"/>
          <w:lang w:val="en-GB"/>
        </w:rPr>
        <w:t xml:space="preserve">19 </w:t>
      </w:r>
      <w:r w:rsidRPr="00855D5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ปี ตั้งแต่วันที่ </w:t>
      </w:r>
      <w:r w:rsidRPr="00855D53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855D5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มกราคม </w:t>
      </w:r>
      <w:r w:rsidRPr="00855D53"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 w:rsidRPr="00855D5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ถึงวันที่ </w:t>
      </w:r>
      <w:r w:rsidRPr="00855D53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855D5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Pr="00855D53">
        <w:rPr>
          <w:rFonts w:asciiTheme="majorBidi" w:hAnsiTheme="majorBidi" w:cstheme="majorBidi"/>
          <w:sz w:val="30"/>
          <w:szCs w:val="30"/>
          <w:lang w:val="en-GB"/>
        </w:rPr>
        <w:t>2582</w:t>
      </w:r>
      <w:r w:rsidRPr="00855D5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Pr="00855D53">
        <w:rPr>
          <w:rFonts w:asciiTheme="majorBidi" w:hAnsiTheme="majorBidi" w:cstheme="majorBidi"/>
          <w:sz w:val="30"/>
          <w:szCs w:val="30"/>
        </w:rPr>
        <w:t xml:space="preserve">0.1 </w:t>
      </w:r>
      <w:r w:rsidRPr="00855D5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55D53">
        <w:rPr>
          <w:rFonts w:asciiTheme="majorBidi" w:hAnsiTheme="majorBidi" w:cstheme="majorBidi" w:hint="cs"/>
          <w:sz w:val="30"/>
          <w:szCs w:val="30"/>
          <w:cs/>
        </w:rPr>
        <w:t xml:space="preserve"> ซึ่งอัตราค่าเช่า</w:t>
      </w:r>
      <w:r w:rsidRPr="00855D53">
        <w:rPr>
          <w:rFonts w:asciiTheme="majorBidi" w:hAnsiTheme="majorBidi" w:cstheme="majorBidi"/>
          <w:sz w:val="30"/>
          <w:szCs w:val="30"/>
          <w:cs/>
        </w:rPr>
        <w:t xml:space="preserve">เพิ่มขึ้นร้อยละ </w:t>
      </w:r>
      <w:r w:rsidRPr="00855D53">
        <w:rPr>
          <w:rFonts w:asciiTheme="majorBidi" w:hAnsiTheme="majorBidi" w:cstheme="majorBidi"/>
          <w:sz w:val="30"/>
          <w:szCs w:val="30"/>
        </w:rPr>
        <w:t>10.0</w:t>
      </w:r>
      <w:r w:rsidRPr="00855D53">
        <w:rPr>
          <w:rFonts w:asciiTheme="majorBidi" w:hAnsiTheme="majorBidi" w:cstheme="majorBidi" w:hint="cs"/>
          <w:sz w:val="30"/>
          <w:szCs w:val="30"/>
          <w:cs/>
        </w:rPr>
        <w:t xml:space="preserve"> เป็นประจำทุก </w:t>
      </w:r>
      <w:r w:rsidRPr="00855D53">
        <w:rPr>
          <w:rFonts w:asciiTheme="majorBidi" w:hAnsiTheme="majorBidi" w:cstheme="majorBidi"/>
          <w:sz w:val="30"/>
          <w:szCs w:val="30"/>
          <w:lang w:val="en-GB"/>
        </w:rPr>
        <w:t xml:space="preserve">3 </w:t>
      </w:r>
      <w:r w:rsidRPr="00855D53">
        <w:rPr>
          <w:rFonts w:asciiTheme="majorBidi" w:hAnsiTheme="majorBidi" w:cstheme="majorBidi" w:hint="cs"/>
          <w:sz w:val="30"/>
          <w:szCs w:val="30"/>
          <w:cs/>
          <w:lang w:val="en-GB"/>
        </w:rPr>
        <w:t>ปี</w:t>
      </w:r>
      <w:r w:rsidRPr="00855D5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855D5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และมีสิทธิต่ออายุสัญญาเช่าก่อนผู้อื่น </w:t>
      </w:r>
      <w:r w:rsidRPr="00855D53">
        <w:rPr>
          <w:rFonts w:asciiTheme="majorBidi" w:hAnsiTheme="majorBidi" w:cstheme="majorBidi" w:hint="cs"/>
          <w:sz w:val="30"/>
          <w:szCs w:val="30"/>
          <w:cs/>
        </w:rPr>
        <w:t>และในระหว่างที่สัญญาเช่าดังกล่าวยังมีผลบังคับใช้ หากผู้ให้เช่ามีความประสงค์จะขายหรือโอนสินทรัพย์ที่เช่า ผู้ให้เช่าจะต้อง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>แจ้งให้บริษัททราบเพื่อให้บริษัทพิจารณาซื้อสินทรัพย์ที่เช่าก่อนผู้อื่น</w:t>
      </w:r>
    </w:p>
    <w:p w14:paraId="01DF9E91" w14:textId="77777777" w:rsidR="007C1BA8" w:rsidRDefault="007C1BA8" w:rsidP="003F410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39C41C6" w14:textId="77777777" w:rsidR="00713A21" w:rsidRDefault="00713A21" w:rsidP="003F410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46F31A4" w14:textId="77777777" w:rsidR="00713A21" w:rsidRPr="00AC4D2B" w:rsidRDefault="00713A21" w:rsidP="003F410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4714D146" w14:textId="2A5BEF42" w:rsidR="003F5AD3" w:rsidRPr="00AC4D2B" w:rsidRDefault="003F5AD3" w:rsidP="00910ED1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C4D2B">
        <w:rPr>
          <w:rFonts w:ascii="Angsana New" w:hAnsi="Angsana New" w:hint="cs"/>
          <w:b/>
          <w:bCs/>
          <w:sz w:val="30"/>
          <w:szCs w:val="30"/>
          <w:cs/>
        </w:rPr>
        <w:lastRenderedPageBreak/>
        <w:t>ผู้บริหารสำคัญ</w:t>
      </w:r>
    </w:p>
    <w:p w14:paraId="04AD51AF" w14:textId="77777777" w:rsidR="003F5AD3" w:rsidRPr="00AC4D2B" w:rsidRDefault="003F5AD3" w:rsidP="00910ED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8236598" w14:textId="71C05F2E" w:rsidR="003F5AD3" w:rsidRPr="00AC4D2B" w:rsidRDefault="003F5AD3" w:rsidP="003F5AD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C4D2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C4D2B">
        <w:rPr>
          <w:rFonts w:ascii="Angsana New" w:hAnsi="Angsana New"/>
          <w:sz w:val="30"/>
          <w:szCs w:val="30"/>
        </w:rPr>
        <w:t>30</w:t>
      </w:r>
      <w:r w:rsidRPr="00AC4D2B">
        <w:rPr>
          <w:rFonts w:ascii="Angsana New" w:hAnsi="Angsana New"/>
          <w:sz w:val="30"/>
          <w:szCs w:val="30"/>
          <w:cs/>
        </w:rPr>
        <w:t xml:space="preserve"> มีนาคม </w:t>
      </w:r>
      <w:r w:rsidRPr="00AC4D2B">
        <w:rPr>
          <w:rFonts w:ascii="Angsana New" w:hAnsi="Angsana New"/>
          <w:sz w:val="30"/>
          <w:szCs w:val="30"/>
        </w:rPr>
        <w:t>2561</w:t>
      </w:r>
      <w:r w:rsidRPr="00AC4D2B">
        <w:rPr>
          <w:rFonts w:ascii="Angsana New" w:hAnsi="Angsana New"/>
          <w:sz w:val="30"/>
          <w:szCs w:val="30"/>
          <w:cs/>
        </w:rPr>
        <w:t xml:space="preserve"> บริษัทได้ทำสัญญาเช่าที่ดินพร้อมสิ่งปลูกสร้างเพื่อใช้เป็นสถานที่ประกอบกิจการ</w:t>
      </w:r>
      <w:r w:rsidRPr="00AC4D2B">
        <w:rPr>
          <w:rFonts w:ascii="Angsana New" w:hAnsi="Angsana New" w:hint="cs"/>
          <w:sz w:val="30"/>
          <w:szCs w:val="30"/>
          <w:cs/>
        </w:rPr>
        <w:t>ของสำนักงานใหญ่</w:t>
      </w:r>
      <w:r w:rsidRPr="00AC4D2B">
        <w:rPr>
          <w:rFonts w:ascii="Angsana New" w:hAnsi="Angsana New"/>
          <w:sz w:val="30"/>
          <w:szCs w:val="30"/>
          <w:cs/>
        </w:rPr>
        <w:t xml:space="preserve">กับผู้บริหารสำคัญ มีระยะเวลาเช่า </w:t>
      </w:r>
      <w:r w:rsidRPr="00AC4D2B">
        <w:rPr>
          <w:rFonts w:ascii="Angsana New" w:hAnsi="Angsana New"/>
          <w:sz w:val="30"/>
          <w:szCs w:val="30"/>
        </w:rPr>
        <w:t>10</w:t>
      </w:r>
      <w:r w:rsidRPr="00AC4D2B">
        <w:rPr>
          <w:rFonts w:ascii="Angsana New" w:hAnsi="Angsana New"/>
          <w:sz w:val="30"/>
          <w:szCs w:val="30"/>
          <w:cs/>
        </w:rPr>
        <w:t xml:space="preserve"> ปี </w:t>
      </w:r>
      <w:r w:rsidRPr="00AC4D2B">
        <w:rPr>
          <w:rFonts w:ascii="Angsana New" w:hAnsi="Angsana New" w:hint="cs"/>
          <w:sz w:val="30"/>
          <w:szCs w:val="30"/>
          <w:cs/>
        </w:rPr>
        <w:t>ตั้ง</w:t>
      </w:r>
      <w:r w:rsidRPr="00AC4D2B">
        <w:rPr>
          <w:rFonts w:ascii="Angsana New" w:hAnsi="Angsana New"/>
          <w:sz w:val="30"/>
          <w:szCs w:val="30"/>
          <w:cs/>
        </w:rPr>
        <w:t xml:space="preserve">แต่วันที่ </w:t>
      </w:r>
      <w:r w:rsidRPr="00AC4D2B">
        <w:rPr>
          <w:rFonts w:ascii="Angsana New" w:hAnsi="Angsana New"/>
          <w:sz w:val="30"/>
          <w:szCs w:val="30"/>
        </w:rPr>
        <w:t>1</w:t>
      </w:r>
      <w:r w:rsidRPr="00AC4D2B">
        <w:rPr>
          <w:rFonts w:ascii="Angsana New" w:hAnsi="Angsana New"/>
          <w:sz w:val="30"/>
          <w:szCs w:val="30"/>
          <w:cs/>
        </w:rPr>
        <w:t xml:space="preserve"> มกราคม </w:t>
      </w:r>
      <w:r w:rsidRPr="00AC4D2B">
        <w:rPr>
          <w:rFonts w:ascii="Angsana New" w:hAnsi="Angsana New"/>
          <w:sz w:val="30"/>
          <w:szCs w:val="30"/>
        </w:rPr>
        <w:t>2561</w:t>
      </w:r>
      <w:r w:rsidRPr="00AC4D2B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490D4F">
        <w:rPr>
          <w:rFonts w:asciiTheme="majorBidi" w:hAnsiTheme="majorBidi" w:cstheme="majorBidi"/>
          <w:sz w:val="30"/>
          <w:szCs w:val="30"/>
        </w:rPr>
        <w:t>31</w:t>
      </w:r>
      <w:r w:rsidRPr="00AC4D2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C4D2B">
        <w:rPr>
          <w:rFonts w:ascii="Angsana New" w:hAnsi="Angsana New"/>
          <w:sz w:val="30"/>
          <w:szCs w:val="30"/>
        </w:rPr>
        <w:t>2570</w:t>
      </w:r>
      <w:r w:rsidRPr="00AC4D2B">
        <w:rPr>
          <w:rFonts w:ascii="Angsana New" w:hAnsi="Angsana New"/>
          <w:sz w:val="30"/>
          <w:szCs w:val="30"/>
          <w:cs/>
        </w:rPr>
        <w:t xml:space="preserve"> ในอัตรา</w:t>
      </w:r>
      <w:r w:rsidRPr="00AC4D2B">
        <w:rPr>
          <w:rFonts w:ascii="Angsana New" w:hAnsi="Angsana New" w:hint="cs"/>
          <w:sz w:val="30"/>
          <w:szCs w:val="30"/>
          <w:cs/>
        </w:rPr>
        <w:t>ค่าเช่า</w:t>
      </w:r>
      <w:r w:rsidRPr="00AC4D2B">
        <w:rPr>
          <w:rFonts w:ascii="Angsana New" w:hAnsi="Angsana New"/>
          <w:sz w:val="30"/>
          <w:szCs w:val="30"/>
          <w:cs/>
        </w:rPr>
        <w:t xml:space="preserve">เดือนละ </w:t>
      </w:r>
      <w:r w:rsidRPr="00AC4D2B">
        <w:rPr>
          <w:rFonts w:ascii="Angsana New" w:hAnsi="Angsana New"/>
          <w:sz w:val="30"/>
          <w:szCs w:val="30"/>
        </w:rPr>
        <w:t>0.3</w:t>
      </w:r>
      <w:r w:rsidRPr="00AC4D2B">
        <w:rPr>
          <w:rFonts w:ascii="Angsana New" w:hAnsi="Angsana New"/>
          <w:sz w:val="30"/>
          <w:szCs w:val="30"/>
          <w:cs/>
        </w:rPr>
        <w:t xml:space="preserve"> </w:t>
      </w:r>
      <w:r w:rsidRPr="00AC4D2B">
        <w:rPr>
          <w:rFonts w:ascii="Angsana New" w:hAnsi="Angsana New" w:hint="cs"/>
          <w:sz w:val="30"/>
          <w:szCs w:val="30"/>
          <w:cs/>
        </w:rPr>
        <w:t>ล้าน</w:t>
      </w:r>
      <w:r w:rsidRPr="00AC4D2B">
        <w:rPr>
          <w:rFonts w:ascii="Angsana New" w:hAnsi="Angsana New"/>
          <w:sz w:val="30"/>
          <w:szCs w:val="30"/>
          <w:cs/>
        </w:rPr>
        <w:t>บาท</w:t>
      </w:r>
      <w:r w:rsidR="00E06818" w:rsidRPr="00AC4D2B">
        <w:rPr>
          <w:rFonts w:ascii="Angsana New" w:hAnsi="Angsana New"/>
          <w:sz w:val="30"/>
          <w:szCs w:val="30"/>
        </w:rPr>
        <w:t xml:space="preserve"> </w:t>
      </w:r>
      <w:r w:rsidR="00E06818" w:rsidRPr="00AC4D2B">
        <w:rPr>
          <w:rFonts w:asciiTheme="majorBidi" w:hAnsiTheme="majorBidi" w:cstheme="majorBidi"/>
          <w:sz w:val="30"/>
          <w:szCs w:val="30"/>
          <w:cs/>
        </w:rPr>
        <w:t xml:space="preserve">และสามารถต่ออายุสัญญาเช่าภายใต้เงื่อนไขของสัญญา  </w:t>
      </w:r>
    </w:p>
    <w:p w14:paraId="2752EEB3" w14:textId="77777777" w:rsidR="00E06818" w:rsidRPr="00AC4D2B" w:rsidRDefault="00E06818" w:rsidP="003F410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3787E" w14:textId="1916B44C" w:rsidR="00E06818" w:rsidRPr="00AC4D2B" w:rsidRDefault="00E06818" w:rsidP="00E0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C4D2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C4D2B">
        <w:rPr>
          <w:rFonts w:asciiTheme="majorBidi" w:hAnsiTheme="majorBidi" w:cstheme="majorBidi"/>
          <w:sz w:val="30"/>
          <w:szCs w:val="30"/>
        </w:rPr>
        <w:t xml:space="preserve">15 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AC4D2B">
        <w:rPr>
          <w:rFonts w:asciiTheme="majorBidi" w:hAnsiTheme="majorBidi" w:cstheme="majorBidi"/>
          <w:sz w:val="30"/>
          <w:szCs w:val="30"/>
        </w:rPr>
        <w:t>2562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2543" w:rsidRPr="00AC4D2B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กรรมการมีมติอนุมัติให้บริษัทแก้ไขเงื่อนไขในสัญญาเช่าที่ดินพร้อมสิ่งปลูกสร้างเพื่อใช้เป็นสถานที่ประกอบกิจการของสำนักงานใหญ่กับผู้บริหารสำคัญ จากอัตราค่าเช่าเดือนละ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0.3 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>ล้านบาท เป็น</w:t>
      </w:r>
      <w:r w:rsidRPr="00AC4D2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ค่าเช่าเดือนละ </w:t>
      </w:r>
      <w:r w:rsidR="00490D4F">
        <w:rPr>
          <w:rFonts w:asciiTheme="majorBidi" w:hAnsiTheme="majorBidi" w:cstheme="majorBidi"/>
          <w:sz w:val="30"/>
          <w:szCs w:val="30"/>
          <w:lang w:val="en-GB"/>
        </w:rPr>
        <w:t>0.3</w:t>
      </w:r>
      <w:r w:rsidRPr="00AC4D2B">
        <w:rPr>
          <w:rFonts w:asciiTheme="majorBidi" w:hAnsiTheme="majorBidi" w:cstheme="majorBidi"/>
          <w:sz w:val="30"/>
          <w:szCs w:val="30"/>
        </w:rPr>
        <w:t xml:space="preserve"> 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>อัตราค่าเช่าเพิ่มขึ้นร้อยละ</w:t>
      </w:r>
      <w:r w:rsidR="00490D4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1.0 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เป็นประจำทุกปี โดยมีผลบังคับใช้ตั้งแต่วันที่ </w:t>
      </w:r>
      <w:r w:rsidR="007A30C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           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มิถุนายน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>2562</w:t>
      </w:r>
    </w:p>
    <w:p w14:paraId="5CC25C61" w14:textId="6B710000" w:rsidR="00E06818" w:rsidRPr="00AC4D2B" w:rsidRDefault="00E06818" w:rsidP="00E0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919F868" w14:textId="464AE90E" w:rsidR="00EC2543" w:rsidRPr="00AC4D2B" w:rsidRDefault="00EC2543" w:rsidP="00E0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C4D2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C4D2B">
        <w:rPr>
          <w:rFonts w:asciiTheme="majorBidi" w:hAnsiTheme="majorBidi" w:cstheme="majorBidi"/>
          <w:sz w:val="30"/>
          <w:szCs w:val="30"/>
        </w:rPr>
        <w:t xml:space="preserve">12 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>2563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 กรรมการมีมติอนุมัติให้บริษัทแก้ไขเงื่อนไขในสัญญาเช่าที่ดินพร้อมสิ่งปลูกสร้างเพื่อใช้เป็นสถานที่ประกอบกิจการของสำนักงานใหญ่กับผู้บริหารสำคัญ จากอัตราค่าเช่าเดือนละ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0.3 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อัตราค่าเช่าเพิ่มขึ้นร้อยละ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1.0 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>เป็นประจำทุกปี เป็น</w:t>
      </w:r>
      <w:r w:rsidRPr="00AC4D2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อัตราค่าเช่าเดือนละ </w:t>
      </w:r>
      <w:r w:rsidRPr="00AC4D2B">
        <w:rPr>
          <w:rFonts w:asciiTheme="majorBidi" w:hAnsiTheme="majorBidi" w:cstheme="majorBidi"/>
          <w:sz w:val="30"/>
          <w:szCs w:val="30"/>
        </w:rPr>
        <w:t xml:space="preserve">0.4 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AC4D2B">
        <w:rPr>
          <w:rFonts w:asciiTheme="majorBidi" w:hAnsiTheme="majorBidi" w:cstheme="majorBidi"/>
          <w:sz w:val="30"/>
          <w:szCs w:val="30"/>
        </w:rPr>
        <w:t xml:space="preserve"> 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อัตราค่าเช่าเพิ่มขึ้นร้อยละ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10.0 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>เป็นประจำทุก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 3 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>ปี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โดยมีผลบังคับใช้ตั้งแต่วันที่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AC4D2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มกราคม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>2564</w:t>
      </w:r>
    </w:p>
    <w:p w14:paraId="6B98F4F1" w14:textId="7EDEFCFD" w:rsidR="00EC2543" w:rsidRPr="00AC4D2B" w:rsidRDefault="00EC2543" w:rsidP="00E0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B9C6FAB" w14:textId="170F8222" w:rsidR="00AC4D2B" w:rsidRPr="00AC4D2B" w:rsidRDefault="00AC4D2B" w:rsidP="00AC4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C4D2B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Pr="00AC4D2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มิถุนายน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 w:rsidRPr="00AC4D2B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บริษัทได้ทำ</w:t>
      </w:r>
      <w:r w:rsidRPr="00AC4D2B">
        <w:rPr>
          <w:rFonts w:asciiTheme="majorBidi" w:hAnsiTheme="majorBidi"/>
          <w:sz w:val="30"/>
          <w:szCs w:val="30"/>
          <w:cs/>
          <w:lang w:val="en-GB"/>
        </w:rPr>
        <w:t>บันทึกข้อตกลงเพิ่มเติมแนบท้ายสัญญาเช่าที่ดินพร้อมสิ่งปลูกสร้าง</w:t>
      </w:r>
      <w:r w:rsidRPr="00AC4D2B">
        <w:rPr>
          <w:rFonts w:asciiTheme="majorBidi" w:hAnsiTheme="majorBidi" w:cstheme="majorBidi"/>
          <w:sz w:val="30"/>
          <w:szCs w:val="30"/>
          <w:cs/>
        </w:rPr>
        <w:t>กับ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>ผู้บริหารสำคัญ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>เพื่อแก้ไขเงื่อนไขในสัญญาเช่าจาก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ระยะเวลาเช่า </w:t>
      </w:r>
      <w:r w:rsidRPr="00AC4D2B">
        <w:rPr>
          <w:rFonts w:asciiTheme="majorBidi" w:hAnsiTheme="majorBidi" w:cstheme="majorBidi"/>
          <w:sz w:val="30"/>
          <w:szCs w:val="30"/>
        </w:rPr>
        <w:t>10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 ปี ตั้งแต่วันที่ </w:t>
      </w:r>
      <w:r w:rsidRPr="00AC4D2B">
        <w:rPr>
          <w:rFonts w:asciiTheme="majorBidi" w:hAnsiTheme="majorBidi" w:cstheme="majorBidi"/>
          <w:sz w:val="30"/>
          <w:szCs w:val="30"/>
        </w:rPr>
        <w:t xml:space="preserve">1 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C4D2B">
        <w:rPr>
          <w:rFonts w:asciiTheme="majorBidi" w:hAnsiTheme="majorBidi" w:cstheme="majorBidi"/>
          <w:sz w:val="30"/>
          <w:szCs w:val="30"/>
        </w:rPr>
        <w:t xml:space="preserve">2561 </w:t>
      </w:r>
      <w:r w:rsidRPr="00AC4D2B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AC4D2B">
        <w:rPr>
          <w:rFonts w:asciiTheme="majorBidi" w:hAnsiTheme="majorBidi" w:cstheme="majorBidi"/>
          <w:sz w:val="30"/>
          <w:szCs w:val="30"/>
        </w:rPr>
        <w:t xml:space="preserve">      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AC4D2B">
        <w:rPr>
          <w:rFonts w:asciiTheme="majorBidi" w:hAnsiTheme="majorBidi" w:cstheme="majorBidi"/>
          <w:sz w:val="30"/>
          <w:szCs w:val="30"/>
        </w:rPr>
        <w:t xml:space="preserve">31 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C4D2B">
        <w:rPr>
          <w:rFonts w:asciiTheme="majorBidi" w:hAnsiTheme="majorBidi" w:cstheme="majorBidi"/>
          <w:sz w:val="30"/>
          <w:szCs w:val="30"/>
        </w:rPr>
        <w:t>2570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Pr="00AC4D2B">
        <w:rPr>
          <w:rFonts w:asciiTheme="majorBidi" w:hAnsiTheme="majorBidi" w:cstheme="majorBidi"/>
          <w:sz w:val="30"/>
          <w:szCs w:val="30"/>
        </w:rPr>
        <w:t xml:space="preserve">0.4 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อัตราค่าเช่าเพิ่มขึ้นร้อยละ </w:t>
      </w:r>
      <w:r w:rsidRPr="00AC4D2B">
        <w:rPr>
          <w:rFonts w:asciiTheme="majorBidi" w:hAnsiTheme="majorBidi" w:cstheme="majorBidi"/>
          <w:sz w:val="30"/>
          <w:szCs w:val="30"/>
        </w:rPr>
        <w:t xml:space="preserve">10.0 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 xml:space="preserve">เป็นประจำทุก </w:t>
      </w:r>
      <w:r w:rsidR="00A76C78">
        <w:rPr>
          <w:rFonts w:asciiTheme="majorBidi" w:hAnsiTheme="majorBidi" w:cstheme="majorBidi"/>
          <w:sz w:val="30"/>
          <w:szCs w:val="30"/>
        </w:rPr>
        <w:t>3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C4D2B">
        <w:rPr>
          <w:rFonts w:asciiTheme="majorBidi" w:hAnsiTheme="majorBidi" w:cstheme="majorBidi" w:hint="cs"/>
          <w:sz w:val="30"/>
          <w:szCs w:val="30"/>
          <w:cs/>
          <w:lang w:val="en-GB"/>
        </w:rPr>
        <w:t>ปี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 xml:space="preserve"> เป็นระยะเวลาเช่า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22 </w:t>
      </w:r>
      <w:r w:rsidRPr="00AC4D2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ปี ตั้งแต่วันที่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AC4D2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มกราคม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2561 </w:t>
      </w:r>
      <w:r w:rsidRPr="00AC4D2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ถึงวันที่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AC4D2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>2582</w:t>
      </w:r>
      <w:r w:rsidRPr="00AC4D2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 xml:space="preserve">โดยอัตราค่าเช่าตั้งแต่วันที่ </w:t>
      </w:r>
      <w:r w:rsidRPr="00AC4D2B">
        <w:rPr>
          <w:rFonts w:asciiTheme="majorBidi" w:hAnsiTheme="majorBidi" w:cstheme="majorBidi"/>
          <w:sz w:val="30"/>
          <w:szCs w:val="30"/>
        </w:rPr>
        <w:t xml:space="preserve">1 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AC4D2B">
        <w:rPr>
          <w:rFonts w:asciiTheme="majorBidi" w:hAnsiTheme="majorBidi" w:cstheme="majorBidi"/>
          <w:sz w:val="30"/>
          <w:szCs w:val="30"/>
        </w:rPr>
        <w:t>2564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 xml:space="preserve"> เป็น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อัตราค่าเช่าเดือนละ </w:t>
      </w:r>
      <w:r w:rsidRPr="00AC4D2B">
        <w:rPr>
          <w:rFonts w:asciiTheme="majorBidi" w:hAnsiTheme="majorBidi" w:cstheme="majorBidi"/>
          <w:sz w:val="30"/>
          <w:szCs w:val="30"/>
        </w:rPr>
        <w:t xml:space="preserve">0.4 </w:t>
      </w:r>
      <w:r w:rsidRPr="00AC4D2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 xml:space="preserve"> ซึ่งอัตราค่าเช่า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จะปรับเพิ่มขึ้นร้อยละ </w:t>
      </w:r>
      <w:r w:rsidRPr="00AC4D2B">
        <w:rPr>
          <w:rFonts w:asciiTheme="majorBidi" w:hAnsiTheme="majorBidi" w:cstheme="majorBidi"/>
          <w:sz w:val="30"/>
          <w:szCs w:val="30"/>
        </w:rPr>
        <w:t>10.0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 xml:space="preserve"> เป็นประจำทุก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3 </w:t>
      </w:r>
      <w:r w:rsidRPr="00AC4D2B">
        <w:rPr>
          <w:rFonts w:asciiTheme="majorBidi" w:hAnsiTheme="majorBidi" w:cstheme="majorBidi" w:hint="cs"/>
          <w:sz w:val="30"/>
          <w:szCs w:val="30"/>
          <w:cs/>
          <w:lang w:val="en-GB"/>
        </w:rPr>
        <w:t>ปี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C4D2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และมีสิทธิต่ออายุสัญญาเช่าก่อนผู้อื่น 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>และในระหว่างที่สัญญาเช่าดังกล่าวยังมีผลบังคับใช้ หากผู้ให้เช่ามีความประสงค์จะขายหรือโอนสินทรัพย์ที่เช่า ผู้ให้เช่าจะต้องแจ้งให้บริษัททราบเพื่อให้บริษัทพิจารณาซื้อสินทรัพย์ที่เช่าก่อนผู้อื่น</w:t>
      </w:r>
    </w:p>
    <w:p w14:paraId="5BDEFFEA" w14:textId="77777777" w:rsidR="00AC4D2B" w:rsidRPr="00AC4D2B" w:rsidRDefault="00AC4D2B" w:rsidP="00E0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9ED8C75" w14:textId="12CB4618" w:rsidR="00365762" w:rsidRPr="00AC4D2B" w:rsidRDefault="00E06818" w:rsidP="00E0681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>เงินสดจ่ายชำระหนี้สินตามสัญญาเช่ารวมดอกเบี้ยจ่ายของหนี้สินตามสัญญาเช่าสำหรับสัญญาเช่ากับบริษัทใหญ่ในลำดับสูงสุด และผู้บริหารสำคัญ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>สำหรับ</w:t>
      </w:r>
      <w:r w:rsidRPr="00AC4D2B">
        <w:rPr>
          <w:rFonts w:asciiTheme="majorBidi" w:hAnsiTheme="majorBidi" w:cstheme="majorBidi" w:hint="cs"/>
          <w:sz w:val="30"/>
          <w:szCs w:val="30"/>
          <w:cs/>
          <w:lang w:val="en-GB"/>
        </w:rPr>
        <w:t>ปี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สิ้นสุดวันที่ </w:t>
      </w:r>
      <w:r w:rsidRPr="00AC4D2B">
        <w:rPr>
          <w:rFonts w:asciiTheme="majorBidi" w:hAnsiTheme="majorBidi" w:cstheme="majorBidi"/>
          <w:sz w:val="30"/>
          <w:szCs w:val="30"/>
        </w:rPr>
        <w:t>31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C4D2B">
        <w:rPr>
          <w:rFonts w:asciiTheme="majorBidi" w:hAnsiTheme="majorBidi" w:cstheme="majorBidi" w:hint="cs"/>
          <w:sz w:val="30"/>
          <w:szCs w:val="30"/>
          <w:cs/>
          <w:lang w:val="en-GB"/>
        </w:rPr>
        <w:t>ธันวาคม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AC4D2B">
        <w:rPr>
          <w:rFonts w:asciiTheme="majorBidi" w:hAnsiTheme="majorBidi" w:cstheme="majorBidi"/>
          <w:sz w:val="30"/>
          <w:szCs w:val="30"/>
          <w:lang w:val="en-GB"/>
        </w:rPr>
        <w:t>4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มีจำนวน </w:t>
      </w:r>
      <w:r w:rsidR="00AC4D2B">
        <w:rPr>
          <w:rFonts w:asciiTheme="majorBidi" w:hAnsiTheme="majorBidi" w:cstheme="majorBidi"/>
          <w:sz w:val="30"/>
          <w:szCs w:val="30"/>
          <w:lang w:val="en-GB"/>
        </w:rPr>
        <w:t>1.7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และ </w:t>
      </w:r>
      <w:r w:rsidR="00AC4D2B">
        <w:rPr>
          <w:rFonts w:asciiTheme="majorBidi" w:hAnsiTheme="majorBidi" w:cstheme="majorBidi"/>
          <w:sz w:val="30"/>
          <w:szCs w:val="30"/>
          <w:lang w:val="en-GB"/>
        </w:rPr>
        <w:t>4.5</w:t>
      </w:r>
      <w:r w:rsidRPr="00AC4D2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>ล้า</w:t>
      </w:r>
      <w:r w:rsidRPr="00AC4D2B">
        <w:rPr>
          <w:rFonts w:asciiTheme="majorBidi" w:hAnsiTheme="majorBidi" w:cstheme="majorBidi"/>
          <w:sz w:val="30"/>
          <w:szCs w:val="30"/>
          <w:cs/>
        </w:rPr>
        <w:t>น</w:t>
      </w:r>
      <w:r w:rsidRPr="00AC4D2B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ตามลำดับ </w:t>
      </w:r>
      <w:r w:rsidRPr="00AC4D2B">
        <w:rPr>
          <w:rFonts w:asciiTheme="majorBidi" w:hAnsiTheme="majorBidi" w:cstheme="majorBidi"/>
          <w:i/>
          <w:iCs/>
          <w:sz w:val="30"/>
          <w:szCs w:val="30"/>
          <w:lang w:val="en-GB"/>
        </w:rPr>
        <w:t>(256</w:t>
      </w:r>
      <w:r w:rsidR="00AC4D2B">
        <w:rPr>
          <w:rFonts w:asciiTheme="majorBidi" w:hAnsiTheme="majorBidi" w:cstheme="majorBidi"/>
          <w:i/>
          <w:iCs/>
          <w:sz w:val="30"/>
          <w:szCs w:val="30"/>
          <w:lang w:val="en-GB"/>
        </w:rPr>
        <w:t>3</w:t>
      </w:r>
      <w:r w:rsidRPr="00AC4D2B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Pr="00AC4D2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บริษัทใหญ่ในลำดับสูงสุด และผู้บริหารสำคัญ</w:t>
      </w:r>
      <w:r w:rsidRPr="00AC4D2B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AC4D2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มีจำนวน </w:t>
      </w:r>
      <w:r w:rsidR="00EC2543" w:rsidRPr="00AC4D2B">
        <w:rPr>
          <w:rFonts w:asciiTheme="majorBidi" w:hAnsiTheme="majorBidi" w:cstheme="majorBidi"/>
          <w:i/>
          <w:iCs/>
          <w:sz w:val="30"/>
          <w:szCs w:val="30"/>
          <w:lang w:val="en-GB"/>
        </w:rPr>
        <w:t>3.1</w:t>
      </w:r>
      <w:r w:rsidRPr="00AC4D2B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AC4D2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ล้านบาท และ </w:t>
      </w:r>
      <w:r w:rsidR="00EC2543" w:rsidRPr="00AC4D2B">
        <w:rPr>
          <w:rFonts w:asciiTheme="majorBidi" w:hAnsiTheme="majorBidi" w:cstheme="majorBidi"/>
          <w:i/>
          <w:iCs/>
          <w:sz w:val="30"/>
          <w:szCs w:val="30"/>
          <w:lang w:val="en-GB"/>
        </w:rPr>
        <w:t>3.</w:t>
      </w:r>
      <w:r w:rsidR="00AC4D2B">
        <w:rPr>
          <w:rFonts w:asciiTheme="majorBidi" w:hAnsiTheme="majorBidi" w:cstheme="majorBidi"/>
          <w:i/>
          <w:iCs/>
          <w:sz w:val="30"/>
          <w:szCs w:val="30"/>
          <w:lang w:val="en-GB"/>
        </w:rPr>
        <w:t>6</w:t>
      </w:r>
      <w:r w:rsidRPr="00AC4D2B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AC4D2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 ตามลำดับ</w:t>
      </w:r>
      <w:r w:rsidRPr="00AC4D2B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65AA98C3" w14:textId="77777777" w:rsidR="00A37EA4" w:rsidRDefault="00A37EA4" w:rsidP="0005082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B960AAF" w14:textId="77777777" w:rsidR="005909A0" w:rsidRDefault="005909A0" w:rsidP="0005082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5FD9B77" w14:textId="77777777" w:rsidR="005909A0" w:rsidRDefault="005909A0" w:rsidP="0005082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0C0DAA7" w14:textId="77777777" w:rsidR="005909A0" w:rsidRPr="00AC4D2B" w:rsidRDefault="005909A0" w:rsidP="0005082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E014627" w14:textId="58B6D841" w:rsidR="008E4E05" w:rsidRPr="00AC4D2B" w:rsidRDefault="008E4E05" w:rsidP="008E4E05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C4D2B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กิจการอื่นที่เกี่ยวข้องกัน</w:t>
      </w:r>
    </w:p>
    <w:p w14:paraId="51ED2C4B" w14:textId="77777777" w:rsidR="008E4E05" w:rsidRPr="00AC4D2B" w:rsidRDefault="008E4E05" w:rsidP="008E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C92931" w14:textId="7AD2D2F3" w:rsidR="008E4E05" w:rsidRPr="00AC4D2B" w:rsidRDefault="008E4E05" w:rsidP="008E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4D2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C4D2B">
        <w:rPr>
          <w:rFonts w:asciiTheme="majorBidi" w:hAnsiTheme="majorBidi" w:cstheme="majorBidi"/>
          <w:sz w:val="30"/>
          <w:szCs w:val="30"/>
        </w:rPr>
        <w:t xml:space="preserve">30 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4D2B">
        <w:rPr>
          <w:rFonts w:asciiTheme="majorBidi" w:hAnsiTheme="majorBidi" w:cstheme="majorBidi"/>
          <w:sz w:val="30"/>
          <w:szCs w:val="30"/>
        </w:rPr>
        <w:t>2563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บริษัทได้ทำสัญญาเช่า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>รถขนส่ง</w:t>
      </w:r>
      <w:r w:rsidRPr="00AC4D2B">
        <w:rPr>
          <w:rFonts w:asciiTheme="majorBidi" w:hAnsiTheme="majorBidi" w:cstheme="majorBidi"/>
          <w:sz w:val="30"/>
          <w:szCs w:val="30"/>
          <w:cs/>
        </w:rPr>
        <w:t>กับบริษัท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 xml:space="preserve"> ซีดีไอพี (ประเทศไทย) จำกัด (มหาชน)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ซึ่งเป็นกิจการอื่นที่เกี่ยวข้องกัน 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มีระยะเวลาเช่า </w:t>
      </w:r>
      <w:r w:rsidRPr="00AC4D2B">
        <w:rPr>
          <w:rFonts w:asciiTheme="majorBidi" w:hAnsiTheme="majorBidi" w:cstheme="majorBidi"/>
          <w:sz w:val="30"/>
          <w:szCs w:val="30"/>
        </w:rPr>
        <w:t xml:space="preserve">1 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ปี ตั้งแต่วันที่ </w:t>
      </w:r>
      <w:r w:rsidRPr="00AC4D2B">
        <w:rPr>
          <w:rFonts w:asciiTheme="majorBidi" w:hAnsiTheme="majorBidi" w:cstheme="majorBidi"/>
          <w:sz w:val="30"/>
          <w:szCs w:val="30"/>
        </w:rPr>
        <w:t xml:space="preserve">1 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C4D2B">
        <w:rPr>
          <w:rFonts w:asciiTheme="majorBidi" w:hAnsiTheme="majorBidi" w:cstheme="majorBidi"/>
          <w:sz w:val="30"/>
          <w:szCs w:val="30"/>
        </w:rPr>
        <w:t xml:space="preserve">2563 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AC4D2B">
        <w:rPr>
          <w:rFonts w:asciiTheme="majorBidi" w:hAnsiTheme="majorBidi" w:cstheme="majorBidi"/>
          <w:sz w:val="30"/>
          <w:szCs w:val="30"/>
        </w:rPr>
        <w:t xml:space="preserve">31 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C4D2B">
        <w:rPr>
          <w:rFonts w:asciiTheme="majorBidi" w:hAnsiTheme="majorBidi" w:cstheme="majorBidi"/>
          <w:sz w:val="30"/>
          <w:szCs w:val="30"/>
        </w:rPr>
        <w:t xml:space="preserve">2563 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ในอัตราค่าเช่าเดือนละ </w:t>
      </w:r>
      <w:r w:rsidRPr="00AC4D2B">
        <w:rPr>
          <w:rFonts w:asciiTheme="majorBidi" w:hAnsiTheme="majorBidi" w:cstheme="majorBidi"/>
          <w:sz w:val="30"/>
          <w:szCs w:val="30"/>
        </w:rPr>
        <w:t>12,000</w:t>
      </w:r>
      <w:r w:rsidRPr="00AC4D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4D2B">
        <w:rPr>
          <w:rFonts w:asciiTheme="majorBidi" w:hAnsiTheme="majorBidi" w:cstheme="majorBidi"/>
          <w:sz w:val="30"/>
          <w:szCs w:val="30"/>
          <w:cs/>
        </w:rPr>
        <w:t xml:space="preserve">บาท </w:t>
      </w:r>
    </w:p>
    <w:p w14:paraId="04F3AFEA" w14:textId="13B06353" w:rsidR="007C1BA8" w:rsidRPr="00AC4D2B" w:rsidRDefault="007C1BA8" w:rsidP="008E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DF2D48" w14:textId="43421A20" w:rsidR="007C1BA8" w:rsidRPr="00AC4D2B" w:rsidRDefault="00AC4D2B" w:rsidP="008E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สัญญาจะซื้อจะขายที่ดิน</w:t>
      </w:r>
    </w:p>
    <w:p w14:paraId="71455122" w14:textId="0B466B1C" w:rsidR="007C1BA8" w:rsidRPr="00AC4D2B" w:rsidRDefault="007C1BA8" w:rsidP="008E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B2DE58" w14:textId="77777777" w:rsidR="00AC4D2B" w:rsidRPr="00DE5A53" w:rsidRDefault="00AC4D2B" w:rsidP="00AC4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E5A53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ผู้บริหารสำคัญ</w:t>
      </w:r>
    </w:p>
    <w:p w14:paraId="7108AC5C" w14:textId="77777777" w:rsidR="00AC4D2B" w:rsidRDefault="00AC4D2B" w:rsidP="00AC4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787B810" w14:textId="1B4CBA59" w:rsidR="007C1BA8" w:rsidRDefault="00AC4D2B" w:rsidP="00AC4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20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พฤษภาคม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2564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บริษัทได้ทำสัญญาจะซื้อจะขายกับผู้บริหารสำคัญเพื่อขายที่ดินแปลงหนึ่งของบริษัทในราคา 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5.9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ล้านบาท โดยบริษัทดำเนินการโอนที่ดินแปลงดังกล่าวเสร็จสิ้นในเดือนสิงหาคม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บริษัทรับรู้กำไรจากการขายที่ดินสุทธิจากค่าใช้จ่ายที่เกี่ยวข้องกับการขายจำนวน </w:t>
      </w:r>
      <w:r>
        <w:rPr>
          <w:rFonts w:asciiTheme="majorBidi" w:hAnsiTheme="majorBidi" w:cstheme="majorBidi"/>
          <w:sz w:val="30"/>
          <w:szCs w:val="30"/>
        </w:rPr>
        <w:t>2.1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ในงบกำไรขาดทุนเบ็ดเสร็จสำหรับปีสิ้นสุดวันที่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</w:t>
      </w:r>
      <w:r w:rsidR="00486B21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>64</w:t>
      </w:r>
      <w:r w:rsidR="007A30CB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="003938F5">
        <w:rPr>
          <w:rFonts w:asciiTheme="majorBidi" w:hAnsiTheme="majorBidi" w:cstheme="majorBidi" w:hint="cs"/>
          <w:sz w:val="30"/>
          <w:szCs w:val="30"/>
          <w:cs/>
        </w:rPr>
        <w:t>ดู</w:t>
      </w:r>
      <w:r w:rsidR="007A30CB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7A30CB">
        <w:rPr>
          <w:rFonts w:asciiTheme="majorBidi" w:hAnsiTheme="majorBidi" w:cstheme="majorBidi"/>
          <w:sz w:val="30"/>
          <w:szCs w:val="30"/>
        </w:rPr>
        <w:t>9</w:t>
      </w:r>
      <w:r w:rsidR="007A30CB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4181B98F" w14:textId="77777777" w:rsidR="00050829" w:rsidRDefault="00050829" w:rsidP="00AC4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FB0DB3F" w14:textId="69675067" w:rsidR="002C4FD1" w:rsidRDefault="00E447E1" w:rsidP="0021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2C4FD1" w:rsidRPr="00BC2171">
        <w:rPr>
          <w:rFonts w:ascii="Angsana New" w:hAnsi="Angsana New"/>
          <w:b/>
          <w:bCs/>
          <w:sz w:val="30"/>
          <w:szCs w:val="30"/>
        </w:rPr>
        <w:tab/>
      </w:r>
      <w:r w:rsidR="002C4FD1" w:rsidRPr="00B873B7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ED7E378" w14:textId="77777777" w:rsidR="002C4FD1" w:rsidRPr="00E447E1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07"/>
        <w:gridCol w:w="1233"/>
        <w:gridCol w:w="243"/>
        <w:gridCol w:w="1197"/>
      </w:tblGrid>
      <w:tr w:rsidR="002C4FD1" w:rsidRPr="00BC2171" w14:paraId="6974D7DA" w14:textId="77777777" w:rsidTr="00AF2C47">
        <w:tc>
          <w:tcPr>
            <w:tcW w:w="6507" w:type="dxa"/>
          </w:tcPr>
          <w:p w14:paraId="5B3E356E" w14:textId="77777777" w:rsidR="002C4FD1" w:rsidRPr="00BC2171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7C9497B2" w14:textId="68F3B2F8" w:rsidR="002C4FD1" w:rsidRPr="00BC2171" w:rsidRDefault="0010347C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447E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6B8C8697" w14:textId="77777777" w:rsidR="002C4FD1" w:rsidRPr="00BC2171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91443AC" w14:textId="5E4CE4A6" w:rsidR="002C4FD1" w:rsidRPr="00BC2171" w:rsidRDefault="00E447E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C4FD1" w:rsidRPr="00BC2171" w14:paraId="1AE45310" w14:textId="77777777" w:rsidTr="00AF2C47">
        <w:tc>
          <w:tcPr>
            <w:tcW w:w="6507" w:type="dxa"/>
          </w:tcPr>
          <w:p w14:paraId="4289B324" w14:textId="77777777" w:rsidR="002C4FD1" w:rsidRPr="00BC2171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37AA49F7" w14:textId="77777777" w:rsidR="002C4FD1" w:rsidRPr="00BC2171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C217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447E1" w:rsidRPr="00ED10A1" w14:paraId="01BA548A" w14:textId="77777777" w:rsidTr="00AF2C47">
        <w:tc>
          <w:tcPr>
            <w:tcW w:w="6507" w:type="dxa"/>
          </w:tcPr>
          <w:p w14:paraId="4453477B" w14:textId="77777777" w:rsidR="00E447E1" w:rsidRPr="00BC2171" w:rsidRDefault="00E447E1" w:rsidP="00E447E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C2171">
              <w:rPr>
                <w:rFonts w:ascii="Angsana New" w:hAnsi="Angsana New" w:cs="Angsana New" w:hint="cs"/>
                <w:cs/>
                <w:lang w:val="en-US"/>
              </w:rPr>
              <w:t>เงินสด</w:t>
            </w:r>
          </w:p>
        </w:tc>
        <w:tc>
          <w:tcPr>
            <w:tcW w:w="1233" w:type="dxa"/>
          </w:tcPr>
          <w:p w14:paraId="49EA1C24" w14:textId="75B6DDEC" w:rsidR="00E447E1" w:rsidRPr="00BC2171" w:rsidRDefault="00B8695D" w:rsidP="00E4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43" w:type="dxa"/>
          </w:tcPr>
          <w:p w14:paraId="35465E7B" w14:textId="77777777" w:rsidR="00E447E1" w:rsidRPr="00BC2171" w:rsidRDefault="00E447E1" w:rsidP="00E4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7A36082" w14:textId="203436DB" w:rsidR="00E447E1" w:rsidRPr="00BC2171" w:rsidRDefault="00E447E1" w:rsidP="00E4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E447E1" w:rsidRPr="00ED10A1" w14:paraId="1E7C69E3" w14:textId="77777777" w:rsidTr="00AF2C47">
        <w:tc>
          <w:tcPr>
            <w:tcW w:w="6507" w:type="dxa"/>
          </w:tcPr>
          <w:p w14:paraId="6449E887" w14:textId="77777777" w:rsidR="00E447E1" w:rsidRPr="00BC2171" w:rsidRDefault="00E447E1" w:rsidP="00E4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C2171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33" w:type="dxa"/>
          </w:tcPr>
          <w:p w14:paraId="026A7E4E" w14:textId="4AF98733" w:rsidR="00E447E1" w:rsidRPr="00BC2171" w:rsidRDefault="00B8695D" w:rsidP="00E4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8,833</w:t>
            </w:r>
          </w:p>
        </w:tc>
        <w:tc>
          <w:tcPr>
            <w:tcW w:w="243" w:type="dxa"/>
          </w:tcPr>
          <w:p w14:paraId="4A7C3919" w14:textId="77777777" w:rsidR="00E447E1" w:rsidRPr="00BC2171" w:rsidRDefault="00E447E1" w:rsidP="00E4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AA747DB" w14:textId="5BECB989" w:rsidR="00E447E1" w:rsidRPr="00BC2171" w:rsidRDefault="00E447E1" w:rsidP="00E4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E447E1" w:rsidRPr="00ED10A1" w14:paraId="2226D410" w14:textId="77777777" w:rsidTr="00AF2C47">
        <w:tc>
          <w:tcPr>
            <w:tcW w:w="6507" w:type="dxa"/>
          </w:tcPr>
          <w:p w14:paraId="25F6EE53" w14:textId="77777777" w:rsidR="00E447E1" w:rsidRPr="00BC2171" w:rsidRDefault="00E447E1" w:rsidP="00E4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2171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33" w:type="dxa"/>
          </w:tcPr>
          <w:p w14:paraId="0D21BD39" w14:textId="2C541A46" w:rsidR="00E447E1" w:rsidRPr="00BC2171" w:rsidRDefault="00B8695D" w:rsidP="00E4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615,047</w:t>
            </w:r>
          </w:p>
        </w:tc>
        <w:tc>
          <w:tcPr>
            <w:tcW w:w="243" w:type="dxa"/>
          </w:tcPr>
          <w:p w14:paraId="6264E9BB" w14:textId="77777777" w:rsidR="00E447E1" w:rsidRPr="00BC2171" w:rsidRDefault="00E447E1" w:rsidP="00E4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678359" w14:textId="63254FF4" w:rsidR="00E447E1" w:rsidRPr="00BC2171" w:rsidRDefault="00E447E1" w:rsidP="00E4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E447E1" w:rsidRPr="00ED10A1" w14:paraId="26239CA6" w14:textId="77777777" w:rsidTr="00AF2C47">
        <w:tc>
          <w:tcPr>
            <w:tcW w:w="6507" w:type="dxa"/>
          </w:tcPr>
          <w:p w14:paraId="46A21E69" w14:textId="77777777" w:rsidR="00E447E1" w:rsidRPr="00BC2171" w:rsidRDefault="00E447E1" w:rsidP="00E447E1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C217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4758F9D" w14:textId="21EEEFFB" w:rsidR="00E447E1" w:rsidRPr="00BC2171" w:rsidRDefault="00B8695D" w:rsidP="00E4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623,905</w:t>
            </w:r>
          </w:p>
        </w:tc>
        <w:tc>
          <w:tcPr>
            <w:tcW w:w="243" w:type="dxa"/>
          </w:tcPr>
          <w:p w14:paraId="3D136256" w14:textId="77777777" w:rsidR="00E447E1" w:rsidRPr="00BC2171" w:rsidRDefault="00E447E1" w:rsidP="00E4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BB05117" w14:textId="2A40FD42" w:rsidR="00E447E1" w:rsidRPr="00BC2171" w:rsidRDefault="00E447E1" w:rsidP="00E4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</w:p>
        </w:tc>
      </w:tr>
    </w:tbl>
    <w:p w14:paraId="2142CC4A" w14:textId="1AA3F3D9" w:rsidR="00050829" w:rsidRDefault="00050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9FD91EA" w14:textId="77777777" w:rsidR="00907EFE" w:rsidRDefault="00907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FA451A" w14:textId="77777777" w:rsidR="00907EFE" w:rsidRDefault="00907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3DD99E1" w14:textId="77777777" w:rsidR="00907EFE" w:rsidRDefault="00907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0715754" w14:textId="77777777" w:rsidR="00907EFE" w:rsidRDefault="00907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1430F0A" w14:textId="77777777" w:rsidR="00907EFE" w:rsidRDefault="00907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C41995F" w14:textId="77777777" w:rsidR="00907EFE" w:rsidRDefault="00907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044DF78" w14:textId="77777777" w:rsidR="00907EFE" w:rsidRDefault="00907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1BA03E" w14:textId="77777777" w:rsidR="00907EFE" w:rsidRDefault="00907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9100036" w14:textId="653B2094" w:rsidR="00935632" w:rsidRPr="00221DC8" w:rsidRDefault="00935632" w:rsidP="0093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lastRenderedPageBreak/>
        <w:t>6</w:t>
      </w:r>
      <w:r w:rsidRPr="0016249F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ลูกหนี้การค้า</w:t>
      </w:r>
    </w:p>
    <w:p w14:paraId="35E4D86E" w14:textId="77777777" w:rsidR="00935632" w:rsidRPr="00595A96" w:rsidRDefault="00935632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49"/>
        <w:gridCol w:w="1237"/>
        <w:gridCol w:w="280"/>
        <w:gridCol w:w="1295"/>
      </w:tblGrid>
      <w:tr w:rsidR="00935632" w:rsidRPr="0016249F" w14:paraId="733D5D0C" w14:textId="77777777" w:rsidTr="0075705D">
        <w:trPr>
          <w:tblHeader/>
        </w:trPr>
        <w:tc>
          <w:tcPr>
            <w:tcW w:w="6449" w:type="dxa"/>
          </w:tcPr>
          <w:p w14:paraId="0C16D908" w14:textId="77777777" w:rsidR="00935632" w:rsidRPr="0016249F" w:rsidRDefault="00935632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390C472" w14:textId="77777777" w:rsidR="00935632" w:rsidRPr="0016249F" w:rsidRDefault="00935632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43CD40A0" w14:textId="77777777" w:rsidR="00935632" w:rsidRPr="0016249F" w:rsidRDefault="00935632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4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34351397" w14:textId="77777777" w:rsidR="00935632" w:rsidRPr="0016249F" w:rsidRDefault="00935632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4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35632" w:rsidRPr="0016249F" w14:paraId="1BEDC782" w14:textId="77777777" w:rsidTr="0075705D">
        <w:trPr>
          <w:tblHeader/>
        </w:trPr>
        <w:tc>
          <w:tcPr>
            <w:tcW w:w="6449" w:type="dxa"/>
          </w:tcPr>
          <w:p w14:paraId="1427835B" w14:textId="77777777" w:rsidR="00935632" w:rsidRPr="0016249F" w:rsidRDefault="00935632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2" w:type="dxa"/>
            <w:gridSpan w:val="3"/>
          </w:tcPr>
          <w:p w14:paraId="4AE70669" w14:textId="77777777" w:rsidR="00935632" w:rsidRPr="0016249F" w:rsidRDefault="00935632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4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5632" w:rsidRPr="0016249F" w14:paraId="5075BDE7" w14:textId="77777777" w:rsidTr="0075705D">
        <w:tc>
          <w:tcPr>
            <w:tcW w:w="6449" w:type="dxa"/>
          </w:tcPr>
          <w:p w14:paraId="0C0B8625" w14:textId="77777777" w:rsidR="00935632" w:rsidRPr="0016249F" w:rsidRDefault="00935632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237" w:type="dxa"/>
          </w:tcPr>
          <w:p w14:paraId="3125EA98" w14:textId="77777777" w:rsidR="00935632" w:rsidRPr="0016249F" w:rsidRDefault="00935632" w:rsidP="0075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0" w:type="dxa"/>
          </w:tcPr>
          <w:p w14:paraId="16A5A90E" w14:textId="77777777" w:rsidR="00935632" w:rsidRPr="0016249F" w:rsidRDefault="00935632" w:rsidP="0075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6C533DC6" w14:textId="77777777" w:rsidR="00935632" w:rsidRPr="0016249F" w:rsidRDefault="00935632" w:rsidP="0075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632" w:rsidRPr="0016249F" w14:paraId="3CDF0FDB" w14:textId="77777777" w:rsidTr="0075705D">
        <w:tc>
          <w:tcPr>
            <w:tcW w:w="6449" w:type="dxa"/>
          </w:tcPr>
          <w:p w14:paraId="50033330" w14:textId="77777777" w:rsidR="00935632" w:rsidRPr="0016249F" w:rsidRDefault="00935632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37" w:type="dxa"/>
          </w:tcPr>
          <w:p w14:paraId="25CFA456" w14:textId="51638863" w:rsidR="00935632" w:rsidRPr="00E61F49" w:rsidRDefault="00E61F49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18,784</w:t>
            </w:r>
          </w:p>
        </w:tc>
        <w:tc>
          <w:tcPr>
            <w:tcW w:w="280" w:type="dxa"/>
          </w:tcPr>
          <w:p w14:paraId="29E0404D" w14:textId="77777777" w:rsidR="00935632" w:rsidRPr="0016249F" w:rsidRDefault="00935632" w:rsidP="0075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B0F8146" w14:textId="77777777" w:rsidR="00935632" w:rsidRPr="0016249F" w:rsidRDefault="00935632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23,409</w:t>
            </w:r>
          </w:p>
        </w:tc>
      </w:tr>
      <w:tr w:rsidR="00935632" w:rsidRPr="0016249F" w14:paraId="3C25006E" w14:textId="77777777" w:rsidTr="0075705D">
        <w:tc>
          <w:tcPr>
            <w:tcW w:w="6449" w:type="dxa"/>
          </w:tcPr>
          <w:p w14:paraId="54700B97" w14:textId="77777777" w:rsidR="00935632" w:rsidRPr="0016249F" w:rsidRDefault="00935632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237" w:type="dxa"/>
          </w:tcPr>
          <w:p w14:paraId="6979812F" w14:textId="77777777" w:rsidR="00935632" w:rsidRPr="0016249F" w:rsidRDefault="00935632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755DE666" w14:textId="77777777" w:rsidR="00935632" w:rsidRPr="0016249F" w:rsidRDefault="00935632" w:rsidP="0075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2E5CE0B3" w14:textId="77777777" w:rsidR="00935632" w:rsidRPr="0016249F" w:rsidRDefault="00935632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632" w:rsidRPr="0016249F" w14:paraId="59F6EDF3" w14:textId="77777777" w:rsidTr="0075705D">
        <w:tc>
          <w:tcPr>
            <w:tcW w:w="6449" w:type="dxa"/>
          </w:tcPr>
          <w:p w14:paraId="728E47C9" w14:textId="6995A193" w:rsidR="00935632" w:rsidRPr="0016249F" w:rsidRDefault="00935632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EB3B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37" w:type="dxa"/>
          </w:tcPr>
          <w:p w14:paraId="5764E354" w14:textId="2C647BEA" w:rsidR="00935632" w:rsidRPr="0016249F" w:rsidRDefault="00E61F49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11,10</w:t>
            </w:r>
            <w:r w:rsidR="007D2F9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0" w:type="dxa"/>
          </w:tcPr>
          <w:p w14:paraId="5471EA5A" w14:textId="77777777" w:rsidR="00935632" w:rsidRPr="0016249F" w:rsidRDefault="00935632" w:rsidP="0075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31385A8F" w14:textId="77777777" w:rsidR="00935632" w:rsidRPr="0016249F" w:rsidRDefault="00935632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17,455</w:t>
            </w:r>
          </w:p>
        </w:tc>
      </w:tr>
      <w:tr w:rsidR="00935632" w:rsidRPr="0016249F" w14:paraId="56E6ABAF" w14:textId="77777777" w:rsidTr="0075705D">
        <w:tc>
          <w:tcPr>
            <w:tcW w:w="6449" w:type="dxa"/>
          </w:tcPr>
          <w:p w14:paraId="7113607C" w14:textId="65641E41" w:rsidR="00935632" w:rsidRPr="0016249F" w:rsidRDefault="00EB3B14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35632"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35632"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37" w:type="dxa"/>
          </w:tcPr>
          <w:p w14:paraId="0F6973C1" w14:textId="51BB7E25" w:rsidR="00935632" w:rsidRPr="0016249F" w:rsidRDefault="00E61F49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80" w:type="dxa"/>
          </w:tcPr>
          <w:p w14:paraId="5B8A6C95" w14:textId="77777777" w:rsidR="00935632" w:rsidRPr="0016249F" w:rsidRDefault="00935632" w:rsidP="0075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6874762E" w14:textId="77777777" w:rsidR="00935632" w:rsidRPr="0016249F" w:rsidRDefault="00935632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935632" w:rsidRPr="0016249F" w14:paraId="01593AB8" w14:textId="77777777" w:rsidTr="0075705D">
        <w:tc>
          <w:tcPr>
            <w:tcW w:w="6449" w:type="dxa"/>
          </w:tcPr>
          <w:p w14:paraId="6A5544C5" w14:textId="75D03B5A" w:rsidR="00935632" w:rsidRPr="0016249F" w:rsidRDefault="00EB3B14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35632"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35632"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37" w:type="dxa"/>
          </w:tcPr>
          <w:p w14:paraId="643C1E7E" w14:textId="42458FC6" w:rsidR="00935632" w:rsidRPr="0016249F" w:rsidRDefault="00E61F49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1,289</w:t>
            </w:r>
          </w:p>
        </w:tc>
        <w:tc>
          <w:tcPr>
            <w:tcW w:w="280" w:type="dxa"/>
          </w:tcPr>
          <w:p w14:paraId="716ABB4F" w14:textId="77777777" w:rsidR="00935632" w:rsidRPr="0016249F" w:rsidRDefault="00935632" w:rsidP="0075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26A0C95A" w14:textId="77777777" w:rsidR="00935632" w:rsidRPr="0016249F" w:rsidRDefault="00935632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5,734</w:t>
            </w:r>
          </w:p>
        </w:tc>
      </w:tr>
      <w:tr w:rsidR="00935632" w:rsidRPr="0016249F" w14:paraId="458B1F16" w14:textId="77777777" w:rsidTr="0075705D">
        <w:tc>
          <w:tcPr>
            <w:tcW w:w="6449" w:type="dxa"/>
          </w:tcPr>
          <w:p w14:paraId="572E6116" w14:textId="5081D977" w:rsidR="00935632" w:rsidRPr="0016249F" w:rsidRDefault="00935632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EB3B1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94F6455" w14:textId="7D37944A" w:rsidR="00935632" w:rsidRPr="0016249F" w:rsidRDefault="00E61F49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3,441</w:t>
            </w:r>
          </w:p>
        </w:tc>
        <w:tc>
          <w:tcPr>
            <w:tcW w:w="280" w:type="dxa"/>
          </w:tcPr>
          <w:p w14:paraId="65C8DFED" w14:textId="77777777" w:rsidR="00935632" w:rsidRPr="0016249F" w:rsidRDefault="00935632" w:rsidP="0075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6437923" w14:textId="77777777" w:rsidR="00935632" w:rsidRPr="0016249F" w:rsidRDefault="00935632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935632" w:rsidRPr="0016249F" w14:paraId="4F08F192" w14:textId="77777777" w:rsidTr="0075705D">
        <w:tc>
          <w:tcPr>
            <w:tcW w:w="6449" w:type="dxa"/>
          </w:tcPr>
          <w:p w14:paraId="05347400" w14:textId="77777777" w:rsidR="00935632" w:rsidRPr="0016249F" w:rsidRDefault="00935632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4852D1C8" w14:textId="2080881E" w:rsidR="00935632" w:rsidRPr="002311C0" w:rsidRDefault="00E61F49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16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35,07</w:t>
            </w:r>
            <w:r w:rsidR="007D2F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0" w:type="dxa"/>
          </w:tcPr>
          <w:p w14:paraId="2C46BED3" w14:textId="77777777" w:rsidR="00935632" w:rsidRPr="0016249F" w:rsidRDefault="00935632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16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1135DF9" w14:textId="77777777" w:rsidR="00935632" w:rsidRPr="0016249F" w:rsidRDefault="00935632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16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47,432</w:t>
            </w:r>
          </w:p>
        </w:tc>
      </w:tr>
      <w:tr w:rsidR="00935632" w:rsidRPr="0016249F" w14:paraId="43C8FF84" w14:textId="77777777" w:rsidTr="0075705D">
        <w:tc>
          <w:tcPr>
            <w:tcW w:w="6449" w:type="dxa"/>
          </w:tcPr>
          <w:p w14:paraId="25285F42" w14:textId="6F964F0E" w:rsidR="00935632" w:rsidRPr="0016249F" w:rsidRDefault="00935632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6249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  <w:r w:rsidR="00E61F4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8DB2C10" w14:textId="79A8D0E6" w:rsidR="00935632" w:rsidRPr="0016249F" w:rsidRDefault="00E61F49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(4,162)</w:t>
            </w:r>
          </w:p>
        </w:tc>
        <w:tc>
          <w:tcPr>
            <w:tcW w:w="280" w:type="dxa"/>
          </w:tcPr>
          <w:p w14:paraId="2B36276C" w14:textId="77777777" w:rsidR="00935632" w:rsidRPr="0016249F" w:rsidRDefault="00935632" w:rsidP="0075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7932A42" w14:textId="77777777" w:rsidR="00935632" w:rsidRPr="0016249F" w:rsidRDefault="00935632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sz w:val="30"/>
                <w:szCs w:val="30"/>
              </w:rPr>
              <w:t>(3,695)</w:t>
            </w:r>
          </w:p>
        </w:tc>
      </w:tr>
      <w:tr w:rsidR="00935632" w:rsidRPr="0016249F" w14:paraId="09C339DF" w14:textId="77777777" w:rsidTr="0075705D">
        <w:tc>
          <w:tcPr>
            <w:tcW w:w="6449" w:type="dxa"/>
          </w:tcPr>
          <w:p w14:paraId="10FF471E" w14:textId="77777777" w:rsidR="00935632" w:rsidRPr="0016249F" w:rsidRDefault="00935632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C580D69" w14:textId="7DF2B139" w:rsidR="00935632" w:rsidRPr="0016249F" w:rsidRDefault="00E61F49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30,91</w:t>
            </w:r>
            <w:r w:rsidR="007D2F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14:paraId="490741DF" w14:textId="77777777" w:rsidR="00935632" w:rsidRPr="0016249F" w:rsidRDefault="00935632" w:rsidP="0075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3676E1DA" w14:textId="77777777" w:rsidR="00935632" w:rsidRPr="0016249F" w:rsidRDefault="00935632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43,737</w:t>
            </w:r>
          </w:p>
        </w:tc>
      </w:tr>
      <w:tr w:rsidR="00E61F49" w:rsidRPr="00E61F49" w14:paraId="0D741AE3" w14:textId="77777777" w:rsidTr="0075705D">
        <w:tc>
          <w:tcPr>
            <w:tcW w:w="6449" w:type="dxa"/>
          </w:tcPr>
          <w:p w14:paraId="299A21DC" w14:textId="77777777" w:rsidR="00E61F49" w:rsidRPr="00E61F49" w:rsidRDefault="00E61F49" w:rsidP="0075705D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911B045" w14:textId="77777777" w:rsidR="00E61F49" w:rsidRDefault="00E61F49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56A3F525" w14:textId="77777777" w:rsidR="00E61F49" w:rsidRPr="00E61F49" w:rsidRDefault="00E61F49" w:rsidP="0075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6B00817A" w14:textId="77777777" w:rsidR="00E61F49" w:rsidRPr="00E61F49" w:rsidRDefault="00E61F49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1F49" w:rsidRPr="00E61F49" w14:paraId="054229B2" w14:textId="77777777" w:rsidTr="0075705D">
        <w:tc>
          <w:tcPr>
            <w:tcW w:w="6449" w:type="dxa"/>
          </w:tcPr>
          <w:p w14:paraId="026CD4B8" w14:textId="75E05A7E" w:rsidR="00E61F49" w:rsidRPr="00595A96" w:rsidRDefault="007E1135" w:rsidP="0075705D">
            <w:pPr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</w:pPr>
            <w:r w:rsidRPr="00595A96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24293F4F" w14:textId="77777777" w:rsidR="00E61F49" w:rsidRDefault="00E61F49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5D6E7079" w14:textId="77777777" w:rsidR="00E61F49" w:rsidRPr="00E61F49" w:rsidRDefault="00E61F49" w:rsidP="0075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70DDBA54" w14:textId="77777777" w:rsidR="00E61F49" w:rsidRPr="00E61F49" w:rsidRDefault="00E61F49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1135" w:rsidRPr="00E61F49" w14:paraId="1877C8C8" w14:textId="77777777" w:rsidTr="0075705D">
        <w:tc>
          <w:tcPr>
            <w:tcW w:w="6449" w:type="dxa"/>
          </w:tcPr>
          <w:p w14:paraId="2DEC24C4" w14:textId="5C21B014" w:rsidR="007E1135" w:rsidRPr="00E61F49" w:rsidRDefault="007E1135" w:rsidP="0075705D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 w:rsidR="002873E3">
              <w:rPr>
                <w:rFonts w:asciiTheme="majorBidi" w:hAnsiTheme="majorBidi"/>
                <w:sz w:val="30"/>
                <w:szCs w:val="30"/>
                <w:lang w:val="en-GB"/>
              </w:rPr>
              <w:t>1</w:t>
            </w:r>
            <w:r>
              <w:rPr>
                <w:rFonts w:asciiTheme="majorBidi" w:hAnsiTheme="majorBidi"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1237" w:type="dxa"/>
          </w:tcPr>
          <w:p w14:paraId="574B42A0" w14:textId="71B8810E" w:rsidR="007E1135" w:rsidRDefault="007E1135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3,695</w:t>
            </w:r>
          </w:p>
        </w:tc>
        <w:tc>
          <w:tcPr>
            <w:tcW w:w="280" w:type="dxa"/>
          </w:tcPr>
          <w:p w14:paraId="7D47E2A4" w14:textId="77777777" w:rsidR="007E1135" w:rsidRPr="00E61F49" w:rsidRDefault="007E1135" w:rsidP="0075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49CEAAB5" w14:textId="47615C78" w:rsidR="007E1135" w:rsidRPr="007E1135" w:rsidRDefault="007E1135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5,043</w:t>
            </w:r>
          </w:p>
        </w:tc>
      </w:tr>
      <w:tr w:rsidR="007E1135" w:rsidRPr="00E61F49" w14:paraId="789BC190" w14:textId="77777777" w:rsidTr="0075705D">
        <w:tc>
          <w:tcPr>
            <w:tcW w:w="6449" w:type="dxa"/>
          </w:tcPr>
          <w:p w14:paraId="51964042" w14:textId="35D229BF" w:rsidR="007E1135" w:rsidRPr="00E61F49" w:rsidRDefault="007E1135" w:rsidP="0075705D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7" w:type="dxa"/>
          </w:tcPr>
          <w:p w14:paraId="0C2BF547" w14:textId="42D03951" w:rsidR="007E1135" w:rsidRDefault="007E1135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80" w:type="dxa"/>
          </w:tcPr>
          <w:p w14:paraId="0D6D5B58" w14:textId="77777777" w:rsidR="007E1135" w:rsidRPr="00E61F49" w:rsidRDefault="007E1135" w:rsidP="0075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3755FB70" w14:textId="0EA31EC5" w:rsidR="007E1135" w:rsidRPr="00E61F49" w:rsidRDefault="007E1135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</w:tr>
      <w:tr w:rsidR="007E1135" w:rsidRPr="00E61F49" w14:paraId="65923539" w14:textId="77777777" w:rsidTr="007E1135">
        <w:tc>
          <w:tcPr>
            <w:tcW w:w="6449" w:type="dxa"/>
          </w:tcPr>
          <w:p w14:paraId="7A700F3A" w14:textId="31E4A329" w:rsidR="007E1135" w:rsidRPr="00E61F49" w:rsidRDefault="007E1135" w:rsidP="0075705D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80525D9" w14:textId="5DB83E7B" w:rsidR="007E1135" w:rsidRDefault="007E1135" w:rsidP="00595A96">
            <w:pPr>
              <w:pStyle w:val="acctfourfigures"/>
              <w:tabs>
                <w:tab w:val="clear" w:pos="765"/>
              </w:tabs>
              <w:spacing w:line="240" w:lineRule="atLeast"/>
              <w:ind w:left="-79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889C063" w14:textId="77777777" w:rsidR="007E1135" w:rsidRPr="00E61F49" w:rsidRDefault="007E1135" w:rsidP="0075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7A6658B" w14:textId="086114C2" w:rsidR="007E1135" w:rsidRPr="00E61F49" w:rsidRDefault="007E1135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(3,471)</w:t>
            </w:r>
          </w:p>
        </w:tc>
      </w:tr>
      <w:tr w:rsidR="007E1135" w:rsidRPr="00E61F49" w14:paraId="35DD0E7E" w14:textId="77777777" w:rsidTr="007E1135">
        <w:tc>
          <w:tcPr>
            <w:tcW w:w="6449" w:type="dxa"/>
          </w:tcPr>
          <w:p w14:paraId="15D67E34" w14:textId="550110A2" w:rsidR="007E1135" w:rsidRPr="007E1135" w:rsidRDefault="007E1135" w:rsidP="0075705D">
            <w:pPr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</w:pPr>
            <w:r w:rsidRPr="007E113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1135"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7E113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60B460D6" w14:textId="755BCC5E" w:rsidR="007E1135" w:rsidRPr="007E1135" w:rsidRDefault="007E1135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4,162</w:t>
            </w:r>
          </w:p>
        </w:tc>
        <w:tc>
          <w:tcPr>
            <w:tcW w:w="280" w:type="dxa"/>
          </w:tcPr>
          <w:p w14:paraId="02F3EAAE" w14:textId="77777777" w:rsidR="007E1135" w:rsidRPr="007E1135" w:rsidRDefault="007E1135" w:rsidP="00757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627ECF21" w14:textId="1DC86A6B" w:rsidR="007E1135" w:rsidRPr="007E1135" w:rsidRDefault="007E1135" w:rsidP="007E1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3,695</w:t>
            </w:r>
          </w:p>
        </w:tc>
      </w:tr>
    </w:tbl>
    <w:p w14:paraId="2C71E1D9" w14:textId="77777777" w:rsidR="00935632" w:rsidRPr="00595A96" w:rsidRDefault="00935632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26"/>
          <w:szCs w:val="26"/>
        </w:rPr>
      </w:pPr>
    </w:p>
    <w:p w14:paraId="16807871" w14:textId="44CCCAFA" w:rsidR="00935632" w:rsidRDefault="00935632" w:rsidP="0093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935632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F4196E">
        <w:rPr>
          <w:rFonts w:ascii="Angsana New" w:hAnsi="Angsana New" w:hint="cs"/>
          <w:sz w:val="30"/>
          <w:szCs w:val="30"/>
          <w:cs/>
        </w:rPr>
        <w:t>เ</w:t>
      </w:r>
      <w:r w:rsidRPr="00935632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7A30CB">
        <w:rPr>
          <w:rFonts w:ascii="Angsana New" w:hAnsi="Angsana New"/>
          <w:sz w:val="30"/>
          <w:szCs w:val="30"/>
        </w:rPr>
        <w:t>21</w:t>
      </w:r>
      <w:r w:rsidR="00083D50">
        <w:rPr>
          <w:rFonts w:ascii="Angsana New" w:hAnsi="Angsana New"/>
          <w:sz w:val="30"/>
          <w:szCs w:val="30"/>
        </w:rPr>
        <w:t xml:space="preserve"> </w:t>
      </w:r>
      <w:r w:rsidRPr="0073423F">
        <w:rPr>
          <w:rFonts w:ascii="Angsana New" w:hAnsi="Angsana New"/>
          <w:sz w:val="30"/>
          <w:szCs w:val="30"/>
        </w:rPr>
        <w:t>(</w:t>
      </w:r>
      <w:r w:rsidRPr="0073423F">
        <w:rPr>
          <w:rFonts w:ascii="Angsana New" w:hAnsi="Angsana New"/>
          <w:sz w:val="30"/>
          <w:szCs w:val="30"/>
          <w:cs/>
        </w:rPr>
        <w:t>ข.</w:t>
      </w:r>
      <w:r w:rsidRPr="0073423F">
        <w:rPr>
          <w:rFonts w:ascii="Angsana New" w:hAnsi="Angsana New"/>
          <w:sz w:val="30"/>
          <w:szCs w:val="30"/>
        </w:rPr>
        <w:t>1)</w:t>
      </w:r>
    </w:p>
    <w:p w14:paraId="30564005" w14:textId="77777777" w:rsidR="00050829" w:rsidRPr="00595A96" w:rsidRDefault="00050829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62"/>
        <w:jc w:val="thaiDistribute"/>
        <w:rPr>
          <w:rFonts w:ascii="Angsana New" w:hAnsi="Angsana New"/>
          <w:sz w:val="26"/>
          <w:szCs w:val="26"/>
        </w:rPr>
      </w:pPr>
    </w:p>
    <w:p w14:paraId="4AF9FDF5" w14:textId="640DCBA1" w:rsidR="002C4FD1" w:rsidRDefault="007E1135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7</w:t>
      </w:r>
      <w:r w:rsidR="002C4FD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2C4FD1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p w14:paraId="0049CC5D" w14:textId="77777777" w:rsidR="00D62169" w:rsidRPr="00595A96" w:rsidRDefault="00D62169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16" w:lineRule="auto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170"/>
      </w:tblGrid>
      <w:tr w:rsidR="005A521E" w:rsidRPr="00BC2171" w14:paraId="58796823" w14:textId="77777777" w:rsidTr="009A1B45">
        <w:trPr>
          <w:tblHeader/>
        </w:trPr>
        <w:tc>
          <w:tcPr>
            <w:tcW w:w="6480" w:type="dxa"/>
          </w:tcPr>
          <w:p w14:paraId="072975F5" w14:textId="77777777" w:rsidR="005A521E" w:rsidRPr="00BC2171" w:rsidRDefault="005A521E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9EE9AE" w14:textId="4C562BB7" w:rsidR="005A521E" w:rsidRPr="00BC2171" w:rsidRDefault="005C2FFE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777A275" w14:textId="77777777" w:rsidR="005A521E" w:rsidRPr="00BC2171" w:rsidRDefault="005A521E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A05213" w14:textId="0F898D4B" w:rsidR="005A521E" w:rsidRPr="005C2FFE" w:rsidRDefault="005C2FFE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2563</w:t>
            </w:r>
          </w:p>
        </w:tc>
      </w:tr>
      <w:tr w:rsidR="005A521E" w:rsidRPr="00BC2171" w14:paraId="27A0F38D" w14:textId="77777777" w:rsidTr="009A1B45">
        <w:trPr>
          <w:tblHeader/>
        </w:trPr>
        <w:tc>
          <w:tcPr>
            <w:tcW w:w="6480" w:type="dxa"/>
          </w:tcPr>
          <w:p w14:paraId="449CDA43" w14:textId="77777777" w:rsidR="005A521E" w:rsidRPr="00BC2171" w:rsidRDefault="005A521E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06E041F" w14:textId="77777777" w:rsidR="005A521E" w:rsidRPr="00BC2171" w:rsidRDefault="005A521E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C217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2FFE" w:rsidRPr="00FF4B03" w14:paraId="47F5AD83" w14:textId="77777777" w:rsidTr="00BA0C0B">
        <w:tc>
          <w:tcPr>
            <w:tcW w:w="6480" w:type="dxa"/>
          </w:tcPr>
          <w:p w14:paraId="64AC3D57" w14:textId="77777777" w:rsidR="005C2FFE" w:rsidRPr="00BC2171" w:rsidRDefault="005C2FFE" w:rsidP="005C2FF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C2171">
              <w:rPr>
                <w:rFonts w:ascii="Angsana New" w:hAnsi="Angsana New" w:cs="Angsana New"/>
                <w:cs/>
                <w:lang w:val="en-US"/>
              </w:rPr>
              <w:t>สินค้าสำเร็จรูป</w:t>
            </w:r>
          </w:p>
        </w:tc>
        <w:tc>
          <w:tcPr>
            <w:tcW w:w="1260" w:type="dxa"/>
          </w:tcPr>
          <w:p w14:paraId="3EBA19A2" w14:textId="7F93AD30" w:rsidR="005C2FFE" w:rsidRPr="00BC2171" w:rsidRDefault="003A7F68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</w:t>
            </w:r>
            <w:r w:rsidR="001C7052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270" w:type="dxa"/>
          </w:tcPr>
          <w:p w14:paraId="04762C54" w14:textId="77777777" w:rsidR="005C2FFE" w:rsidRPr="00BC2171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F4923" w14:textId="4F823347" w:rsidR="005C2FFE" w:rsidRPr="00BC2171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39,479</w:t>
            </w:r>
          </w:p>
        </w:tc>
      </w:tr>
      <w:tr w:rsidR="005C2FFE" w:rsidRPr="00FF4B03" w14:paraId="3D0CC48A" w14:textId="77777777" w:rsidTr="00BA0C0B">
        <w:tc>
          <w:tcPr>
            <w:tcW w:w="6480" w:type="dxa"/>
          </w:tcPr>
          <w:p w14:paraId="370E66B6" w14:textId="77777777" w:rsidR="005C2FFE" w:rsidRPr="00BC2171" w:rsidRDefault="005C2FFE" w:rsidP="005C2FF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สินค้าระหว่างผลิต</w:t>
            </w:r>
          </w:p>
        </w:tc>
        <w:tc>
          <w:tcPr>
            <w:tcW w:w="1260" w:type="dxa"/>
          </w:tcPr>
          <w:p w14:paraId="3E873214" w14:textId="5F67F881" w:rsidR="005C2FFE" w:rsidRPr="00BC2171" w:rsidRDefault="003A7F68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1C7052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398FA90" w14:textId="77777777" w:rsidR="005C2FFE" w:rsidRPr="00BC2171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D14338" w14:textId="09C06528" w:rsidR="005C2FFE" w:rsidRPr="00BC2171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7,868</w:t>
            </w:r>
          </w:p>
        </w:tc>
      </w:tr>
      <w:tr w:rsidR="005C2FFE" w:rsidRPr="00FF4B03" w14:paraId="379899C2" w14:textId="77777777" w:rsidTr="00BA0C0B">
        <w:tc>
          <w:tcPr>
            <w:tcW w:w="6480" w:type="dxa"/>
          </w:tcPr>
          <w:p w14:paraId="2DDCAC17" w14:textId="77777777" w:rsidR="005C2FFE" w:rsidRPr="00BC2171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2171">
              <w:rPr>
                <w:rFonts w:ascii="Angsana New" w:hAnsi="Angsana New"/>
                <w:sz w:val="30"/>
                <w:szCs w:val="30"/>
                <w:cs/>
              </w:rPr>
              <w:t xml:space="preserve">วัตถุดิบ </w:t>
            </w:r>
          </w:p>
        </w:tc>
        <w:tc>
          <w:tcPr>
            <w:tcW w:w="1260" w:type="dxa"/>
          </w:tcPr>
          <w:p w14:paraId="05C2AC8D" w14:textId="439FF644" w:rsidR="005C2FFE" w:rsidRPr="00BC2171" w:rsidRDefault="003A7F68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32,720</w:t>
            </w:r>
          </w:p>
        </w:tc>
        <w:tc>
          <w:tcPr>
            <w:tcW w:w="270" w:type="dxa"/>
          </w:tcPr>
          <w:p w14:paraId="1862478F" w14:textId="77777777" w:rsidR="005C2FFE" w:rsidRPr="00BC2171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60047B" w14:textId="441DBE52" w:rsidR="005C2FFE" w:rsidRPr="00BC2171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20,195</w:t>
            </w:r>
          </w:p>
        </w:tc>
      </w:tr>
      <w:tr w:rsidR="005C2FFE" w:rsidRPr="00FF4B03" w14:paraId="5E360A5C" w14:textId="77777777" w:rsidTr="00BA0C0B">
        <w:tc>
          <w:tcPr>
            <w:tcW w:w="6480" w:type="dxa"/>
          </w:tcPr>
          <w:p w14:paraId="744F6E5B" w14:textId="77777777" w:rsidR="005C2FFE" w:rsidRPr="00BC2171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4992D2" w14:textId="3C31C5A1" w:rsidR="005C2FFE" w:rsidRPr="00BC2171" w:rsidRDefault="003A7F68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23,667</w:t>
            </w:r>
          </w:p>
        </w:tc>
        <w:tc>
          <w:tcPr>
            <w:tcW w:w="270" w:type="dxa"/>
          </w:tcPr>
          <w:p w14:paraId="6F923C35" w14:textId="77777777" w:rsidR="005C2FFE" w:rsidRPr="00BC2171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1CA6C0" w14:textId="63661CA5" w:rsidR="005C2FFE" w:rsidRPr="00BC2171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17,471</w:t>
            </w:r>
          </w:p>
        </w:tc>
      </w:tr>
      <w:tr w:rsidR="005C2FFE" w:rsidRPr="00FF4B03" w14:paraId="1CCA29E0" w14:textId="77777777" w:rsidTr="000E3C02">
        <w:tc>
          <w:tcPr>
            <w:tcW w:w="6480" w:type="dxa"/>
          </w:tcPr>
          <w:p w14:paraId="5A3859DD" w14:textId="77777777" w:rsidR="005C2FFE" w:rsidRPr="00BC2171" w:rsidRDefault="005C2FFE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21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DC6973" w14:textId="32B5669F" w:rsidR="005C2FFE" w:rsidRPr="00FF4B03" w:rsidRDefault="003A7F68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</w:t>
            </w:r>
            <w:r w:rsidR="00BA0220">
              <w:rPr>
                <w:rFonts w:ascii="Angsana New" w:hAnsi="Angsana New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270" w:type="dxa"/>
          </w:tcPr>
          <w:p w14:paraId="28C6256A" w14:textId="77777777" w:rsidR="005C2FFE" w:rsidRPr="00FF4B03" w:rsidRDefault="005C2FFE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9615AB" w14:textId="630A0D4F" w:rsidR="005C2FFE" w:rsidRPr="00FF4B03" w:rsidRDefault="005C2FFE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85,013</w:t>
            </w:r>
          </w:p>
        </w:tc>
      </w:tr>
      <w:tr w:rsidR="005C2FFE" w:rsidRPr="00FF4B03" w14:paraId="072FC4A6" w14:textId="77777777" w:rsidTr="0020529D">
        <w:tc>
          <w:tcPr>
            <w:tcW w:w="6480" w:type="dxa"/>
          </w:tcPr>
          <w:p w14:paraId="6B792B5F" w14:textId="2C350246" w:rsidR="005C2FFE" w:rsidRPr="000E3C02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5A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E3C02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81D832" w14:textId="742EC1F7" w:rsidR="005C2FFE" w:rsidRPr="000E3C02" w:rsidRDefault="003A7F68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</w:t>
            </w:r>
            <w:r w:rsidR="00D07FBE">
              <w:rPr>
                <w:rFonts w:ascii="Angsana New" w:hAnsi="Angsana New"/>
                <w:sz w:val="30"/>
                <w:szCs w:val="30"/>
              </w:rPr>
              <w:t>053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4FB33A" w14:textId="77777777" w:rsidR="005C2FFE" w:rsidRPr="000E3C02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9BB9B3" w14:textId="03654EE1" w:rsidR="005C2FFE" w:rsidRPr="000E3C02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(7,128)</w:t>
            </w:r>
          </w:p>
        </w:tc>
      </w:tr>
      <w:tr w:rsidR="005C2FFE" w:rsidRPr="00FF4B03" w14:paraId="0D6CC409" w14:textId="77777777" w:rsidTr="0020529D">
        <w:tc>
          <w:tcPr>
            <w:tcW w:w="6480" w:type="dxa"/>
          </w:tcPr>
          <w:p w14:paraId="45A92A17" w14:textId="2F7DC7B9" w:rsidR="005C2FFE" w:rsidRPr="00BC2171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C09A90" w14:textId="40D429A0" w:rsidR="005C2FFE" w:rsidRPr="000E3C02" w:rsidRDefault="003A7F68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109,</w:t>
            </w:r>
            <w:r w:rsidR="00EC25E8">
              <w:rPr>
                <w:rFonts w:ascii="Angsana New" w:hAnsi="Angsana New"/>
                <w:b/>
                <w:bCs/>
                <w:sz w:val="30"/>
                <w:szCs w:val="30"/>
              </w:rPr>
              <w:t>477</w:t>
            </w:r>
          </w:p>
        </w:tc>
        <w:tc>
          <w:tcPr>
            <w:tcW w:w="270" w:type="dxa"/>
          </w:tcPr>
          <w:p w14:paraId="48F6307F" w14:textId="77777777" w:rsidR="005C2FFE" w:rsidRPr="00FF4B03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AF5C18" w14:textId="0710BFDA" w:rsidR="005C2FFE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77,885</w:t>
            </w:r>
          </w:p>
        </w:tc>
      </w:tr>
      <w:tr w:rsidR="005C2FFE" w:rsidRPr="00FF4B03" w14:paraId="5FD8E003" w14:textId="77777777" w:rsidTr="00BA0C0B">
        <w:tc>
          <w:tcPr>
            <w:tcW w:w="6480" w:type="dxa"/>
          </w:tcPr>
          <w:p w14:paraId="3E8EA57E" w14:textId="35DC64CC" w:rsidR="005C2FFE" w:rsidRPr="00BC2171" w:rsidRDefault="005C2FFE" w:rsidP="005C2FFE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C2171">
              <w:rPr>
                <w:rFonts w:ascii="Angsana New" w:hAnsi="Angsana New"/>
                <w:sz w:val="30"/>
                <w:szCs w:val="30"/>
                <w:cs/>
              </w:rPr>
              <w:lastRenderedPageBreak/>
              <w:t>ต้นทุนของสินค้าคงเหลือที่บันทึก</w:t>
            </w:r>
            <w:r w:rsidRPr="00504A22">
              <w:rPr>
                <w:rFonts w:ascii="Angsana New" w:hAnsi="Angsana New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260" w:type="dxa"/>
          </w:tcPr>
          <w:p w14:paraId="016FB336" w14:textId="77777777" w:rsidR="005C2FFE" w:rsidRPr="00BC2171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AC954" w14:textId="77777777" w:rsidR="005C2FFE" w:rsidRPr="00BC2171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4A6386" w14:textId="77777777" w:rsidR="005C2FFE" w:rsidRPr="00BC2171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2FFE" w:rsidRPr="00FF4B03" w14:paraId="1F660F9D" w14:textId="77777777" w:rsidTr="00BA0C0B">
        <w:tc>
          <w:tcPr>
            <w:tcW w:w="6480" w:type="dxa"/>
          </w:tcPr>
          <w:p w14:paraId="1E16AA7F" w14:textId="77777777" w:rsidR="005C2FFE" w:rsidRPr="0073551C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551C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260" w:type="dxa"/>
          </w:tcPr>
          <w:p w14:paraId="66978C5F" w14:textId="0DEEB6B8" w:rsidR="005C2FFE" w:rsidRPr="00BC2171" w:rsidRDefault="003A7F68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B65E19">
              <w:rPr>
                <w:rFonts w:ascii="Angsana New" w:hAnsi="Angsana New"/>
                <w:sz w:val="30"/>
                <w:szCs w:val="30"/>
              </w:rPr>
              <w:t>6,048</w:t>
            </w:r>
          </w:p>
        </w:tc>
        <w:tc>
          <w:tcPr>
            <w:tcW w:w="270" w:type="dxa"/>
          </w:tcPr>
          <w:p w14:paraId="5EF1083A" w14:textId="77777777" w:rsidR="005C2FFE" w:rsidRPr="00BC2171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D5929A" w14:textId="22C6FDC0" w:rsidR="005C2FFE" w:rsidRPr="00BC2171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308,200</w:t>
            </w:r>
          </w:p>
        </w:tc>
      </w:tr>
      <w:tr w:rsidR="005C2FFE" w:rsidRPr="00FF4B03" w14:paraId="335F1256" w14:textId="77777777" w:rsidTr="00BA0C0B">
        <w:tc>
          <w:tcPr>
            <w:tcW w:w="6480" w:type="dxa"/>
          </w:tcPr>
          <w:p w14:paraId="2971C291" w14:textId="438C9B77" w:rsidR="005C2FFE" w:rsidRPr="0073551C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0" w:type="dxa"/>
          </w:tcPr>
          <w:p w14:paraId="0C4207ED" w14:textId="19E459AF" w:rsidR="005C2FFE" w:rsidRPr="00BC2171" w:rsidRDefault="003A7F68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</w:t>
            </w:r>
            <w:r w:rsidR="000A188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5C36BB01" w14:textId="77777777" w:rsidR="005C2FFE" w:rsidRPr="00BC2171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B10023" w14:textId="1E4418AA" w:rsidR="005C2FFE" w:rsidRPr="00BC2171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1,816</w:t>
            </w:r>
          </w:p>
        </w:tc>
      </w:tr>
      <w:tr w:rsidR="005C2FFE" w:rsidRPr="00FF4B03" w14:paraId="07CA473C" w14:textId="77777777" w:rsidTr="00BA0C0B">
        <w:tc>
          <w:tcPr>
            <w:tcW w:w="6480" w:type="dxa"/>
          </w:tcPr>
          <w:p w14:paraId="614F3BFD" w14:textId="77777777" w:rsidR="005C2FFE" w:rsidRPr="00BC2171" w:rsidRDefault="005C2FFE" w:rsidP="005C2FF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BD5571" w14:textId="685141D3" w:rsidR="005C2FFE" w:rsidRPr="00FF4B03" w:rsidRDefault="003A7F68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277,</w:t>
            </w:r>
            <w:r w:rsidR="00B51690">
              <w:rPr>
                <w:rFonts w:ascii="Angsana New" w:hAnsi="Angsana New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270" w:type="dxa"/>
          </w:tcPr>
          <w:p w14:paraId="7583A58B" w14:textId="77777777" w:rsidR="005C2FFE" w:rsidRPr="00FF4B03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72A900" w14:textId="13EADF4F" w:rsidR="005C2FFE" w:rsidRPr="00FF4B03" w:rsidRDefault="005C2FFE" w:rsidP="005C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310,016</w:t>
            </w:r>
          </w:p>
        </w:tc>
      </w:tr>
    </w:tbl>
    <w:p w14:paraId="5FB6F98E" w14:textId="77777777" w:rsidR="00550E1B" w:rsidRPr="003A7F68" w:rsidRDefault="00550E1B" w:rsidP="003A7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1EE82CCE" w14:textId="658A5EDF" w:rsidR="002C4FD1" w:rsidRDefault="00236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8</w:t>
      </w:r>
      <w:r w:rsidR="002C4FD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2C4FD1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4C0B94E8" w14:textId="77777777" w:rsidR="002C4FD1" w:rsidRPr="00AF0A43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tbl>
      <w:tblPr>
        <w:tblW w:w="4826" w:type="pct"/>
        <w:tblInd w:w="450" w:type="dxa"/>
        <w:tblLook w:val="01E0" w:firstRow="1" w:lastRow="1" w:firstColumn="1" w:lastColumn="1" w:noHBand="0" w:noVBand="0"/>
      </w:tblPr>
      <w:tblGrid>
        <w:gridCol w:w="4183"/>
        <w:gridCol w:w="3829"/>
        <w:gridCol w:w="1252"/>
        <w:gridCol w:w="7"/>
      </w:tblGrid>
      <w:tr w:rsidR="00AF0A43" w:rsidRPr="005654C0" w14:paraId="3080174A" w14:textId="77777777" w:rsidTr="006204BE">
        <w:trPr>
          <w:gridAfter w:val="1"/>
          <w:wAfter w:w="4" w:type="pct"/>
          <w:tblHeader/>
        </w:trPr>
        <w:tc>
          <w:tcPr>
            <w:tcW w:w="4321" w:type="pct"/>
            <w:gridSpan w:val="2"/>
          </w:tcPr>
          <w:p w14:paraId="110EE8C3" w14:textId="77777777" w:rsidR="00AF0A43" w:rsidRPr="005078C7" w:rsidRDefault="00AF0A43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center"/>
          </w:tcPr>
          <w:p w14:paraId="669A5CB1" w14:textId="77777777" w:rsidR="00AF0A43" w:rsidRPr="007C7531" w:rsidRDefault="00AF0A43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753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0A43" w:rsidRPr="005654C0" w14:paraId="36C8EBFA" w14:textId="77777777" w:rsidTr="006204BE">
        <w:tc>
          <w:tcPr>
            <w:tcW w:w="2256" w:type="pct"/>
          </w:tcPr>
          <w:p w14:paraId="3D0A37F1" w14:textId="77777777" w:rsidR="00AF0A43" w:rsidRPr="00B73787" w:rsidRDefault="00AF0A43" w:rsidP="00AF2C4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37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65" w:type="pct"/>
          </w:tcPr>
          <w:p w14:paraId="4C10EC05" w14:textId="77777777" w:rsidR="00AF0A43" w:rsidRPr="005654C0" w:rsidRDefault="00AF0A43" w:rsidP="00AF2C4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</w:tcPr>
          <w:p w14:paraId="403B62FE" w14:textId="1EF52EC3" w:rsidR="00AF0A43" w:rsidRPr="00E93B4A" w:rsidRDefault="00AF0A43" w:rsidP="00AF2C4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0A43" w:rsidRPr="005654C0" w14:paraId="19CB9A25" w14:textId="77777777" w:rsidTr="003A7F68">
        <w:tc>
          <w:tcPr>
            <w:tcW w:w="2256" w:type="pct"/>
          </w:tcPr>
          <w:p w14:paraId="551194AF" w14:textId="6F6C8C4F" w:rsidR="00AF0A43" w:rsidRPr="005654C0" w:rsidRDefault="00AF0A43" w:rsidP="00BF4477">
            <w:pPr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204BE">
              <w:rPr>
                <w:rFonts w:ascii="Angsana New" w:hAnsi="Angsana New"/>
                <w:sz w:val="30"/>
                <w:szCs w:val="30"/>
              </w:rPr>
              <w:t>256</w:t>
            </w:r>
            <w:r w:rsidR="003A7F6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65" w:type="pct"/>
          </w:tcPr>
          <w:p w14:paraId="1E81E6A0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</w:tcPr>
          <w:p w14:paraId="787954EC" w14:textId="7944C468" w:rsidR="00AF0A43" w:rsidRPr="00767728" w:rsidRDefault="003A7F68" w:rsidP="0040420B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A30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A30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085</w:t>
            </w:r>
          </w:p>
        </w:tc>
      </w:tr>
      <w:tr w:rsidR="00AF0A43" w:rsidRPr="005654C0" w14:paraId="5B76FABD" w14:textId="77777777" w:rsidTr="003A7F68">
        <w:tc>
          <w:tcPr>
            <w:tcW w:w="2256" w:type="pct"/>
          </w:tcPr>
          <w:p w14:paraId="32E54826" w14:textId="77777777" w:rsidR="00AF0A43" w:rsidRPr="005654C0" w:rsidRDefault="00AF0A43" w:rsidP="00BF4477">
            <w:pPr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65" w:type="pct"/>
          </w:tcPr>
          <w:p w14:paraId="210D9C75" w14:textId="77777777" w:rsidR="00AF0A43" w:rsidRPr="004C41C9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79" w:type="pct"/>
            <w:gridSpan w:val="2"/>
          </w:tcPr>
          <w:p w14:paraId="2237EAA4" w14:textId="4EEC8E29" w:rsidR="00AF0A43" w:rsidRPr="00767728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A7F68" w:rsidRPr="005654C0" w14:paraId="29DAC75C" w14:textId="77777777" w:rsidTr="003A7F68">
        <w:tc>
          <w:tcPr>
            <w:tcW w:w="2256" w:type="pct"/>
          </w:tcPr>
          <w:p w14:paraId="0D47FF0F" w14:textId="3211917D" w:rsidR="003A7F68" w:rsidRPr="005654C0" w:rsidRDefault="003A7F68" w:rsidP="00BF447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065" w:type="pct"/>
          </w:tcPr>
          <w:p w14:paraId="1E10AB95" w14:textId="77777777" w:rsidR="003A7F68" w:rsidRPr="004C41C9" w:rsidRDefault="003A7F68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79" w:type="pct"/>
            <w:gridSpan w:val="2"/>
            <w:tcBorders>
              <w:bottom w:val="single" w:sz="4" w:space="0" w:color="auto"/>
            </w:tcBorders>
          </w:tcPr>
          <w:p w14:paraId="00933166" w14:textId="21651085" w:rsidR="003A7F68" w:rsidRDefault="003A7F68" w:rsidP="00595A96">
            <w:pPr>
              <w:pStyle w:val="acctfourfigures"/>
              <w:tabs>
                <w:tab w:val="clear" w:pos="765"/>
                <w:tab w:val="left" w:pos="1079"/>
              </w:tabs>
              <w:spacing w:line="240" w:lineRule="atLeast"/>
              <w:ind w:left="-79" w:right="-4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(41,316)</w:t>
            </w:r>
          </w:p>
        </w:tc>
      </w:tr>
      <w:tr w:rsidR="00AF0A43" w:rsidRPr="005654C0" w14:paraId="62B5DD30" w14:textId="77777777" w:rsidTr="00A37EA4">
        <w:tc>
          <w:tcPr>
            <w:tcW w:w="2256" w:type="pct"/>
          </w:tcPr>
          <w:p w14:paraId="7E7DFD26" w14:textId="11C44200" w:rsidR="00AF0A43" w:rsidRPr="005654C0" w:rsidRDefault="00AF0A43" w:rsidP="00BF447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3A7F6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204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620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204B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A7F6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65" w:type="pct"/>
          </w:tcPr>
          <w:p w14:paraId="42658880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</w:tcBorders>
          </w:tcPr>
          <w:p w14:paraId="4C326D57" w14:textId="77C11A02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A7F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A7F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769</w:t>
            </w:r>
          </w:p>
        </w:tc>
      </w:tr>
      <w:tr w:rsidR="006204BE" w:rsidRPr="006204BE" w14:paraId="2198110D" w14:textId="77777777" w:rsidTr="00A37EA4">
        <w:tc>
          <w:tcPr>
            <w:tcW w:w="2256" w:type="pct"/>
          </w:tcPr>
          <w:p w14:paraId="099EE80E" w14:textId="385CBF5D" w:rsidR="006204BE" w:rsidRPr="006204BE" w:rsidRDefault="006204BE" w:rsidP="00BF44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204B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65" w:type="pct"/>
          </w:tcPr>
          <w:p w14:paraId="30391949" w14:textId="77777777" w:rsidR="006204BE" w:rsidRPr="006204BE" w:rsidRDefault="006204BE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</w:tcPr>
          <w:p w14:paraId="198BC1D7" w14:textId="65776893" w:rsidR="006204BE" w:rsidRPr="006204BE" w:rsidRDefault="006A585D" w:rsidP="006A585D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204BE" w:rsidRPr="006204BE" w14:paraId="13134F36" w14:textId="77777777" w:rsidTr="006204BE">
        <w:tc>
          <w:tcPr>
            <w:tcW w:w="2256" w:type="pct"/>
          </w:tcPr>
          <w:p w14:paraId="00A7F08E" w14:textId="3926EAF0" w:rsidR="006204BE" w:rsidRPr="006204BE" w:rsidRDefault="006204BE" w:rsidP="00BF447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065" w:type="pct"/>
          </w:tcPr>
          <w:p w14:paraId="45C42092" w14:textId="77777777" w:rsidR="006204BE" w:rsidRPr="006204BE" w:rsidRDefault="006204BE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bottom w:val="single" w:sz="4" w:space="0" w:color="auto"/>
            </w:tcBorders>
          </w:tcPr>
          <w:p w14:paraId="10226898" w14:textId="687BF047" w:rsidR="006204BE" w:rsidRPr="006204BE" w:rsidRDefault="006A585D" w:rsidP="00595A96">
            <w:pPr>
              <w:pStyle w:val="acctfourfigures"/>
              <w:tabs>
                <w:tab w:val="clear" w:pos="765"/>
                <w:tab w:val="left" w:pos="1062"/>
              </w:tabs>
              <w:spacing w:line="240" w:lineRule="atLeast"/>
              <w:ind w:left="-79" w:right="-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D4194">
              <w:rPr>
                <w:rFonts w:ascii="Angsana New" w:hAnsi="Angsana New" w:cs="Angsana New"/>
                <w:sz w:val="30"/>
                <w:szCs w:val="30"/>
              </w:rPr>
              <w:t>108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D4194">
              <w:rPr>
                <w:rFonts w:ascii="Angsana New" w:hAnsi="Angsana New" w:cs="Angsana New"/>
                <w:sz w:val="30"/>
                <w:szCs w:val="30"/>
              </w:rPr>
              <w:t>769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204BE" w:rsidRPr="005654C0" w14:paraId="12E8CEF5" w14:textId="77777777" w:rsidTr="006204BE">
        <w:tc>
          <w:tcPr>
            <w:tcW w:w="2256" w:type="pct"/>
          </w:tcPr>
          <w:p w14:paraId="2B74C119" w14:textId="75BDBE30" w:rsidR="006204BE" w:rsidRPr="005654C0" w:rsidRDefault="006204BE" w:rsidP="0079133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05082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65" w:type="pct"/>
          </w:tcPr>
          <w:p w14:paraId="39209EC5" w14:textId="77777777" w:rsidR="006204BE" w:rsidRPr="005654C0" w:rsidRDefault="006204BE" w:rsidP="0079133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7B85E" w14:textId="0B3634F2" w:rsidR="006204BE" w:rsidRPr="005654C0" w:rsidRDefault="000D4194" w:rsidP="00595A96">
            <w:pPr>
              <w:pStyle w:val="acctfourfigures"/>
              <w:tabs>
                <w:tab w:val="clear" w:pos="765"/>
              </w:tabs>
              <w:spacing w:line="240" w:lineRule="atLeast"/>
              <w:ind w:left="-79" w:right="19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6204BE" w:rsidRPr="005654C0" w14:paraId="14521177" w14:textId="77777777" w:rsidTr="006204BE">
        <w:tc>
          <w:tcPr>
            <w:tcW w:w="2256" w:type="pct"/>
          </w:tcPr>
          <w:p w14:paraId="145B5DDD" w14:textId="77777777" w:rsidR="006204BE" w:rsidRPr="00B73787" w:rsidRDefault="006204BE" w:rsidP="00BF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pct"/>
          </w:tcPr>
          <w:p w14:paraId="102C97B1" w14:textId="77777777" w:rsidR="006204BE" w:rsidRPr="005654C0" w:rsidRDefault="006204BE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</w:tcPr>
          <w:p w14:paraId="19C421D1" w14:textId="77777777" w:rsidR="006204BE" w:rsidRPr="005654C0" w:rsidRDefault="006204BE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F0A43" w:rsidRPr="005654C0" w14:paraId="160366F3" w14:textId="77777777" w:rsidTr="006204BE">
        <w:tc>
          <w:tcPr>
            <w:tcW w:w="2256" w:type="pct"/>
          </w:tcPr>
          <w:p w14:paraId="4FD9BA03" w14:textId="77777777" w:rsidR="00AF0A43" w:rsidRPr="00B73787" w:rsidRDefault="00AF0A43" w:rsidP="00BF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7378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ขาดทุนจา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</w:t>
            </w:r>
            <w:r w:rsidRPr="00B7378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065" w:type="pct"/>
          </w:tcPr>
          <w:p w14:paraId="6EC1E60B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</w:tcPr>
          <w:p w14:paraId="1FA335D9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F0A43" w:rsidRPr="005654C0" w14:paraId="748171B5" w14:textId="77777777" w:rsidTr="006204BE">
        <w:tc>
          <w:tcPr>
            <w:tcW w:w="2256" w:type="pct"/>
          </w:tcPr>
          <w:p w14:paraId="1B9143A8" w14:textId="012C152F" w:rsidR="00AF0A43" w:rsidRPr="005654C0" w:rsidRDefault="00AF0A43" w:rsidP="00BF4477">
            <w:pPr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93B4A">
              <w:rPr>
                <w:rFonts w:ascii="Angsana New" w:hAnsi="Angsana New"/>
                <w:sz w:val="30"/>
                <w:szCs w:val="30"/>
              </w:rPr>
              <w:t>256</w:t>
            </w:r>
            <w:r w:rsidR="00944E96">
              <w:rPr>
                <w:rFonts w:ascii="Angsana New" w:hAnsi="Angsana New"/>
                <w:sz w:val="30"/>
                <w:szCs w:val="30"/>
              </w:rPr>
              <w:t>3</w:t>
            </w:r>
            <w:r w:rsidR="006611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1112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661112">
              <w:rPr>
                <w:rFonts w:ascii="Angsana New" w:hAnsi="Angsana New"/>
                <w:sz w:val="30"/>
                <w:szCs w:val="30"/>
              </w:rPr>
              <w:t>256</w:t>
            </w:r>
            <w:r w:rsidR="00944E9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65" w:type="pct"/>
          </w:tcPr>
          <w:p w14:paraId="2EDD5388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</w:tcPr>
          <w:p w14:paraId="7BDA5787" w14:textId="53E4247B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F0A43" w:rsidRPr="005654C0" w14:paraId="56F84699" w14:textId="77777777" w:rsidTr="00A37EA4">
        <w:tc>
          <w:tcPr>
            <w:tcW w:w="2256" w:type="pct"/>
          </w:tcPr>
          <w:p w14:paraId="24F41043" w14:textId="77777777" w:rsidR="00AF0A43" w:rsidRPr="005654C0" w:rsidRDefault="00AF0A43" w:rsidP="00BF447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065" w:type="pct"/>
          </w:tcPr>
          <w:p w14:paraId="42209635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bottom w:val="single" w:sz="4" w:space="0" w:color="auto"/>
            </w:tcBorders>
          </w:tcPr>
          <w:p w14:paraId="772F4E1C" w14:textId="72586F8D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F0A43" w:rsidRPr="005654C0" w14:paraId="6A4E3653" w14:textId="77777777" w:rsidTr="00A37EA4">
        <w:tc>
          <w:tcPr>
            <w:tcW w:w="2256" w:type="pct"/>
          </w:tcPr>
          <w:p w14:paraId="0DB94AC7" w14:textId="436CF62F" w:rsidR="00AF0A43" w:rsidRPr="005654C0" w:rsidRDefault="00AF0A43" w:rsidP="00BF447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944E9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204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20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6204B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44E9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65" w:type="pct"/>
          </w:tcPr>
          <w:p w14:paraId="18767D0D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81D83" w14:textId="45BC7181" w:rsidR="00AF0A43" w:rsidRPr="0056514B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AF0A43" w:rsidRPr="005654C0" w14:paraId="3547C88B" w14:textId="77777777" w:rsidTr="00A37EA4">
        <w:trPr>
          <w:trHeight w:val="144"/>
        </w:trPr>
        <w:tc>
          <w:tcPr>
            <w:tcW w:w="2256" w:type="pct"/>
          </w:tcPr>
          <w:p w14:paraId="63603718" w14:textId="77777777" w:rsidR="00AF0A43" w:rsidRPr="00844FF4" w:rsidRDefault="00AF0A43" w:rsidP="00BF4477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65" w:type="pct"/>
          </w:tcPr>
          <w:p w14:paraId="7D2E775F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</w:tcBorders>
          </w:tcPr>
          <w:p w14:paraId="7AA667AD" w14:textId="77777777" w:rsidR="00AF0A43" w:rsidRPr="0056514B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F0A43" w:rsidRPr="005654C0" w14:paraId="7372483D" w14:textId="77777777" w:rsidTr="006204BE">
        <w:tc>
          <w:tcPr>
            <w:tcW w:w="2256" w:type="pct"/>
          </w:tcPr>
          <w:p w14:paraId="169657EE" w14:textId="77777777" w:rsidR="00AF0A43" w:rsidRPr="00E42114" w:rsidRDefault="00AF0A43" w:rsidP="00BF447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421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65" w:type="pct"/>
          </w:tcPr>
          <w:p w14:paraId="20B80A53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</w:tcPr>
          <w:p w14:paraId="4F70C2DB" w14:textId="77777777" w:rsidR="00AF0A43" w:rsidRPr="0056514B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 w:right="20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F0A43" w:rsidRPr="005654C0" w14:paraId="68F0832A" w14:textId="77777777" w:rsidTr="006204BE">
        <w:trPr>
          <w:trHeight w:val="215"/>
        </w:trPr>
        <w:tc>
          <w:tcPr>
            <w:tcW w:w="2256" w:type="pct"/>
            <w:vAlign w:val="bottom"/>
          </w:tcPr>
          <w:p w14:paraId="4A4553E9" w14:textId="531EE927" w:rsidR="00AF0A43" w:rsidRPr="005654C0" w:rsidRDefault="00AF0A43" w:rsidP="00BF447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6204B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44E9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065" w:type="pct"/>
          </w:tcPr>
          <w:p w14:paraId="60B0E3D7" w14:textId="77777777" w:rsidR="00AF0A43" w:rsidRPr="005654C0" w:rsidRDefault="00AF0A43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bottom w:val="double" w:sz="4" w:space="0" w:color="auto"/>
            </w:tcBorders>
            <w:vAlign w:val="bottom"/>
          </w:tcPr>
          <w:p w14:paraId="7D2192E8" w14:textId="488BDFFD" w:rsidR="00AF0A43" w:rsidRDefault="00944E96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108,769</w:t>
            </w:r>
          </w:p>
        </w:tc>
      </w:tr>
      <w:tr w:rsidR="006204BE" w:rsidRPr="005654C0" w14:paraId="3417BC7C" w14:textId="77777777" w:rsidTr="006204BE">
        <w:trPr>
          <w:trHeight w:val="215"/>
        </w:trPr>
        <w:tc>
          <w:tcPr>
            <w:tcW w:w="2256" w:type="pct"/>
            <w:vAlign w:val="bottom"/>
          </w:tcPr>
          <w:p w14:paraId="5571DAB8" w14:textId="2237A8CA" w:rsidR="006204BE" w:rsidRDefault="006204BE" w:rsidP="00BF447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44E9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65" w:type="pct"/>
          </w:tcPr>
          <w:p w14:paraId="0BE0A774" w14:textId="77777777" w:rsidR="006204BE" w:rsidRPr="005654C0" w:rsidRDefault="006204BE" w:rsidP="00BF44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84C21D" w14:textId="3999E4FB" w:rsidR="006204BE" w:rsidRDefault="000D4194" w:rsidP="00595A96">
            <w:pPr>
              <w:pStyle w:val="acctfourfigures"/>
              <w:tabs>
                <w:tab w:val="clear" w:pos="765"/>
              </w:tabs>
              <w:spacing w:line="240" w:lineRule="atLeast"/>
              <w:ind w:left="-79" w:right="2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DAB52BD" w14:textId="77777777" w:rsidR="001D3A9C" w:rsidRDefault="001D3A9C" w:rsidP="00A37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CE287CD" w14:textId="5FF24C72" w:rsidR="00C64129" w:rsidRDefault="00076D12" w:rsidP="001A7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95A96">
        <w:rPr>
          <w:rFonts w:ascii="Angsana New" w:hAnsi="Angsana New"/>
          <w:sz w:val="30"/>
          <w:szCs w:val="30"/>
        </w:rPr>
        <w:t>31</w:t>
      </w:r>
      <w:r w:rsidRPr="00595A9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95A9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="00C6412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อสังหาริมทรัพย์เพื่อการลงทุนประกอบด้วยที่ดินที่กิจการถือครอง ซึ่งปัจจุบันยังมิได้ระบุวัตถุประสงค์ของการใช้งานในอนาคต</w:t>
      </w:r>
    </w:p>
    <w:p w14:paraId="56B4B728" w14:textId="77777777" w:rsidR="00A37EA4" w:rsidRDefault="00A37EA4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69AEBA33" w14:textId="036EC8C9" w:rsidR="00664090" w:rsidRDefault="00664090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664090">
        <w:rPr>
          <w:rFonts w:ascii="Angsana New" w:hAnsi="Angsana New"/>
          <w:sz w:val="30"/>
          <w:szCs w:val="30"/>
          <w:cs/>
        </w:rPr>
        <w:lastRenderedPageBreak/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6640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66409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6640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64090">
        <w:rPr>
          <w:rFonts w:ascii="Angsana New" w:hAnsi="Angsana New"/>
          <w:sz w:val="30"/>
          <w:szCs w:val="30"/>
          <w:cs/>
        </w:rPr>
        <w:t xml:space="preserve"> </w:t>
      </w:r>
      <w:r w:rsidRPr="00664090">
        <w:rPr>
          <w:rFonts w:ascii="Angsana New" w:hAnsi="Angsana New"/>
          <w:sz w:val="30"/>
          <w:szCs w:val="30"/>
        </w:rPr>
        <w:t>256</w:t>
      </w:r>
      <w:r w:rsidR="00944E96">
        <w:rPr>
          <w:rFonts w:ascii="Angsana New" w:hAnsi="Angsana New"/>
          <w:sz w:val="30"/>
          <w:szCs w:val="30"/>
        </w:rPr>
        <w:t>4</w:t>
      </w:r>
      <w:r w:rsidRPr="00664090">
        <w:rPr>
          <w:rFonts w:ascii="Angsana New" w:hAnsi="Angsana New"/>
          <w:sz w:val="30"/>
          <w:szCs w:val="30"/>
        </w:rPr>
        <w:t xml:space="preserve"> </w:t>
      </w:r>
      <w:r w:rsidRPr="00664090">
        <w:rPr>
          <w:rFonts w:ascii="Angsana New" w:hAnsi="Angsana New"/>
          <w:sz w:val="30"/>
          <w:szCs w:val="30"/>
          <w:cs/>
        </w:rPr>
        <w:t>บริษัทโอนที่ดิน</w:t>
      </w:r>
      <w:r w:rsidR="00A2655B">
        <w:rPr>
          <w:rFonts w:ascii="Angsana New" w:hAnsi="Angsana New" w:hint="cs"/>
          <w:sz w:val="30"/>
          <w:szCs w:val="30"/>
          <w:cs/>
        </w:rPr>
        <w:t>ทั้งหมด</w:t>
      </w:r>
      <w:r w:rsidRPr="00664090">
        <w:rPr>
          <w:rFonts w:ascii="Angsana New" w:hAnsi="Angsana New"/>
          <w:sz w:val="30"/>
          <w:szCs w:val="30"/>
          <w:cs/>
        </w:rPr>
        <w:t>จากอสังหาริมทรัพย์เพื่อการลงทุน</w:t>
      </w:r>
      <w:r w:rsidR="006B15F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2655B">
        <w:rPr>
          <w:rFonts w:ascii="Angsana New" w:hAnsi="Angsana New"/>
          <w:sz w:val="30"/>
          <w:szCs w:val="30"/>
        </w:rPr>
        <w:t>108</w:t>
      </w:r>
      <w:r w:rsidR="006B15FE">
        <w:rPr>
          <w:rFonts w:ascii="Angsana New" w:hAnsi="Angsana New"/>
          <w:sz w:val="30"/>
          <w:szCs w:val="30"/>
          <w:lang w:val="en-GB"/>
        </w:rPr>
        <w:t>.</w:t>
      </w:r>
      <w:r w:rsidR="00A2655B">
        <w:rPr>
          <w:rFonts w:ascii="Angsana New" w:hAnsi="Angsana New"/>
          <w:sz w:val="30"/>
          <w:szCs w:val="30"/>
          <w:lang w:val="en-GB"/>
        </w:rPr>
        <w:t>8</w:t>
      </w:r>
      <w:r w:rsidR="006B15FE">
        <w:rPr>
          <w:rFonts w:ascii="Angsana New" w:hAnsi="Angsana New"/>
          <w:sz w:val="30"/>
          <w:szCs w:val="30"/>
          <w:lang w:val="en-GB"/>
        </w:rPr>
        <w:t xml:space="preserve"> </w:t>
      </w:r>
      <w:r w:rsidR="006B15FE">
        <w:rPr>
          <w:rFonts w:ascii="Angsana New" w:hAnsi="Angsana New" w:hint="cs"/>
          <w:sz w:val="30"/>
          <w:szCs w:val="30"/>
          <w:cs/>
          <w:lang w:val="en-GB"/>
        </w:rPr>
        <w:t xml:space="preserve">ล้านบาท </w:t>
      </w:r>
      <w:r w:rsidR="006B15FE" w:rsidRPr="006B15FE">
        <w:rPr>
          <w:rFonts w:ascii="Angsana New" w:hAnsi="Angsana New"/>
          <w:i/>
          <w:iCs/>
          <w:sz w:val="30"/>
          <w:szCs w:val="30"/>
          <w:lang w:val="en-GB"/>
        </w:rPr>
        <w:t xml:space="preserve">(2563: 41.3 </w:t>
      </w:r>
      <w:r w:rsidR="006B15FE" w:rsidRPr="006B15FE">
        <w:rPr>
          <w:rFonts w:ascii="Angsana New" w:hAnsi="Angsana New" w:hint="cs"/>
          <w:i/>
          <w:iCs/>
          <w:sz w:val="30"/>
          <w:szCs w:val="30"/>
          <w:cs/>
          <w:lang w:val="en-GB"/>
        </w:rPr>
        <w:t>ล้านบาท</w:t>
      </w:r>
      <w:r w:rsidR="006B15FE" w:rsidRPr="006B15FE">
        <w:rPr>
          <w:rFonts w:ascii="Angsana New" w:hAnsi="Angsana New"/>
          <w:i/>
          <w:iCs/>
          <w:sz w:val="30"/>
          <w:szCs w:val="30"/>
          <w:lang w:val="en-GB"/>
        </w:rPr>
        <w:t>)</w:t>
      </w:r>
      <w:r w:rsidR="006B15FE">
        <w:rPr>
          <w:rFonts w:ascii="Angsana New" w:hAnsi="Angsana New"/>
          <w:sz w:val="30"/>
          <w:szCs w:val="30"/>
          <w:lang w:val="en-GB"/>
        </w:rPr>
        <w:t xml:space="preserve"> </w:t>
      </w:r>
      <w:r w:rsidRPr="00664090">
        <w:rPr>
          <w:rFonts w:ascii="Angsana New" w:hAnsi="Angsana New"/>
          <w:sz w:val="30"/>
          <w:szCs w:val="30"/>
          <w:cs/>
        </w:rPr>
        <w:t>เป็นที่ดิน อาคาร และอุปกรณ์ เนื่องจากบริษัทนำที่ดินแปลงดังกล่าวมาใช้เพื่อการพัฒนาผลิตภัณฑ์ในอนาคต</w:t>
      </w:r>
    </w:p>
    <w:p w14:paraId="3C6C5031" w14:textId="77777777" w:rsidR="00664090" w:rsidRPr="00A9210A" w:rsidRDefault="00664090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797E3102" w14:textId="603C63FD" w:rsidR="002C4FD1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975601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975601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913EDC">
        <w:rPr>
          <w:rFonts w:ascii="Angsana New" w:hAnsi="Angsana New"/>
          <w:sz w:val="30"/>
          <w:szCs w:val="30"/>
        </w:rPr>
        <w:t>3</w:t>
      </w:r>
      <w:r w:rsidR="009D4EE1">
        <w:rPr>
          <w:rFonts w:ascii="Angsana New" w:hAnsi="Angsana New"/>
          <w:sz w:val="30"/>
          <w:szCs w:val="30"/>
        </w:rPr>
        <w:t>1</w:t>
      </w:r>
      <w:r w:rsidRPr="0097560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975601">
        <w:rPr>
          <w:rFonts w:ascii="Angsana New" w:hAnsi="Angsana New"/>
          <w:sz w:val="30"/>
          <w:szCs w:val="30"/>
        </w:rPr>
        <w:t>256</w:t>
      </w:r>
      <w:r w:rsidR="00A2655B">
        <w:rPr>
          <w:rFonts w:ascii="Angsana New" w:hAnsi="Angsana New"/>
          <w:sz w:val="30"/>
          <w:szCs w:val="30"/>
        </w:rPr>
        <w:t>3</w:t>
      </w:r>
      <w:r w:rsidRPr="00975601">
        <w:rPr>
          <w:rFonts w:ascii="Angsana New" w:hAnsi="Angsana New"/>
          <w:sz w:val="30"/>
          <w:szCs w:val="30"/>
        </w:rPr>
        <w:t xml:space="preserve"> </w:t>
      </w:r>
      <w:r w:rsidRPr="006A585D">
        <w:rPr>
          <w:rFonts w:ascii="Angsana New" w:hAnsi="Angsana New"/>
          <w:sz w:val="30"/>
          <w:szCs w:val="30"/>
          <w:cs/>
        </w:rPr>
        <w:t xml:space="preserve">จำนวน </w:t>
      </w:r>
      <w:r w:rsidR="00A2655B">
        <w:rPr>
          <w:rFonts w:ascii="Angsana New" w:hAnsi="Angsana New"/>
          <w:sz w:val="30"/>
          <w:szCs w:val="30"/>
        </w:rPr>
        <w:t>111.1</w:t>
      </w:r>
      <w:r w:rsidRPr="006A585D">
        <w:rPr>
          <w:rFonts w:ascii="Angsana New" w:hAnsi="Angsana New"/>
          <w:sz w:val="30"/>
          <w:szCs w:val="30"/>
        </w:rPr>
        <w:t xml:space="preserve"> </w:t>
      </w:r>
      <w:r w:rsidRPr="006A585D">
        <w:rPr>
          <w:rFonts w:ascii="Angsana New" w:hAnsi="Angsana New"/>
          <w:sz w:val="30"/>
          <w:szCs w:val="30"/>
          <w:cs/>
        </w:rPr>
        <w:t>ล้านบาท</w:t>
      </w:r>
      <w:r w:rsidR="00236744">
        <w:rPr>
          <w:rFonts w:ascii="Angsana New" w:hAnsi="Angsana New"/>
          <w:sz w:val="30"/>
          <w:szCs w:val="30"/>
        </w:rPr>
        <w:t xml:space="preserve"> </w:t>
      </w:r>
      <w:r w:rsidRPr="006A585D">
        <w:rPr>
          <w:rFonts w:ascii="Angsana New" w:hAnsi="Angsana New" w:hint="cs"/>
          <w:sz w:val="30"/>
          <w:szCs w:val="30"/>
          <w:cs/>
        </w:rPr>
        <w:t>ประเมิน</w:t>
      </w:r>
      <w:r w:rsidRPr="00975601">
        <w:rPr>
          <w:rFonts w:ascii="Angsana New" w:hAnsi="Angsana New" w:hint="cs"/>
          <w:sz w:val="30"/>
          <w:szCs w:val="30"/>
          <w:cs/>
        </w:rPr>
        <w:t>ราคา</w:t>
      </w:r>
      <w:r w:rsidRPr="00975601">
        <w:rPr>
          <w:rFonts w:ascii="Angsana New" w:hAnsi="Angsana New"/>
          <w:sz w:val="30"/>
          <w:szCs w:val="30"/>
          <w:cs/>
        </w:rPr>
        <w:t>โดยผู้ประเมินราคาอิสระ</w:t>
      </w:r>
      <w:r w:rsidR="00DA3724">
        <w:rPr>
          <w:rFonts w:ascii="Angsana New" w:hAnsi="Angsana New"/>
          <w:sz w:val="30"/>
          <w:szCs w:val="30"/>
        </w:rPr>
        <w:t xml:space="preserve"> </w:t>
      </w:r>
      <w:r w:rsidRPr="00975601">
        <w:rPr>
          <w:rFonts w:ascii="Angsana New" w:hAnsi="Angsana New" w:hint="cs"/>
          <w:sz w:val="30"/>
          <w:szCs w:val="30"/>
          <w:cs/>
        </w:rPr>
        <w:t>โดย</w:t>
      </w:r>
      <w:r w:rsidR="00C67907">
        <w:rPr>
          <w:rFonts w:ascii="Angsana New" w:hAnsi="Angsana New" w:hint="cs"/>
          <w:sz w:val="30"/>
          <w:szCs w:val="30"/>
          <w:cs/>
        </w:rPr>
        <w:t>วิธีมูลค่าตลาดสำหรับการใช้ประโยชน์ในปัจจุบัน</w:t>
      </w:r>
      <w:r w:rsidRPr="00975601">
        <w:rPr>
          <w:rFonts w:ascii="Angsana New" w:hAnsi="Angsana New" w:hint="cs"/>
          <w:sz w:val="30"/>
          <w:szCs w:val="30"/>
          <w:cs/>
        </w:rPr>
        <w:t xml:space="preserve"> </w:t>
      </w:r>
      <w:r w:rsidRPr="00975601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692138">
        <w:rPr>
          <w:rFonts w:ascii="Angsana New" w:hAnsi="Angsana New"/>
          <w:sz w:val="30"/>
          <w:szCs w:val="30"/>
        </w:rPr>
        <w:t>3</w:t>
      </w:r>
      <w:r w:rsidR="00C64129">
        <w:rPr>
          <w:rFonts w:ascii="Angsana New" w:hAnsi="Angsana New"/>
          <w:sz w:val="30"/>
          <w:szCs w:val="30"/>
        </w:rPr>
        <w:t xml:space="preserve"> </w:t>
      </w:r>
    </w:p>
    <w:p w14:paraId="23906F35" w14:textId="77777777" w:rsidR="002C4FD1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1CD63861" w14:textId="1E970B12" w:rsidR="00236744" w:rsidRPr="00CD12B2" w:rsidRDefault="00236744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 w:themeColor="text1"/>
          <w:sz w:val="30"/>
          <w:szCs w:val="30"/>
        </w:rPr>
        <w:sectPr w:rsidR="00236744" w:rsidRPr="00CD12B2" w:rsidSect="00BE0EC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613DB2E9" w14:textId="60E967A5" w:rsidR="002C4FD1" w:rsidRPr="00BC2171" w:rsidRDefault="00236744" w:rsidP="0010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u w:val="single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2C4FD1" w:rsidRPr="00BC2171">
        <w:rPr>
          <w:rFonts w:ascii="Angsana New" w:hAnsi="Angsana New"/>
          <w:b/>
          <w:bCs/>
          <w:sz w:val="30"/>
          <w:szCs w:val="30"/>
        </w:rPr>
        <w:tab/>
      </w:r>
      <w:r w:rsidR="002C4FD1" w:rsidRPr="00BC2171">
        <w:rPr>
          <w:rFonts w:ascii="Angsana New" w:hAnsi="Angsana New"/>
          <w:b/>
          <w:bCs/>
          <w:sz w:val="30"/>
          <w:szCs w:val="30"/>
          <w:cs/>
        </w:rPr>
        <w:t>ที่ดิน อาคาร</w:t>
      </w:r>
      <w:r w:rsidR="00FC3D1D">
        <w:rPr>
          <w:rFonts w:ascii="Angsana New" w:hAnsi="Angsana New"/>
          <w:b/>
          <w:bCs/>
          <w:sz w:val="30"/>
          <w:szCs w:val="30"/>
        </w:rPr>
        <w:t xml:space="preserve"> </w:t>
      </w:r>
      <w:r w:rsidR="002C4FD1" w:rsidRPr="00BC2171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  <w:r w:rsidR="002C4FD1" w:rsidRPr="0054347A">
        <w:rPr>
          <w:rFonts w:ascii="Angsana New" w:hAnsi="Angsana New"/>
          <w:i/>
          <w:iCs/>
          <w:color w:val="FF0000"/>
          <w:sz w:val="30"/>
          <w:szCs w:val="30"/>
          <w:cs/>
        </w:rPr>
        <w:t xml:space="preserve"> </w:t>
      </w:r>
    </w:p>
    <w:p w14:paraId="17056E09" w14:textId="77777777" w:rsidR="002C4FD1" w:rsidRPr="00FC3D1D" w:rsidRDefault="002C4FD1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8"/>
          <w:szCs w:val="8"/>
        </w:rPr>
      </w:pPr>
    </w:p>
    <w:tbl>
      <w:tblPr>
        <w:tblW w:w="15625" w:type="dxa"/>
        <w:tblInd w:w="-28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4"/>
        <w:gridCol w:w="1296"/>
        <w:gridCol w:w="273"/>
        <w:gridCol w:w="1296"/>
        <w:gridCol w:w="236"/>
        <w:gridCol w:w="1296"/>
        <w:gridCol w:w="270"/>
        <w:gridCol w:w="1296"/>
        <w:gridCol w:w="270"/>
        <w:gridCol w:w="1296"/>
        <w:gridCol w:w="270"/>
        <w:gridCol w:w="1440"/>
        <w:gridCol w:w="270"/>
        <w:gridCol w:w="1296"/>
        <w:gridCol w:w="270"/>
        <w:gridCol w:w="1152"/>
        <w:gridCol w:w="144"/>
      </w:tblGrid>
      <w:tr w:rsidR="00A8215A" w:rsidRPr="00795D82" w14:paraId="0B649312" w14:textId="77777777" w:rsidTr="00F97746">
        <w:trPr>
          <w:gridAfter w:val="1"/>
          <w:wAfter w:w="144" w:type="dxa"/>
        </w:trPr>
        <w:tc>
          <w:tcPr>
            <w:tcW w:w="3254" w:type="dxa"/>
          </w:tcPr>
          <w:p w14:paraId="465B1D7F" w14:textId="77777777" w:rsidR="00A8215A" w:rsidRPr="00795D82" w:rsidRDefault="00A8215A" w:rsidP="001034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30875CE4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540362C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0F259B8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0C68BC5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CA32295" w14:textId="36B26716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744905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90F116E" w14:textId="16AE1BFC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C740A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89C7D9F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8C1C60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82939A9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095D75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F741C39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46B7FE9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B16F93F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15A" w:rsidRPr="00795D82" w14:paraId="50FAEC99" w14:textId="77777777" w:rsidTr="00F97746">
        <w:trPr>
          <w:gridAfter w:val="1"/>
          <w:wAfter w:w="144" w:type="dxa"/>
        </w:trPr>
        <w:tc>
          <w:tcPr>
            <w:tcW w:w="3254" w:type="dxa"/>
          </w:tcPr>
          <w:p w14:paraId="2C6AE152" w14:textId="77777777" w:rsidR="00A8215A" w:rsidRPr="00795D82" w:rsidRDefault="00A8215A" w:rsidP="001034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B52E115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55919162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C8343A1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62C647F6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6DA692A" w14:textId="5275DD4A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70" w:type="dxa"/>
          </w:tcPr>
          <w:p w14:paraId="504C8136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BC3855A" w14:textId="782220AD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46DFB77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F8F48E6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EC5728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D84477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AC76625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EA655E9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6E3A9585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8871344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15A" w:rsidRPr="00795D82" w14:paraId="498BEB83" w14:textId="77777777" w:rsidTr="00F97746">
        <w:trPr>
          <w:gridAfter w:val="1"/>
          <w:wAfter w:w="144" w:type="dxa"/>
        </w:trPr>
        <w:tc>
          <w:tcPr>
            <w:tcW w:w="3254" w:type="dxa"/>
          </w:tcPr>
          <w:p w14:paraId="45537BB4" w14:textId="77777777" w:rsidR="00A8215A" w:rsidRPr="00795D82" w:rsidRDefault="00A8215A" w:rsidP="001034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EBD853A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3" w:type="dxa"/>
          </w:tcPr>
          <w:p w14:paraId="37ACDDEF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DCAE7D2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6C2C66DC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33C04D96" w14:textId="5954FEAF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70" w:type="dxa"/>
          </w:tcPr>
          <w:p w14:paraId="54526A3A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E73049F" w14:textId="2205D1E8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1D854DF6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E0C9622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3E85FE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4B51589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12080E13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A10B88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4E850EA1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18F17AB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879FC" w:rsidRPr="00795D82" w14:paraId="46906136" w14:textId="77777777" w:rsidTr="00F97746">
        <w:tc>
          <w:tcPr>
            <w:tcW w:w="3254" w:type="dxa"/>
          </w:tcPr>
          <w:p w14:paraId="0A693B54" w14:textId="77777777" w:rsidR="009879FC" w:rsidRPr="00795D82" w:rsidRDefault="009879FC" w:rsidP="001034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71" w:type="dxa"/>
            <w:gridSpan w:val="16"/>
          </w:tcPr>
          <w:p w14:paraId="690A2DEA" w14:textId="200443E1" w:rsidR="009879FC" w:rsidRPr="00795D82" w:rsidRDefault="009879FC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79F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879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9879F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8215A" w:rsidRPr="00795D82" w14:paraId="2CCD0F8C" w14:textId="77777777" w:rsidTr="00F97746">
        <w:trPr>
          <w:gridAfter w:val="1"/>
          <w:wAfter w:w="144" w:type="dxa"/>
        </w:trPr>
        <w:tc>
          <w:tcPr>
            <w:tcW w:w="3254" w:type="dxa"/>
          </w:tcPr>
          <w:p w14:paraId="63095F9A" w14:textId="77777777" w:rsidR="00A8215A" w:rsidRPr="00795D82" w:rsidRDefault="00A8215A" w:rsidP="001034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6" w:type="dxa"/>
          </w:tcPr>
          <w:p w14:paraId="79A56F95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5AB6A2C2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B8EE197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713406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24A4E672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45C8C3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8E59FAC" w14:textId="6F29A25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B6CFE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9010825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A22BF0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7C6E62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A3510F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F6993C7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56FF48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48C134C" w14:textId="77777777" w:rsidR="00A8215A" w:rsidRPr="00795D82" w:rsidRDefault="00A8215A" w:rsidP="001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49A3" w:rsidRPr="00795D82" w14:paraId="4BC69DA3" w14:textId="77777777" w:rsidTr="00F97746">
        <w:trPr>
          <w:gridAfter w:val="1"/>
          <w:wAfter w:w="144" w:type="dxa"/>
          <w:trHeight w:val="318"/>
        </w:trPr>
        <w:tc>
          <w:tcPr>
            <w:tcW w:w="3254" w:type="dxa"/>
          </w:tcPr>
          <w:p w14:paraId="51DA33EB" w14:textId="11E38BF3" w:rsidR="000249A3" w:rsidRPr="00795D82" w:rsidRDefault="000249A3" w:rsidP="000249A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="Angsana New" w:hAnsi="Angsana New"/>
                <w:sz w:val="28"/>
                <w:szCs w:val="28"/>
              </w:rPr>
              <w:t>1</w:t>
            </w:r>
            <w:r w:rsidRPr="00795D8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95D8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96" w:type="dxa"/>
          </w:tcPr>
          <w:p w14:paraId="3B0691D8" w14:textId="20FA4087" w:rsidR="000249A3" w:rsidRPr="000249A3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0249A3">
              <w:rPr>
                <w:rFonts w:ascii="Angsana New" w:hAnsi="Angsana New"/>
                <w:sz w:val="28"/>
                <w:szCs w:val="28"/>
                <w:lang w:val="en-GB"/>
              </w:rPr>
              <w:t>18,</w:t>
            </w:r>
            <w:r w:rsidRPr="000249A3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3" w:type="dxa"/>
          </w:tcPr>
          <w:p w14:paraId="0615CC49" w14:textId="77777777" w:rsidR="000249A3" w:rsidRPr="000249A3" w:rsidRDefault="000249A3" w:rsidP="000249A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D4AC492" w14:textId="4462F9B9" w:rsidR="000249A3" w:rsidRPr="000249A3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0249A3">
              <w:rPr>
                <w:rFonts w:ascii="Angsana New" w:hAnsi="Angsana New"/>
                <w:sz w:val="28"/>
                <w:szCs w:val="28"/>
              </w:rPr>
              <w:t>163,984</w:t>
            </w:r>
          </w:p>
        </w:tc>
        <w:tc>
          <w:tcPr>
            <w:tcW w:w="236" w:type="dxa"/>
          </w:tcPr>
          <w:p w14:paraId="0863C36C" w14:textId="77777777" w:rsidR="000249A3" w:rsidRPr="000249A3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016C92AC" w14:textId="08C10AB1" w:rsidR="000249A3" w:rsidRPr="000249A3" w:rsidRDefault="000249A3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0249A3">
              <w:rPr>
                <w:rFonts w:ascii="Angsana New" w:hAnsi="Angsana New"/>
                <w:sz w:val="28"/>
                <w:szCs w:val="28"/>
              </w:rPr>
              <w:t>43,840</w:t>
            </w:r>
          </w:p>
        </w:tc>
        <w:tc>
          <w:tcPr>
            <w:tcW w:w="270" w:type="dxa"/>
          </w:tcPr>
          <w:p w14:paraId="6A0FAA9C" w14:textId="77777777" w:rsidR="000249A3" w:rsidRPr="000249A3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64CCA6B" w14:textId="23FE7C89" w:rsidR="000249A3" w:rsidRPr="000249A3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 w:rsidRPr="000249A3">
              <w:rPr>
                <w:rFonts w:ascii="Angsana New" w:hAnsi="Angsana New"/>
                <w:sz w:val="28"/>
                <w:szCs w:val="28"/>
              </w:rPr>
              <w:t>92,983</w:t>
            </w:r>
          </w:p>
        </w:tc>
        <w:tc>
          <w:tcPr>
            <w:tcW w:w="270" w:type="dxa"/>
          </w:tcPr>
          <w:p w14:paraId="7AFE4FF2" w14:textId="77777777" w:rsidR="000249A3" w:rsidRPr="000249A3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94DF878" w14:textId="12A9CF7C" w:rsidR="000249A3" w:rsidRPr="000249A3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0249A3">
              <w:rPr>
                <w:rFonts w:ascii="Angsana New" w:hAnsi="Angsana New"/>
                <w:sz w:val="28"/>
                <w:szCs w:val="28"/>
              </w:rPr>
              <w:t>7,356</w:t>
            </w:r>
          </w:p>
        </w:tc>
        <w:tc>
          <w:tcPr>
            <w:tcW w:w="270" w:type="dxa"/>
          </w:tcPr>
          <w:p w14:paraId="0F41C952" w14:textId="77777777" w:rsidR="000249A3" w:rsidRPr="000249A3" w:rsidRDefault="000249A3" w:rsidP="000249A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D50B54" w14:textId="12CCF8E7" w:rsidR="000249A3" w:rsidRPr="000249A3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0249A3">
              <w:rPr>
                <w:rFonts w:ascii="Angsana New" w:hAnsi="Angsana New"/>
                <w:sz w:val="28"/>
                <w:szCs w:val="28"/>
              </w:rPr>
              <w:t>4,151</w:t>
            </w:r>
          </w:p>
        </w:tc>
        <w:tc>
          <w:tcPr>
            <w:tcW w:w="270" w:type="dxa"/>
          </w:tcPr>
          <w:p w14:paraId="2D208CBA" w14:textId="77777777" w:rsidR="000249A3" w:rsidRPr="000249A3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4C39509" w14:textId="216441D4" w:rsidR="000249A3" w:rsidRPr="000249A3" w:rsidRDefault="000249A3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37" w:right="-10"/>
              <w:rPr>
                <w:rFonts w:ascii="Angsana New" w:hAnsi="Angsana New"/>
                <w:sz w:val="28"/>
                <w:szCs w:val="28"/>
              </w:rPr>
            </w:pPr>
            <w:r w:rsidRPr="000249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394F76" w14:textId="77777777" w:rsidR="000249A3" w:rsidRPr="000249A3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7AA4FDD" w14:textId="514F377A" w:rsidR="000249A3" w:rsidRPr="000249A3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0249A3">
              <w:rPr>
                <w:rFonts w:ascii="Angsana New" w:hAnsi="Angsana New"/>
                <w:sz w:val="28"/>
                <w:szCs w:val="28"/>
              </w:rPr>
              <w:t>330,814</w:t>
            </w:r>
          </w:p>
        </w:tc>
      </w:tr>
      <w:tr w:rsidR="000249A3" w:rsidRPr="00795D82" w14:paraId="0FDC5B05" w14:textId="77777777" w:rsidTr="00F97746">
        <w:trPr>
          <w:gridAfter w:val="1"/>
          <w:wAfter w:w="144" w:type="dxa"/>
          <w:trHeight w:val="318"/>
        </w:trPr>
        <w:tc>
          <w:tcPr>
            <w:tcW w:w="3254" w:type="dxa"/>
          </w:tcPr>
          <w:p w14:paraId="1D9A5394" w14:textId="77777777" w:rsidR="000249A3" w:rsidRPr="00795D82" w:rsidRDefault="000249A3" w:rsidP="000249A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6" w:type="dxa"/>
          </w:tcPr>
          <w:p w14:paraId="448514AE" w14:textId="12AB9AC5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73" w:type="dxa"/>
          </w:tcPr>
          <w:p w14:paraId="40772EBA" w14:textId="7777777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7487568" w14:textId="7C2103FC" w:rsidR="000249A3" w:rsidRPr="00795D82" w:rsidRDefault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CCD678" w14:textId="7777777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619A8C81" w14:textId="17FC6615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347FE5" w14:textId="7777777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A4CA291" w14:textId="131ACA9C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  <w:tc>
          <w:tcPr>
            <w:tcW w:w="270" w:type="dxa"/>
          </w:tcPr>
          <w:p w14:paraId="490580F2" w14:textId="7777777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330AFCF" w14:textId="505035F7" w:rsidR="000249A3" w:rsidRPr="00795D82" w:rsidRDefault="000249A3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D5879E" w14:textId="77777777" w:rsidR="000249A3" w:rsidRPr="00795D82" w:rsidRDefault="000249A3" w:rsidP="000249A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C09622" w14:textId="369E1C64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270" w:type="dxa"/>
          </w:tcPr>
          <w:p w14:paraId="3E4C791C" w14:textId="7777777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6CEEA3C" w14:textId="13AD80DC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2,645</w:t>
            </w:r>
          </w:p>
        </w:tc>
        <w:tc>
          <w:tcPr>
            <w:tcW w:w="270" w:type="dxa"/>
          </w:tcPr>
          <w:p w14:paraId="1AFCC914" w14:textId="7777777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EBAD077" w14:textId="4FD9B6AE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6,098</w:t>
            </w:r>
          </w:p>
        </w:tc>
      </w:tr>
      <w:tr w:rsidR="000249A3" w:rsidRPr="00795D82" w14:paraId="30ABB62D" w14:textId="77777777" w:rsidTr="00F97746">
        <w:trPr>
          <w:gridAfter w:val="1"/>
          <w:wAfter w:w="144" w:type="dxa"/>
          <w:trHeight w:val="318"/>
        </w:trPr>
        <w:tc>
          <w:tcPr>
            <w:tcW w:w="3254" w:type="dxa"/>
          </w:tcPr>
          <w:p w14:paraId="139C96FA" w14:textId="5FB43989" w:rsidR="000249A3" w:rsidRPr="00795D82" w:rsidRDefault="000249A3" w:rsidP="000249A3">
            <w:pPr>
              <w:spacing w:line="240" w:lineRule="auto"/>
              <w:ind w:left="162" w:hanging="16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จากอสังหาริมทรัพย์เพื่อการลงทุน (ดูหมายเหตุข้อ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8)</w:t>
            </w:r>
          </w:p>
        </w:tc>
        <w:tc>
          <w:tcPr>
            <w:tcW w:w="1296" w:type="dxa"/>
            <w:vAlign w:val="bottom"/>
          </w:tcPr>
          <w:p w14:paraId="7958A539" w14:textId="75F9C28B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41,316</w:t>
            </w:r>
          </w:p>
        </w:tc>
        <w:tc>
          <w:tcPr>
            <w:tcW w:w="273" w:type="dxa"/>
            <w:vAlign w:val="bottom"/>
          </w:tcPr>
          <w:p w14:paraId="58C76295" w14:textId="7777777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41DD71A" w14:textId="3C7F9A55" w:rsidR="000249A3" w:rsidRPr="00795D82" w:rsidRDefault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D1ECA5" w14:textId="7777777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029217A" w14:textId="570A9583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</w:tcPr>
          <w:p w14:paraId="7DD30583" w14:textId="7777777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B703483" w14:textId="1AB856EB" w:rsidR="000249A3" w:rsidRPr="00795D82" w:rsidRDefault="000249A3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270" w:type="dxa"/>
            <w:vAlign w:val="bottom"/>
          </w:tcPr>
          <w:p w14:paraId="6A9B2C67" w14:textId="7777777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E0348B4" w14:textId="58C0CE01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0900B3" w14:textId="77777777" w:rsidR="000249A3" w:rsidRPr="00795D82" w:rsidRDefault="000249A3" w:rsidP="000249A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6CAEAA" w14:textId="1A530BE1" w:rsidR="000249A3" w:rsidRPr="00795D82" w:rsidRDefault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758F37" w14:textId="7777777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C041A8E" w14:textId="0F5D03B0" w:rsidR="000249A3" w:rsidRPr="00795D82" w:rsidRDefault="000249A3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7B90E1" w14:textId="7777777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371D2AB" w14:textId="3F9DDC51" w:rsidR="000249A3" w:rsidRPr="00795D82" w:rsidRDefault="000249A3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41,316</w:t>
            </w:r>
          </w:p>
        </w:tc>
      </w:tr>
      <w:tr w:rsidR="000249A3" w:rsidRPr="00795D82" w14:paraId="4C55358C" w14:textId="77777777" w:rsidTr="00F97746">
        <w:trPr>
          <w:gridAfter w:val="1"/>
          <w:wAfter w:w="144" w:type="dxa"/>
        </w:trPr>
        <w:tc>
          <w:tcPr>
            <w:tcW w:w="3254" w:type="dxa"/>
          </w:tcPr>
          <w:p w14:paraId="46789DD6" w14:textId="77777777" w:rsidR="000249A3" w:rsidRPr="00795D82" w:rsidRDefault="000249A3" w:rsidP="000249A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96" w:type="dxa"/>
          </w:tcPr>
          <w:p w14:paraId="1C4BEB25" w14:textId="484247F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273" w:type="dxa"/>
          </w:tcPr>
          <w:p w14:paraId="27889A19" w14:textId="7777777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E8C78A4" w14:textId="06D8F6D6" w:rsidR="000249A3" w:rsidRPr="00795D82" w:rsidRDefault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FCF0F7" w14:textId="7777777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9CB0FD" w14:textId="3634FC89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4BFE84" w14:textId="7777777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BB4EED9" w14:textId="1B9E135D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(2,087)</w:t>
            </w:r>
          </w:p>
        </w:tc>
        <w:tc>
          <w:tcPr>
            <w:tcW w:w="270" w:type="dxa"/>
          </w:tcPr>
          <w:p w14:paraId="473BE0BC" w14:textId="7777777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F296755" w14:textId="7BD45312" w:rsidR="000249A3" w:rsidRPr="00795D82" w:rsidRDefault="000249A3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6E1C51" w14:textId="77777777" w:rsidR="000249A3" w:rsidRPr="00795D82" w:rsidRDefault="000249A3" w:rsidP="000249A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41339A" w14:textId="2E224A4E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270" w:type="dxa"/>
          </w:tcPr>
          <w:p w14:paraId="11659588" w14:textId="7777777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263C2E" w14:textId="533957DC" w:rsidR="000249A3" w:rsidRPr="00795D82" w:rsidRDefault="000249A3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DF65E9" w14:textId="77777777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F557423" w14:textId="606B2B9C" w:rsidR="000249A3" w:rsidRPr="00795D82" w:rsidRDefault="000249A3" w:rsidP="0002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(2,166)</w:t>
            </w:r>
          </w:p>
        </w:tc>
      </w:tr>
      <w:tr w:rsidR="00E86CBF" w:rsidRPr="00795D82" w14:paraId="4AD85A8D" w14:textId="77777777" w:rsidTr="00A37EA4">
        <w:trPr>
          <w:gridAfter w:val="1"/>
          <w:wAfter w:w="144" w:type="dxa"/>
        </w:trPr>
        <w:tc>
          <w:tcPr>
            <w:tcW w:w="3254" w:type="dxa"/>
          </w:tcPr>
          <w:p w14:paraId="6C4CEB0A" w14:textId="01F587DA" w:rsidR="00E86CBF" w:rsidRPr="00795D82" w:rsidRDefault="00E86CBF" w:rsidP="00E86CB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  <w:p w14:paraId="7BF4214F" w14:textId="3D108848" w:rsidR="00E86CBF" w:rsidRPr="00795D82" w:rsidRDefault="00E86CBF" w:rsidP="00E86CB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Pr="00795D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795D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7178F5F7" w14:textId="77777777" w:rsidR="00E86CBF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FAED1A7" w14:textId="0C4295C9" w:rsidR="00E86CBF" w:rsidRPr="00795D82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59,816</w:t>
            </w:r>
          </w:p>
        </w:tc>
        <w:tc>
          <w:tcPr>
            <w:tcW w:w="273" w:type="dxa"/>
            <w:tcBorders>
              <w:bottom w:val="nil"/>
            </w:tcBorders>
          </w:tcPr>
          <w:p w14:paraId="50ADDA8B" w14:textId="77777777" w:rsidR="00E86CBF" w:rsidRPr="00795D82" w:rsidRDefault="00E86CBF" w:rsidP="00E86CB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1765250F" w14:textId="77777777" w:rsidR="00E86CBF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8A5EF65" w14:textId="4880FC8A" w:rsidR="00E86CBF" w:rsidRPr="00795D82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163,984</w:t>
            </w:r>
          </w:p>
        </w:tc>
        <w:tc>
          <w:tcPr>
            <w:tcW w:w="236" w:type="dxa"/>
            <w:tcBorders>
              <w:bottom w:val="nil"/>
            </w:tcBorders>
          </w:tcPr>
          <w:p w14:paraId="50DDDAEB" w14:textId="77777777" w:rsidR="00E86CBF" w:rsidRPr="00795D82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4E6D5F73" w14:textId="77777777" w:rsidR="00E86CBF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99FB427" w14:textId="1E4B6BA5" w:rsidR="00E86CBF" w:rsidRPr="00795D82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79FC">
              <w:rPr>
                <w:rFonts w:ascii="Angsana New" w:hAnsi="Angsana New"/>
                <w:b/>
                <w:bCs/>
                <w:sz w:val="28"/>
                <w:szCs w:val="28"/>
              </w:rPr>
              <w:t>43,840</w:t>
            </w:r>
          </w:p>
        </w:tc>
        <w:tc>
          <w:tcPr>
            <w:tcW w:w="270" w:type="dxa"/>
            <w:tcBorders>
              <w:bottom w:val="nil"/>
            </w:tcBorders>
          </w:tcPr>
          <w:p w14:paraId="1E08B75E" w14:textId="77777777" w:rsidR="00E86CBF" w:rsidRPr="00795D82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1FC29C1E" w14:textId="77777777" w:rsidR="00E86CBF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A24526B" w14:textId="54F395B1" w:rsidR="00E86CBF" w:rsidRPr="00795D82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93,513</w:t>
            </w:r>
          </w:p>
        </w:tc>
        <w:tc>
          <w:tcPr>
            <w:tcW w:w="270" w:type="dxa"/>
            <w:tcBorders>
              <w:bottom w:val="nil"/>
            </w:tcBorders>
          </w:tcPr>
          <w:p w14:paraId="0E7AC60A" w14:textId="77777777" w:rsidR="00E86CBF" w:rsidRPr="00795D82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7FC46EC6" w14:textId="77777777" w:rsidR="00E86CBF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70C2814" w14:textId="07EBE532" w:rsidR="00E86CBF" w:rsidRPr="00795D82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7,356</w:t>
            </w:r>
          </w:p>
        </w:tc>
        <w:tc>
          <w:tcPr>
            <w:tcW w:w="270" w:type="dxa"/>
            <w:tcBorders>
              <w:bottom w:val="nil"/>
            </w:tcBorders>
          </w:tcPr>
          <w:p w14:paraId="486A54D1" w14:textId="77777777" w:rsidR="00E86CBF" w:rsidRPr="00795D82" w:rsidRDefault="00E86CBF" w:rsidP="00E86CB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8C415ED" w14:textId="77777777" w:rsidR="00E86CBF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244AFB1" w14:textId="2DDAAA4D" w:rsidR="00E86CBF" w:rsidRPr="00795D82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4,908</w:t>
            </w:r>
          </w:p>
        </w:tc>
        <w:tc>
          <w:tcPr>
            <w:tcW w:w="270" w:type="dxa"/>
            <w:tcBorders>
              <w:bottom w:val="nil"/>
            </w:tcBorders>
          </w:tcPr>
          <w:p w14:paraId="1014E402" w14:textId="77777777" w:rsidR="00E86CBF" w:rsidRPr="00795D82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2BA11C5E" w14:textId="77777777" w:rsidR="00E86CBF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C7BD7E1" w14:textId="558A09A7" w:rsidR="00E86CBF" w:rsidRPr="00795D82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2,645</w:t>
            </w:r>
          </w:p>
        </w:tc>
        <w:tc>
          <w:tcPr>
            <w:tcW w:w="270" w:type="dxa"/>
            <w:tcBorders>
              <w:bottom w:val="nil"/>
            </w:tcBorders>
          </w:tcPr>
          <w:p w14:paraId="06157A3B" w14:textId="77777777" w:rsidR="00E86CBF" w:rsidRPr="00795D82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087B8349" w14:textId="77777777" w:rsidR="00E86CBF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0FED259" w14:textId="5ECA0DAD" w:rsidR="00E86CBF" w:rsidRPr="00795D82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376,062</w:t>
            </w:r>
          </w:p>
        </w:tc>
      </w:tr>
      <w:tr w:rsidR="00A8215A" w:rsidRPr="00795D82" w14:paraId="59226CF4" w14:textId="77777777" w:rsidTr="00723937">
        <w:trPr>
          <w:gridAfter w:val="1"/>
          <w:wAfter w:w="144" w:type="dxa"/>
        </w:trPr>
        <w:tc>
          <w:tcPr>
            <w:tcW w:w="3254" w:type="dxa"/>
          </w:tcPr>
          <w:p w14:paraId="6916B23B" w14:textId="2F93D623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</w:tcBorders>
          </w:tcPr>
          <w:p w14:paraId="26C07307" w14:textId="704FF43D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73" w:type="dxa"/>
            <w:tcBorders>
              <w:top w:val="nil"/>
            </w:tcBorders>
          </w:tcPr>
          <w:p w14:paraId="4009951B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4AAA042D" w14:textId="5FFB112E" w:rsidR="00A8215A" w:rsidRPr="00795D82" w:rsidRDefault="005A38AC" w:rsidP="005A3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1,148</w:t>
            </w:r>
          </w:p>
        </w:tc>
        <w:tc>
          <w:tcPr>
            <w:tcW w:w="236" w:type="dxa"/>
            <w:tcBorders>
              <w:top w:val="nil"/>
            </w:tcBorders>
          </w:tcPr>
          <w:p w14:paraId="776F043E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78A1AF8" w14:textId="2BF679DA" w:rsidR="00A8215A" w:rsidRDefault="002379B9" w:rsidP="0023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BA2F8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7902ACD1" w14:textId="3CB05597" w:rsidR="00A8215A" w:rsidRPr="00795D82" w:rsidRDefault="00723937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6,873</w:t>
            </w:r>
          </w:p>
        </w:tc>
        <w:tc>
          <w:tcPr>
            <w:tcW w:w="270" w:type="dxa"/>
            <w:tcBorders>
              <w:top w:val="nil"/>
            </w:tcBorders>
          </w:tcPr>
          <w:p w14:paraId="76ACB626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5AD4C31E" w14:textId="60FBDC34" w:rsidR="00A8215A" w:rsidRPr="00795D82" w:rsidRDefault="00565142" w:rsidP="0056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2,311</w:t>
            </w:r>
          </w:p>
        </w:tc>
        <w:tc>
          <w:tcPr>
            <w:tcW w:w="270" w:type="dxa"/>
            <w:tcBorders>
              <w:top w:val="nil"/>
            </w:tcBorders>
          </w:tcPr>
          <w:p w14:paraId="2F4E44B8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8AF131E" w14:textId="6DF087FA" w:rsidR="00A8215A" w:rsidRPr="00795D82" w:rsidRDefault="00565142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2,152</w:t>
            </w:r>
          </w:p>
        </w:tc>
        <w:tc>
          <w:tcPr>
            <w:tcW w:w="270" w:type="dxa"/>
            <w:tcBorders>
              <w:top w:val="nil"/>
            </w:tcBorders>
          </w:tcPr>
          <w:p w14:paraId="1F7D62A8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283E8B11" w14:textId="10A43B93" w:rsidR="00A8215A" w:rsidRPr="00795D82" w:rsidRDefault="00565142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21,321</w:t>
            </w:r>
          </w:p>
        </w:tc>
        <w:tc>
          <w:tcPr>
            <w:tcW w:w="270" w:type="dxa"/>
            <w:tcBorders>
              <w:top w:val="nil"/>
            </w:tcBorders>
          </w:tcPr>
          <w:p w14:paraId="0269E252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331C20C8" w14:textId="605172C2" w:rsidR="00A8215A" w:rsidRPr="00795D82" w:rsidRDefault="002379B9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33,805</w:t>
            </w:r>
          </w:p>
        </w:tc>
      </w:tr>
      <w:tr w:rsidR="00EA75AF" w:rsidRPr="00795D82" w14:paraId="0F62BFBC" w14:textId="77777777" w:rsidTr="00723937">
        <w:trPr>
          <w:gridAfter w:val="1"/>
          <w:wAfter w:w="144" w:type="dxa"/>
        </w:trPr>
        <w:tc>
          <w:tcPr>
            <w:tcW w:w="3254" w:type="dxa"/>
          </w:tcPr>
          <w:p w14:paraId="75DFFBCF" w14:textId="5D20FEDC" w:rsidR="00EA75AF" w:rsidRPr="00795D82" w:rsidRDefault="00EA75AF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</w:t>
            </w:r>
            <w:r w:rsidR="002379B9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296" w:type="dxa"/>
            <w:tcBorders>
              <w:top w:val="nil"/>
            </w:tcBorders>
          </w:tcPr>
          <w:p w14:paraId="2CCC2438" w14:textId="74E9025D" w:rsidR="00EA75AF" w:rsidRDefault="002379B9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73" w:type="dxa"/>
            <w:tcBorders>
              <w:top w:val="nil"/>
            </w:tcBorders>
          </w:tcPr>
          <w:p w14:paraId="2E96411A" w14:textId="77777777" w:rsidR="00EA75AF" w:rsidRPr="00795D82" w:rsidRDefault="00EA75A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554C443B" w14:textId="1A30A736" w:rsidR="00EA75AF" w:rsidRPr="002379B9" w:rsidRDefault="002379B9" w:rsidP="0023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69E277B4" w14:textId="77777777" w:rsidR="00EA75AF" w:rsidRPr="00795D82" w:rsidRDefault="00EA75A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017204A" w14:textId="07A2A2B3" w:rsidR="00EA75AF" w:rsidRDefault="00ED4597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63,970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3E7FF1" w14:textId="77777777" w:rsidR="00EA75AF" w:rsidRDefault="00EA75A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32BEF7D9" w14:textId="46ED363D" w:rsidR="00EA75AF" w:rsidRDefault="002379B9" w:rsidP="0023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63371B9F" w14:textId="77777777" w:rsidR="00EA75AF" w:rsidRPr="00795D82" w:rsidRDefault="00EA75A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542B80CC" w14:textId="2DB550F7" w:rsidR="00EA75AF" w:rsidRDefault="002379B9" w:rsidP="0023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3F8EA60" w14:textId="77777777" w:rsidR="00EA75AF" w:rsidRPr="00795D82" w:rsidRDefault="00EA75AF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F443DAB" w14:textId="2B9AE205" w:rsidR="00EA75AF" w:rsidRDefault="002379B9" w:rsidP="0023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7FE85F7" w14:textId="77777777" w:rsidR="00EA75AF" w:rsidRPr="00795D82" w:rsidRDefault="00EA75A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1A661B17" w14:textId="116D6050" w:rsidR="00EA75AF" w:rsidRDefault="002379B9" w:rsidP="0023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A2A0A56" w14:textId="77777777" w:rsidR="00EA75AF" w:rsidRPr="00795D82" w:rsidRDefault="00EA75A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19DB5BF0" w14:textId="05486FF1" w:rsidR="00EA75AF" w:rsidRDefault="00ED4597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63,970</w:t>
            </w:r>
          </w:p>
        </w:tc>
      </w:tr>
      <w:tr w:rsidR="00A8215A" w:rsidRPr="00795D82" w14:paraId="1144ACA8" w14:textId="77777777" w:rsidTr="00F97746">
        <w:trPr>
          <w:gridAfter w:val="1"/>
          <w:wAfter w:w="144" w:type="dxa"/>
        </w:trPr>
        <w:tc>
          <w:tcPr>
            <w:tcW w:w="3254" w:type="dxa"/>
          </w:tcPr>
          <w:p w14:paraId="18BAA462" w14:textId="71F0DD5A" w:rsidR="00A8215A" w:rsidRPr="00795D82" w:rsidRDefault="00A8215A" w:rsidP="00A8215A">
            <w:pPr>
              <w:spacing w:line="240" w:lineRule="auto"/>
              <w:ind w:left="162" w:hanging="16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95D82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จากอสังหาริมทรัพย์เพื่อการลงทุน (ดูหมายเหตุข้อ </w:t>
            </w:r>
            <w:r w:rsidR="00E86CBF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  <w:r w:rsidRPr="00795D8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4B4111FA" w14:textId="2CCFC4A3" w:rsidR="00A8215A" w:rsidRPr="00795D82" w:rsidRDefault="00A2655B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  <w:r w:rsidR="00E86CB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769</w:t>
            </w:r>
          </w:p>
        </w:tc>
        <w:tc>
          <w:tcPr>
            <w:tcW w:w="273" w:type="dxa"/>
            <w:tcBorders>
              <w:top w:val="nil"/>
            </w:tcBorders>
            <w:vAlign w:val="bottom"/>
          </w:tcPr>
          <w:p w14:paraId="1A5B7D83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42EACE53" w14:textId="461FA31E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44FA27C9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3A1BA0CC" w14:textId="0DBD08EC" w:rsidR="00A8215A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B11A3A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4BD5177F" w14:textId="5D68AE9B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1069"/>
              </w:tabs>
              <w:spacing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8F335EF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3568E0A6" w14:textId="1E1427C5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37F1D72" w14:textId="77777777" w:rsidR="00A8215A" w:rsidRPr="00795D82" w:rsidRDefault="00A8215A" w:rsidP="00A8215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0E99496D" w14:textId="2C8EDED5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A2981E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5DB26F3E" w14:textId="6578F804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628E25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5CF3D524" w14:textId="4D4C4D07" w:rsidR="00A8215A" w:rsidRPr="00795D82" w:rsidRDefault="00A2655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  <w:r w:rsidR="00A7254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769</w:t>
            </w:r>
          </w:p>
        </w:tc>
      </w:tr>
      <w:tr w:rsidR="00E86CBF" w:rsidRPr="00795D82" w14:paraId="1016C9C3" w14:textId="77777777" w:rsidTr="00F97746">
        <w:trPr>
          <w:gridAfter w:val="1"/>
          <w:wAfter w:w="144" w:type="dxa"/>
        </w:trPr>
        <w:tc>
          <w:tcPr>
            <w:tcW w:w="3254" w:type="dxa"/>
          </w:tcPr>
          <w:p w14:paraId="3AF540E7" w14:textId="1F758477" w:rsidR="00E86CBF" w:rsidRPr="00795D82" w:rsidRDefault="00E86CBF" w:rsidP="00A8215A">
            <w:pPr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6DC7B6DB" w14:textId="13B79501" w:rsidR="00E86CBF" w:rsidRDefault="00A72542" w:rsidP="00A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 -</w:t>
            </w:r>
          </w:p>
        </w:tc>
        <w:tc>
          <w:tcPr>
            <w:tcW w:w="273" w:type="dxa"/>
            <w:tcBorders>
              <w:top w:val="nil"/>
            </w:tcBorders>
            <w:vAlign w:val="bottom"/>
          </w:tcPr>
          <w:p w14:paraId="21BEE0B4" w14:textId="77777777" w:rsidR="00E86CBF" w:rsidRPr="00795D82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32BF17A8" w14:textId="7E85EF8B" w:rsidR="00E86CBF" w:rsidRDefault="005A38AC" w:rsidP="005A3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12,647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7FB5FB2" w14:textId="77777777" w:rsidR="00E86CBF" w:rsidRPr="00795D82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31931D6F" w14:textId="62718E7D" w:rsidR="00E86CBF" w:rsidRDefault="00A72542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DD0922" w14:textId="77777777" w:rsidR="00E86CBF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01B44714" w14:textId="13CC3CB7" w:rsidR="00E86CBF" w:rsidRDefault="00723937" w:rsidP="00723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178921" w14:textId="77777777" w:rsidR="00E86CBF" w:rsidRPr="00795D82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2DF4A00B" w14:textId="4A7CE89A" w:rsidR="00E86CBF" w:rsidRDefault="00565142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CAC8384" w14:textId="77777777" w:rsidR="00E86CBF" w:rsidRPr="00795D82" w:rsidRDefault="00E86CBF" w:rsidP="00A8215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213E174D" w14:textId="7A1B406B" w:rsidR="00E86CBF" w:rsidRDefault="00565142" w:rsidP="0056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610AF39" w14:textId="77777777" w:rsidR="00E86CBF" w:rsidRPr="00795D82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291F1E23" w14:textId="1548D5B2" w:rsidR="00E86CBF" w:rsidRDefault="00565142" w:rsidP="0056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(16,302)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D3E4EE" w14:textId="77777777" w:rsidR="00E86CBF" w:rsidRPr="00795D82" w:rsidRDefault="00E86CBF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1024B7D" w14:textId="3E4006D8" w:rsidR="00E86CBF" w:rsidRDefault="00A72542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215A" w:rsidRPr="00795D82" w14:paraId="46B06877" w14:textId="77777777" w:rsidTr="00F97746">
        <w:trPr>
          <w:gridAfter w:val="1"/>
          <w:wAfter w:w="144" w:type="dxa"/>
        </w:trPr>
        <w:tc>
          <w:tcPr>
            <w:tcW w:w="3254" w:type="dxa"/>
            <w:tcBorders>
              <w:bottom w:val="nil"/>
            </w:tcBorders>
          </w:tcPr>
          <w:p w14:paraId="12A07610" w14:textId="4659B209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5D8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bottom w:val="nil"/>
            </w:tcBorders>
          </w:tcPr>
          <w:p w14:paraId="30DDECCD" w14:textId="09BB349C" w:rsidR="00A8215A" w:rsidRPr="00795D82" w:rsidRDefault="00E86CBF" w:rsidP="00E86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(3,500)</w:t>
            </w:r>
          </w:p>
        </w:tc>
        <w:tc>
          <w:tcPr>
            <w:tcW w:w="273" w:type="dxa"/>
            <w:tcBorders>
              <w:bottom w:val="nil"/>
            </w:tcBorders>
          </w:tcPr>
          <w:p w14:paraId="4CD235A9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37616F49" w14:textId="1417A0CA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FF703A9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1FC128" w14:textId="6B860B57" w:rsidR="00A8215A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5" w:right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057A686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32543074" w14:textId="458F31A1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23937">
              <w:rPr>
                <w:rFonts w:ascii="Angsana New" w:hAnsi="Angsana New"/>
                <w:sz w:val="28"/>
                <w:szCs w:val="28"/>
              </w:rPr>
              <w:t>912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2D3A59C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6C8538D9" w14:textId="4807D683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DE2BB3E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E360E45" w14:textId="60CDE30B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65142">
              <w:rPr>
                <w:rFonts w:ascii="Angsana New" w:hAnsi="Angsana New"/>
                <w:sz w:val="28"/>
                <w:szCs w:val="28"/>
              </w:rPr>
              <w:t>103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ACE3140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444954" w14:textId="7AA30631" w:rsidR="00A8215A" w:rsidRPr="00795D82" w:rsidRDefault="00A8215A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DBDF6A1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0BAB5389" w14:textId="57D84712" w:rsidR="00A8215A" w:rsidRPr="00795D82" w:rsidRDefault="00A8215A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72542">
              <w:rPr>
                <w:rFonts w:ascii="Angsana New" w:hAnsi="Angsana New"/>
                <w:sz w:val="28"/>
                <w:szCs w:val="28"/>
              </w:rPr>
              <w:t>4,515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8215A" w:rsidRPr="00ED4597" w14:paraId="5D73D91D" w14:textId="77777777" w:rsidTr="00F97746">
        <w:trPr>
          <w:gridAfter w:val="1"/>
          <w:wAfter w:w="144" w:type="dxa"/>
        </w:trPr>
        <w:tc>
          <w:tcPr>
            <w:tcW w:w="3254" w:type="dxa"/>
            <w:tcBorders>
              <w:bottom w:val="nil"/>
            </w:tcBorders>
          </w:tcPr>
          <w:p w14:paraId="78A471D2" w14:textId="3AAA39EE" w:rsidR="00A8215A" w:rsidRPr="00795D82" w:rsidRDefault="00A8215A" w:rsidP="00A821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D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A38A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AF8843" w14:textId="0333DF29" w:rsidR="00A8215A" w:rsidRPr="00795D82" w:rsidRDefault="00CC69C2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165,085</w:t>
            </w:r>
          </w:p>
        </w:tc>
        <w:tc>
          <w:tcPr>
            <w:tcW w:w="273" w:type="dxa"/>
            <w:tcBorders>
              <w:bottom w:val="nil"/>
            </w:tcBorders>
          </w:tcPr>
          <w:p w14:paraId="040B5FAA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61B0C2" w14:textId="59425F38" w:rsidR="00A8215A" w:rsidRPr="00795D82" w:rsidRDefault="005A38AC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177,779</w:t>
            </w:r>
          </w:p>
        </w:tc>
        <w:tc>
          <w:tcPr>
            <w:tcW w:w="236" w:type="dxa"/>
            <w:tcBorders>
              <w:bottom w:val="nil"/>
            </w:tcBorders>
          </w:tcPr>
          <w:p w14:paraId="15C6DE91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43C59E" w14:textId="6EC50D26" w:rsidR="00A8215A" w:rsidRDefault="00ED4597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107</w:t>
            </w:r>
            <w:r w:rsidR="0072393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810</w:t>
            </w:r>
          </w:p>
        </w:tc>
        <w:tc>
          <w:tcPr>
            <w:tcW w:w="270" w:type="dxa"/>
            <w:tcBorders>
              <w:bottom w:val="nil"/>
            </w:tcBorders>
          </w:tcPr>
          <w:p w14:paraId="7D8CBEBA" w14:textId="77777777" w:rsidR="00A8215A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20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551D39" w14:textId="6062A1BB" w:rsidR="00A8215A" w:rsidRPr="00795D82" w:rsidRDefault="00723937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102</w:t>
            </w:r>
            <w:r w:rsidR="00565142">
              <w:rPr>
                <w:rFonts w:ascii="Angsana New" w:hAnsi="Angsana New"/>
                <w:b/>
                <w:bCs/>
                <w:sz w:val="28"/>
                <w:szCs w:val="28"/>
              </w:rPr>
              <w:t>,687</w:t>
            </w:r>
          </w:p>
        </w:tc>
        <w:tc>
          <w:tcPr>
            <w:tcW w:w="270" w:type="dxa"/>
            <w:tcBorders>
              <w:bottom w:val="nil"/>
            </w:tcBorders>
          </w:tcPr>
          <w:p w14:paraId="214EBE32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E33743" w14:textId="19E18042" w:rsidR="00A8215A" w:rsidRPr="00795D82" w:rsidRDefault="00565142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9,667</w:t>
            </w:r>
          </w:p>
        </w:tc>
        <w:tc>
          <w:tcPr>
            <w:tcW w:w="270" w:type="dxa"/>
            <w:tcBorders>
              <w:bottom w:val="nil"/>
            </w:tcBorders>
          </w:tcPr>
          <w:p w14:paraId="7BCC00E5" w14:textId="77777777" w:rsidR="00A8215A" w:rsidRPr="00795D82" w:rsidRDefault="00A8215A" w:rsidP="00A8215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4B3F2F" w14:textId="4305A44D" w:rsidR="00A8215A" w:rsidRPr="00795D82" w:rsidRDefault="00565142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7,399</w:t>
            </w:r>
          </w:p>
        </w:tc>
        <w:tc>
          <w:tcPr>
            <w:tcW w:w="270" w:type="dxa"/>
            <w:tcBorders>
              <w:bottom w:val="nil"/>
            </w:tcBorders>
          </w:tcPr>
          <w:p w14:paraId="4DC3E0CA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9382BE" w14:textId="698A89EA" w:rsidR="00A8215A" w:rsidRPr="00795D82" w:rsidRDefault="00565142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7,664</w:t>
            </w:r>
          </w:p>
        </w:tc>
        <w:tc>
          <w:tcPr>
            <w:tcW w:w="270" w:type="dxa"/>
            <w:tcBorders>
              <w:bottom w:val="nil"/>
            </w:tcBorders>
          </w:tcPr>
          <w:p w14:paraId="2C0B994D" w14:textId="77777777" w:rsidR="00A8215A" w:rsidRPr="00795D82" w:rsidRDefault="00A8215A" w:rsidP="00A8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404F690" w14:textId="15CC7617" w:rsidR="00A8215A" w:rsidRPr="00ED4597" w:rsidRDefault="00CC69C2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578,</w:t>
            </w:r>
            <w:r w:rsidR="00692138">
              <w:rPr>
                <w:rFonts w:ascii="Angsana New" w:hAnsi="Angsana New"/>
                <w:b/>
                <w:bCs/>
                <w:sz w:val="28"/>
                <w:szCs w:val="28"/>
              </w:rPr>
              <w:t>091</w:t>
            </w:r>
          </w:p>
        </w:tc>
      </w:tr>
    </w:tbl>
    <w:p w14:paraId="405D0F77" w14:textId="77777777" w:rsidR="002C4FD1" w:rsidRPr="00BC2171" w:rsidRDefault="002C4FD1" w:rsidP="002C4FD1">
      <w:pPr>
        <w:framePr w:w="13785" w:wrap="auto" w:hAnchor="text" w:x="1710"/>
        <w:spacing w:line="240" w:lineRule="auto"/>
        <w:rPr>
          <w:rFonts w:ascii="Angsana New" w:hAnsi="Angsana New"/>
          <w:sz w:val="30"/>
          <w:szCs w:val="30"/>
        </w:rPr>
        <w:sectPr w:rsidR="002C4FD1" w:rsidRPr="00BC2171" w:rsidSect="00BD4005">
          <w:footerReference w:type="default" r:id="rId17"/>
          <w:type w:val="nextColumn"/>
          <w:pgSz w:w="16834" w:h="11909" w:orient="landscape" w:code="9"/>
          <w:pgMar w:top="1152" w:right="691" w:bottom="1152" w:left="990" w:header="720" w:footer="720" w:gutter="0"/>
          <w:cols w:space="720"/>
          <w:docGrid w:linePitch="245"/>
        </w:sectPr>
      </w:pPr>
    </w:p>
    <w:p w14:paraId="4D273194" w14:textId="77777777" w:rsidR="002C4FD1" w:rsidRPr="00BC2171" w:rsidRDefault="002C4FD1" w:rsidP="002C4FD1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15708" w:type="dxa"/>
        <w:tblInd w:w="-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6"/>
        <w:gridCol w:w="1296"/>
        <w:gridCol w:w="270"/>
        <w:gridCol w:w="1296"/>
        <w:gridCol w:w="270"/>
        <w:gridCol w:w="1296"/>
        <w:gridCol w:w="270"/>
        <w:gridCol w:w="1296"/>
        <w:gridCol w:w="270"/>
        <w:gridCol w:w="1296"/>
        <w:gridCol w:w="270"/>
        <w:gridCol w:w="1440"/>
        <w:gridCol w:w="270"/>
        <w:gridCol w:w="1296"/>
        <w:gridCol w:w="270"/>
        <w:gridCol w:w="1152"/>
        <w:gridCol w:w="144"/>
      </w:tblGrid>
      <w:tr w:rsidR="001C68C8" w:rsidRPr="00795D82" w14:paraId="20D68307" w14:textId="77777777" w:rsidTr="00F97746">
        <w:trPr>
          <w:gridAfter w:val="1"/>
          <w:wAfter w:w="144" w:type="dxa"/>
          <w:tblHeader/>
        </w:trPr>
        <w:tc>
          <w:tcPr>
            <w:tcW w:w="3306" w:type="dxa"/>
            <w:tcBorders>
              <w:top w:val="nil"/>
              <w:bottom w:val="nil"/>
            </w:tcBorders>
          </w:tcPr>
          <w:p w14:paraId="73A5E370" w14:textId="77777777" w:rsidR="001C68C8" w:rsidRPr="00795D82" w:rsidRDefault="001C68C8" w:rsidP="00530F4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E133660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19CFEE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34A82C7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87D14E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70B5AEA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AB9FD7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17572FB" w14:textId="321B294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C8D243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0372E53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F92C21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51E98C5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D7B2E7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AF732FE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C0367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2CB6B0D" w14:textId="77777777" w:rsidR="001C68C8" w:rsidRPr="00795D82" w:rsidRDefault="001C68C8" w:rsidP="0053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68C8" w:rsidRPr="00795D82" w14:paraId="44CC1472" w14:textId="77777777" w:rsidTr="00F97746">
        <w:trPr>
          <w:gridAfter w:val="1"/>
          <w:wAfter w:w="144" w:type="dxa"/>
          <w:tblHeader/>
        </w:trPr>
        <w:tc>
          <w:tcPr>
            <w:tcW w:w="3306" w:type="dxa"/>
            <w:tcBorders>
              <w:top w:val="nil"/>
              <w:bottom w:val="nil"/>
            </w:tcBorders>
          </w:tcPr>
          <w:p w14:paraId="606D6AF3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0ACCA1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D197B7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6B62CA3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DB24F0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E4673E0" w14:textId="07FE754A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D85C0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324B5C0" w14:textId="781FFD54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5D40D3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E8C895C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E7CCC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F86579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DAAED2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3717C6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BE4FE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70C0FE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68C8" w:rsidRPr="00795D82" w14:paraId="0AD59EC3" w14:textId="77777777" w:rsidTr="00F97746">
        <w:trPr>
          <w:gridAfter w:val="1"/>
          <w:wAfter w:w="144" w:type="dxa"/>
          <w:tblHeader/>
        </w:trPr>
        <w:tc>
          <w:tcPr>
            <w:tcW w:w="3306" w:type="dxa"/>
            <w:tcBorders>
              <w:top w:val="nil"/>
              <w:bottom w:val="nil"/>
            </w:tcBorders>
          </w:tcPr>
          <w:p w14:paraId="64394456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3FF78CE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CA16FA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5E0721A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861DE4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B2D43FF" w14:textId="47E652DA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6499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A35BAD8" w14:textId="5A4F3190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DFCF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CEE330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2835E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6A9F9FA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E7B1E2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09FD83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6506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1B86A5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879FC" w:rsidRPr="00795D82" w14:paraId="08C823B8" w14:textId="77777777" w:rsidTr="007E1F96">
        <w:trPr>
          <w:tblHeader/>
        </w:trPr>
        <w:tc>
          <w:tcPr>
            <w:tcW w:w="3306" w:type="dxa"/>
            <w:tcBorders>
              <w:top w:val="nil"/>
              <w:bottom w:val="nil"/>
            </w:tcBorders>
          </w:tcPr>
          <w:p w14:paraId="4F6A0416" w14:textId="77777777" w:rsidR="009879FC" w:rsidRPr="00795D82" w:rsidRDefault="009879FC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02" w:type="dxa"/>
            <w:gridSpan w:val="16"/>
            <w:tcBorders>
              <w:top w:val="nil"/>
              <w:bottom w:val="nil"/>
            </w:tcBorders>
          </w:tcPr>
          <w:p w14:paraId="3E2E1428" w14:textId="2A15C1B2" w:rsidR="009879FC" w:rsidRPr="00795D82" w:rsidRDefault="009879FC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9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68C8" w:rsidRPr="00795D82" w14:paraId="2B680EBD" w14:textId="77777777" w:rsidTr="00F97746">
        <w:trPr>
          <w:gridAfter w:val="1"/>
          <w:wAfter w:w="144" w:type="dxa"/>
        </w:trPr>
        <w:tc>
          <w:tcPr>
            <w:tcW w:w="3306" w:type="dxa"/>
            <w:tcBorders>
              <w:top w:val="nil"/>
              <w:bottom w:val="nil"/>
            </w:tcBorders>
          </w:tcPr>
          <w:p w14:paraId="47FB4429" w14:textId="2B330EC4" w:rsidR="001C68C8" w:rsidRPr="00795D82" w:rsidRDefault="001C68C8" w:rsidP="001C68C8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D72A5C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4E5E59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3861F67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6F6633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C920DB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24F3C8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BB06A5A" w14:textId="0BC3AB5F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CBE88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A565E51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6D2D62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72C7EB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6C4882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026574D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F00807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4870D354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68C8" w:rsidRPr="00795D82" w14:paraId="60EC10EF" w14:textId="77777777" w:rsidTr="00F97746">
        <w:trPr>
          <w:gridAfter w:val="1"/>
          <w:wAfter w:w="144" w:type="dxa"/>
        </w:trPr>
        <w:tc>
          <w:tcPr>
            <w:tcW w:w="3306" w:type="dxa"/>
            <w:tcBorders>
              <w:top w:val="nil"/>
              <w:bottom w:val="nil"/>
            </w:tcBorders>
          </w:tcPr>
          <w:p w14:paraId="520A3E9A" w14:textId="7062D582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95D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721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E1080E5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2DC110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8543DA2" w14:textId="7CF52348" w:rsidR="001C68C8" w:rsidRPr="00EF461B" w:rsidRDefault="00EB721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75,447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CD39E1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F35BAF8" w14:textId="44E865E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5272DE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6325843" w14:textId="3AC20549" w:rsidR="001C68C8" w:rsidRPr="00795D82" w:rsidRDefault="00EB721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56,130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70CEF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6C1B925" w14:textId="4EA44175" w:rsidR="001C68C8" w:rsidRPr="00795D82" w:rsidRDefault="00EB721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E8963D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D854D0" w14:textId="4DBE22D7" w:rsidR="001C68C8" w:rsidRPr="00795D82" w:rsidRDefault="00EB7215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3A8150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A7F940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5FCD8E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55D8CB7" w14:textId="5F139536" w:rsidR="001C68C8" w:rsidRPr="00795D82" w:rsidRDefault="00EB7215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139,670</w:t>
            </w:r>
          </w:p>
        </w:tc>
      </w:tr>
      <w:tr w:rsidR="00EB7215" w:rsidRPr="00795D82" w14:paraId="7DA0F140" w14:textId="77777777" w:rsidTr="00F97746">
        <w:trPr>
          <w:gridAfter w:val="1"/>
          <w:wAfter w:w="144" w:type="dxa"/>
        </w:trPr>
        <w:tc>
          <w:tcPr>
            <w:tcW w:w="3306" w:type="dxa"/>
            <w:tcBorders>
              <w:top w:val="nil"/>
              <w:bottom w:val="nil"/>
            </w:tcBorders>
          </w:tcPr>
          <w:p w14:paraId="5B529377" w14:textId="77777777" w:rsidR="00EB7215" w:rsidRPr="00795D82" w:rsidRDefault="00EB7215" w:rsidP="00EB721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9F012A0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074829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4682409" w14:textId="3F12547F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3B50A1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1F523B2" w14:textId="6B91EE1C" w:rsidR="00EB7215" w:rsidRPr="00795D82" w:rsidRDefault="00EB7215" w:rsidP="0023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674260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090DE6C" w14:textId="3F641B6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B195F8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7D348E5" w14:textId="78375F1B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A0787F" w14:textId="77777777" w:rsidR="00EB7215" w:rsidRPr="00795D82" w:rsidRDefault="00EB7215" w:rsidP="00EB721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A3B6AEA" w14:textId="1AB7D9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81777D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5D1C024" w14:textId="1A9333B4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C4F4BB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0ED60A2" w14:textId="75A9C2AD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21,352</w:t>
            </w:r>
          </w:p>
        </w:tc>
      </w:tr>
      <w:tr w:rsidR="00EB7215" w:rsidRPr="00795D82" w14:paraId="27254A93" w14:textId="77777777" w:rsidTr="00F97746">
        <w:trPr>
          <w:gridAfter w:val="1"/>
          <w:wAfter w:w="144" w:type="dxa"/>
        </w:trPr>
        <w:tc>
          <w:tcPr>
            <w:tcW w:w="3306" w:type="dxa"/>
            <w:tcBorders>
              <w:top w:val="nil"/>
              <w:bottom w:val="nil"/>
            </w:tcBorders>
          </w:tcPr>
          <w:p w14:paraId="3691CCF0" w14:textId="0D549FBA" w:rsidR="00EB7215" w:rsidRPr="00795D82" w:rsidRDefault="00EB7215" w:rsidP="00EB721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26FEC0E" w14:textId="27889A6A" w:rsidR="00EB7215" w:rsidRPr="00795D82" w:rsidRDefault="001707B8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BF98E5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35971CA" w14:textId="0C9E61A9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6F421A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C47B29E" w14:textId="331538C8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9C22B3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1EC1BEB" w14:textId="503026D3" w:rsidR="00EB7215" w:rsidRPr="00795D82" w:rsidRDefault="00EB7215" w:rsidP="0023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F7FFFB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A241274" w14:textId="624E4225" w:rsidR="00EB7215" w:rsidRPr="00795D82" w:rsidRDefault="00EB7215" w:rsidP="0023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E4D6EA" w14:textId="77777777" w:rsidR="00EB7215" w:rsidRPr="00795D82" w:rsidRDefault="00EB7215" w:rsidP="00EB721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A15A2B3" w14:textId="6F4C68F2" w:rsidR="00EB7215" w:rsidRPr="00795D82" w:rsidRDefault="00EB7215" w:rsidP="0023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0FA91B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2D76939" w14:textId="6162EE25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EC5F37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30D7A9B" w14:textId="2B56E061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EB7215" w:rsidRPr="00795D82" w14:paraId="6B5DA1D9" w14:textId="77777777" w:rsidTr="00F97746">
        <w:trPr>
          <w:gridAfter w:val="1"/>
          <w:wAfter w:w="144" w:type="dxa"/>
        </w:trPr>
        <w:tc>
          <w:tcPr>
            <w:tcW w:w="3306" w:type="dxa"/>
            <w:tcBorders>
              <w:top w:val="nil"/>
              <w:bottom w:val="nil"/>
            </w:tcBorders>
          </w:tcPr>
          <w:p w14:paraId="2254329E" w14:textId="77777777" w:rsidR="00EB7215" w:rsidRPr="00795D82" w:rsidRDefault="00EB7215" w:rsidP="00EB721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3268F5F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56FD49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93FC831" w14:textId="4A5700F8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FBE25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0B6BF70E" w14:textId="04308193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F1944D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E5E49B7" w14:textId="7763FCC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(1,850)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3EB4C5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AA9A163" w14:textId="656476F5" w:rsidR="00EB7215" w:rsidRPr="00795D82" w:rsidRDefault="00EB7215" w:rsidP="0023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1392B" w14:textId="77777777" w:rsidR="00EB7215" w:rsidRPr="00795D82" w:rsidRDefault="00EB7215" w:rsidP="00EB721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C1AF72C" w14:textId="29CC37C9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891093" w14:textId="1A84F655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`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24DBD15" w14:textId="44791700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5B94C3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366D748" w14:textId="293E6C3A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(1,914)</w:t>
            </w:r>
          </w:p>
        </w:tc>
      </w:tr>
      <w:tr w:rsidR="00EB7215" w:rsidRPr="00795D82" w14:paraId="27FC5A71" w14:textId="77777777" w:rsidTr="00F97746">
        <w:trPr>
          <w:gridAfter w:val="1"/>
          <w:wAfter w:w="144" w:type="dxa"/>
        </w:trPr>
        <w:tc>
          <w:tcPr>
            <w:tcW w:w="3306" w:type="dxa"/>
            <w:tcBorders>
              <w:top w:val="nil"/>
              <w:bottom w:val="nil"/>
            </w:tcBorders>
          </w:tcPr>
          <w:p w14:paraId="75CC4A8B" w14:textId="6406E7BF" w:rsidR="00EB7215" w:rsidRPr="00795D82" w:rsidRDefault="00EB7215" w:rsidP="00EB72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  <w:p w14:paraId="0216E09F" w14:textId="1E715B75" w:rsidR="00EB7215" w:rsidRPr="00795D82" w:rsidRDefault="00EB7215" w:rsidP="00EB72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9134931" w14:textId="77777777" w:rsidR="00EB7215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2B3DEB2" w14:textId="371DB0C5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732F95" w14:textId="77777777" w:rsidR="00EB7215" w:rsidRPr="00795D82" w:rsidRDefault="00EB7215" w:rsidP="00EB72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61A5E9BB" w14:textId="77777777" w:rsidR="00EB7215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2F5143D" w14:textId="7D19CBA1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82,782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1628F9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A242912" w14:textId="77777777" w:rsidR="00EB7215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2BF9E59" w14:textId="350489B8" w:rsidR="00EB7215" w:rsidRDefault="00EB7215" w:rsidP="0015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02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2AA3E3" w14:textId="77777777" w:rsidR="00EB7215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77DD30D9" w14:textId="77777777" w:rsidR="00EB7215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02EB6DF" w14:textId="2848471F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63,264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A3765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72FD8835" w14:textId="77777777" w:rsidR="00EB7215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D9BE1E1" w14:textId="7BA7E4B2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3541D7" w14:textId="77777777" w:rsidR="00EB7215" w:rsidRPr="00795D82" w:rsidRDefault="00EB7215" w:rsidP="00EB72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799C0A68" w14:textId="77777777" w:rsidR="00EB7215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62BAB6C" w14:textId="035F49BA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5C31AA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56090232" w14:textId="77777777" w:rsidR="00EB7215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FEA2206" w14:textId="72482D91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27FCCB" w14:textId="77777777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279A8736" w14:textId="77777777" w:rsidR="00EB7215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D19F5ED" w14:textId="32A60F02" w:rsidR="00EB7215" w:rsidRPr="00795D82" w:rsidRDefault="00EB7215" w:rsidP="00EB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161,108</w:t>
            </w:r>
          </w:p>
        </w:tc>
      </w:tr>
      <w:tr w:rsidR="001C68C8" w:rsidRPr="00795D82" w14:paraId="37E23C4E" w14:textId="77777777" w:rsidTr="00F97746">
        <w:trPr>
          <w:gridAfter w:val="1"/>
          <w:wAfter w:w="144" w:type="dxa"/>
        </w:trPr>
        <w:tc>
          <w:tcPr>
            <w:tcW w:w="3306" w:type="dxa"/>
            <w:tcBorders>
              <w:top w:val="nil"/>
              <w:bottom w:val="nil"/>
            </w:tcBorders>
          </w:tcPr>
          <w:p w14:paraId="1726769F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9A175DF" w14:textId="464B8A31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33CA20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7DDE680" w14:textId="5601F28F" w:rsidR="001C68C8" w:rsidRPr="00795D82" w:rsidRDefault="00044582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E06ACF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F4CA36A" w14:textId="2619B6E9" w:rsidR="001C68C8" w:rsidRDefault="00044582" w:rsidP="00987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5DF91" w14:textId="77777777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A6E5B6B" w14:textId="57705ECC" w:rsidR="001C68C8" w:rsidRPr="00795D82" w:rsidRDefault="00044582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B5F801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DF819EE" w14:textId="114964D6" w:rsidR="001C68C8" w:rsidRPr="00795D82" w:rsidRDefault="00044582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C4025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077196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29D7531" w14:textId="632DE344" w:rsidR="001C68C8" w:rsidRPr="00795D82" w:rsidRDefault="00044582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A58947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29056A5" w14:textId="1E87F30E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8A711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420E410C" w14:textId="52187348" w:rsidR="001C68C8" w:rsidRPr="00795D82" w:rsidRDefault="001C68C8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044582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BC402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C68C8" w:rsidRPr="00795D82" w14:paraId="6A7EDE63" w14:textId="77777777" w:rsidTr="00F97746">
        <w:trPr>
          <w:gridAfter w:val="1"/>
          <w:wAfter w:w="144" w:type="dxa"/>
        </w:trPr>
        <w:tc>
          <w:tcPr>
            <w:tcW w:w="3306" w:type="dxa"/>
            <w:tcBorders>
              <w:top w:val="nil"/>
              <w:bottom w:val="nil"/>
            </w:tcBorders>
          </w:tcPr>
          <w:p w14:paraId="7D305918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2D6E8FA" w14:textId="2121EED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49104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F2C2A42" w14:textId="2DD46973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5DFDB8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758304FD" w14:textId="034AED6D" w:rsidR="001C68C8" w:rsidRDefault="002379B9" w:rsidP="0023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63435D" w14:textId="77777777" w:rsidR="001C68C8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CDB4A38" w14:textId="04C0AD5E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44582">
              <w:rPr>
                <w:rFonts w:asciiTheme="majorBidi" w:hAnsiTheme="majorBidi" w:cstheme="majorBidi"/>
                <w:sz w:val="28"/>
                <w:szCs w:val="28"/>
              </w:rPr>
              <w:t>889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BB2009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CC8BD02" w14:textId="34FC227F" w:rsidR="001C68C8" w:rsidRPr="00795D82" w:rsidRDefault="001C68C8" w:rsidP="00B3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07B100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E1DF41D" w14:textId="62F1AA52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44582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2ACF54" w14:textId="23B40296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`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B60BEB4" w14:textId="4BD3F561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80DC86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F98F86A" w14:textId="109056FB" w:rsidR="001C68C8" w:rsidRPr="00795D82" w:rsidRDefault="001C68C8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1ED7">
              <w:rPr>
                <w:rFonts w:asciiTheme="majorBidi" w:hAnsiTheme="majorBidi" w:cstheme="majorBidi"/>
                <w:sz w:val="28"/>
                <w:szCs w:val="28"/>
              </w:rPr>
              <w:t>992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68C8" w:rsidRPr="00ED4597" w14:paraId="3D8ACD00" w14:textId="77777777" w:rsidTr="00F97746">
        <w:trPr>
          <w:gridAfter w:val="1"/>
          <w:wAfter w:w="144" w:type="dxa"/>
        </w:trPr>
        <w:tc>
          <w:tcPr>
            <w:tcW w:w="3306" w:type="dxa"/>
            <w:tcBorders>
              <w:top w:val="nil"/>
              <w:bottom w:val="nil"/>
            </w:tcBorders>
          </w:tcPr>
          <w:p w14:paraId="20265AAD" w14:textId="384AC19A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52A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716919" w14:textId="26D3F56E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D9E482" w14:textId="77777777" w:rsidR="001C68C8" w:rsidRPr="00795D82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2035F5" w14:textId="2BDD7AD2" w:rsidR="001C68C8" w:rsidRPr="00795D82" w:rsidRDefault="00044582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87,728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C2ACAD" w14:textId="77777777" w:rsidR="001C68C8" w:rsidRPr="00795D82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CBEF6B" w14:textId="71C701AF" w:rsidR="001C68C8" w:rsidRPr="00ED4597" w:rsidRDefault="00ED4597" w:rsidP="00987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044582" w:rsidRPr="00ED4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ACB58F" w14:textId="77777777" w:rsidR="001C68C8" w:rsidRPr="00ED4597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75D4A" w14:textId="3FAE30F8" w:rsidR="001C68C8" w:rsidRPr="00ED4597" w:rsidRDefault="00044582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729DD9" w14:textId="77777777" w:rsidR="001C68C8" w:rsidRPr="00ED4597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1E6FFD" w14:textId="003AA64B" w:rsidR="001C68C8" w:rsidRPr="00ED4597" w:rsidRDefault="00044582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7,18</w:t>
            </w:r>
            <w:r w:rsidR="00BC4025" w:rsidRPr="00ED4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BB14CD" w14:textId="77777777" w:rsidR="001C68C8" w:rsidRPr="00ED4597" w:rsidRDefault="001C68C8" w:rsidP="001C68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19D8C8" w14:textId="3246AC4B" w:rsidR="001C68C8" w:rsidRPr="00ED4597" w:rsidRDefault="00044582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9E6878" w14:textId="77777777" w:rsidR="001C68C8" w:rsidRPr="00ED4597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1A8826" w14:textId="21596AEA" w:rsidR="001C68C8" w:rsidRPr="00ED4597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E621B9" w14:textId="77777777" w:rsidR="001C68C8" w:rsidRPr="00ED4597" w:rsidRDefault="001C68C8" w:rsidP="001C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1A8A33B" w14:textId="0B0778F0" w:rsidR="001C68C8" w:rsidRPr="00ED4597" w:rsidRDefault="001C68C8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D4597"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="00044582" w:rsidRPr="00ED45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D4597"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</w:t>
            </w:r>
          </w:p>
        </w:tc>
      </w:tr>
    </w:tbl>
    <w:p w14:paraId="2DB0A738" w14:textId="77777777" w:rsidR="002C4FD1" w:rsidRPr="00E04BFC" w:rsidRDefault="002C4FD1" w:rsidP="002C4FD1">
      <w:r>
        <w:br w:type="page"/>
      </w:r>
    </w:p>
    <w:tbl>
      <w:tblPr>
        <w:tblW w:w="15501" w:type="dxa"/>
        <w:tblInd w:w="-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6"/>
        <w:gridCol w:w="1296"/>
        <w:gridCol w:w="290"/>
        <w:gridCol w:w="1296"/>
        <w:gridCol w:w="236"/>
        <w:gridCol w:w="1296"/>
        <w:gridCol w:w="270"/>
        <w:gridCol w:w="1296"/>
        <w:gridCol w:w="264"/>
        <w:gridCol w:w="1296"/>
        <w:gridCol w:w="270"/>
        <w:gridCol w:w="1440"/>
        <w:gridCol w:w="259"/>
        <w:gridCol w:w="1296"/>
        <w:gridCol w:w="238"/>
        <w:gridCol w:w="1152"/>
      </w:tblGrid>
      <w:tr w:rsidR="009879FC" w:rsidRPr="00795D82" w14:paraId="06F10135" w14:textId="77777777" w:rsidTr="00F97746">
        <w:trPr>
          <w:tblHeader/>
        </w:trPr>
        <w:tc>
          <w:tcPr>
            <w:tcW w:w="3306" w:type="dxa"/>
            <w:tcBorders>
              <w:top w:val="nil"/>
              <w:bottom w:val="nil"/>
            </w:tcBorders>
          </w:tcPr>
          <w:p w14:paraId="6D0BCEBB" w14:textId="77777777" w:rsidR="009879FC" w:rsidRPr="00795D82" w:rsidRDefault="009879FC" w:rsidP="005C7D6E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906CF65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54F5273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F1AC9E4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BFE793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08C57F5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53DF62" w14:textId="40A40CD0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A23D1A4" w14:textId="2212A515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B2E2EE2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5C977AE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1377B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2BA71C1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35AACD8F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49CB59F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AF08A53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8F76BD8" w14:textId="77777777" w:rsidR="009879FC" w:rsidRPr="00795D82" w:rsidRDefault="009879FC" w:rsidP="005C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7746" w:rsidRPr="00795D82" w14:paraId="4792E874" w14:textId="77777777" w:rsidTr="00F97746">
        <w:trPr>
          <w:tblHeader/>
        </w:trPr>
        <w:tc>
          <w:tcPr>
            <w:tcW w:w="3306" w:type="dxa"/>
            <w:tcBorders>
              <w:top w:val="nil"/>
              <w:bottom w:val="nil"/>
            </w:tcBorders>
          </w:tcPr>
          <w:p w14:paraId="66C80985" w14:textId="77777777" w:rsidR="00F97746" w:rsidRPr="00795D82" w:rsidRDefault="00F97746" w:rsidP="00F97746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3222728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044FC5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190F158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8773BE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026F386" w14:textId="0715FAB4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16A405" w14:textId="53174E62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7701164" w14:textId="6CAD9AC0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158339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FBF46D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0CDDDF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0A8B052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0280FA75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915049E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265ED807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F92389F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7746" w:rsidRPr="00795D82" w14:paraId="1B5478F9" w14:textId="77777777" w:rsidTr="00F97746">
        <w:trPr>
          <w:tblHeader/>
        </w:trPr>
        <w:tc>
          <w:tcPr>
            <w:tcW w:w="3306" w:type="dxa"/>
            <w:tcBorders>
              <w:top w:val="nil"/>
              <w:bottom w:val="nil"/>
            </w:tcBorders>
          </w:tcPr>
          <w:p w14:paraId="69EC88EC" w14:textId="77777777" w:rsidR="00F97746" w:rsidRPr="00795D82" w:rsidRDefault="00F97746" w:rsidP="00F97746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24DBD52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B64C8BB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47594E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DD921E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356444B" w14:textId="713F7EDD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5EF869" w14:textId="31592111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83B77F1" w14:textId="0E9F3FCB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C7539E2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83A6B12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2A4E75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610ABD5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389CCF3D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7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2C72E39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E454375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2239B7FF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A0219" w:rsidRPr="00795D82" w14:paraId="0E9364E4" w14:textId="77777777" w:rsidTr="007E1F96">
        <w:trPr>
          <w:tblHeader/>
        </w:trPr>
        <w:tc>
          <w:tcPr>
            <w:tcW w:w="3306" w:type="dxa"/>
            <w:tcBorders>
              <w:top w:val="nil"/>
              <w:bottom w:val="nil"/>
            </w:tcBorders>
          </w:tcPr>
          <w:p w14:paraId="12FC4F7E" w14:textId="77777777" w:rsidR="00DA0219" w:rsidRPr="00795D82" w:rsidRDefault="00DA0219" w:rsidP="00F97746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5" w:type="dxa"/>
            <w:gridSpan w:val="15"/>
            <w:tcBorders>
              <w:top w:val="nil"/>
              <w:bottom w:val="nil"/>
            </w:tcBorders>
          </w:tcPr>
          <w:p w14:paraId="51DFB79A" w14:textId="7EC3D2A6" w:rsidR="00DA0219" w:rsidRPr="00795D82" w:rsidRDefault="00DA0219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7746" w:rsidRPr="00795D82" w14:paraId="043CE4E1" w14:textId="77777777" w:rsidTr="00F97746">
        <w:tc>
          <w:tcPr>
            <w:tcW w:w="3306" w:type="dxa"/>
            <w:tcBorders>
              <w:top w:val="nil"/>
              <w:bottom w:val="nil"/>
            </w:tcBorders>
          </w:tcPr>
          <w:p w14:paraId="2B887729" w14:textId="77777777" w:rsidR="00F97746" w:rsidRPr="00595A96" w:rsidRDefault="00F97746" w:rsidP="00F97746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D501F10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5C46101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9CA6C69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ADB42A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098D3AE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2198A2" w14:textId="284BD78C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3E575B0" w14:textId="28B2C44D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4E0D73F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0AE84D1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2A4CB8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BCE265A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0EA2401C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1823DDB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C8B993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28144E6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7746" w:rsidRPr="00795D82" w14:paraId="1F21E539" w14:textId="77777777" w:rsidTr="00F97746">
        <w:tc>
          <w:tcPr>
            <w:tcW w:w="3306" w:type="dxa"/>
            <w:tcBorders>
              <w:top w:val="nil"/>
              <w:bottom w:val="nil"/>
            </w:tcBorders>
          </w:tcPr>
          <w:p w14:paraId="2F253D7E" w14:textId="38B753AC" w:rsidR="00F97746" w:rsidRPr="00795D82" w:rsidRDefault="00F97746" w:rsidP="00F9774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905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2B4D5A1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2E74469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DC43B0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18B21D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18E344F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7FDC0F" w14:textId="01FD6812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A75DC13" w14:textId="3CE976D0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688A111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297CCAF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9448A9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7B47B98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61F66E54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5F36CF3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26A7775A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019A7FB5" w14:textId="77777777" w:rsidR="00F97746" w:rsidRPr="00795D82" w:rsidRDefault="00F97746" w:rsidP="00F9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4025" w:rsidRPr="00795D82" w14:paraId="1FF8A6E7" w14:textId="77777777" w:rsidTr="00F97746">
        <w:tc>
          <w:tcPr>
            <w:tcW w:w="3306" w:type="dxa"/>
            <w:tcBorders>
              <w:top w:val="nil"/>
              <w:bottom w:val="nil"/>
            </w:tcBorders>
          </w:tcPr>
          <w:p w14:paraId="72638476" w14:textId="77777777" w:rsidR="00BC4025" w:rsidRPr="00795D82" w:rsidRDefault="00BC4025" w:rsidP="00BC4025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EDD9684" w14:textId="314E7F79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59,816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5E440E9" w14:textId="7777777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09B0754" w14:textId="75D79A89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81,202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7515CE" w14:textId="7777777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03F8617" w14:textId="06701925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059A75" w14:textId="7779A1C2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4D25614" w14:textId="1EE1A002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23,111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43D19BA" w14:textId="7777777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710D3F4" w14:textId="12EB5056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A01A3E" w14:textId="7777777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81BBE39" w14:textId="05F9A1F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1,764</w:t>
            </w: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5B5D7ABB" w14:textId="7777777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C3A32AC" w14:textId="7A895725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2,645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FB6C90D" w14:textId="7777777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24BC606" w14:textId="34E7E173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168,867</w:t>
            </w:r>
          </w:p>
        </w:tc>
      </w:tr>
      <w:tr w:rsidR="00BC4025" w:rsidRPr="00795D82" w14:paraId="67D0AAC0" w14:textId="77777777" w:rsidTr="00F97746">
        <w:tc>
          <w:tcPr>
            <w:tcW w:w="3306" w:type="dxa"/>
            <w:tcBorders>
              <w:top w:val="nil"/>
              <w:bottom w:val="nil"/>
            </w:tcBorders>
          </w:tcPr>
          <w:p w14:paraId="2127B3C7" w14:textId="75F8EDF2" w:rsidR="00BC4025" w:rsidRPr="00795D82" w:rsidRDefault="002379B9" w:rsidP="00BC4025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0B289431" w14:textId="0426998E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2EC9C670" w14:textId="7777777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0DCE77BB" w14:textId="696E0D2C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D3E786" w14:textId="7777777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7A6FC05B" w14:textId="121FC2FE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E7ECF">
              <w:rPr>
                <w:rFonts w:asciiTheme="majorBidi" w:hAnsiTheme="majorBidi" w:cstheme="majorBidi"/>
                <w:sz w:val="28"/>
                <w:szCs w:val="28"/>
              </w:rPr>
              <w:t>38,360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08F4A1" w14:textId="7007E882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1065C810" w14:textId="749293EE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7,138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BB8D31F" w14:textId="7777777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6C8826C6" w14:textId="1FE0362E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4463F4" w14:textId="7777777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0BB6261" w14:textId="34067176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0FB9FBCF" w14:textId="7777777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6CFDDC22" w14:textId="66DF92F1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1F2FD6F" w14:textId="7777777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41F1798B" w14:textId="05500F12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46,087</w:t>
            </w:r>
          </w:p>
        </w:tc>
      </w:tr>
      <w:tr w:rsidR="00BC4025" w:rsidRPr="00795D82" w14:paraId="0CCEEFAC" w14:textId="77777777" w:rsidTr="00F97746">
        <w:tc>
          <w:tcPr>
            <w:tcW w:w="3306" w:type="dxa"/>
            <w:tcBorders>
              <w:top w:val="nil"/>
              <w:bottom w:val="nil"/>
            </w:tcBorders>
          </w:tcPr>
          <w:p w14:paraId="4B337F1C" w14:textId="77777777" w:rsidR="00BC4025" w:rsidRPr="00795D82" w:rsidRDefault="00BC4025" w:rsidP="00BC4025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1A03C93" w14:textId="2F7C0E5A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59,816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B40A05A" w14:textId="7777777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9548B71" w14:textId="2C142260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7E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81,202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76335D" w14:textId="7777777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6ADFE8A" w14:textId="54510E00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38,360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A55E2A" w14:textId="2C334A16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09D2AEF" w14:textId="52F3E931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30,249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884FCD9" w14:textId="7777777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0E4EB7E" w14:textId="7E02CF55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2B38BC" w14:textId="7777777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2C56B8" w14:textId="364ECC1B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1,764</w:t>
            </w: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3207A331" w14:textId="7777777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A0C5A2D" w14:textId="74E6C450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2,645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6EC6635" w14:textId="77777777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19F4BD" w14:textId="0AF64264" w:rsidR="00BC4025" w:rsidRPr="00795D82" w:rsidRDefault="00BC4025" w:rsidP="00BC4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214,954</w:t>
            </w:r>
          </w:p>
        </w:tc>
      </w:tr>
      <w:tr w:rsidR="00DA0219" w:rsidRPr="00795D82" w14:paraId="33F1A066" w14:textId="77777777" w:rsidTr="00F97746">
        <w:tc>
          <w:tcPr>
            <w:tcW w:w="3306" w:type="dxa"/>
            <w:tcBorders>
              <w:top w:val="nil"/>
              <w:bottom w:val="nil"/>
            </w:tcBorders>
          </w:tcPr>
          <w:p w14:paraId="03C106E4" w14:textId="77777777" w:rsidR="00DA0219" w:rsidRPr="00795D82" w:rsidRDefault="00DA0219" w:rsidP="00DA021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F3218BF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FEC1409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EC9841B" w14:textId="77777777" w:rsidR="00DA0219" w:rsidRPr="00795D82" w:rsidRDefault="00DA0219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DDF872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710A9AB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6B804" w14:textId="1C0AD81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590F1F9" w14:textId="711A6B63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649FBF03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F6FC2F6" w14:textId="77777777" w:rsidR="00DA0219" w:rsidRPr="00795D82" w:rsidRDefault="00DA0219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972E48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BD774F9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63AF2EC0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2A161BA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42EFE94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69E93DB8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219" w:rsidRPr="00795D82" w14:paraId="1E6E946B" w14:textId="77777777" w:rsidTr="00F97746">
        <w:tc>
          <w:tcPr>
            <w:tcW w:w="3306" w:type="dxa"/>
            <w:tcBorders>
              <w:top w:val="nil"/>
              <w:bottom w:val="nil"/>
            </w:tcBorders>
          </w:tcPr>
          <w:p w14:paraId="79CD5A5E" w14:textId="6C11C812" w:rsidR="00DA0219" w:rsidRPr="00795D82" w:rsidRDefault="00DA0219" w:rsidP="00DA021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5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905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610D3E4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E9DA286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070E092" w14:textId="77777777" w:rsidR="00DA0219" w:rsidRPr="00795D82" w:rsidRDefault="00DA0219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641E79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0C714D7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75225A" w14:textId="0549F19F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CF1F534" w14:textId="3A1E3F74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9589F48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7E393BA" w14:textId="77777777" w:rsidR="00DA0219" w:rsidRPr="00795D82" w:rsidRDefault="00DA0219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A7291A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7E09ED1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3F397FA2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BE23D2D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1519A39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4296635C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219" w:rsidRPr="00795D82" w14:paraId="2AD9DA8B" w14:textId="77777777" w:rsidTr="00F97746">
        <w:tc>
          <w:tcPr>
            <w:tcW w:w="3306" w:type="dxa"/>
            <w:tcBorders>
              <w:top w:val="nil"/>
              <w:bottom w:val="nil"/>
            </w:tcBorders>
          </w:tcPr>
          <w:p w14:paraId="1340981A" w14:textId="77777777" w:rsidR="00DA0219" w:rsidRPr="00795D82" w:rsidRDefault="00DA0219" w:rsidP="00DA02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017DF02" w14:textId="01354B89" w:rsidR="00DA0219" w:rsidRPr="00795D82" w:rsidRDefault="009A1D0F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1D0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165,085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ED32718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58F959E" w14:textId="298F7786" w:rsidR="00DA0219" w:rsidRPr="00795D82" w:rsidRDefault="00BC4025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90,051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6B9655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8CAC8E6" w14:textId="4A30B731" w:rsidR="00DA0219" w:rsidRDefault="00386AEF" w:rsidP="00CE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ECC08" w14:textId="707738CB" w:rsidR="00DA0219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A72FCBF" w14:textId="53CBA6A6" w:rsidR="00DA0219" w:rsidRPr="00795D82" w:rsidRDefault="00BC4025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24,757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856D1E6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5BF4C55" w14:textId="6A0AC8C1" w:rsidR="00DA0219" w:rsidRPr="00795D82" w:rsidRDefault="0066580B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02263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F93EAB5" w14:textId="11EF42F6" w:rsidR="00DA0219" w:rsidRPr="00795D82" w:rsidRDefault="0066580B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3,266</w:t>
            </w: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48A00B2E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ED9ACFE" w14:textId="5C2C8D4D" w:rsidR="00DA0219" w:rsidRPr="00795D82" w:rsidRDefault="0066580B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7,664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FCE587A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6A250FBE" w14:textId="24A31A41" w:rsidR="00DA0219" w:rsidRPr="00795D82" w:rsidRDefault="0066580B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A1D0F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A1D0F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</w:tr>
      <w:tr w:rsidR="00DA0219" w:rsidRPr="00795D82" w14:paraId="44CDA6DE" w14:textId="77777777" w:rsidTr="00F97746">
        <w:tc>
          <w:tcPr>
            <w:tcW w:w="3306" w:type="dxa"/>
            <w:tcBorders>
              <w:top w:val="nil"/>
              <w:bottom w:val="nil"/>
            </w:tcBorders>
          </w:tcPr>
          <w:p w14:paraId="02A1DD44" w14:textId="068E3112" w:rsidR="00DA0219" w:rsidRPr="00795D82" w:rsidRDefault="00DA0219" w:rsidP="00DA02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D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16B23A38" w14:textId="3928B36E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7038E2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42430BF8" w14:textId="77B75DC3" w:rsidR="00DA0219" w:rsidRPr="00795D82" w:rsidRDefault="00CF5916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="00DA02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2F0914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70E4A667" w14:textId="2032E3B1" w:rsidR="00DA0219" w:rsidRDefault="00CE7ECF" w:rsidP="00CE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C4025">
              <w:rPr>
                <w:rFonts w:asciiTheme="majorBidi" w:hAnsiTheme="majorBidi" w:cstheme="majorBidi"/>
                <w:sz w:val="28"/>
                <w:szCs w:val="28"/>
              </w:rPr>
              <w:t>96,90</w:t>
            </w:r>
            <w:r w:rsidR="009A1D0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8F7238" w14:textId="0689D608" w:rsidR="00DA0219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247C11E5" w14:textId="1D359942" w:rsidR="00DA0219" w:rsidRPr="00795D82" w:rsidRDefault="00BC4025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6,334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6C7388F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63D1B2E5" w14:textId="762BAC21" w:rsidR="00DA0219" w:rsidRPr="00795D82" w:rsidRDefault="00BC4025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C8D913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A3C9E97" w14:textId="72B65428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029D0E41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5E388FC7" w14:textId="54D75B96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AF0C007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4103AB41" w14:textId="5B55B9FE" w:rsidR="00DA0219" w:rsidRPr="00795D82" w:rsidRDefault="0066580B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105,27</w:t>
            </w:r>
            <w:r w:rsidR="009A1D0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A0219" w:rsidRPr="00795D82" w14:paraId="50E42CB6" w14:textId="77777777" w:rsidTr="00F97746">
        <w:trPr>
          <w:trHeight w:val="172"/>
        </w:trPr>
        <w:tc>
          <w:tcPr>
            <w:tcW w:w="3306" w:type="dxa"/>
            <w:tcBorders>
              <w:top w:val="nil"/>
              <w:bottom w:val="nil"/>
            </w:tcBorders>
          </w:tcPr>
          <w:p w14:paraId="20876CB7" w14:textId="77777777" w:rsidR="00DA0219" w:rsidRPr="00795D82" w:rsidRDefault="00DA0219" w:rsidP="00DA02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66268B3" w14:textId="02CD2410" w:rsidR="00DA0219" w:rsidRPr="00795D82" w:rsidRDefault="009A1D0F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1D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165,085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85741B2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67FF2A7" w14:textId="49FB5B95" w:rsidR="00DA0219" w:rsidRPr="00CE7ECF" w:rsidRDefault="00BC4025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90,051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8CB1DB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74122F0" w14:textId="12ED24AD" w:rsidR="00DA0219" w:rsidRDefault="00BC4025" w:rsidP="00CE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96,90</w:t>
            </w:r>
            <w:r w:rsidR="009A1D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7BC5C8" w14:textId="0ED0B1C9" w:rsidR="00DA0219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18FF972" w14:textId="324FD176" w:rsidR="00DA0219" w:rsidRPr="00795D82" w:rsidRDefault="00BC4025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31,091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B6170EA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435AD6D" w14:textId="0E39E801" w:rsidR="00DA0219" w:rsidRPr="00795D82" w:rsidRDefault="00BC4025" w:rsidP="00CF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4B286E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5AEB4A" w14:textId="7F11438C" w:rsidR="00DA0219" w:rsidRPr="00795D82" w:rsidRDefault="004B27D8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27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3,266</w:t>
            </w: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7B013BDD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9628026" w14:textId="54595F06" w:rsidR="00DA0219" w:rsidRPr="00795D82" w:rsidRDefault="004B27D8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27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7,664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2DB1D2D" w14:textId="77777777" w:rsidR="00DA0219" w:rsidRPr="00795D82" w:rsidRDefault="00DA0219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AFB2C6D" w14:textId="11115A86" w:rsidR="00DA0219" w:rsidRPr="00795D82" w:rsidRDefault="0066580B" w:rsidP="00DA0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80" w:lineRule="exact"/>
              <w:ind w:left="-137"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A1D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A1D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540</w:t>
            </w:r>
          </w:p>
        </w:tc>
      </w:tr>
    </w:tbl>
    <w:p w14:paraId="137E7A46" w14:textId="76259DF4" w:rsidR="008F61A5" w:rsidRDefault="008F61A5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5B4C2BC" w14:textId="75658DFC" w:rsidR="0010549E" w:rsidRDefault="008F61A5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270"/>
        <w:jc w:val="thaiDistribute"/>
        <w:rPr>
          <w:rFonts w:ascii="Angsana New" w:hAnsi="Angsana New"/>
          <w:sz w:val="30"/>
          <w:szCs w:val="30"/>
        </w:rPr>
      </w:pPr>
      <w:r w:rsidRPr="009558F5">
        <w:rPr>
          <w:rFonts w:ascii="Angsana New" w:hAnsi="Angsana New"/>
          <w:sz w:val="30"/>
          <w:szCs w:val="30"/>
          <w:cs/>
        </w:rPr>
        <w:t>ใน</w:t>
      </w:r>
      <w:r w:rsidR="00845AD4" w:rsidRPr="009558F5">
        <w:rPr>
          <w:rFonts w:ascii="Angsana New" w:hAnsi="Angsana New"/>
          <w:sz w:val="30"/>
          <w:szCs w:val="30"/>
          <w:cs/>
        </w:rPr>
        <w:t>ปี</w:t>
      </w:r>
      <w:r w:rsidRPr="009558F5">
        <w:rPr>
          <w:rFonts w:ascii="Angsana New" w:hAnsi="Angsana New"/>
          <w:sz w:val="30"/>
          <w:szCs w:val="30"/>
          <w:cs/>
        </w:rPr>
        <w:t xml:space="preserve"> </w:t>
      </w:r>
      <w:r w:rsidR="00845AD4" w:rsidRPr="009558F5">
        <w:rPr>
          <w:rFonts w:ascii="Angsana New" w:hAnsi="Angsana New"/>
          <w:sz w:val="30"/>
          <w:szCs w:val="30"/>
        </w:rPr>
        <w:t>2564</w:t>
      </w:r>
      <w:r w:rsidRPr="009558F5">
        <w:rPr>
          <w:rFonts w:ascii="Angsana New" w:hAnsi="Angsana New"/>
          <w:sz w:val="30"/>
          <w:szCs w:val="30"/>
          <w:cs/>
        </w:rPr>
        <w:t xml:space="preserve"> บริษัท</w:t>
      </w:r>
      <w:r w:rsidRPr="008F61A5">
        <w:rPr>
          <w:rFonts w:ascii="Angsana New" w:hAnsi="Angsana New"/>
          <w:sz w:val="30"/>
          <w:szCs w:val="30"/>
          <w:cs/>
        </w:rPr>
        <w:t xml:space="preserve">ปรับปรุงมูลค่าสิทธิการเช่าที่ดินและอาคารกับบริษัทใหญ่ในลำดับสูงสุดและผู้บริหารสำคัญเพิ่มขึ้นรวม </w:t>
      </w:r>
      <w:r w:rsidR="00845AD4">
        <w:rPr>
          <w:rFonts w:ascii="Angsana New" w:hAnsi="Angsana New"/>
          <w:sz w:val="30"/>
          <w:szCs w:val="30"/>
        </w:rPr>
        <w:t>64.0</w:t>
      </w:r>
      <w:r w:rsidRPr="008F61A5">
        <w:rPr>
          <w:rFonts w:ascii="Angsana New" w:hAnsi="Angsana New"/>
          <w:sz w:val="30"/>
          <w:szCs w:val="30"/>
          <w:cs/>
        </w:rPr>
        <w:t xml:space="preserve"> ล้านบาท เนื่องจากการทำสัญญาเช่าฉบับใหม่และการแก้ไขเงื่อนไขในสัญญาเช่าตามลำดับ (</w:t>
      </w:r>
      <w:r w:rsidR="008A0AD7">
        <w:rPr>
          <w:rFonts w:ascii="Angsana New" w:hAnsi="Angsana New" w:hint="cs"/>
          <w:sz w:val="30"/>
          <w:szCs w:val="30"/>
          <w:cs/>
        </w:rPr>
        <w:t>ดู</w:t>
      </w:r>
      <w:r w:rsidRPr="008F61A5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845AD4">
        <w:rPr>
          <w:rFonts w:ascii="Angsana New" w:hAnsi="Angsana New"/>
          <w:sz w:val="30"/>
          <w:szCs w:val="30"/>
        </w:rPr>
        <w:t>4</w:t>
      </w:r>
      <w:r w:rsidRPr="008F61A5">
        <w:rPr>
          <w:rFonts w:ascii="Angsana New" w:hAnsi="Angsana New"/>
          <w:sz w:val="30"/>
          <w:szCs w:val="30"/>
          <w:cs/>
        </w:rPr>
        <w:t>)</w:t>
      </w:r>
    </w:p>
    <w:p w14:paraId="1A4BD881" w14:textId="488EB4A4" w:rsidR="0010549E" w:rsidRPr="001E58EF" w:rsidRDefault="0010549E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270" w:firstLine="810"/>
        <w:jc w:val="thaiDistribute"/>
        <w:rPr>
          <w:rFonts w:ascii="Angsana New" w:hAnsi="Angsana New"/>
          <w:sz w:val="30"/>
          <w:szCs w:val="30"/>
          <w:cs/>
        </w:rPr>
        <w:sectPr w:rsidR="0010549E" w:rsidRPr="001E58EF" w:rsidSect="00BD4005">
          <w:headerReference w:type="default" r:id="rId18"/>
          <w:footerReference w:type="defaul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6ABD7E50" w14:textId="2078B709" w:rsidR="002C6E45" w:rsidRPr="001E6A24" w:rsidRDefault="001E6A24" w:rsidP="002D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6A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ผล</w:t>
      </w:r>
      <w:r w:rsidR="002C6E45" w:rsidRPr="001E6A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ขาดทุนจากการด้อยค่า</w:t>
      </w:r>
    </w:p>
    <w:p w14:paraId="02A3BEC6" w14:textId="77777777" w:rsidR="002C6E45" w:rsidRDefault="002C6E45" w:rsidP="002D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EDA6122" w14:textId="77777777" w:rsidR="000B09DA" w:rsidRDefault="002C6E45" w:rsidP="0044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48D8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Pr="005B48D8">
        <w:rPr>
          <w:rFonts w:asciiTheme="majorBidi" w:hAnsiTheme="majorBidi" w:cstheme="majorBidi"/>
          <w:sz w:val="30"/>
          <w:szCs w:val="30"/>
        </w:rPr>
        <w:t xml:space="preserve">2558 </w:t>
      </w:r>
      <w:r w:rsidRPr="005B48D8">
        <w:rPr>
          <w:rFonts w:asciiTheme="majorBidi" w:hAnsiTheme="majorBidi" w:cstheme="majorBidi" w:hint="cs"/>
          <w:sz w:val="30"/>
          <w:szCs w:val="30"/>
          <w:cs/>
        </w:rPr>
        <w:t>บริษัทหยุดการผลิตของโรงงานที่สาขาลำพูน ผู้บริหารของบริษัทได้ประเมินมูลค่าที่คาดว่าจะได้รับคืน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สำหรับที่ดิน อาคารและอุปกรณ์ที่เกี่ยวข้องกับโรงงานที่สาขาลำพูน โดยการแต่งตั้งผู้ประเมินราคาอิสระในการกำหนดมูลค่ายุติธรรมด้วยวิธีวิเคราะห์มูลค่าจากต้นทุน </w:t>
      </w:r>
      <w:r>
        <w:rPr>
          <w:rFonts w:asciiTheme="majorBidi" w:hAnsiTheme="majorBidi" w:cstheme="majorBidi"/>
          <w:sz w:val="30"/>
          <w:szCs w:val="30"/>
        </w:rPr>
        <w:t xml:space="preserve">(Cost Approach) </w:t>
      </w:r>
      <w:r>
        <w:rPr>
          <w:rFonts w:asciiTheme="majorBidi" w:hAnsiTheme="majorBidi" w:cstheme="majorBidi" w:hint="cs"/>
          <w:sz w:val="30"/>
          <w:szCs w:val="30"/>
          <w:cs/>
        </w:rPr>
        <w:t>โดยมูลค่าของอาคารและส่วนปร</w:t>
      </w:r>
      <w:r w:rsidR="001E6A24">
        <w:rPr>
          <w:rFonts w:asciiTheme="majorBidi" w:hAnsiTheme="majorBidi" w:cstheme="majorBidi" w:hint="cs"/>
          <w:sz w:val="30"/>
          <w:szCs w:val="30"/>
          <w:cs/>
        </w:rPr>
        <w:t>ับ</w:t>
      </w:r>
      <w:r>
        <w:rPr>
          <w:rFonts w:asciiTheme="majorBidi" w:hAnsiTheme="majorBidi" w:cstheme="majorBidi" w:hint="cs"/>
          <w:sz w:val="30"/>
          <w:szCs w:val="30"/>
          <w:cs/>
        </w:rPr>
        <w:t>ปรุงอาคารของผ</w:t>
      </w:r>
      <w:r w:rsidR="00B213B0">
        <w:rPr>
          <w:rFonts w:asciiTheme="majorBidi" w:hAnsiTheme="majorBidi" w:cstheme="majorBidi" w:hint="cs"/>
          <w:sz w:val="30"/>
          <w:szCs w:val="30"/>
          <w:cs/>
        </w:rPr>
        <w:t>ู้ประเมินราคาอิสระต่ำกว่ามูลค่าสุทธิทาง</w:t>
      </w:r>
      <w:r>
        <w:rPr>
          <w:rFonts w:asciiTheme="majorBidi" w:hAnsiTheme="majorBidi" w:cstheme="majorBidi" w:hint="cs"/>
          <w:sz w:val="30"/>
          <w:szCs w:val="30"/>
          <w:cs/>
        </w:rPr>
        <w:t>บัญชี ดังนั้นบริษัทจึงบันทึก</w:t>
      </w:r>
      <w:r w:rsidR="001E6A24">
        <w:rPr>
          <w:rFonts w:asciiTheme="majorBidi" w:hAnsiTheme="majorBidi" w:cstheme="majorBidi" w:hint="cs"/>
          <w:sz w:val="30"/>
          <w:szCs w:val="30"/>
          <w:cs/>
        </w:rPr>
        <w:t>ผล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ขาดทุนจากการด้อยค่าเป็นจำนวนเงิน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45.0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ในงบการเงินปี </w:t>
      </w:r>
      <w:r>
        <w:rPr>
          <w:rFonts w:asciiTheme="majorBidi" w:hAnsiTheme="majorBidi" w:cstheme="majorBidi"/>
          <w:sz w:val="30"/>
          <w:szCs w:val="30"/>
        </w:rPr>
        <w:t xml:space="preserve">2558 </w:t>
      </w:r>
    </w:p>
    <w:p w14:paraId="7ACD3FD3" w14:textId="77777777" w:rsidR="000B09DA" w:rsidRDefault="000B09DA" w:rsidP="0044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2CEB3E" w14:textId="0FF64A37" w:rsidR="00917575" w:rsidRPr="005B48D8" w:rsidRDefault="005B48D8" w:rsidP="00917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31AD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6131AD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6131A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Pr="006131AD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 w:rsidRPr="006131AD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ผู้บริหารได้พิจารณามูลค่าที่คาดว่าจะได้รับคืนสำหรับโรงงานที่สาขาลำพูนด้วยวิธีมูลค่าจากการใช้ </w:t>
      </w:r>
      <w:r w:rsidR="00661112" w:rsidRPr="006131AD">
        <w:rPr>
          <w:rFonts w:asciiTheme="majorBidi" w:hAnsiTheme="majorBidi" w:cstheme="majorBidi" w:hint="cs"/>
          <w:sz w:val="30"/>
          <w:szCs w:val="30"/>
          <w:cs/>
        </w:rPr>
        <w:t>จากการพิจารณาดังกล่าว</w:t>
      </w:r>
      <w:r w:rsidRPr="006131AD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ผู้บริหารบันทึกผลขาดทุนจากการด้อยค่าเพิ่มเติมอีกจำนวน </w:t>
      </w:r>
      <w:r w:rsidRPr="006131AD">
        <w:rPr>
          <w:rFonts w:asciiTheme="majorBidi" w:hAnsiTheme="majorBidi" w:cstheme="majorBidi"/>
          <w:sz w:val="30"/>
          <w:szCs w:val="30"/>
          <w:lang w:val="en-GB"/>
        </w:rPr>
        <w:t xml:space="preserve">2.0 </w:t>
      </w:r>
      <w:r w:rsidRPr="006131AD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 ในงบการเงินสำหรับปี</w:t>
      </w:r>
      <w:r w:rsidR="00F933AB" w:rsidRPr="006131AD">
        <w:rPr>
          <w:rFonts w:asciiTheme="majorBidi" w:hAnsiTheme="majorBidi" w:cstheme="majorBidi" w:hint="cs"/>
          <w:sz w:val="30"/>
          <w:szCs w:val="30"/>
          <w:cs/>
          <w:lang w:val="en-GB"/>
        </w:rPr>
        <w:t>สิ้</w:t>
      </w:r>
      <w:r w:rsidRPr="006131A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นสุดวันที่ </w:t>
      </w:r>
      <w:r w:rsidRPr="006131AD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6131A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Pr="006131AD">
        <w:rPr>
          <w:rFonts w:asciiTheme="majorBidi" w:hAnsiTheme="majorBidi" w:cstheme="majorBidi"/>
          <w:sz w:val="30"/>
          <w:szCs w:val="30"/>
          <w:lang w:val="en-GB"/>
        </w:rPr>
        <w:t>2563</w:t>
      </w:r>
    </w:p>
    <w:p w14:paraId="621D21BB" w14:textId="1681F7EF" w:rsidR="00063F2B" w:rsidRDefault="00063F2B" w:rsidP="00917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311546F" w14:textId="5B42A3F0" w:rsidR="008A0AD7" w:rsidRPr="008A0AD7" w:rsidRDefault="008A0AD7" w:rsidP="00593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ผู้บริหารได้พิจารณามูลค่าที่คาดว่าจะได้รับคืนสำหรับโรงงานที่สาขาลำพูนด้วยวิธีมูลค่าจากการใช้ และสรุปว่าค่าเผื่อผลขาดทุนจากการด้อยค่าไม่มีการเปลี่ยนแปลงอย่างเป็นสาระสำคัญนับจากวันที่มีการประเมินล่าสุด</w:t>
      </w:r>
    </w:p>
    <w:p w14:paraId="3F1EBE80" w14:textId="77777777" w:rsidR="008A0AD7" w:rsidRPr="008A0AD7" w:rsidRDefault="008A0AD7" w:rsidP="00917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382A4AA8" w14:textId="7FDA3111" w:rsidR="0029056C" w:rsidRDefault="0029056C" w:rsidP="00E5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มูลค่าที่คาดว่าจะได้รับคืนของโรงงานที่สาขาลำพูนมาจากมูลค่าจากการใช้ 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>
        <w:rPr>
          <w:rFonts w:asciiTheme="majorBidi" w:hAnsiTheme="majorBidi" w:cstheme="majorBidi"/>
          <w:sz w:val="30"/>
          <w:szCs w:val="30"/>
        </w:rPr>
        <w:t>3</w:t>
      </w:r>
    </w:p>
    <w:p w14:paraId="70995E63" w14:textId="77777777" w:rsidR="0029056C" w:rsidRPr="0029056C" w:rsidRDefault="0029056C" w:rsidP="00E5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526F13" w14:textId="0E047881" w:rsidR="00E511FA" w:rsidRDefault="00FD2242" w:rsidP="00E5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</w:t>
      </w:r>
      <w:r w:rsidR="009A7553">
        <w:rPr>
          <w:rFonts w:asciiTheme="majorBidi" w:hAnsiTheme="majorBidi" w:cstheme="majorBidi" w:hint="cs"/>
          <w:sz w:val="30"/>
          <w:szCs w:val="30"/>
          <w:cs/>
        </w:rPr>
        <w:t>สมมติฐานที่</w:t>
      </w:r>
      <w:r w:rsidR="008E67D6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9A7553">
        <w:rPr>
          <w:rFonts w:asciiTheme="majorBidi" w:hAnsiTheme="majorBidi" w:cstheme="majorBidi" w:hint="cs"/>
          <w:sz w:val="30"/>
          <w:szCs w:val="30"/>
          <w:cs/>
        </w:rPr>
        <w:t>ในการประมาณมูลค่าจากการ</w:t>
      </w:r>
      <w:r w:rsidR="00944615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8E67D6">
        <w:rPr>
          <w:rFonts w:asciiTheme="majorBidi" w:hAnsiTheme="majorBidi" w:cstheme="majorBidi" w:hint="cs"/>
          <w:sz w:val="30"/>
          <w:szCs w:val="30"/>
          <w:cs/>
        </w:rPr>
        <w:t>แสดงในตาราง</w:t>
      </w:r>
      <w:r w:rsidR="00E511FA">
        <w:rPr>
          <w:rFonts w:asciiTheme="majorBidi" w:hAnsiTheme="majorBidi" w:cstheme="majorBidi" w:hint="cs"/>
          <w:sz w:val="30"/>
          <w:szCs w:val="30"/>
          <w:cs/>
        </w:rPr>
        <w:t>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5C8F971F" w14:textId="77777777" w:rsidR="00D62169" w:rsidRPr="00441EBF" w:rsidRDefault="00D62169" w:rsidP="00E5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07"/>
        <w:gridCol w:w="1692"/>
        <w:gridCol w:w="1693"/>
      </w:tblGrid>
      <w:tr w:rsidR="008662A6" w:rsidRPr="001C2CB4" w14:paraId="2575C440" w14:textId="77777777" w:rsidTr="005A672D">
        <w:trPr>
          <w:trHeight w:val="310"/>
          <w:tblHeader/>
        </w:trPr>
        <w:tc>
          <w:tcPr>
            <w:tcW w:w="6207" w:type="dxa"/>
          </w:tcPr>
          <w:p w14:paraId="29B5D2C1" w14:textId="77777777" w:rsidR="008662A6" w:rsidRPr="006E4BD6" w:rsidRDefault="008662A6" w:rsidP="0070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vAlign w:val="center"/>
          </w:tcPr>
          <w:p w14:paraId="3F6310C7" w14:textId="4168D105" w:rsidR="008662A6" w:rsidRPr="006E4BD6" w:rsidRDefault="00081ADA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A0A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93" w:type="dxa"/>
          </w:tcPr>
          <w:p w14:paraId="568773E4" w14:textId="79FD3BC1" w:rsidR="008662A6" w:rsidRDefault="008A0AD7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662A6" w:rsidRPr="001C2CB4" w14:paraId="3405C9DE" w14:textId="77777777" w:rsidTr="009A7553">
        <w:trPr>
          <w:trHeight w:val="310"/>
        </w:trPr>
        <w:tc>
          <w:tcPr>
            <w:tcW w:w="6207" w:type="dxa"/>
            <w:shd w:val="clear" w:color="auto" w:fill="auto"/>
          </w:tcPr>
          <w:p w14:paraId="31F69D99" w14:textId="77777777" w:rsidR="008662A6" w:rsidRPr="006E4BD6" w:rsidRDefault="008662A6" w:rsidP="0070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85" w:type="dxa"/>
            <w:gridSpan w:val="2"/>
            <w:vAlign w:val="bottom"/>
          </w:tcPr>
          <w:p w14:paraId="5D08C1F5" w14:textId="77777777" w:rsidR="008662A6" w:rsidRPr="00EA1142" w:rsidRDefault="008662A6" w:rsidP="00704B5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A114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067B85" w:rsidRPr="001C2CB4" w14:paraId="77E3C80B" w14:textId="77777777" w:rsidTr="0075705D">
        <w:trPr>
          <w:trHeight w:val="310"/>
        </w:trPr>
        <w:tc>
          <w:tcPr>
            <w:tcW w:w="6207" w:type="dxa"/>
            <w:shd w:val="clear" w:color="auto" w:fill="auto"/>
          </w:tcPr>
          <w:p w14:paraId="5D1E18C5" w14:textId="77777777" w:rsidR="00067B85" w:rsidRPr="006E4BD6" w:rsidRDefault="00067B85" w:rsidP="0006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92" w:type="dxa"/>
            <w:vAlign w:val="bottom"/>
          </w:tcPr>
          <w:p w14:paraId="66A93693" w14:textId="26980C86" w:rsidR="00067B85" w:rsidRPr="001D22B1" w:rsidRDefault="00067B85" w:rsidP="00067B85">
            <w:pPr>
              <w:pStyle w:val="acctfourfigures"/>
              <w:tabs>
                <w:tab w:val="clear" w:pos="765"/>
              </w:tabs>
              <w:spacing w:line="240" w:lineRule="atLeast"/>
              <w:ind w:right="50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881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881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881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693" w:type="dxa"/>
            <w:vAlign w:val="bottom"/>
          </w:tcPr>
          <w:p w14:paraId="049F8CA8" w14:textId="7A4B4648" w:rsidR="00067B85" w:rsidRPr="0010549E" w:rsidRDefault="00067B85" w:rsidP="00067B8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1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11.00</w:t>
            </w:r>
          </w:p>
        </w:tc>
      </w:tr>
      <w:tr w:rsidR="00067B85" w:rsidRPr="001C2CB4" w14:paraId="4F939BB7" w14:textId="77777777" w:rsidTr="0075705D">
        <w:trPr>
          <w:trHeight w:val="310"/>
        </w:trPr>
        <w:tc>
          <w:tcPr>
            <w:tcW w:w="6207" w:type="dxa"/>
            <w:shd w:val="clear" w:color="auto" w:fill="auto"/>
          </w:tcPr>
          <w:p w14:paraId="1299A816" w14:textId="4CE5952F" w:rsidR="00067B85" w:rsidRPr="006E4BD6" w:rsidRDefault="00067B85" w:rsidP="0006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692" w:type="dxa"/>
            <w:vAlign w:val="bottom"/>
          </w:tcPr>
          <w:p w14:paraId="2BD200E0" w14:textId="32253E75" w:rsidR="00067B85" w:rsidRPr="00664200" w:rsidRDefault="00067B85" w:rsidP="00067B85">
            <w:pPr>
              <w:pStyle w:val="acctfourfigures"/>
              <w:tabs>
                <w:tab w:val="clear" w:pos="765"/>
              </w:tabs>
              <w:spacing w:line="240" w:lineRule="atLeast"/>
              <w:ind w:right="5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</w:t>
            </w:r>
          </w:p>
        </w:tc>
        <w:tc>
          <w:tcPr>
            <w:tcW w:w="1693" w:type="dxa"/>
            <w:vAlign w:val="bottom"/>
          </w:tcPr>
          <w:p w14:paraId="327863A6" w14:textId="4A5277DA" w:rsidR="00067B85" w:rsidRPr="0010549E" w:rsidRDefault="00067B85" w:rsidP="00067B85">
            <w:pPr>
              <w:pStyle w:val="acctfourfigures"/>
              <w:tabs>
                <w:tab w:val="clear" w:pos="765"/>
              </w:tabs>
              <w:spacing w:line="240" w:lineRule="atLeast"/>
              <w:ind w:right="-23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</w:t>
            </w:r>
          </w:p>
        </w:tc>
      </w:tr>
    </w:tbl>
    <w:p w14:paraId="06FCA392" w14:textId="77777777" w:rsidR="00FD2242" w:rsidRDefault="00FD2242" w:rsidP="00664200">
      <w:p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F8BF8ED" w14:textId="0D75BE83" w:rsidR="002D1FC3" w:rsidRDefault="002D1FC3" w:rsidP="00976FD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4BD6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</w:t>
      </w:r>
      <w:r w:rsidR="0029056C">
        <w:rPr>
          <w:rFonts w:asciiTheme="majorBidi" w:hAnsiTheme="majorBidi" w:cstheme="majorBidi" w:hint="cs"/>
          <w:sz w:val="30"/>
          <w:szCs w:val="30"/>
          <w:cs/>
        </w:rPr>
        <w:t>ก่อน</w:t>
      </w:r>
      <w:r w:rsidRPr="006E4BD6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หักภาษีเงินได้ที่อ้างอิงอัตราถัวเฉลี่ยถ่วงน้ำหนักของเงินทุนของ</w:t>
      </w:r>
      <w:r w:rsidR="005840D1">
        <w:rPr>
          <w:rFonts w:asciiTheme="majorBidi" w:hAnsiTheme="majorBidi" w:cstheme="majorBidi"/>
          <w:sz w:val="30"/>
          <w:szCs w:val="30"/>
          <w:cs/>
        </w:rPr>
        <w:br w:type="textWrapping" w:clear="all"/>
      </w:r>
      <w:r w:rsidRPr="006E4BD6">
        <w:rPr>
          <w:rFonts w:asciiTheme="majorBidi" w:hAnsiTheme="majorBidi" w:cstheme="majorBidi"/>
          <w:sz w:val="30"/>
          <w:szCs w:val="30"/>
          <w:cs/>
        </w:rPr>
        <w:t>ธุรกิจ และความสามารถในการก่อหนี้สิ</w:t>
      </w:r>
      <w:r w:rsidRPr="00F61E18">
        <w:rPr>
          <w:rFonts w:asciiTheme="majorBidi" w:hAnsiTheme="majorBidi" w:cstheme="majorBidi"/>
          <w:sz w:val="30"/>
          <w:szCs w:val="30"/>
          <w:cs/>
        </w:rPr>
        <w:t xml:space="preserve">นที่ร้อยละ </w:t>
      </w:r>
      <w:r w:rsidR="00EF5377" w:rsidRPr="00595A96">
        <w:rPr>
          <w:rFonts w:asciiTheme="majorBidi" w:hAnsiTheme="majorBidi" w:cstheme="majorBidi"/>
          <w:sz w:val="30"/>
          <w:szCs w:val="30"/>
        </w:rPr>
        <w:t>27</w:t>
      </w:r>
      <w:r w:rsidR="00B4380E" w:rsidRPr="00595A96">
        <w:rPr>
          <w:rFonts w:asciiTheme="majorBidi" w:hAnsiTheme="majorBidi" w:cstheme="majorBidi"/>
          <w:sz w:val="30"/>
          <w:szCs w:val="30"/>
        </w:rPr>
        <w:t>.</w:t>
      </w:r>
      <w:r w:rsidR="00EF5377" w:rsidRPr="00595A96">
        <w:rPr>
          <w:rFonts w:asciiTheme="majorBidi" w:hAnsiTheme="majorBidi" w:cstheme="majorBidi"/>
          <w:sz w:val="30"/>
          <w:szCs w:val="30"/>
        </w:rPr>
        <w:t>5</w:t>
      </w:r>
      <w:r w:rsidR="009E6DB8" w:rsidRPr="00F61E18">
        <w:rPr>
          <w:rFonts w:asciiTheme="majorBidi" w:hAnsiTheme="majorBidi" w:cstheme="majorBidi"/>
          <w:sz w:val="30"/>
          <w:szCs w:val="30"/>
        </w:rPr>
        <w:t xml:space="preserve"> </w:t>
      </w:r>
      <w:r w:rsidR="009E6DB8" w:rsidRPr="00595A9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A7ABE" w:rsidRPr="00F61E18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2563: </w:t>
      </w:r>
      <w:r w:rsidR="00EA7ABE" w:rsidRPr="00F61E18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ร้อยละ </w:t>
      </w:r>
      <w:r w:rsidR="00E36B8B" w:rsidRPr="00595A96">
        <w:rPr>
          <w:rFonts w:asciiTheme="majorBidi" w:hAnsiTheme="majorBidi" w:cstheme="majorBidi"/>
          <w:i/>
          <w:iCs/>
          <w:sz w:val="30"/>
          <w:szCs w:val="30"/>
        </w:rPr>
        <w:t>22.0</w:t>
      </w:r>
      <w:r w:rsidR="00EA7ABE" w:rsidRPr="00F61E1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F61E18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โดยมีอัตราดอกเบี้ยตลาดที่ร้อยละ </w:t>
      </w:r>
      <w:r w:rsidR="00881146" w:rsidRPr="00595A96">
        <w:rPr>
          <w:rFonts w:asciiTheme="majorBidi" w:hAnsiTheme="majorBidi" w:cstheme="majorBidi"/>
          <w:sz w:val="30"/>
          <w:szCs w:val="30"/>
        </w:rPr>
        <w:t>5.3</w:t>
      </w:r>
      <w:r w:rsidR="00CD60E3" w:rsidRPr="00F61E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7ABE" w:rsidRPr="00595A9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A7ABE" w:rsidRPr="00F61E18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2563: </w:t>
      </w:r>
      <w:r w:rsidR="00EA7ABE" w:rsidRPr="00F61E18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ร้อยละ </w:t>
      </w:r>
      <w:r w:rsidR="00E36B8B" w:rsidRPr="00595A96">
        <w:rPr>
          <w:rFonts w:asciiTheme="majorBidi" w:hAnsiTheme="majorBidi" w:cstheme="majorBidi"/>
          <w:i/>
          <w:iCs/>
          <w:sz w:val="30"/>
          <w:szCs w:val="30"/>
        </w:rPr>
        <w:t>5.3</w:t>
      </w:r>
      <w:r w:rsidR="00EA7ABE" w:rsidRPr="00F61E18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EA7AB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15522">
        <w:rPr>
          <w:rFonts w:asciiTheme="majorBidi" w:hAnsiTheme="majorBidi" w:cstheme="majorBidi"/>
          <w:sz w:val="30"/>
          <w:szCs w:val="30"/>
        </w:rPr>
        <w:t xml:space="preserve"> </w:t>
      </w:r>
    </w:p>
    <w:p w14:paraId="46EB7DF5" w14:textId="2A0FED74" w:rsidR="000F0B0D" w:rsidRDefault="002D1FC3" w:rsidP="001A703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4BD6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ประมาณการกระแสเงินสดเป็นการประมาณการสำหรับ</w:t>
      </w:r>
      <w:r w:rsidR="00881146">
        <w:rPr>
          <w:rFonts w:asciiTheme="majorBidi" w:hAnsiTheme="majorBidi" w:cstheme="majorBidi"/>
          <w:sz w:val="30"/>
          <w:szCs w:val="30"/>
        </w:rPr>
        <w:t xml:space="preserve"> 5 </w:t>
      </w:r>
      <w:r w:rsidR="00881146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6E4BD6">
        <w:rPr>
          <w:rFonts w:asciiTheme="majorBidi" w:hAnsiTheme="majorBidi" w:cstheme="majorBidi"/>
          <w:sz w:val="30"/>
          <w:szCs w:val="30"/>
          <w:cs/>
        </w:rPr>
        <w:t>ข้างหน้า</w:t>
      </w:r>
      <w:r w:rsidR="00664200">
        <w:rPr>
          <w:rFonts w:asciiTheme="majorBidi" w:hAnsiTheme="majorBidi" w:cstheme="majorBidi" w:hint="cs"/>
          <w:sz w:val="30"/>
          <w:szCs w:val="30"/>
          <w:cs/>
        </w:rPr>
        <w:t>และอัตร</w:t>
      </w:r>
      <w:r w:rsidR="00590FF6">
        <w:rPr>
          <w:rFonts w:asciiTheme="majorBidi" w:hAnsiTheme="majorBidi" w:cstheme="majorBidi" w:hint="cs"/>
          <w:sz w:val="30"/>
          <w:szCs w:val="30"/>
          <w:cs/>
        </w:rPr>
        <w:t>า</w:t>
      </w:r>
      <w:r w:rsidR="00664200">
        <w:rPr>
          <w:rFonts w:asciiTheme="majorBidi" w:hAnsiTheme="majorBidi" w:cstheme="majorBidi" w:hint="cs"/>
          <w:sz w:val="30"/>
          <w:szCs w:val="30"/>
          <w:cs/>
        </w:rPr>
        <w:t>การเติบโตหลังจากนั้น</w:t>
      </w:r>
      <w:r w:rsidR="009973BC">
        <w:rPr>
          <w:rFonts w:asciiTheme="majorBidi" w:hAnsiTheme="majorBidi" w:cstheme="majorBidi"/>
          <w:sz w:val="30"/>
          <w:szCs w:val="30"/>
        </w:rPr>
        <w:t xml:space="preserve"> </w:t>
      </w:r>
      <w:r w:rsidR="001B0E07">
        <w:rPr>
          <w:rFonts w:asciiTheme="majorBidi" w:hAnsiTheme="majorBidi" w:cstheme="majorBidi" w:hint="cs"/>
          <w:sz w:val="30"/>
          <w:szCs w:val="30"/>
          <w:cs/>
        </w:rPr>
        <w:t>ซึ่งอัตราการเติบโตกำหนดจากการประมาณการในระยะยาวของผู้บริหาร</w:t>
      </w:r>
      <w:r w:rsidR="00206344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664200">
        <w:rPr>
          <w:rFonts w:asciiTheme="majorBidi" w:hAnsiTheme="majorBidi" w:cstheme="majorBidi" w:hint="cs"/>
          <w:sz w:val="30"/>
          <w:szCs w:val="30"/>
          <w:cs/>
        </w:rPr>
        <w:t xml:space="preserve">สอดคล้องกับข้อสมมติที่ว่าผู้ร่วมตลาดจะสามารถทำได้ </w:t>
      </w:r>
    </w:p>
    <w:p w14:paraId="2B8D41A5" w14:textId="77777777" w:rsidR="000F0B0D" w:rsidRPr="00595A96" w:rsidRDefault="000F0B0D" w:rsidP="00595A96">
      <w:pPr>
        <w:tabs>
          <w:tab w:val="clear" w:pos="680"/>
        </w:tabs>
        <w:spacing w:line="216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89841B5" w14:textId="540A599B" w:rsidR="00C25E19" w:rsidRDefault="009A7553" w:rsidP="00C25E19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จากการบันทึกขาดทุนจากการด้อยค่าจำนวน </w:t>
      </w:r>
      <w:r w:rsidR="00B213B0">
        <w:rPr>
          <w:rFonts w:asciiTheme="majorBidi" w:hAnsiTheme="majorBidi" w:cstheme="majorBidi"/>
          <w:sz w:val="30"/>
          <w:szCs w:val="30"/>
        </w:rPr>
        <w:t>45.0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ในปี </w:t>
      </w:r>
      <w:r w:rsidR="002873E3" w:rsidRPr="00E401A5">
        <w:rPr>
          <w:rFonts w:asciiTheme="majorBidi" w:hAnsiTheme="majorBidi" w:cstheme="majorBidi"/>
          <w:sz w:val="30"/>
          <w:szCs w:val="30"/>
        </w:rPr>
        <w:t>25</w:t>
      </w:r>
      <w:r w:rsidR="002873E3">
        <w:rPr>
          <w:rFonts w:asciiTheme="majorBidi" w:hAnsiTheme="majorBidi" w:cstheme="majorBidi"/>
          <w:sz w:val="30"/>
          <w:szCs w:val="30"/>
        </w:rPr>
        <w:t>58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881146">
        <w:rPr>
          <w:rFonts w:asciiTheme="majorBidi" w:hAnsiTheme="majorBidi" w:cstheme="majorBidi" w:hint="cs"/>
          <w:sz w:val="30"/>
          <w:szCs w:val="30"/>
          <w:cs/>
        </w:rPr>
        <w:t xml:space="preserve">และผลขาดทุนเพิ่มเติมจำนวน </w:t>
      </w:r>
      <w:r w:rsidR="00881146">
        <w:rPr>
          <w:rFonts w:asciiTheme="majorBidi" w:hAnsiTheme="majorBidi" w:cstheme="majorBidi"/>
          <w:sz w:val="30"/>
          <w:szCs w:val="30"/>
          <w:lang w:val="en-GB"/>
        </w:rPr>
        <w:t xml:space="preserve">2.0 </w:t>
      </w:r>
      <w:r w:rsidR="0088114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ล้านบาท ในปี </w:t>
      </w:r>
      <w:r w:rsidR="00881146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ทำให้มูลค่าที่คาดว่าจะได้รับคืนใกล้เคียงกับมูลค่าตามบัญชี ทั้งนี้ หากสมมติฐานที่สำคัญมีการเปลี่ยนแปลงในทางตรงกันข้ามอาจทำให้มีการด้อยค่าเพิ่มข</w:t>
      </w:r>
      <w:r w:rsidR="0094308F">
        <w:rPr>
          <w:rFonts w:asciiTheme="majorBidi" w:hAnsiTheme="majorBidi" w:cstheme="majorBidi" w:hint="cs"/>
          <w:sz w:val="30"/>
          <w:szCs w:val="30"/>
          <w:cs/>
        </w:rPr>
        <w:t>ึ้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101C389F" w14:textId="77777777" w:rsidR="0041414E" w:rsidRPr="00595A96" w:rsidRDefault="0041414E" w:rsidP="00414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197F610A" w14:textId="53478608" w:rsidR="00434C3F" w:rsidRDefault="0041414E" w:rsidP="00414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91330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0</w:t>
      </w:r>
      <w:r w:rsidRPr="00791330">
        <w:rPr>
          <w:rFonts w:ascii="Angsana New" w:hAnsi="Angsana New"/>
          <w:b/>
          <w:bCs/>
          <w:sz w:val="30"/>
          <w:szCs w:val="30"/>
        </w:rPr>
        <w:tab/>
      </w:r>
      <w:r w:rsidRPr="0041414E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4E6DDC5A" w14:textId="77777777" w:rsidR="00155CBA" w:rsidRPr="00595A96" w:rsidRDefault="00155CBA" w:rsidP="00414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89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34"/>
        <w:gridCol w:w="1265"/>
        <w:gridCol w:w="283"/>
        <w:gridCol w:w="1265"/>
        <w:gridCol w:w="283"/>
        <w:gridCol w:w="1444"/>
        <w:gridCol w:w="283"/>
        <w:gridCol w:w="1275"/>
      </w:tblGrid>
      <w:tr w:rsidR="00A113BB" w:rsidRPr="009D046D" w14:paraId="35564BD5" w14:textId="23E0BCE4" w:rsidTr="00595A96">
        <w:trPr>
          <w:tblHeader/>
        </w:trPr>
        <w:tc>
          <w:tcPr>
            <w:tcW w:w="2834" w:type="dxa"/>
          </w:tcPr>
          <w:p w14:paraId="006348F0" w14:textId="77777777" w:rsidR="00A113BB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67DF85F" w14:textId="7873C3B5" w:rsidR="00A113BB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</w:t>
            </w:r>
            <w:r w:rsidR="00152F9C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ทะเบียน</w:t>
            </w:r>
          </w:p>
          <w:p w14:paraId="09285E8B" w14:textId="0F108E2B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83" w:type="dxa"/>
            <w:vAlign w:val="bottom"/>
          </w:tcPr>
          <w:p w14:paraId="6CBFBB75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09453A9" w14:textId="77777777" w:rsidR="00A113BB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789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1C2CB4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</w:p>
          <w:p w14:paraId="128763DA" w14:textId="755A2CD1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83" w:type="dxa"/>
            <w:vAlign w:val="bottom"/>
          </w:tcPr>
          <w:p w14:paraId="6F0E6ED8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2114C856" w14:textId="1A07697F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โปรแกรมระหว่างพัฒนา</w:t>
            </w:r>
          </w:p>
        </w:tc>
        <w:tc>
          <w:tcPr>
            <w:tcW w:w="283" w:type="dxa"/>
            <w:vAlign w:val="bottom"/>
          </w:tcPr>
          <w:p w14:paraId="7FBB3829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DFCB397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668C15" w14:textId="128287C4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113BB" w:rsidRPr="009D046D" w14:paraId="14597FC7" w14:textId="1518DFF7" w:rsidTr="00595A96">
        <w:trPr>
          <w:tblHeader/>
        </w:trPr>
        <w:tc>
          <w:tcPr>
            <w:tcW w:w="2834" w:type="dxa"/>
          </w:tcPr>
          <w:p w14:paraId="2599176E" w14:textId="77777777" w:rsidR="00A113BB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8" w:type="dxa"/>
            <w:gridSpan w:val="7"/>
            <w:vAlign w:val="bottom"/>
          </w:tcPr>
          <w:p w14:paraId="2F694789" w14:textId="2C3B07B2" w:rsidR="00A113BB" w:rsidRPr="009D046D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308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13BB" w:rsidRPr="009D046D" w14:paraId="2BEB4433" w14:textId="74EA112F" w:rsidTr="00595A96">
        <w:tc>
          <w:tcPr>
            <w:tcW w:w="2834" w:type="dxa"/>
          </w:tcPr>
          <w:p w14:paraId="59ECC47D" w14:textId="77777777" w:rsidR="00A113BB" w:rsidRPr="009D046D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5" w:type="dxa"/>
          </w:tcPr>
          <w:p w14:paraId="6B3AE1F9" w14:textId="77777777" w:rsidR="00A113BB" w:rsidRPr="00081ADA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CFC033E" w14:textId="77777777" w:rsidR="00A113BB" w:rsidRPr="00081ADA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B15500A" w14:textId="77777777" w:rsidR="00A113BB" w:rsidRPr="00081ADA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AC8CC2" w14:textId="77777777" w:rsidR="00A113BB" w:rsidRPr="00081ADA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5A0FBDE" w14:textId="77777777" w:rsidR="00A113BB" w:rsidRPr="00081ADA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2A21DAD" w14:textId="77777777" w:rsidR="00A113BB" w:rsidRPr="00081ADA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0595B60" w14:textId="77777777" w:rsidR="00A113BB" w:rsidRPr="00081ADA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13BB" w:rsidRPr="009D046D" w14:paraId="7FB0308F" w14:textId="6F13506F" w:rsidTr="00595A96">
        <w:tc>
          <w:tcPr>
            <w:tcW w:w="2834" w:type="dxa"/>
            <w:shd w:val="clear" w:color="auto" w:fill="auto"/>
          </w:tcPr>
          <w:p w14:paraId="7BA4161D" w14:textId="1D4007ED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A0A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5" w:type="dxa"/>
            <w:vAlign w:val="bottom"/>
          </w:tcPr>
          <w:p w14:paraId="60F16293" w14:textId="4AC5A683" w:rsidR="00A113BB" w:rsidRPr="00081ADA" w:rsidRDefault="008A0AD7" w:rsidP="00DD2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</w:t>
            </w:r>
            <w:r w:rsidRPr="00DD2FD9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83" w:type="dxa"/>
          </w:tcPr>
          <w:p w14:paraId="275F8DFA" w14:textId="77777777" w:rsidR="00A113BB" w:rsidRPr="00081ADA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7D66ADE" w14:textId="201DF827" w:rsidR="00A113BB" w:rsidRPr="00081ADA" w:rsidRDefault="008A0AD7" w:rsidP="00B62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2,515</w:t>
            </w:r>
          </w:p>
        </w:tc>
        <w:tc>
          <w:tcPr>
            <w:tcW w:w="283" w:type="dxa"/>
          </w:tcPr>
          <w:p w14:paraId="17CE7F39" w14:textId="77777777" w:rsidR="00A113BB" w:rsidRPr="00081ADA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67F36680" w14:textId="17DC77DA" w:rsidR="00A113BB" w:rsidRPr="00081ADA" w:rsidRDefault="008A0AD7" w:rsidP="00B62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422</w:t>
            </w:r>
          </w:p>
        </w:tc>
        <w:tc>
          <w:tcPr>
            <w:tcW w:w="283" w:type="dxa"/>
          </w:tcPr>
          <w:p w14:paraId="53019501" w14:textId="77777777" w:rsidR="00A113BB" w:rsidRPr="00081ADA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EBE29BE" w14:textId="3EA116F5" w:rsidR="00A113BB" w:rsidRPr="00081ADA" w:rsidRDefault="008A0AD7" w:rsidP="00B62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5,227</w:t>
            </w:r>
          </w:p>
        </w:tc>
      </w:tr>
      <w:tr w:rsidR="008A0AD7" w:rsidRPr="009D046D" w14:paraId="643546A0" w14:textId="60544AD1" w:rsidTr="00595A96">
        <w:tc>
          <w:tcPr>
            <w:tcW w:w="2834" w:type="dxa"/>
          </w:tcPr>
          <w:p w14:paraId="2543EC04" w14:textId="77777777" w:rsidR="008A0AD7" w:rsidRPr="009D046D" w:rsidRDefault="008A0AD7" w:rsidP="008A0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5" w:type="dxa"/>
            <w:vAlign w:val="bottom"/>
          </w:tcPr>
          <w:p w14:paraId="39C217EA" w14:textId="15D92996" w:rsidR="008A0AD7" w:rsidRPr="00B6254B" w:rsidRDefault="008A0AD7" w:rsidP="008A0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83" w:type="dxa"/>
          </w:tcPr>
          <w:p w14:paraId="661C4A44" w14:textId="77777777" w:rsidR="008A0AD7" w:rsidRPr="009D046D" w:rsidRDefault="008A0AD7" w:rsidP="008A0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659FFDF" w14:textId="42C6763F" w:rsidR="008A0AD7" w:rsidRPr="009D046D" w:rsidRDefault="008A0AD7" w:rsidP="008A0AD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83" w:type="dxa"/>
          </w:tcPr>
          <w:p w14:paraId="25BA00CE" w14:textId="77777777" w:rsidR="008A0AD7" w:rsidRPr="009D046D" w:rsidRDefault="008A0AD7" w:rsidP="008A0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6BBD9CCD" w14:textId="3EBDF2C7" w:rsidR="008A0AD7" w:rsidRPr="009D046D" w:rsidRDefault="008A0AD7" w:rsidP="008A0AD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367</w:t>
            </w:r>
          </w:p>
        </w:tc>
        <w:tc>
          <w:tcPr>
            <w:tcW w:w="283" w:type="dxa"/>
          </w:tcPr>
          <w:p w14:paraId="1CC72A3D" w14:textId="77777777" w:rsidR="008A0AD7" w:rsidRDefault="008A0AD7" w:rsidP="008A0AD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  <w:vAlign w:val="bottom"/>
          </w:tcPr>
          <w:p w14:paraId="1FAC38BC" w14:textId="59B4015F" w:rsidR="008A0AD7" w:rsidRDefault="008A0AD7" w:rsidP="008A0AD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663</w:t>
            </w:r>
          </w:p>
        </w:tc>
      </w:tr>
      <w:tr w:rsidR="008A0AD7" w:rsidRPr="009D046D" w14:paraId="07C0237C" w14:textId="2D093E38" w:rsidTr="00595A96">
        <w:tc>
          <w:tcPr>
            <w:tcW w:w="2834" w:type="dxa"/>
          </w:tcPr>
          <w:p w14:paraId="6AE36687" w14:textId="4CBC63E2" w:rsidR="008A0AD7" w:rsidRPr="009D046D" w:rsidRDefault="008A0AD7" w:rsidP="008A0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5" w:type="dxa"/>
            <w:vAlign w:val="bottom"/>
          </w:tcPr>
          <w:p w14:paraId="30E1334B" w14:textId="0B865287" w:rsidR="008A0AD7" w:rsidRPr="00A50759" w:rsidRDefault="008A0AD7" w:rsidP="008A0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4A798D9A" w14:textId="77777777" w:rsidR="008A0AD7" w:rsidRPr="00A50759" w:rsidRDefault="008A0AD7" w:rsidP="008A0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343A201E" w14:textId="3C43B0D2" w:rsidR="008A0AD7" w:rsidRPr="00A50759" w:rsidRDefault="008A0AD7" w:rsidP="008A0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83" w:type="dxa"/>
          </w:tcPr>
          <w:p w14:paraId="34EEEA34" w14:textId="77777777" w:rsidR="008A0AD7" w:rsidRPr="00A50759" w:rsidRDefault="008A0AD7" w:rsidP="008A0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4C9B956C" w14:textId="26339745" w:rsidR="008A0AD7" w:rsidRPr="00A50759" w:rsidRDefault="008A0AD7" w:rsidP="008A0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(789)</w:t>
            </w:r>
          </w:p>
        </w:tc>
        <w:tc>
          <w:tcPr>
            <w:tcW w:w="283" w:type="dxa"/>
          </w:tcPr>
          <w:p w14:paraId="56A4AD7A" w14:textId="77777777" w:rsidR="008A0AD7" w:rsidRPr="00A50759" w:rsidRDefault="008A0AD7" w:rsidP="008A0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06A017F0" w14:textId="1D744619" w:rsidR="008A0AD7" w:rsidRPr="00A50759" w:rsidRDefault="008A0AD7" w:rsidP="008A0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0AD7" w:rsidRPr="009D046D" w14:paraId="7C0258F5" w14:textId="77777777" w:rsidTr="00595A96">
        <w:tc>
          <w:tcPr>
            <w:tcW w:w="2834" w:type="dxa"/>
          </w:tcPr>
          <w:p w14:paraId="71F487D7" w14:textId="5515115A" w:rsidR="008A0AD7" w:rsidRPr="009D046D" w:rsidRDefault="008A0AD7" w:rsidP="008A0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5" w:type="dxa"/>
            <w:vAlign w:val="bottom"/>
          </w:tcPr>
          <w:p w14:paraId="4D0C36B8" w14:textId="17A6AA15" w:rsidR="008A0AD7" w:rsidRDefault="008A0AD7" w:rsidP="008A0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689C152C" w14:textId="77777777" w:rsidR="008A0AD7" w:rsidRPr="00A50759" w:rsidRDefault="008A0AD7" w:rsidP="008A0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46E51B24" w14:textId="405D0A57" w:rsidR="008A0AD7" w:rsidRPr="00A50759" w:rsidRDefault="008A0AD7" w:rsidP="008A0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5E4F0BF8" w14:textId="77777777" w:rsidR="008A0AD7" w:rsidRPr="00A50759" w:rsidRDefault="008A0AD7" w:rsidP="008A0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198B0568" w14:textId="7889D065" w:rsidR="008A0AD7" w:rsidRPr="00A50759" w:rsidRDefault="008A0AD7" w:rsidP="008A0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055B383B" w14:textId="77777777" w:rsidR="008A0AD7" w:rsidRPr="00A50759" w:rsidRDefault="008A0AD7" w:rsidP="008A0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788F3EC" w14:textId="354600C8" w:rsidR="008A0AD7" w:rsidRPr="00A50759" w:rsidRDefault="008A0AD7" w:rsidP="008A0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8A0AD7" w:rsidRPr="009D046D" w14:paraId="176CE41A" w14:textId="46C2F3E8" w:rsidTr="00595A96">
        <w:tc>
          <w:tcPr>
            <w:tcW w:w="2834" w:type="dxa"/>
            <w:shd w:val="clear" w:color="auto" w:fill="auto"/>
          </w:tcPr>
          <w:p w14:paraId="711DF7F4" w14:textId="76F4375A" w:rsidR="008A0AD7" w:rsidRDefault="008A0AD7" w:rsidP="008A0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5BE366A" w14:textId="249B9B4E" w:rsidR="008A0AD7" w:rsidRPr="009D046D" w:rsidRDefault="008A0AD7" w:rsidP="008A0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2,570</w:t>
            </w:r>
          </w:p>
        </w:tc>
        <w:tc>
          <w:tcPr>
            <w:tcW w:w="283" w:type="dxa"/>
          </w:tcPr>
          <w:p w14:paraId="0D3A5435" w14:textId="77777777" w:rsidR="008A0AD7" w:rsidRPr="009D046D" w:rsidRDefault="008A0AD7" w:rsidP="008A0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11BD249D" w14:textId="5BE48737" w:rsidR="008A0AD7" w:rsidRPr="009D046D" w:rsidRDefault="008A0AD7" w:rsidP="008A0AD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3,320</w:t>
            </w:r>
          </w:p>
        </w:tc>
        <w:tc>
          <w:tcPr>
            <w:tcW w:w="283" w:type="dxa"/>
          </w:tcPr>
          <w:p w14:paraId="203246B8" w14:textId="77777777" w:rsidR="008A0AD7" w:rsidRPr="009D046D" w:rsidRDefault="008A0AD7" w:rsidP="008A0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3CFD6B6" w14:textId="2F07597F" w:rsidR="008A0AD7" w:rsidRPr="008A0AD7" w:rsidRDefault="008A0AD7" w:rsidP="008A0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A0AD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4013DB15" w14:textId="77777777" w:rsidR="008A0AD7" w:rsidRDefault="008A0AD7" w:rsidP="008A0AD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4C87943" w14:textId="718FE786" w:rsidR="008A0AD7" w:rsidRDefault="008A0AD7" w:rsidP="008A0AD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5,890</w:t>
            </w:r>
          </w:p>
        </w:tc>
      </w:tr>
      <w:tr w:rsidR="00A113BB" w:rsidRPr="009D046D" w14:paraId="20E26133" w14:textId="29E0E7DE" w:rsidTr="00595A96">
        <w:tc>
          <w:tcPr>
            <w:tcW w:w="2834" w:type="dxa"/>
          </w:tcPr>
          <w:p w14:paraId="47778712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5" w:type="dxa"/>
            <w:vAlign w:val="bottom"/>
          </w:tcPr>
          <w:p w14:paraId="4F859E45" w14:textId="7CA92907" w:rsidR="00A113BB" w:rsidRPr="009D046D" w:rsidRDefault="00DD2FD9" w:rsidP="00DD2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5415AA03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E2812F9" w14:textId="6119DB55" w:rsidR="00A113BB" w:rsidRPr="00661112" w:rsidRDefault="00DD2FD9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83" w:type="dxa"/>
          </w:tcPr>
          <w:p w14:paraId="426CCB26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62BA51D6" w14:textId="782E4197" w:rsidR="00A113BB" w:rsidRPr="009D046D" w:rsidRDefault="00DD2FD9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515</w:t>
            </w:r>
          </w:p>
        </w:tc>
        <w:tc>
          <w:tcPr>
            <w:tcW w:w="283" w:type="dxa"/>
          </w:tcPr>
          <w:p w14:paraId="342BF209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  <w:vAlign w:val="bottom"/>
          </w:tcPr>
          <w:p w14:paraId="14F11A90" w14:textId="4367FB31" w:rsidR="00A113BB" w:rsidRPr="009D046D" w:rsidRDefault="00DD2FD9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535</w:t>
            </w:r>
          </w:p>
        </w:tc>
      </w:tr>
      <w:tr w:rsidR="00A113BB" w:rsidRPr="009D046D" w14:paraId="62766676" w14:textId="77777777" w:rsidTr="00595A96">
        <w:tc>
          <w:tcPr>
            <w:tcW w:w="2834" w:type="dxa"/>
          </w:tcPr>
          <w:p w14:paraId="462F3A54" w14:textId="25E0B554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5" w:type="dxa"/>
            <w:vAlign w:val="bottom"/>
          </w:tcPr>
          <w:p w14:paraId="1CDD73AC" w14:textId="0097E6BC" w:rsidR="00A113BB" w:rsidRPr="00A113BB" w:rsidRDefault="00DD2FD9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14:paraId="76AB4813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3F902C1" w14:textId="1B3F1AC2" w:rsidR="00A113BB" w:rsidRDefault="00DD2FD9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220</w:t>
            </w:r>
          </w:p>
        </w:tc>
        <w:tc>
          <w:tcPr>
            <w:tcW w:w="283" w:type="dxa"/>
          </w:tcPr>
          <w:p w14:paraId="22EB77B6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3E5C538A" w14:textId="4F26AAF8" w:rsidR="00A113BB" w:rsidRPr="009D046D" w:rsidRDefault="00DD2FD9" w:rsidP="00365114">
            <w:pPr>
              <w:pStyle w:val="acctfourfigures"/>
              <w:tabs>
                <w:tab w:val="clear" w:pos="765"/>
              </w:tabs>
              <w:spacing w:line="240" w:lineRule="atLeast"/>
              <w:ind w:right="4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(220)</w:t>
            </w:r>
          </w:p>
        </w:tc>
        <w:tc>
          <w:tcPr>
            <w:tcW w:w="283" w:type="dxa"/>
          </w:tcPr>
          <w:p w14:paraId="76FDA77A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5" w:type="dxa"/>
            <w:vAlign w:val="bottom"/>
          </w:tcPr>
          <w:p w14:paraId="7C0EE50F" w14:textId="071C557B" w:rsidR="00A113BB" w:rsidRPr="009D046D" w:rsidRDefault="00DD2FD9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13BB" w:rsidRPr="009D046D" w14:paraId="45621AC9" w14:textId="0094D13F" w:rsidTr="00595A96">
        <w:tc>
          <w:tcPr>
            <w:tcW w:w="2834" w:type="dxa"/>
          </w:tcPr>
          <w:p w14:paraId="27B7AEEE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5" w:type="dxa"/>
            <w:vAlign w:val="bottom"/>
          </w:tcPr>
          <w:p w14:paraId="4CBEAC4A" w14:textId="5E7B7111" w:rsidR="00A113BB" w:rsidRPr="00A50759" w:rsidRDefault="00DD2FD9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14:paraId="49E465D4" w14:textId="77777777" w:rsidR="00A113BB" w:rsidRPr="00A50759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5A2352C7" w14:textId="5EF233FB" w:rsidR="00A113BB" w:rsidRPr="00A50759" w:rsidRDefault="00DD2FD9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182B7131" w14:textId="77777777" w:rsidR="00A113BB" w:rsidRPr="00A50759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55A2108F" w14:textId="1979C1AA" w:rsidR="00A113BB" w:rsidRPr="00A50759" w:rsidRDefault="00DD2FD9" w:rsidP="00357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682C0393" w14:textId="77777777" w:rsidR="00A113BB" w:rsidRPr="00A50759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B920640" w14:textId="6507F885" w:rsidR="00A113BB" w:rsidRPr="00A50759" w:rsidRDefault="00DD2FD9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113BB" w:rsidRPr="009D046D" w14:paraId="380CE5CB" w14:textId="2C06C77A" w:rsidTr="00595A96">
        <w:tc>
          <w:tcPr>
            <w:tcW w:w="2834" w:type="dxa"/>
            <w:shd w:val="clear" w:color="auto" w:fill="auto"/>
          </w:tcPr>
          <w:p w14:paraId="5FAA6CE1" w14:textId="01E0DC8C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D2FD9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FE81B" w14:textId="41B7FC82" w:rsidR="00A113BB" w:rsidRPr="009D046D" w:rsidRDefault="00DD2FD9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2,570</w:t>
            </w:r>
          </w:p>
        </w:tc>
        <w:tc>
          <w:tcPr>
            <w:tcW w:w="283" w:type="dxa"/>
          </w:tcPr>
          <w:p w14:paraId="6B180AA7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DA760" w14:textId="235D17DB" w:rsidR="00A113BB" w:rsidRPr="009D046D" w:rsidRDefault="00DD2FD9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3,560</w:t>
            </w:r>
          </w:p>
        </w:tc>
        <w:tc>
          <w:tcPr>
            <w:tcW w:w="283" w:type="dxa"/>
          </w:tcPr>
          <w:p w14:paraId="67EAC758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E6106" w14:textId="142FF5B7" w:rsidR="00A113BB" w:rsidRPr="009D046D" w:rsidRDefault="00DD2FD9" w:rsidP="00DD2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283" w:type="dxa"/>
          </w:tcPr>
          <w:p w14:paraId="1B1F6179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B23BE" w14:textId="1A436199" w:rsidR="00A113BB" w:rsidRPr="009D046D" w:rsidRDefault="00DD2FD9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6,425</w:t>
            </w:r>
          </w:p>
        </w:tc>
      </w:tr>
      <w:tr w:rsidR="00A113BB" w:rsidRPr="009D046D" w14:paraId="5F9A13A7" w14:textId="60C7001F" w:rsidTr="00595A96">
        <w:tc>
          <w:tcPr>
            <w:tcW w:w="2834" w:type="dxa"/>
            <w:shd w:val="clear" w:color="auto" w:fill="auto"/>
          </w:tcPr>
          <w:p w14:paraId="61D86294" w14:textId="77777777" w:rsidR="00A113BB" w:rsidRPr="00595A96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454AACB2" w14:textId="77777777" w:rsidR="00A113BB" w:rsidRPr="00595A96" w:rsidRDefault="00A113BB" w:rsidP="00595A96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5CCFF5D7" w14:textId="77777777" w:rsidR="00A113BB" w:rsidRPr="00595A96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31171664" w14:textId="77777777" w:rsidR="00A113BB" w:rsidRPr="00595A96" w:rsidRDefault="00A113BB" w:rsidP="00595A96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5DC2D9A3" w14:textId="77777777" w:rsidR="00A113BB" w:rsidRPr="00595A96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nil"/>
            </w:tcBorders>
            <w:vAlign w:val="bottom"/>
          </w:tcPr>
          <w:p w14:paraId="17241DDB" w14:textId="77777777" w:rsidR="00A113BB" w:rsidRPr="00595A96" w:rsidRDefault="00A113BB" w:rsidP="00595A96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D5C85C5" w14:textId="77777777" w:rsidR="00A113BB" w:rsidRPr="00595A96" w:rsidRDefault="00A113BB" w:rsidP="00595A96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14:paraId="7184AE9B" w14:textId="77777777" w:rsidR="00A113BB" w:rsidRPr="00595A96" w:rsidRDefault="00A113BB" w:rsidP="00595A96">
            <w:pPr>
              <w:pStyle w:val="acctfourfigures"/>
              <w:tabs>
                <w:tab w:val="clear" w:pos="765"/>
              </w:tabs>
              <w:spacing w:line="192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113BB" w:rsidRPr="009D046D" w14:paraId="2EFFC461" w14:textId="0A2B5A8F" w:rsidTr="00595A96">
        <w:tc>
          <w:tcPr>
            <w:tcW w:w="2834" w:type="dxa"/>
            <w:shd w:val="clear" w:color="auto" w:fill="auto"/>
          </w:tcPr>
          <w:p w14:paraId="34F0D73E" w14:textId="77777777" w:rsidR="00A113BB" w:rsidRPr="009D046D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5" w:type="dxa"/>
            <w:vAlign w:val="bottom"/>
          </w:tcPr>
          <w:p w14:paraId="167E3CBE" w14:textId="77777777" w:rsidR="00A113BB" w:rsidRPr="009D046D" w:rsidRDefault="00A113BB" w:rsidP="00595A96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3ED08FD" w14:textId="77777777" w:rsidR="00A113BB" w:rsidRPr="009D046D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77E7BB9" w14:textId="77777777" w:rsidR="00A113BB" w:rsidRPr="009D046D" w:rsidRDefault="00A113BB" w:rsidP="00595A96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A5D2953" w14:textId="77777777" w:rsidR="00A113BB" w:rsidRPr="009D046D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330702B6" w14:textId="77777777" w:rsidR="00A113BB" w:rsidRPr="009D046D" w:rsidRDefault="00A113BB" w:rsidP="00595A96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C3DE94E" w14:textId="77777777" w:rsidR="00A113BB" w:rsidRPr="009D046D" w:rsidRDefault="00A113BB" w:rsidP="00595A96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E2C2882" w14:textId="77777777" w:rsidR="00A113BB" w:rsidRPr="009D046D" w:rsidRDefault="00A113BB" w:rsidP="00595A96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13BB" w:rsidRPr="009D046D" w14:paraId="6F0D1FA6" w14:textId="6F1ACE87" w:rsidTr="00595A96">
        <w:tc>
          <w:tcPr>
            <w:tcW w:w="2834" w:type="dxa"/>
            <w:shd w:val="clear" w:color="auto" w:fill="auto"/>
          </w:tcPr>
          <w:p w14:paraId="251D82EC" w14:textId="181110AD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D2FD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5" w:type="dxa"/>
            <w:vAlign w:val="bottom"/>
          </w:tcPr>
          <w:p w14:paraId="78346EB9" w14:textId="747E3B49" w:rsidR="00A113BB" w:rsidRPr="00081ADA" w:rsidRDefault="009A5182" w:rsidP="009A5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156</w:t>
            </w:r>
          </w:p>
        </w:tc>
        <w:tc>
          <w:tcPr>
            <w:tcW w:w="283" w:type="dxa"/>
          </w:tcPr>
          <w:p w14:paraId="0E88AAFE" w14:textId="77777777" w:rsidR="00A113BB" w:rsidRPr="00081ADA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C148873" w14:textId="2B3C7736" w:rsidR="00A113BB" w:rsidRPr="00081ADA" w:rsidRDefault="009A5182" w:rsidP="00B62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110"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238</w:t>
            </w:r>
          </w:p>
        </w:tc>
        <w:tc>
          <w:tcPr>
            <w:tcW w:w="283" w:type="dxa"/>
          </w:tcPr>
          <w:p w14:paraId="2AC363C5" w14:textId="77777777" w:rsidR="00A113BB" w:rsidRPr="00081ADA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24D734B1" w14:textId="46F2AF0B" w:rsidR="00A113BB" w:rsidRPr="00081ADA" w:rsidRDefault="00A113BB" w:rsidP="00357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81AD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14:paraId="7271FFEF" w14:textId="77777777" w:rsidR="00A113BB" w:rsidRPr="00081ADA" w:rsidRDefault="00A113BB" w:rsidP="00A1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A746D6F" w14:textId="69098DF5" w:rsidR="00A113BB" w:rsidRPr="00081ADA" w:rsidRDefault="009A5182" w:rsidP="00A37E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394</w:t>
            </w:r>
          </w:p>
        </w:tc>
      </w:tr>
      <w:tr w:rsidR="009A5182" w:rsidRPr="009D046D" w14:paraId="4FE8979B" w14:textId="7F970DAB" w:rsidTr="00595A96">
        <w:tc>
          <w:tcPr>
            <w:tcW w:w="2834" w:type="dxa"/>
            <w:shd w:val="clear" w:color="auto" w:fill="auto"/>
          </w:tcPr>
          <w:p w14:paraId="658409BB" w14:textId="77777777" w:rsidR="009A5182" w:rsidRPr="009D046D" w:rsidRDefault="009A5182" w:rsidP="009A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5" w:type="dxa"/>
            <w:vAlign w:val="bottom"/>
          </w:tcPr>
          <w:p w14:paraId="15763077" w14:textId="5D4AF094" w:rsidR="009A5182" w:rsidRPr="00AE49A5" w:rsidRDefault="009A5182" w:rsidP="009A5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283" w:type="dxa"/>
          </w:tcPr>
          <w:p w14:paraId="722DFD6D" w14:textId="77777777" w:rsidR="009A5182" w:rsidRPr="009D046D" w:rsidRDefault="009A5182" w:rsidP="009A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9602147" w14:textId="4C69CCEE" w:rsidR="009A5182" w:rsidRPr="00203081" w:rsidRDefault="009A5182" w:rsidP="009A5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right="118"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290</w:t>
            </w:r>
          </w:p>
        </w:tc>
        <w:tc>
          <w:tcPr>
            <w:tcW w:w="283" w:type="dxa"/>
          </w:tcPr>
          <w:p w14:paraId="27E9832D" w14:textId="77777777" w:rsidR="009A5182" w:rsidRPr="009D046D" w:rsidRDefault="009A5182" w:rsidP="009A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445A1BC8" w14:textId="7D96004C" w:rsidR="009A5182" w:rsidRPr="00AE49A5" w:rsidRDefault="009A5182" w:rsidP="009A5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0F44ADC" w14:textId="77777777" w:rsidR="009A5182" w:rsidRDefault="009A5182" w:rsidP="009A51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6E8CFF0" w14:textId="69AB3DE1" w:rsidR="009A5182" w:rsidRDefault="009A5182" w:rsidP="009A51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727</w:t>
            </w:r>
          </w:p>
        </w:tc>
      </w:tr>
      <w:tr w:rsidR="009A5182" w:rsidRPr="009D046D" w14:paraId="166E5B25" w14:textId="7C7DE0E2" w:rsidTr="00595A96">
        <w:tc>
          <w:tcPr>
            <w:tcW w:w="2834" w:type="dxa"/>
            <w:shd w:val="clear" w:color="auto" w:fill="auto"/>
          </w:tcPr>
          <w:p w14:paraId="290CE7E2" w14:textId="77777777" w:rsidR="009A5182" w:rsidRPr="009D046D" w:rsidRDefault="009A5182" w:rsidP="009A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5" w:type="dxa"/>
            <w:vAlign w:val="bottom"/>
          </w:tcPr>
          <w:p w14:paraId="6F288305" w14:textId="4BC1C96B" w:rsidR="009A5182" w:rsidRPr="00203081" w:rsidRDefault="009A5182" w:rsidP="009A5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00374052" w14:textId="77777777" w:rsidR="009A5182" w:rsidRPr="009D046D" w:rsidRDefault="009A5182" w:rsidP="009A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2AB33AC" w14:textId="43A0ED10" w:rsidR="009A5182" w:rsidRPr="00203081" w:rsidRDefault="009A5182" w:rsidP="009A5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0" w:line="240" w:lineRule="auto"/>
              <w:ind w:right="118"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5CEA3BEE" w14:textId="77777777" w:rsidR="009A5182" w:rsidRPr="009D046D" w:rsidRDefault="009A5182" w:rsidP="009A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2109F7A6" w14:textId="6E069438" w:rsidR="009A5182" w:rsidRPr="00C15157" w:rsidRDefault="009A5182" w:rsidP="009A5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4292EDF" w14:textId="77777777" w:rsidR="009A5182" w:rsidRPr="00A50759" w:rsidRDefault="009A5182" w:rsidP="009A5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AF7E2B9" w14:textId="44A408DB" w:rsidR="009A5182" w:rsidRPr="00A50759" w:rsidRDefault="009A5182" w:rsidP="009A5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9A5182" w:rsidRPr="009D046D" w14:paraId="0866D021" w14:textId="52C1B882" w:rsidTr="00595A96">
        <w:tc>
          <w:tcPr>
            <w:tcW w:w="2834" w:type="dxa"/>
            <w:shd w:val="clear" w:color="auto" w:fill="auto"/>
          </w:tcPr>
          <w:p w14:paraId="22AB6AFE" w14:textId="22BACA74" w:rsidR="009A5182" w:rsidRPr="009D046D" w:rsidRDefault="009A5182" w:rsidP="009A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5344FDE" w14:textId="0FEE97C1" w:rsidR="009A5182" w:rsidRPr="009D046D" w:rsidRDefault="009A5182" w:rsidP="009A5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593</w:t>
            </w:r>
          </w:p>
        </w:tc>
        <w:tc>
          <w:tcPr>
            <w:tcW w:w="283" w:type="dxa"/>
          </w:tcPr>
          <w:p w14:paraId="62E8B6F6" w14:textId="77777777" w:rsidR="009A5182" w:rsidRPr="009D046D" w:rsidRDefault="009A5182" w:rsidP="009A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14BFE7DE" w14:textId="76EE0D0F" w:rsidR="009A5182" w:rsidRPr="00203081" w:rsidRDefault="009A5182" w:rsidP="009A5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right="118"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528</w:t>
            </w:r>
          </w:p>
        </w:tc>
        <w:tc>
          <w:tcPr>
            <w:tcW w:w="283" w:type="dxa"/>
          </w:tcPr>
          <w:p w14:paraId="212EE3BA" w14:textId="77777777" w:rsidR="009A5182" w:rsidRPr="009D046D" w:rsidRDefault="009A5182" w:rsidP="009A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EE31344" w14:textId="06FDEB3F" w:rsidR="009A5182" w:rsidRPr="009D046D" w:rsidRDefault="009A5182" w:rsidP="009A5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CD0433E" w14:textId="77777777" w:rsidR="009A5182" w:rsidRDefault="009A5182" w:rsidP="009A51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CB09092" w14:textId="039F80DE" w:rsidR="009A5182" w:rsidRDefault="009A5182" w:rsidP="009A51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1,121</w:t>
            </w:r>
          </w:p>
        </w:tc>
      </w:tr>
      <w:tr w:rsidR="00A113BB" w:rsidRPr="009D046D" w14:paraId="18BD767A" w14:textId="6CA6EC01" w:rsidTr="00595A96">
        <w:tc>
          <w:tcPr>
            <w:tcW w:w="2834" w:type="dxa"/>
          </w:tcPr>
          <w:p w14:paraId="6B4B2CD8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5" w:type="dxa"/>
            <w:vAlign w:val="bottom"/>
          </w:tcPr>
          <w:p w14:paraId="3E0456C6" w14:textId="1D1A4F33" w:rsidR="00A113BB" w:rsidRPr="009D046D" w:rsidRDefault="009A5182" w:rsidP="00A37EA4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447</w:t>
            </w:r>
          </w:p>
        </w:tc>
        <w:tc>
          <w:tcPr>
            <w:tcW w:w="283" w:type="dxa"/>
          </w:tcPr>
          <w:p w14:paraId="4781D0F5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A3A177A" w14:textId="2589C2CE" w:rsidR="00A113BB" w:rsidRPr="00203081" w:rsidRDefault="009A5182" w:rsidP="004C4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right="118"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343</w:t>
            </w:r>
          </w:p>
        </w:tc>
        <w:tc>
          <w:tcPr>
            <w:tcW w:w="283" w:type="dxa"/>
          </w:tcPr>
          <w:p w14:paraId="01A3804F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787E1A22" w14:textId="1B98EF48" w:rsidR="00A113BB" w:rsidRPr="00AE49A5" w:rsidRDefault="005D7483" w:rsidP="00357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AB8E0B1" w14:textId="77777777" w:rsidR="00A113BB" w:rsidRPr="009D046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0190C9BC" w14:textId="32601815" w:rsidR="00A113BB" w:rsidRPr="009D046D" w:rsidRDefault="009A5182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790</w:t>
            </w:r>
          </w:p>
        </w:tc>
      </w:tr>
      <w:tr w:rsidR="00A113BB" w:rsidRPr="009D046D" w14:paraId="5565AD9A" w14:textId="2A97E633" w:rsidTr="00595A96">
        <w:trPr>
          <w:trHeight w:val="351"/>
        </w:trPr>
        <w:tc>
          <w:tcPr>
            <w:tcW w:w="2834" w:type="dxa"/>
          </w:tcPr>
          <w:p w14:paraId="3776E988" w14:textId="77777777" w:rsidR="00A113BB" w:rsidRPr="009D046D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67E9DD9F" w14:textId="2C6D73E4" w:rsidR="00A113BB" w:rsidRPr="00203081" w:rsidRDefault="005D7483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18" w:lineRule="atLeast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11E80717" w14:textId="77777777" w:rsidR="00A113BB" w:rsidRPr="009D046D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D64A72B" w14:textId="7E03BBA1" w:rsidR="00A113BB" w:rsidRPr="00203081" w:rsidRDefault="005D7483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after="0" w:line="18" w:lineRule="atLeast"/>
              <w:ind w:right="118"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696DDDBB" w14:textId="77777777" w:rsidR="00A113BB" w:rsidRPr="009D046D" w:rsidRDefault="00A113BB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6E04938" w14:textId="70420C77" w:rsidR="00A113BB" w:rsidRPr="00AE49A5" w:rsidRDefault="005D7483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18" w:lineRule="atLeast"/>
              <w:ind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066EF26" w14:textId="77777777" w:rsidR="00A113BB" w:rsidRPr="00C15157" w:rsidRDefault="00A113BB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18" w:lineRule="atLeast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7F141C3" w14:textId="30E53089" w:rsidR="00A113BB" w:rsidRPr="00C15157" w:rsidRDefault="005D7483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18" w:lineRule="atLeast"/>
              <w:ind w:hanging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113BB" w:rsidRPr="009D046D" w14:paraId="6F622768" w14:textId="6D749377" w:rsidTr="00595A96">
        <w:tc>
          <w:tcPr>
            <w:tcW w:w="2834" w:type="dxa"/>
          </w:tcPr>
          <w:p w14:paraId="38C1D8FE" w14:textId="52F420C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D2FD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E5F43" w14:textId="4EE07C28" w:rsidR="00A113BB" w:rsidRPr="009D046D" w:rsidRDefault="009A5182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1,040</w:t>
            </w:r>
          </w:p>
        </w:tc>
        <w:tc>
          <w:tcPr>
            <w:tcW w:w="283" w:type="dxa"/>
          </w:tcPr>
          <w:p w14:paraId="5F89891F" w14:textId="77777777" w:rsidR="00A113BB" w:rsidRPr="009D046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E46CD" w14:textId="3EF8622A" w:rsidR="00A113BB" w:rsidRPr="00AE49A5" w:rsidRDefault="009A5182" w:rsidP="004C4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right="118"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871</w:t>
            </w:r>
          </w:p>
        </w:tc>
        <w:tc>
          <w:tcPr>
            <w:tcW w:w="283" w:type="dxa"/>
          </w:tcPr>
          <w:p w14:paraId="4DCEE676" w14:textId="77777777" w:rsidR="00A113BB" w:rsidRPr="00AE49A5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C1B5B" w14:textId="0BD72198" w:rsidR="00A113BB" w:rsidRPr="00AE49A5" w:rsidRDefault="005D7483" w:rsidP="00357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C4A3893" w14:textId="77777777" w:rsidR="00A113BB" w:rsidRPr="00AE49A5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936B2" w14:textId="04FC83EC" w:rsidR="00A113BB" w:rsidRPr="00AE49A5" w:rsidRDefault="009A5182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1,911</w:t>
            </w:r>
          </w:p>
        </w:tc>
      </w:tr>
      <w:tr w:rsidR="00A113BB" w:rsidRPr="00B34CFD" w14:paraId="31A559E6" w14:textId="17AA41A5" w:rsidTr="00595A96">
        <w:tc>
          <w:tcPr>
            <w:tcW w:w="2834" w:type="dxa"/>
            <w:shd w:val="clear" w:color="auto" w:fill="auto"/>
          </w:tcPr>
          <w:p w14:paraId="4A3B088F" w14:textId="7777777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4C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65" w:type="dxa"/>
            <w:vAlign w:val="bottom"/>
          </w:tcPr>
          <w:p w14:paraId="55C42645" w14:textId="77777777" w:rsidR="00A113BB" w:rsidRPr="00B34CF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FD1A7A" w14:textId="7777777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8EDAC5C" w14:textId="77777777" w:rsidR="00A113BB" w:rsidRPr="00B34CFD" w:rsidRDefault="00A113BB" w:rsidP="004C41C9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0FA30CC" w14:textId="7777777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192EC0C1" w14:textId="77777777" w:rsidR="00A113BB" w:rsidRPr="00B34CF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A50279" w14:textId="77777777" w:rsidR="00A113BB" w:rsidRPr="00B34CF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A5CCA40" w14:textId="77777777" w:rsidR="00A113BB" w:rsidRPr="00B34CF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5182" w:rsidRPr="00B34CFD" w14:paraId="38E31FBF" w14:textId="64C7E179" w:rsidTr="00595A96">
        <w:tc>
          <w:tcPr>
            <w:tcW w:w="2834" w:type="dxa"/>
            <w:shd w:val="clear" w:color="auto" w:fill="auto"/>
          </w:tcPr>
          <w:p w14:paraId="2F768ADC" w14:textId="7523C3E5" w:rsidR="009A5182" w:rsidRPr="00B34CFD" w:rsidRDefault="009A5182" w:rsidP="009A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14:paraId="71B9E1E3" w14:textId="3CE4AF1A" w:rsidR="009A5182" w:rsidRPr="00B34CFD" w:rsidRDefault="009A5182" w:rsidP="009A5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1,977</w:t>
            </w:r>
          </w:p>
        </w:tc>
        <w:tc>
          <w:tcPr>
            <w:tcW w:w="283" w:type="dxa"/>
          </w:tcPr>
          <w:p w14:paraId="031BC05C" w14:textId="77777777" w:rsidR="009A5182" w:rsidRPr="00B34CFD" w:rsidRDefault="009A5182" w:rsidP="009A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14:paraId="5AAF4118" w14:textId="2111312A" w:rsidR="009A5182" w:rsidRPr="0085661B" w:rsidRDefault="009A5182" w:rsidP="009A5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right="118"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2,792</w:t>
            </w:r>
          </w:p>
        </w:tc>
        <w:tc>
          <w:tcPr>
            <w:tcW w:w="283" w:type="dxa"/>
          </w:tcPr>
          <w:p w14:paraId="10610DFD" w14:textId="77777777" w:rsidR="009A5182" w:rsidRPr="00B34CFD" w:rsidRDefault="009A5182" w:rsidP="009A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  <w:vAlign w:val="bottom"/>
          </w:tcPr>
          <w:p w14:paraId="76626C56" w14:textId="7B78058F" w:rsidR="009A5182" w:rsidRPr="00B34CFD" w:rsidRDefault="009A5182" w:rsidP="00595A96">
            <w:pPr>
              <w:pStyle w:val="acctfourfigures"/>
              <w:tabs>
                <w:tab w:val="clear" w:pos="765"/>
                <w:tab w:val="left" w:pos="382"/>
                <w:tab w:val="left" w:pos="831"/>
              </w:tabs>
              <w:spacing w:line="240" w:lineRule="atLeast"/>
              <w:ind w:left="99" w:right="-409" w:hanging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321D232" w14:textId="77777777" w:rsidR="009A5182" w:rsidRPr="00B34CFD" w:rsidRDefault="009A5182" w:rsidP="009A51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2389AFF1" w14:textId="5837CB1F" w:rsidR="009A5182" w:rsidRPr="00B34CFD" w:rsidRDefault="009A5182" w:rsidP="009A51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4,769</w:t>
            </w:r>
          </w:p>
        </w:tc>
      </w:tr>
      <w:tr w:rsidR="00A113BB" w:rsidRPr="00B34CFD" w14:paraId="4ADB1258" w14:textId="742F79FA" w:rsidTr="00595A96">
        <w:tc>
          <w:tcPr>
            <w:tcW w:w="2834" w:type="dxa"/>
            <w:shd w:val="clear" w:color="auto" w:fill="auto"/>
          </w:tcPr>
          <w:p w14:paraId="7C45A9A4" w14:textId="5E9CB99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34CF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9A518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89EED1" w14:textId="503B6E05" w:rsidR="00A113BB" w:rsidRPr="00B34CFD" w:rsidRDefault="005D7483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9A51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283" w:type="dxa"/>
          </w:tcPr>
          <w:p w14:paraId="219B93AE" w14:textId="7777777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D4630" w14:textId="5950CB94" w:rsidR="00A113BB" w:rsidRPr="00515767" w:rsidRDefault="005D7483" w:rsidP="004C4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right="118" w:hanging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</w:t>
            </w:r>
            <w:r w:rsidR="009A518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689</w:t>
            </w:r>
          </w:p>
        </w:tc>
        <w:tc>
          <w:tcPr>
            <w:tcW w:w="283" w:type="dxa"/>
          </w:tcPr>
          <w:p w14:paraId="28FA8052" w14:textId="77777777" w:rsidR="00A113BB" w:rsidRPr="00B34CFD" w:rsidRDefault="00A113BB" w:rsidP="00A1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199E4F" w14:textId="4856AF06" w:rsidR="00A113BB" w:rsidRPr="00B34CFD" w:rsidRDefault="00E14C49" w:rsidP="00595A96">
            <w:pPr>
              <w:pStyle w:val="acctfourfigures"/>
              <w:tabs>
                <w:tab w:val="clear" w:pos="765"/>
                <w:tab w:val="left" w:pos="831"/>
                <w:tab w:val="left" w:pos="951"/>
              </w:tabs>
              <w:spacing w:line="240" w:lineRule="atLeast"/>
              <w:ind w:right="12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283" w:type="dxa"/>
          </w:tcPr>
          <w:p w14:paraId="5C676C52" w14:textId="77777777" w:rsidR="00A113BB" w:rsidRPr="00B34CFD" w:rsidRDefault="00A113BB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B3736A" w14:textId="587FA945" w:rsidR="00A113BB" w:rsidRPr="00B34CFD" w:rsidRDefault="005D7483" w:rsidP="00A113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</w:t>
            </w:r>
            <w:r w:rsidR="009A51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514</w:t>
            </w:r>
          </w:p>
        </w:tc>
      </w:tr>
    </w:tbl>
    <w:p w14:paraId="39C6F965" w14:textId="215A5A9B" w:rsidR="00DF5454" w:rsidRDefault="00DF5454" w:rsidP="009A7553">
      <w:pPr>
        <w:tabs>
          <w:tab w:val="clear" w:pos="68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05477F58" w14:textId="4BAF6307" w:rsidR="00791330" w:rsidRDefault="00791330" w:rsidP="00791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91330">
        <w:rPr>
          <w:rFonts w:ascii="Angsana New" w:hAnsi="Angsana New"/>
          <w:b/>
          <w:bCs/>
          <w:sz w:val="30"/>
          <w:szCs w:val="30"/>
        </w:rPr>
        <w:t>1</w:t>
      </w:r>
      <w:r w:rsidR="00550E1B">
        <w:rPr>
          <w:rFonts w:ascii="Angsana New" w:hAnsi="Angsana New"/>
          <w:b/>
          <w:bCs/>
          <w:sz w:val="30"/>
          <w:szCs w:val="30"/>
        </w:rPr>
        <w:t>1</w:t>
      </w:r>
      <w:r w:rsidRPr="00791330">
        <w:rPr>
          <w:rFonts w:ascii="Angsana New" w:hAnsi="Angsana New"/>
          <w:b/>
          <w:bCs/>
          <w:sz w:val="30"/>
          <w:szCs w:val="30"/>
        </w:rPr>
        <w:tab/>
      </w:r>
      <w:r w:rsidRPr="00791330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080E8D78" w14:textId="77777777" w:rsidR="00791330" w:rsidRPr="00791330" w:rsidRDefault="00791330" w:rsidP="00791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F777832" w14:textId="77777777" w:rsidR="00170FF9" w:rsidRPr="007C6506" w:rsidRDefault="00170FF9" w:rsidP="00170FF9">
      <w:pPr>
        <w:pStyle w:val="FSContent"/>
        <w:rPr>
          <w:lang w:val="en-GB"/>
        </w:rPr>
      </w:pPr>
      <w:r w:rsidRPr="007C6506">
        <w:rPr>
          <w:rFonts w:hint="cs"/>
          <w:cs/>
          <w:lang w:val="en-US"/>
        </w:rPr>
        <w:t>หนี้สินตามสัญญาเช่าแสดงตามระยะเวลาครบกำหนดการจ่ายชำระ ได้ดังนี้</w:t>
      </w:r>
    </w:p>
    <w:p w14:paraId="054B1180" w14:textId="77777777" w:rsidR="00170FF9" w:rsidRPr="00B56AA4" w:rsidRDefault="00170FF9" w:rsidP="00170FF9">
      <w:pPr>
        <w:tabs>
          <w:tab w:val="clear" w:pos="454"/>
        </w:tabs>
        <w:spacing w:line="240" w:lineRule="auto"/>
        <w:rPr>
          <w:rFonts w:ascii="Angsana New" w:hAnsi="Angsana New"/>
          <w:sz w:val="30"/>
          <w:szCs w:val="30"/>
          <w:highlight w:val="magenta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170FF9" w:rsidRPr="00495B23" w14:paraId="183C94FC" w14:textId="77777777" w:rsidTr="00A36C02">
        <w:tc>
          <w:tcPr>
            <w:tcW w:w="1620" w:type="dxa"/>
          </w:tcPr>
          <w:p w14:paraId="2BEB0E3A" w14:textId="77777777" w:rsidR="00170FF9" w:rsidRPr="003D31BA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38D9FC8" w14:textId="11DC38C7" w:rsidR="00170FF9" w:rsidRPr="003D31BA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146B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B37BE42" w14:textId="77777777" w:rsidR="00170FF9" w:rsidRPr="003D31BA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48AB488" w14:textId="4BBF2E5B" w:rsidR="00170FF9" w:rsidRPr="003D31BA" w:rsidRDefault="005146BB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83194" w:rsidRPr="00495B23" w14:paraId="488686EF" w14:textId="77777777" w:rsidTr="00A36C02">
        <w:tc>
          <w:tcPr>
            <w:tcW w:w="1620" w:type="dxa"/>
            <w:shd w:val="clear" w:color="auto" w:fill="auto"/>
          </w:tcPr>
          <w:p w14:paraId="672C3746" w14:textId="77777777" w:rsidR="00383194" w:rsidRPr="00DE0C83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AE5C0" w14:textId="77777777" w:rsidR="00383194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  <w:p w14:paraId="37006B89" w14:textId="77777777" w:rsidR="00383194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ค่าเช่าตามระยะเวลา</w:t>
            </w:r>
          </w:p>
          <w:p w14:paraId="1CDBA40E" w14:textId="4174C042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16895" w14:textId="77777777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5D825" w14:textId="77777777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1BA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1F03C" w14:textId="77777777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A241D" w14:textId="77777777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1B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46B818BE" w14:textId="45057099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ตามบัญชีของหนี้สินตามสัญญาเช่า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A114F" w14:textId="77777777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5C3D6" w14:textId="77777777" w:rsidR="00416F79" w:rsidRPr="00416F79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F79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</w:p>
          <w:p w14:paraId="47E6B0AC" w14:textId="77777777" w:rsidR="00416F79" w:rsidRPr="00416F79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F79">
              <w:rPr>
                <w:rFonts w:ascii="Angsana New" w:hAnsi="Angsana New"/>
                <w:sz w:val="30"/>
                <w:szCs w:val="30"/>
                <w:cs/>
              </w:rPr>
              <w:t>ค่าเช่าตามระยะเวลา</w:t>
            </w:r>
          </w:p>
          <w:p w14:paraId="5756CFFD" w14:textId="0DD791FF" w:rsidR="00383194" w:rsidRPr="003D31BA" w:rsidRDefault="00416F79" w:rsidP="00A34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F79">
              <w:rPr>
                <w:rFonts w:ascii="Angsana New" w:hAnsi="Angsana New"/>
                <w:sz w:val="30"/>
                <w:szCs w:val="30"/>
                <w:cs/>
              </w:rPr>
              <w:t>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60B6E" w14:textId="77777777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151BB" w14:textId="1701957F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1BA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93371" w14:textId="77777777" w:rsidR="00383194" w:rsidRPr="003D31BA" w:rsidRDefault="00383194" w:rsidP="0038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56C5B" w14:textId="77777777" w:rsidR="00416F79" w:rsidRPr="003D31BA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1B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0C52334B" w14:textId="40C4CC3F" w:rsidR="00383194" w:rsidRPr="003D31BA" w:rsidRDefault="00416F79" w:rsidP="0041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ตามบัญชีของหนี้สินตามสัญญาเช่า</w:t>
            </w:r>
          </w:p>
        </w:tc>
      </w:tr>
      <w:tr w:rsidR="00170FF9" w:rsidRPr="00495B23" w14:paraId="4554B360" w14:textId="77777777" w:rsidTr="00A36C02">
        <w:trPr>
          <w:trHeight w:val="317"/>
        </w:trPr>
        <w:tc>
          <w:tcPr>
            <w:tcW w:w="1620" w:type="dxa"/>
          </w:tcPr>
          <w:p w14:paraId="6BF34BA0" w14:textId="77777777" w:rsidR="00170FF9" w:rsidRPr="003D31BA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6FA919EE" w14:textId="77777777" w:rsidR="00170FF9" w:rsidRPr="003D31BA" w:rsidRDefault="00170FF9" w:rsidP="00A3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31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46BB" w:rsidRPr="00495B23" w14:paraId="62EEF6D2" w14:textId="77777777" w:rsidTr="00A36C02">
        <w:tc>
          <w:tcPr>
            <w:tcW w:w="1620" w:type="dxa"/>
          </w:tcPr>
          <w:p w14:paraId="5D7243B6" w14:textId="77777777" w:rsidR="005146BB" w:rsidRPr="003D31BA" w:rsidRDefault="005146BB" w:rsidP="0051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3D31BA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Pr="003D31BA">
              <w:rPr>
                <w:rFonts w:ascii="Angsana New" w:hAnsi="Angsana New"/>
                <w:sz w:val="30"/>
                <w:szCs w:val="30"/>
              </w:rPr>
              <w:br/>
            </w:r>
            <w:r w:rsidRPr="003D31BA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39C9528" w14:textId="755BD339" w:rsidR="005146BB" w:rsidRPr="007B7E0C" w:rsidRDefault="00600135" w:rsidP="005146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7,271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912D28F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224862C" w14:textId="0115F28A" w:rsidR="005146BB" w:rsidRPr="003D31BA" w:rsidRDefault="00600135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(4,413)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3C3819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41096C" w14:textId="68D6CF30" w:rsidR="005146BB" w:rsidRPr="003D31BA" w:rsidRDefault="00600135" w:rsidP="005146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13551E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B5346A" w14:textId="30F8BC27" w:rsidR="005146BB" w:rsidRPr="003D31BA" w:rsidRDefault="005146BB" w:rsidP="005146B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9,346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A8C283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83B0D1C" w14:textId="0D33D441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(2,392)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C72A5C4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454E2BB1" w14:textId="12ABD69E" w:rsidR="005146BB" w:rsidRPr="003D31BA" w:rsidRDefault="005146BB" w:rsidP="005146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6,954</w:t>
            </w:r>
          </w:p>
        </w:tc>
      </w:tr>
      <w:tr w:rsidR="005146BB" w:rsidRPr="00495B23" w14:paraId="7791E150" w14:textId="77777777" w:rsidTr="00A36C02">
        <w:tc>
          <w:tcPr>
            <w:tcW w:w="1620" w:type="dxa"/>
          </w:tcPr>
          <w:p w14:paraId="047FC81C" w14:textId="77777777" w:rsidR="005146BB" w:rsidRPr="003D31BA" w:rsidRDefault="005146BB" w:rsidP="0051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D31BA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  <w:r w:rsidRPr="003D31BA">
              <w:rPr>
                <w:rFonts w:ascii="Angsana New" w:hAnsi="Angsana New"/>
                <w:sz w:val="30"/>
                <w:szCs w:val="30"/>
              </w:rPr>
              <w:br/>
            </w:r>
            <w:r w:rsidRPr="003D31BA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52C8A47" w14:textId="6094DC51" w:rsidR="005146BB" w:rsidRPr="003D31BA" w:rsidRDefault="00600135" w:rsidP="005146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27,843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C190CD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4DCB522" w14:textId="24062F53" w:rsidR="005146BB" w:rsidRPr="003D31BA" w:rsidRDefault="00600135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(16,467)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1D96B8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2BE19D" w14:textId="5FC3699E" w:rsidR="005146BB" w:rsidRPr="003D31BA" w:rsidRDefault="00600135" w:rsidP="005146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7B3CE6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DBF681" w14:textId="10FDE17A" w:rsidR="005146BB" w:rsidRPr="003D31BA" w:rsidRDefault="005146BB" w:rsidP="005146B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28,397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D8CA07D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6F59BED" w14:textId="34CDB406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(6,019)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76B95A3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15584D15" w14:textId="1657C37F" w:rsidR="005146BB" w:rsidRPr="003D31BA" w:rsidRDefault="005146BB" w:rsidP="005146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22,378</w:t>
            </w:r>
          </w:p>
        </w:tc>
      </w:tr>
      <w:tr w:rsidR="005146BB" w:rsidRPr="00495B23" w14:paraId="10A8B4B3" w14:textId="77777777" w:rsidTr="00A36C02">
        <w:tc>
          <w:tcPr>
            <w:tcW w:w="1620" w:type="dxa"/>
          </w:tcPr>
          <w:p w14:paraId="327DAD3A" w14:textId="77777777" w:rsidR="005146BB" w:rsidRPr="003D31BA" w:rsidRDefault="005146BB" w:rsidP="0051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D31BA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3D31B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A6B6AF5" w14:textId="61FAF690" w:rsidR="005146BB" w:rsidRPr="003D31BA" w:rsidRDefault="00600135" w:rsidP="005146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116,573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5F2E729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29AE589" w14:textId="07D7A65A" w:rsidR="005146BB" w:rsidRPr="003D31BA" w:rsidRDefault="00600135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(29,863)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4AA36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E2B3C2" w14:textId="2798C02F" w:rsidR="005146BB" w:rsidRPr="003D31BA" w:rsidRDefault="00600135" w:rsidP="005146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86,710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16E0A8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57C4D" w14:textId="7DC828A7" w:rsidR="005146BB" w:rsidRDefault="005146BB" w:rsidP="005146B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14,287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6E65B3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A4041B2" w14:textId="7C2A5769" w:rsidR="005146BB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(858)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E250FF3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EE19F4A" w14:textId="6122779F" w:rsidR="005146BB" w:rsidRDefault="005146BB" w:rsidP="005146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13,429</w:t>
            </w:r>
          </w:p>
        </w:tc>
      </w:tr>
      <w:tr w:rsidR="005146BB" w:rsidRPr="00495B23" w14:paraId="7A7FFDEF" w14:textId="77777777" w:rsidTr="00A36C02">
        <w:tc>
          <w:tcPr>
            <w:tcW w:w="1620" w:type="dxa"/>
          </w:tcPr>
          <w:p w14:paraId="3328F033" w14:textId="77777777" w:rsidR="005146BB" w:rsidRPr="003D31BA" w:rsidRDefault="005146BB" w:rsidP="0051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1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39EB5" w14:textId="6D36942A" w:rsidR="005146BB" w:rsidRPr="003D31BA" w:rsidRDefault="00600135" w:rsidP="005146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151,687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3C58D9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296788" w14:textId="2367C94D" w:rsidR="005146BB" w:rsidRPr="003D31BA" w:rsidRDefault="00600135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(50,743)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75990E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DA751" w14:textId="49DCD93F" w:rsidR="005146BB" w:rsidRPr="003D31BA" w:rsidRDefault="00EA75AF" w:rsidP="005146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100,944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8CABC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64EE2" w14:textId="6D33B262" w:rsidR="005146BB" w:rsidRPr="003D31BA" w:rsidRDefault="005146BB" w:rsidP="005146B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52,030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E9D23F8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9C233" w14:textId="44FEAA7A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(9,269)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31C07F3" w14:textId="77777777" w:rsidR="005146BB" w:rsidRPr="003D31BA" w:rsidRDefault="005146BB" w:rsidP="005146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9E4EB" w14:textId="1BEEF308" w:rsidR="005146BB" w:rsidRPr="003D31BA" w:rsidRDefault="005146BB" w:rsidP="005146BB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42,761</w:t>
            </w:r>
          </w:p>
        </w:tc>
      </w:tr>
    </w:tbl>
    <w:p w14:paraId="1B3DAFB0" w14:textId="081D11F5" w:rsidR="00170FF9" w:rsidRDefault="00170FF9" w:rsidP="00170FF9">
      <w:pPr>
        <w:pStyle w:val="FSContent"/>
        <w:rPr>
          <w:highlight w:val="magenta"/>
        </w:rPr>
      </w:pPr>
    </w:p>
    <w:p w14:paraId="0D81B9D5" w14:textId="77777777" w:rsidR="00CB49BF" w:rsidRDefault="00CB49BF" w:rsidP="00170FF9">
      <w:pPr>
        <w:pStyle w:val="FSContent"/>
        <w:rPr>
          <w:highlight w:val="magenta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4"/>
        <w:gridCol w:w="358"/>
        <w:gridCol w:w="1348"/>
      </w:tblGrid>
      <w:tr w:rsidR="005146BB" w:rsidRPr="005B3AB9" w14:paraId="725062AD" w14:textId="77777777" w:rsidTr="005146BB">
        <w:trPr>
          <w:trHeight w:val="94"/>
          <w:tblHeader/>
        </w:trPr>
        <w:tc>
          <w:tcPr>
            <w:tcW w:w="3300" w:type="pct"/>
          </w:tcPr>
          <w:p w14:paraId="410AFA8B" w14:textId="0491585F" w:rsidR="005146BB" w:rsidRPr="005146BB" w:rsidRDefault="005146BB" w:rsidP="0051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4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สำหรับปีสิ้นสุดวันที่</w:t>
            </w:r>
            <w:r w:rsidRPr="00514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14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52" w:type="pct"/>
          </w:tcPr>
          <w:p w14:paraId="5D3A6AAE" w14:textId="4DA7996A" w:rsidR="005146BB" w:rsidRPr="005146BB" w:rsidRDefault="005146BB" w:rsidP="0051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46B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9" w:type="pct"/>
          </w:tcPr>
          <w:p w14:paraId="251B7A4B" w14:textId="77777777" w:rsidR="005146BB" w:rsidRPr="005146BB" w:rsidRDefault="005146BB" w:rsidP="0051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" w:type="pct"/>
          </w:tcPr>
          <w:p w14:paraId="2A2F43FF" w14:textId="5066ECF0" w:rsidR="005146BB" w:rsidRPr="005146BB" w:rsidRDefault="005146BB" w:rsidP="0051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46B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146BB" w:rsidRPr="005B3AB9" w14:paraId="498A21BF" w14:textId="77777777" w:rsidTr="005146BB">
        <w:trPr>
          <w:trHeight w:val="94"/>
          <w:tblHeader/>
        </w:trPr>
        <w:tc>
          <w:tcPr>
            <w:tcW w:w="3300" w:type="pct"/>
          </w:tcPr>
          <w:p w14:paraId="20107292" w14:textId="77777777" w:rsidR="005146BB" w:rsidRDefault="005146BB" w:rsidP="0051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69F83A5" w14:textId="4E80036E" w:rsidR="00F9374D" w:rsidRPr="005146BB" w:rsidRDefault="00F9374D" w:rsidP="0051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0" w:type="pct"/>
            <w:gridSpan w:val="3"/>
          </w:tcPr>
          <w:p w14:paraId="24D99086" w14:textId="7FDF4785" w:rsidR="005146BB" w:rsidRPr="005146BB" w:rsidRDefault="005146BB" w:rsidP="0051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46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46BB" w:rsidRPr="005B3AB9" w14:paraId="1EA09BB4" w14:textId="77777777" w:rsidTr="00A36C02">
        <w:tc>
          <w:tcPr>
            <w:tcW w:w="3300" w:type="pct"/>
          </w:tcPr>
          <w:p w14:paraId="6335CE95" w14:textId="77777777" w:rsidR="005146BB" w:rsidRPr="005146BB" w:rsidRDefault="005146BB" w:rsidP="0051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4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52" w:type="pct"/>
          </w:tcPr>
          <w:p w14:paraId="22432610" w14:textId="77777777" w:rsidR="005146BB" w:rsidRPr="005146BB" w:rsidRDefault="005146BB" w:rsidP="00514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" w:type="pct"/>
          </w:tcPr>
          <w:p w14:paraId="0517F7ED" w14:textId="77777777" w:rsidR="005146BB" w:rsidRPr="005146BB" w:rsidRDefault="005146BB" w:rsidP="00514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" w:type="pct"/>
          </w:tcPr>
          <w:p w14:paraId="038EF6D9" w14:textId="77777777" w:rsidR="005146BB" w:rsidRPr="005146BB" w:rsidRDefault="005146BB" w:rsidP="00514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5AF" w:rsidRPr="005B3AB9" w14:paraId="09E423A9" w14:textId="77777777" w:rsidTr="00A36C02">
        <w:tc>
          <w:tcPr>
            <w:tcW w:w="3300" w:type="pct"/>
          </w:tcPr>
          <w:p w14:paraId="6765942E" w14:textId="2C1103F4" w:rsidR="00EA75AF" w:rsidRPr="00A93D24" w:rsidRDefault="00EA75AF" w:rsidP="00514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75AF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752" w:type="pct"/>
          </w:tcPr>
          <w:p w14:paraId="3EF2A731" w14:textId="77777777" w:rsidR="00EA75AF" w:rsidRPr="00CD7C47" w:rsidRDefault="00EA75AF" w:rsidP="00514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pct"/>
          </w:tcPr>
          <w:p w14:paraId="7E04CDA7" w14:textId="77777777" w:rsidR="00EA75AF" w:rsidRPr="00CD7C47" w:rsidRDefault="00EA75AF" w:rsidP="00514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19526B1E" w14:textId="77777777" w:rsidR="00EA75AF" w:rsidRDefault="00EA75AF" w:rsidP="00514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5AF" w:rsidRPr="005B3AB9" w14:paraId="38E53CEC" w14:textId="77777777" w:rsidTr="00A36C02">
        <w:tc>
          <w:tcPr>
            <w:tcW w:w="3300" w:type="pct"/>
          </w:tcPr>
          <w:p w14:paraId="1137B235" w14:textId="56533AED" w:rsidR="00EA75AF" w:rsidRPr="00EA75AF" w:rsidRDefault="00EA75AF" w:rsidP="00EA75AF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96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สิทธิการเช่าที่ดินและอาคาร</w:t>
            </w:r>
          </w:p>
        </w:tc>
        <w:tc>
          <w:tcPr>
            <w:tcW w:w="752" w:type="pct"/>
          </w:tcPr>
          <w:p w14:paraId="20BC4E95" w14:textId="5BC9D9CB" w:rsidR="00EA75AF" w:rsidRPr="00CD7C47" w:rsidRDefault="000F1ED7" w:rsidP="00514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5,427</w:t>
            </w:r>
          </w:p>
        </w:tc>
        <w:tc>
          <w:tcPr>
            <w:tcW w:w="199" w:type="pct"/>
          </w:tcPr>
          <w:p w14:paraId="731F6DDC" w14:textId="77777777" w:rsidR="00EA75AF" w:rsidRPr="00CD7C47" w:rsidRDefault="00EA75AF" w:rsidP="00514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17C698EB" w14:textId="71496396" w:rsidR="00EA75AF" w:rsidRDefault="006340CE" w:rsidP="00514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5,480</w:t>
            </w:r>
          </w:p>
        </w:tc>
      </w:tr>
      <w:tr w:rsidR="00EA75AF" w:rsidRPr="005B3AB9" w14:paraId="38009E86" w14:textId="77777777" w:rsidTr="00A36C02">
        <w:tc>
          <w:tcPr>
            <w:tcW w:w="3300" w:type="pct"/>
          </w:tcPr>
          <w:p w14:paraId="02958758" w14:textId="5AA056E2" w:rsidR="00EA75AF" w:rsidRPr="00EA75AF" w:rsidRDefault="00EA75AF" w:rsidP="00EA75AF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96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752" w:type="pct"/>
          </w:tcPr>
          <w:p w14:paraId="3D75F530" w14:textId="64BCC530" w:rsidR="00EA75AF" w:rsidRPr="00CD7C47" w:rsidRDefault="00731F03" w:rsidP="00EA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199" w:type="pct"/>
          </w:tcPr>
          <w:p w14:paraId="714C1172" w14:textId="77777777" w:rsidR="00EA75AF" w:rsidRPr="00CD7C47" w:rsidRDefault="00EA75AF" w:rsidP="00EA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0E463F8C" w14:textId="5843364D" w:rsidR="00EA75AF" w:rsidRPr="006340CE" w:rsidRDefault="006340CE" w:rsidP="00EA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804</w:t>
            </w:r>
          </w:p>
        </w:tc>
      </w:tr>
      <w:tr w:rsidR="00EA75AF" w:rsidRPr="005B3AB9" w14:paraId="6F9FC6B5" w14:textId="77777777" w:rsidTr="00A36C02">
        <w:tc>
          <w:tcPr>
            <w:tcW w:w="3300" w:type="pct"/>
          </w:tcPr>
          <w:p w14:paraId="055FA93C" w14:textId="02BBC5D5" w:rsidR="00EA75AF" w:rsidRPr="00EA75AF" w:rsidRDefault="00EA75AF" w:rsidP="00EA75AF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96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752" w:type="pct"/>
          </w:tcPr>
          <w:p w14:paraId="41EC14B3" w14:textId="3EE0A6E2" w:rsidR="00EA75AF" w:rsidRPr="00CD7C47" w:rsidRDefault="00731F03" w:rsidP="00EA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199" w:type="pct"/>
          </w:tcPr>
          <w:p w14:paraId="18E2EFD2" w14:textId="77777777" w:rsidR="00EA75AF" w:rsidRPr="00CD7C47" w:rsidRDefault="00EA75AF" w:rsidP="00EA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55170821" w14:textId="7E2A418C" w:rsidR="00EA75AF" w:rsidRDefault="006340CE" w:rsidP="00EA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EA75AF" w:rsidRPr="005B3AB9" w14:paraId="3BDDF168" w14:textId="77777777" w:rsidTr="00A36C02">
        <w:tc>
          <w:tcPr>
            <w:tcW w:w="3300" w:type="pct"/>
          </w:tcPr>
          <w:p w14:paraId="12821D10" w14:textId="77777777" w:rsidR="00EA75AF" w:rsidRPr="005B3AB9" w:rsidRDefault="00EA75AF" w:rsidP="00EA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93D24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A93D24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752" w:type="pct"/>
          </w:tcPr>
          <w:p w14:paraId="24A1AC08" w14:textId="67189E35" w:rsidR="00EA75AF" w:rsidRPr="00CD7C47" w:rsidRDefault="00731F03" w:rsidP="00EA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3,433</w:t>
            </w:r>
          </w:p>
        </w:tc>
        <w:tc>
          <w:tcPr>
            <w:tcW w:w="199" w:type="pct"/>
          </w:tcPr>
          <w:p w14:paraId="695171BD" w14:textId="77777777" w:rsidR="00EA75AF" w:rsidRPr="00CD7C47" w:rsidRDefault="00EA75AF" w:rsidP="00EA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748560C2" w14:textId="57E98CDB" w:rsidR="00EA75AF" w:rsidRPr="00CD7C47" w:rsidRDefault="00EA75AF" w:rsidP="00EA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2,517</w:t>
            </w:r>
          </w:p>
        </w:tc>
      </w:tr>
      <w:tr w:rsidR="00EA75AF" w:rsidRPr="007724B7" w14:paraId="26C8A56C" w14:textId="77777777" w:rsidTr="00A36C02">
        <w:tc>
          <w:tcPr>
            <w:tcW w:w="3300" w:type="pct"/>
          </w:tcPr>
          <w:p w14:paraId="4C82F13B" w14:textId="77777777" w:rsidR="00EA75AF" w:rsidRPr="007724B7" w:rsidRDefault="00EA75AF" w:rsidP="00EA7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D24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752" w:type="pct"/>
          </w:tcPr>
          <w:p w14:paraId="566D4517" w14:textId="354299F7" w:rsidR="00EA75AF" w:rsidRPr="007724B7" w:rsidRDefault="00731F03" w:rsidP="00EA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99" w:type="pct"/>
          </w:tcPr>
          <w:p w14:paraId="39006955" w14:textId="77777777" w:rsidR="00EA75AF" w:rsidRPr="007724B7" w:rsidRDefault="00EA75AF" w:rsidP="00EA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5FD5C3E2" w14:textId="0970E0CB" w:rsidR="00EA75AF" w:rsidRPr="007724B7" w:rsidRDefault="00EA75AF" w:rsidP="00EA7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</w:tr>
    </w:tbl>
    <w:p w14:paraId="665B1C21" w14:textId="77777777" w:rsidR="00D62169" w:rsidRDefault="00D62169" w:rsidP="00170FF9">
      <w:pPr>
        <w:pStyle w:val="FSContent"/>
        <w:ind w:left="450"/>
      </w:pPr>
    </w:p>
    <w:p w14:paraId="7027CC4B" w14:textId="1597E3F2" w:rsidR="00170FF9" w:rsidRPr="007C5841" w:rsidRDefault="00385936" w:rsidP="00170FF9">
      <w:pPr>
        <w:pStyle w:val="FSContent"/>
        <w:rPr>
          <w:lang w:val="en-US"/>
        </w:rPr>
      </w:pPr>
      <w:r w:rsidRPr="00385936">
        <w:rPr>
          <w:cs/>
          <w:lang w:val="en-US"/>
        </w:rPr>
        <w:t xml:space="preserve">กระแสเงินสดจ่ายทั้งหมดของสัญญาเช่าที่แสดงในงบกระแสเงินสดสำหรับปีสิ้นสุดวันที่ </w:t>
      </w:r>
      <w:r w:rsidR="002873E3">
        <w:rPr>
          <w:rFonts w:asciiTheme="majorBidi" w:hAnsiTheme="majorBidi" w:cstheme="majorBidi"/>
          <w:lang w:val="en-US"/>
        </w:rPr>
        <w:t>31</w:t>
      </w:r>
      <w:r w:rsidRPr="00385936">
        <w:rPr>
          <w:cs/>
          <w:lang w:val="en-US"/>
        </w:rPr>
        <w:t xml:space="preserve"> ธันวาคม </w:t>
      </w:r>
      <w:r w:rsidR="002873E3" w:rsidRPr="00E401A5">
        <w:rPr>
          <w:rFonts w:asciiTheme="majorBidi" w:hAnsiTheme="majorBidi" w:cstheme="majorBidi"/>
        </w:rPr>
        <w:t>256</w:t>
      </w:r>
      <w:r w:rsidR="002873E3">
        <w:rPr>
          <w:rFonts w:asciiTheme="majorBidi" w:hAnsiTheme="majorBidi" w:cstheme="majorBidi"/>
          <w:lang w:val="en-US"/>
        </w:rPr>
        <w:t>4</w:t>
      </w:r>
      <w:r w:rsidRPr="00385936" w:rsidDel="00385936">
        <w:rPr>
          <w:cs/>
          <w:lang w:val="en-US"/>
        </w:rPr>
        <w:t xml:space="preserve"> </w:t>
      </w:r>
      <w:r>
        <w:rPr>
          <w:cs/>
          <w:lang w:val="en-US"/>
        </w:rPr>
        <w:br w:type="textWrapping" w:clear="all"/>
      </w:r>
      <w:r w:rsidR="00170FF9" w:rsidRPr="005D7483">
        <w:rPr>
          <w:cs/>
          <w:lang w:val="en-US"/>
        </w:rPr>
        <w:t>มีจำนวน</w:t>
      </w:r>
      <w:r w:rsidR="00374E89">
        <w:rPr>
          <w:lang w:val="en-US"/>
        </w:rPr>
        <w:t xml:space="preserve"> </w:t>
      </w:r>
      <w:r w:rsidR="002873E3">
        <w:rPr>
          <w:rFonts w:asciiTheme="majorBidi" w:hAnsiTheme="majorBidi" w:cstheme="majorBidi"/>
          <w:lang w:val="en-US"/>
        </w:rPr>
        <w:t>7.3</w:t>
      </w:r>
      <w:r w:rsidR="00374E89">
        <w:rPr>
          <w:lang w:val="en-US"/>
        </w:rPr>
        <w:t xml:space="preserve"> </w:t>
      </w:r>
      <w:r w:rsidR="00374E89">
        <w:rPr>
          <w:rFonts w:hint="cs"/>
          <w:cs/>
          <w:lang w:val="en-US"/>
        </w:rPr>
        <w:t>ล้านบาท</w:t>
      </w:r>
      <w:r w:rsidR="00170FF9" w:rsidRPr="005D7483">
        <w:rPr>
          <w:cs/>
          <w:lang w:val="en-US"/>
        </w:rPr>
        <w:t xml:space="preserve"> </w:t>
      </w:r>
      <w:r w:rsidR="00374E89" w:rsidRPr="00374E89">
        <w:rPr>
          <w:i/>
          <w:iCs/>
          <w:lang w:val="en-US"/>
        </w:rPr>
        <w:t xml:space="preserve">(2563: </w:t>
      </w:r>
      <w:r w:rsidR="005D7483" w:rsidRPr="00374E89">
        <w:rPr>
          <w:i/>
          <w:iCs/>
          <w:lang w:val="en-GB"/>
        </w:rPr>
        <w:t>6.5</w:t>
      </w:r>
      <w:r w:rsidR="00170FF9" w:rsidRPr="00374E89">
        <w:rPr>
          <w:rFonts w:hint="cs"/>
          <w:i/>
          <w:iCs/>
          <w:cs/>
          <w:lang w:val="en-US"/>
        </w:rPr>
        <w:t xml:space="preserve"> ล้านบาท</w:t>
      </w:r>
      <w:r w:rsidR="00374E89" w:rsidRPr="00374E89">
        <w:rPr>
          <w:i/>
          <w:iCs/>
          <w:lang w:val="en-US"/>
        </w:rPr>
        <w:t>)</w:t>
      </w:r>
      <w:r w:rsidR="00374E89">
        <w:rPr>
          <w:rFonts w:hint="cs"/>
          <w:cs/>
          <w:lang w:val="en-US"/>
        </w:rPr>
        <w:t xml:space="preserve"> </w:t>
      </w:r>
    </w:p>
    <w:p w14:paraId="41D54B36" w14:textId="77777777" w:rsidR="00170FF9" w:rsidRPr="00374E89" w:rsidRDefault="00170FF9" w:rsidP="00374E89">
      <w:pPr>
        <w:pStyle w:val="FSContent"/>
        <w:rPr>
          <w:lang w:val="en-US"/>
        </w:rPr>
      </w:pPr>
    </w:p>
    <w:p w14:paraId="2EB33B19" w14:textId="189263B9" w:rsidR="00170FF9" w:rsidRDefault="00170FF9" w:rsidP="00595A96">
      <w:pPr>
        <w:pStyle w:val="FSContent"/>
        <w:tabs>
          <w:tab w:val="left" w:pos="630"/>
        </w:tabs>
        <w:rPr>
          <w:lang w:val="en-US"/>
        </w:rPr>
      </w:pPr>
      <w:r w:rsidRPr="00C27A9E">
        <w:rPr>
          <w:cs/>
          <w:lang w:val="en-US"/>
        </w:rPr>
        <w:t>บริษัททำสัญญาเช่ากับบริษัทในประเทศหลาย</w:t>
      </w:r>
      <w:r w:rsidRPr="00DF5454">
        <w:rPr>
          <w:cs/>
          <w:lang w:val="en-US"/>
        </w:rPr>
        <w:t>แห่ง และบุคคลและกิจ</w:t>
      </w:r>
      <w:r w:rsidRPr="00C27A9E">
        <w:rPr>
          <w:cs/>
          <w:lang w:val="en-US"/>
        </w:rPr>
        <w:t>การที่เกี่ยวข้องกัน เพื่อเช่ายานพาหนะและอุปกรณ์ และสิทธิการเช่าที่ดินและอาคาร ตามลำดับ</w:t>
      </w:r>
      <w:r w:rsidRPr="00C27A9E">
        <w:rPr>
          <w:lang w:val="en-US"/>
        </w:rPr>
        <w:t xml:space="preserve"> </w:t>
      </w:r>
      <w:r w:rsidRPr="00C27A9E">
        <w:rPr>
          <w:cs/>
          <w:lang w:val="en-US"/>
        </w:rPr>
        <w:t>ภายใต้เงื่อนไขของสัญญา บริษัทต้องปฏิบัติตามเงื่อนไขเกี่ยวกับสินทรัพย์ที่เช่า</w:t>
      </w:r>
    </w:p>
    <w:p w14:paraId="43086F86" w14:textId="77777777" w:rsidR="00374E89" w:rsidRPr="00C27A9E" w:rsidRDefault="00374E89" w:rsidP="00170FF9">
      <w:pPr>
        <w:pStyle w:val="FSContent"/>
        <w:rPr>
          <w:lang w:val="en-US"/>
        </w:rPr>
      </w:pPr>
    </w:p>
    <w:p w14:paraId="02F52B64" w14:textId="37BD7D97" w:rsidR="0072774B" w:rsidRDefault="00170FF9" w:rsidP="00595A96">
      <w:pPr>
        <w:pStyle w:val="FSContent"/>
        <w:rPr>
          <w:lang w:val="en-US"/>
        </w:rPr>
        <w:sectPr w:rsidR="0072774B" w:rsidSect="00550E1B">
          <w:footerReference w:type="default" r:id="rId20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  <w:r w:rsidRPr="00DF5454">
        <w:rPr>
          <w:cs/>
          <w:lang w:val="en-US"/>
        </w:rPr>
        <w:t xml:space="preserve">ในระหว่างปี </w:t>
      </w:r>
      <w:r w:rsidRPr="00DF5454">
        <w:rPr>
          <w:lang w:val="en-US"/>
        </w:rPr>
        <w:t xml:space="preserve">2562 </w:t>
      </w:r>
      <w:r w:rsidRPr="00C27A9E">
        <w:rPr>
          <w:cs/>
          <w:lang w:val="en-US"/>
        </w:rPr>
        <w:t xml:space="preserve">บริษัทได้ทำสัญญาขายและเช่ากลับคืนกับบริษัทในประเทศไทยแห่งหนึ่งสำหรับเครื่องจักรจำนวนรวม </w:t>
      </w:r>
      <w:r w:rsidRPr="00C27A9E">
        <w:rPr>
          <w:lang w:val="en-US"/>
        </w:rPr>
        <w:t xml:space="preserve">6.5 </w:t>
      </w:r>
      <w:r w:rsidRPr="00C27A9E">
        <w:rPr>
          <w:cs/>
          <w:lang w:val="en-US"/>
        </w:rPr>
        <w:t>ล้านบาท บริษัทมีรายได้รอการตัดบัญชีจากรายการดังกล่าวจำนวน</w:t>
      </w:r>
      <w:r w:rsidRPr="00C27A9E">
        <w:rPr>
          <w:lang w:val="en-US"/>
        </w:rPr>
        <w:t xml:space="preserve"> 0.9 </w:t>
      </w:r>
      <w:r w:rsidRPr="00C27A9E">
        <w:rPr>
          <w:cs/>
          <w:lang w:val="en-US"/>
        </w:rPr>
        <w:t xml:space="preserve">ล้านบาท ซึ่งจะตัดจำหน่ายเป็นระยะเวลา </w:t>
      </w:r>
      <w:r w:rsidR="003D0031">
        <w:rPr>
          <w:rFonts w:asciiTheme="majorBidi" w:hAnsiTheme="majorBidi" w:cstheme="majorBidi"/>
          <w:lang w:val="en-US"/>
        </w:rPr>
        <w:t>3</w:t>
      </w:r>
      <w:r w:rsidR="003D0031" w:rsidRPr="00E401A5">
        <w:rPr>
          <w:rFonts w:asciiTheme="majorBidi" w:hAnsiTheme="majorBidi" w:cstheme="majorBidi"/>
        </w:rPr>
        <w:t>6</w:t>
      </w:r>
      <w:r w:rsidRPr="00C27A9E">
        <w:rPr>
          <w:lang w:val="en-US"/>
        </w:rPr>
        <w:t xml:space="preserve"> </w:t>
      </w:r>
      <w:r w:rsidRPr="00C27A9E">
        <w:rPr>
          <w:cs/>
          <w:lang w:val="en-US"/>
        </w:rPr>
        <w:t>เดือน</w:t>
      </w:r>
      <w:r w:rsidRPr="00C27A9E">
        <w:rPr>
          <w:lang w:val="en-US"/>
        </w:rPr>
        <w:t xml:space="preserve"> </w:t>
      </w:r>
      <w:r w:rsidRPr="00C27A9E">
        <w:rPr>
          <w:cs/>
          <w:lang w:val="en-US"/>
        </w:rPr>
        <w:t>ภายใต้สัญญาเช่าดังกล่าว บริษัทต้องปฏิบัติตามเงื่อนไขที่เกี่ยวกับสินทรัพย์ที่เช่า</w:t>
      </w:r>
    </w:p>
    <w:p w14:paraId="52F5A293" w14:textId="418C06C8" w:rsidR="002C4FD1" w:rsidRPr="00BC2171" w:rsidRDefault="002C4FD1" w:rsidP="00F81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340CE">
        <w:rPr>
          <w:rFonts w:ascii="Angsana New" w:hAnsi="Angsana New"/>
          <w:b/>
          <w:bCs/>
          <w:sz w:val="30"/>
          <w:szCs w:val="30"/>
        </w:rPr>
        <w:t>2</w:t>
      </w:r>
      <w:r w:rsidRPr="00BC217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346ACF53" w14:textId="77777777" w:rsidR="002C4FD1" w:rsidRPr="00031A10" w:rsidRDefault="002C4FD1" w:rsidP="002C4FD1">
      <w:pPr>
        <w:tabs>
          <w:tab w:val="clear" w:pos="454"/>
          <w:tab w:val="clear" w:pos="680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04AF897" w14:textId="030D6EED" w:rsidR="002C4FD1" w:rsidRPr="004C75DC" w:rsidRDefault="002C4FD1" w:rsidP="00BB4171">
      <w:pPr>
        <w:tabs>
          <w:tab w:val="clear" w:pos="454"/>
          <w:tab w:val="clear" w:pos="680"/>
          <w:tab w:val="left" w:pos="540"/>
        </w:tabs>
        <w:spacing w:line="240" w:lineRule="auto"/>
        <w:ind w:left="540" w:right="18"/>
        <w:rPr>
          <w:rFonts w:ascii="Angsana New" w:hAnsi="Angsana New"/>
          <w:sz w:val="30"/>
          <w:szCs w:val="30"/>
        </w:rPr>
      </w:pPr>
      <w:r w:rsidRPr="004C75DC">
        <w:rPr>
          <w:rFonts w:ascii="Angsana New" w:hAnsi="Angsana New" w:hint="cs"/>
          <w:sz w:val="30"/>
          <w:szCs w:val="30"/>
          <w:cs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Pr="004C75DC">
        <w:rPr>
          <w:rFonts w:ascii="Angsana New" w:hAnsi="Angsana New"/>
          <w:sz w:val="30"/>
          <w:szCs w:val="30"/>
        </w:rPr>
        <w:t xml:space="preserve">31 </w:t>
      </w:r>
      <w:r w:rsidRPr="004C75DC">
        <w:rPr>
          <w:rFonts w:ascii="Angsana New" w:hAnsi="Angsana New" w:hint="cs"/>
          <w:sz w:val="30"/>
          <w:szCs w:val="30"/>
          <w:cs/>
        </w:rPr>
        <w:t>ธันวาคม ได้ดังนี้</w:t>
      </w:r>
    </w:p>
    <w:p w14:paraId="13858C65" w14:textId="77777777" w:rsidR="0076741D" w:rsidRPr="004C75DC" w:rsidRDefault="0076741D" w:rsidP="002C4FD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630"/>
        <w:gridCol w:w="900"/>
        <w:gridCol w:w="236"/>
        <w:gridCol w:w="844"/>
        <w:gridCol w:w="236"/>
        <w:gridCol w:w="844"/>
        <w:gridCol w:w="236"/>
        <w:gridCol w:w="934"/>
        <w:gridCol w:w="238"/>
        <w:gridCol w:w="980"/>
        <w:gridCol w:w="237"/>
        <w:gridCol w:w="975"/>
      </w:tblGrid>
      <w:tr w:rsidR="00A33215" w:rsidRPr="004C75DC" w14:paraId="21E8AA1C" w14:textId="77777777" w:rsidTr="00BB4171">
        <w:trPr>
          <w:tblHeader/>
        </w:trPr>
        <w:tc>
          <w:tcPr>
            <w:tcW w:w="2520" w:type="dxa"/>
          </w:tcPr>
          <w:p w14:paraId="1EE8BCBE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30" w:type="dxa"/>
          </w:tcPr>
          <w:p w14:paraId="619D847C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hideMark/>
          </w:tcPr>
          <w:p w14:paraId="72F0837A" w14:textId="7708FFA4" w:rsidR="0076741D" w:rsidRPr="00BB4171" w:rsidRDefault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236" w:type="dxa"/>
          </w:tcPr>
          <w:p w14:paraId="0FF0D7E2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364" w:type="dxa"/>
            <w:gridSpan w:val="5"/>
            <w:tcBorders>
              <w:bottom w:val="single" w:sz="4" w:space="0" w:color="auto"/>
            </w:tcBorders>
            <w:hideMark/>
          </w:tcPr>
          <w:p w14:paraId="2596B69F" w14:textId="6647E5AE" w:rsidR="0076741D" w:rsidRPr="00BB4171" w:rsidRDefault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2563</w:t>
            </w:r>
          </w:p>
        </w:tc>
      </w:tr>
      <w:tr w:rsidR="00A33215" w:rsidRPr="004C75DC" w14:paraId="2E6A9E68" w14:textId="77777777" w:rsidTr="00BB4171">
        <w:trPr>
          <w:tblHeader/>
        </w:trPr>
        <w:tc>
          <w:tcPr>
            <w:tcW w:w="2520" w:type="dxa"/>
            <w:hideMark/>
          </w:tcPr>
          <w:p w14:paraId="75D2BE6C" w14:textId="3847951B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30" w:type="dxa"/>
            <w:vAlign w:val="bottom"/>
            <w:hideMark/>
          </w:tcPr>
          <w:p w14:paraId="30E035AA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  <w:hideMark/>
          </w:tcPr>
          <w:p w14:paraId="24777B20" w14:textId="52820B93" w:rsidR="0076741D" w:rsidRPr="00BB4171" w:rsidRDefault="00A77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417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6BB2F3A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  <w:hideMark/>
          </w:tcPr>
          <w:p w14:paraId="260F8B2E" w14:textId="396FAD1D" w:rsidR="0076741D" w:rsidRPr="00BB4171" w:rsidRDefault="00A77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D5B25A6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  <w:hideMark/>
          </w:tcPr>
          <w:p w14:paraId="6CC02526" w14:textId="77777777" w:rsidR="0076741D" w:rsidRPr="00886378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8637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25E0676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  <w:hideMark/>
          </w:tcPr>
          <w:p w14:paraId="0C2AA6D3" w14:textId="01B9F945" w:rsidR="0076741D" w:rsidRPr="00BB4171" w:rsidRDefault="00A77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5B4EAAD7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  <w:hideMark/>
          </w:tcPr>
          <w:p w14:paraId="73FCF12A" w14:textId="54A9F708" w:rsidR="0076741D" w:rsidRPr="00BB4171" w:rsidRDefault="00A774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49BCCA26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  <w:hideMark/>
          </w:tcPr>
          <w:p w14:paraId="6AA3F13D" w14:textId="77777777" w:rsidR="0076741D" w:rsidRPr="00886378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8637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A33215" w:rsidRPr="004C75DC" w14:paraId="77F6AE44" w14:textId="77777777" w:rsidTr="00BB4171">
        <w:trPr>
          <w:tblHeader/>
        </w:trPr>
        <w:tc>
          <w:tcPr>
            <w:tcW w:w="2520" w:type="dxa"/>
          </w:tcPr>
          <w:p w14:paraId="4B4BCF2D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30" w:type="dxa"/>
          </w:tcPr>
          <w:p w14:paraId="3657D18E" w14:textId="77777777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6660" w:type="dxa"/>
            <w:gridSpan w:val="11"/>
            <w:vAlign w:val="bottom"/>
            <w:hideMark/>
          </w:tcPr>
          <w:p w14:paraId="620F171D" w14:textId="1A487AD8" w:rsidR="0076741D" w:rsidRPr="00BB4171" w:rsidRDefault="007674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BB417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="00C4556C" w:rsidRPr="00BB417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พัน</w:t>
            </w:r>
            <w:r w:rsidRPr="00BB417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บาท)</w:t>
            </w:r>
          </w:p>
        </w:tc>
      </w:tr>
      <w:tr w:rsidR="006340CE" w:rsidRPr="004C75DC" w14:paraId="60992EC5" w14:textId="77777777" w:rsidTr="00BB4171">
        <w:tc>
          <w:tcPr>
            <w:tcW w:w="2520" w:type="dxa"/>
          </w:tcPr>
          <w:p w14:paraId="2D742285" w14:textId="0B2A0F19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B417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630" w:type="dxa"/>
          </w:tcPr>
          <w:p w14:paraId="5B5D0814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0BD736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4BF455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44" w:type="dxa"/>
            <w:vAlign w:val="bottom"/>
          </w:tcPr>
          <w:p w14:paraId="6CE91FD1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7684F2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44" w:type="dxa"/>
            <w:vAlign w:val="bottom"/>
          </w:tcPr>
          <w:p w14:paraId="4BD700AB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2418846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7715AB56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8" w:type="dxa"/>
            <w:vAlign w:val="bottom"/>
          </w:tcPr>
          <w:p w14:paraId="155AEE24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5C6EA422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7" w:type="dxa"/>
            <w:vAlign w:val="bottom"/>
          </w:tcPr>
          <w:p w14:paraId="1B9B8A04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5" w:type="dxa"/>
            <w:vAlign w:val="bottom"/>
          </w:tcPr>
          <w:p w14:paraId="390A70E1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6340CE" w:rsidRPr="004C75DC" w14:paraId="19212DC8" w14:textId="77777777" w:rsidTr="00791330">
        <w:tc>
          <w:tcPr>
            <w:tcW w:w="2520" w:type="dxa"/>
            <w:hideMark/>
          </w:tcPr>
          <w:p w14:paraId="4D8854C6" w14:textId="56CE4415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B417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เงินเบิกเกินบัญชี</w:t>
            </w:r>
            <w:r w:rsidRPr="00BB417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BB41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BB4171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</w:t>
            </w:r>
            <w:r w:rsidRPr="00BB417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630" w:type="dxa"/>
          </w:tcPr>
          <w:p w14:paraId="02290354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71675B" w14:textId="7D40A641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B9716F4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44" w:type="dxa"/>
            <w:vAlign w:val="bottom"/>
          </w:tcPr>
          <w:p w14:paraId="1E587A04" w14:textId="7657854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34DAA2B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44" w:type="dxa"/>
            <w:vAlign w:val="bottom"/>
          </w:tcPr>
          <w:p w14:paraId="15860EBD" w14:textId="521104D3" w:rsidR="006340CE" w:rsidRPr="008343D9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2F01757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  <w:hideMark/>
          </w:tcPr>
          <w:p w14:paraId="5FBC44A9" w14:textId="45AF2110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8,870</w:t>
            </w:r>
          </w:p>
        </w:tc>
        <w:tc>
          <w:tcPr>
            <w:tcW w:w="238" w:type="dxa"/>
            <w:vAlign w:val="bottom"/>
          </w:tcPr>
          <w:p w14:paraId="54A3025A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  <w:hideMark/>
          </w:tcPr>
          <w:p w14:paraId="0C9E134F" w14:textId="55FB6C6A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275784A8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5" w:type="dxa"/>
            <w:vAlign w:val="bottom"/>
            <w:hideMark/>
          </w:tcPr>
          <w:p w14:paraId="6388FB65" w14:textId="6E3FD85F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8343D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8,8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70</w:t>
            </w:r>
          </w:p>
        </w:tc>
      </w:tr>
      <w:tr w:rsidR="006340CE" w:rsidRPr="004C75DC" w14:paraId="6C58EC54" w14:textId="77777777" w:rsidTr="00BB4171">
        <w:tc>
          <w:tcPr>
            <w:tcW w:w="2520" w:type="dxa"/>
          </w:tcPr>
          <w:p w14:paraId="5424802F" w14:textId="5152A88B" w:rsidR="006340CE" w:rsidRPr="00BB4171" w:rsidRDefault="006340CE" w:rsidP="006340CE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lang w:eastAsia="en-GB"/>
              </w:rPr>
            </w:pPr>
            <w:r w:rsidRPr="00BB4171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เงินกู้ยืมระยะสั้นจากสถาบันการเงิน</w:t>
            </w:r>
            <w:r w:rsidRPr="00BB4171">
              <w:rPr>
                <w:rFonts w:asciiTheme="majorBidi" w:hAnsiTheme="majorBidi" w:cstheme="majorBidi"/>
                <w:sz w:val="28"/>
                <w:lang w:val="en-GB" w:eastAsia="en-GB"/>
              </w:rPr>
              <w:t xml:space="preserve"> (</w:t>
            </w:r>
            <w:r w:rsidRPr="00BB4171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ก</w:t>
            </w:r>
            <w:r w:rsidRPr="00BB4171">
              <w:rPr>
                <w:rFonts w:asciiTheme="majorBidi" w:hAnsiTheme="majorBidi" w:cstheme="majorBidi"/>
                <w:sz w:val="28"/>
                <w:lang w:eastAsia="en-GB"/>
              </w:rPr>
              <w:t>)</w:t>
            </w:r>
          </w:p>
        </w:tc>
        <w:tc>
          <w:tcPr>
            <w:tcW w:w="630" w:type="dxa"/>
          </w:tcPr>
          <w:p w14:paraId="17565F72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6798601E" w14:textId="0DDDA12B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BAC5895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7DCF255D" w14:textId="53D4C4BC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ED96DCE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4656259E" w14:textId="68B43E2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1EDF78F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34" w:type="dxa"/>
            <w:vAlign w:val="bottom"/>
          </w:tcPr>
          <w:p w14:paraId="513F2EFF" w14:textId="578B194D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74,000</w:t>
            </w:r>
          </w:p>
        </w:tc>
        <w:tc>
          <w:tcPr>
            <w:tcW w:w="238" w:type="dxa"/>
            <w:vAlign w:val="bottom"/>
          </w:tcPr>
          <w:p w14:paraId="7FFAC4D3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vAlign w:val="bottom"/>
          </w:tcPr>
          <w:p w14:paraId="525DCAD6" w14:textId="27A4A6E2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733B5B11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5" w:type="dxa"/>
            <w:vAlign w:val="bottom"/>
          </w:tcPr>
          <w:p w14:paraId="47218786" w14:textId="6DC6DE2B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74,000</w:t>
            </w:r>
          </w:p>
        </w:tc>
      </w:tr>
      <w:tr w:rsidR="006340CE" w:rsidRPr="004C75DC" w14:paraId="153D1212" w14:textId="77777777" w:rsidTr="00BB4171">
        <w:tc>
          <w:tcPr>
            <w:tcW w:w="2520" w:type="dxa"/>
            <w:hideMark/>
          </w:tcPr>
          <w:p w14:paraId="6A90710D" w14:textId="25672328" w:rsidR="006340CE" w:rsidRPr="00BB4171" w:rsidRDefault="006340CE" w:rsidP="006340CE">
            <w:pPr>
              <w:pStyle w:val="ListParagraph"/>
              <w:spacing w:after="0" w:line="240" w:lineRule="auto"/>
              <w:ind w:left="166" w:right="-22" w:hanging="180"/>
              <w:rPr>
                <w:rFonts w:asciiTheme="majorBidi" w:hAnsiTheme="majorBidi" w:cstheme="majorBidi"/>
                <w:sz w:val="28"/>
                <w:lang w:eastAsia="en-GB"/>
              </w:rPr>
            </w:pPr>
            <w:r w:rsidRPr="00BB4171">
              <w:rPr>
                <w:rFonts w:asciiTheme="majorBidi" w:hAnsiTheme="majorBidi" w:cstheme="majorBidi"/>
                <w:sz w:val="28"/>
                <w:cs/>
                <w:lang w:val="en-GB" w:eastAsia="en-GB"/>
              </w:rPr>
              <w:t>เงินกู้ยืมระยะยาวจากสถาบันการเงิน</w:t>
            </w:r>
            <w:r w:rsidRPr="00BB4171">
              <w:rPr>
                <w:rFonts w:asciiTheme="majorBidi" w:hAnsiTheme="majorBidi" w:cstheme="majorBidi"/>
                <w:sz w:val="28"/>
                <w:lang w:val="en-GB" w:eastAsia="en-GB"/>
              </w:rPr>
              <w:t xml:space="preserve"> (</w:t>
            </w:r>
            <w:r w:rsidRPr="00BB4171">
              <w:rPr>
                <w:rFonts w:asciiTheme="majorBidi" w:hAnsiTheme="majorBidi" w:cstheme="majorBidi" w:hint="cs"/>
                <w:sz w:val="28"/>
                <w:cs/>
                <w:lang w:val="en-GB" w:eastAsia="en-GB"/>
              </w:rPr>
              <w:t>ข</w:t>
            </w:r>
            <w:r w:rsidRPr="00BB4171">
              <w:rPr>
                <w:rFonts w:asciiTheme="majorBidi" w:hAnsiTheme="majorBidi" w:cstheme="majorBidi"/>
                <w:sz w:val="28"/>
                <w:lang w:eastAsia="en-GB"/>
              </w:rPr>
              <w:t>)</w:t>
            </w:r>
          </w:p>
        </w:tc>
        <w:tc>
          <w:tcPr>
            <w:tcW w:w="630" w:type="dxa"/>
          </w:tcPr>
          <w:p w14:paraId="424DEB65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424C5C34" w14:textId="586D9E72" w:rsidR="006340CE" w:rsidRPr="00BB4171" w:rsidRDefault="00644F15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12,870</w:t>
            </w:r>
          </w:p>
        </w:tc>
        <w:tc>
          <w:tcPr>
            <w:tcW w:w="236" w:type="dxa"/>
            <w:vAlign w:val="bottom"/>
          </w:tcPr>
          <w:p w14:paraId="067A20EB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164D8BAD" w14:textId="6686BF44" w:rsidR="006340CE" w:rsidRPr="00BB4171" w:rsidRDefault="00644F15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69,635</w:t>
            </w:r>
          </w:p>
        </w:tc>
        <w:tc>
          <w:tcPr>
            <w:tcW w:w="236" w:type="dxa"/>
            <w:vAlign w:val="bottom"/>
          </w:tcPr>
          <w:p w14:paraId="37F41715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2A26530D" w14:textId="694045CA" w:rsidR="006340CE" w:rsidRPr="00BB4171" w:rsidRDefault="00644F15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82,505</w:t>
            </w:r>
          </w:p>
        </w:tc>
        <w:tc>
          <w:tcPr>
            <w:tcW w:w="236" w:type="dxa"/>
            <w:vAlign w:val="bottom"/>
          </w:tcPr>
          <w:p w14:paraId="1B4CEC12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34" w:type="dxa"/>
            <w:vAlign w:val="bottom"/>
          </w:tcPr>
          <w:p w14:paraId="710939EA" w14:textId="75DC7020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22,415</w:t>
            </w:r>
          </w:p>
        </w:tc>
        <w:tc>
          <w:tcPr>
            <w:tcW w:w="238" w:type="dxa"/>
            <w:vAlign w:val="bottom"/>
          </w:tcPr>
          <w:p w14:paraId="09FFBBE0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vAlign w:val="bottom"/>
          </w:tcPr>
          <w:p w14:paraId="32D72936" w14:textId="6BAF0690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61,464</w:t>
            </w:r>
          </w:p>
        </w:tc>
        <w:tc>
          <w:tcPr>
            <w:tcW w:w="237" w:type="dxa"/>
            <w:vAlign w:val="bottom"/>
          </w:tcPr>
          <w:p w14:paraId="0354D63C" w14:textId="77777777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5" w:type="dxa"/>
            <w:vAlign w:val="bottom"/>
          </w:tcPr>
          <w:p w14:paraId="68AB7890" w14:textId="54B34898" w:rsidR="006340CE" w:rsidRPr="00BB4171" w:rsidRDefault="006340CE" w:rsidP="006340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83,879</w:t>
            </w:r>
          </w:p>
        </w:tc>
      </w:tr>
      <w:tr w:rsidR="00644F15" w:rsidRPr="004C75DC" w14:paraId="59AE85F9" w14:textId="77777777" w:rsidTr="007370F2">
        <w:tc>
          <w:tcPr>
            <w:tcW w:w="2520" w:type="dxa"/>
            <w:hideMark/>
          </w:tcPr>
          <w:p w14:paraId="11CBE3DA" w14:textId="3CD3F120" w:rsidR="00644F15" w:rsidRPr="00BB4171" w:rsidRDefault="00644F15" w:rsidP="00644F15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B417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630" w:type="dxa"/>
          </w:tcPr>
          <w:p w14:paraId="55F0D3B9" w14:textId="356B8074" w:rsidR="00644F15" w:rsidRPr="00791330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11</w:t>
            </w:r>
          </w:p>
        </w:tc>
        <w:tc>
          <w:tcPr>
            <w:tcW w:w="900" w:type="dxa"/>
            <w:vAlign w:val="bottom"/>
          </w:tcPr>
          <w:p w14:paraId="12F73C86" w14:textId="349326CC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2,858</w:t>
            </w:r>
          </w:p>
        </w:tc>
        <w:tc>
          <w:tcPr>
            <w:tcW w:w="236" w:type="dxa"/>
            <w:vAlign w:val="bottom"/>
          </w:tcPr>
          <w:p w14:paraId="31D98BC4" w14:textId="77777777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01D3A2B1" w14:textId="0C44395A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98,086</w:t>
            </w:r>
          </w:p>
        </w:tc>
        <w:tc>
          <w:tcPr>
            <w:tcW w:w="236" w:type="dxa"/>
            <w:vAlign w:val="bottom"/>
          </w:tcPr>
          <w:p w14:paraId="2F151487" w14:textId="77777777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56C149AC" w14:textId="4FD61F73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100,944</w:t>
            </w:r>
          </w:p>
        </w:tc>
        <w:tc>
          <w:tcPr>
            <w:tcW w:w="236" w:type="dxa"/>
            <w:vAlign w:val="bottom"/>
          </w:tcPr>
          <w:p w14:paraId="50343907" w14:textId="77777777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34" w:type="dxa"/>
            <w:vAlign w:val="bottom"/>
          </w:tcPr>
          <w:p w14:paraId="7E7CB0CF" w14:textId="59898B50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6,954</w:t>
            </w:r>
          </w:p>
        </w:tc>
        <w:tc>
          <w:tcPr>
            <w:tcW w:w="238" w:type="dxa"/>
            <w:vAlign w:val="bottom"/>
          </w:tcPr>
          <w:p w14:paraId="1097EB4A" w14:textId="77777777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vAlign w:val="bottom"/>
          </w:tcPr>
          <w:p w14:paraId="2F2A338D" w14:textId="331473E1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35,807</w:t>
            </w:r>
          </w:p>
        </w:tc>
        <w:tc>
          <w:tcPr>
            <w:tcW w:w="237" w:type="dxa"/>
            <w:vAlign w:val="bottom"/>
          </w:tcPr>
          <w:p w14:paraId="01086E82" w14:textId="77777777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5" w:type="dxa"/>
            <w:vAlign w:val="bottom"/>
          </w:tcPr>
          <w:p w14:paraId="3B84333D" w14:textId="6657EE20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42,761</w:t>
            </w:r>
          </w:p>
        </w:tc>
      </w:tr>
      <w:tr w:rsidR="00644F15" w:rsidRPr="00644F15" w14:paraId="5DFCC800" w14:textId="77777777" w:rsidTr="00BB4171">
        <w:tc>
          <w:tcPr>
            <w:tcW w:w="2520" w:type="dxa"/>
          </w:tcPr>
          <w:p w14:paraId="1EC6CCDF" w14:textId="77777777" w:rsidR="00644F15" w:rsidRPr="00644F15" w:rsidRDefault="00644F15" w:rsidP="00644F15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630" w:type="dxa"/>
          </w:tcPr>
          <w:p w14:paraId="4BAE3791" w14:textId="77777777" w:rsidR="00644F15" w:rsidRPr="00644F15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96841F" w14:textId="77777777" w:rsidR="00644F15" w:rsidRPr="00644F15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A57A049" w14:textId="77777777" w:rsidR="00644F15" w:rsidRPr="00644F15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ACD048" w14:textId="77777777" w:rsidR="00644F15" w:rsidRPr="00644F15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BF4A19" w14:textId="77777777" w:rsidR="00644F15" w:rsidRPr="00644F15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A894F" w14:textId="77777777" w:rsidR="00644F15" w:rsidRPr="00644F15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C26893" w14:textId="77777777" w:rsidR="00644F15" w:rsidRPr="00644F15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32B72E" w14:textId="77777777" w:rsidR="00644F15" w:rsidRPr="00644F15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1AA2924" w14:textId="77777777" w:rsidR="00644F15" w:rsidRPr="00644F15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F92437" w14:textId="77777777" w:rsidR="00644F15" w:rsidRPr="00644F15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BEF3F87" w14:textId="77777777" w:rsidR="00644F15" w:rsidRPr="00644F15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64E6F2" w14:textId="77777777" w:rsidR="00644F15" w:rsidRPr="00644F15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</w:tr>
      <w:tr w:rsidR="00644F15" w:rsidRPr="008A5B23" w14:paraId="0C07919B" w14:textId="77777777" w:rsidTr="00BB4171">
        <w:tc>
          <w:tcPr>
            <w:tcW w:w="2520" w:type="dxa"/>
            <w:hideMark/>
          </w:tcPr>
          <w:p w14:paraId="36B1BC2D" w14:textId="38345874" w:rsidR="00644F15" w:rsidRPr="00BB4171" w:rsidRDefault="00644F15" w:rsidP="00644F15">
            <w:pPr>
              <w:pStyle w:val="ListParagraph"/>
              <w:spacing w:after="0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hd w:val="clear" w:color="auto" w:fill="E6E6E6"/>
                <w:cs/>
                <w:lang w:val="en-GB" w:eastAsia="en-GB"/>
              </w:rPr>
            </w:pPr>
            <w:r w:rsidRPr="00BB4171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รวมหนี้สินที่มีภา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 w:eastAsia="en-GB"/>
              </w:rPr>
              <w:t>ระ</w:t>
            </w:r>
            <w:r w:rsidRPr="00BB4171">
              <w:rPr>
                <w:rFonts w:asciiTheme="majorBidi" w:hAnsiTheme="majorBidi" w:cstheme="majorBidi"/>
                <w:b/>
                <w:bCs/>
                <w:sz w:val="28"/>
                <w:cs/>
                <w:lang w:val="en-GB" w:eastAsia="en-GB"/>
              </w:rPr>
              <w:t>ดอกเบี้ย</w:t>
            </w:r>
          </w:p>
        </w:tc>
        <w:tc>
          <w:tcPr>
            <w:tcW w:w="630" w:type="dxa"/>
          </w:tcPr>
          <w:p w14:paraId="5B8CD799" w14:textId="77777777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37F84D" w14:textId="0E3ED075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15,728</w:t>
            </w:r>
          </w:p>
        </w:tc>
        <w:tc>
          <w:tcPr>
            <w:tcW w:w="236" w:type="dxa"/>
            <w:vAlign w:val="bottom"/>
          </w:tcPr>
          <w:p w14:paraId="0F3D7525" w14:textId="77777777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C3D7BF" w14:textId="0B90BE40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167,721</w:t>
            </w:r>
          </w:p>
        </w:tc>
        <w:tc>
          <w:tcPr>
            <w:tcW w:w="236" w:type="dxa"/>
            <w:vAlign w:val="bottom"/>
          </w:tcPr>
          <w:p w14:paraId="4B3882EB" w14:textId="77777777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03449E" w14:textId="507DE6CD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183,449</w:t>
            </w:r>
          </w:p>
        </w:tc>
        <w:tc>
          <w:tcPr>
            <w:tcW w:w="236" w:type="dxa"/>
            <w:vAlign w:val="bottom"/>
          </w:tcPr>
          <w:p w14:paraId="626C33AB" w14:textId="77777777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0711E4" w14:textId="683B2516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112,239</w:t>
            </w:r>
          </w:p>
        </w:tc>
        <w:tc>
          <w:tcPr>
            <w:tcW w:w="238" w:type="dxa"/>
            <w:vAlign w:val="bottom"/>
          </w:tcPr>
          <w:p w14:paraId="664651CF" w14:textId="77777777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BD6750" w14:textId="772B7748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97,271</w:t>
            </w:r>
          </w:p>
        </w:tc>
        <w:tc>
          <w:tcPr>
            <w:tcW w:w="237" w:type="dxa"/>
            <w:vAlign w:val="bottom"/>
          </w:tcPr>
          <w:p w14:paraId="27313E3B" w14:textId="77777777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2D32EE" w14:textId="69FBC015" w:rsidR="00644F15" w:rsidRPr="00BB4171" w:rsidRDefault="00644F15" w:rsidP="00644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209,510</w:t>
            </w:r>
          </w:p>
        </w:tc>
      </w:tr>
    </w:tbl>
    <w:p w14:paraId="2EB95A6F" w14:textId="17CF16B7" w:rsidR="009E6DB8" w:rsidRDefault="009E6DB8" w:rsidP="003367E0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53D37E" w14:textId="7688F0F8" w:rsidR="00D0733A" w:rsidRDefault="00D0733A" w:rsidP="003367E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  <w:r w:rsidR="00B34CCA">
        <w:rPr>
          <w:rFonts w:ascii="Angsana New" w:hAnsi="Angsana New" w:hint="cs"/>
          <w:sz w:val="30"/>
          <w:szCs w:val="30"/>
          <w:cs/>
        </w:rPr>
        <w:t>และวงเงินกู้ยืม</w:t>
      </w:r>
      <w:r>
        <w:rPr>
          <w:rFonts w:ascii="Angsana New" w:hAnsi="Angsana New" w:hint="cs"/>
          <w:sz w:val="30"/>
          <w:szCs w:val="30"/>
          <w:cs/>
        </w:rPr>
        <w:t>ส่วนที่มีหลักประกัน</w:t>
      </w:r>
      <w:r w:rsidR="003C0DAF">
        <w:rPr>
          <w:rFonts w:ascii="Angsana New" w:hAnsi="Angsana New" w:hint="cs"/>
          <w:sz w:val="30"/>
          <w:szCs w:val="30"/>
          <w:cs/>
        </w:rPr>
        <w:t xml:space="preserve">ซึ่งไม่รวมหนี้สินตามสัญญาเช่าการเงิน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="00A2655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มีรายละเอียดของหลักประกันซึ่งเป็นสินทรัพย์</w:t>
      </w:r>
      <w:r w:rsidR="00886378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1E959C8C" w14:textId="6CA35F21" w:rsidR="00D0733A" w:rsidRDefault="00D0733A" w:rsidP="002C4FD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6192"/>
        <w:gridCol w:w="1350"/>
        <w:gridCol w:w="270"/>
        <w:gridCol w:w="1350"/>
      </w:tblGrid>
      <w:tr w:rsidR="00D0733A" w:rsidRPr="009D0F59" w14:paraId="4A4C7344" w14:textId="77777777" w:rsidTr="00A85403">
        <w:tc>
          <w:tcPr>
            <w:tcW w:w="6192" w:type="dxa"/>
            <w:shd w:val="clear" w:color="auto" w:fill="auto"/>
          </w:tcPr>
          <w:p w14:paraId="618C718C" w14:textId="77777777" w:rsidR="00D0733A" w:rsidRPr="00A33215" w:rsidRDefault="00D0733A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3ECFBFF" w14:textId="04D2E5A5" w:rsidR="00D0733A" w:rsidRPr="004773D1" w:rsidRDefault="00D0733A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4F1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8C544F" w14:textId="77777777" w:rsidR="00D0733A" w:rsidRPr="004773D1" w:rsidRDefault="00D0733A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38B190A" w14:textId="5F1874B9" w:rsidR="00D0733A" w:rsidRPr="004773D1" w:rsidRDefault="00644F15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0733A" w:rsidRPr="009D0F59" w14:paraId="0CC8F905" w14:textId="77777777" w:rsidTr="00A85403">
        <w:tc>
          <w:tcPr>
            <w:tcW w:w="6192" w:type="dxa"/>
            <w:shd w:val="clear" w:color="auto" w:fill="auto"/>
          </w:tcPr>
          <w:p w14:paraId="71EEE159" w14:textId="77777777" w:rsidR="00D0733A" w:rsidRPr="009D0F59" w:rsidRDefault="00D0733A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44817E1" w14:textId="77777777" w:rsidR="00D0733A" w:rsidRPr="004773D1" w:rsidRDefault="00D0733A" w:rsidP="00A85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7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4F15" w:rsidRPr="009D0F59" w14:paraId="353AD855" w14:textId="77777777" w:rsidTr="00A85403">
        <w:tc>
          <w:tcPr>
            <w:tcW w:w="6192" w:type="dxa"/>
          </w:tcPr>
          <w:p w14:paraId="54224D6C" w14:textId="71243DB1" w:rsidR="00644F15" w:rsidRPr="00CB49BF" w:rsidRDefault="00644F15" w:rsidP="0064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B49BF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43010BD0" w14:textId="38701DB3" w:rsidR="00644F15" w:rsidRPr="00CB49BF" w:rsidRDefault="00644F15" w:rsidP="00644F1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49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8,904</w:t>
            </w:r>
          </w:p>
        </w:tc>
        <w:tc>
          <w:tcPr>
            <w:tcW w:w="270" w:type="dxa"/>
          </w:tcPr>
          <w:p w14:paraId="1A2F13C4" w14:textId="77777777" w:rsidR="00644F15" w:rsidRPr="00A004FA" w:rsidRDefault="00644F15" w:rsidP="0064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15FA95" w14:textId="336FE6C1" w:rsidR="00644F15" w:rsidRPr="00A004FA" w:rsidRDefault="00644F15" w:rsidP="00644F1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8,881</w:t>
            </w:r>
          </w:p>
        </w:tc>
      </w:tr>
      <w:tr w:rsidR="00644F15" w:rsidRPr="009D0F59" w14:paraId="2D452A68" w14:textId="77777777" w:rsidTr="00A85403">
        <w:tc>
          <w:tcPr>
            <w:tcW w:w="6192" w:type="dxa"/>
          </w:tcPr>
          <w:p w14:paraId="1C693F53" w14:textId="2D0718C9" w:rsidR="00644F15" w:rsidRPr="00B34CCA" w:rsidRDefault="00644F15" w:rsidP="0064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4CC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0CAF02CF" w14:textId="7E9146BC" w:rsidR="00644F15" w:rsidRPr="00B34CCA" w:rsidRDefault="00A2655B" w:rsidP="00595A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0B86C2" w14:textId="77777777" w:rsidR="00644F15" w:rsidRPr="00B34CCA" w:rsidRDefault="00644F15" w:rsidP="0064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3D85DD" w14:textId="41DBDC23" w:rsidR="00644F15" w:rsidRPr="00A004FA" w:rsidRDefault="00644F15" w:rsidP="00644F1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26,840</w:t>
            </w:r>
          </w:p>
        </w:tc>
      </w:tr>
      <w:tr w:rsidR="00644F15" w:rsidRPr="009D0F59" w14:paraId="082CFFFE" w14:textId="77777777" w:rsidTr="00A85403">
        <w:tc>
          <w:tcPr>
            <w:tcW w:w="6192" w:type="dxa"/>
          </w:tcPr>
          <w:p w14:paraId="51789752" w14:textId="4F0911D9" w:rsidR="00644F15" w:rsidRPr="00A2655B" w:rsidRDefault="00644F15" w:rsidP="0064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2655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1A51FFD4" w14:textId="3435E577" w:rsidR="00644F15" w:rsidRPr="00A2655B" w:rsidRDefault="00A2655B" w:rsidP="00644F1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595A96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="00644F15" w:rsidRPr="00A265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95A96">
              <w:rPr>
                <w:rFonts w:ascii="Angsana New" w:hAnsi="Angsana New" w:cs="Angsana New"/>
                <w:sz w:val="30"/>
                <w:szCs w:val="30"/>
              </w:rPr>
              <w:t>087</w:t>
            </w:r>
          </w:p>
        </w:tc>
        <w:tc>
          <w:tcPr>
            <w:tcW w:w="270" w:type="dxa"/>
          </w:tcPr>
          <w:p w14:paraId="56D03617" w14:textId="77777777" w:rsidR="00644F15" w:rsidRPr="00A004FA" w:rsidRDefault="00644F15" w:rsidP="0064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B7F48A" w14:textId="4C7E5FAE" w:rsidR="00644F15" w:rsidRPr="00A004FA" w:rsidRDefault="00644F15" w:rsidP="00644F1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</w:tr>
      <w:tr w:rsidR="00644F15" w:rsidRPr="009D0F59" w14:paraId="353DFC51" w14:textId="77777777" w:rsidTr="00A85403">
        <w:tc>
          <w:tcPr>
            <w:tcW w:w="6192" w:type="dxa"/>
          </w:tcPr>
          <w:p w14:paraId="41656D0B" w14:textId="77777777" w:rsidR="00644F15" w:rsidRPr="00510DF0" w:rsidRDefault="00644F15" w:rsidP="0064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151A8E" w14:textId="06EF423F" w:rsidR="00644F15" w:rsidRPr="00652E11" w:rsidRDefault="00644F15" w:rsidP="00644F1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78,991</w:t>
            </w:r>
          </w:p>
        </w:tc>
        <w:tc>
          <w:tcPr>
            <w:tcW w:w="270" w:type="dxa"/>
          </w:tcPr>
          <w:p w14:paraId="23A8B871" w14:textId="77777777" w:rsidR="00644F15" w:rsidRPr="004773D1" w:rsidRDefault="00644F15" w:rsidP="0064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B88E76" w14:textId="7A1027A9" w:rsidR="00644F15" w:rsidRPr="004773D1" w:rsidRDefault="00644F15" w:rsidP="00644F1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50,721</w:t>
            </w:r>
          </w:p>
        </w:tc>
      </w:tr>
    </w:tbl>
    <w:p w14:paraId="1DB04BDD" w14:textId="77777777" w:rsidR="0043703D" w:rsidRDefault="0043703D" w:rsidP="002C4FD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3580EC" w14:textId="77777777" w:rsidR="00012EDA" w:rsidRDefault="00012EDA" w:rsidP="002C4FD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99AE63" w14:textId="77777777" w:rsidR="00012EDA" w:rsidRDefault="00012EDA" w:rsidP="002C4FD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84B5C5" w14:textId="49C3DE50" w:rsidR="004F56AB" w:rsidRDefault="004F56AB" w:rsidP="004F56AB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 </w:t>
      </w:r>
      <w:r w:rsidR="00012EDA">
        <w:rPr>
          <w:rFonts w:ascii="Angsana New" w:hAnsi="Angsana New"/>
          <w:sz w:val="30"/>
          <w:szCs w:val="30"/>
          <w:cs/>
        </w:rPr>
        <w:br w:type="textWrapping" w:clear="all"/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 ได้ดังนี้</w:t>
      </w:r>
    </w:p>
    <w:p w14:paraId="168F8D68" w14:textId="77777777" w:rsidR="00D62169" w:rsidRDefault="00D62169" w:rsidP="004F56AB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6192"/>
        <w:gridCol w:w="1350"/>
        <w:gridCol w:w="270"/>
        <w:gridCol w:w="1350"/>
      </w:tblGrid>
      <w:tr w:rsidR="002C4FD1" w:rsidRPr="009D0F59" w14:paraId="00F225A7" w14:textId="77777777" w:rsidTr="00AF2C47">
        <w:tc>
          <w:tcPr>
            <w:tcW w:w="6192" w:type="dxa"/>
            <w:shd w:val="clear" w:color="auto" w:fill="auto"/>
          </w:tcPr>
          <w:p w14:paraId="6252FF6D" w14:textId="77777777" w:rsidR="002C4FD1" w:rsidRPr="009D0F59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51DEF36" w14:textId="0B97E1D6" w:rsidR="002C4FD1" w:rsidRPr="004773D1" w:rsidRDefault="00F81910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4F1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6EB2B4" w14:textId="77777777" w:rsidR="002C4FD1" w:rsidRPr="004773D1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9CA4CD4" w14:textId="3DA815F8" w:rsidR="002C4FD1" w:rsidRPr="004773D1" w:rsidRDefault="00644F15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C4FD1" w:rsidRPr="009D0F59" w14:paraId="3A07DBF6" w14:textId="77777777" w:rsidTr="00AF2C47">
        <w:tc>
          <w:tcPr>
            <w:tcW w:w="6192" w:type="dxa"/>
            <w:shd w:val="clear" w:color="auto" w:fill="auto"/>
          </w:tcPr>
          <w:p w14:paraId="649B39D4" w14:textId="77777777" w:rsidR="002C4FD1" w:rsidRPr="009D0F59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320662C5" w14:textId="77777777" w:rsidR="002C4FD1" w:rsidRPr="004773D1" w:rsidRDefault="002C4FD1" w:rsidP="00AF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7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4F15" w:rsidRPr="009D0F59" w14:paraId="3999840E" w14:textId="77777777" w:rsidTr="00AF2C47">
        <w:tc>
          <w:tcPr>
            <w:tcW w:w="6192" w:type="dxa"/>
            <w:shd w:val="clear" w:color="auto" w:fill="auto"/>
          </w:tcPr>
          <w:p w14:paraId="5A8E2F47" w14:textId="77777777" w:rsidR="00644F15" w:rsidRPr="00510DF0" w:rsidRDefault="00644F15" w:rsidP="0064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10DF0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510DF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BB89881" w14:textId="5FC118FA" w:rsidR="00644F15" w:rsidRPr="004773D1" w:rsidRDefault="00644F15" w:rsidP="00644F1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12,870</w:t>
            </w:r>
          </w:p>
        </w:tc>
        <w:tc>
          <w:tcPr>
            <w:tcW w:w="270" w:type="dxa"/>
            <w:shd w:val="clear" w:color="auto" w:fill="auto"/>
          </w:tcPr>
          <w:p w14:paraId="13BF3AF2" w14:textId="77777777" w:rsidR="00644F15" w:rsidRPr="004773D1" w:rsidRDefault="00644F15" w:rsidP="0064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452497" w14:textId="7838D21C" w:rsidR="00644F15" w:rsidRPr="004773D1" w:rsidRDefault="00644F15" w:rsidP="00644F1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105,285</w:t>
            </w:r>
          </w:p>
        </w:tc>
      </w:tr>
      <w:tr w:rsidR="00644F15" w:rsidRPr="009D0F59" w14:paraId="7B92AB13" w14:textId="77777777" w:rsidTr="00AF2C47">
        <w:tc>
          <w:tcPr>
            <w:tcW w:w="6192" w:type="dxa"/>
          </w:tcPr>
          <w:p w14:paraId="516BE6B3" w14:textId="77777777" w:rsidR="00644F15" w:rsidRPr="00510DF0" w:rsidRDefault="00644F15" w:rsidP="0064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10DF0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337E4429" w14:textId="73F9C2EA" w:rsidR="00644F15" w:rsidRPr="004773D1" w:rsidRDefault="00644F15" w:rsidP="00644F1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60,943</w:t>
            </w:r>
          </w:p>
        </w:tc>
        <w:tc>
          <w:tcPr>
            <w:tcW w:w="270" w:type="dxa"/>
          </w:tcPr>
          <w:p w14:paraId="0E09984A" w14:textId="77777777" w:rsidR="00644F15" w:rsidRPr="004773D1" w:rsidRDefault="00644F15" w:rsidP="0064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23F59F" w14:textId="017ED6DF" w:rsidR="00644F15" w:rsidRPr="004773D1" w:rsidRDefault="00644F15" w:rsidP="00644F1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54,227</w:t>
            </w:r>
          </w:p>
        </w:tc>
      </w:tr>
      <w:tr w:rsidR="00644F15" w:rsidRPr="009D0F59" w14:paraId="7B92B92C" w14:textId="77777777" w:rsidTr="00AF2C47">
        <w:tc>
          <w:tcPr>
            <w:tcW w:w="6192" w:type="dxa"/>
          </w:tcPr>
          <w:p w14:paraId="44BA01B2" w14:textId="77777777" w:rsidR="00644F15" w:rsidRPr="00510DF0" w:rsidRDefault="00644F15" w:rsidP="0064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0DF0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510DF0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510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2EDFE501" w14:textId="5E4ED1E2" w:rsidR="00644F15" w:rsidRPr="004773D1" w:rsidRDefault="00644F15" w:rsidP="00644F1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8,692</w:t>
            </w:r>
          </w:p>
        </w:tc>
        <w:tc>
          <w:tcPr>
            <w:tcW w:w="270" w:type="dxa"/>
          </w:tcPr>
          <w:p w14:paraId="5E611AF2" w14:textId="77777777" w:rsidR="00644F15" w:rsidRPr="004773D1" w:rsidRDefault="00644F15" w:rsidP="0064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53AFF9" w14:textId="4BE0307E" w:rsidR="00644F15" w:rsidRPr="004773D1" w:rsidRDefault="00644F15" w:rsidP="00644F1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7,237</w:t>
            </w:r>
          </w:p>
        </w:tc>
      </w:tr>
      <w:tr w:rsidR="00644F15" w:rsidRPr="009D0F59" w14:paraId="7234F4B6" w14:textId="77777777" w:rsidTr="00AF2C47">
        <w:tc>
          <w:tcPr>
            <w:tcW w:w="6192" w:type="dxa"/>
          </w:tcPr>
          <w:p w14:paraId="46D6C565" w14:textId="77777777" w:rsidR="00644F15" w:rsidRPr="00510DF0" w:rsidRDefault="00644F15" w:rsidP="0064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5F89A3" w14:textId="4489B594" w:rsidR="00644F15" w:rsidRPr="004773D1" w:rsidRDefault="00644F15" w:rsidP="00644F1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82,505</w:t>
            </w:r>
          </w:p>
        </w:tc>
        <w:tc>
          <w:tcPr>
            <w:tcW w:w="270" w:type="dxa"/>
          </w:tcPr>
          <w:p w14:paraId="442FF2CE" w14:textId="77777777" w:rsidR="00644F15" w:rsidRPr="004773D1" w:rsidRDefault="00644F15" w:rsidP="0064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829256" w14:textId="105C094C" w:rsidR="00644F15" w:rsidRPr="004773D1" w:rsidRDefault="00644F15" w:rsidP="00644F1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166,749</w:t>
            </w:r>
          </w:p>
        </w:tc>
      </w:tr>
    </w:tbl>
    <w:p w14:paraId="79D249E4" w14:textId="26E72055" w:rsidR="008B2830" w:rsidRPr="00FB39D7" w:rsidRDefault="001518AB" w:rsidP="008B283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highlight w:val="yellow"/>
        </w:rPr>
        <w:br w:type="textWrapping" w:clear="all"/>
      </w:r>
      <w:r w:rsidR="008B2830" w:rsidRPr="002B317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B317D">
        <w:rPr>
          <w:rFonts w:ascii="Angsana New" w:hAnsi="Angsana New"/>
          <w:sz w:val="30"/>
          <w:szCs w:val="30"/>
        </w:rPr>
        <w:t>31</w:t>
      </w:r>
      <w:r w:rsidR="008B2830" w:rsidRPr="002B317D">
        <w:rPr>
          <w:rFonts w:ascii="Angsana New" w:hAnsi="Angsana New"/>
          <w:sz w:val="30"/>
          <w:szCs w:val="30"/>
        </w:rPr>
        <w:t xml:space="preserve"> </w:t>
      </w:r>
      <w:r w:rsidR="008B2830" w:rsidRPr="002B317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B317D">
        <w:rPr>
          <w:rFonts w:ascii="Angsana New" w:hAnsi="Angsana New"/>
          <w:sz w:val="30"/>
          <w:szCs w:val="30"/>
        </w:rPr>
        <w:t>256</w:t>
      </w:r>
      <w:r w:rsidR="00FB39D7">
        <w:rPr>
          <w:rFonts w:ascii="Angsana New" w:hAnsi="Angsana New"/>
          <w:sz w:val="30"/>
          <w:szCs w:val="30"/>
        </w:rPr>
        <w:t>4</w:t>
      </w:r>
      <w:r w:rsidR="008B2830" w:rsidRPr="002B317D">
        <w:rPr>
          <w:rFonts w:ascii="Angsana New" w:hAnsi="Angsana New"/>
          <w:sz w:val="30"/>
          <w:szCs w:val="30"/>
        </w:rPr>
        <w:t xml:space="preserve"> </w:t>
      </w:r>
      <w:r w:rsidR="002B317D" w:rsidRPr="002B317D">
        <w:rPr>
          <w:rFonts w:ascii="Angsana New" w:hAnsi="Angsana New"/>
          <w:sz w:val="30"/>
          <w:szCs w:val="30"/>
          <w:cs/>
        </w:rPr>
        <w:t>บริษัทมีวงเงินสินเชื่อที่ยังมิได้เบิกใช้</w:t>
      </w:r>
      <w:r w:rsidR="00FB39D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B39D7">
        <w:rPr>
          <w:rFonts w:ascii="Angsana New" w:hAnsi="Angsana New"/>
          <w:sz w:val="30"/>
          <w:szCs w:val="30"/>
          <w:lang w:val="en-GB"/>
        </w:rPr>
        <w:t xml:space="preserve">108.0 </w:t>
      </w:r>
      <w:r w:rsidR="00FB39D7">
        <w:rPr>
          <w:rFonts w:ascii="Angsana New" w:hAnsi="Angsana New" w:hint="cs"/>
          <w:sz w:val="30"/>
          <w:szCs w:val="30"/>
          <w:cs/>
          <w:lang w:val="en-GB"/>
        </w:rPr>
        <w:t xml:space="preserve">ล้านบาท </w:t>
      </w:r>
      <w:r w:rsidR="00FB39D7" w:rsidRPr="00FB39D7">
        <w:rPr>
          <w:rFonts w:ascii="Angsana New" w:hAnsi="Angsana New"/>
          <w:i/>
          <w:iCs/>
          <w:sz w:val="30"/>
          <w:szCs w:val="30"/>
          <w:lang w:val="en-GB"/>
        </w:rPr>
        <w:t>(2563: 2</w:t>
      </w:r>
      <w:r w:rsidR="00FB39D7">
        <w:rPr>
          <w:rFonts w:ascii="Angsana New" w:hAnsi="Angsana New"/>
          <w:i/>
          <w:iCs/>
          <w:sz w:val="30"/>
          <w:szCs w:val="30"/>
          <w:lang w:val="en-GB"/>
        </w:rPr>
        <w:t>5</w:t>
      </w:r>
      <w:r w:rsidR="00FB39D7" w:rsidRPr="00FB39D7">
        <w:rPr>
          <w:rFonts w:ascii="Angsana New" w:hAnsi="Angsana New"/>
          <w:i/>
          <w:iCs/>
          <w:sz w:val="30"/>
          <w:szCs w:val="30"/>
          <w:lang w:val="en-GB"/>
        </w:rPr>
        <w:t xml:space="preserve">.1 </w:t>
      </w:r>
      <w:r w:rsidR="00FB39D7" w:rsidRPr="00FB39D7">
        <w:rPr>
          <w:rFonts w:ascii="Angsana New" w:hAnsi="Angsana New" w:hint="cs"/>
          <w:i/>
          <w:iCs/>
          <w:sz w:val="30"/>
          <w:szCs w:val="30"/>
          <w:cs/>
          <w:lang w:val="en-GB"/>
        </w:rPr>
        <w:t>ล้านบาท)</w:t>
      </w:r>
    </w:p>
    <w:p w14:paraId="0D9DCD1B" w14:textId="77777777" w:rsidR="008B2830" w:rsidRPr="007D174B" w:rsidRDefault="008B2830" w:rsidP="002C4FD1">
      <w:pPr>
        <w:tabs>
          <w:tab w:val="clear" w:pos="454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14:paraId="3F6C44DA" w14:textId="1C67C5BE" w:rsidR="002C4FD1" w:rsidRPr="00875DDC" w:rsidRDefault="002C4FD1" w:rsidP="00E11ADF">
      <w:pPr>
        <w:pStyle w:val="FSContent"/>
        <w:numPr>
          <w:ilvl w:val="0"/>
          <w:numId w:val="21"/>
        </w:numPr>
        <w:ind w:left="540" w:hanging="540"/>
        <w:rPr>
          <w:b/>
          <w:bCs/>
          <w:i/>
          <w:iCs/>
          <w:cs/>
          <w:lang w:val="en-US"/>
        </w:rPr>
      </w:pPr>
      <w:r w:rsidRPr="00875DDC">
        <w:rPr>
          <w:rFonts w:hint="cs"/>
          <w:b/>
          <w:bCs/>
          <w:i/>
          <w:iCs/>
          <w:cs/>
          <w:lang w:val="en-US"/>
        </w:rPr>
        <w:t>เงินเบิกเกินบัญชี</w:t>
      </w:r>
      <w:r w:rsidR="001C6F23">
        <w:rPr>
          <w:rFonts w:hint="cs"/>
          <w:b/>
          <w:bCs/>
          <w:i/>
          <w:iCs/>
          <w:cs/>
          <w:lang w:val="en-US"/>
        </w:rPr>
        <w:t>และเงินกู้ยืมระยะสั้นจากสถาบันการเงิน</w:t>
      </w:r>
    </w:p>
    <w:p w14:paraId="379A3271" w14:textId="77777777" w:rsidR="002C4FD1" w:rsidRPr="007D174B" w:rsidRDefault="002C4FD1" w:rsidP="002C4FD1">
      <w:pPr>
        <w:pStyle w:val="FSContent"/>
        <w:rPr>
          <w:lang w:val="en-US"/>
        </w:rPr>
      </w:pPr>
    </w:p>
    <w:p w14:paraId="318DEB53" w14:textId="019A04E0" w:rsidR="002C4FD1" w:rsidRPr="00FB39D7" w:rsidRDefault="002C4FD1" w:rsidP="00077440">
      <w:pPr>
        <w:pStyle w:val="FSContent"/>
        <w:rPr>
          <w:lang w:val="en-US"/>
        </w:rPr>
      </w:pPr>
      <w:r w:rsidRPr="008343D9">
        <w:rPr>
          <w:rFonts w:hint="cs"/>
          <w:cs/>
          <w:lang w:val="en-US"/>
        </w:rPr>
        <w:t xml:space="preserve">ณ วันที่ </w:t>
      </w:r>
      <w:r w:rsidRPr="008343D9">
        <w:rPr>
          <w:lang w:val="en-US"/>
        </w:rPr>
        <w:t xml:space="preserve">31 </w:t>
      </w:r>
      <w:r w:rsidRPr="008343D9">
        <w:rPr>
          <w:rFonts w:hint="cs"/>
          <w:cs/>
          <w:lang w:val="en-US"/>
        </w:rPr>
        <w:t xml:space="preserve">ธันวาคม </w:t>
      </w:r>
      <w:r w:rsidRPr="008343D9">
        <w:rPr>
          <w:lang w:val="en-US"/>
        </w:rPr>
        <w:t>256</w:t>
      </w:r>
      <w:r w:rsidR="00FB39D7">
        <w:rPr>
          <w:lang w:val="en-US"/>
        </w:rPr>
        <w:t>3</w:t>
      </w:r>
      <w:r w:rsidRPr="008343D9">
        <w:rPr>
          <w:lang w:val="en-US"/>
        </w:rPr>
        <w:t xml:space="preserve"> </w:t>
      </w:r>
      <w:r w:rsidRPr="008343D9">
        <w:rPr>
          <w:rFonts w:hint="cs"/>
          <w:cs/>
          <w:lang w:val="en-US"/>
        </w:rPr>
        <w:t>บริษัทมี</w:t>
      </w:r>
      <w:r w:rsidRPr="008343D9">
        <w:rPr>
          <w:cs/>
          <w:lang w:val="en-US"/>
        </w:rPr>
        <w:t>เงินเบิกเกินบัญชีธนาคาร</w:t>
      </w:r>
      <w:r w:rsidR="00FB39D7">
        <w:rPr>
          <w:rFonts w:hint="cs"/>
          <w:cs/>
          <w:lang w:val="en-US"/>
        </w:rPr>
        <w:t>จำนวน</w:t>
      </w:r>
      <w:r w:rsidRPr="00FB39D7">
        <w:rPr>
          <w:rFonts w:hint="cs"/>
          <w:cs/>
          <w:lang w:val="en-US"/>
        </w:rPr>
        <w:t xml:space="preserve"> </w:t>
      </w:r>
      <w:r w:rsidR="008343D9" w:rsidRPr="00FB39D7">
        <w:rPr>
          <w:lang w:val="en-US"/>
        </w:rPr>
        <w:t>8.9</w:t>
      </w:r>
      <w:r w:rsidR="00B213B0" w:rsidRPr="00FB39D7">
        <w:rPr>
          <w:lang w:val="en-US"/>
        </w:rPr>
        <w:t xml:space="preserve"> </w:t>
      </w:r>
      <w:r w:rsidRPr="00FB39D7">
        <w:rPr>
          <w:rFonts w:hint="cs"/>
          <w:cs/>
          <w:lang w:val="en-US"/>
        </w:rPr>
        <w:t>ล้านบาท</w:t>
      </w:r>
      <w:r w:rsidRPr="008343D9">
        <w:rPr>
          <w:rFonts w:hint="cs"/>
          <w:cs/>
          <w:lang w:val="en-US"/>
        </w:rPr>
        <w:t xml:space="preserve"> ซึ่งมีอัตราดอกเบี้ย </w:t>
      </w:r>
      <w:r w:rsidRPr="008343D9">
        <w:rPr>
          <w:lang w:val="en-US"/>
        </w:rPr>
        <w:t xml:space="preserve">MOR </w:t>
      </w:r>
      <w:r w:rsidRPr="008343D9">
        <w:rPr>
          <w:rFonts w:hint="cs"/>
          <w:cs/>
          <w:lang w:val="en-US"/>
        </w:rPr>
        <w:t>โดย</w:t>
      </w:r>
      <w:r w:rsidRPr="00112DBA">
        <w:rPr>
          <w:rFonts w:hint="cs"/>
          <w:cs/>
          <w:lang w:val="en-US"/>
        </w:rPr>
        <w:t>ได้รับการค้ำประกันจากที่ดินที่เป็นกรรมสิทธิ์ของบริษัท ที่ดินที่เป็นกรรมสิทธิ์ของผู้บริหารสำคัญ และผู้บริหารสำคัญ</w:t>
      </w:r>
    </w:p>
    <w:p w14:paraId="2C899390" w14:textId="4596FEF2" w:rsidR="002C4FD1" w:rsidRDefault="002C4FD1" w:rsidP="002C4FD1">
      <w:pPr>
        <w:pStyle w:val="FSContent"/>
        <w:rPr>
          <w:lang w:val="en-US"/>
        </w:rPr>
      </w:pPr>
    </w:p>
    <w:p w14:paraId="16B4F421" w14:textId="378E63BA" w:rsidR="002B317D" w:rsidRPr="001B5E6F" w:rsidRDefault="002B317D" w:rsidP="002B317D">
      <w:pPr>
        <w:pStyle w:val="FSContent"/>
        <w:rPr>
          <w:lang w:val="en-GB"/>
        </w:rPr>
      </w:pPr>
      <w:r w:rsidRPr="008343D9">
        <w:rPr>
          <w:cs/>
          <w:lang w:val="en-US"/>
        </w:rPr>
        <w:t xml:space="preserve">ณ วันที่ </w:t>
      </w:r>
      <w:r w:rsidRPr="008343D9">
        <w:rPr>
          <w:lang w:val="en-US"/>
        </w:rPr>
        <w:t xml:space="preserve">31 </w:t>
      </w:r>
      <w:r w:rsidRPr="008343D9">
        <w:rPr>
          <w:rFonts w:hint="cs"/>
          <w:cs/>
          <w:lang w:val="en-US"/>
        </w:rPr>
        <w:t>ธันวาคม</w:t>
      </w:r>
      <w:r w:rsidRPr="008343D9">
        <w:rPr>
          <w:cs/>
          <w:lang w:val="en-US"/>
        </w:rPr>
        <w:t xml:space="preserve"> </w:t>
      </w:r>
      <w:r w:rsidRPr="008343D9">
        <w:rPr>
          <w:lang w:val="en-US"/>
        </w:rPr>
        <w:t xml:space="preserve">2563 </w:t>
      </w:r>
      <w:r w:rsidRPr="008343D9">
        <w:rPr>
          <w:cs/>
          <w:lang w:val="en-US"/>
        </w:rPr>
        <w:t xml:space="preserve">บริษัทมีตั๋วสัญญาใช้เงินจากสถาบันการเงินรวม </w:t>
      </w:r>
      <w:r w:rsidRPr="008343D9">
        <w:rPr>
          <w:lang w:val="en-GB"/>
        </w:rPr>
        <w:t>7</w:t>
      </w:r>
      <w:r w:rsidR="008343D9" w:rsidRPr="008343D9">
        <w:rPr>
          <w:lang w:val="en-GB"/>
        </w:rPr>
        <w:t>4.0</w:t>
      </w:r>
      <w:r w:rsidRPr="008343D9">
        <w:rPr>
          <w:lang w:val="en-GB"/>
        </w:rPr>
        <w:t xml:space="preserve"> </w:t>
      </w:r>
      <w:r w:rsidRPr="008343D9">
        <w:rPr>
          <w:cs/>
          <w:lang w:val="en-US"/>
        </w:rPr>
        <w:t xml:space="preserve">ล้านบาท โดยตั๋วสัญญาใช้เงินจำนวน </w:t>
      </w:r>
      <w:r w:rsidRPr="008343D9">
        <w:rPr>
          <w:lang w:val="en-US"/>
        </w:rPr>
        <w:t xml:space="preserve">49.0 </w:t>
      </w:r>
      <w:r w:rsidRPr="008343D9">
        <w:rPr>
          <w:cs/>
          <w:lang w:val="en-US"/>
        </w:rPr>
        <w:t>ล้านบาท มีอัตราดอกเบี้ย</w:t>
      </w:r>
      <w:r w:rsidRPr="008343D9">
        <w:rPr>
          <w:lang w:val="en-US"/>
        </w:rPr>
        <w:t xml:space="preserve"> MLR </w:t>
      </w:r>
      <w:r w:rsidRPr="008343D9">
        <w:rPr>
          <w:rFonts w:hint="cs"/>
          <w:cs/>
          <w:lang w:val="en-US"/>
        </w:rPr>
        <w:t>และ</w:t>
      </w:r>
      <w:r w:rsidRPr="008343D9">
        <w:rPr>
          <w:cs/>
          <w:lang w:val="en-US"/>
        </w:rPr>
        <w:t xml:space="preserve"> </w:t>
      </w:r>
      <w:r w:rsidRPr="008343D9">
        <w:rPr>
          <w:lang w:val="en-US"/>
        </w:rPr>
        <w:t>MLR-1%</w:t>
      </w:r>
      <w:r w:rsidRPr="008343D9">
        <w:rPr>
          <w:i/>
          <w:iCs/>
          <w:lang w:val="en-US"/>
        </w:rPr>
        <w:t xml:space="preserve"> </w:t>
      </w:r>
      <w:r w:rsidRPr="008343D9">
        <w:rPr>
          <w:cs/>
          <w:lang w:val="en-US"/>
        </w:rPr>
        <w:t>ซึ่งได้รับการค้ำประกันจากที่ดินที่เป็นกรรมสิทธิ์ของบริษัท ที่ดินที่เป็นกรรมสิทธิ์ของผู้บริหารสำคัญ ผู้บริหารสำคัญ</w:t>
      </w:r>
      <w:r w:rsidR="00E46DAF">
        <w:rPr>
          <w:lang w:val="en-US"/>
        </w:rPr>
        <w:t xml:space="preserve"> </w:t>
      </w:r>
      <w:r w:rsidRPr="008343D9">
        <w:rPr>
          <w:cs/>
          <w:lang w:val="en-US"/>
        </w:rPr>
        <w:t xml:space="preserve">และกิจการที่เกี่ยวข้องกัน และตั๋วสัญญาใช้เงินจำนวน </w:t>
      </w:r>
      <w:r w:rsidRPr="008343D9">
        <w:rPr>
          <w:lang w:val="en-US"/>
        </w:rPr>
        <w:t>2</w:t>
      </w:r>
      <w:r w:rsidR="008343D9">
        <w:rPr>
          <w:lang w:val="en-US"/>
        </w:rPr>
        <w:t>5.0</w:t>
      </w:r>
      <w:r w:rsidRPr="008343D9">
        <w:rPr>
          <w:lang w:val="en-US"/>
        </w:rPr>
        <w:t xml:space="preserve"> </w:t>
      </w:r>
      <w:r w:rsidRPr="008343D9">
        <w:rPr>
          <w:cs/>
          <w:lang w:val="en-US"/>
        </w:rPr>
        <w:t>ล้านบาท</w:t>
      </w:r>
      <w:r w:rsidRPr="008343D9">
        <w:rPr>
          <w:lang w:val="en-US"/>
        </w:rPr>
        <w:t xml:space="preserve"> </w:t>
      </w:r>
      <w:r w:rsidRPr="008343D9">
        <w:rPr>
          <w:cs/>
          <w:lang w:val="en-US"/>
        </w:rPr>
        <w:t>มีอัตราดอกเบี้ย</w:t>
      </w:r>
      <w:r w:rsidRPr="008343D9">
        <w:rPr>
          <w:lang w:val="en-US"/>
        </w:rPr>
        <w:t xml:space="preserve"> Prime rate-</w:t>
      </w:r>
      <w:r w:rsidRPr="007A7B7A">
        <w:rPr>
          <w:lang w:val="en-US"/>
        </w:rPr>
        <w:t>0.</w:t>
      </w:r>
      <w:r>
        <w:rPr>
          <w:lang w:val="en-US"/>
        </w:rPr>
        <w:t>2</w:t>
      </w:r>
      <w:r w:rsidRPr="007A7B7A">
        <w:rPr>
          <w:lang w:val="en-US"/>
        </w:rPr>
        <w:t>5%</w:t>
      </w:r>
      <w:r w:rsidRPr="007A7B7A">
        <w:rPr>
          <w:i/>
          <w:iCs/>
          <w:lang w:val="en-US"/>
        </w:rPr>
        <w:t xml:space="preserve"> </w:t>
      </w:r>
      <w:r w:rsidRPr="007A7B7A">
        <w:rPr>
          <w:cs/>
          <w:lang w:val="en-US"/>
        </w:rPr>
        <w:t xml:space="preserve">ซึ่งได้รับการค้ำประกันจากเงินฝากประจำของบริษัท ผู้บริหารสำคัญ และกิจการที่เกี่ยวข้องกัน </w:t>
      </w:r>
      <w:r w:rsidR="00780C94">
        <w:rPr>
          <w:rFonts w:hint="cs"/>
          <w:cs/>
          <w:lang w:val="en-US"/>
        </w:rPr>
        <w:t>บริษัท</w:t>
      </w:r>
      <w:r w:rsidR="003D0B86">
        <w:rPr>
          <w:rFonts w:hint="cs"/>
          <w:cs/>
          <w:lang w:val="en-US"/>
        </w:rPr>
        <w:t>ชำระคืน</w:t>
      </w:r>
      <w:r w:rsidR="00780C94" w:rsidRPr="007A7B7A">
        <w:rPr>
          <w:cs/>
          <w:lang w:val="en-US"/>
        </w:rPr>
        <w:t>ตั๋วสัญญาใช้เงิน</w:t>
      </w:r>
      <w:r w:rsidR="00780C94">
        <w:rPr>
          <w:rFonts w:hint="cs"/>
          <w:cs/>
          <w:lang w:val="en-US"/>
        </w:rPr>
        <w:t>ดังกล่าว</w:t>
      </w:r>
      <w:r w:rsidR="003D0B86">
        <w:rPr>
          <w:rFonts w:hint="cs"/>
          <w:cs/>
          <w:lang w:val="en-US"/>
        </w:rPr>
        <w:t>ทั้งจำนวนในระหว่างปี</w:t>
      </w:r>
      <w:r w:rsidRPr="00E237BB">
        <w:rPr>
          <w:cs/>
          <w:lang w:val="en-US"/>
        </w:rPr>
        <w:t xml:space="preserve"> </w:t>
      </w:r>
      <w:r w:rsidRPr="00E237BB">
        <w:rPr>
          <w:lang w:val="en-US"/>
        </w:rPr>
        <w:t>256</w:t>
      </w:r>
      <w:r w:rsidR="008343D9">
        <w:rPr>
          <w:lang w:val="en-US"/>
        </w:rPr>
        <w:t>4</w:t>
      </w:r>
      <w:r w:rsidRPr="007A7B7A">
        <w:rPr>
          <w:lang w:val="en-US"/>
        </w:rPr>
        <w:t xml:space="preserve"> </w:t>
      </w:r>
    </w:p>
    <w:p w14:paraId="4CBF6BEB" w14:textId="1095E61A" w:rsidR="002B317D" w:rsidRDefault="002B317D" w:rsidP="002C4FD1">
      <w:pPr>
        <w:pStyle w:val="FSContent"/>
        <w:rPr>
          <w:lang w:val="en-US"/>
        </w:rPr>
      </w:pPr>
    </w:p>
    <w:p w14:paraId="53E91285" w14:textId="77777777" w:rsidR="001518AB" w:rsidRDefault="001518AB" w:rsidP="00E11ADF">
      <w:pPr>
        <w:pStyle w:val="FSContent"/>
        <w:numPr>
          <w:ilvl w:val="0"/>
          <w:numId w:val="21"/>
        </w:numPr>
        <w:ind w:left="540" w:hanging="540"/>
        <w:rPr>
          <w:lang w:val="en-US"/>
        </w:rPr>
        <w:sectPr w:rsidR="001518AB" w:rsidSect="00550E1B"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4DDE3C3C" w14:textId="46E1C91B" w:rsidR="002C4FD1" w:rsidRPr="00112DBA" w:rsidRDefault="002C4FD1" w:rsidP="00E11ADF">
      <w:pPr>
        <w:pStyle w:val="FSContent"/>
        <w:numPr>
          <w:ilvl w:val="0"/>
          <w:numId w:val="21"/>
        </w:numPr>
        <w:ind w:left="540" w:hanging="540"/>
        <w:rPr>
          <w:b/>
          <w:bCs/>
          <w:i/>
          <w:iCs/>
          <w:lang w:val="en-US"/>
        </w:rPr>
      </w:pPr>
      <w:r w:rsidRPr="00112DBA">
        <w:rPr>
          <w:rFonts w:hint="cs"/>
          <w:b/>
          <w:bCs/>
          <w:i/>
          <w:iCs/>
          <w:cs/>
          <w:lang w:val="en-US"/>
        </w:rPr>
        <w:lastRenderedPageBreak/>
        <w:t>เงินกู้ยืมระยะยาวจากสถาบันการเงิน</w:t>
      </w:r>
    </w:p>
    <w:p w14:paraId="61B9A1FC" w14:textId="77777777" w:rsidR="002C4FD1" w:rsidRPr="007D174B" w:rsidRDefault="002C4FD1" w:rsidP="002C4FD1">
      <w:pPr>
        <w:pStyle w:val="FSContent"/>
        <w:rPr>
          <w:lang w:val="en-US"/>
        </w:rPr>
      </w:pPr>
    </w:p>
    <w:p w14:paraId="298838BC" w14:textId="20267379" w:rsidR="002C4FD1" w:rsidRPr="007E3837" w:rsidRDefault="002C4FD1" w:rsidP="002C4FD1">
      <w:pPr>
        <w:pStyle w:val="FSContent"/>
        <w:rPr>
          <w:i/>
          <w:iCs/>
          <w:lang w:val="en-US"/>
        </w:rPr>
      </w:pPr>
      <w:r w:rsidRPr="008343D9">
        <w:rPr>
          <w:rFonts w:hint="cs"/>
          <w:cs/>
          <w:lang w:val="en-US"/>
        </w:rPr>
        <w:t xml:space="preserve">ณ วันที่ </w:t>
      </w:r>
      <w:r w:rsidRPr="008343D9">
        <w:rPr>
          <w:lang w:val="en-US"/>
        </w:rPr>
        <w:t xml:space="preserve">31 </w:t>
      </w:r>
      <w:r w:rsidRPr="008343D9">
        <w:rPr>
          <w:rFonts w:hint="cs"/>
          <w:cs/>
          <w:lang w:val="en-US"/>
        </w:rPr>
        <w:t xml:space="preserve">ธันวาคม </w:t>
      </w:r>
      <w:r w:rsidRPr="008343D9">
        <w:rPr>
          <w:lang w:val="en-US"/>
        </w:rPr>
        <w:t>256</w:t>
      </w:r>
      <w:r w:rsidR="00780C94">
        <w:rPr>
          <w:lang w:val="en-US"/>
        </w:rPr>
        <w:t>4</w:t>
      </w:r>
      <w:r w:rsidRPr="008343D9">
        <w:rPr>
          <w:lang w:val="en-US"/>
        </w:rPr>
        <w:t xml:space="preserve"> </w:t>
      </w:r>
      <w:r w:rsidRPr="008343D9">
        <w:rPr>
          <w:rFonts w:hint="cs"/>
          <w:cs/>
          <w:lang w:val="en-US"/>
        </w:rPr>
        <w:t xml:space="preserve">บริษัทมีเงินกู้ยืมระยะยาวจำนวน </w:t>
      </w:r>
      <w:r w:rsidR="008343D9" w:rsidRPr="008343D9">
        <w:rPr>
          <w:lang w:val="en-US"/>
        </w:rPr>
        <w:t>8</w:t>
      </w:r>
      <w:r w:rsidR="00A43BBF">
        <w:rPr>
          <w:lang w:val="en-US"/>
        </w:rPr>
        <w:t>2.5</w:t>
      </w:r>
      <w:r w:rsidRPr="008343D9">
        <w:rPr>
          <w:lang w:val="en-US"/>
        </w:rPr>
        <w:t xml:space="preserve"> </w:t>
      </w:r>
      <w:r w:rsidRPr="008343D9">
        <w:rPr>
          <w:rFonts w:hint="cs"/>
          <w:cs/>
          <w:lang w:val="en-US"/>
        </w:rPr>
        <w:t xml:space="preserve">ล้านบาท </w:t>
      </w:r>
      <w:r w:rsidRPr="008343D9">
        <w:rPr>
          <w:i/>
          <w:iCs/>
          <w:lang w:val="en-US"/>
        </w:rPr>
        <w:t>(25</w:t>
      </w:r>
      <w:r w:rsidR="005B14A7" w:rsidRPr="008343D9">
        <w:rPr>
          <w:i/>
          <w:iCs/>
          <w:lang w:val="en-US"/>
        </w:rPr>
        <w:t>6</w:t>
      </w:r>
      <w:r w:rsidR="00A43BBF">
        <w:rPr>
          <w:i/>
          <w:iCs/>
          <w:lang w:val="en-US"/>
        </w:rPr>
        <w:t>3</w:t>
      </w:r>
      <w:r w:rsidRPr="008343D9">
        <w:rPr>
          <w:i/>
          <w:iCs/>
          <w:lang w:val="en-US"/>
        </w:rPr>
        <w:t xml:space="preserve">: </w:t>
      </w:r>
      <w:r w:rsidR="00A43BBF">
        <w:rPr>
          <w:i/>
          <w:iCs/>
          <w:lang w:val="en-US"/>
        </w:rPr>
        <w:t>83.9</w:t>
      </w:r>
      <w:r w:rsidRPr="008343D9">
        <w:rPr>
          <w:i/>
          <w:iCs/>
          <w:lang w:val="en-US"/>
        </w:rPr>
        <w:t xml:space="preserve"> </w:t>
      </w:r>
      <w:r w:rsidRPr="008343D9">
        <w:rPr>
          <w:i/>
          <w:iCs/>
          <w:cs/>
          <w:lang w:val="en-US"/>
        </w:rPr>
        <w:t>ล้านบาท</w:t>
      </w:r>
      <w:r w:rsidRPr="008343D9">
        <w:rPr>
          <w:i/>
          <w:iCs/>
          <w:lang w:val="en-US"/>
        </w:rPr>
        <w:t xml:space="preserve">) </w:t>
      </w:r>
      <w:r w:rsidRPr="008343D9">
        <w:rPr>
          <w:rFonts w:hint="cs"/>
          <w:cs/>
          <w:lang w:val="en-US"/>
        </w:rPr>
        <w:t>จากสถาบัน</w:t>
      </w:r>
      <w:r w:rsidRPr="00112DBA">
        <w:rPr>
          <w:rFonts w:hint="cs"/>
          <w:cs/>
          <w:lang w:val="en-US"/>
        </w:rPr>
        <w:t>การเงินหลายแห่ง โดย</w:t>
      </w:r>
      <w:r w:rsidR="003D1E39">
        <w:rPr>
          <w:rFonts w:hint="cs"/>
          <w:cs/>
          <w:lang w:val="en-US"/>
        </w:rPr>
        <w:t>เ</w:t>
      </w:r>
      <w:r w:rsidRPr="00112DBA">
        <w:rPr>
          <w:rFonts w:hint="cs"/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>
        <w:rPr>
          <w:lang w:val="en-US"/>
        </w:rPr>
        <w:t>25</w:t>
      </w:r>
      <w:r w:rsidR="002B317D">
        <w:rPr>
          <w:lang w:val="en-US"/>
        </w:rPr>
        <w:t>7</w:t>
      </w:r>
      <w:r w:rsidR="00A43BBF">
        <w:rPr>
          <w:lang w:val="en-US"/>
        </w:rPr>
        <w:t>3</w:t>
      </w:r>
      <w:r w:rsidRPr="00112DBA">
        <w:rPr>
          <w:lang w:val="en-US"/>
        </w:rPr>
        <w:t xml:space="preserve"> </w:t>
      </w:r>
      <w:r w:rsidRPr="00112DBA">
        <w:rPr>
          <w:rFonts w:hint="cs"/>
          <w:cs/>
          <w:lang w:val="en-US"/>
        </w:rPr>
        <w:t>ซึ่งมีรายละเอี</w:t>
      </w:r>
      <w:r w:rsidR="003D1E39">
        <w:rPr>
          <w:rFonts w:hint="cs"/>
          <w:cs/>
          <w:lang w:val="en-US"/>
        </w:rPr>
        <w:t>ย</w:t>
      </w:r>
      <w:r w:rsidRPr="00112DBA">
        <w:rPr>
          <w:rFonts w:hint="cs"/>
          <w:cs/>
          <w:lang w:val="en-US"/>
        </w:rPr>
        <w:t>ดดังต่อไปนี้</w:t>
      </w:r>
    </w:p>
    <w:p w14:paraId="770AD131" w14:textId="77777777" w:rsidR="00416991" w:rsidRDefault="00416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lang w:eastAsia="x-none"/>
        </w:rPr>
      </w:pPr>
    </w:p>
    <w:tbl>
      <w:tblPr>
        <w:tblW w:w="9741" w:type="dxa"/>
        <w:tblInd w:w="450" w:type="dxa"/>
        <w:tblLook w:val="01E0" w:firstRow="1" w:lastRow="1" w:firstColumn="1" w:lastColumn="1" w:noHBand="0" w:noVBand="0"/>
      </w:tblPr>
      <w:tblGrid>
        <w:gridCol w:w="2385"/>
        <w:gridCol w:w="1465"/>
        <w:gridCol w:w="3620"/>
        <w:gridCol w:w="978"/>
        <w:gridCol w:w="134"/>
        <w:gridCol w:w="113"/>
        <w:gridCol w:w="1046"/>
      </w:tblGrid>
      <w:tr w:rsidR="00AD1F9C" w:rsidRPr="004773D1" w14:paraId="5E2B7BA3" w14:textId="1741D3F2" w:rsidTr="008241FF">
        <w:trPr>
          <w:tblHeader/>
        </w:trPr>
        <w:tc>
          <w:tcPr>
            <w:tcW w:w="2385" w:type="dxa"/>
          </w:tcPr>
          <w:p w14:paraId="6D9F0DBE" w14:textId="77777777" w:rsidR="00AD1F9C" w:rsidRPr="00152F9C" w:rsidRDefault="00AD1F9C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465" w:type="dxa"/>
          </w:tcPr>
          <w:p w14:paraId="09DF1515" w14:textId="6DED49B2" w:rsidR="00AD1F9C" w:rsidRPr="00152F9C" w:rsidRDefault="00AD1F9C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152F9C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ระยะเวลาครบกำหนด</w:t>
            </w:r>
            <w:r w:rsidR="00A43BBF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ของ</w:t>
            </w:r>
          </w:p>
        </w:tc>
        <w:tc>
          <w:tcPr>
            <w:tcW w:w="3620" w:type="dxa"/>
            <w:shd w:val="clear" w:color="auto" w:fill="auto"/>
          </w:tcPr>
          <w:p w14:paraId="4E387F33" w14:textId="77777777" w:rsidR="00AD1F9C" w:rsidRPr="00300E02" w:rsidRDefault="00AD1F9C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4F322C40" w14:textId="77777777" w:rsidR="00335B20" w:rsidRDefault="00335B20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A427D2" w14:textId="559EFBE4" w:rsidR="00AD1F9C" w:rsidRPr="003D0B86" w:rsidRDefault="00FF6D7A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D1F9C">
              <w:rPr>
                <w:rFonts w:ascii="Angsana New" w:hAnsi="Angsana New"/>
                <w:sz w:val="30"/>
                <w:szCs w:val="30"/>
              </w:rPr>
              <w:t>256</w:t>
            </w:r>
            <w:r w:rsidR="003D0B86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159" w:type="dxa"/>
            <w:gridSpan w:val="2"/>
            <w:shd w:val="clear" w:color="auto" w:fill="auto"/>
          </w:tcPr>
          <w:p w14:paraId="52BE69F6" w14:textId="77777777" w:rsidR="00335B20" w:rsidRDefault="00335B20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74A6AF" w14:textId="52D86598" w:rsidR="00AD1F9C" w:rsidRPr="004773D1" w:rsidRDefault="00FF6D7A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AD1F9C">
              <w:rPr>
                <w:rFonts w:ascii="Angsana New" w:hAnsi="Angsana New"/>
                <w:sz w:val="30"/>
                <w:szCs w:val="30"/>
              </w:rPr>
              <w:t>256</w:t>
            </w:r>
            <w:r w:rsidR="003D0B8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D1F9C" w:rsidRPr="004773D1" w14:paraId="0C2DC9D1" w14:textId="77777777" w:rsidTr="008241FF">
        <w:trPr>
          <w:tblHeader/>
        </w:trPr>
        <w:tc>
          <w:tcPr>
            <w:tcW w:w="2385" w:type="dxa"/>
          </w:tcPr>
          <w:p w14:paraId="39C769C1" w14:textId="179D8213" w:rsidR="00AD1F9C" w:rsidRPr="00152F9C" w:rsidRDefault="00AD1F9C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465" w:type="dxa"/>
          </w:tcPr>
          <w:p w14:paraId="3230DBF8" w14:textId="5EDCB05E" w:rsidR="00AD1F9C" w:rsidRPr="00152F9C" w:rsidRDefault="00AD1F9C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3620" w:type="dxa"/>
            <w:shd w:val="clear" w:color="auto" w:fill="auto"/>
          </w:tcPr>
          <w:p w14:paraId="17737E2E" w14:textId="3354DA17" w:rsidR="00AD1F9C" w:rsidRPr="00335B20" w:rsidRDefault="00AD1F9C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ค้ำประกัน</w:t>
            </w:r>
            <w:r w:rsidR="00335B20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="00335B2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335B20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31 </w:t>
            </w:r>
            <w:r w:rsidR="00335B20"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 xml:space="preserve">ธันวาคม </w:t>
            </w:r>
            <w:r w:rsidR="00335B20">
              <w:rPr>
                <w:rFonts w:ascii="Angsana New" w:hAnsi="Angsana New"/>
                <w:sz w:val="30"/>
                <w:szCs w:val="30"/>
                <w:lang w:val="en-GB" w:eastAsia="x-none"/>
              </w:rPr>
              <w:t>2564</w:t>
            </w:r>
          </w:p>
        </w:tc>
        <w:tc>
          <w:tcPr>
            <w:tcW w:w="2271" w:type="dxa"/>
            <w:gridSpan w:val="4"/>
            <w:shd w:val="clear" w:color="auto" w:fill="auto"/>
          </w:tcPr>
          <w:p w14:paraId="44BC7052" w14:textId="26B127CF" w:rsidR="00AD1F9C" w:rsidRPr="004773D1" w:rsidRDefault="00AD1F9C" w:rsidP="002C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77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B20" w:rsidRPr="004773D1" w14:paraId="6F464FE3" w14:textId="77777777" w:rsidTr="008241FF">
        <w:tc>
          <w:tcPr>
            <w:tcW w:w="2385" w:type="dxa"/>
          </w:tcPr>
          <w:p w14:paraId="6D4C91CF" w14:textId="77777777" w:rsidR="00335B20" w:rsidRPr="0034754B" w:rsidRDefault="00335B20" w:rsidP="00335B20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1 : MLR-4.10%</w:t>
            </w:r>
          </w:p>
          <w:p w14:paraId="2D8296D4" w14:textId="77777777" w:rsidR="00335B20" w:rsidRPr="0034754B" w:rsidRDefault="00335B20" w:rsidP="00335B20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>2-3 : MLR-3.10%</w:t>
            </w:r>
          </w:p>
          <w:p w14:paraId="05E11AC3" w14:textId="77777777" w:rsidR="00335B20" w:rsidRPr="0034754B" w:rsidRDefault="00335B20" w:rsidP="00335B20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>4-5 : MLR-2.10%</w:t>
            </w:r>
          </w:p>
          <w:p w14:paraId="11A8817F" w14:textId="27CC52DA" w:rsidR="00335B20" w:rsidRDefault="00335B20" w:rsidP="00335B20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6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 : </w:t>
            </w:r>
            <w:r w:rsidRPr="0034754B">
              <w:rPr>
                <w:rFonts w:ascii="Angsana New" w:hAnsi="Angsana New"/>
                <w:sz w:val="30"/>
                <w:szCs w:val="30"/>
                <w:lang w:val="en-GB" w:eastAsia="x-none"/>
              </w:rPr>
              <w:br/>
              <w:t>MLR-1.60%</w:t>
            </w:r>
          </w:p>
        </w:tc>
        <w:tc>
          <w:tcPr>
            <w:tcW w:w="1465" w:type="dxa"/>
          </w:tcPr>
          <w:p w14:paraId="087C9CE3" w14:textId="64934EE2" w:rsidR="00335B20" w:rsidRPr="009C50D4" w:rsidRDefault="00335B20" w:rsidP="0033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3620" w:type="dxa"/>
            <w:shd w:val="clear" w:color="auto" w:fill="auto"/>
          </w:tcPr>
          <w:p w14:paraId="2F9B6956" w14:textId="0BF84211" w:rsidR="00335B20" w:rsidRDefault="00335B20" w:rsidP="0033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978" w:type="dxa"/>
            <w:shd w:val="clear" w:color="auto" w:fill="auto"/>
          </w:tcPr>
          <w:p w14:paraId="7824DCE8" w14:textId="395038C7" w:rsidR="00335B20" w:rsidRDefault="00335B20" w:rsidP="00800C1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cs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27,877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393BBA3A" w14:textId="77777777" w:rsidR="00335B20" w:rsidRPr="00300E02" w:rsidRDefault="00335B20" w:rsidP="0033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36405FB" w14:textId="31D16A8F" w:rsidR="00335B20" w:rsidRDefault="00335B20" w:rsidP="00335B2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</w:t>
            </w: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</w:p>
        </w:tc>
      </w:tr>
      <w:tr w:rsidR="00800C1B" w:rsidRPr="004773D1" w14:paraId="3C5921C3" w14:textId="77777777" w:rsidTr="008241FF">
        <w:tc>
          <w:tcPr>
            <w:tcW w:w="2385" w:type="dxa"/>
          </w:tcPr>
          <w:p w14:paraId="41160E8C" w14:textId="77777777" w:rsidR="00800C1B" w:rsidRPr="0034754B" w:rsidRDefault="00800C1B" w:rsidP="00800C1B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1 : MLR-1.47%</w:t>
            </w:r>
          </w:p>
          <w:p w14:paraId="685508F6" w14:textId="6A99C215" w:rsidR="00800C1B" w:rsidRDefault="00800C1B" w:rsidP="00A43BBF">
            <w:pPr>
              <w:ind w:left="156" w:hanging="156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2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: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br/>
              <w:t>MLR-1.1%</w:t>
            </w:r>
          </w:p>
        </w:tc>
        <w:tc>
          <w:tcPr>
            <w:tcW w:w="1465" w:type="dxa"/>
          </w:tcPr>
          <w:p w14:paraId="2145A341" w14:textId="4E57804E" w:rsidR="00800C1B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3620" w:type="dxa"/>
            <w:shd w:val="clear" w:color="auto" w:fill="auto"/>
          </w:tcPr>
          <w:p w14:paraId="0794BEF2" w14:textId="0DE21412" w:rsidR="00800C1B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</w:t>
            </w:r>
            <w:proofErr w:type="spellStart"/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บสย</w:t>
            </w:r>
            <w:proofErr w:type="spellEnd"/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.)</w:t>
            </w:r>
          </w:p>
        </w:tc>
        <w:tc>
          <w:tcPr>
            <w:tcW w:w="978" w:type="dxa"/>
            <w:shd w:val="clear" w:color="auto" w:fill="auto"/>
          </w:tcPr>
          <w:p w14:paraId="706E0495" w14:textId="3528A0F3" w:rsidR="00800C1B" w:rsidRDefault="00800C1B" w:rsidP="00800C1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bidi="th-TH"/>
              </w:rPr>
              <w:t>19,926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47B2AA96" w14:textId="77777777" w:rsidR="00800C1B" w:rsidRPr="00300E02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C470A0B" w14:textId="72B35CC5" w:rsidR="00800C1B" w:rsidRDefault="00800C1B" w:rsidP="00800C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</w:t>
            </w: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34754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</w:tr>
      <w:tr w:rsidR="00800C1B" w:rsidRPr="004773D1" w14:paraId="43195669" w14:textId="77777777" w:rsidTr="008241FF">
        <w:tc>
          <w:tcPr>
            <w:tcW w:w="2385" w:type="dxa"/>
          </w:tcPr>
          <w:p w14:paraId="08D123AC" w14:textId="7950859C" w:rsidR="00800C1B" w:rsidRDefault="00800C1B" w:rsidP="00800C1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1-2 : MLR-2%</w:t>
            </w:r>
          </w:p>
          <w:p w14:paraId="5A523D8C" w14:textId="470BE7A0" w:rsidR="00800C1B" w:rsidRDefault="00800C1B" w:rsidP="00595A9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="00D62169">
              <w:rPr>
                <w:rFonts w:ascii="Angsana New" w:hAnsi="Angsana New"/>
                <w:sz w:val="30"/>
                <w:szCs w:val="30"/>
                <w:lang w:eastAsia="x-none"/>
              </w:rPr>
              <w:t>:</w:t>
            </w:r>
          </w:p>
          <w:p w14:paraId="20100951" w14:textId="2122B4E0" w:rsidR="00800C1B" w:rsidRDefault="00800C1B" w:rsidP="00800C1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MLR-1%</w:t>
            </w:r>
          </w:p>
        </w:tc>
        <w:tc>
          <w:tcPr>
            <w:tcW w:w="1465" w:type="dxa"/>
          </w:tcPr>
          <w:p w14:paraId="224219A8" w14:textId="77777777" w:rsidR="00800C1B" w:rsidRPr="009C50D4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3620" w:type="dxa"/>
            <w:shd w:val="clear" w:color="auto" w:fill="auto"/>
          </w:tcPr>
          <w:p w14:paraId="5CDF0278" w14:textId="77777777" w:rsidR="00800C1B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ผู้บริหารสำคัญ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และบรรษัทประกันสินเชื่ออุตสาหกรรมขนาดย่อม (</w:t>
            </w:r>
            <w:proofErr w:type="spellStart"/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บสย</w:t>
            </w:r>
            <w:proofErr w:type="spellEnd"/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.)</w:t>
            </w:r>
          </w:p>
        </w:tc>
        <w:tc>
          <w:tcPr>
            <w:tcW w:w="978" w:type="dxa"/>
            <w:shd w:val="clear" w:color="auto" w:fill="auto"/>
          </w:tcPr>
          <w:p w14:paraId="726E9786" w14:textId="66EDF7D7" w:rsidR="00800C1B" w:rsidRDefault="00800C1B" w:rsidP="00800C1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19,849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17B7D908" w14:textId="77777777" w:rsidR="00800C1B" w:rsidRPr="00300E02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30DCA5F" w14:textId="4665DA72" w:rsidR="00800C1B" w:rsidRDefault="00800C1B" w:rsidP="00800C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19,632</w:t>
            </w:r>
          </w:p>
        </w:tc>
      </w:tr>
      <w:tr w:rsidR="00800C1B" w:rsidRPr="004773D1" w14:paraId="2077A2A3" w14:textId="77777777" w:rsidTr="008241FF">
        <w:tc>
          <w:tcPr>
            <w:tcW w:w="2385" w:type="dxa"/>
          </w:tcPr>
          <w:p w14:paraId="40E9A7E5" w14:textId="659C3FE9" w:rsidR="00800C1B" w:rsidRDefault="00800C1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MLR-1.775%</w:t>
            </w:r>
          </w:p>
        </w:tc>
        <w:tc>
          <w:tcPr>
            <w:tcW w:w="1465" w:type="dxa"/>
          </w:tcPr>
          <w:p w14:paraId="5EDAE444" w14:textId="364CBC8A" w:rsidR="00800C1B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x-none"/>
              </w:rPr>
              <w:t>2567</w:t>
            </w:r>
          </w:p>
        </w:tc>
        <w:tc>
          <w:tcPr>
            <w:tcW w:w="3620" w:type="dxa"/>
            <w:shd w:val="clear" w:color="auto" w:fill="auto"/>
            <w:vAlign w:val="bottom"/>
          </w:tcPr>
          <w:p w14:paraId="0E73EA02" w14:textId="763E67CF" w:rsidR="00800C1B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ที่ดินที่เป็นกรรมสิทธิ์ของบริษัท </w:t>
            </w:r>
            <w:r w:rsidR="00A43BBF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ผู้บริหารสำคัญ</w:t>
            </w:r>
          </w:p>
        </w:tc>
        <w:tc>
          <w:tcPr>
            <w:tcW w:w="978" w:type="dxa"/>
            <w:shd w:val="clear" w:color="auto" w:fill="auto"/>
          </w:tcPr>
          <w:p w14:paraId="0FE51862" w14:textId="240924F9" w:rsidR="00800C1B" w:rsidRDefault="00800C1B" w:rsidP="00800C1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8,375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62E53048" w14:textId="77777777" w:rsidR="00800C1B" w:rsidRPr="00300E02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D7A1B57" w14:textId="065A3545" w:rsidR="00800C1B" w:rsidRDefault="00800C1B" w:rsidP="00800C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11,542</w:t>
            </w:r>
          </w:p>
        </w:tc>
      </w:tr>
      <w:tr w:rsidR="00800C1B" w:rsidRPr="004773D1" w14:paraId="1DC8B0EA" w14:textId="77777777" w:rsidTr="008241FF">
        <w:tc>
          <w:tcPr>
            <w:tcW w:w="2385" w:type="dxa"/>
          </w:tcPr>
          <w:p w14:paraId="382ABFBF" w14:textId="4888013F" w:rsidR="00800C1B" w:rsidRDefault="00800C1B" w:rsidP="0075705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1-2 : 2%</w:t>
            </w:r>
          </w:p>
          <w:p w14:paraId="5B0ADFBF" w14:textId="24A4A6FA" w:rsidR="00800C1B" w:rsidRPr="00300E02" w:rsidRDefault="00800C1B" w:rsidP="0075705D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จนครบกำหนด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 : MRR</w:t>
            </w:r>
          </w:p>
        </w:tc>
        <w:tc>
          <w:tcPr>
            <w:tcW w:w="1465" w:type="dxa"/>
          </w:tcPr>
          <w:p w14:paraId="4B3688AA" w14:textId="77777777" w:rsidR="00800C1B" w:rsidRPr="009C50D4" w:rsidRDefault="00800C1B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3620" w:type="dxa"/>
            <w:shd w:val="clear" w:color="auto" w:fill="auto"/>
          </w:tcPr>
          <w:p w14:paraId="0625B947" w14:textId="77777777" w:rsidR="00800C1B" w:rsidRDefault="00800C1B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ผู้บริหารสำคัญ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และบรรษัทประกันสินเชื่ออุตสาหกรรมขนาดย่อม (</w:t>
            </w:r>
            <w:proofErr w:type="spellStart"/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บสย</w:t>
            </w:r>
            <w:proofErr w:type="spellEnd"/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.)</w:t>
            </w:r>
          </w:p>
        </w:tc>
        <w:tc>
          <w:tcPr>
            <w:tcW w:w="978" w:type="dxa"/>
            <w:shd w:val="clear" w:color="auto" w:fill="auto"/>
          </w:tcPr>
          <w:p w14:paraId="70419243" w14:textId="7CAC0325" w:rsidR="00800C1B" w:rsidRDefault="00800C1B" w:rsidP="0075705D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3,76</w:t>
            </w:r>
            <w:r w:rsidR="00A43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1E94FA65" w14:textId="77777777" w:rsidR="00800C1B" w:rsidRPr="00300E02" w:rsidRDefault="00800C1B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456B774" w14:textId="77777777" w:rsidR="00800C1B" w:rsidRDefault="00800C1B" w:rsidP="007570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4,755</w:t>
            </w:r>
          </w:p>
        </w:tc>
      </w:tr>
      <w:tr w:rsidR="00800C1B" w:rsidRPr="004773D1" w14:paraId="33B595CF" w14:textId="77777777" w:rsidTr="008241FF">
        <w:tc>
          <w:tcPr>
            <w:tcW w:w="2385" w:type="dxa"/>
          </w:tcPr>
          <w:p w14:paraId="3737B755" w14:textId="21F66D02" w:rsidR="00800C1B" w:rsidRPr="0034754B" w:rsidRDefault="00800C1B" w:rsidP="0075705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>1-2 : 2%</w:t>
            </w:r>
          </w:p>
          <w:p w14:paraId="6F8105CD" w14:textId="77777777" w:rsidR="00800C1B" w:rsidRPr="00300E02" w:rsidRDefault="00800C1B" w:rsidP="00A43BBF">
            <w:pPr>
              <w:ind w:left="156" w:hanging="156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3 </w:t>
            </w: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จนครบกำหนด</w:t>
            </w:r>
            <w:r w:rsidRPr="0034754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: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7%</w:t>
            </w:r>
          </w:p>
        </w:tc>
        <w:tc>
          <w:tcPr>
            <w:tcW w:w="1465" w:type="dxa"/>
          </w:tcPr>
          <w:p w14:paraId="43C88614" w14:textId="77777777" w:rsidR="00800C1B" w:rsidRPr="009C50D4" w:rsidRDefault="00800C1B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3620" w:type="dxa"/>
            <w:shd w:val="clear" w:color="auto" w:fill="auto"/>
          </w:tcPr>
          <w:p w14:paraId="7ECC89CC" w14:textId="77777777" w:rsidR="00800C1B" w:rsidRDefault="00800C1B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</w:t>
            </w:r>
            <w:proofErr w:type="spellStart"/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บสย</w:t>
            </w:r>
            <w:proofErr w:type="spellEnd"/>
            <w:r w:rsidRPr="0034754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.)</w:t>
            </w:r>
          </w:p>
        </w:tc>
        <w:tc>
          <w:tcPr>
            <w:tcW w:w="978" w:type="dxa"/>
            <w:shd w:val="clear" w:color="auto" w:fill="auto"/>
          </w:tcPr>
          <w:p w14:paraId="07CF63D4" w14:textId="77777777" w:rsidR="00800C1B" w:rsidRDefault="00800C1B" w:rsidP="007570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1,500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3A35744A" w14:textId="77777777" w:rsidR="00800C1B" w:rsidRPr="00300E02" w:rsidRDefault="00800C1B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FBAFE2B" w14:textId="77777777" w:rsidR="00800C1B" w:rsidRDefault="00800C1B" w:rsidP="0075705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</w:t>
            </w:r>
            <w:r w:rsidRPr="003475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34754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</w:tr>
      <w:tr w:rsidR="00800C1B" w:rsidRPr="004773D1" w14:paraId="534F6B87" w14:textId="77777777" w:rsidTr="008241FF">
        <w:tc>
          <w:tcPr>
            <w:tcW w:w="2385" w:type="dxa"/>
          </w:tcPr>
          <w:p w14:paraId="4B099251" w14:textId="5258942C" w:rsidR="00800C1B" w:rsidRDefault="00800C1B" w:rsidP="00800C1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2.0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ต่อปี</w:t>
            </w:r>
          </w:p>
        </w:tc>
        <w:tc>
          <w:tcPr>
            <w:tcW w:w="1465" w:type="dxa"/>
          </w:tcPr>
          <w:p w14:paraId="493F06A0" w14:textId="77777777" w:rsidR="00800C1B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3620" w:type="dxa"/>
            <w:shd w:val="clear" w:color="auto" w:fill="auto"/>
          </w:tcPr>
          <w:p w14:paraId="11EE0783" w14:textId="77777777" w:rsidR="00800C1B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หนังสือค้ำประกันจากสถาบันการเงินแห่งหนึ่ง</w:t>
            </w:r>
          </w:p>
        </w:tc>
        <w:tc>
          <w:tcPr>
            <w:tcW w:w="978" w:type="dxa"/>
            <w:shd w:val="clear" w:color="auto" w:fill="auto"/>
          </w:tcPr>
          <w:p w14:paraId="73A2E8D4" w14:textId="34739A40" w:rsidR="00800C1B" w:rsidRDefault="00800C1B" w:rsidP="00800C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656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4BCB0EB7" w14:textId="77777777" w:rsidR="00800C1B" w:rsidRPr="00300E02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046" w:type="dxa"/>
            <w:shd w:val="clear" w:color="auto" w:fill="auto"/>
          </w:tcPr>
          <w:p w14:paraId="48006C81" w14:textId="6A6AE306" w:rsidR="00800C1B" w:rsidRDefault="00800C1B" w:rsidP="00800C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1,160</w:t>
            </w:r>
          </w:p>
        </w:tc>
      </w:tr>
      <w:tr w:rsidR="00FB33C2" w:rsidRPr="004773D1" w14:paraId="13704792" w14:textId="77777777" w:rsidTr="008241FF">
        <w:tc>
          <w:tcPr>
            <w:tcW w:w="2385" w:type="dxa"/>
          </w:tcPr>
          <w:p w14:paraId="3087EA5F" w14:textId="77777777" w:rsidR="00FB33C2" w:rsidRDefault="00FB33C2" w:rsidP="00800C1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5" w:type="dxa"/>
          </w:tcPr>
          <w:p w14:paraId="69371DE5" w14:textId="77777777" w:rsidR="00FB33C2" w:rsidRDefault="00FB33C2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3620" w:type="dxa"/>
            <w:shd w:val="clear" w:color="auto" w:fill="auto"/>
          </w:tcPr>
          <w:p w14:paraId="0282BCCD" w14:textId="77777777" w:rsidR="00FB33C2" w:rsidRDefault="00FB33C2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78" w:type="dxa"/>
            <w:shd w:val="clear" w:color="auto" w:fill="auto"/>
          </w:tcPr>
          <w:p w14:paraId="6C91B972" w14:textId="77777777" w:rsidR="00FB33C2" w:rsidRDefault="00FB33C2" w:rsidP="00800C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2D84345E" w14:textId="77777777" w:rsidR="00FB33C2" w:rsidRPr="00300E02" w:rsidRDefault="00FB33C2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046" w:type="dxa"/>
            <w:shd w:val="clear" w:color="auto" w:fill="auto"/>
          </w:tcPr>
          <w:p w14:paraId="43D9BE8F" w14:textId="77777777" w:rsidR="00FB33C2" w:rsidRDefault="00FB33C2" w:rsidP="00800C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</w:p>
        </w:tc>
      </w:tr>
      <w:tr w:rsidR="00A43BBF" w:rsidRPr="004773D1" w14:paraId="4BE4790D" w14:textId="77777777" w:rsidTr="008241FF">
        <w:tc>
          <w:tcPr>
            <w:tcW w:w="2385" w:type="dxa"/>
          </w:tcPr>
          <w:p w14:paraId="2C2201E6" w14:textId="77777777" w:rsidR="00A43BBF" w:rsidRPr="00510DF0" w:rsidRDefault="00A43BBF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00E02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MLR</w:t>
            </w:r>
          </w:p>
        </w:tc>
        <w:tc>
          <w:tcPr>
            <w:tcW w:w="1465" w:type="dxa"/>
          </w:tcPr>
          <w:p w14:paraId="2FAFA10F" w14:textId="77777777" w:rsidR="00A43BBF" w:rsidRPr="009C50D4" w:rsidRDefault="00A43BBF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9C50D4">
              <w:rPr>
                <w:rFonts w:ascii="Angsana New" w:hAnsi="Angsana New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3620" w:type="dxa"/>
            <w:shd w:val="clear" w:color="auto" w:fill="auto"/>
            <w:vAlign w:val="bottom"/>
          </w:tcPr>
          <w:p w14:paraId="7FC28161" w14:textId="1BBA33FC" w:rsidR="00A43BBF" w:rsidRPr="00510DF0" w:rsidRDefault="00A43BBF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ที่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ดินที่เป็นกรรมสิทธิ์ของบริษัท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ที่ดินที่เป็นกรรมสิทธิ์ของผู้บริหารสำคัญ ผู้บริหารสำคัญ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และ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บริษัทใหญ่ในลำดับสูงสุด</w:t>
            </w:r>
          </w:p>
        </w:tc>
        <w:tc>
          <w:tcPr>
            <w:tcW w:w="978" w:type="dxa"/>
            <w:shd w:val="clear" w:color="auto" w:fill="auto"/>
          </w:tcPr>
          <w:p w14:paraId="63EA6AA2" w14:textId="77777777" w:rsidR="00A43BBF" w:rsidRPr="004773D1" w:rsidRDefault="00A43BBF" w:rsidP="007570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3309C78E" w14:textId="77777777" w:rsidR="00A43BBF" w:rsidRPr="00300E02" w:rsidRDefault="00A43BBF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9397259" w14:textId="77777777" w:rsidR="00A43BBF" w:rsidRPr="004773D1" w:rsidRDefault="00A43BBF" w:rsidP="007570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1,971</w:t>
            </w:r>
          </w:p>
        </w:tc>
      </w:tr>
      <w:tr w:rsidR="00A43BBF" w:rsidRPr="004773D1" w14:paraId="72F6D5AD" w14:textId="77777777" w:rsidTr="008241FF">
        <w:tc>
          <w:tcPr>
            <w:tcW w:w="2385" w:type="dxa"/>
          </w:tcPr>
          <w:p w14:paraId="67CEF766" w14:textId="77777777" w:rsidR="00A43BBF" w:rsidRPr="00510DF0" w:rsidRDefault="00A43BBF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00E02">
              <w:rPr>
                <w:rFonts w:ascii="Angsana New" w:hAnsi="Angsana New"/>
                <w:sz w:val="30"/>
                <w:szCs w:val="30"/>
                <w:lang w:eastAsia="x-none"/>
              </w:rPr>
              <w:t>MLR-1%</w:t>
            </w:r>
          </w:p>
        </w:tc>
        <w:tc>
          <w:tcPr>
            <w:tcW w:w="1465" w:type="dxa"/>
          </w:tcPr>
          <w:p w14:paraId="09F5FBCB" w14:textId="4C34A9DC" w:rsidR="00A43BBF" w:rsidRPr="009C50D4" w:rsidRDefault="004C66C4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E401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620" w:type="dxa"/>
            <w:shd w:val="clear" w:color="auto" w:fill="auto"/>
            <w:vAlign w:val="bottom"/>
          </w:tcPr>
          <w:p w14:paraId="3CC95843" w14:textId="47EB0F8D" w:rsidR="00A43BBF" w:rsidRPr="00510DF0" w:rsidRDefault="00A43BBF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ที่ดินที่เป็นกรรมสิทธิ์ของบริษัท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ผู้บริหารสำคัญ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และ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บริษัทใหญ่ในลำดับสูงสุด</w:t>
            </w:r>
          </w:p>
        </w:tc>
        <w:tc>
          <w:tcPr>
            <w:tcW w:w="978" w:type="dxa"/>
            <w:shd w:val="clear" w:color="auto" w:fill="auto"/>
          </w:tcPr>
          <w:p w14:paraId="134BE10D" w14:textId="77777777" w:rsidR="00A43BBF" w:rsidRPr="004773D1" w:rsidRDefault="00A43BBF" w:rsidP="007570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610579FA" w14:textId="77777777" w:rsidR="00A43BBF" w:rsidRPr="00300E02" w:rsidRDefault="00A43BBF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A2545E3" w14:textId="77777777" w:rsidR="00A43BBF" w:rsidRPr="004773D1" w:rsidRDefault="00A43BBF" w:rsidP="007570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7,874</w:t>
            </w:r>
          </w:p>
        </w:tc>
      </w:tr>
      <w:tr w:rsidR="00800C1B" w:rsidRPr="004773D1" w14:paraId="6896FEB5" w14:textId="77777777" w:rsidTr="008241FF">
        <w:tc>
          <w:tcPr>
            <w:tcW w:w="2385" w:type="dxa"/>
          </w:tcPr>
          <w:p w14:paraId="3F5B3D39" w14:textId="150107DE" w:rsidR="00800C1B" w:rsidRDefault="00800C1B" w:rsidP="00800C1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1-3 : MLR-1%</w:t>
            </w:r>
          </w:p>
          <w:p w14:paraId="2A488B26" w14:textId="5AA98AAD" w:rsidR="00800C1B" w:rsidRPr="008241FF" w:rsidRDefault="00800C1B" w:rsidP="00800C1B">
            <w:pPr>
              <w:ind w:left="156" w:hanging="156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ปีที่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4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="008241FF">
              <w:rPr>
                <w:rFonts w:ascii="Angsana New" w:hAnsi="Angsana New"/>
                <w:sz w:val="30"/>
                <w:szCs w:val="30"/>
                <w:lang w:val="en-GB" w:eastAsia="x-none"/>
              </w:rPr>
              <w:t>:</w:t>
            </w:r>
          </w:p>
          <w:p w14:paraId="3ED345A3" w14:textId="3539F43A" w:rsidR="00800C1B" w:rsidRDefault="00800C1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MLR</w:t>
            </w:r>
          </w:p>
        </w:tc>
        <w:tc>
          <w:tcPr>
            <w:tcW w:w="1465" w:type="dxa"/>
          </w:tcPr>
          <w:p w14:paraId="4A2361DF" w14:textId="27F2CF4C" w:rsidR="00800C1B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9C50D4">
              <w:rPr>
                <w:rFonts w:ascii="Angsana New" w:hAnsi="Angsana New"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3620" w:type="dxa"/>
            <w:shd w:val="clear" w:color="auto" w:fill="auto"/>
            <w:vAlign w:val="bottom"/>
          </w:tcPr>
          <w:p w14:paraId="4A6E71D1" w14:textId="11DC999D" w:rsidR="00800C1B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ที่ดินที่เป็นกรรมสิทธิ์ของผู้บริหารสำคัญ สิทธิการเช่าที่ดินและสิ่งปลูกสร้างกับผู้บริหารสำคัญ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ผู้บริหารสำคัญ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และ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บริษัทใหญ่ในลำดับสูงสุด</w:t>
            </w:r>
          </w:p>
        </w:tc>
        <w:tc>
          <w:tcPr>
            <w:tcW w:w="978" w:type="dxa"/>
            <w:shd w:val="clear" w:color="auto" w:fill="auto"/>
          </w:tcPr>
          <w:p w14:paraId="0A11358C" w14:textId="19E84631" w:rsidR="00800C1B" w:rsidRDefault="00800C1B" w:rsidP="00800C1B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left="-79" w:right="1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x-none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 w:bidi="th-TH"/>
              </w:rPr>
              <w:t xml:space="preserve">      </w:t>
            </w: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513FEE6F" w14:textId="77777777" w:rsidR="00800C1B" w:rsidRPr="00300E02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CAB0978" w14:textId="7ED9729B" w:rsidR="00800C1B" w:rsidRDefault="00800C1B" w:rsidP="00800C1B">
            <w:pPr>
              <w:pStyle w:val="acctfourfigures"/>
              <w:tabs>
                <w:tab w:val="clear" w:pos="765"/>
              </w:tabs>
              <w:spacing w:line="240" w:lineRule="atLeast"/>
              <w:ind w:left="-79" w:right="-3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26,212</w:t>
            </w:r>
          </w:p>
        </w:tc>
      </w:tr>
      <w:tr w:rsidR="00800C1B" w:rsidRPr="004773D1" w14:paraId="3A1105D0" w14:textId="77777777" w:rsidTr="008241FF">
        <w:tc>
          <w:tcPr>
            <w:tcW w:w="2385" w:type="dxa"/>
          </w:tcPr>
          <w:p w14:paraId="1748055A" w14:textId="0FF9AF90" w:rsidR="00800C1B" w:rsidRDefault="00800C1B" w:rsidP="00800C1B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00E02">
              <w:rPr>
                <w:rFonts w:ascii="Angsana New" w:hAnsi="Angsana New"/>
                <w:sz w:val="30"/>
                <w:szCs w:val="30"/>
                <w:lang w:eastAsia="x-none"/>
              </w:rPr>
              <w:t>MLR-0.85%</w:t>
            </w:r>
          </w:p>
        </w:tc>
        <w:tc>
          <w:tcPr>
            <w:tcW w:w="1465" w:type="dxa"/>
          </w:tcPr>
          <w:p w14:paraId="41021122" w14:textId="78D0E80C" w:rsidR="00800C1B" w:rsidRPr="009C50D4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3620" w:type="dxa"/>
            <w:shd w:val="clear" w:color="auto" w:fill="auto"/>
            <w:vAlign w:val="bottom"/>
          </w:tcPr>
          <w:p w14:paraId="07580B1D" w14:textId="11E32215" w:rsidR="00800C1B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 และผู้บริหารสำคัญ</w:t>
            </w:r>
            <w:r w:rsidRPr="00300E02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978" w:type="dxa"/>
            <w:shd w:val="clear" w:color="auto" w:fill="auto"/>
          </w:tcPr>
          <w:p w14:paraId="57AF0F21" w14:textId="50BCAE32" w:rsidR="00800C1B" w:rsidRDefault="00800C1B" w:rsidP="00800C1B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left="-79" w:right="1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x-none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 w:bidi="th-TH"/>
              </w:rPr>
              <w:t xml:space="preserve">      </w:t>
            </w: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71E45CA5" w14:textId="77777777" w:rsidR="00800C1B" w:rsidRPr="00300E02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0C32937" w14:textId="7173A54E" w:rsidR="00800C1B" w:rsidRDefault="00800C1B" w:rsidP="00800C1B">
            <w:pPr>
              <w:pStyle w:val="acctfourfigures"/>
              <w:tabs>
                <w:tab w:val="clear" w:pos="765"/>
              </w:tabs>
              <w:spacing w:line="240" w:lineRule="atLeast"/>
              <w:ind w:left="-79" w:right="-3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10,483</w:t>
            </w:r>
          </w:p>
        </w:tc>
      </w:tr>
      <w:tr w:rsidR="00800C1B" w:rsidRPr="004773D1" w14:paraId="38BD8B3A" w14:textId="77777777" w:rsidTr="008241FF">
        <w:tc>
          <w:tcPr>
            <w:tcW w:w="2385" w:type="dxa"/>
          </w:tcPr>
          <w:p w14:paraId="2F1D42A7" w14:textId="77777777" w:rsidR="00800C1B" w:rsidRDefault="00800C1B" w:rsidP="00800C1B">
            <w:pPr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0.5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 xml:space="preserve">และ </w:t>
            </w:r>
          </w:p>
          <w:p w14:paraId="19B6AFA3" w14:textId="639C1F23" w:rsidR="00800C1B" w:rsidRPr="00F03F8B" w:rsidRDefault="00800C1B" w:rsidP="00800C1B">
            <w:pPr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lang w:val="en-GB" w:eastAsia="x-none"/>
              </w:rPr>
              <w:t xml:space="preserve">0.68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>ต่อเดือน</w:t>
            </w:r>
          </w:p>
        </w:tc>
        <w:tc>
          <w:tcPr>
            <w:tcW w:w="1465" w:type="dxa"/>
          </w:tcPr>
          <w:p w14:paraId="107CC5D4" w14:textId="7E0EF470" w:rsidR="00800C1B" w:rsidRPr="009C50D4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3620" w:type="dxa"/>
            <w:shd w:val="clear" w:color="auto" w:fill="auto"/>
            <w:vAlign w:val="bottom"/>
          </w:tcPr>
          <w:p w14:paraId="1DBDFFAE" w14:textId="38A60E05" w:rsidR="00800C1B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รถยนต์ที่เป็นกรรมสิทธิ์ของบริษัท และผู้บริหารสำคัญ</w:t>
            </w:r>
          </w:p>
        </w:tc>
        <w:tc>
          <w:tcPr>
            <w:tcW w:w="978" w:type="dxa"/>
            <w:shd w:val="clear" w:color="auto" w:fill="auto"/>
          </w:tcPr>
          <w:p w14:paraId="1D066964" w14:textId="3857DEFA" w:rsidR="00800C1B" w:rsidRDefault="00800C1B" w:rsidP="00800C1B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left="-79" w:right="12"/>
              <w:jc w:val="center"/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x-none" w:bidi="th-TH"/>
              </w:rPr>
              <w:t xml:space="preserve">      </w:t>
            </w:r>
            <w:r>
              <w:rPr>
                <w:rFonts w:ascii="Angsana New" w:hAnsi="Angsana New" w:cs="Angsana New"/>
                <w:sz w:val="30"/>
                <w:szCs w:val="30"/>
                <w:lang w:val="en-US" w:eastAsia="x-none" w:bidi="th-TH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1A05D721" w14:textId="77777777" w:rsidR="00800C1B" w:rsidRPr="00300E02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D1AD07F" w14:textId="5100AA9B" w:rsidR="00800C1B" w:rsidRDefault="00800C1B" w:rsidP="00EB7C11">
            <w:pPr>
              <w:pStyle w:val="acctfourfigures"/>
              <w:tabs>
                <w:tab w:val="clear" w:pos="765"/>
                <w:tab w:val="left" w:pos="764"/>
              </w:tabs>
              <w:spacing w:line="240" w:lineRule="atLeast"/>
              <w:ind w:left="-79" w:right="-62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</w:t>
            </w:r>
          </w:p>
        </w:tc>
      </w:tr>
      <w:tr w:rsidR="00800C1B" w:rsidRPr="004773D1" w14:paraId="4C4A74E2" w14:textId="77777777" w:rsidTr="008241FF">
        <w:tc>
          <w:tcPr>
            <w:tcW w:w="2385" w:type="dxa"/>
          </w:tcPr>
          <w:p w14:paraId="551EFADF" w14:textId="77777777" w:rsidR="00800C1B" w:rsidRPr="00510DF0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14:paraId="208B1534" w14:textId="77777777" w:rsidR="00800C1B" w:rsidRPr="005B6937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20" w:type="dxa"/>
          </w:tcPr>
          <w:p w14:paraId="12B93DB7" w14:textId="77777777" w:rsidR="00800C1B" w:rsidRPr="00510DF0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67815671" w14:textId="640369EB" w:rsidR="00800C1B" w:rsidRPr="004773D1" w:rsidRDefault="00A43BBF" w:rsidP="00800C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82,505</w:t>
            </w:r>
          </w:p>
        </w:tc>
        <w:tc>
          <w:tcPr>
            <w:tcW w:w="247" w:type="dxa"/>
            <w:gridSpan w:val="2"/>
          </w:tcPr>
          <w:p w14:paraId="67DE1965" w14:textId="77777777" w:rsidR="00800C1B" w:rsidRPr="004773D1" w:rsidRDefault="00800C1B" w:rsidP="0080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4E812A8E" w14:textId="799E35AA" w:rsidR="00800C1B" w:rsidRPr="004773D1" w:rsidRDefault="00800C1B" w:rsidP="00800C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83,879</w:t>
            </w:r>
          </w:p>
        </w:tc>
      </w:tr>
    </w:tbl>
    <w:p w14:paraId="1AA3D664" w14:textId="33D02A11" w:rsidR="00C43770" w:rsidRPr="006D5D44" w:rsidRDefault="00AB5AF0" w:rsidP="00B34CCA">
      <w:pPr>
        <w:pStyle w:val="FSContent"/>
        <w:rPr>
          <w:lang w:val="en-GB"/>
        </w:rPr>
      </w:pPr>
      <w:r>
        <w:rPr>
          <w:lang w:val="en-US"/>
        </w:rPr>
        <w:br w:type="textWrapping" w:clear="all"/>
      </w:r>
      <w:r w:rsidR="006D5D44" w:rsidRPr="00AD1F9C">
        <w:rPr>
          <w:cs/>
          <w:lang w:val="en-GB"/>
        </w:rPr>
        <w:t xml:space="preserve">ณ วันที่ </w:t>
      </w:r>
      <w:r w:rsidR="006D5D44" w:rsidRPr="00AD1F9C">
        <w:rPr>
          <w:lang w:val="en-GB"/>
        </w:rPr>
        <w:t>3</w:t>
      </w:r>
      <w:r w:rsidR="006D5D44" w:rsidRPr="00AD1F9C">
        <w:rPr>
          <w:lang w:val="en-US"/>
        </w:rPr>
        <w:t>1</w:t>
      </w:r>
      <w:r w:rsidR="006D5D44" w:rsidRPr="00AD1F9C">
        <w:rPr>
          <w:lang w:val="en-GB"/>
        </w:rPr>
        <w:t xml:space="preserve"> </w:t>
      </w:r>
      <w:r w:rsidR="006D5D44" w:rsidRPr="00AD1F9C">
        <w:rPr>
          <w:rFonts w:hint="cs"/>
          <w:cs/>
          <w:lang w:val="en-GB"/>
        </w:rPr>
        <w:t>ธันวาคม</w:t>
      </w:r>
      <w:r w:rsidR="006D5D44" w:rsidRPr="00AD1F9C">
        <w:rPr>
          <w:cs/>
          <w:lang w:val="en-GB"/>
        </w:rPr>
        <w:t xml:space="preserve"> </w:t>
      </w:r>
      <w:r w:rsidR="006D5D44" w:rsidRPr="00AD1F9C">
        <w:rPr>
          <w:lang w:val="en-GB"/>
        </w:rPr>
        <w:t xml:space="preserve">2563 </w:t>
      </w:r>
      <w:r w:rsidR="006D5D44" w:rsidRPr="00AD1F9C">
        <w:rPr>
          <w:cs/>
          <w:lang w:val="en-GB"/>
        </w:rPr>
        <w:t xml:space="preserve">วงเงินกู้ยืมระยะยาวจากสถาบันการเงินแห่งหนึ่งจำนวน </w:t>
      </w:r>
      <w:r w:rsidR="006D5D44" w:rsidRPr="00AD1F9C">
        <w:rPr>
          <w:lang w:val="en-GB"/>
        </w:rPr>
        <w:t xml:space="preserve">15.5 </w:t>
      </w:r>
      <w:r w:rsidR="006D5D44" w:rsidRPr="00AD1F9C">
        <w:rPr>
          <w:cs/>
          <w:lang w:val="en-GB"/>
        </w:rPr>
        <w:t>ล้านบาท</w:t>
      </w:r>
      <w:r w:rsidR="006D5D44" w:rsidRPr="00AD1F9C">
        <w:rPr>
          <w:lang w:val="en-GB"/>
        </w:rPr>
        <w:t xml:space="preserve"> </w:t>
      </w:r>
      <w:r w:rsidR="006D5D44" w:rsidRPr="00ED46A2">
        <w:rPr>
          <w:cs/>
          <w:lang w:val="en-GB"/>
        </w:rPr>
        <w:t>กำหนดให้บริษัทต้องดำรงอัตราส่วนของหนี้สินรวมต่อส่วนของผู้ถือหุ้นรวม (</w:t>
      </w:r>
      <w:r w:rsidR="006D5D44" w:rsidRPr="00ED46A2">
        <w:rPr>
          <w:lang w:val="en-GB"/>
        </w:rPr>
        <w:t xml:space="preserve">Debt-to-equity ratio) </w:t>
      </w:r>
      <w:r w:rsidR="006D5D44" w:rsidRPr="00ED46A2">
        <w:rPr>
          <w:cs/>
          <w:lang w:val="en-GB"/>
        </w:rPr>
        <w:t xml:space="preserve">ไม่เกิน </w:t>
      </w:r>
      <w:r w:rsidR="004C66C4" w:rsidRPr="00E401A5">
        <w:rPr>
          <w:rFonts w:asciiTheme="majorBidi" w:hAnsiTheme="majorBidi" w:cstheme="majorBidi"/>
        </w:rPr>
        <w:t>2</w:t>
      </w:r>
      <w:r w:rsidR="004C66C4">
        <w:rPr>
          <w:rFonts w:asciiTheme="majorBidi" w:hAnsiTheme="majorBidi" w:cstheme="majorBidi"/>
          <w:lang w:val="en-US"/>
        </w:rPr>
        <w:t>.3</w:t>
      </w:r>
      <w:r w:rsidR="006D5D44" w:rsidRPr="00ED46A2">
        <w:rPr>
          <w:cs/>
          <w:lang w:val="en-GB"/>
        </w:rPr>
        <w:t xml:space="preserve"> ต่อ</w:t>
      </w:r>
      <w:r w:rsidR="006D5D44" w:rsidRPr="00ED46A2">
        <w:rPr>
          <w:lang w:val="en-GB"/>
        </w:rPr>
        <w:t xml:space="preserve"> </w:t>
      </w:r>
      <w:r w:rsidR="004C66C4">
        <w:rPr>
          <w:rFonts w:asciiTheme="majorBidi" w:hAnsiTheme="majorBidi" w:cstheme="majorBidi"/>
          <w:lang w:val="en-US"/>
        </w:rPr>
        <w:t>1</w:t>
      </w:r>
      <w:r w:rsidR="006D5D44" w:rsidRPr="00ED46A2">
        <w:rPr>
          <w:lang w:val="en-GB"/>
        </w:rPr>
        <w:t xml:space="preserve"> </w:t>
      </w:r>
      <w:r w:rsidR="006D5D44" w:rsidRPr="00ED46A2">
        <w:rPr>
          <w:cs/>
          <w:lang w:val="en-GB"/>
        </w:rPr>
        <w:t>แต่ทั้งนี้จะต้องไม่ต่ำกว่าศูนย์</w:t>
      </w:r>
      <w:r w:rsidR="006D5D44" w:rsidRPr="00ED46A2">
        <w:rPr>
          <w:lang w:val="en-GB"/>
        </w:rPr>
        <w:t xml:space="preserve"> </w:t>
      </w:r>
      <w:r w:rsidR="006D5D44" w:rsidRPr="00ED46A2">
        <w:rPr>
          <w:cs/>
          <w:lang w:val="en-GB"/>
        </w:rPr>
        <w:t xml:space="preserve">และต้องดำรงอัตราส่วนความสามารถในการชำระหนี้ </w:t>
      </w:r>
      <w:r w:rsidR="006D5D44" w:rsidRPr="00083E5C">
        <w:rPr>
          <w:lang w:val="en-GB"/>
        </w:rPr>
        <w:t xml:space="preserve">(Debt Service Coverage Ratio: DSCR) </w:t>
      </w:r>
      <w:r w:rsidR="006D5D44" w:rsidRPr="00083E5C">
        <w:rPr>
          <w:cs/>
          <w:lang w:val="en-GB"/>
        </w:rPr>
        <w:t xml:space="preserve">ไว้ในอัตราไม่น้อยกว่า </w:t>
      </w:r>
      <w:r w:rsidR="006D5D44" w:rsidRPr="00083E5C">
        <w:rPr>
          <w:lang w:val="en-GB"/>
        </w:rPr>
        <w:t xml:space="preserve">1.1 </w:t>
      </w:r>
      <w:r w:rsidR="006D5D44" w:rsidRPr="00083E5C">
        <w:rPr>
          <w:cs/>
          <w:lang w:val="en-GB"/>
        </w:rPr>
        <w:t>เท่า</w:t>
      </w:r>
      <w:r w:rsidR="006D5D44" w:rsidRPr="00ED46A2">
        <w:rPr>
          <w:cs/>
          <w:lang w:val="en-GB"/>
        </w:rPr>
        <w:t xml:space="preserve"> สำหรับงบการเงินสำหรับปีสิ้นสุดแต่ละปี</w:t>
      </w:r>
      <w:r w:rsidR="00780C94">
        <w:rPr>
          <w:lang w:val="en-GB"/>
        </w:rPr>
        <w:t xml:space="preserve"> </w:t>
      </w:r>
      <w:r w:rsidR="00780C94">
        <w:rPr>
          <w:rFonts w:hint="cs"/>
          <w:cs/>
          <w:lang w:val="en-GB"/>
        </w:rPr>
        <w:t>โดยบริษัทสามารถดำรงอัตราส่วนทางการเงินทั้งหมดได้ตามเงื่อนไข</w:t>
      </w:r>
      <w:r w:rsidR="006D5D44">
        <w:rPr>
          <w:lang w:val="en-GB"/>
        </w:rPr>
        <w:t xml:space="preserve"> </w:t>
      </w:r>
      <w:r w:rsidR="008241FF" w:rsidRPr="00296D74">
        <w:rPr>
          <w:rFonts w:hint="cs"/>
          <w:cs/>
          <w:lang w:val="en-US"/>
        </w:rPr>
        <w:t xml:space="preserve">เมื่อวันที่ </w:t>
      </w:r>
      <w:r w:rsidR="008241FF">
        <w:rPr>
          <w:lang w:val="en-GB"/>
        </w:rPr>
        <w:t xml:space="preserve">29 </w:t>
      </w:r>
      <w:r w:rsidR="008241FF">
        <w:rPr>
          <w:rFonts w:hint="cs"/>
          <w:cs/>
          <w:lang w:val="en-GB"/>
        </w:rPr>
        <w:t>มิถุนายน</w:t>
      </w:r>
      <w:r w:rsidR="008241FF">
        <w:rPr>
          <w:lang w:val="en-GB"/>
        </w:rPr>
        <w:t xml:space="preserve"> 2564</w:t>
      </w:r>
      <w:r w:rsidR="008241FF" w:rsidRPr="00296D74">
        <w:rPr>
          <w:lang w:val="en-GB"/>
        </w:rPr>
        <w:t xml:space="preserve"> </w:t>
      </w:r>
      <w:r w:rsidR="008241FF" w:rsidRPr="00296D74">
        <w:rPr>
          <w:rFonts w:hint="cs"/>
          <w:cs/>
          <w:lang w:val="en-GB"/>
        </w:rPr>
        <w:t>สถาบันการ</w:t>
      </w:r>
      <w:r w:rsidR="008241FF">
        <w:rPr>
          <w:rFonts w:hint="cs"/>
          <w:cs/>
          <w:lang w:val="en-GB"/>
        </w:rPr>
        <w:t>เงินดังกล่าว</w:t>
      </w:r>
      <w:r w:rsidR="008241FF" w:rsidRPr="00296D74">
        <w:rPr>
          <w:rFonts w:hint="cs"/>
          <w:cs/>
          <w:lang w:val="en-GB"/>
        </w:rPr>
        <w:t>ยินยอมให้บริษัทยกเลิกข้อกำหนดเกี่ยวกับการดำรงอัตราส่วน</w:t>
      </w:r>
      <w:r w:rsidR="008241FF" w:rsidRPr="00296D74">
        <w:rPr>
          <w:cs/>
          <w:lang w:val="en-GB"/>
        </w:rPr>
        <w:t>ของหนี้สินรวมต่อส่วนของผู้ถือหุ้นรวม</w:t>
      </w:r>
      <w:r w:rsidR="008241FF" w:rsidRPr="00296D74">
        <w:rPr>
          <w:rFonts w:hint="cs"/>
          <w:cs/>
          <w:lang w:val="en-GB"/>
        </w:rPr>
        <w:t xml:space="preserve"> </w:t>
      </w:r>
      <w:r w:rsidR="008241FF" w:rsidRPr="00296D74">
        <w:rPr>
          <w:lang w:val="en-US"/>
        </w:rPr>
        <w:t>(Debt-to-equity ratio)</w:t>
      </w:r>
      <w:r w:rsidR="008241FF" w:rsidRPr="00296D74">
        <w:rPr>
          <w:rFonts w:hint="cs"/>
          <w:cs/>
          <w:lang w:val="en-GB"/>
        </w:rPr>
        <w:t xml:space="preserve"> และการดำรง</w:t>
      </w:r>
      <w:r w:rsidR="008241FF" w:rsidRPr="00296D74">
        <w:rPr>
          <w:cs/>
          <w:lang w:val="en-US"/>
        </w:rPr>
        <w:t>อัตราส่วนความสามารถในการชำระหนี้</w:t>
      </w:r>
      <w:r w:rsidR="008241FF" w:rsidRPr="00296D74">
        <w:rPr>
          <w:rFonts w:hint="cs"/>
          <w:cs/>
          <w:lang w:val="en-US"/>
        </w:rPr>
        <w:t xml:space="preserve"> </w:t>
      </w:r>
      <w:r w:rsidR="008241FF" w:rsidRPr="00296D74">
        <w:rPr>
          <w:lang w:val="en-GB"/>
        </w:rPr>
        <w:t>(Debt Service Coverage Ratio: DSCR)</w:t>
      </w:r>
      <w:r w:rsidR="008241FF" w:rsidRPr="00296D74">
        <w:rPr>
          <w:rFonts w:hint="cs"/>
          <w:cs/>
          <w:lang w:val="en-GB"/>
        </w:rPr>
        <w:t xml:space="preserve"> สำหรับวงเงินกู้ยืมระยะ</w:t>
      </w:r>
      <w:r w:rsidR="008241FF">
        <w:rPr>
          <w:rFonts w:hint="cs"/>
          <w:cs/>
          <w:lang w:val="en-GB"/>
        </w:rPr>
        <w:t>ยาวจากสถาบันการเงิน</w:t>
      </w:r>
      <w:r w:rsidR="008241FF" w:rsidRPr="00296D74">
        <w:rPr>
          <w:rFonts w:hint="cs"/>
          <w:cs/>
          <w:lang w:val="en-GB"/>
        </w:rPr>
        <w:t>ดังกล่าว</w:t>
      </w:r>
      <w:r w:rsidR="008241FF">
        <w:rPr>
          <w:rFonts w:hint="cs"/>
          <w:cs/>
          <w:lang w:val="en-GB"/>
        </w:rPr>
        <w:t>ข้างต้น</w:t>
      </w:r>
    </w:p>
    <w:p w14:paraId="3D516D8D" w14:textId="77E48FB6" w:rsidR="00FB33C2" w:rsidRDefault="00FB33C2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66A42FD" w14:textId="05989FC8" w:rsidR="00FB33C2" w:rsidRDefault="00FB33C2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B367427" w14:textId="77777777" w:rsidR="00FB33C2" w:rsidRDefault="00FB33C2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334AC13" w14:textId="77777777" w:rsidR="00711AEB" w:rsidRDefault="00711AEB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F09ACA9" w14:textId="7A0F2CC0" w:rsidR="00EC7768" w:rsidRPr="00C1655A" w:rsidRDefault="00EC7768" w:rsidP="002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1655A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1</w:t>
      </w:r>
      <w:r w:rsidR="00A5263C">
        <w:rPr>
          <w:rFonts w:asciiTheme="majorBidi" w:hAnsiTheme="majorBidi" w:cstheme="majorBidi"/>
          <w:b/>
          <w:bCs/>
          <w:sz w:val="30"/>
          <w:szCs w:val="30"/>
          <w:lang w:val="en-GB"/>
        </w:rPr>
        <w:t>3</w:t>
      </w:r>
      <w:r w:rsidRPr="00C1655A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Pr="00C1655A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ประมาณการหนี้สิน</w:t>
      </w:r>
      <w:r w:rsidR="00FF2475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ไม่หมุนเวียนสำหรับ</w:t>
      </w:r>
      <w:r w:rsidRPr="00C1655A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ผลประโยชน์พนักงาน</w:t>
      </w:r>
    </w:p>
    <w:p w14:paraId="2131A7F6" w14:textId="77777777" w:rsidR="00DE1615" w:rsidRPr="003A36B4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sz w:val="22"/>
          <w:szCs w:val="22"/>
        </w:rPr>
      </w:pPr>
    </w:p>
    <w:tbl>
      <w:tblPr>
        <w:tblW w:w="4730" w:type="pct"/>
        <w:tblInd w:w="450" w:type="dxa"/>
        <w:tblLook w:val="04A0" w:firstRow="1" w:lastRow="0" w:firstColumn="1" w:lastColumn="0" w:noHBand="0" w:noVBand="1"/>
      </w:tblPr>
      <w:tblGrid>
        <w:gridCol w:w="5362"/>
        <w:gridCol w:w="1051"/>
        <w:gridCol w:w="1228"/>
        <w:gridCol w:w="264"/>
        <w:gridCol w:w="1137"/>
      </w:tblGrid>
      <w:tr w:rsidR="00F81910" w:rsidRPr="00C1655A" w14:paraId="52F88C7A" w14:textId="77777777" w:rsidTr="00856108">
        <w:trPr>
          <w:cantSplit/>
        </w:trPr>
        <w:tc>
          <w:tcPr>
            <w:tcW w:w="2965" w:type="pct"/>
          </w:tcPr>
          <w:p w14:paraId="090556AC" w14:textId="77777777" w:rsidR="00F81910" w:rsidRPr="00C1655A" w:rsidRDefault="00F81910" w:rsidP="00F81910">
            <w:pPr>
              <w:pStyle w:val="E"/>
              <w:tabs>
                <w:tab w:val="decimal" w:pos="703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2CDAB0D8" w14:textId="77777777" w:rsidR="00F81910" w:rsidRPr="00C1655A" w:rsidRDefault="00F81910" w:rsidP="00F81910">
            <w:pPr>
              <w:pStyle w:val="30"/>
              <w:tabs>
                <w:tab w:val="clear" w:pos="36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hideMark/>
          </w:tcPr>
          <w:p w14:paraId="5CBF1653" w14:textId="5CF54562" w:rsidR="00F81910" w:rsidRPr="00BC2171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E1B8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29C84F69" w14:textId="77777777" w:rsidR="00F81910" w:rsidRPr="00BC2171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hideMark/>
          </w:tcPr>
          <w:p w14:paraId="049B4025" w14:textId="31792307" w:rsidR="00F81910" w:rsidRPr="00BC2171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E1B8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856108" w:rsidRPr="00C1655A" w14:paraId="62DCBF57" w14:textId="77777777" w:rsidTr="00D5405C">
        <w:trPr>
          <w:cantSplit/>
        </w:trPr>
        <w:tc>
          <w:tcPr>
            <w:tcW w:w="2965" w:type="pct"/>
            <w:hideMark/>
          </w:tcPr>
          <w:p w14:paraId="243217A3" w14:textId="77777777" w:rsidR="00856108" w:rsidRPr="00C1655A" w:rsidRDefault="00856108" w:rsidP="00856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30C19099" w14:textId="77777777" w:rsidR="00856108" w:rsidRPr="00C1655A" w:rsidRDefault="00856108" w:rsidP="00856108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454" w:type="pct"/>
            <w:gridSpan w:val="3"/>
            <w:vAlign w:val="center"/>
            <w:hideMark/>
          </w:tcPr>
          <w:p w14:paraId="0CD502E5" w14:textId="77777777" w:rsidR="00856108" w:rsidRPr="00C1655A" w:rsidRDefault="00856108" w:rsidP="00856108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39"/>
              </w:tabs>
              <w:spacing w:line="380" w:lineRule="exact"/>
              <w:ind w:left="-18" w:right="-17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C165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81910" w:rsidRPr="0035476F" w14:paraId="67AE80E0" w14:textId="77777777" w:rsidTr="0035476F">
        <w:trPr>
          <w:cantSplit/>
        </w:trPr>
        <w:tc>
          <w:tcPr>
            <w:tcW w:w="2965" w:type="pct"/>
            <w:hideMark/>
          </w:tcPr>
          <w:p w14:paraId="760C4338" w14:textId="77777777" w:rsidR="00F81910" w:rsidRPr="00C1655A" w:rsidRDefault="00F81910" w:rsidP="00F81910">
            <w:pPr>
              <w:pStyle w:val="E"/>
              <w:spacing w:line="380" w:lineRule="exact"/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C165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</w:tcPr>
          <w:p w14:paraId="4F7BA691" w14:textId="77777777" w:rsidR="00F81910" w:rsidRPr="00C1655A" w:rsidRDefault="00F81910" w:rsidP="00F81910">
            <w:pPr>
              <w:pStyle w:val="E"/>
              <w:tabs>
                <w:tab w:val="decimal" w:pos="1006"/>
              </w:tabs>
              <w:spacing w:line="380" w:lineRule="exact"/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B1DFD1" w14:textId="2116D14F" w:rsidR="00F81910" w:rsidRPr="005E0E41" w:rsidRDefault="007E1B8F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10,593</w:t>
            </w:r>
          </w:p>
        </w:tc>
        <w:tc>
          <w:tcPr>
            <w:tcW w:w="146" w:type="pct"/>
          </w:tcPr>
          <w:p w14:paraId="23E43848" w14:textId="77777777" w:rsidR="00F81910" w:rsidRPr="005E0E41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4FF674" w14:textId="1CA6F85D" w:rsidR="00F81910" w:rsidRPr="005E0E41" w:rsidRDefault="007E1B8F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9,813</w:t>
            </w:r>
          </w:p>
        </w:tc>
      </w:tr>
    </w:tbl>
    <w:p w14:paraId="081B7DD7" w14:textId="77777777" w:rsidR="00383E89" w:rsidRDefault="00383E89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540"/>
        <w:jc w:val="thaiDistribute"/>
        <w:rPr>
          <w:rFonts w:ascii="Angsana New" w:hAnsi="Angsana New"/>
          <w:sz w:val="24"/>
          <w:szCs w:val="24"/>
        </w:rPr>
      </w:pPr>
    </w:p>
    <w:p w14:paraId="02ADC9C7" w14:textId="4BB82EC2" w:rsidR="00FF2475" w:rsidRDefault="00FF2475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F24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3E69906" w14:textId="77777777" w:rsidR="00D5405C" w:rsidRPr="008B04A8" w:rsidRDefault="00D5405C" w:rsidP="00516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E39DCE7" w14:textId="68F23904" w:rsidR="001D3A9C" w:rsidRDefault="00DE1615" w:rsidP="00516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7336E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="00E66A6F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D7336E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D7336E">
        <w:rPr>
          <w:rFonts w:ascii="Angsana New" w:hAnsi="Angsana New"/>
          <w:sz w:val="30"/>
          <w:szCs w:val="30"/>
        </w:rPr>
        <w:t xml:space="preserve">2541 </w:t>
      </w:r>
      <w:r w:rsidRPr="00D7336E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516DB2">
        <w:rPr>
          <w:rFonts w:ascii="Angsana New" w:hAnsi="Angsana New" w:hint="cs"/>
          <w:sz w:val="30"/>
          <w:szCs w:val="30"/>
          <w:cs/>
        </w:rPr>
        <w:t xml:space="preserve"> </w:t>
      </w:r>
      <w:r w:rsidRPr="00166D10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</w:t>
      </w:r>
      <w:r w:rsidR="00C23230">
        <w:rPr>
          <w:rFonts w:ascii="Angsana New" w:hAnsi="Angsana New"/>
          <w:sz w:val="30"/>
          <w:szCs w:val="30"/>
          <w:cs/>
        </w:rPr>
        <w:t>ย ได้แก่ ความเสี่ยงของช่วงชีวิตและ</w:t>
      </w:r>
      <w:r w:rsidRPr="00166D10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6B966661" w14:textId="36408639" w:rsidR="008E5A58" w:rsidRPr="00595A96" w:rsidRDefault="008E5A58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4730" w:type="pct"/>
        <w:tblInd w:w="450" w:type="dxa"/>
        <w:tblLook w:val="04A0" w:firstRow="1" w:lastRow="0" w:firstColumn="1" w:lastColumn="0" w:noHBand="0" w:noVBand="1"/>
      </w:tblPr>
      <w:tblGrid>
        <w:gridCol w:w="6151"/>
        <w:gridCol w:w="262"/>
        <w:gridCol w:w="1228"/>
        <w:gridCol w:w="262"/>
        <w:gridCol w:w="1139"/>
      </w:tblGrid>
      <w:tr w:rsidR="00F81910" w:rsidRPr="00D7336E" w14:paraId="545FD963" w14:textId="77777777" w:rsidTr="00BA69E0">
        <w:trPr>
          <w:tblHeader/>
        </w:trPr>
        <w:tc>
          <w:tcPr>
            <w:tcW w:w="3546" w:type="pct"/>
            <w:gridSpan w:val="2"/>
          </w:tcPr>
          <w:p w14:paraId="03E27DBF" w14:textId="7316FF65" w:rsidR="00F81910" w:rsidRPr="007E1B8F" w:rsidRDefault="00462BCE" w:rsidP="00462BC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1B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="00D5405C" w:rsidRPr="007E1B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ปัจจุบัน</w:t>
            </w:r>
            <w:r w:rsidRPr="007E1B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ของภาระผูกพันตามโครงการผลประโยชน์</w:t>
            </w:r>
          </w:p>
        </w:tc>
        <w:tc>
          <w:tcPr>
            <w:tcW w:w="679" w:type="pct"/>
            <w:hideMark/>
          </w:tcPr>
          <w:p w14:paraId="22FEA815" w14:textId="4B330645" w:rsidR="00F81910" w:rsidRPr="00BC2171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E1B8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E83011A" w14:textId="77777777" w:rsidR="00F81910" w:rsidRPr="00BC2171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hideMark/>
          </w:tcPr>
          <w:p w14:paraId="22CE0343" w14:textId="4B6B219C" w:rsidR="00F81910" w:rsidRPr="00BC2171" w:rsidRDefault="007E1B8F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81910" w:rsidRPr="00D7336E" w14:paraId="57C1C833" w14:textId="77777777" w:rsidTr="00BA69E0">
        <w:trPr>
          <w:tblHeader/>
        </w:trPr>
        <w:tc>
          <w:tcPr>
            <w:tcW w:w="3546" w:type="pct"/>
            <w:gridSpan w:val="2"/>
          </w:tcPr>
          <w:p w14:paraId="7C237FB5" w14:textId="77777777" w:rsidR="00F81910" w:rsidRPr="00D7336E" w:rsidRDefault="00F81910" w:rsidP="00F81910">
            <w:pPr>
              <w:pStyle w:val="30"/>
              <w:tabs>
                <w:tab w:val="clear" w:pos="360"/>
              </w:tabs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54" w:type="pct"/>
            <w:gridSpan w:val="3"/>
            <w:vAlign w:val="center"/>
            <w:hideMark/>
          </w:tcPr>
          <w:p w14:paraId="78E72D4C" w14:textId="77777777" w:rsidR="00F81910" w:rsidRPr="00360839" w:rsidRDefault="00F81910" w:rsidP="00F81910">
            <w:pPr>
              <w:pStyle w:val="E"/>
              <w:tabs>
                <w:tab w:val="decimal" w:pos="703"/>
              </w:tabs>
              <w:ind w:left="-18" w:right="-108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</w:pPr>
            <w:r w:rsidRPr="00360839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E1B8F" w:rsidRPr="00F362A3" w14:paraId="5BEFD2F1" w14:textId="77777777" w:rsidTr="00856108">
        <w:trPr>
          <w:cantSplit/>
          <w:trHeight w:val="380"/>
        </w:trPr>
        <w:tc>
          <w:tcPr>
            <w:tcW w:w="3401" w:type="pct"/>
          </w:tcPr>
          <w:p w14:paraId="402A35A7" w14:textId="7FE47D4A" w:rsidR="007E1B8F" w:rsidRPr="00D7336E" w:rsidRDefault="007E1B8F" w:rsidP="007E1B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7336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D733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733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5" w:type="pct"/>
            <w:vAlign w:val="bottom"/>
          </w:tcPr>
          <w:p w14:paraId="2E591B70" w14:textId="77777777" w:rsidR="007E1B8F" w:rsidRPr="00D7336E" w:rsidRDefault="007E1B8F" w:rsidP="007E1B8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vAlign w:val="bottom"/>
          </w:tcPr>
          <w:p w14:paraId="2B7E7460" w14:textId="1800C65E" w:rsidR="007E1B8F" w:rsidRPr="00D7336E" w:rsidRDefault="00E3367E" w:rsidP="007E1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9,813</w:t>
            </w:r>
          </w:p>
        </w:tc>
        <w:tc>
          <w:tcPr>
            <w:tcW w:w="145" w:type="pct"/>
          </w:tcPr>
          <w:p w14:paraId="2D4354CD" w14:textId="77777777" w:rsidR="007E1B8F" w:rsidRPr="00D7336E" w:rsidRDefault="007E1B8F" w:rsidP="007E1B8F">
            <w:pPr>
              <w:pStyle w:val="E"/>
              <w:tabs>
                <w:tab w:val="decimal" w:pos="783"/>
                <w:tab w:val="decimal" w:pos="1006"/>
              </w:tabs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vAlign w:val="bottom"/>
          </w:tcPr>
          <w:p w14:paraId="0B1912B8" w14:textId="62348446" w:rsidR="007E1B8F" w:rsidRPr="00D7336E" w:rsidRDefault="007E1B8F" w:rsidP="007E1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8,139</w:t>
            </w:r>
          </w:p>
        </w:tc>
      </w:tr>
      <w:tr w:rsidR="007E1B8F" w:rsidRPr="00F362A3" w14:paraId="344D6F17" w14:textId="77777777" w:rsidTr="00856108">
        <w:trPr>
          <w:cantSplit/>
        </w:trPr>
        <w:tc>
          <w:tcPr>
            <w:tcW w:w="3401" w:type="pct"/>
          </w:tcPr>
          <w:p w14:paraId="461570A7" w14:textId="77777777" w:rsidR="007E1B8F" w:rsidRPr="002153A5" w:rsidRDefault="007E1B8F" w:rsidP="007E1B8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3F8F9EBE" w14:textId="77777777" w:rsidR="007E1B8F" w:rsidRPr="00D7336E" w:rsidRDefault="007E1B8F" w:rsidP="007E1B8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vAlign w:val="bottom"/>
          </w:tcPr>
          <w:p w14:paraId="03C9C455" w14:textId="77777777" w:rsidR="007E1B8F" w:rsidRPr="00D7336E" w:rsidRDefault="007E1B8F" w:rsidP="007E1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7D942B" w14:textId="77777777" w:rsidR="007E1B8F" w:rsidRPr="00D7336E" w:rsidRDefault="007E1B8F" w:rsidP="007E1B8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vAlign w:val="bottom"/>
          </w:tcPr>
          <w:p w14:paraId="62AA24AA" w14:textId="77777777" w:rsidR="007E1B8F" w:rsidRPr="00D7336E" w:rsidRDefault="007E1B8F" w:rsidP="007E1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1B8F" w:rsidRPr="00F362A3" w14:paraId="65F70579" w14:textId="77777777" w:rsidTr="00856108">
        <w:trPr>
          <w:cantSplit/>
        </w:trPr>
        <w:tc>
          <w:tcPr>
            <w:tcW w:w="3401" w:type="pct"/>
          </w:tcPr>
          <w:p w14:paraId="1A7C46F0" w14:textId="77777777" w:rsidR="007E1B8F" w:rsidRPr="00E3367E" w:rsidRDefault="007E1B8F" w:rsidP="007E1B8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36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5" w:type="pct"/>
            <w:vAlign w:val="bottom"/>
          </w:tcPr>
          <w:p w14:paraId="2CBA216E" w14:textId="77777777" w:rsidR="007E1B8F" w:rsidRPr="00D7336E" w:rsidRDefault="007E1B8F" w:rsidP="007E1B8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vAlign w:val="bottom"/>
          </w:tcPr>
          <w:p w14:paraId="7BA1544C" w14:textId="77777777" w:rsidR="007E1B8F" w:rsidRPr="00D7336E" w:rsidRDefault="007E1B8F" w:rsidP="007E1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72BD18E" w14:textId="77777777" w:rsidR="007E1B8F" w:rsidRPr="00D7336E" w:rsidRDefault="007E1B8F" w:rsidP="007E1B8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vAlign w:val="bottom"/>
          </w:tcPr>
          <w:p w14:paraId="67132ECB" w14:textId="77777777" w:rsidR="007E1B8F" w:rsidRPr="00D7336E" w:rsidRDefault="007E1B8F" w:rsidP="007E1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1B8F" w:rsidRPr="00F362A3" w14:paraId="00FC8E70" w14:textId="77777777" w:rsidTr="00856108">
        <w:trPr>
          <w:cantSplit/>
        </w:trPr>
        <w:tc>
          <w:tcPr>
            <w:tcW w:w="3401" w:type="pct"/>
          </w:tcPr>
          <w:p w14:paraId="5099EA18" w14:textId="77777777" w:rsidR="007E1B8F" w:rsidRPr="002153A5" w:rsidRDefault="007E1B8F" w:rsidP="007E1B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53A5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5" w:type="pct"/>
          </w:tcPr>
          <w:p w14:paraId="3BB66D37" w14:textId="77777777" w:rsidR="007E1B8F" w:rsidRPr="00D7336E" w:rsidRDefault="007E1B8F" w:rsidP="007E1B8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</w:tcPr>
          <w:p w14:paraId="6088B04B" w14:textId="0CF0CCA6" w:rsidR="007E1B8F" w:rsidRPr="00277E70" w:rsidRDefault="00E3367E" w:rsidP="007E1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1,062</w:t>
            </w:r>
          </w:p>
        </w:tc>
        <w:tc>
          <w:tcPr>
            <w:tcW w:w="145" w:type="pct"/>
          </w:tcPr>
          <w:p w14:paraId="76E01ADD" w14:textId="77777777" w:rsidR="007E1B8F" w:rsidRPr="00277E70" w:rsidRDefault="007E1B8F" w:rsidP="007E1B8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14:paraId="0E738686" w14:textId="4ACBB275" w:rsidR="007E1B8F" w:rsidRPr="00277E70" w:rsidRDefault="007E1B8F" w:rsidP="007E1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1,509</w:t>
            </w:r>
          </w:p>
        </w:tc>
      </w:tr>
      <w:tr w:rsidR="007E1B8F" w:rsidRPr="00F362A3" w14:paraId="6EE25ECF" w14:textId="77777777" w:rsidTr="00526CA2">
        <w:trPr>
          <w:cantSplit/>
        </w:trPr>
        <w:tc>
          <w:tcPr>
            <w:tcW w:w="3401" w:type="pct"/>
          </w:tcPr>
          <w:p w14:paraId="73F1044C" w14:textId="77777777" w:rsidR="007E1B8F" w:rsidRDefault="007E1B8F" w:rsidP="007E1B8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5" w:type="pct"/>
          </w:tcPr>
          <w:p w14:paraId="003EDEDC" w14:textId="77777777" w:rsidR="007E1B8F" w:rsidRPr="00D7336E" w:rsidRDefault="007E1B8F" w:rsidP="007E1B8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06F857B2" w14:textId="0C4054E5" w:rsidR="007E1B8F" w:rsidRPr="00277E70" w:rsidRDefault="00E3367E" w:rsidP="007E1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45" w:type="pct"/>
          </w:tcPr>
          <w:p w14:paraId="0048FCDE" w14:textId="77777777" w:rsidR="007E1B8F" w:rsidRPr="00277E70" w:rsidRDefault="007E1B8F" w:rsidP="007E1B8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B199128" w14:textId="46E8FD56" w:rsidR="007E1B8F" w:rsidRPr="00277E70" w:rsidRDefault="007E1B8F" w:rsidP="007E1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7E1B8F" w:rsidRPr="00F362A3" w14:paraId="4D4E3A1F" w14:textId="77777777" w:rsidTr="00526CA2">
        <w:trPr>
          <w:cantSplit/>
        </w:trPr>
        <w:tc>
          <w:tcPr>
            <w:tcW w:w="3401" w:type="pct"/>
          </w:tcPr>
          <w:p w14:paraId="7D5C241D" w14:textId="77777777" w:rsidR="007E1B8F" w:rsidRPr="00E66A6F" w:rsidRDefault="007E1B8F" w:rsidP="007E1B8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6A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</w:tcPr>
          <w:p w14:paraId="52E254C2" w14:textId="77777777" w:rsidR="007E1B8F" w:rsidRPr="00E66A6F" w:rsidRDefault="007E1B8F" w:rsidP="007E1B8F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</w:tcPr>
          <w:p w14:paraId="4FDA89CA" w14:textId="28EA6C31" w:rsidR="007E1B8F" w:rsidRPr="00F362A3" w:rsidRDefault="007E1B8F" w:rsidP="007E1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E3367E"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145" w:type="pct"/>
          </w:tcPr>
          <w:p w14:paraId="0DE4F921" w14:textId="77777777" w:rsidR="007E1B8F" w:rsidRPr="00F362A3" w:rsidRDefault="007E1B8F" w:rsidP="007E1B8F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24362C4D" w14:textId="39E9F163" w:rsidR="007E1B8F" w:rsidRPr="00F362A3" w:rsidRDefault="007E1B8F" w:rsidP="007E1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1,674</w:t>
            </w:r>
          </w:p>
        </w:tc>
      </w:tr>
    </w:tbl>
    <w:p w14:paraId="46679238" w14:textId="77777777" w:rsidR="007737BD" w:rsidRPr="00595A96" w:rsidRDefault="007737BD" w:rsidP="00595A96">
      <w:pPr>
        <w:spacing w:line="20" w:lineRule="atLeast"/>
        <w:rPr>
          <w:rFonts w:asciiTheme="majorBidi" w:hAnsiTheme="majorBidi" w:cstheme="majorBidi"/>
          <w:sz w:val="24"/>
          <w:szCs w:val="24"/>
        </w:rPr>
      </w:pPr>
    </w:p>
    <w:tbl>
      <w:tblPr>
        <w:tblW w:w="4755" w:type="pct"/>
        <w:tblInd w:w="450" w:type="dxa"/>
        <w:tblLook w:val="04A0" w:firstRow="1" w:lastRow="0" w:firstColumn="1" w:lastColumn="0" w:noHBand="0" w:noVBand="1"/>
      </w:tblPr>
      <w:tblGrid>
        <w:gridCol w:w="3328"/>
        <w:gridCol w:w="2779"/>
        <w:gridCol w:w="243"/>
        <w:gridCol w:w="242"/>
        <w:gridCol w:w="945"/>
        <w:gridCol w:w="242"/>
        <w:gridCol w:w="75"/>
        <w:gridCol w:w="151"/>
        <w:gridCol w:w="9"/>
        <w:gridCol w:w="1033"/>
        <w:gridCol w:w="43"/>
      </w:tblGrid>
      <w:tr w:rsidR="007737BD" w:rsidRPr="00F362A3" w14:paraId="08C1B6A4" w14:textId="77777777" w:rsidTr="00595A96">
        <w:trPr>
          <w:gridAfter w:val="1"/>
          <w:wAfter w:w="24" w:type="pct"/>
          <w:cantSplit/>
        </w:trPr>
        <w:tc>
          <w:tcPr>
            <w:tcW w:w="3360" w:type="pct"/>
            <w:gridSpan w:val="2"/>
          </w:tcPr>
          <w:p w14:paraId="1D227526" w14:textId="77777777" w:rsidR="007737BD" w:rsidRPr="00E3367E" w:rsidRDefault="007737BD" w:rsidP="007737BD">
            <w:pPr>
              <w:pStyle w:val="E"/>
              <w:spacing w:line="380" w:lineRule="exact"/>
              <w:ind w:right="-108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3367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รับรู้ในกำไร (ขาดทุน) เบ็ดเสร็จอื่น</w:t>
            </w:r>
          </w:p>
        </w:tc>
        <w:tc>
          <w:tcPr>
            <w:tcW w:w="133" w:type="pct"/>
          </w:tcPr>
          <w:p w14:paraId="4DF501EE" w14:textId="77777777" w:rsidR="007737BD" w:rsidRPr="0080067E" w:rsidRDefault="007737BD" w:rsidP="007737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  <w:gridSpan w:val="2"/>
          </w:tcPr>
          <w:p w14:paraId="4B57DA1B" w14:textId="5376CB7F" w:rsidR="007737BD" w:rsidRPr="00360839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" w:type="pct"/>
            <w:gridSpan w:val="2"/>
          </w:tcPr>
          <w:p w14:paraId="04572510" w14:textId="77777777" w:rsidR="007737BD" w:rsidRPr="00360839" w:rsidRDefault="007737BD" w:rsidP="007737BD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656" w:type="pct"/>
            <w:gridSpan w:val="3"/>
          </w:tcPr>
          <w:p w14:paraId="1E3595D4" w14:textId="467DA8FB" w:rsidR="007737BD" w:rsidRPr="00360839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6348" w:rsidRPr="00F362A3" w14:paraId="77B4D156" w14:textId="77777777" w:rsidTr="00595A96">
        <w:trPr>
          <w:gridAfter w:val="1"/>
          <w:wAfter w:w="24" w:type="pct"/>
          <w:cantSplit/>
          <w:trHeight w:val="227"/>
        </w:trPr>
        <w:tc>
          <w:tcPr>
            <w:tcW w:w="3360" w:type="pct"/>
            <w:gridSpan w:val="2"/>
          </w:tcPr>
          <w:p w14:paraId="560BBC8A" w14:textId="77777777" w:rsidR="00596348" w:rsidRPr="00E3367E" w:rsidRDefault="00596348" w:rsidP="00595A96">
            <w:pPr>
              <w:pStyle w:val="E"/>
              <w:spacing w:line="168" w:lineRule="auto"/>
              <w:ind w:right="-108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1B4CCAC2" w14:textId="77777777" w:rsidR="00596348" w:rsidRPr="0080067E" w:rsidRDefault="00596348" w:rsidP="00595A96">
            <w:pPr>
              <w:pStyle w:val="E"/>
              <w:tabs>
                <w:tab w:val="decimal" w:pos="1006"/>
              </w:tabs>
              <w:spacing w:line="168" w:lineRule="auto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2" w:type="pct"/>
            <w:gridSpan w:val="7"/>
          </w:tcPr>
          <w:p w14:paraId="30D85EAD" w14:textId="0F69A2C7" w:rsidR="00596348" w:rsidRDefault="00596348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168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6348" w:rsidRPr="00F362A3" w14:paraId="006F61B7" w14:textId="77777777" w:rsidTr="00206160">
        <w:trPr>
          <w:gridAfter w:val="1"/>
          <w:wAfter w:w="24" w:type="pct"/>
          <w:cantSplit/>
        </w:trPr>
        <w:tc>
          <w:tcPr>
            <w:tcW w:w="3493" w:type="pct"/>
            <w:gridSpan w:val="3"/>
          </w:tcPr>
          <w:p w14:paraId="0A887624" w14:textId="663FC230" w:rsidR="00596348" w:rsidRPr="00C862D6" w:rsidRDefault="00596348" w:rsidP="007737BD">
            <w:pPr>
              <w:pStyle w:val="E"/>
              <w:spacing w:line="380" w:lineRule="exact"/>
              <w:ind w:right="-10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33" w:type="pct"/>
          </w:tcPr>
          <w:p w14:paraId="3028FE46" w14:textId="77777777" w:rsidR="00596348" w:rsidRPr="0080067E" w:rsidRDefault="00596348" w:rsidP="007737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94" w:type="pct"/>
            <w:gridSpan w:val="3"/>
            <w:vAlign w:val="center"/>
          </w:tcPr>
          <w:p w14:paraId="0C7F2B9C" w14:textId="77777777" w:rsidR="00596348" w:rsidRPr="00C862D6" w:rsidRDefault="00596348" w:rsidP="0059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gridSpan w:val="3"/>
            <w:vAlign w:val="center"/>
          </w:tcPr>
          <w:p w14:paraId="7A574141" w14:textId="65A8818F" w:rsidR="00596348" w:rsidRPr="00C862D6" w:rsidRDefault="00596348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37BD" w:rsidRPr="00F362A3" w14:paraId="7AAC1496" w14:textId="77777777" w:rsidTr="00206160">
        <w:trPr>
          <w:gridAfter w:val="1"/>
          <w:wAfter w:w="24" w:type="pct"/>
          <w:cantSplit/>
        </w:trPr>
        <w:tc>
          <w:tcPr>
            <w:tcW w:w="3493" w:type="pct"/>
            <w:gridSpan w:val="3"/>
          </w:tcPr>
          <w:p w14:paraId="48A09012" w14:textId="59631DC9" w:rsidR="007737BD" w:rsidRPr="00BD2B01" w:rsidRDefault="007737BD" w:rsidP="007737B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3" w:type="pct"/>
          </w:tcPr>
          <w:p w14:paraId="52C3E299" w14:textId="77777777" w:rsidR="007737BD" w:rsidRPr="0080067E" w:rsidRDefault="007737BD" w:rsidP="007737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  <w:gridSpan w:val="2"/>
            <w:vAlign w:val="bottom"/>
          </w:tcPr>
          <w:p w14:paraId="3FD8DC2D" w14:textId="4A7DE5D6" w:rsidR="007737BD" w:rsidRPr="00360839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  <w:vAlign w:val="bottom"/>
          </w:tcPr>
          <w:p w14:paraId="7D8386F5" w14:textId="77777777" w:rsidR="007737BD" w:rsidRPr="00360839" w:rsidRDefault="007737BD" w:rsidP="007737BD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72" w:type="pct"/>
            <w:gridSpan w:val="2"/>
            <w:vAlign w:val="bottom"/>
          </w:tcPr>
          <w:p w14:paraId="39DD5253" w14:textId="511E2B73" w:rsidR="007737BD" w:rsidRPr="00360839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37BD" w:rsidRPr="00F362A3" w14:paraId="4905D223" w14:textId="77777777" w:rsidTr="00206160">
        <w:trPr>
          <w:gridAfter w:val="1"/>
          <w:wAfter w:w="24" w:type="pct"/>
          <w:cantSplit/>
        </w:trPr>
        <w:tc>
          <w:tcPr>
            <w:tcW w:w="3493" w:type="pct"/>
            <w:gridSpan w:val="3"/>
          </w:tcPr>
          <w:p w14:paraId="7E7D25A0" w14:textId="2992306F" w:rsidR="007737BD" w:rsidRPr="00BD2B01" w:rsidRDefault="007737BD" w:rsidP="007737B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3" w:type="pct"/>
          </w:tcPr>
          <w:p w14:paraId="221975D2" w14:textId="77777777" w:rsidR="007737BD" w:rsidRPr="0080067E" w:rsidRDefault="007737BD" w:rsidP="007737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  <w:gridSpan w:val="2"/>
            <w:vAlign w:val="bottom"/>
          </w:tcPr>
          <w:p w14:paraId="45C9B528" w14:textId="0B3D5BE3" w:rsidR="007737BD" w:rsidRPr="00360839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(1,260)</w:t>
            </w:r>
          </w:p>
        </w:tc>
        <w:tc>
          <w:tcPr>
            <w:tcW w:w="124" w:type="pct"/>
            <w:gridSpan w:val="2"/>
            <w:vAlign w:val="bottom"/>
          </w:tcPr>
          <w:p w14:paraId="66379E63" w14:textId="77777777" w:rsidR="007737BD" w:rsidRPr="00360839" w:rsidRDefault="007737BD" w:rsidP="007737BD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72" w:type="pct"/>
            <w:gridSpan w:val="2"/>
            <w:vAlign w:val="bottom"/>
          </w:tcPr>
          <w:p w14:paraId="7EC43A84" w14:textId="76C74CC4" w:rsidR="007737BD" w:rsidRPr="00360839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37BD" w:rsidRPr="00F362A3" w14:paraId="6788F6CB" w14:textId="77777777" w:rsidTr="00206160">
        <w:trPr>
          <w:gridAfter w:val="1"/>
          <w:wAfter w:w="24" w:type="pct"/>
          <w:cantSplit/>
        </w:trPr>
        <w:tc>
          <w:tcPr>
            <w:tcW w:w="3493" w:type="pct"/>
            <w:gridSpan w:val="3"/>
          </w:tcPr>
          <w:p w14:paraId="4C0449C6" w14:textId="4C38CCE3" w:rsidR="007737BD" w:rsidRPr="00BD2B01" w:rsidRDefault="007737BD" w:rsidP="007737B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3" w:type="pct"/>
          </w:tcPr>
          <w:p w14:paraId="5B8F15C8" w14:textId="77777777" w:rsidR="007737BD" w:rsidRPr="0080067E" w:rsidRDefault="007737BD" w:rsidP="007737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  <w:vAlign w:val="bottom"/>
          </w:tcPr>
          <w:p w14:paraId="1B4391B2" w14:textId="3A739367" w:rsidR="007737BD" w:rsidRPr="00360839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1,331</w:t>
            </w:r>
          </w:p>
        </w:tc>
        <w:tc>
          <w:tcPr>
            <w:tcW w:w="124" w:type="pct"/>
            <w:gridSpan w:val="2"/>
            <w:vAlign w:val="bottom"/>
          </w:tcPr>
          <w:p w14:paraId="0A390CB2" w14:textId="77777777" w:rsidR="007737BD" w:rsidRPr="00360839" w:rsidRDefault="007737BD" w:rsidP="007737BD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  <w:vAlign w:val="bottom"/>
          </w:tcPr>
          <w:p w14:paraId="49A8B087" w14:textId="5D73B3A1" w:rsidR="007737BD" w:rsidRPr="00360839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37BD" w:rsidRPr="00F362A3" w14:paraId="7C285104" w14:textId="77777777" w:rsidTr="00206160">
        <w:trPr>
          <w:gridAfter w:val="1"/>
          <w:wAfter w:w="24" w:type="pct"/>
          <w:cantSplit/>
        </w:trPr>
        <w:tc>
          <w:tcPr>
            <w:tcW w:w="3493" w:type="pct"/>
            <w:gridSpan w:val="3"/>
          </w:tcPr>
          <w:p w14:paraId="0FAE568E" w14:textId="77777777" w:rsidR="007737BD" w:rsidRPr="00C862D6" w:rsidRDefault="007737BD" w:rsidP="007737B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2E3B3F35" w14:textId="77777777" w:rsidR="007737BD" w:rsidRPr="0080067E" w:rsidRDefault="007737BD" w:rsidP="007737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4A1E1" w14:textId="08D4BD11" w:rsidR="007737BD" w:rsidRPr="00360839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24" w:type="pct"/>
            <w:gridSpan w:val="2"/>
            <w:vAlign w:val="bottom"/>
          </w:tcPr>
          <w:p w14:paraId="10F31579" w14:textId="77777777" w:rsidR="007737BD" w:rsidRPr="00360839" w:rsidRDefault="007737BD" w:rsidP="007737BD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B898A" w14:textId="4BF36D13" w:rsidR="007737BD" w:rsidRPr="004E110E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1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737BD" w:rsidRPr="00F362A3" w14:paraId="5A590547" w14:textId="77777777" w:rsidTr="00206160">
        <w:trPr>
          <w:gridAfter w:val="1"/>
          <w:wAfter w:w="24" w:type="pct"/>
          <w:cantSplit/>
        </w:trPr>
        <w:tc>
          <w:tcPr>
            <w:tcW w:w="3493" w:type="pct"/>
            <w:gridSpan w:val="3"/>
          </w:tcPr>
          <w:p w14:paraId="0C70BC17" w14:textId="0C04B5A8" w:rsidR="007737BD" w:rsidRPr="00595A96" w:rsidRDefault="007737BD" w:rsidP="00595A96">
            <w:pPr>
              <w:spacing w:line="192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5BEC78E0" w14:textId="77777777" w:rsidR="007737BD" w:rsidRPr="0080067E" w:rsidRDefault="007737BD" w:rsidP="00595A96">
            <w:pPr>
              <w:pStyle w:val="E"/>
              <w:tabs>
                <w:tab w:val="decimal" w:pos="1006"/>
              </w:tabs>
              <w:spacing w:line="192" w:lineRule="auto"/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</w:tcBorders>
            <w:vAlign w:val="bottom"/>
          </w:tcPr>
          <w:p w14:paraId="19E5FDE6" w14:textId="77777777" w:rsidR="007737BD" w:rsidRPr="00360839" w:rsidRDefault="007737BD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192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274A0FD6" w14:textId="77777777" w:rsidR="007737BD" w:rsidRPr="00360839" w:rsidRDefault="007737BD" w:rsidP="00595A96">
            <w:pPr>
              <w:pStyle w:val="E"/>
              <w:tabs>
                <w:tab w:val="decimal" w:pos="783"/>
                <w:tab w:val="decimal" w:pos="1006"/>
              </w:tabs>
              <w:spacing w:line="192" w:lineRule="auto"/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</w:tcBorders>
            <w:vAlign w:val="bottom"/>
          </w:tcPr>
          <w:p w14:paraId="5F4E4FD2" w14:textId="77777777" w:rsidR="007737BD" w:rsidRPr="00360839" w:rsidRDefault="007737BD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192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37BD" w:rsidRPr="00F362A3" w14:paraId="3126791E" w14:textId="77777777" w:rsidTr="00206160">
        <w:trPr>
          <w:gridAfter w:val="1"/>
          <w:wAfter w:w="24" w:type="pct"/>
          <w:cantSplit/>
        </w:trPr>
        <w:tc>
          <w:tcPr>
            <w:tcW w:w="3493" w:type="pct"/>
            <w:gridSpan w:val="3"/>
          </w:tcPr>
          <w:p w14:paraId="19B88BDA" w14:textId="77777777" w:rsidR="007737BD" w:rsidRPr="00BD2B01" w:rsidRDefault="007737BD" w:rsidP="007737B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3" w:type="pct"/>
          </w:tcPr>
          <w:p w14:paraId="57D9F1FA" w14:textId="77777777" w:rsidR="007737BD" w:rsidRPr="0080067E" w:rsidRDefault="007737BD" w:rsidP="007737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  <w:vAlign w:val="bottom"/>
          </w:tcPr>
          <w:p w14:paraId="5F24DE1B" w14:textId="1D24F9A6" w:rsidR="007737BD" w:rsidRPr="00360839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(540)</w:t>
            </w:r>
          </w:p>
        </w:tc>
        <w:tc>
          <w:tcPr>
            <w:tcW w:w="124" w:type="pct"/>
            <w:gridSpan w:val="2"/>
            <w:vAlign w:val="bottom"/>
          </w:tcPr>
          <w:p w14:paraId="2469AD4B" w14:textId="77777777" w:rsidR="007737BD" w:rsidRPr="00360839" w:rsidRDefault="007737BD" w:rsidP="007737BD">
            <w:pPr>
              <w:pStyle w:val="E"/>
              <w:tabs>
                <w:tab w:val="decimal" w:pos="783"/>
                <w:tab w:val="decimal" w:pos="1006"/>
              </w:tabs>
              <w:ind w:left="-18" w:right="-198"/>
              <w:jc w:val="left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  <w:vAlign w:val="bottom"/>
          </w:tcPr>
          <w:p w14:paraId="0529D6EA" w14:textId="6939D414" w:rsidR="007737BD" w:rsidRPr="00360839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37BD" w:rsidRPr="00F362A3" w14:paraId="43E4B30C" w14:textId="77777777" w:rsidTr="00206160">
        <w:trPr>
          <w:gridAfter w:val="1"/>
          <w:wAfter w:w="24" w:type="pct"/>
          <w:cantSplit/>
        </w:trPr>
        <w:tc>
          <w:tcPr>
            <w:tcW w:w="3493" w:type="pct"/>
            <w:gridSpan w:val="3"/>
          </w:tcPr>
          <w:p w14:paraId="2C0150E3" w14:textId="6DAAF642" w:rsidR="007737BD" w:rsidRPr="00A17D55" w:rsidRDefault="007737BD" w:rsidP="007737B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6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166D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" w:type="pct"/>
          </w:tcPr>
          <w:p w14:paraId="4988D7E6" w14:textId="77777777" w:rsidR="007737BD" w:rsidRPr="00A17D55" w:rsidRDefault="007737BD" w:rsidP="007737BD">
            <w:pPr>
              <w:pStyle w:val="E"/>
              <w:tabs>
                <w:tab w:val="decimal" w:pos="1006"/>
              </w:tabs>
              <w:ind w:left="-1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F7EAE" w14:textId="2F823A0D" w:rsidR="007737BD" w:rsidRPr="00F362A3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10,593</w:t>
            </w:r>
          </w:p>
        </w:tc>
        <w:tc>
          <w:tcPr>
            <w:tcW w:w="124" w:type="pct"/>
            <w:gridSpan w:val="2"/>
          </w:tcPr>
          <w:p w14:paraId="303B90CF" w14:textId="77777777" w:rsidR="007737BD" w:rsidRPr="00F362A3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F267E" w14:textId="49E23937" w:rsidR="007737BD" w:rsidRPr="00F362A3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9,813</w:t>
            </w:r>
          </w:p>
        </w:tc>
      </w:tr>
      <w:tr w:rsidR="007737BD" w:rsidRPr="00F81910" w14:paraId="726A62F1" w14:textId="77777777" w:rsidTr="00206160">
        <w:tblPrEx>
          <w:tblLook w:val="0000" w:firstRow="0" w:lastRow="0" w:firstColumn="0" w:lastColumn="0" w:noHBand="0" w:noVBand="0"/>
        </w:tblPrEx>
        <w:trPr>
          <w:trHeight w:val="403"/>
        </w:trPr>
        <w:tc>
          <w:tcPr>
            <w:tcW w:w="3493" w:type="pct"/>
            <w:gridSpan w:val="3"/>
            <w:vAlign w:val="bottom"/>
          </w:tcPr>
          <w:p w14:paraId="00C0FB9F" w14:textId="690DBAC9" w:rsidR="007737BD" w:rsidRPr="00E3367E" w:rsidRDefault="007737BD" w:rsidP="007737BD">
            <w:pPr>
              <w:tabs>
                <w:tab w:val="left" w:pos="540"/>
              </w:tabs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367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ข้อสมมติในการประมาณการตามหลักคณิตศาสตร์ประกันภัย</w:t>
            </w:r>
          </w:p>
        </w:tc>
        <w:tc>
          <w:tcPr>
            <w:tcW w:w="786" w:type="pct"/>
            <w:gridSpan w:val="3"/>
          </w:tcPr>
          <w:p w14:paraId="0681A53C" w14:textId="619E3EFB" w:rsidR="007737BD" w:rsidRPr="00F81910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  <w:gridSpan w:val="3"/>
          </w:tcPr>
          <w:p w14:paraId="36AC9131" w14:textId="77777777" w:rsidR="007737BD" w:rsidRPr="00F81910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54AD216" w14:textId="38FCD3B8" w:rsidR="007737BD" w:rsidRPr="00F81910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737BD" w:rsidRPr="00F81910" w14:paraId="21D74EC7" w14:textId="77777777" w:rsidTr="00206160">
        <w:tblPrEx>
          <w:tblLook w:val="0000" w:firstRow="0" w:lastRow="0" w:firstColumn="0" w:lastColumn="0" w:noHBand="0" w:noVBand="0"/>
        </w:tblPrEx>
        <w:trPr>
          <w:trHeight w:val="403"/>
        </w:trPr>
        <w:tc>
          <w:tcPr>
            <w:tcW w:w="1831" w:type="pct"/>
            <w:vAlign w:val="bottom"/>
          </w:tcPr>
          <w:p w14:paraId="7662A64B" w14:textId="77777777" w:rsidR="007737BD" w:rsidRPr="00F81910" w:rsidRDefault="007737BD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63" w:type="pct"/>
            <w:gridSpan w:val="2"/>
            <w:tcBorders>
              <w:left w:val="nil"/>
            </w:tcBorders>
          </w:tcPr>
          <w:p w14:paraId="41927711" w14:textId="77777777" w:rsidR="007737BD" w:rsidRPr="00F81910" w:rsidRDefault="007737BD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7" w:type="pct"/>
            <w:gridSpan w:val="8"/>
            <w:vAlign w:val="center"/>
          </w:tcPr>
          <w:p w14:paraId="2AEEAFB4" w14:textId="77777777" w:rsidR="007737BD" w:rsidRPr="00F81910" w:rsidRDefault="007737BD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(%)</w:t>
            </w:r>
          </w:p>
        </w:tc>
      </w:tr>
      <w:tr w:rsidR="007737BD" w:rsidRPr="00F81910" w14:paraId="213403AA" w14:textId="77777777" w:rsidTr="00206160">
        <w:tblPrEx>
          <w:tblLook w:val="0000" w:firstRow="0" w:lastRow="0" w:firstColumn="0" w:lastColumn="0" w:noHBand="0" w:noVBand="0"/>
        </w:tblPrEx>
        <w:trPr>
          <w:trHeight w:val="403"/>
        </w:trPr>
        <w:tc>
          <w:tcPr>
            <w:tcW w:w="1831" w:type="pct"/>
          </w:tcPr>
          <w:p w14:paraId="5BF5FF95" w14:textId="77777777" w:rsidR="007737BD" w:rsidRPr="00F81910" w:rsidRDefault="007737BD" w:rsidP="007737BD">
            <w:pPr>
              <w:tabs>
                <w:tab w:val="left" w:pos="54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63" w:type="pct"/>
            <w:gridSpan w:val="2"/>
            <w:tcBorders>
              <w:left w:val="nil"/>
            </w:tcBorders>
          </w:tcPr>
          <w:p w14:paraId="075AE86D" w14:textId="77777777" w:rsidR="007737BD" w:rsidRPr="00F81910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786" w:type="pct"/>
            <w:gridSpan w:val="3"/>
            <w:vAlign w:val="bottom"/>
          </w:tcPr>
          <w:p w14:paraId="45934349" w14:textId="6A2CE864" w:rsidR="007737BD" w:rsidRPr="00F81910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2.70</w:t>
            </w:r>
          </w:p>
        </w:tc>
        <w:tc>
          <w:tcPr>
            <w:tcW w:w="129" w:type="pct"/>
            <w:gridSpan w:val="3"/>
            <w:vAlign w:val="bottom"/>
          </w:tcPr>
          <w:p w14:paraId="3D892F5F" w14:textId="77777777" w:rsidR="007737BD" w:rsidRPr="00F81910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3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52EB1FE9" w14:textId="401CAFC8" w:rsidR="007737BD" w:rsidRPr="00F81910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2.02</w:t>
            </w:r>
          </w:p>
        </w:tc>
      </w:tr>
      <w:tr w:rsidR="007737BD" w:rsidRPr="00F81910" w14:paraId="5E463B7A" w14:textId="77777777" w:rsidTr="00206160">
        <w:tblPrEx>
          <w:tblLook w:val="0000" w:firstRow="0" w:lastRow="0" w:firstColumn="0" w:lastColumn="0" w:noHBand="0" w:noVBand="0"/>
        </w:tblPrEx>
        <w:trPr>
          <w:trHeight w:val="403"/>
        </w:trPr>
        <w:tc>
          <w:tcPr>
            <w:tcW w:w="1831" w:type="pct"/>
          </w:tcPr>
          <w:p w14:paraId="637D5850" w14:textId="77777777" w:rsidR="007737BD" w:rsidRPr="00F81910" w:rsidRDefault="007737BD" w:rsidP="007737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663" w:type="pct"/>
            <w:gridSpan w:val="2"/>
            <w:tcBorders>
              <w:left w:val="nil"/>
            </w:tcBorders>
          </w:tcPr>
          <w:p w14:paraId="5AB1E0CF" w14:textId="77777777" w:rsidR="007737BD" w:rsidRPr="00F81910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6" w:type="pct"/>
            <w:gridSpan w:val="3"/>
            <w:vAlign w:val="bottom"/>
          </w:tcPr>
          <w:p w14:paraId="750A46AE" w14:textId="1FA2F50B" w:rsidR="007737BD" w:rsidRPr="00F81910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129" w:type="pct"/>
            <w:gridSpan w:val="3"/>
            <w:vAlign w:val="bottom"/>
          </w:tcPr>
          <w:p w14:paraId="2646671E" w14:textId="77777777" w:rsidR="007737BD" w:rsidRPr="00F81910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75EE9E92" w14:textId="6B8C740B" w:rsidR="007737BD" w:rsidRPr="00F81910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</w:tr>
      <w:tr w:rsidR="007737BD" w:rsidRPr="00F81910" w14:paraId="65A07831" w14:textId="77777777" w:rsidTr="00206160">
        <w:tblPrEx>
          <w:tblLook w:val="0000" w:firstRow="0" w:lastRow="0" w:firstColumn="0" w:lastColumn="0" w:noHBand="0" w:noVBand="0"/>
        </w:tblPrEx>
        <w:trPr>
          <w:trHeight w:val="403"/>
        </w:trPr>
        <w:tc>
          <w:tcPr>
            <w:tcW w:w="1831" w:type="pct"/>
          </w:tcPr>
          <w:p w14:paraId="54085EE2" w14:textId="5F82A8AA" w:rsidR="007737BD" w:rsidRPr="00F81910" w:rsidRDefault="007737BD" w:rsidP="007737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663" w:type="pct"/>
            <w:gridSpan w:val="2"/>
            <w:tcBorders>
              <w:left w:val="nil"/>
            </w:tcBorders>
          </w:tcPr>
          <w:p w14:paraId="602CEC1A" w14:textId="77777777" w:rsidR="007737BD" w:rsidRPr="00F81910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6" w:type="pct"/>
            <w:gridSpan w:val="3"/>
            <w:vAlign w:val="bottom"/>
          </w:tcPr>
          <w:p w14:paraId="366A7FC8" w14:textId="60CB0A68" w:rsidR="007737BD" w:rsidRPr="00716E45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5.73 - 28.65</w:t>
            </w:r>
          </w:p>
        </w:tc>
        <w:tc>
          <w:tcPr>
            <w:tcW w:w="129" w:type="pct"/>
            <w:gridSpan w:val="3"/>
            <w:vAlign w:val="bottom"/>
          </w:tcPr>
          <w:p w14:paraId="2EB4E96F" w14:textId="77777777" w:rsidR="007737BD" w:rsidRPr="00F81910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6D6C0FA1" w14:textId="4B6E92D8" w:rsidR="007737BD" w:rsidRPr="00F81910" w:rsidRDefault="007737BD" w:rsidP="0077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0.00 - 38.00</w:t>
            </w:r>
          </w:p>
        </w:tc>
      </w:tr>
    </w:tbl>
    <w:p w14:paraId="02252B13" w14:textId="77777777" w:rsidR="00901393" w:rsidRPr="00595A96" w:rsidRDefault="00901393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9B41175" w14:textId="49C46D88" w:rsidR="00DE1615" w:rsidRPr="00F81910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1910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C0EB3C3" w14:textId="77777777" w:rsidR="00DE1615" w:rsidRPr="00595A96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2B12F5DD" w14:textId="19AA05C8" w:rsidR="00DE1615" w:rsidRPr="00F81910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05F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A05F4">
        <w:rPr>
          <w:rFonts w:asciiTheme="majorBidi" w:hAnsiTheme="majorBidi" w:cstheme="majorBidi"/>
          <w:sz w:val="30"/>
          <w:szCs w:val="30"/>
        </w:rPr>
        <w:t>31</w:t>
      </w:r>
      <w:r w:rsidRPr="008A05F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A05F4">
        <w:rPr>
          <w:rFonts w:asciiTheme="majorBidi" w:hAnsiTheme="majorBidi" w:cstheme="majorBidi"/>
          <w:sz w:val="30"/>
          <w:szCs w:val="30"/>
        </w:rPr>
        <w:t>256</w:t>
      </w:r>
      <w:r w:rsidR="00800360">
        <w:rPr>
          <w:rFonts w:asciiTheme="majorBidi" w:hAnsiTheme="majorBidi" w:cstheme="majorBidi"/>
          <w:sz w:val="30"/>
          <w:szCs w:val="30"/>
        </w:rPr>
        <w:t>4</w:t>
      </w:r>
      <w:r w:rsidR="00F81910" w:rsidRPr="008A05F4">
        <w:rPr>
          <w:rFonts w:asciiTheme="majorBidi" w:hAnsiTheme="majorBidi" w:cstheme="majorBidi"/>
          <w:sz w:val="30"/>
          <w:szCs w:val="30"/>
        </w:rPr>
        <w:t xml:space="preserve"> </w:t>
      </w:r>
      <w:r w:rsidRPr="008A05F4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BD2B01" w:rsidRPr="008A05F4">
        <w:rPr>
          <w:rFonts w:asciiTheme="majorBidi" w:hAnsiTheme="majorBidi" w:cstheme="majorBidi"/>
          <w:sz w:val="30"/>
          <w:szCs w:val="30"/>
        </w:rPr>
        <w:t xml:space="preserve"> </w:t>
      </w:r>
      <w:r w:rsidR="00800360">
        <w:rPr>
          <w:rFonts w:asciiTheme="majorBidi" w:hAnsiTheme="majorBidi" w:cstheme="majorBidi"/>
          <w:sz w:val="30"/>
          <w:szCs w:val="30"/>
        </w:rPr>
        <w:t>16</w:t>
      </w:r>
      <w:r w:rsidRPr="008A05F4">
        <w:rPr>
          <w:rFonts w:asciiTheme="majorBidi" w:hAnsiTheme="majorBidi" w:cstheme="majorBidi"/>
          <w:sz w:val="30"/>
          <w:szCs w:val="30"/>
        </w:rPr>
        <w:t xml:space="preserve"> </w:t>
      </w:r>
      <w:r w:rsidRPr="008A05F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BD2B01" w:rsidRPr="008A05F4">
        <w:rPr>
          <w:rFonts w:asciiTheme="majorBidi" w:hAnsiTheme="majorBidi" w:cstheme="majorBidi"/>
          <w:sz w:val="30"/>
          <w:szCs w:val="30"/>
          <w:cs/>
        </w:rPr>
        <w:br/>
      </w:r>
      <w:r w:rsidRPr="008A05F4">
        <w:rPr>
          <w:rFonts w:asciiTheme="majorBidi" w:hAnsiTheme="majorBidi" w:cstheme="majorBidi"/>
          <w:i/>
          <w:iCs/>
          <w:sz w:val="30"/>
          <w:szCs w:val="30"/>
          <w:cs/>
        </w:rPr>
        <w:t>(25</w:t>
      </w:r>
      <w:r w:rsidR="00856108" w:rsidRPr="008A05F4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="0080036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A05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81910" w:rsidRPr="008A05F4">
        <w:rPr>
          <w:rFonts w:asciiTheme="majorBidi" w:hAnsiTheme="majorBidi" w:cstheme="majorBidi"/>
          <w:i/>
          <w:iCs/>
          <w:sz w:val="30"/>
          <w:szCs w:val="30"/>
        </w:rPr>
        <w:t>6.75</w:t>
      </w:r>
      <w:r w:rsidR="00BD2B01" w:rsidRPr="008A05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D2B01" w:rsidRPr="008A05F4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Pr="008A05F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950F558" w14:textId="77777777" w:rsidR="00B34CCA" w:rsidRPr="00595A96" w:rsidRDefault="00B34CCA" w:rsidP="00725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</w:p>
    <w:p w14:paraId="692174C0" w14:textId="77777777" w:rsidR="00DE1615" w:rsidRPr="00F81910" w:rsidRDefault="00DE1615" w:rsidP="00DE1615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F8191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388EB14" w14:textId="77777777" w:rsidR="00DE1615" w:rsidRPr="00595A96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AF255F" w14:textId="15D3124B" w:rsidR="00DE1615" w:rsidRDefault="00DE1615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1910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2C53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1910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51094F">
        <w:rPr>
          <w:rFonts w:asciiTheme="majorBidi" w:hAnsiTheme="majorBidi" w:cstheme="majorBidi" w:hint="cs"/>
          <w:sz w:val="30"/>
          <w:szCs w:val="30"/>
          <w:cs/>
        </w:rPr>
        <w:t>คงที่</w:t>
      </w:r>
      <w:r w:rsidR="004858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5854" w:rsidRPr="00485854">
        <w:rPr>
          <w:rFonts w:asciiTheme="majorBidi" w:hAnsiTheme="majorBidi"/>
          <w:sz w:val="30"/>
          <w:szCs w:val="30"/>
          <w:cs/>
        </w:rPr>
        <w:t>มีผลกระทบต่อจำนวนหนี้สินผลประโยชน์ดังต่อไปนี้</w:t>
      </w:r>
    </w:p>
    <w:p w14:paraId="3EC8553F" w14:textId="77777777" w:rsidR="00800360" w:rsidRPr="00595A96" w:rsidRDefault="00800360" w:rsidP="00DE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350"/>
        <w:gridCol w:w="270"/>
        <w:gridCol w:w="1260"/>
      </w:tblGrid>
      <w:tr w:rsidR="00DE1615" w:rsidRPr="00F81910" w14:paraId="1848CC45" w14:textId="77777777" w:rsidTr="008C6DBF">
        <w:trPr>
          <w:trHeight w:val="403"/>
        </w:trPr>
        <w:tc>
          <w:tcPr>
            <w:tcW w:w="6588" w:type="dxa"/>
          </w:tcPr>
          <w:p w14:paraId="14352069" w14:textId="58EA96D9" w:rsidR="00DE1615" w:rsidRPr="00F81910" w:rsidRDefault="00D62D86" w:rsidP="00856108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D8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ผลกระทบต่อ</w:t>
            </w:r>
            <w:r w:rsidR="00DE1615"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DE1615"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DE1615"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C66C4" w:rsidRPr="00595A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5529196F" w14:textId="77777777" w:rsidR="00DE1615" w:rsidRPr="00F81910" w:rsidRDefault="00DE161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4C1A77E" w14:textId="77777777" w:rsidR="00DE1615" w:rsidRPr="00F81910" w:rsidRDefault="00DE161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436364" w14:textId="77777777" w:rsidR="00DE1615" w:rsidRPr="00F81910" w:rsidRDefault="00DE161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DE1615" w:rsidRPr="00F81910" w14:paraId="26C01302" w14:textId="77777777" w:rsidTr="008C6DBF">
        <w:trPr>
          <w:trHeight w:val="403"/>
        </w:trPr>
        <w:tc>
          <w:tcPr>
            <w:tcW w:w="6588" w:type="dxa"/>
          </w:tcPr>
          <w:p w14:paraId="3BD13DD8" w14:textId="77777777" w:rsidR="00DE1615" w:rsidRPr="00F81910" w:rsidRDefault="00DE1615" w:rsidP="00595A96">
            <w:pPr>
              <w:spacing w:line="16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653E6BF2" w14:textId="77777777" w:rsidR="00DE1615" w:rsidRPr="00F81910" w:rsidRDefault="00DE1615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1615" w:rsidRPr="00F81910" w14:paraId="05884EE6" w14:textId="77777777" w:rsidTr="008C6DBF">
        <w:trPr>
          <w:trHeight w:val="403"/>
        </w:trPr>
        <w:tc>
          <w:tcPr>
            <w:tcW w:w="6588" w:type="dxa"/>
          </w:tcPr>
          <w:p w14:paraId="31A60360" w14:textId="319968A2" w:rsidR="00DE1615" w:rsidRPr="00F81910" w:rsidRDefault="00DE1615" w:rsidP="00A42E6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="00716E4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8DC56F0" w14:textId="710BAE8C" w:rsidR="00DE1615" w:rsidRPr="00F81910" w:rsidRDefault="007E35B0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(659)</w:t>
            </w:r>
          </w:p>
        </w:tc>
        <w:tc>
          <w:tcPr>
            <w:tcW w:w="270" w:type="dxa"/>
          </w:tcPr>
          <w:p w14:paraId="47FFFF97" w14:textId="77777777" w:rsidR="00DE1615" w:rsidRPr="00F81910" w:rsidRDefault="00DE161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FD2BDB" w14:textId="1D19A93C" w:rsidR="00DE1615" w:rsidRPr="00F81910" w:rsidRDefault="007E35B0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767</w:t>
            </w:r>
          </w:p>
        </w:tc>
      </w:tr>
      <w:tr w:rsidR="00DE1615" w:rsidRPr="00F81910" w14:paraId="02776BD3" w14:textId="77777777" w:rsidTr="008C6DBF">
        <w:trPr>
          <w:trHeight w:val="403"/>
        </w:trPr>
        <w:tc>
          <w:tcPr>
            <w:tcW w:w="6588" w:type="dxa"/>
          </w:tcPr>
          <w:p w14:paraId="594774F7" w14:textId="199D8658" w:rsidR="00DE1615" w:rsidRPr="00F81910" w:rsidRDefault="00DE1615" w:rsidP="00A42E6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716E4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255F1667" w14:textId="11D93C7E" w:rsidR="00DE1615" w:rsidRPr="00F81910" w:rsidRDefault="007E35B0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925</w:t>
            </w:r>
          </w:p>
        </w:tc>
        <w:tc>
          <w:tcPr>
            <w:tcW w:w="270" w:type="dxa"/>
          </w:tcPr>
          <w:p w14:paraId="4BEB2BC2" w14:textId="77777777" w:rsidR="00DE1615" w:rsidRPr="00F81910" w:rsidRDefault="00DE161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FA901D" w14:textId="0FC98DB0" w:rsidR="00DE1615" w:rsidRPr="00F81910" w:rsidRDefault="007E35B0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(810)</w:t>
            </w:r>
          </w:p>
        </w:tc>
      </w:tr>
      <w:tr w:rsidR="00716E45" w:rsidRPr="00F81910" w14:paraId="4291FACF" w14:textId="77777777" w:rsidTr="008C6DBF">
        <w:trPr>
          <w:trHeight w:val="403"/>
        </w:trPr>
        <w:tc>
          <w:tcPr>
            <w:tcW w:w="6588" w:type="dxa"/>
          </w:tcPr>
          <w:p w14:paraId="1DE31047" w14:textId="5DC6593E" w:rsidR="00716E45" w:rsidRPr="00F81910" w:rsidRDefault="00716E45" w:rsidP="00A42E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2AF43FEC" w14:textId="031E435F" w:rsidR="00716E45" w:rsidRPr="00F81910" w:rsidRDefault="007E35B0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(722)</w:t>
            </w:r>
          </w:p>
        </w:tc>
        <w:tc>
          <w:tcPr>
            <w:tcW w:w="270" w:type="dxa"/>
          </w:tcPr>
          <w:p w14:paraId="77450930" w14:textId="77777777" w:rsidR="00716E45" w:rsidRPr="00F81910" w:rsidRDefault="00716E45" w:rsidP="00A4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7E6914" w14:textId="31F9BB01" w:rsidR="00716E45" w:rsidRPr="00F81910" w:rsidRDefault="007E35B0" w:rsidP="00A42E60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277</w:t>
            </w:r>
          </w:p>
        </w:tc>
      </w:tr>
      <w:tr w:rsidR="00800360" w:rsidRPr="00F81910" w14:paraId="0AE170F5" w14:textId="77777777" w:rsidTr="0075705D">
        <w:trPr>
          <w:trHeight w:val="403"/>
        </w:trPr>
        <w:tc>
          <w:tcPr>
            <w:tcW w:w="6588" w:type="dxa"/>
          </w:tcPr>
          <w:p w14:paraId="1B27C246" w14:textId="1E2B85E1" w:rsidR="00800360" w:rsidRPr="00F81910" w:rsidRDefault="00435228" w:rsidP="0075705D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 w:type="textWrapping" w:clear="all"/>
            </w:r>
            <w:r w:rsidR="00800360" w:rsidRPr="00D62D8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ผลกระทบต่อ</w:t>
            </w:r>
            <w:r w:rsidR="00800360"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800360"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800360"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800360"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00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5F54B64B" w14:textId="77777777" w:rsidR="00800360" w:rsidRPr="00F81910" w:rsidRDefault="00800360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FE2444B" w14:textId="77777777" w:rsidR="00800360" w:rsidRPr="00F81910" w:rsidRDefault="00800360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62E469" w14:textId="77777777" w:rsidR="00800360" w:rsidRPr="00F81910" w:rsidRDefault="00800360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800360" w:rsidRPr="00F81910" w14:paraId="04CE5062" w14:textId="77777777" w:rsidTr="0075705D">
        <w:trPr>
          <w:trHeight w:val="403"/>
        </w:trPr>
        <w:tc>
          <w:tcPr>
            <w:tcW w:w="6588" w:type="dxa"/>
          </w:tcPr>
          <w:p w14:paraId="05B70E32" w14:textId="77777777" w:rsidR="00800360" w:rsidRPr="00F81910" w:rsidRDefault="00800360" w:rsidP="0075705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5AA84790" w14:textId="77777777" w:rsidR="00800360" w:rsidRPr="00F81910" w:rsidRDefault="00800360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0360" w:rsidRPr="00F81910" w14:paraId="1BDCF126" w14:textId="77777777" w:rsidTr="0075705D">
        <w:trPr>
          <w:trHeight w:val="403"/>
        </w:trPr>
        <w:tc>
          <w:tcPr>
            <w:tcW w:w="6588" w:type="dxa"/>
          </w:tcPr>
          <w:p w14:paraId="79EE76BF" w14:textId="77777777" w:rsidR="00800360" w:rsidRPr="00F81910" w:rsidRDefault="00800360" w:rsidP="0075705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C4E719A" w14:textId="24FF8551" w:rsidR="00800360" w:rsidRPr="00F81910" w:rsidRDefault="00800360" w:rsidP="0075705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(1,073)</w:t>
            </w:r>
          </w:p>
        </w:tc>
        <w:tc>
          <w:tcPr>
            <w:tcW w:w="270" w:type="dxa"/>
          </w:tcPr>
          <w:p w14:paraId="7868F04B" w14:textId="77777777" w:rsidR="00800360" w:rsidRPr="00F81910" w:rsidRDefault="00800360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D754CB" w14:textId="3BEE6C85" w:rsidR="00800360" w:rsidRPr="00F81910" w:rsidRDefault="00800360" w:rsidP="0075705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1,285</w:t>
            </w:r>
          </w:p>
        </w:tc>
      </w:tr>
      <w:tr w:rsidR="00800360" w:rsidRPr="00F81910" w14:paraId="404E72B6" w14:textId="77777777" w:rsidTr="0075705D">
        <w:trPr>
          <w:trHeight w:val="403"/>
        </w:trPr>
        <w:tc>
          <w:tcPr>
            <w:tcW w:w="6588" w:type="dxa"/>
          </w:tcPr>
          <w:p w14:paraId="061C0CF5" w14:textId="77777777" w:rsidR="00800360" w:rsidRPr="00F81910" w:rsidRDefault="00800360" w:rsidP="0075705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7D29D7C9" w14:textId="7564013F" w:rsidR="00800360" w:rsidRPr="00F81910" w:rsidRDefault="00800360" w:rsidP="0075705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1,217</w:t>
            </w:r>
          </w:p>
        </w:tc>
        <w:tc>
          <w:tcPr>
            <w:tcW w:w="270" w:type="dxa"/>
          </w:tcPr>
          <w:p w14:paraId="4948307B" w14:textId="77777777" w:rsidR="00800360" w:rsidRPr="00F81910" w:rsidRDefault="00800360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78BF43" w14:textId="732EDE5E" w:rsidR="00800360" w:rsidRPr="00F81910" w:rsidRDefault="00800360" w:rsidP="0075705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(1,040)</w:t>
            </w:r>
          </w:p>
        </w:tc>
      </w:tr>
      <w:tr w:rsidR="00800360" w:rsidRPr="00F81910" w14:paraId="41737B3C" w14:textId="77777777" w:rsidTr="0075705D">
        <w:trPr>
          <w:trHeight w:val="403"/>
        </w:trPr>
        <w:tc>
          <w:tcPr>
            <w:tcW w:w="6588" w:type="dxa"/>
          </w:tcPr>
          <w:p w14:paraId="1C93963F" w14:textId="23A5C3CE" w:rsidR="00800360" w:rsidRPr="00F81910" w:rsidRDefault="00800360" w:rsidP="007570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64F7B877" w14:textId="721A4A26" w:rsidR="00800360" w:rsidRPr="00F81910" w:rsidRDefault="00800360" w:rsidP="0075705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(1,452)</w:t>
            </w:r>
          </w:p>
        </w:tc>
        <w:tc>
          <w:tcPr>
            <w:tcW w:w="270" w:type="dxa"/>
          </w:tcPr>
          <w:p w14:paraId="0E6C954F" w14:textId="77777777" w:rsidR="00800360" w:rsidRPr="00F81910" w:rsidRDefault="00800360" w:rsidP="0075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A8B6A3" w14:textId="0EA3BB63" w:rsidR="00800360" w:rsidRPr="00F81910" w:rsidRDefault="00800360" w:rsidP="0075705D">
            <w:pPr>
              <w:pStyle w:val="E"/>
              <w:tabs>
                <w:tab w:val="decimal" w:pos="882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1,937</w:t>
            </w:r>
          </w:p>
        </w:tc>
      </w:tr>
    </w:tbl>
    <w:p w14:paraId="0E0AC020" w14:textId="77777777" w:rsidR="00800360" w:rsidRPr="00800360" w:rsidRDefault="00800360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8C80EE" w14:textId="77777777" w:rsidR="00B974B0" w:rsidRDefault="00B974B0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  <w:sectPr w:rsidR="00B974B0" w:rsidSect="00550E1B"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3F1137DF" w14:textId="44FDB16D" w:rsidR="001A4DE7" w:rsidRPr="002974F1" w:rsidRDefault="00E63AD5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1</w:t>
      </w:r>
      <w:r w:rsidR="00B318AE">
        <w:rPr>
          <w:rFonts w:asciiTheme="majorBidi" w:hAnsiTheme="majorBidi" w:cstheme="majorBidi"/>
          <w:b/>
          <w:bCs/>
          <w:sz w:val="30"/>
          <w:szCs w:val="30"/>
          <w:lang w:val="en-GB"/>
        </w:rPr>
        <w:t>4</w:t>
      </w:r>
      <w:r w:rsidR="001A4DE7" w:rsidRPr="002974F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A4DE7" w:rsidRPr="002974F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ทุนเรือนหุ้น</w:t>
      </w:r>
    </w:p>
    <w:p w14:paraId="129945D9" w14:textId="77777777" w:rsidR="001A4DE7" w:rsidRPr="00C530F2" w:rsidRDefault="001A4DE7" w:rsidP="001A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79"/>
        <w:gridCol w:w="900"/>
        <w:gridCol w:w="257"/>
        <w:gridCol w:w="914"/>
        <w:gridCol w:w="256"/>
        <w:gridCol w:w="14"/>
        <w:gridCol w:w="900"/>
        <w:gridCol w:w="256"/>
        <w:gridCol w:w="14"/>
        <w:gridCol w:w="990"/>
        <w:gridCol w:w="256"/>
        <w:gridCol w:w="14"/>
        <w:gridCol w:w="1080"/>
      </w:tblGrid>
      <w:tr w:rsidR="001A4DE7" w:rsidRPr="00F81910" w14:paraId="771CBA23" w14:textId="77777777" w:rsidTr="002A0AC7">
        <w:trPr>
          <w:trHeight w:hRule="exact" w:val="461"/>
          <w:tblHeader/>
        </w:trPr>
        <w:tc>
          <w:tcPr>
            <w:tcW w:w="3779" w:type="dxa"/>
          </w:tcPr>
          <w:p w14:paraId="1D195586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F2B84A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7" w:type="dxa"/>
          </w:tcPr>
          <w:p w14:paraId="4D94DB14" w14:textId="77777777" w:rsidR="001A4DE7" w:rsidRPr="00F81910" w:rsidRDefault="001A4DE7" w:rsidP="0039065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4" w:type="dxa"/>
            <w:gridSpan w:val="4"/>
          </w:tcPr>
          <w:p w14:paraId="62A57331" w14:textId="49DF2462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0AC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6" w:type="dxa"/>
          </w:tcPr>
          <w:p w14:paraId="00411258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4" w:type="dxa"/>
            <w:gridSpan w:val="5"/>
          </w:tcPr>
          <w:p w14:paraId="5B6970E4" w14:textId="2AE2E504" w:rsidR="001A4DE7" w:rsidRPr="00F81910" w:rsidRDefault="002A0AC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A4DE7" w:rsidRPr="00F81910" w14:paraId="5331EEE1" w14:textId="77777777" w:rsidTr="002A0AC7">
        <w:trPr>
          <w:trHeight w:hRule="exact" w:val="462"/>
          <w:tblHeader/>
        </w:trPr>
        <w:tc>
          <w:tcPr>
            <w:tcW w:w="3779" w:type="dxa"/>
          </w:tcPr>
          <w:p w14:paraId="241DBABE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391BF66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57" w:type="dxa"/>
          </w:tcPr>
          <w:p w14:paraId="2968849F" w14:textId="77777777" w:rsidR="001A4DE7" w:rsidRPr="00F81910" w:rsidRDefault="001A4DE7" w:rsidP="0039065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</w:tcPr>
          <w:p w14:paraId="29B49610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6" w:type="dxa"/>
          </w:tcPr>
          <w:p w14:paraId="0FEDB689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  <w:gridSpan w:val="2"/>
          </w:tcPr>
          <w:p w14:paraId="2D806DA1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6" w:type="dxa"/>
          </w:tcPr>
          <w:p w14:paraId="32FA7462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</w:tcPr>
          <w:p w14:paraId="4D4FA499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6" w:type="dxa"/>
          </w:tcPr>
          <w:p w14:paraId="036A68FD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14:paraId="244A5880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A4DE7" w:rsidRPr="00F81910" w14:paraId="07F5445A" w14:textId="77777777" w:rsidTr="002A0AC7">
        <w:trPr>
          <w:trHeight w:hRule="exact" w:val="443"/>
          <w:tblHeader/>
        </w:trPr>
        <w:tc>
          <w:tcPr>
            <w:tcW w:w="3779" w:type="dxa"/>
          </w:tcPr>
          <w:p w14:paraId="3DA61969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829ABA9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90"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7" w:type="dxa"/>
          </w:tcPr>
          <w:p w14:paraId="61AB360E" w14:textId="77777777" w:rsidR="001A4DE7" w:rsidRPr="00F81910" w:rsidRDefault="001A4DE7" w:rsidP="00390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94" w:type="dxa"/>
            <w:gridSpan w:val="10"/>
          </w:tcPr>
          <w:p w14:paraId="004591C1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1A4DE7" w:rsidRPr="00F81910" w14:paraId="0BEE04FB" w14:textId="77777777" w:rsidTr="002A0AC7">
        <w:trPr>
          <w:trHeight w:hRule="exact" w:val="443"/>
        </w:trPr>
        <w:tc>
          <w:tcPr>
            <w:tcW w:w="3779" w:type="dxa"/>
          </w:tcPr>
          <w:p w14:paraId="674BDCC1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6460B8D6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6D9FC766" w14:textId="77777777" w:rsidR="001A4DE7" w:rsidRPr="00F81910" w:rsidRDefault="001A4DE7" w:rsidP="00390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</w:tcPr>
          <w:p w14:paraId="25B19635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28DC365D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4" w:type="dxa"/>
            <w:gridSpan w:val="2"/>
          </w:tcPr>
          <w:p w14:paraId="231E4FB9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5CE5400D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gridSpan w:val="2"/>
          </w:tcPr>
          <w:p w14:paraId="61D71660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1382510C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2"/>
          </w:tcPr>
          <w:p w14:paraId="096BE99E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4DE7" w:rsidRPr="00F81910" w14:paraId="4D8DFF2A" w14:textId="77777777" w:rsidTr="002A0AC7">
        <w:trPr>
          <w:trHeight w:hRule="exact" w:val="443"/>
        </w:trPr>
        <w:tc>
          <w:tcPr>
            <w:tcW w:w="3779" w:type="dxa"/>
          </w:tcPr>
          <w:p w14:paraId="4541B599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8191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04E09311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3676968B" w14:textId="77777777" w:rsidR="001A4DE7" w:rsidRPr="00F81910" w:rsidRDefault="001A4DE7" w:rsidP="00390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</w:tcPr>
          <w:p w14:paraId="7E7A2224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2E7CC281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4" w:type="dxa"/>
            <w:gridSpan w:val="2"/>
          </w:tcPr>
          <w:p w14:paraId="033E996C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13906D73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gridSpan w:val="2"/>
          </w:tcPr>
          <w:p w14:paraId="26C38483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5BF54C1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2"/>
          </w:tcPr>
          <w:p w14:paraId="08234EAD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6230" w:rsidRPr="00F81910" w14:paraId="0B520232" w14:textId="77777777" w:rsidTr="002A0AC7">
        <w:trPr>
          <w:trHeight w:hRule="exact" w:val="452"/>
        </w:trPr>
        <w:tc>
          <w:tcPr>
            <w:tcW w:w="3779" w:type="dxa"/>
          </w:tcPr>
          <w:p w14:paraId="5B82D090" w14:textId="77777777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44880A24" w14:textId="5959B971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57" w:type="dxa"/>
          </w:tcPr>
          <w:p w14:paraId="31F9DB26" w14:textId="77777777" w:rsidR="00216230" w:rsidRPr="00F81910" w:rsidRDefault="00216230" w:rsidP="0021623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</w:tcPr>
          <w:p w14:paraId="59591300" w14:textId="388490C1" w:rsidR="00216230" w:rsidRPr="00F81910" w:rsidRDefault="002A0AC7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426</w:t>
            </w:r>
            <w:r w:rsidR="0021623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56" w:type="dxa"/>
          </w:tcPr>
          <w:p w14:paraId="493ACACE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4" w:type="dxa"/>
            <w:gridSpan w:val="2"/>
          </w:tcPr>
          <w:p w14:paraId="6F831893" w14:textId="21B26B52" w:rsidR="00216230" w:rsidRPr="00F81910" w:rsidRDefault="002A0AC7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  <w:r w:rsidR="0021623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56" w:type="dxa"/>
          </w:tcPr>
          <w:p w14:paraId="1352B425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gridSpan w:val="2"/>
          </w:tcPr>
          <w:p w14:paraId="66D5A2EA" w14:textId="63957807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340,000</w:t>
            </w:r>
          </w:p>
        </w:tc>
        <w:tc>
          <w:tcPr>
            <w:tcW w:w="256" w:type="dxa"/>
          </w:tcPr>
          <w:p w14:paraId="2CD7E30B" w14:textId="77777777" w:rsidR="00216230" w:rsidRPr="00682AF9" w:rsidRDefault="00216230" w:rsidP="00216230">
            <w:pPr>
              <w:pStyle w:val="30"/>
              <w:tabs>
                <w:tab w:val="clear" w:pos="360"/>
                <w:tab w:val="clear" w:pos="720"/>
                <w:tab w:val="decimal" w:pos="699"/>
              </w:tabs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94" w:type="dxa"/>
            <w:gridSpan w:val="2"/>
          </w:tcPr>
          <w:p w14:paraId="712DF662" w14:textId="114DA6A1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170,000</w:t>
            </w:r>
          </w:p>
        </w:tc>
      </w:tr>
      <w:tr w:rsidR="002A0AC7" w:rsidRPr="00F81910" w14:paraId="7B78BF5E" w14:textId="77777777" w:rsidTr="002A0AC7">
        <w:trPr>
          <w:trHeight w:hRule="exact" w:val="452"/>
        </w:trPr>
        <w:tc>
          <w:tcPr>
            <w:tcW w:w="3779" w:type="dxa"/>
          </w:tcPr>
          <w:p w14:paraId="245FF2D5" w14:textId="2E28874B" w:rsidR="002A0AC7" w:rsidRPr="00F81910" w:rsidRDefault="002A0AC7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หุ้น</w:t>
            </w:r>
          </w:p>
        </w:tc>
        <w:tc>
          <w:tcPr>
            <w:tcW w:w="900" w:type="dxa"/>
          </w:tcPr>
          <w:p w14:paraId="0FF38D34" w14:textId="71C5B49E" w:rsidR="002A0AC7" w:rsidRPr="002A0AC7" w:rsidRDefault="002A0AC7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0.5</w:t>
            </w:r>
          </w:p>
        </w:tc>
        <w:tc>
          <w:tcPr>
            <w:tcW w:w="257" w:type="dxa"/>
          </w:tcPr>
          <w:p w14:paraId="0D7CC3BC" w14:textId="77777777" w:rsidR="002A0AC7" w:rsidRPr="00F81910" w:rsidRDefault="002A0AC7" w:rsidP="0021623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</w:tcPr>
          <w:p w14:paraId="066DAD7C" w14:textId="5AFFA421" w:rsidR="002A0AC7" w:rsidRDefault="002A0AC7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99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(86,000)</w:t>
            </w:r>
          </w:p>
        </w:tc>
        <w:tc>
          <w:tcPr>
            <w:tcW w:w="256" w:type="dxa"/>
          </w:tcPr>
          <w:p w14:paraId="38A52BA4" w14:textId="77777777" w:rsidR="002A0AC7" w:rsidRPr="00F81910" w:rsidRDefault="002A0AC7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4" w:type="dxa"/>
            <w:gridSpan w:val="2"/>
          </w:tcPr>
          <w:p w14:paraId="3387F1E5" w14:textId="6E4BA061" w:rsidR="002A0AC7" w:rsidRDefault="002A0AC7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51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(43,000)</w:t>
            </w:r>
          </w:p>
        </w:tc>
        <w:tc>
          <w:tcPr>
            <w:tcW w:w="256" w:type="dxa"/>
          </w:tcPr>
          <w:p w14:paraId="0157A454" w14:textId="77777777" w:rsidR="002A0AC7" w:rsidRPr="00F81910" w:rsidRDefault="002A0AC7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gridSpan w:val="2"/>
          </w:tcPr>
          <w:p w14:paraId="1A47DE98" w14:textId="6D3CD06E" w:rsidR="002A0AC7" w:rsidRDefault="002A0AC7" w:rsidP="002A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523329E9" w14:textId="77777777" w:rsidR="002A0AC7" w:rsidRPr="00682AF9" w:rsidRDefault="002A0AC7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94" w:type="dxa"/>
            <w:gridSpan w:val="2"/>
          </w:tcPr>
          <w:p w14:paraId="0FDBB9EF" w14:textId="1E526873" w:rsidR="002A0AC7" w:rsidRDefault="002A0AC7" w:rsidP="002A0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6230" w:rsidRPr="00F81910" w14:paraId="00A6A848" w14:textId="77777777" w:rsidTr="002A0AC7">
        <w:trPr>
          <w:trHeight w:hRule="exact" w:val="452"/>
        </w:trPr>
        <w:tc>
          <w:tcPr>
            <w:tcW w:w="3779" w:type="dxa"/>
          </w:tcPr>
          <w:p w14:paraId="3FCA482D" w14:textId="708EFDAE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4E3FC295" w14:textId="75D5A6CA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57" w:type="dxa"/>
          </w:tcPr>
          <w:p w14:paraId="7F18BEF8" w14:textId="77777777" w:rsidR="00216230" w:rsidRPr="00F81910" w:rsidRDefault="00216230" w:rsidP="0021623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</w:tcPr>
          <w:p w14:paraId="73631F0F" w14:textId="1F10FFE2" w:rsidR="00216230" w:rsidRPr="00F81910" w:rsidRDefault="002A0AC7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21623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56" w:type="dxa"/>
          </w:tcPr>
          <w:p w14:paraId="3CAB831A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4" w:type="dxa"/>
            <w:gridSpan w:val="2"/>
          </w:tcPr>
          <w:p w14:paraId="1AD151A4" w14:textId="26E59C37" w:rsidR="00216230" w:rsidRPr="00F81910" w:rsidRDefault="002A0AC7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2162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16230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56" w:type="dxa"/>
          </w:tcPr>
          <w:p w14:paraId="6B35C835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gridSpan w:val="2"/>
          </w:tcPr>
          <w:p w14:paraId="094E8BF9" w14:textId="3504B466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86,000</w:t>
            </w:r>
          </w:p>
        </w:tc>
        <w:tc>
          <w:tcPr>
            <w:tcW w:w="256" w:type="dxa"/>
          </w:tcPr>
          <w:p w14:paraId="255C8688" w14:textId="77777777" w:rsidR="00216230" w:rsidRPr="00682AF9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94" w:type="dxa"/>
            <w:gridSpan w:val="2"/>
          </w:tcPr>
          <w:p w14:paraId="69A1D649" w14:textId="07704C36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43,000</w:t>
            </w:r>
          </w:p>
        </w:tc>
      </w:tr>
      <w:tr w:rsidR="00216230" w:rsidRPr="00F81910" w14:paraId="39A8A475" w14:textId="77777777" w:rsidTr="002A0AC7">
        <w:trPr>
          <w:trHeight w:hRule="exact" w:val="462"/>
        </w:trPr>
        <w:tc>
          <w:tcPr>
            <w:tcW w:w="3779" w:type="dxa"/>
          </w:tcPr>
          <w:p w14:paraId="3E25718C" w14:textId="77777777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3D81D45D" w14:textId="77777777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38BCB8B8" w14:textId="77777777" w:rsidR="00216230" w:rsidRPr="00F81910" w:rsidRDefault="00216230" w:rsidP="0021623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3B0748E1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624"/>
                <w:tab w:val="decimal" w:pos="753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2183B802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</w:tcBorders>
          </w:tcPr>
          <w:p w14:paraId="5536D727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631"/>
                <w:tab w:val="decimal" w:pos="960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3E8D660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</w:tcBorders>
          </w:tcPr>
          <w:p w14:paraId="0674E73D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7"/>
                <w:tab w:val="decimal" w:pos="753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4DD7B1C7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</w:tcPr>
          <w:p w14:paraId="66CBF5FC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624"/>
                <w:tab w:val="decimal" w:pos="960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6230" w:rsidRPr="00F81910" w14:paraId="46F22BA3" w14:textId="77777777" w:rsidTr="002A0AC7">
        <w:trPr>
          <w:trHeight w:hRule="exact" w:val="434"/>
        </w:trPr>
        <w:tc>
          <w:tcPr>
            <w:tcW w:w="3779" w:type="dxa"/>
          </w:tcPr>
          <w:p w14:paraId="15B9E32A" w14:textId="77777777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174C80C0" w14:textId="77777777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57" w:type="dxa"/>
          </w:tcPr>
          <w:p w14:paraId="6CF40BF5" w14:textId="77777777" w:rsidR="00216230" w:rsidRPr="00F81910" w:rsidRDefault="00216230" w:rsidP="0021623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</w:tcPr>
          <w:p w14:paraId="697B9769" w14:textId="0278A700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A0A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56" w:type="dxa"/>
          </w:tcPr>
          <w:p w14:paraId="456C7614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4" w:type="dxa"/>
            <w:gridSpan w:val="2"/>
            <w:tcBorders>
              <w:bottom w:val="double" w:sz="4" w:space="0" w:color="auto"/>
            </w:tcBorders>
          </w:tcPr>
          <w:p w14:paraId="6CFABC6C" w14:textId="206A89FA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A0A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A0A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56" w:type="dxa"/>
          </w:tcPr>
          <w:p w14:paraId="6A1B6F4C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4" w:type="dxa"/>
            <w:gridSpan w:val="2"/>
            <w:tcBorders>
              <w:bottom w:val="double" w:sz="4" w:space="0" w:color="auto"/>
            </w:tcBorders>
          </w:tcPr>
          <w:p w14:paraId="39899E63" w14:textId="7BBA0D5E" w:rsidR="00216230" w:rsidRPr="00890DA6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426,000</w:t>
            </w:r>
          </w:p>
        </w:tc>
        <w:tc>
          <w:tcPr>
            <w:tcW w:w="256" w:type="dxa"/>
          </w:tcPr>
          <w:p w14:paraId="6F8E0564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gridSpan w:val="2"/>
            <w:tcBorders>
              <w:bottom w:val="double" w:sz="4" w:space="0" w:color="auto"/>
            </w:tcBorders>
          </w:tcPr>
          <w:p w14:paraId="3671CDD5" w14:textId="2EC56BB7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213,000</w:t>
            </w:r>
          </w:p>
        </w:tc>
      </w:tr>
      <w:tr w:rsidR="00216230" w:rsidRPr="00F81910" w14:paraId="7AC7E50C" w14:textId="77777777" w:rsidTr="002A0AC7">
        <w:trPr>
          <w:trHeight w:hRule="exact" w:val="434"/>
        </w:trPr>
        <w:tc>
          <w:tcPr>
            <w:tcW w:w="3779" w:type="dxa"/>
          </w:tcPr>
          <w:p w14:paraId="73CE468E" w14:textId="77777777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B75B7D0" w14:textId="77777777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7E1974B6" w14:textId="77777777" w:rsidR="00216230" w:rsidRPr="00F81910" w:rsidRDefault="00216230" w:rsidP="0021623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</w:tcPr>
          <w:p w14:paraId="319F5544" w14:textId="77777777" w:rsidR="0021623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4896E1F3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4" w:type="dxa"/>
            <w:gridSpan w:val="2"/>
            <w:tcBorders>
              <w:top w:val="double" w:sz="4" w:space="0" w:color="auto"/>
            </w:tcBorders>
          </w:tcPr>
          <w:p w14:paraId="5F6715B8" w14:textId="77777777" w:rsidR="0021623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10B92A02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4" w:type="dxa"/>
            <w:gridSpan w:val="2"/>
            <w:tcBorders>
              <w:top w:val="double" w:sz="4" w:space="0" w:color="auto"/>
            </w:tcBorders>
          </w:tcPr>
          <w:p w14:paraId="2A8D535D" w14:textId="77777777" w:rsidR="0021623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0AC3D8F3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gridSpan w:val="2"/>
            <w:tcBorders>
              <w:top w:val="double" w:sz="4" w:space="0" w:color="auto"/>
            </w:tcBorders>
          </w:tcPr>
          <w:p w14:paraId="1666A4AB" w14:textId="77777777" w:rsidR="0021623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1910" w:rsidRPr="00F81910" w14:paraId="6921AC63" w14:textId="77777777" w:rsidTr="002A0AC7">
        <w:trPr>
          <w:trHeight w:hRule="exact" w:val="452"/>
        </w:trPr>
        <w:tc>
          <w:tcPr>
            <w:tcW w:w="3779" w:type="dxa"/>
          </w:tcPr>
          <w:p w14:paraId="3C434B45" w14:textId="77777777" w:rsidR="00F81910" w:rsidRPr="00F81910" w:rsidRDefault="00F81910" w:rsidP="00F8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</w:t>
            </w:r>
            <w:r w:rsidRPr="00F81910"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cs/>
              </w:rPr>
              <w:t>่</w:t>
            </w:r>
            <w:r w:rsidRPr="00F819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ออกและชำระแล้ว</w:t>
            </w:r>
          </w:p>
        </w:tc>
        <w:tc>
          <w:tcPr>
            <w:tcW w:w="900" w:type="dxa"/>
          </w:tcPr>
          <w:p w14:paraId="7CAB5BF9" w14:textId="77777777" w:rsidR="00F81910" w:rsidRPr="00F81910" w:rsidRDefault="00F81910" w:rsidP="0043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5" w:right="-90" w:hanging="4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54F44B5A" w14:textId="77777777" w:rsidR="00F81910" w:rsidRPr="00F81910" w:rsidRDefault="00F81910" w:rsidP="00F8191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</w:tcPr>
          <w:p w14:paraId="3AFBAB1D" w14:textId="77777777" w:rsidR="00F81910" w:rsidRPr="00F81910" w:rsidRDefault="00F81910" w:rsidP="00435EA5">
            <w:pPr>
              <w:pStyle w:val="30"/>
              <w:tabs>
                <w:tab w:val="clear" w:pos="360"/>
                <w:tab w:val="clear" w:pos="720"/>
                <w:tab w:val="decimal" w:pos="804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3E05532" w14:textId="77777777" w:rsidR="00F81910" w:rsidRPr="00F81910" w:rsidRDefault="00F81910" w:rsidP="00435EA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270" w:right="-259" w:firstLine="1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0313AF4" w14:textId="77777777" w:rsidR="00F81910" w:rsidRPr="00F81910" w:rsidRDefault="00F81910" w:rsidP="00F81910">
            <w:pPr>
              <w:pStyle w:val="30"/>
              <w:tabs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BAF69AC" w14:textId="77777777" w:rsidR="00F81910" w:rsidRPr="00F81910" w:rsidRDefault="00F81910" w:rsidP="00F8191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75CCD1" w14:textId="77777777" w:rsidR="00F81910" w:rsidRPr="00F81910" w:rsidRDefault="00F81910" w:rsidP="00F81910">
            <w:pPr>
              <w:pStyle w:val="30"/>
              <w:tabs>
                <w:tab w:val="clear" w:pos="360"/>
                <w:tab w:val="clear" w:pos="720"/>
                <w:tab w:val="decimal" w:pos="753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93F45F8" w14:textId="77777777" w:rsidR="00F81910" w:rsidRPr="00F81910" w:rsidRDefault="00F81910" w:rsidP="00F8191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6BFEFB" w14:textId="77777777" w:rsidR="00F81910" w:rsidRPr="00F81910" w:rsidRDefault="00F81910" w:rsidP="00F81910">
            <w:pPr>
              <w:pStyle w:val="30"/>
              <w:tabs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4DE7" w:rsidRPr="00F81910" w14:paraId="22F7FD68" w14:textId="77777777" w:rsidTr="002A0AC7">
        <w:trPr>
          <w:trHeight w:hRule="exact" w:val="443"/>
        </w:trPr>
        <w:tc>
          <w:tcPr>
            <w:tcW w:w="3779" w:type="dxa"/>
          </w:tcPr>
          <w:p w14:paraId="60B9A7E2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8191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4D6A833C" w14:textId="77777777" w:rsidR="001A4DE7" w:rsidRPr="00F81910" w:rsidRDefault="001A4DE7" w:rsidP="00390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0A39717D" w14:textId="77777777" w:rsidR="001A4DE7" w:rsidRPr="00F81910" w:rsidRDefault="001A4DE7" w:rsidP="0039065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</w:tcPr>
          <w:p w14:paraId="58C36FF9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CAB79B3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968A47D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E7B2ECA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BF045A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916CC08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A9E38DA" w14:textId="77777777" w:rsidR="001A4DE7" w:rsidRPr="00F81910" w:rsidRDefault="001A4DE7" w:rsidP="00390655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6230" w:rsidRPr="00F81910" w14:paraId="69F2D6E1" w14:textId="77777777" w:rsidTr="002A0AC7">
        <w:trPr>
          <w:trHeight w:hRule="exact" w:val="452"/>
        </w:trPr>
        <w:tc>
          <w:tcPr>
            <w:tcW w:w="3779" w:type="dxa"/>
          </w:tcPr>
          <w:p w14:paraId="1EC13C26" w14:textId="77777777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762D4E93" w14:textId="7ECB5C25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57" w:type="dxa"/>
          </w:tcPr>
          <w:p w14:paraId="432C5643" w14:textId="77777777" w:rsidR="00216230" w:rsidRPr="00F81910" w:rsidRDefault="00216230" w:rsidP="0021623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</w:tcPr>
          <w:p w14:paraId="16F621BB" w14:textId="28A4B5F1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A0AC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70" w:type="dxa"/>
            <w:gridSpan w:val="2"/>
          </w:tcPr>
          <w:p w14:paraId="7B78D128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4FCDDA5" w14:textId="4B15ED72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A0AC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70" w:type="dxa"/>
            <w:gridSpan w:val="2"/>
          </w:tcPr>
          <w:p w14:paraId="53CFF55B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C048BE8" w14:textId="383EBB86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70" w:type="dxa"/>
            <w:gridSpan w:val="2"/>
          </w:tcPr>
          <w:p w14:paraId="05783A0C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578E16" w14:textId="56D51355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160,000</w:t>
            </w:r>
          </w:p>
        </w:tc>
      </w:tr>
      <w:tr w:rsidR="00216230" w:rsidRPr="00F81910" w14:paraId="4AFC345A" w14:textId="77777777" w:rsidTr="002A0AC7">
        <w:trPr>
          <w:trHeight w:hRule="exact" w:val="452"/>
        </w:trPr>
        <w:tc>
          <w:tcPr>
            <w:tcW w:w="3779" w:type="dxa"/>
          </w:tcPr>
          <w:p w14:paraId="4A8EE919" w14:textId="7C0B8CA6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F8191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67914EDA" w14:textId="7395DB51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57" w:type="dxa"/>
          </w:tcPr>
          <w:p w14:paraId="4C8AFB2E" w14:textId="77777777" w:rsidR="00216230" w:rsidRPr="00F81910" w:rsidRDefault="00216230" w:rsidP="0021623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</w:tcPr>
          <w:p w14:paraId="0AD2E277" w14:textId="45BDBE55" w:rsidR="00216230" w:rsidRPr="00F81910" w:rsidRDefault="002A0AC7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115,000</w:t>
            </w:r>
          </w:p>
        </w:tc>
        <w:tc>
          <w:tcPr>
            <w:tcW w:w="270" w:type="dxa"/>
            <w:gridSpan w:val="2"/>
          </w:tcPr>
          <w:p w14:paraId="57469F09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B4FF1C3" w14:textId="7C61A8E6" w:rsidR="00216230" w:rsidRPr="00F81910" w:rsidRDefault="002A0AC7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57,500</w:t>
            </w:r>
          </w:p>
        </w:tc>
        <w:tc>
          <w:tcPr>
            <w:tcW w:w="270" w:type="dxa"/>
            <w:gridSpan w:val="2"/>
          </w:tcPr>
          <w:p w14:paraId="54FAA958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3F7733" w14:textId="6C6366F9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  <w:gridSpan w:val="2"/>
          </w:tcPr>
          <w:p w14:paraId="30CCBE63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B0B428" w14:textId="0A83CCB2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216230" w:rsidRPr="00F81910" w14:paraId="0AA63FDE" w14:textId="77777777" w:rsidTr="002A0AC7">
        <w:trPr>
          <w:trHeight w:hRule="exact" w:val="462"/>
        </w:trPr>
        <w:tc>
          <w:tcPr>
            <w:tcW w:w="3779" w:type="dxa"/>
          </w:tcPr>
          <w:p w14:paraId="501188BC" w14:textId="77777777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4BB764B2" w14:textId="77777777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559ED6AE" w14:textId="77777777" w:rsidR="00216230" w:rsidRPr="00F81910" w:rsidRDefault="00216230" w:rsidP="0021623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499EBF21" w14:textId="77777777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A1740BC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91B4DC8" w14:textId="77777777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783B132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31A634" w14:textId="77777777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5C1E6F7" w14:textId="77777777" w:rsidR="00216230" w:rsidRPr="00F81910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C675E9" w14:textId="77777777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6230" w:rsidRPr="00F81910" w14:paraId="7FA49F58" w14:textId="77777777" w:rsidTr="002A0AC7">
        <w:trPr>
          <w:trHeight w:hRule="exact" w:val="434"/>
        </w:trPr>
        <w:tc>
          <w:tcPr>
            <w:tcW w:w="3779" w:type="dxa"/>
          </w:tcPr>
          <w:p w14:paraId="26ECE16C" w14:textId="77777777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</w:t>
            </w: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890A16E" w14:textId="77777777" w:rsidR="00216230" w:rsidRPr="00F81910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1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57" w:type="dxa"/>
          </w:tcPr>
          <w:p w14:paraId="0F8DF7D1" w14:textId="77777777" w:rsidR="00216230" w:rsidRPr="00F81910" w:rsidRDefault="00216230" w:rsidP="0021623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</w:tcPr>
          <w:p w14:paraId="5468D442" w14:textId="6EED240F" w:rsidR="00216230" w:rsidRPr="00A46889" w:rsidRDefault="002A0AC7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  <w:r w:rsidR="00216230" w:rsidRPr="00A46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  <w:gridSpan w:val="2"/>
          </w:tcPr>
          <w:p w14:paraId="54A3BED1" w14:textId="77777777" w:rsidR="00216230" w:rsidRPr="00A46889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8DC45C6" w14:textId="7FCC5F30" w:rsidR="00216230" w:rsidRPr="00A46889" w:rsidRDefault="002A0AC7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  <w:r w:rsidR="00216230" w:rsidRPr="00A46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16230" w:rsidRPr="00A46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  <w:gridSpan w:val="2"/>
          </w:tcPr>
          <w:p w14:paraId="256D7B59" w14:textId="77777777" w:rsidR="00216230" w:rsidRPr="00A46889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421C492" w14:textId="165AC45C" w:rsidR="00216230" w:rsidRPr="00A46889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340,000</w:t>
            </w:r>
          </w:p>
        </w:tc>
        <w:tc>
          <w:tcPr>
            <w:tcW w:w="270" w:type="dxa"/>
            <w:gridSpan w:val="2"/>
          </w:tcPr>
          <w:p w14:paraId="4E7EFA91" w14:textId="77777777" w:rsidR="00216230" w:rsidRPr="00A46889" w:rsidRDefault="00216230" w:rsidP="0021623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2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5F6B4F" w14:textId="327847D3" w:rsidR="00216230" w:rsidRPr="00A46889" w:rsidRDefault="00216230" w:rsidP="0021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170,000</w:t>
            </w:r>
          </w:p>
        </w:tc>
      </w:tr>
    </w:tbl>
    <w:p w14:paraId="668B2A7F" w14:textId="479C6D4E" w:rsidR="002C4FD1" w:rsidRPr="004411FC" w:rsidRDefault="002C4FD1" w:rsidP="00441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0AEBC" w14:textId="0E1544B6" w:rsidR="007E35B0" w:rsidRDefault="00294369" w:rsidP="00441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294369">
        <w:rPr>
          <w:rFonts w:asciiTheme="majorBidi" w:hAnsiTheme="majorBidi" w:cstheme="majorBidi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22157EE9" w14:textId="77777777" w:rsidR="00037B01" w:rsidRDefault="00037B01" w:rsidP="00441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B989393" w14:textId="0D4F1B1D" w:rsidR="00973913" w:rsidRPr="004411FC" w:rsidRDefault="00973913" w:rsidP="00441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1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การเสนอขายหุ้น</w:t>
      </w:r>
      <w:r w:rsidR="00780C9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สามัญ</w:t>
      </w:r>
      <w:r w:rsidR="00037B0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เพิ่มทุน</w:t>
      </w:r>
      <w:r w:rsidRPr="004411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ใหม่ต่อประชาชนทั่วไปเป็นครั้งแรก</w:t>
      </w:r>
    </w:p>
    <w:p w14:paraId="17624313" w14:textId="77777777" w:rsidR="00973913" w:rsidRPr="00973913" w:rsidRDefault="00973913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B5C74E6" w14:textId="5B285977" w:rsidR="00973913" w:rsidRDefault="00780C94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ในเดือนตุลาคม </w:t>
      </w:r>
      <w:r w:rsidR="004C66C4" w:rsidRPr="00E401A5">
        <w:rPr>
          <w:rFonts w:asciiTheme="majorBidi" w:hAnsiTheme="majorBidi" w:cstheme="majorBidi"/>
          <w:sz w:val="30"/>
          <w:szCs w:val="30"/>
        </w:rPr>
        <w:t>256</w:t>
      </w:r>
      <w:r w:rsidR="004C66C4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>บริษัทได้เสนอขายหุ้นสามัญ</w:t>
      </w:r>
      <w:r w:rsidR="00973913" w:rsidRPr="003869A7">
        <w:rPr>
          <w:rFonts w:asciiTheme="majorBidi" w:hAnsiTheme="majorBidi" w:cstheme="majorBidi" w:hint="cs"/>
          <w:sz w:val="30"/>
          <w:szCs w:val="30"/>
          <w:cs/>
        </w:rPr>
        <w:t>เพิ่มทุน</w:t>
      </w:r>
      <w:r w:rsidR="00037B01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="004411FC" w:rsidRPr="004411FC">
        <w:rPr>
          <w:rFonts w:asciiTheme="majorBidi" w:hAnsiTheme="majorBidi"/>
          <w:sz w:val="30"/>
          <w:szCs w:val="30"/>
          <w:cs/>
        </w:rPr>
        <w:t>ต่อประชาชนทั่วไปเป็นครั้งแรก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4C66C4">
        <w:rPr>
          <w:rFonts w:asciiTheme="majorBidi" w:hAnsiTheme="majorBidi" w:cstheme="majorBidi"/>
          <w:sz w:val="30"/>
          <w:szCs w:val="30"/>
        </w:rPr>
        <w:t>115</w:t>
      </w:r>
      <w:r>
        <w:rPr>
          <w:rFonts w:asciiTheme="majorBidi" w:hAnsiTheme="majorBidi" w:cstheme="majorBidi"/>
          <w:sz w:val="30"/>
          <w:szCs w:val="30"/>
        </w:rPr>
        <w:t>.</w:t>
      </w:r>
      <w:r w:rsidR="004C66C4">
        <w:rPr>
          <w:rFonts w:asciiTheme="majorBidi" w:hAnsiTheme="majorBidi" w:cstheme="majorBidi"/>
          <w:sz w:val="30"/>
          <w:szCs w:val="30"/>
        </w:rPr>
        <w:t>0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 xml:space="preserve"> ล้านหุ้น ในราคาหุ้นละ </w:t>
      </w:r>
      <w:r w:rsidR="00973913" w:rsidRPr="003869A7">
        <w:rPr>
          <w:rFonts w:asciiTheme="majorBidi" w:hAnsiTheme="majorBidi" w:cstheme="majorBidi"/>
          <w:sz w:val="30"/>
          <w:szCs w:val="30"/>
        </w:rPr>
        <w:t>7.0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(มูลค่าที่ตราไว้ </w:t>
      </w:r>
      <w:r>
        <w:rPr>
          <w:rFonts w:asciiTheme="majorBidi" w:hAnsiTheme="majorBidi" w:cstheme="majorBidi"/>
          <w:sz w:val="30"/>
          <w:szCs w:val="30"/>
        </w:rPr>
        <w:t>0.5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บาท และส่วนเกินมูลค่าหุ้นสามัญ </w:t>
      </w:r>
      <w:r>
        <w:rPr>
          <w:rFonts w:asciiTheme="majorBidi" w:hAnsiTheme="majorBidi" w:cstheme="majorBidi"/>
          <w:sz w:val="30"/>
          <w:szCs w:val="30"/>
        </w:rPr>
        <w:t xml:space="preserve">6.5 </w:t>
      </w:r>
      <w:r>
        <w:rPr>
          <w:rFonts w:asciiTheme="majorBidi" w:hAnsiTheme="majorBidi" w:cstheme="majorBidi" w:hint="cs"/>
          <w:sz w:val="30"/>
          <w:szCs w:val="30"/>
          <w:cs/>
        </w:rPr>
        <w:t>บาท)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บริษัทได้รับเงินจากการขายหุ้นสามัญ</w:t>
      </w:r>
      <w:r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BC1C8D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973913" w:rsidRPr="003869A7">
        <w:rPr>
          <w:rFonts w:asciiTheme="majorBidi" w:hAnsiTheme="majorBidi" w:cstheme="majorBidi"/>
          <w:sz w:val="30"/>
          <w:szCs w:val="30"/>
        </w:rPr>
        <w:t>805.0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>บริษัทดำเนินการจดทะเบียน</w:t>
      </w:r>
      <w:r w:rsidR="003869A7">
        <w:rPr>
          <w:rFonts w:asciiTheme="majorBidi" w:hAnsiTheme="majorBidi" w:cstheme="majorBidi" w:hint="cs"/>
          <w:sz w:val="30"/>
          <w:szCs w:val="30"/>
          <w:cs/>
        </w:rPr>
        <w:t>รับชำระค่าหุ้น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 xml:space="preserve">กับกระทรวงพาณิชย์เมื่อวันที่ </w:t>
      </w:r>
      <w:r w:rsidR="004C66C4" w:rsidRPr="00E401A5">
        <w:rPr>
          <w:rFonts w:asciiTheme="majorBidi" w:hAnsiTheme="majorBidi" w:cstheme="majorBidi"/>
          <w:sz w:val="30"/>
          <w:szCs w:val="30"/>
        </w:rPr>
        <w:t>2</w:t>
      </w:r>
      <w:r w:rsidR="004C66C4">
        <w:rPr>
          <w:rFonts w:asciiTheme="majorBidi" w:hAnsiTheme="majorBidi" w:cstheme="majorBidi"/>
          <w:sz w:val="30"/>
          <w:szCs w:val="30"/>
        </w:rPr>
        <w:t>8</w:t>
      </w:r>
      <w:r w:rsidR="00973913" w:rsidRPr="002A0AC7">
        <w:rPr>
          <w:rFonts w:asciiTheme="majorBidi" w:hAnsiTheme="majorBidi" w:cstheme="majorBidi"/>
          <w:sz w:val="30"/>
          <w:szCs w:val="30"/>
        </w:rPr>
        <w:t xml:space="preserve"> </w:t>
      </w:r>
      <w:r w:rsidR="00973913" w:rsidRPr="003869A7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66C4" w:rsidRPr="00E401A5">
        <w:rPr>
          <w:rFonts w:asciiTheme="majorBidi" w:hAnsiTheme="majorBidi" w:cstheme="majorBidi"/>
          <w:sz w:val="30"/>
          <w:szCs w:val="30"/>
        </w:rPr>
        <w:t>256</w:t>
      </w:r>
      <w:r w:rsidR="004C66C4">
        <w:rPr>
          <w:rFonts w:asciiTheme="majorBidi" w:hAnsiTheme="majorBidi" w:cstheme="majorBidi"/>
          <w:sz w:val="30"/>
          <w:szCs w:val="30"/>
        </w:rPr>
        <w:t>4</w:t>
      </w:r>
      <w:r w:rsidR="00973913">
        <w:rPr>
          <w:rFonts w:asciiTheme="majorBidi" w:hAnsiTheme="majorBidi" w:cstheme="majorBidi"/>
          <w:sz w:val="30"/>
          <w:szCs w:val="30"/>
        </w:rPr>
        <w:t xml:space="preserve"> </w:t>
      </w:r>
      <w:r w:rsidR="0097391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>หุ้นของบริษัทเริ่มการซื้อขายในตลาดหลักทรัพย์แห่งประเทศไทย</w:t>
      </w:r>
      <w:r w:rsidR="004455BD">
        <w:rPr>
          <w:rFonts w:asciiTheme="majorBidi" w:hAnsiTheme="majorBidi" w:cstheme="majorBidi"/>
          <w:sz w:val="30"/>
          <w:szCs w:val="30"/>
          <w:cs/>
        </w:rPr>
        <w:br w:type="textWrapping" w:clear="all"/>
      </w:r>
      <w:r w:rsidR="00037B01">
        <w:rPr>
          <w:rFonts w:asciiTheme="majorBidi" w:hAnsiTheme="majorBidi" w:cstheme="majorBidi" w:hint="cs"/>
          <w:sz w:val="30"/>
          <w:szCs w:val="30"/>
          <w:cs/>
        </w:rPr>
        <w:lastRenderedPageBreak/>
        <w:t>เมื่อวัน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973913" w:rsidRPr="003869A7">
        <w:rPr>
          <w:rFonts w:asciiTheme="majorBidi" w:hAnsiTheme="majorBidi" w:cstheme="majorBidi"/>
          <w:sz w:val="30"/>
          <w:szCs w:val="30"/>
        </w:rPr>
        <w:t>2</w:t>
      </w:r>
      <w:r w:rsidR="00973913" w:rsidRPr="003869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3913" w:rsidRPr="003869A7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4C66C4" w:rsidRPr="00E401A5">
        <w:rPr>
          <w:rFonts w:asciiTheme="majorBidi" w:hAnsiTheme="majorBidi" w:cstheme="majorBidi"/>
          <w:sz w:val="30"/>
          <w:szCs w:val="30"/>
        </w:rPr>
        <w:t>256</w:t>
      </w:r>
      <w:r w:rsidR="004C66C4">
        <w:rPr>
          <w:rFonts w:asciiTheme="majorBidi" w:hAnsiTheme="majorBidi" w:cstheme="majorBidi"/>
          <w:sz w:val="30"/>
          <w:szCs w:val="30"/>
        </w:rPr>
        <w:t>4</w:t>
      </w:r>
      <w:r w:rsidR="003869A7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="00037B01" w:rsidRPr="003869A7">
        <w:rPr>
          <w:rFonts w:asciiTheme="majorBidi" w:hAnsiTheme="majorBidi" w:cstheme="majorBidi" w:hint="cs"/>
          <w:sz w:val="30"/>
          <w:szCs w:val="30"/>
          <w:cs/>
        </w:rPr>
        <w:t>บริษัทมีค่าใช้จ่ายในการออกหุ้นสามัญเพิ่มทุนดังกล่าว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>สุทธิจากภาษีเงินได้</w:t>
      </w:r>
      <w:r w:rsidR="00037B01" w:rsidRPr="003869A7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037B01">
        <w:rPr>
          <w:rFonts w:asciiTheme="majorBidi" w:hAnsiTheme="majorBidi" w:cstheme="majorBidi"/>
          <w:sz w:val="30"/>
          <w:szCs w:val="30"/>
        </w:rPr>
        <w:t>3</w:t>
      </w:r>
      <w:r w:rsidR="00BB1042">
        <w:rPr>
          <w:rFonts w:asciiTheme="majorBidi" w:hAnsiTheme="majorBidi" w:cstheme="majorBidi"/>
          <w:sz w:val="30"/>
          <w:szCs w:val="30"/>
        </w:rPr>
        <w:t>6</w:t>
      </w:r>
      <w:r w:rsidR="00037B01">
        <w:rPr>
          <w:rFonts w:asciiTheme="majorBidi" w:hAnsiTheme="majorBidi" w:cstheme="majorBidi"/>
          <w:sz w:val="30"/>
          <w:szCs w:val="30"/>
        </w:rPr>
        <w:t>.</w:t>
      </w:r>
      <w:r w:rsidR="00BB1042">
        <w:rPr>
          <w:rFonts w:asciiTheme="majorBidi" w:hAnsiTheme="majorBidi" w:cstheme="majorBidi"/>
          <w:sz w:val="30"/>
          <w:szCs w:val="30"/>
        </w:rPr>
        <w:t>1</w:t>
      </w:r>
      <w:r w:rsidR="00037B01" w:rsidRPr="003869A7">
        <w:rPr>
          <w:rFonts w:asciiTheme="majorBidi" w:hAnsiTheme="majorBidi" w:cstheme="majorBidi"/>
          <w:sz w:val="30"/>
          <w:szCs w:val="30"/>
        </w:rPr>
        <w:t xml:space="preserve"> </w:t>
      </w:r>
      <w:r w:rsidR="00037B01" w:rsidRPr="003869A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D3D1A">
        <w:rPr>
          <w:rFonts w:asciiTheme="majorBidi" w:hAnsiTheme="majorBidi" w:cstheme="majorBidi"/>
          <w:sz w:val="30"/>
          <w:szCs w:val="30"/>
        </w:rPr>
        <w:t xml:space="preserve"> </w:t>
      </w:r>
      <w:r w:rsidR="00FD3D1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บริษัทรับรู้</w:t>
      </w:r>
      <w:r w:rsidR="00FD3D1A" w:rsidRPr="00FD3D1A">
        <w:rPr>
          <w:rFonts w:asciiTheme="majorBidi" w:hAnsiTheme="majorBidi"/>
          <w:sz w:val="30"/>
          <w:szCs w:val="30"/>
          <w:cs/>
        </w:rPr>
        <w:t>ส่วนเกินมูลค่าหุ้นสุทธิ</w:t>
      </w:r>
      <w:r w:rsidR="00014846">
        <w:rPr>
          <w:rFonts w:asciiTheme="majorBidi" w:hAnsiTheme="majorBidi" w:hint="cs"/>
          <w:sz w:val="30"/>
          <w:szCs w:val="30"/>
          <w:cs/>
        </w:rPr>
        <w:t>จำนวน</w:t>
      </w:r>
      <w:r w:rsidR="00FD3D1A" w:rsidRPr="00FD3D1A">
        <w:rPr>
          <w:rFonts w:asciiTheme="majorBidi" w:hAnsiTheme="majorBidi"/>
          <w:sz w:val="30"/>
          <w:szCs w:val="30"/>
          <w:cs/>
        </w:rPr>
        <w:t xml:space="preserve"> </w:t>
      </w:r>
      <w:r w:rsidR="00FD3D1A">
        <w:rPr>
          <w:rFonts w:asciiTheme="majorBidi" w:hAnsiTheme="majorBidi"/>
          <w:sz w:val="30"/>
          <w:szCs w:val="30"/>
        </w:rPr>
        <w:t>7</w:t>
      </w:r>
      <w:r w:rsidR="00BB1042">
        <w:rPr>
          <w:rFonts w:asciiTheme="majorBidi" w:hAnsiTheme="majorBidi"/>
          <w:sz w:val="30"/>
          <w:szCs w:val="30"/>
        </w:rPr>
        <w:t>11</w:t>
      </w:r>
      <w:r w:rsidR="00FD3D1A">
        <w:rPr>
          <w:rFonts w:asciiTheme="majorBidi" w:hAnsiTheme="majorBidi"/>
          <w:sz w:val="30"/>
          <w:szCs w:val="30"/>
        </w:rPr>
        <w:t>.</w:t>
      </w:r>
      <w:r w:rsidR="00BB1042">
        <w:rPr>
          <w:rFonts w:asciiTheme="majorBidi" w:hAnsiTheme="majorBidi"/>
          <w:sz w:val="30"/>
          <w:szCs w:val="30"/>
        </w:rPr>
        <w:t>4</w:t>
      </w:r>
      <w:r w:rsidR="00FD3D1A" w:rsidRPr="00FD3D1A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30A38055" w14:textId="3979A879" w:rsidR="00037B01" w:rsidRDefault="00037B01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9F0671F" w14:textId="77777777" w:rsidR="00780C94" w:rsidRPr="00815866" w:rsidRDefault="00780C94" w:rsidP="00780C94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815866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การเสนอ</w:t>
      </w:r>
      <w:r w:rsidRPr="00815866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>ขายหุ้นให้แก่กรรมการ ผู้บริหารและพนักงานของบริษัท</w:t>
      </w:r>
    </w:p>
    <w:p w14:paraId="76B1036C" w14:textId="77777777" w:rsidR="00780C94" w:rsidRPr="006C24CE" w:rsidRDefault="00780C94" w:rsidP="00780C94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7FDD4D67" w14:textId="0A3987BA" w:rsidR="00780C94" w:rsidRDefault="00780C94" w:rsidP="00780C9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11EBB">
        <w:rPr>
          <w:rFonts w:ascii="Angsana New" w:hAnsi="Angsana New"/>
          <w:sz w:val="30"/>
          <w:szCs w:val="30"/>
          <w:cs/>
        </w:rPr>
        <w:t xml:space="preserve">ในเดือนตุลาคม </w:t>
      </w:r>
      <w:r w:rsidRPr="00DC6582">
        <w:rPr>
          <w:rFonts w:ascii="Angsana New" w:hAnsi="Angsana New"/>
          <w:sz w:val="30"/>
          <w:szCs w:val="30"/>
        </w:rPr>
        <w:t>2564</w:t>
      </w:r>
      <w:r w:rsidRPr="00E11EBB">
        <w:rPr>
          <w:rFonts w:ascii="Angsana New" w:hAnsi="Angsana New"/>
          <w:sz w:val="30"/>
          <w:szCs w:val="30"/>
          <w:cs/>
        </w:rPr>
        <w:t xml:space="preserve"> บริษัทได้เสนอขายหุ้นสามัญเพิ่มทุนให้แก่กรรมการ ผู้บริหารและพนักงานของบริษัทจำนวนไม่เกิน </w:t>
      </w:r>
      <w:r w:rsidRPr="00854644">
        <w:rPr>
          <w:rFonts w:asciiTheme="majorBidi" w:hAnsiTheme="majorBidi"/>
          <w:spacing w:val="-6"/>
          <w:sz w:val="30"/>
          <w:szCs w:val="30"/>
        </w:rPr>
        <w:t>1</w:t>
      </w:r>
      <w:r w:rsidR="00F4196E">
        <w:rPr>
          <w:rFonts w:asciiTheme="majorBidi" w:hAnsiTheme="majorBidi"/>
          <w:spacing w:val="-6"/>
          <w:sz w:val="30"/>
          <w:szCs w:val="30"/>
        </w:rPr>
        <w:t>.</w:t>
      </w:r>
      <w:r w:rsidRPr="00854644">
        <w:rPr>
          <w:rFonts w:asciiTheme="majorBidi" w:hAnsiTheme="majorBidi"/>
          <w:spacing w:val="-6"/>
          <w:sz w:val="30"/>
          <w:szCs w:val="30"/>
        </w:rPr>
        <w:t xml:space="preserve">25 </w:t>
      </w:r>
      <w:r w:rsidR="00F4196E">
        <w:rPr>
          <w:rFonts w:asciiTheme="majorBidi" w:hAnsiTheme="majorBidi" w:hint="cs"/>
          <w:spacing w:val="-6"/>
          <w:sz w:val="30"/>
          <w:szCs w:val="30"/>
          <w:cs/>
        </w:rPr>
        <w:t>ล้าน</w:t>
      </w:r>
      <w:r w:rsidRPr="00E11EBB">
        <w:rPr>
          <w:rFonts w:ascii="Angsana New" w:hAnsi="Angsana New"/>
          <w:sz w:val="30"/>
          <w:szCs w:val="30"/>
          <w:cs/>
        </w:rPr>
        <w:t xml:space="preserve">หุ้น (มูลค่าที่ตราไว้หุ้นละ </w:t>
      </w:r>
      <w:r w:rsidRPr="00854644">
        <w:rPr>
          <w:rFonts w:asciiTheme="majorBidi" w:hAnsiTheme="majorBidi"/>
          <w:spacing w:val="-6"/>
          <w:sz w:val="30"/>
          <w:szCs w:val="30"/>
        </w:rPr>
        <w:t>0.5</w:t>
      </w:r>
      <w:r w:rsidRPr="00854644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11EBB">
        <w:rPr>
          <w:rFonts w:ascii="Angsana New" w:hAnsi="Angsana New"/>
          <w:sz w:val="30"/>
          <w:szCs w:val="30"/>
          <w:cs/>
        </w:rPr>
        <w:t xml:space="preserve">บาท) ในราคาหุ้นละ </w:t>
      </w:r>
      <w:r w:rsidRPr="00854644">
        <w:rPr>
          <w:rFonts w:asciiTheme="majorBidi" w:hAnsiTheme="majorBidi"/>
          <w:spacing w:val="-6"/>
          <w:sz w:val="30"/>
          <w:szCs w:val="30"/>
        </w:rPr>
        <w:t>7</w:t>
      </w:r>
      <w:r w:rsidRPr="00DC6582">
        <w:rPr>
          <w:rFonts w:asciiTheme="majorBidi" w:hAnsiTheme="majorBidi"/>
          <w:spacing w:val="-6"/>
          <w:sz w:val="30"/>
          <w:szCs w:val="30"/>
        </w:rPr>
        <w:t>.0</w:t>
      </w:r>
      <w:r w:rsidRPr="00854644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E11EBB">
        <w:rPr>
          <w:rFonts w:ascii="Angsana New" w:hAnsi="Angsana New"/>
          <w:sz w:val="30"/>
          <w:szCs w:val="30"/>
          <w:cs/>
        </w:rPr>
        <w:t>บาท โดยถือเป็นราคายุติธรรมของหุ้นที่ประมาณได้อย่างน่าเชื่อถือ ซึ่งอ้างอิงตามราคาของหุ้นที่บริษัทได้ออกจำหน่ายแก่ประชาชนทั่วไปเป็นครั้งแรก การเสนอขายหุ้นดังกล่าวเป็นส่วนหนึ่งของการเสนอขายหุ้นสามัญแก่ประชาชนทั่วไปเป็นครั้งแรก</w:t>
      </w:r>
    </w:p>
    <w:p w14:paraId="504971D1" w14:textId="77777777" w:rsidR="00D23800" w:rsidRDefault="00D23800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0D5805B" w14:textId="13EBDE61" w:rsidR="00B34CCA" w:rsidRPr="00595A96" w:rsidRDefault="003152B7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การลดหุ้นสามัญ</w:t>
      </w:r>
    </w:p>
    <w:p w14:paraId="6D731B33" w14:textId="7BB16981" w:rsidR="003152B7" w:rsidRDefault="003152B7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97EB6" w14:textId="4B8BC6C9" w:rsidR="003152B7" w:rsidRDefault="003152B7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3869A7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2A0AC7">
        <w:rPr>
          <w:rFonts w:asciiTheme="majorBidi" w:hAnsiTheme="majorBidi" w:cstheme="majorBidi"/>
          <w:sz w:val="30"/>
          <w:szCs w:val="30"/>
        </w:rPr>
        <w:t>26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4C66C4" w:rsidRPr="00E401A5">
        <w:rPr>
          <w:rFonts w:asciiTheme="majorBidi" w:hAnsiTheme="majorBidi" w:cstheme="majorBidi"/>
          <w:sz w:val="30"/>
          <w:szCs w:val="30"/>
        </w:rPr>
        <w:t>256</w:t>
      </w:r>
      <w:r w:rsidR="004C66C4">
        <w:rPr>
          <w:rFonts w:asciiTheme="majorBidi" w:hAnsiTheme="majorBidi" w:cstheme="majorBidi"/>
          <w:sz w:val="30"/>
          <w:szCs w:val="30"/>
        </w:rPr>
        <w:t>4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ผู้ถือหุ้นมีมติอนุมัติให้ลดทุนจดทะเบียนจำนวน </w:t>
      </w:r>
      <w:r w:rsidRPr="002A0AC7">
        <w:rPr>
          <w:rFonts w:asciiTheme="majorBidi" w:hAnsiTheme="majorBidi" w:cstheme="majorBidi"/>
          <w:sz w:val="30"/>
          <w:szCs w:val="30"/>
        </w:rPr>
        <w:t>43.0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ล้านบาท (แบ่งเป็น </w:t>
      </w:r>
      <w:r w:rsidRPr="002A0AC7">
        <w:rPr>
          <w:rFonts w:asciiTheme="majorBidi" w:hAnsiTheme="majorBidi" w:cstheme="majorBidi"/>
          <w:sz w:val="30"/>
          <w:szCs w:val="30"/>
        </w:rPr>
        <w:t>86.0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มูลค่าหุ้นละ </w:t>
      </w:r>
      <w:r w:rsidRPr="002A0AC7">
        <w:rPr>
          <w:rFonts w:asciiTheme="majorBidi" w:hAnsiTheme="majorBidi" w:cstheme="majorBidi"/>
          <w:sz w:val="30"/>
          <w:szCs w:val="30"/>
        </w:rPr>
        <w:t>0.5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บาท) โดยตัดหุ้นเพิ่มทุนที่ยังไม่ได้รับชำระของบริษัท บริษัทดำเนินการจดทะเบียนลดทุนกับกระทรวงพาณิชย์เมื่อวันที่ </w:t>
      </w:r>
      <w:r w:rsidRPr="002A0AC7">
        <w:rPr>
          <w:rFonts w:asciiTheme="majorBidi" w:hAnsiTheme="majorBidi" w:cstheme="majorBidi"/>
          <w:sz w:val="30"/>
          <w:szCs w:val="30"/>
        </w:rPr>
        <w:t>1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2A0AC7">
        <w:rPr>
          <w:rFonts w:asciiTheme="majorBidi" w:hAnsiTheme="majorBidi" w:cstheme="majorBidi"/>
          <w:sz w:val="30"/>
          <w:szCs w:val="30"/>
        </w:rPr>
        <w:t>2564</w:t>
      </w:r>
    </w:p>
    <w:p w14:paraId="55767019" w14:textId="77777777" w:rsidR="003152B7" w:rsidRDefault="003152B7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62E22" w14:textId="5FD5B256" w:rsidR="001A4DE7" w:rsidRPr="004411FC" w:rsidRDefault="001A4DE7" w:rsidP="00441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1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การออกหุ้นสามัญ</w:t>
      </w:r>
    </w:p>
    <w:p w14:paraId="2C76A085" w14:textId="056D420E" w:rsidR="002A0AC7" w:rsidRPr="002A0AC7" w:rsidRDefault="002A0AC7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7636D01" w14:textId="77E26C82" w:rsidR="002A0AC7" w:rsidRDefault="002A0AC7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3869A7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2A0AC7">
        <w:rPr>
          <w:rFonts w:asciiTheme="majorBidi" w:hAnsiTheme="majorBidi" w:cstheme="majorBidi"/>
          <w:sz w:val="30"/>
          <w:szCs w:val="30"/>
        </w:rPr>
        <w:t xml:space="preserve">26 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4C66C4" w:rsidRPr="00E401A5">
        <w:rPr>
          <w:rFonts w:asciiTheme="majorBidi" w:hAnsiTheme="majorBidi" w:cstheme="majorBidi"/>
          <w:sz w:val="30"/>
          <w:szCs w:val="30"/>
        </w:rPr>
        <w:t>256</w:t>
      </w:r>
      <w:r w:rsidR="004C66C4">
        <w:rPr>
          <w:rFonts w:asciiTheme="majorBidi" w:hAnsiTheme="majorBidi" w:cstheme="majorBidi"/>
          <w:sz w:val="30"/>
          <w:szCs w:val="30"/>
        </w:rPr>
        <w:t>4</w:t>
      </w:r>
      <w:r w:rsidRPr="002A0AC7">
        <w:rPr>
          <w:rFonts w:asciiTheme="majorBidi" w:hAnsiTheme="majorBidi" w:cstheme="majorBidi"/>
          <w:sz w:val="30"/>
          <w:szCs w:val="30"/>
        </w:rPr>
        <w:t xml:space="preserve"> 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ผู้ถือหุ้นมีมติอนุมัติให้เพิ่มทุนจดทะเบียนจำนวน </w:t>
      </w:r>
      <w:r w:rsidRPr="002A0AC7">
        <w:rPr>
          <w:rFonts w:asciiTheme="majorBidi" w:hAnsiTheme="majorBidi" w:cstheme="majorBidi"/>
          <w:sz w:val="30"/>
          <w:szCs w:val="30"/>
        </w:rPr>
        <w:t xml:space="preserve">57.5 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 </w:t>
      </w:r>
      <w:r w:rsidRPr="002A0AC7">
        <w:rPr>
          <w:rFonts w:asciiTheme="majorBidi" w:hAnsiTheme="majorBidi" w:cstheme="majorBidi"/>
          <w:sz w:val="30"/>
          <w:szCs w:val="30"/>
        </w:rPr>
        <w:t xml:space="preserve">115.0 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มูลค่าหุ้นละ </w:t>
      </w:r>
      <w:r w:rsidRPr="002A0AC7">
        <w:rPr>
          <w:rFonts w:asciiTheme="majorBidi" w:hAnsiTheme="majorBidi" w:cstheme="majorBidi"/>
          <w:sz w:val="30"/>
          <w:szCs w:val="30"/>
        </w:rPr>
        <w:t xml:space="preserve">0.5 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บาท) เพื่อเสนอขายให้แก่ประชาชนทั่วไปเป็นครั้งแรก บริษัทดำเนินการจดทะเบียนเพิ่มทุนกับกระทรวงพาณิชย์เมื่อวันที่ </w:t>
      </w:r>
      <w:r w:rsidRPr="002A0AC7">
        <w:rPr>
          <w:rFonts w:asciiTheme="majorBidi" w:hAnsiTheme="majorBidi" w:cstheme="majorBidi"/>
          <w:sz w:val="30"/>
          <w:szCs w:val="30"/>
        </w:rPr>
        <w:t xml:space="preserve">2 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2A0AC7">
        <w:rPr>
          <w:rFonts w:asciiTheme="majorBidi" w:hAnsiTheme="majorBidi" w:cstheme="majorBidi"/>
          <w:sz w:val="30"/>
          <w:szCs w:val="30"/>
        </w:rPr>
        <w:t>2564</w:t>
      </w:r>
    </w:p>
    <w:p w14:paraId="56739953" w14:textId="77777777" w:rsidR="002A0AC7" w:rsidRDefault="002A0AC7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42D70B5" w14:textId="23C07E8C" w:rsidR="007E35B0" w:rsidRPr="003869A7" w:rsidRDefault="007E35B0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3869A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869A7">
        <w:rPr>
          <w:rFonts w:asciiTheme="majorBidi" w:hAnsiTheme="majorBidi" w:cstheme="majorBidi"/>
          <w:sz w:val="30"/>
          <w:szCs w:val="30"/>
        </w:rPr>
        <w:t>12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3869A7">
        <w:rPr>
          <w:rFonts w:asciiTheme="majorBidi" w:hAnsiTheme="majorBidi" w:cstheme="majorBidi"/>
          <w:sz w:val="30"/>
          <w:szCs w:val="30"/>
        </w:rPr>
        <w:t>2563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คณะกรรมการบริษัทได้มีมติอนุมัติให้บริษัทเพิ่มทุนจดทะเบียนจาก </w:t>
      </w:r>
      <w:r w:rsidRPr="003869A7">
        <w:rPr>
          <w:rFonts w:asciiTheme="majorBidi" w:hAnsiTheme="majorBidi" w:cstheme="majorBidi"/>
          <w:sz w:val="30"/>
          <w:szCs w:val="30"/>
        </w:rPr>
        <w:t>170.0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ล้านบาท (แบ่งเป็น </w:t>
      </w:r>
      <w:r w:rsidRPr="003869A7">
        <w:rPr>
          <w:rFonts w:asciiTheme="majorBidi" w:hAnsiTheme="majorBidi" w:cstheme="majorBidi"/>
          <w:sz w:val="30"/>
          <w:szCs w:val="30"/>
        </w:rPr>
        <w:t>340</w:t>
      </w:r>
      <w:r w:rsidR="00FD3D1A">
        <w:rPr>
          <w:rFonts w:asciiTheme="majorBidi" w:hAnsiTheme="majorBidi" w:cstheme="majorBidi"/>
          <w:sz w:val="30"/>
          <w:szCs w:val="30"/>
        </w:rPr>
        <w:t>.0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3D1A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3869A7">
        <w:rPr>
          <w:rFonts w:asciiTheme="majorBidi" w:hAnsiTheme="majorBidi" w:cstheme="majorBidi"/>
          <w:sz w:val="30"/>
          <w:szCs w:val="30"/>
        </w:rPr>
        <w:t>0.5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บาท) 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 xml:space="preserve">เป็น </w:t>
      </w:r>
      <w:r w:rsidRPr="003869A7">
        <w:rPr>
          <w:rFonts w:asciiTheme="majorBidi" w:hAnsiTheme="majorBidi" w:cstheme="majorBidi"/>
          <w:sz w:val="30"/>
          <w:szCs w:val="30"/>
        </w:rPr>
        <w:t xml:space="preserve">213.0 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 xml:space="preserve">ล้านบาท (แบ่งเป็น </w:t>
      </w:r>
      <w:r w:rsidRPr="003869A7">
        <w:rPr>
          <w:rFonts w:asciiTheme="majorBidi" w:hAnsiTheme="majorBidi" w:cstheme="majorBidi"/>
          <w:sz w:val="30"/>
          <w:szCs w:val="30"/>
        </w:rPr>
        <w:t>426</w:t>
      </w:r>
      <w:r w:rsidR="00FD3D1A">
        <w:rPr>
          <w:rFonts w:asciiTheme="majorBidi" w:hAnsiTheme="majorBidi" w:cstheme="majorBidi"/>
          <w:sz w:val="30"/>
          <w:szCs w:val="30"/>
        </w:rPr>
        <w:t>.0</w:t>
      </w:r>
      <w:r w:rsidRPr="003869A7">
        <w:rPr>
          <w:rFonts w:asciiTheme="majorBidi" w:hAnsiTheme="majorBidi" w:cstheme="majorBidi"/>
          <w:sz w:val="30"/>
          <w:szCs w:val="30"/>
        </w:rPr>
        <w:t xml:space="preserve"> </w:t>
      </w:r>
      <w:r w:rsidR="00FD3D1A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Pr="003869A7">
        <w:rPr>
          <w:rFonts w:asciiTheme="majorBidi" w:hAnsiTheme="majorBidi" w:cstheme="majorBidi"/>
          <w:sz w:val="30"/>
          <w:szCs w:val="30"/>
        </w:rPr>
        <w:t>0.5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 xml:space="preserve"> บาท) 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โดยออกหุ้นสามัญใหม่จำนวน </w:t>
      </w:r>
      <w:r w:rsidRPr="003869A7">
        <w:rPr>
          <w:rFonts w:asciiTheme="majorBidi" w:hAnsiTheme="majorBidi" w:cstheme="majorBidi"/>
          <w:sz w:val="30"/>
          <w:szCs w:val="30"/>
        </w:rPr>
        <w:t>86</w:t>
      </w:r>
      <w:r w:rsidR="00FD3D1A">
        <w:rPr>
          <w:rFonts w:asciiTheme="majorBidi" w:hAnsiTheme="majorBidi" w:cstheme="majorBidi"/>
          <w:sz w:val="30"/>
          <w:szCs w:val="30"/>
          <w:lang w:val="en-GB"/>
        </w:rPr>
        <w:t>.0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3D1A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3869A7">
        <w:rPr>
          <w:rFonts w:asciiTheme="majorBidi" w:hAnsiTheme="majorBidi" w:cstheme="majorBidi"/>
          <w:sz w:val="30"/>
          <w:szCs w:val="30"/>
        </w:rPr>
        <w:t>0.5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 </w:t>
      </w:r>
      <w:r w:rsidRPr="003869A7">
        <w:rPr>
          <w:rFonts w:asciiTheme="majorBidi" w:hAnsiTheme="majorBidi" w:cstheme="majorBidi"/>
          <w:sz w:val="30"/>
          <w:szCs w:val="30"/>
        </w:rPr>
        <w:t>43.0</w:t>
      </w:r>
      <w:r w:rsidRPr="003869A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3869A7">
        <w:rPr>
          <w:rFonts w:asciiTheme="majorBidi" w:hAnsiTheme="majorBidi" w:cstheme="majorBidi"/>
          <w:sz w:val="30"/>
          <w:szCs w:val="30"/>
        </w:rPr>
        <w:t xml:space="preserve"> 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บริษัทได้ดำเนินการจดทะเบียนเพิ่มทุนดังกล่าวกับกระทรวงพาณิชย์เมื่อวันที่ </w:t>
      </w:r>
      <w:r w:rsidRPr="003869A7">
        <w:rPr>
          <w:rFonts w:asciiTheme="majorBidi" w:hAnsiTheme="majorBidi" w:cstheme="majorBidi"/>
          <w:sz w:val="30"/>
          <w:szCs w:val="30"/>
        </w:rPr>
        <w:t xml:space="preserve">8 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3869A7">
        <w:rPr>
          <w:rFonts w:asciiTheme="majorBidi" w:hAnsiTheme="majorBidi" w:cstheme="majorBidi"/>
          <w:sz w:val="30"/>
          <w:szCs w:val="30"/>
        </w:rPr>
        <w:t>2563</w:t>
      </w:r>
    </w:p>
    <w:p w14:paraId="1ECB39C3" w14:textId="77777777" w:rsidR="007E35B0" w:rsidRPr="003869A7" w:rsidRDefault="007E35B0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13F0499" w14:textId="54EB2A35" w:rsidR="00D257B2" w:rsidRPr="00595A96" w:rsidRDefault="007E35B0" w:rsidP="008A0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3869A7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ในการประชุมสามัญผู้ถือหุ้นเมื่อวันที่ </w:t>
      </w:r>
      <w:r w:rsidRPr="003869A7">
        <w:rPr>
          <w:rFonts w:asciiTheme="majorBidi" w:hAnsiTheme="majorBidi" w:cstheme="majorBidi"/>
          <w:sz w:val="30"/>
          <w:szCs w:val="30"/>
        </w:rPr>
        <w:t xml:space="preserve">18 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3869A7">
        <w:rPr>
          <w:rFonts w:asciiTheme="majorBidi" w:hAnsiTheme="majorBidi" w:cstheme="majorBidi"/>
          <w:sz w:val="30"/>
          <w:szCs w:val="30"/>
        </w:rPr>
        <w:t>256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>3</w:t>
      </w:r>
      <w:r w:rsidRPr="003869A7">
        <w:rPr>
          <w:rFonts w:asciiTheme="majorBidi" w:hAnsiTheme="majorBidi" w:cstheme="majorBidi"/>
          <w:sz w:val="30"/>
          <w:szCs w:val="30"/>
        </w:rPr>
        <w:t xml:space="preserve"> 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ผู้ถือหุ้นมีมติอนุมัติให้จัดสรรและเสนอขายหุ้นสามัญเพิ่มทุนที่เหลือจำนวน </w:t>
      </w:r>
      <w:r w:rsidRPr="003869A7">
        <w:rPr>
          <w:rFonts w:asciiTheme="majorBidi" w:hAnsiTheme="majorBidi" w:cstheme="majorBidi"/>
          <w:sz w:val="30"/>
          <w:szCs w:val="30"/>
        </w:rPr>
        <w:t xml:space="preserve">10.0 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 xml:space="preserve">ล้านบาท (แบ่งเป็น </w:t>
      </w:r>
      <w:r w:rsidRPr="003869A7">
        <w:rPr>
          <w:rFonts w:asciiTheme="majorBidi" w:hAnsiTheme="majorBidi" w:cstheme="majorBidi"/>
          <w:sz w:val="30"/>
          <w:szCs w:val="30"/>
        </w:rPr>
        <w:t>20.0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มูลค่าหุ้นละ </w:t>
      </w:r>
      <w:r w:rsidRPr="003869A7">
        <w:rPr>
          <w:rFonts w:asciiTheme="majorBidi" w:hAnsiTheme="majorBidi" w:cstheme="majorBidi"/>
          <w:sz w:val="30"/>
          <w:szCs w:val="30"/>
        </w:rPr>
        <w:t>0.5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 xml:space="preserve"> บาท</w:t>
      </w:r>
      <w:r w:rsidRPr="003869A7">
        <w:rPr>
          <w:rFonts w:asciiTheme="majorBidi" w:hAnsiTheme="majorBidi" w:cstheme="majorBidi"/>
          <w:sz w:val="30"/>
          <w:szCs w:val="30"/>
        </w:rPr>
        <w:t xml:space="preserve">) 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 xml:space="preserve">ให้แก่ </w:t>
      </w:r>
      <w:r w:rsidRPr="003869A7">
        <w:rPr>
          <w:rFonts w:asciiTheme="majorBidi" w:hAnsiTheme="majorBidi" w:cstheme="majorBidi"/>
          <w:sz w:val="30"/>
          <w:szCs w:val="30"/>
        </w:rPr>
        <w:t xml:space="preserve">(1) 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>กอง</w:t>
      </w:r>
      <w:proofErr w:type="spellStart"/>
      <w:r w:rsidRPr="003869A7">
        <w:rPr>
          <w:rFonts w:asciiTheme="majorBidi" w:hAnsiTheme="majorBidi" w:cstheme="majorBidi" w:hint="cs"/>
          <w:sz w:val="30"/>
          <w:szCs w:val="30"/>
          <w:cs/>
        </w:rPr>
        <w:t>ทรั</w:t>
      </w:r>
      <w:proofErr w:type="spellEnd"/>
      <w:r w:rsidRPr="003869A7">
        <w:rPr>
          <w:rFonts w:asciiTheme="majorBidi" w:hAnsiTheme="majorBidi" w:cstheme="majorBidi" w:hint="cs"/>
          <w:sz w:val="30"/>
          <w:szCs w:val="30"/>
          <w:cs/>
        </w:rPr>
        <w:t>สต์เพื่อกิจการเงิน</w:t>
      </w:r>
      <w:r w:rsidRPr="00595A96">
        <w:rPr>
          <w:rFonts w:asciiTheme="majorBidi" w:hAnsiTheme="majorBidi" w:cstheme="majorBidi"/>
          <w:spacing w:val="-5"/>
          <w:sz w:val="30"/>
          <w:szCs w:val="30"/>
          <w:cs/>
        </w:rPr>
        <w:t xml:space="preserve">ร่วมลงทุนสำหรับธุรกิจเอสเอ็มอีก้าวไกลไปด้วยกัน </w:t>
      </w:r>
      <w:r w:rsidRPr="00595A96">
        <w:rPr>
          <w:rFonts w:asciiTheme="majorBidi" w:hAnsiTheme="majorBidi" w:cstheme="majorBidi"/>
          <w:spacing w:val="-5"/>
          <w:sz w:val="30"/>
          <w:szCs w:val="30"/>
        </w:rPr>
        <w:t xml:space="preserve">1 </w:t>
      </w:r>
      <w:r w:rsidRPr="00595A96">
        <w:rPr>
          <w:rFonts w:asciiTheme="majorBidi" w:hAnsiTheme="majorBidi" w:cstheme="majorBidi"/>
          <w:spacing w:val="-5"/>
          <w:sz w:val="30"/>
          <w:szCs w:val="30"/>
          <w:cs/>
        </w:rPr>
        <w:t xml:space="preserve">โดยบริษัทหลักทรัพย์จัดการกองทุน </w:t>
      </w:r>
      <w:proofErr w:type="spellStart"/>
      <w:r w:rsidRPr="00595A96">
        <w:rPr>
          <w:rFonts w:asciiTheme="majorBidi" w:hAnsiTheme="majorBidi" w:cstheme="majorBidi"/>
          <w:spacing w:val="-5"/>
          <w:sz w:val="30"/>
          <w:szCs w:val="30"/>
          <w:cs/>
        </w:rPr>
        <w:t>วรร</w:t>
      </w:r>
      <w:proofErr w:type="spellEnd"/>
      <w:r w:rsidRPr="00595A96">
        <w:rPr>
          <w:rFonts w:asciiTheme="majorBidi" w:hAnsiTheme="majorBidi" w:cstheme="majorBidi"/>
          <w:spacing w:val="-5"/>
          <w:sz w:val="30"/>
          <w:szCs w:val="30"/>
          <w:cs/>
        </w:rPr>
        <w:t>ณ จำกัด ในฐานะทรัสตี</w:t>
      </w:r>
      <w:r w:rsidRPr="00595A96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 </w:t>
      </w:r>
      <w:r w:rsidRPr="00595A96">
        <w:rPr>
          <w:rFonts w:asciiTheme="majorBidi" w:hAnsiTheme="majorBidi" w:cstheme="majorBidi"/>
          <w:spacing w:val="-3"/>
          <w:sz w:val="30"/>
          <w:szCs w:val="30"/>
        </w:rPr>
        <w:t xml:space="preserve">(2) </w:t>
      </w:r>
      <w:r w:rsidRPr="00595A96">
        <w:rPr>
          <w:rFonts w:asciiTheme="majorBidi" w:hAnsiTheme="majorBidi" w:cstheme="majorBidi"/>
          <w:spacing w:val="-3"/>
          <w:sz w:val="30"/>
          <w:szCs w:val="30"/>
          <w:cs/>
        </w:rPr>
        <w:t>บริษัท เอช อี พี โฮล</w:t>
      </w:r>
      <w:proofErr w:type="spellStart"/>
      <w:r w:rsidRPr="00595A96">
        <w:rPr>
          <w:rFonts w:asciiTheme="majorBidi" w:hAnsiTheme="majorBidi" w:cstheme="majorBidi"/>
          <w:spacing w:val="-3"/>
          <w:sz w:val="30"/>
          <w:szCs w:val="30"/>
          <w:cs/>
        </w:rPr>
        <w:t>ดิ้งส์</w:t>
      </w:r>
      <w:proofErr w:type="spellEnd"/>
      <w:r w:rsidRPr="00595A96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4C66C4">
        <w:rPr>
          <w:rFonts w:asciiTheme="majorBidi" w:hAnsiTheme="majorBidi" w:cstheme="majorBidi"/>
          <w:sz w:val="30"/>
          <w:szCs w:val="30"/>
        </w:rPr>
        <w:t>4</w:t>
      </w:r>
      <w:r w:rsidRPr="00595A96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595A96">
        <w:rPr>
          <w:rFonts w:asciiTheme="majorBidi" w:hAnsiTheme="majorBidi" w:cstheme="majorBidi"/>
          <w:spacing w:val="-3"/>
          <w:sz w:val="30"/>
          <w:szCs w:val="30"/>
          <w:cs/>
        </w:rPr>
        <w:t>จำกัด จำนวน</w:t>
      </w:r>
      <w:r w:rsidR="004C66C4">
        <w:rPr>
          <w:rFonts w:asciiTheme="majorBidi" w:hAnsiTheme="majorBidi" w:cstheme="majorBidi"/>
          <w:sz w:val="30"/>
          <w:szCs w:val="30"/>
        </w:rPr>
        <w:t xml:space="preserve"> 19</w:t>
      </w:r>
      <w:r w:rsidRPr="00595A96">
        <w:rPr>
          <w:rFonts w:asciiTheme="majorBidi" w:hAnsiTheme="majorBidi" w:cstheme="majorBidi"/>
          <w:spacing w:val="-3"/>
          <w:sz w:val="30"/>
          <w:szCs w:val="30"/>
        </w:rPr>
        <w:t xml:space="preserve">.0 </w:t>
      </w:r>
      <w:r w:rsidRPr="00595A96">
        <w:rPr>
          <w:rFonts w:asciiTheme="majorBidi" w:hAnsiTheme="majorBidi" w:cstheme="majorBidi"/>
          <w:spacing w:val="-3"/>
          <w:sz w:val="30"/>
          <w:szCs w:val="30"/>
          <w:cs/>
        </w:rPr>
        <w:t xml:space="preserve">ล้านหุ้นและ </w:t>
      </w:r>
      <w:r w:rsidRPr="00595A96">
        <w:rPr>
          <w:rFonts w:asciiTheme="majorBidi" w:hAnsiTheme="majorBidi" w:cstheme="majorBidi"/>
          <w:spacing w:val="-3"/>
          <w:sz w:val="30"/>
          <w:szCs w:val="30"/>
        </w:rPr>
        <w:t>1.0</w:t>
      </w:r>
      <w:r w:rsidRPr="00595A96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ล้านหุ้น ตามลำดับ ในราคาหุ้น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 xml:space="preserve">ละ </w:t>
      </w:r>
      <w:r w:rsidRPr="003869A7">
        <w:rPr>
          <w:rFonts w:asciiTheme="majorBidi" w:hAnsiTheme="majorBidi" w:cstheme="majorBidi"/>
          <w:sz w:val="30"/>
          <w:szCs w:val="30"/>
        </w:rPr>
        <w:t xml:space="preserve">1.61 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3869A7">
        <w:rPr>
          <w:rFonts w:asciiTheme="majorBidi" w:hAnsiTheme="majorBidi" w:cstheme="majorBidi"/>
          <w:sz w:val="30"/>
          <w:szCs w:val="30"/>
        </w:rPr>
        <w:t xml:space="preserve"> 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โดยบริษัทได้รับชำระเงินค่าหุ้นดังกล่าวจำนวน </w:t>
      </w:r>
      <w:r w:rsidRPr="003869A7">
        <w:rPr>
          <w:rFonts w:asciiTheme="majorBidi" w:hAnsiTheme="majorBidi" w:cstheme="majorBidi"/>
          <w:sz w:val="30"/>
          <w:szCs w:val="30"/>
        </w:rPr>
        <w:t xml:space="preserve">32.2 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 xml:space="preserve">ล้านบาทในเดือนเดียวกัน และดำเนินการจดทะเบียนรับชำระค่าหุ้นกับกระทรวงพาณิชย์เมื่อวันที่ </w:t>
      </w:r>
      <w:r w:rsidRPr="003869A7">
        <w:rPr>
          <w:rFonts w:asciiTheme="majorBidi" w:hAnsiTheme="majorBidi" w:cstheme="majorBidi"/>
          <w:sz w:val="30"/>
          <w:szCs w:val="30"/>
        </w:rPr>
        <w:t xml:space="preserve">27 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3869A7">
        <w:rPr>
          <w:rFonts w:asciiTheme="majorBidi" w:hAnsiTheme="majorBidi" w:cstheme="majorBidi"/>
          <w:sz w:val="30"/>
          <w:szCs w:val="30"/>
        </w:rPr>
        <w:t xml:space="preserve">2563 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>บริษัทมีค่าใช้จ่ายในการออกหุ้นสามัญเพิ่มทุนดังกล่าว</w:t>
      </w:r>
      <w:r w:rsidR="005E6764">
        <w:rPr>
          <w:rFonts w:asciiTheme="majorBidi" w:hAnsiTheme="majorBidi" w:cstheme="majorBidi"/>
          <w:sz w:val="30"/>
          <w:szCs w:val="30"/>
          <w:cs/>
        </w:rPr>
        <w:br w:type="textWrapping" w:clear="all"/>
      </w:r>
      <w:r w:rsidR="00780C94">
        <w:rPr>
          <w:rFonts w:asciiTheme="majorBidi" w:hAnsiTheme="majorBidi" w:cstheme="majorBidi" w:hint="cs"/>
          <w:sz w:val="30"/>
          <w:szCs w:val="30"/>
          <w:cs/>
        </w:rPr>
        <w:t>สุทธิจากภาษีเงินได้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3869A7">
        <w:rPr>
          <w:rFonts w:asciiTheme="majorBidi" w:hAnsiTheme="majorBidi" w:cstheme="majorBidi"/>
          <w:sz w:val="30"/>
          <w:szCs w:val="30"/>
        </w:rPr>
        <w:t xml:space="preserve">0.1 </w:t>
      </w:r>
      <w:r w:rsidRPr="003869A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D3D1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0C94">
        <w:rPr>
          <w:rFonts w:asciiTheme="majorBidi" w:hAnsiTheme="majorBidi" w:hint="cs"/>
          <w:sz w:val="30"/>
          <w:szCs w:val="30"/>
          <w:cs/>
        </w:rPr>
        <w:t>บริษัทรับรู้</w:t>
      </w:r>
      <w:r w:rsidR="00014846" w:rsidRPr="00FD3D1A">
        <w:rPr>
          <w:rFonts w:asciiTheme="majorBidi" w:hAnsiTheme="majorBidi"/>
          <w:sz w:val="30"/>
          <w:szCs w:val="30"/>
          <w:cs/>
        </w:rPr>
        <w:t>ส่วนเกินมูลค่าหุ้นสุทธิ</w:t>
      </w:r>
      <w:r w:rsidR="00014846">
        <w:rPr>
          <w:rFonts w:asciiTheme="majorBidi" w:hAnsiTheme="majorBidi" w:hint="cs"/>
          <w:sz w:val="30"/>
          <w:szCs w:val="30"/>
          <w:cs/>
        </w:rPr>
        <w:t>จำนวน</w:t>
      </w:r>
      <w:r w:rsidR="00014846" w:rsidRPr="00FD3D1A">
        <w:rPr>
          <w:rFonts w:asciiTheme="majorBidi" w:hAnsiTheme="majorBidi"/>
          <w:sz w:val="30"/>
          <w:szCs w:val="30"/>
          <w:cs/>
        </w:rPr>
        <w:t xml:space="preserve"> </w:t>
      </w:r>
      <w:r w:rsidR="00014846">
        <w:rPr>
          <w:rFonts w:asciiTheme="majorBidi" w:hAnsiTheme="majorBidi"/>
          <w:sz w:val="30"/>
          <w:szCs w:val="30"/>
        </w:rPr>
        <w:t>22.1</w:t>
      </w:r>
      <w:r w:rsidR="00014846" w:rsidRPr="00FD3D1A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6C8A909F" w14:textId="77777777" w:rsidR="00E131B9" w:rsidRDefault="00E131B9" w:rsidP="0038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0B8D9D8" w14:textId="77777777" w:rsidR="00FD3D1A" w:rsidRPr="00FD3D1A" w:rsidRDefault="00FD3D1A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3D1A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ส่วนเกินมูลค่าหุ้น </w:t>
      </w:r>
    </w:p>
    <w:p w14:paraId="1E89F2A3" w14:textId="77777777" w:rsidR="00FD3D1A" w:rsidRPr="00FD3D1A" w:rsidRDefault="00FD3D1A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0B7EBBD" w14:textId="5CBF22F8" w:rsidR="00CD1981" w:rsidRDefault="00FD3D1A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FD3D1A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D3D1A">
        <w:rPr>
          <w:rFonts w:asciiTheme="majorBidi" w:hAnsiTheme="majorBidi" w:cstheme="majorBidi"/>
          <w:sz w:val="30"/>
          <w:szCs w:val="30"/>
        </w:rPr>
        <w:t xml:space="preserve">2535 </w:t>
      </w:r>
      <w:r w:rsidRPr="00FD3D1A">
        <w:rPr>
          <w:rFonts w:asciiTheme="majorBidi" w:hAnsiTheme="majorBidi"/>
          <w:sz w:val="30"/>
          <w:szCs w:val="30"/>
          <w:cs/>
        </w:rPr>
        <w:t xml:space="preserve">มาตรา </w:t>
      </w:r>
      <w:r w:rsidRPr="00FD3D1A">
        <w:rPr>
          <w:rFonts w:asciiTheme="majorBidi" w:hAnsiTheme="majorBidi" w:cstheme="majorBidi"/>
          <w:sz w:val="30"/>
          <w:szCs w:val="30"/>
        </w:rPr>
        <w:t xml:space="preserve">51 </w:t>
      </w:r>
      <w:r w:rsidRPr="00FD3D1A">
        <w:rPr>
          <w:rFonts w:asciiTheme="majorBidi" w:hAnsiTheme="majorBidi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3BB2ADA" w14:textId="77777777" w:rsidR="00B34CCA" w:rsidRDefault="00B34CCA" w:rsidP="00D23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490CA9F" w14:textId="00114824" w:rsidR="00597858" w:rsidRPr="00D257B2" w:rsidRDefault="00597858" w:rsidP="00890DA6">
      <w:pPr>
        <w:pStyle w:val="FSContent"/>
        <w:tabs>
          <w:tab w:val="left" w:pos="540"/>
        </w:tabs>
        <w:ind w:left="0"/>
        <w:rPr>
          <w:spacing w:val="-4"/>
          <w:lang w:val="en-US"/>
        </w:rPr>
      </w:pPr>
      <w:r>
        <w:rPr>
          <w:rFonts w:asciiTheme="majorBidi" w:hAnsiTheme="majorBidi" w:cstheme="majorBidi"/>
          <w:b/>
          <w:bCs/>
          <w:lang w:val="en-GB"/>
        </w:rPr>
        <w:t>1</w:t>
      </w:r>
      <w:r w:rsidR="004411FC">
        <w:rPr>
          <w:rFonts w:asciiTheme="majorBidi" w:hAnsiTheme="majorBidi" w:cstheme="majorBidi"/>
          <w:b/>
          <w:bCs/>
          <w:lang w:val="en-GB"/>
        </w:rPr>
        <w:t>5</w:t>
      </w:r>
      <w:r w:rsidR="00890DA6">
        <w:rPr>
          <w:rFonts w:asciiTheme="majorBidi" w:hAnsiTheme="majorBidi" w:cstheme="majorBidi"/>
          <w:b/>
          <w:bCs/>
          <w:cs/>
          <w:lang w:val="en-GB"/>
        </w:rPr>
        <w:tab/>
      </w:r>
      <w:r w:rsidRPr="00597858">
        <w:rPr>
          <w:rFonts w:asciiTheme="majorBidi" w:hAnsiTheme="majorBidi" w:cstheme="majorBidi"/>
          <w:b/>
          <w:bCs/>
          <w:cs/>
          <w:lang w:val="en-GB"/>
        </w:rPr>
        <w:t>สำรอง</w:t>
      </w:r>
    </w:p>
    <w:p w14:paraId="41B9D8C1" w14:textId="71653D14" w:rsidR="00597858" w:rsidRDefault="00597858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553CA" w14:textId="77777777" w:rsidR="004C66A0" w:rsidRPr="004C66A0" w:rsidRDefault="004C66A0" w:rsidP="004C66A0">
      <w:pPr>
        <w:ind w:left="540"/>
        <w:rPr>
          <w:rFonts w:asciiTheme="majorBidi" w:hAnsiTheme="majorBidi" w:cstheme="majorBidi"/>
          <w:sz w:val="30"/>
          <w:szCs w:val="30"/>
        </w:rPr>
      </w:pPr>
      <w:r w:rsidRPr="004C66A0">
        <w:rPr>
          <w:rFonts w:asciiTheme="majorBidi" w:hAnsiTheme="majorBidi" w:cstheme="majorBidi" w:hint="cs"/>
          <w:sz w:val="30"/>
          <w:szCs w:val="30"/>
          <w:cs/>
        </w:rPr>
        <w:t>สำรองประกอบด้วย</w:t>
      </w:r>
    </w:p>
    <w:p w14:paraId="061C421B" w14:textId="77777777" w:rsidR="004C66A0" w:rsidRPr="004C66A0" w:rsidRDefault="004C66A0" w:rsidP="004C66A0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520B17F" w14:textId="77777777" w:rsidR="004C66A0" w:rsidRPr="004C66A0" w:rsidRDefault="004C66A0" w:rsidP="004C66A0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66A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4C66A0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/</w:t>
      </w:r>
      <w:r w:rsidRPr="004C66A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53E52339" w14:textId="77777777" w:rsidR="004C66A0" w:rsidRPr="00597858" w:rsidRDefault="004C66A0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95FA37" w14:textId="09A01357" w:rsidR="00B30364" w:rsidRDefault="00597858" w:rsidP="00D25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623946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5D129518" w14:textId="77777777" w:rsidR="00D257B2" w:rsidRPr="00623946" w:rsidRDefault="00D257B2" w:rsidP="00D25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F318753" w14:textId="507D0838" w:rsidR="00597858" w:rsidRPr="00623946" w:rsidRDefault="00597858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23946">
        <w:rPr>
          <w:rFonts w:asciiTheme="majorBidi" w:hAnsiTheme="majorBidi" w:cstheme="majorBidi"/>
          <w:sz w:val="30"/>
          <w:szCs w:val="30"/>
        </w:rPr>
        <w:t>2535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23946">
        <w:rPr>
          <w:rFonts w:asciiTheme="majorBidi" w:hAnsiTheme="majorBidi" w:cstheme="majorBidi"/>
          <w:sz w:val="30"/>
          <w:szCs w:val="30"/>
        </w:rPr>
        <w:t>116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623946">
        <w:rPr>
          <w:rFonts w:asciiTheme="majorBidi" w:hAnsiTheme="majorBidi" w:cstheme="majorBidi"/>
          <w:sz w:val="30"/>
          <w:szCs w:val="30"/>
        </w:rPr>
        <w:t>“</w:t>
      </w:r>
      <w:r w:rsidRPr="0062394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23946">
        <w:rPr>
          <w:rFonts w:asciiTheme="majorBidi" w:hAnsiTheme="majorBidi" w:cstheme="majorBidi"/>
          <w:sz w:val="30"/>
          <w:szCs w:val="30"/>
        </w:rPr>
        <w:t>”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5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10 </w:t>
      </w:r>
      <w:r w:rsidRPr="0062394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3B179D7" w14:textId="77777777" w:rsidR="00711AEB" w:rsidRDefault="00711AEB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B0BCF" w14:textId="08AD72EC" w:rsidR="00314BD9" w:rsidRPr="00314BD9" w:rsidRDefault="00314BD9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14BD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11E478BF" w14:textId="40CA474F" w:rsidR="00314BD9" w:rsidRDefault="00314BD9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37B107" w14:textId="33A542C4" w:rsidR="00B11526" w:rsidRPr="00314BD9" w:rsidRDefault="00B11526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14BD9">
        <w:rPr>
          <w:rFonts w:asciiTheme="majorBidi" w:hAnsiTheme="majorBidi" w:cstheme="majorBidi" w:hint="cs"/>
          <w:b/>
          <w:b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65FF2854" w14:textId="77777777" w:rsidR="00B11526" w:rsidRPr="00B11526" w:rsidRDefault="00B11526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F1560A0" w14:textId="1ACD04E8" w:rsidR="00FD3D1A" w:rsidRDefault="00B11526" w:rsidP="007C3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ผลต่างที่เกิดจากรายการภายใต้การควบคุมเดียวกันเป็นการแสดงถึงส่วนเกินระหว่าง</w:t>
      </w:r>
      <w:r w:rsidR="00422C3B">
        <w:rPr>
          <w:rFonts w:asciiTheme="majorBidi" w:hAnsiTheme="majorBidi" w:cstheme="majorBidi" w:hint="cs"/>
          <w:sz w:val="30"/>
          <w:szCs w:val="30"/>
          <w:cs/>
        </w:rPr>
        <w:t>ต้นทุนที่สูงกว่า</w:t>
      </w:r>
      <w:r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มูลค่าตามบัญชีของกิจการหรือธุรกิจภายใต้การควบคุมเดียวกัน ณ วันที่ได้มา</w:t>
      </w:r>
      <w:r w:rsidR="00422C3B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>
        <w:rPr>
          <w:rFonts w:asciiTheme="majorBidi" w:hAnsiTheme="majorBidi" w:cstheme="majorBidi" w:hint="cs"/>
          <w:sz w:val="30"/>
          <w:szCs w:val="30"/>
          <w:cs/>
        </w:rPr>
        <w:t>จะไม่จำหน่ายและจะคงอยู่จนกว่าธุรกิจจะถูกขายหรือจำหน่ายออกไป</w:t>
      </w:r>
    </w:p>
    <w:p w14:paraId="2624050E" w14:textId="1F719D07" w:rsidR="00FD3D1A" w:rsidRDefault="00FD3D1A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1E830" w14:textId="77777777" w:rsidR="00071740" w:rsidRDefault="00071740" w:rsidP="00597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D967C" w14:textId="1172BA10" w:rsidR="002C4FD1" w:rsidRPr="00D931A1" w:rsidRDefault="00801504" w:rsidP="00801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931A1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1</w:t>
      </w:r>
      <w:r w:rsidR="00445786">
        <w:rPr>
          <w:rFonts w:asciiTheme="majorBidi" w:hAnsiTheme="majorBidi" w:cstheme="majorBidi"/>
          <w:b/>
          <w:bCs/>
          <w:sz w:val="30"/>
          <w:szCs w:val="30"/>
          <w:lang w:val="en-GB"/>
        </w:rPr>
        <w:t>6</w:t>
      </w:r>
      <w:r w:rsidR="002C4FD1" w:rsidRPr="00D931A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2C4FD1" w:rsidRPr="001D22B1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ส่วนงานดำเนินงาน</w:t>
      </w:r>
      <w:r w:rsidR="00AE47BF" w:rsidRPr="001D22B1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4412D98E" w14:textId="77777777" w:rsidR="002C4FD1" w:rsidRPr="008E4328" w:rsidRDefault="002C4FD1" w:rsidP="008E4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7498A" w14:textId="77997F92" w:rsidR="008E4328" w:rsidRDefault="0007717D" w:rsidP="009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7717D">
        <w:rPr>
          <w:rFonts w:asciiTheme="majorBidi" w:hAnsiTheme="majorBidi"/>
          <w:sz w:val="30"/>
          <w:szCs w:val="30"/>
          <w:cs/>
        </w:rPr>
        <w:t xml:space="preserve">ผู้บริหารพิจารณาว่าบริษัทมี </w:t>
      </w:r>
      <w:r>
        <w:rPr>
          <w:rFonts w:asciiTheme="majorBidi" w:hAnsiTheme="majorBidi"/>
          <w:sz w:val="30"/>
          <w:szCs w:val="30"/>
        </w:rPr>
        <w:t>2</w:t>
      </w:r>
      <w:r w:rsidRPr="0007717D">
        <w:rPr>
          <w:rFonts w:asciiTheme="majorBidi" w:hAnsiTheme="majorBidi"/>
          <w:sz w:val="30"/>
          <w:szCs w:val="30"/>
          <w:cs/>
        </w:rPr>
        <w:t xml:space="preserve"> ส่วนงานที่รายงาน </w:t>
      </w:r>
      <w:r>
        <w:rPr>
          <w:rFonts w:asciiTheme="majorBidi" w:hAnsiTheme="majorBidi" w:hint="cs"/>
          <w:sz w:val="30"/>
          <w:szCs w:val="30"/>
          <w:cs/>
        </w:rPr>
        <w:t>ซึ่ง</w:t>
      </w:r>
      <w:r w:rsidR="00991CCD" w:rsidRPr="008E4328">
        <w:rPr>
          <w:rFonts w:asciiTheme="majorBidi" w:hAnsiTheme="majorBidi" w:cstheme="majorBidi"/>
          <w:sz w:val="30"/>
          <w:szCs w:val="30"/>
          <w:cs/>
        </w:rPr>
        <w:t xml:space="preserve">เป็นหน่วยงานธุรกิจที่สำคัญของบริษัท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780C94">
        <w:rPr>
          <w:rFonts w:asciiTheme="majorBidi" w:hAnsiTheme="majorBidi" w:cstheme="majorBidi" w:hint="cs"/>
          <w:sz w:val="30"/>
          <w:szCs w:val="30"/>
          <w:cs/>
        </w:rPr>
        <w:t>การดำเนินงานของแต่ละส่วนงานที่รายงานของบริษัท</w:t>
      </w:r>
      <w:r w:rsidR="00C53E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0C94">
        <w:rPr>
          <w:rFonts w:asciiTheme="majorBidi" w:hAnsiTheme="majorBidi" w:cstheme="majorBidi" w:hint="cs"/>
          <w:sz w:val="30"/>
          <w:szCs w:val="30"/>
          <w:cs/>
        </w:rPr>
        <w:t>โดยสรุปมีดังนี้</w:t>
      </w:r>
    </w:p>
    <w:p w14:paraId="56C00A89" w14:textId="77777777" w:rsidR="008E7B5D" w:rsidRPr="008E4328" w:rsidRDefault="008E7B5D" w:rsidP="009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3"/>
        <w:gridCol w:w="7560"/>
      </w:tblGrid>
      <w:tr w:rsidR="008E4328" w:rsidRPr="004649BD" w14:paraId="39781F8B" w14:textId="77777777" w:rsidTr="00D64100">
        <w:trPr>
          <w:cantSplit/>
        </w:trPr>
        <w:tc>
          <w:tcPr>
            <w:tcW w:w="1703" w:type="dxa"/>
          </w:tcPr>
          <w:p w14:paraId="5A0EC844" w14:textId="05BFA557" w:rsidR="008E4328" w:rsidRPr="004649BD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649BD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D6410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4649B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4649BD">
              <w:rPr>
                <w:rFonts w:ascii="Angsana New" w:eastAsia="Cordia New" w:hAnsi="Angsana New"/>
                <w:sz w:val="30"/>
                <w:szCs w:val="30"/>
              </w:rPr>
              <w:t>1</w:t>
            </w:r>
          </w:p>
        </w:tc>
        <w:tc>
          <w:tcPr>
            <w:tcW w:w="7560" w:type="dxa"/>
          </w:tcPr>
          <w:p w14:paraId="0425CEB8" w14:textId="77777777" w:rsidR="008E4328" w:rsidRPr="004649BD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4649BD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 (OEM)</w:t>
            </w:r>
          </w:p>
        </w:tc>
      </w:tr>
      <w:tr w:rsidR="008E4328" w:rsidRPr="004649BD" w14:paraId="090D51ED" w14:textId="77777777" w:rsidTr="00D64100">
        <w:trPr>
          <w:cantSplit/>
        </w:trPr>
        <w:tc>
          <w:tcPr>
            <w:tcW w:w="1703" w:type="dxa"/>
          </w:tcPr>
          <w:p w14:paraId="505EE1E6" w14:textId="441D33FB" w:rsidR="008E4328" w:rsidRPr="004649BD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649BD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ส่วนงาน</w:t>
            </w:r>
            <w:r w:rsidR="00D6410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ที่รายงาน</w:t>
            </w:r>
            <w:r w:rsidRPr="004649BD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  <w:r w:rsidRPr="004649BD">
              <w:rPr>
                <w:rFonts w:ascii="Angsana New" w:eastAsia="Cordia New" w:hAnsi="Angsana New"/>
                <w:sz w:val="30"/>
                <w:szCs w:val="30"/>
              </w:rPr>
              <w:t>2</w:t>
            </w:r>
          </w:p>
        </w:tc>
        <w:tc>
          <w:tcPr>
            <w:tcW w:w="7560" w:type="dxa"/>
          </w:tcPr>
          <w:p w14:paraId="630D1C8E" w14:textId="77777777" w:rsidR="008E4328" w:rsidRPr="004649BD" w:rsidRDefault="008E4328" w:rsidP="008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4649BD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 (Own brands)</w:t>
            </w:r>
          </w:p>
        </w:tc>
      </w:tr>
    </w:tbl>
    <w:p w14:paraId="320BC900" w14:textId="77777777" w:rsidR="00FD3D1A" w:rsidRDefault="00FD3D1A" w:rsidP="009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087F278" w14:textId="683EE5FF" w:rsidR="00742E5E" w:rsidRPr="00170F4F" w:rsidRDefault="00E25ED0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 xml:space="preserve">ส่วนงานอื่นรวมถึงรายได้จากการจำหน่ายสินค้า และบริการอื่น ซึ่งไม่มีส่วนงานใดที่เข้าเกณฑ์เชิงปริมาณเพื่อกำหนดส่วนงานที่รายงานในปี </w:t>
      </w:r>
      <w:r>
        <w:rPr>
          <w:rFonts w:ascii="Angsana New" w:hAnsi="Angsana New"/>
          <w:sz w:val="30"/>
          <w:szCs w:val="30"/>
        </w:rPr>
        <w:t>256</w:t>
      </w:r>
      <w:r w:rsidR="00037B01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หรือ </w:t>
      </w:r>
      <w:r>
        <w:rPr>
          <w:rFonts w:ascii="Angsana New" w:hAnsi="Angsana New"/>
          <w:sz w:val="30"/>
          <w:szCs w:val="30"/>
        </w:rPr>
        <w:t>256</w:t>
      </w:r>
      <w:r w:rsidR="00037B01">
        <w:rPr>
          <w:rFonts w:ascii="Angsana New" w:hAnsi="Angsana New"/>
          <w:sz w:val="30"/>
          <w:szCs w:val="30"/>
        </w:rPr>
        <w:t>3</w:t>
      </w:r>
    </w:p>
    <w:p w14:paraId="12FEC6A5" w14:textId="77777777" w:rsidR="00251FCF" w:rsidRDefault="00251FCF" w:rsidP="0045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</w:p>
    <w:p w14:paraId="52570E32" w14:textId="26F7FF02" w:rsidR="00456153" w:rsidRDefault="006B3B1D" w:rsidP="0045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  <w:r w:rsidRPr="004649BD">
        <w:rPr>
          <w:rFonts w:ascii="Times New Roman" w:hAnsi="Times New Roman"/>
          <w:sz w:val="22"/>
          <w:szCs w:val="30"/>
          <w:cs/>
          <w:lang w:val="en-GB"/>
        </w:rPr>
        <w:t>ผลการดำเนินงานวัดโดยใช้</w:t>
      </w:r>
      <w:r w:rsidR="008E4328">
        <w:rPr>
          <w:rFonts w:ascii="Times New Roman" w:hAnsi="Times New Roman" w:hint="cs"/>
          <w:sz w:val="22"/>
          <w:szCs w:val="30"/>
          <w:cs/>
          <w:lang w:val="en-GB"/>
        </w:rPr>
        <w:t>กำไร</w:t>
      </w:r>
      <w:r w:rsidR="00456153">
        <w:rPr>
          <w:rFonts w:ascii="Times New Roman" w:hAnsi="Times New Roman" w:hint="cs"/>
          <w:sz w:val="22"/>
          <w:szCs w:val="30"/>
          <w:cs/>
          <w:lang w:val="en-GB"/>
        </w:rPr>
        <w:t xml:space="preserve">จากการดำเนินงานของส่วนงาน </w:t>
      </w:r>
      <w:r w:rsidRPr="004649BD">
        <w:rPr>
          <w:rFonts w:ascii="Times New Roman" w:hAnsi="Times New Roman"/>
          <w:sz w:val="22"/>
          <w:szCs w:val="30"/>
          <w:cs/>
          <w:lang w:val="en-GB"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</w:t>
      </w:r>
      <w:r w:rsidR="00456153">
        <w:rPr>
          <w:rFonts w:ascii="Times New Roman" w:hAnsi="Times New Roman" w:hint="cs"/>
          <w:sz w:val="22"/>
          <w:szCs w:val="30"/>
          <w:cs/>
          <w:lang w:val="en-GB"/>
        </w:rPr>
        <w:t>การใช้กำไรจากการดำเนินงาน</w:t>
      </w:r>
      <w:r w:rsidR="00456153" w:rsidRPr="004649BD">
        <w:rPr>
          <w:rFonts w:ascii="Times New Roman" w:hAnsi="Times New Roman"/>
          <w:sz w:val="22"/>
          <w:szCs w:val="30"/>
          <w:cs/>
          <w:lang w:val="en-GB"/>
        </w:rPr>
        <w:t>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688E90DB" w14:textId="77777777" w:rsidR="006B3B1D" w:rsidRPr="00FD3D1A" w:rsidRDefault="006B3B1D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</w:p>
    <w:p w14:paraId="4057FFAB" w14:textId="70085FC4" w:rsidR="006B3B1D" w:rsidRPr="00FD3D1A" w:rsidRDefault="006B3B1D" w:rsidP="00FD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18"/>
        <w:jc w:val="thaiDistribute"/>
        <w:rPr>
          <w:rFonts w:ascii="Times New Roman" w:hAnsi="Times New Roman"/>
          <w:sz w:val="22"/>
          <w:szCs w:val="30"/>
          <w:lang w:val="en-GB"/>
        </w:rPr>
      </w:pPr>
      <w:r w:rsidRPr="00FD3D1A">
        <w:rPr>
          <w:rFonts w:ascii="Times New Roman" w:hAnsi="Times New Roman" w:hint="cs"/>
          <w:sz w:val="22"/>
          <w:szCs w:val="30"/>
          <w:cs/>
          <w:lang w:val="en-GB"/>
        </w:rPr>
        <w:t>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0C4ED047" w14:textId="4698E0D3" w:rsidR="00D35F99" w:rsidRDefault="00D35F99" w:rsidP="006B3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1F5DEDC" w14:textId="77777777" w:rsidR="00D35F99" w:rsidRDefault="00D35F99" w:rsidP="006B3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3AE29A5" w14:textId="77777777" w:rsidR="00D35F99" w:rsidRDefault="00D35F99" w:rsidP="006B3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  <w:sectPr w:rsidR="00D35F99" w:rsidSect="00550E1B"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81"/>
        <w:gridCol w:w="1541"/>
        <w:gridCol w:w="249"/>
        <w:gridCol w:w="1373"/>
        <w:gridCol w:w="277"/>
        <w:gridCol w:w="1373"/>
        <w:gridCol w:w="252"/>
        <w:gridCol w:w="1252"/>
        <w:gridCol w:w="258"/>
        <w:gridCol w:w="1168"/>
        <w:gridCol w:w="237"/>
        <w:gridCol w:w="1158"/>
        <w:gridCol w:w="16"/>
        <w:gridCol w:w="224"/>
        <w:gridCol w:w="28"/>
        <w:gridCol w:w="1376"/>
        <w:gridCol w:w="237"/>
        <w:gridCol w:w="1367"/>
      </w:tblGrid>
      <w:tr w:rsidR="00F17A4B" w:rsidRPr="008B1205" w14:paraId="07692A96" w14:textId="77777777" w:rsidTr="002445EC">
        <w:tc>
          <w:tcPr>
            <w:tcW w:w="1022" w:type="pct"/>
            <w:vAlign w:val="bottom"/>
          </w:tcPr>
          <w:p w14:paraId="4D7DB90F" w14:textId="77777777" w:rsidR="00F17A4B" w:rsidRPr="006B3B1D" w:rsidRDefault="00F17A4B" w:rsidP="00D35F99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16" w:type="pct"/>
            <w:gridSpan w:val="3"/>
            <w:vAlign w:val="bottom"/>
          </w:tcPr>
          <w:p w14:paraId="6B316297" w14:textId="77777777" w:rsidR="00F17A4B" w:rsidRPr="008B1205" w:rsidRDefault="00F17A4B" w:rsidP="00D35F9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" w:type="pct"/>
            <w:vAlign w:val="bottom"/>
          </w:tcPr>
          <w:p w14:paraId="60A03B81" w14:textId="77777777" w:rsidR="00F17A4B" w:rsidRPr="008B1205" w:rsidRDefault="00F17A4B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pct"/>
            <w:gridSpan w:val="3"/>
            <w:vAlign w:val="bottom"/>
          </w:tcPr>
          <w:p w14:paraId="7E17BF6B" w14:textId="77777777" w:rsidR="00F17A4B" w:rsidRPr="008B1205" w:rsidRDefault="00F17A4B" w:rsidP="002445EC">
            <w:pPr>
              <w:tabs>
                <w:tab w:val="left" w:pos="134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" w:type="pct"/>
            <w:vAlign w:val="bottom"/>
          </w:tcPr>
          <w:p w14:paraId="701759DD" w14:textId="77777777" w:rsidR="00F17A4B" w:rsidRPr="008B1205" w:rsidRDefault="00F17A4B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gridSpan w:val="4"/>
            <w:vAlign w:val="bottom"/>
          </w:tcPr>
          <w:p w14:paraId="4ADF6600" w14:textId="77777777" w:rsidR="00F17A4B" w:rsidRPr="00D64100" w:rsidRDefault="00F17A4B" w:rsidP="00D35F99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" w:type="pct"/>
            <w:gridSpan w:val="2"/>
            <w:vAlign w:val="bottom"/>
          </w:tcPr>
          <w:p w14:paraId="7758EB6F" w14:textId="77777777" w:rsidR="00F17A4B" w:rsidRPr="008B1205" w:rsidRDefault="00F17A4B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pct"/>
            <w:gridSpan w:val="3"/>
            <w:vAlign w:val="bottom"/>
          </w:tcPr>
          <w:p w14:paraId="294CEE92" w14:textId="77777777" w:rsidR="00F17A4B" w:rsidRPr="008B1205" w:rsidRDefault="00F17A4B" w:rsidP="00D35F9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445EC" w:rsidRPr="008B1205" w14:paraId="3A6A8A8F" w14:textId="77777777" w:rsidTr="00595A96">
        <w:tc>
          <w:tcPr>
            <w:tcW w:w="1022" w:type="pct"/>
            <w:vAlign w:val="bottom"/>
          </w:tcPr>
          <w:p w14:paraId="5D9C0B87" w14:textId="6AC0FF3B" w:rsidR="00D35F99" w:rsidRPr="008B1205" w:rsidRDefault="00D35F99" w:rsidP="00D35F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3B1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สำหรับปีสิ้นสุดวันที่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6B3B1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016" w:type="pct"/>
            <w:gridSpan w:val="3"/>
            <w:vAlign w:val="bottom"/>
          </w:tcPr>
          <w:p w14:paraId="060D4B5F" w14:textId="58775DE4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  <w:r w:rsidR="00D64100" w:rsidRPr="00D6410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ที่รายงาน</w:t>
            </w: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9" w:type="pct"/>
            <w:vAlign w:val="bottom"/>
          </w:tcPr>
          <w:p w14:paraId="47112087" w14:textId="77777777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pct"/>
            <w:gridSpan w:val="3"/>
            <w:vAlign w:val="bottom"/>
          </w:tcPr>
          <w:p w14:paraId="40375768" w14:textId="4CE2B38B" w:rsidR="00D35F99" w:rsidRPr="008B1205" w:rsidRDefault="00D35F99" w:rsidP="00595A96">
            <w:pPr>
              <w:tabs>
                <w:tab w:val="left" w:pos="13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  <w:r w:rsidR="00D64100" w:rsidRPr="00D6410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ที่รายงาน</w:t>
            </w: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3" w:type="pct"/>
            <w:vAlign w:val="bottom"/>
          </w:tcPr>
          <w:p w14:paraId="4275C326" w14:textId="77777777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gridSpan w:val="4"/>
            <w:vAlign w:val="bottom"/>
          </w:tcPr>
          <w:p w14:paraId="76A6B6B6" w14:textId="5BED445F" w:rsidR="00D35F99" w:rsidRPr="00D35F99" w:rsidRDefault="00D64100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410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81" w:type="pct"/>
            <w:gridSpan w:val="2"/>
            <w:vAlign w:val="bottom"/>
          </w:tcPr>
          <w:p w14:paraId="26211809" w14:textId="2B359A86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pct"/>
            <w:gridSpan w:val="3"/>
            <w:vAlign w:val="bottom"/>
          </w:tcPr>
          <w:p w14:paraId="6887BD00" w14:textId="6E962B9F" w:rsidR="00D35F99" w:rsidRPr="008B1205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445EC" w:rsidRPr="008B1205" w14:paraId="025CA0C5" w14:textId="77777777" w:rsidTr="002445EC">
        <w:tc>
          <w:tcPr>
            <w:tcW w:w="1022" w:type="pct"/>
          </w:tcPr>
          <w:p w14:paraId="41BAF5A7" w14:textId="77777777" w:rsidR="00926236" w:rsidRPr="008B1205" w:rsidRDefault="00926236" w:rsidP="009262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" w:type="pct"/>
          </w:tcPr>
          <w:p w14:paraId="3C6EF237" w14:textId="30AC37AE" w:rsidR="00926236" w:rsidRPr="008B1205" w:rsidRDefault="00926236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" w:type="pct"/>
          </w:tcPr>
          <w:p w14:paraId="074F0D10" w14:textId="77777777" w:rsidR="00926236" w:rsidRPr="008B1205" w:rsidRDefault="00926236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</w:tcPr>
          <w:p w14:paraId="7EB4D38F" w14:textId="4ACF143F" w:rsidR="00926236" w:rsidRPr="008B1205" w:rsidRDefault="00926236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89" w:type="pct"/>
          </w:tcPr>
          <w:p w14:paraId="7A25105A" w14:textId="77777777" w:rsidR="00926236" w:rsidRPr="008B1205" w:rsidRDefault="00926236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</w:tcPr>
          <w:p w14:paraId="7AF15330" w14:textId="58E017B7" w:rsidR="00926236" w:rsidRPr="008B1205" w:rsidRDefault="00926236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1" w:type="pct"/>
          </w:tcPr>
          <w:p w14:paraId="17115A71" w14:textId="77777777" w:rsidR="00926236" w:rsidRPr="008B1205" w:rsidRDefault="00926236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2" w:type="pct"/>
          </w:tcPr>
          <w:p w14:paraId="0FC75A39" w14:textId="53F1E522" w:rsidR="00926236" w:rsidRPr="008B1205" w:rsidRDefault="00926236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83" w:type="pct"/>
          </w:tcPr>
          <w:p w14:paraId="782E08E1" w14:textId="77777777" w:rsidR="00926236" w:rsidRPr="008B1205" w:rsidRDefault="00926236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5" w:type="pct"/>
          </w:tcPr>
          <w:p w14:paraId="1917A8A3" w14:textId="46B8811A" w:rsidR="00926236" w:rsidRPr="008B1205" w:rsidRDefault="00926236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6" w:type="pct"/>
          </w:tcPr>
          <w:p w14:paraId="3BAD234C" w14:textId="77777777" w:rsidR="00926236" w:rsidRPr="008B1205" w:rsidRDefault="00926236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6" w:type="pct"/>
            <w:gridSpan w:val="2"/>
          </w:tcPr>
          <w:p w14:paraId="7C2FE948" w14:textId="6A0BC967" w:rsidR="00926236" w:rsidRPr="008B1205" w:rsidRDefault="00926236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81" w:type="pct"/>
            <w:gridSpan w:val="2"/>
          </w:tcPr>
          <w:p w14:paraId="6DDD06E2" w14:textId="74BC55A1" w:rsidR="00926236" w:rsidRPr="008B1205" w:rsidRDefault="00926236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2" w:type="pct"/>
          </w:tcPr>
          <w:p w14:paraId="535E058F" w14:textId="6BFF646B" w:rsidR="00926236" w:rsidRPr="008B1205" w:rsidRDefault="00926236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6" w:type="pct"/>
          </w:tcPr>
          <w:p w14:paraId="590829B9" w14:textId="77777777" w:rsidR="00926236" w:rsidRPr="008B1205" w:rsidRDefault="00926236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" w:type="pct"/>
          </w:tcPr>
          <w:p w14:paraId="293571D4" w14:textId="34F899EE" w:rsidR="00926236" w:rsidRPr="008B1205" w:rsidRDefault="00926236" w:rsidP="0092623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445EC" w:rsidRPr="008B1205" w14:paraId="6627B57F" w14:textId="77777777" w:rsidTr="00595A96">
        <w:tc>
          <w:tcPr>
            <w:tcW w:w="1022" w:type="pct"/>
          </w:tcPr>
          <w:p w14:paraId="64CC463A" w14:textId="77777777" w:rsidR="00D35F99" w:rsidRPr="008B1205" w:rsidRDefault="00D35F99" w:rsidP="00D35F9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78" w:type="pct"/>
            <w:gridSpan w:val="17"/>
          </w:tcPr>
          <w:p w14:paraId="76423CE9" w14:textId="2D46F46A" w:rsidR="00D35F99" w:rsidRPr="00D35F99" w:rsidRDefault="00D35F99" w:rsidP="00D35F9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5F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45EC" w:rsidRPr="008B1205" w14:paraId="510C913E" w14:textId="77777777" w:rsidTr="002445EC">
        <w:tc>
          <w:tcPr>
            <w:tcW w:w="1022" w:type="pct"/>
          </w:tcPr>
          <w:p w14:paraId="7677AF2C" w14:textId="77777777" w:rsidR="00926236" w:rsidRPr="008B1205" w:rsidRDefault="00926236" w:rsidP="009262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95" w:type="pct"/>
          </w:tcPr>
          <w:p w14:paraId="68883107" w14:textId="3D665666" w:rsidR="00926236" w:rsidRPr="000E1ACA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274,197</w:t>
            </w:r>
          </w:p>
        </w:tc>
        <w:tc>
          <w:tcPr>
            <w:tcW w:w="80" w:type="pct"/>
          </w:tcPr>
          <w:p w14:paraId="4BCDD819" w14:textId="77777777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41" w:type="pct"/>
          </w:tcPr>
          <w:p w14:paraId="32E808E8" w14:textId="046E9C09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249,294</w:t>
            </w:r>
          </w:p>
        </w:tc>
        <w:tc>
          <w:tcPr>
            <w:tcW w:w="89" w:type="pct"/>
          </w:tcPr>
          <w:p w14:paraId="0AAA6D3F" w14:textId="77777777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41" w:type="pct"/>
          </w:tcPr>
          <w:p w14:paraId="472DCFDF" w14:textId="510D284C" w:rsidR="00926236" w:rsidRPr="004A129E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A129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4A129E" w:rsidRPr="004A129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39,95</w:t>
            </w:r>
            <w:r w:rsidR="00030C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81" w:type="pct"/>
          </w:tcPr>
          <w:p w14:paraId="438C6A83" w14:textId="77777777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02" w:type="pct"/>
          </w:tcPr>
          <w:p w14:paraId="7CDF0EE2" w14:textId="124B95C8" w:rsidR="00926236" w:rsidRPr="00C03C50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182,770</w:t>
            </w:r>
          </w:p>
        </w:tc>
        <w:tc>
          <w:tcPr>
            <w:tcW w:w="83" w:type="pct"/>
          </w:tcPr>
          <w:p w14:paraId="131B14F3" w14:textId="77777777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10FF5CD0" w14:textId="38819A06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8,192</w:t>
            </w:r>
          </w:p>
        </w:tc>
        <w:tc>
          <w:tcPr>
            <w:tcW w:w="76" w:type="pct"/>
          </w:tcPr>
          <w:p w14:paraId="2F984352" w14:textId="77777777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7F5B7D9F" w14:textId="7C27A4D7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23,580</w:t>
            </w:r>
          </w:p>
        </w:tc>
        <w:tc>
          <w:tcPr>
            <w:tcW w:w="77" w:type="pct"/>
            <w:gridSpan w:val="2"/>
          </w:tcPr>
          <w:p w14:paraId="144AF881" w14:textId="4A6B57FB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50" w:type="pct"/>
            <w:gridSpan w:val="2"/>
          </w:tcPr>
          <w:p w14:paraId="1B2C1ED8" w14:textId="0EA65D3A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53E1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  <w:r w:rsidR="00C53E1E" w:rsidRPr="00595A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C53E1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FF01E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</w:t>
            </w:r>
            <w:r w:rsidR="00030C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76" w:type="pct"/>
          </w:tcPr>
          <w:p w14:paraId="06A7FDDE" w14:textId="77777777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40" w:type="pct"/>
          </w:tcPr>
          <w:p w14:paraId="75C2E65E" w14:textId="4190A957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455,644</w:t>
            </w:r>
          </w:p>
        </w:tc>
      </w:tr>
      <w:tr w:rsidR="002445EC" w:rsidRPr="008B1205" w14:paraId="7A2D8BF4" w14:textId="77777777" w:rsidTr="002445EC">
        <w:tc>
          <w:tcPr>
            <w:tcW w:w="1022" w:type="pct"/>
          </w:tcPr>
          <w:p w14:paraId="6A2CE358" w14:textId="62E7E662" w:rsidR="00926236" w:rsidRPr="00456153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6153">
              <w:rPr>
                <w:rFonts w:ascii="Times New Roman" w:hAnsi="Times New Roman" w:hint="cs"/>
                <w:b/>
                <w:bCs/>
                <w:sz w:val="22"/>
                <w:szCs w:val="30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</w:tcPr>
          <w:p w14:paraId="6FD02B14" w14:textId="6AA56278" w:rsidR="00926236" w:rsidRPr="008A05F4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54,</w:t>
            </w:r>
            <w:r w:rsidR="00A344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171</w:t>
            </w:r>
          </w:p>
        </w:tc>
        <w:tc>
          <w:tcPr>
            <w:tcW w:w="80" w:type="pct"/>
          </w:tcPr>
          <w:p w14:paraId="20118F2F" w14:textId="77777777" w:rsidR="00926236" w:rsidRPr="008A05F4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</w:tcPr>
          <w:p w14:paraId="44B19478" w14:textId="0D9D39B8" w:rsidR="00926236" w:rsidRPr="008A05F4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48,941</w:t>
            </w:r>
          </w:p>
        </w:tc>
        <w:tc>
          <w:tcPr>
            <w:tcW w:w="89" w:type="pct"/>
          </w:tcPr>
          <w:p w14:paraId="6B99A798" w14:textId="77777777" w:rsidR="00926236" w:rsidRPr="008A05F4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</w:tcPr>
          <w:p w14:paraId="09E308F7" w14:textId="401E8557" w:rsidR="00926236" w:rsidRPr="004A129E" w:rsidRDefault="00A34478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43,330</w:t>
            </w:r>
          </w:p>
        </w:tc>
        <w:tc>
          <w:tcPr>
            <w:tcW w:w="81" w:type="pct"/>
          </w:tcPr>
          <w:p w14:paraId="65DBB169" w14:textId="77777777" w:rsidR="00926236" w:rsidRPr="008A05F4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3DF7E0E8" w14:textId="274D822D" w:rsidR="00926236" w:rsidRPr="008A05F4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A05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 w:rsidRPr="008A05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884</w:t>
            </w:r>
          </w:p>
        </w:tc>
        <w:tc>
          <w:tcPr>
            <w:tcW w:w="83" w:type="pct"/>
          </w:tcPr>
          <w:p w14:paraId="3C503E10" w14:textId="77777777" w:rsidR="00926236" w:rsidRPr="008A05F4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14:paraId="6D69B0AB" w14:textId="6DEE3F9B" w:rsidR="00926236" w:rsidRPr="008A05F4" w:rsidRDefault="00A34478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456</w:t>
            </w:r>
          </w:p>
        </w:tc>
        <w:tc>
          <w:tcPr>
            <w:tcW w:w="76" w:type="pct"/>
          </w:tcPr>
          <w:p w14:paraId="0AAB8D8E" w14:textId="77777777" w:rsidR="00926236" w:rsidRPr="008A05F4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726236C2" w14:textId="4A51F84F" w:rsidR="00926236" w:rsidRPr="008A05F4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  <w:r w:rsidRPr="008A05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680</w:t>
            </w:r>
          </w:p>
        </w:tc>
        <w:tc>
          <w:tcPr>
            <w:tcW w:w="77" w:type="pct"/>
            <w:gridSpan w:val="2"/>
          </w:tcPr>
          <w:p w14:paraId="697C0AB5" w14:textId="73EF3EFC" w:rsidR="00926236" w:rsidRPr="008A05F4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30C45" w14:textId="1230DFEA" w:rsidR="00926236" w:rsidRPr="008A05F4" w:rsidRDefault="00A34478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97,957</w:t>
            </w:r>
          </w:p>
        </w:tc>
        <w:tc>
          <w:tcPr>
            <w:tcW w:w="76" w:type="pct"/>
          </w:tcPr>
          <w:p w14:paraId="36BA9500" w14:textId="77777777" w:rsidR="00926236" w:rsidRPr="008A05F4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14:paraId="0D511209" w14:textId="26ED8D7B" w:rsidR="00926236" w:rsidRPr="008A05F4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05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  <w:r w:rsidRPr="008A05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505</w:t>
            </w:r>
          </w:p>
        </w:tc>
      </w:tr>
      <w:tr w:rsidR="002445EC" w:rsidRPr="008B1205" w14:paraId="398C2AEB" w14:textId="77777777" w:rsidTr="002445EC">
        <w:trPr>
          <w:trHeight w:hRule="exact" w:val="288"/>
        </w:trPr>
        <w:tc>
          <w:tcPr>
            <w:tcW w:w="1022" w:type="pct"/>
          </w:tcPr>
          <w:p w14:paraId="405F01AF" w14:textId="77777777" w:rsidR="00926236" w:rsidRPr="008B1205" w:rsidRDefault="00926236" w:rsidP="009262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17D05BBC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</w:tcPr>
          <w:p w14:paraId="2F5C07E0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</w:tcPr>
          <w:p w14:paraId="78A6E846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3629C5B5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</w:tcPr>
          <w:p w14:paraId="7B928964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3FADBCF6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0736F81F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4F3621A6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6AB5C6F4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" w:type="pct"/>
          </w:tcPr>
          <w:p w14:paraId="5A9E5CD3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085BF0DC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" w:type="pct"/>
            <w:gridSpan w:val="2"/>
          </w:tcPr>
          <w:p w14:paraId="62D96D10" w14:textId="3CDB96D4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</w:tcBorders>
          </w:tcPr>
          <w:p w14:paraId="4A39FAAB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" w:type="pct"/>
          </w:tcPr>
          <w:p w14:paraId="2D5255A1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</w:tcPr>
          <w:p w14:paraId="4AABBD5B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45EC" w:rsidRPr="008B1205" w14:paraId="591DE4F6" w14:textId="77777777" w:rsidTr="002445EC">
        <w:tc>
          <w:tcPr>
            <w:tcW w:w="1022" w:type="pct"/>
          </w:tcPr>
          <w:p w14:paraId="51575190" w14:textId="77777777" w:rsidR="00926236" w:rsidRPr="008B1205" w:rsidRDefault="00926236" w:rsidP="009262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495" w:type="pct"/>
          </w:tcPr>
          <w:p w14:paraId="1DE0D323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</w:tcPr>
          <w:p w14:paraId="5510A6AD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</w:tcPr>
          <w:p w14:paraId="7AD72731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2B0775AB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</w:tcPr>
          <w:p w14:paraId="5839E621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403E64FE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2" w:type="pct"/>
          </w:tcPr>
          <w:p w14:paraId="34B5386B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411039C3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5" w:type="pct"/>
          </w:tcPr>
          <w:p w14:paraId="2684D385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" w:type="pct"/>
          </w:tcPr>
          <w:p w14:paraId="50B35B73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2" w:type="pct"/>
          </w:tcPr>
          <w:p w14:paraId="0BC82538" w14:textId="3D846F9F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" w:type="pct"/>
            <w:gridSpan w:val="2"/>
          </w:tcPr>
          <w:p w14:paraId="27423A0A" w14:textId="4A33D21B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gridSpan w:val="2"/>
          </w:tcPr>
          <w:p w14:paraId="32B94AF4" w14:textId="02F38B57" w:rsidR="00926236" w:rsidRPr="009C3EA8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6,785</w:t>
            </w:r>
          </w:p>
        </w:tc>
        <w:tc>
          <w:tcPr>
            <w:tcW w:w="76" w:type="pct"/>
          </w:tcPr>
          <w:p w14:paraId="097D4AC3" w14:textId="77777777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40" w:type="pct"/>
          </w:tcPr>
          <w:p w14:paraId="26A9BF55" w14:textId="3A61162D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7,099</w:t>
            </w:r>
          </w:p>
        </w:tc>
      </w:tr>
      <w:tr w:rsidR="002445EC" w:rsidRPr="008B1205" w14:paraId="39B3E76B" w14:textId="77777777" w:rsidTr="002445EC">
        <w:tc>
          <w:tcPr>
            <w:tcW w:w="1022" w:type="pct"/>
          </w:tcPr>
          <w:p w14:paraId="6AE59D56" w14:textId="3A4EC89A" w:rsidR="00926236" w:rsidRPr="008B1205" w:rsidRDefault="00926236" w:rsidP="009262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ที่ปันส่วนไม่ได้</w:t>
            </w:r>
          </w:p>
        </w:tc>
        <w:tc>
          <w:tcPr>
            <w:tcW w:w="495" w:type="pct"/>
          </w:tcPr>
          <w:p w14:paraId="05D1E2A2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</w:tcPr>
          <w:p w14:paraId="5FF01407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</w:tcPr>
          <w:p w14:paraId="183D2CB5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7DE8DF43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</w:tcPr>
          <w:p w14:paraId="69CA006D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057F55CE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2" w:type="pct"/>
          </w:tcPr>
          <w:p w14:paraId="010B6B26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3317420E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5" w:type="pct"/>
          </w:tcPr>
          <w:p w14:paraId="1E4DE450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" w:type="pct"/>
          </w:tcPr>
          <w:p w14:paraId="2D3C80A5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2" w:type="pct"/>
          </w:tcPr>
          <w:p w14:paraId="051FFA89" w14:textId="1CBAF5BD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" w:type="pct"/>
            <w:gridSpan w:val="2"/>
          </w:tcPr>
          <w:p w14:paraId="2E1A43D5" w14:textId="1848920A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gridSpan w:val="2"/>
          </w:tcPr>
          <w:p w14:paraId="40A9109B" w14:textId="780AC1A3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</w:t>
            </w:r>
            <w:r w:rsidR="00A34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6,44</w:t>
            </w:r>
            <w:r w:rsidR="009C5A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76" w:type="pct"/>
          </w:tcPr>
          <w:p w14:paraId="30EEE190" w14:textId="77777777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40" w:type="pct"/>
          </w:tcPr>
          <w:p w14:paraId="57502BFA" w14:textId="48686A88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(49,364)</w:t>
            </w:r>
          </w:p>
        </w:tc>
      </w:tr>
      <w:tr w:rsidR="002445EC" w:rsidRPr="008B1205" w14:paraId="3C681BEE" w14:textId="77777777" w:rsidTr="00595A96">
        <w:trPr>
          <w:trHeight w:val="380"/>
        </w:trPr>
        <w:tc>
          <w:tcPr>
            <w:tcW w:w="2038" w:type="pct"/>
            <w:gridSpan w:val="4"/>
          </w:tcPr>
          <w:p w14:paraId="1AC50D2C" w14:textId="156A8CCB" w:rsidR="00926236" w:rsidRPr="008B1205" w:rsidRDefault="00926236" w:rsidP="009262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ขาดทุนจากการด้อยค่าของสินทรัพย์ที่ไม่ใช่สินทรัพย์ทางการเงิน</w:t>
            </w:r>
          </w:p>
        </w:tc>
        <w:tc>
          <w:tcPr>
            <w:tcW w:w="89" w:type="pct"/>
          </w:tcPr>
          <w:p w14:paraId="1497152C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</w:tcPr>
          <w:p w14:paraId="0313F7B4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30126924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2" w:type="pct"/>
          </w:tcPr>
          <w:p w14:paraId="4D585F20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52461F52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5" w:type="pct"/>
          </w:tcPr>
          <w:p w14:paraId="672C7EAE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" w:type="pct"/>
          </w:tcPr>
          <w:p w14:paraId="3104B6A6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2" w:type="pct"/>
          </w:tcPr>
          <w:p w14:paraId="1CDFC530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" w:type="pct"/>
            <w:gridSpan w:val="2"/>
          </w:tcPr>
          <w:p w14:paraId="4F9C95D5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gridSpan w:val="2"/>
          </w:tcPr>
          <w:p w14:paraId="452CEC96" w14:textId="383B727D" w:rsidR="00926236" w:rsidRPr="00406DEF" w:rsidRDefault="00406DE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06D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6" w:type="pct"/>
          </w:tcPr>
          <w:p w14:paraId="677D1905" w14:textId="77777777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40" w:type="pct"/>
          </w:tcPr>
          <w:p w14:paraId="4535CF8D" w14:textId="79D44B13" w:rsidR="00926236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(2,000)</w:t>
            </w:r>
          </w:p>
        </w:tc>
      </w:tr>
      <w:tr w:rsidR="002445EC" w:rsidRPr="008B1205" w14:paraId="63B71544" w14:textId="77777777" w:rsidTr="00595A96">
        <w:trPr>
          <w:trHeight w:val="380"/>
        </w:trPr>
        <w:tc>
          <w:tcPr>
            <w:tcW w:w="3050" w:type="pct"/>
            <w:gridSpan w:val="8"/>
          </w:tcPr>
          <w:p w14:paraId="67E965C2" w14:textId="33A175C3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right="-1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ขาดทุนจากการด้อยค่าซึ่งเป็นไปตาม </w:t>
            </w:r>
            <w:r w:rsidR="00813F7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3" w:type="pct"/>
          </w:tcPr>
          <w:p w14:paraId="7FF1AC99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5" w:type="pct"/>
          </w:tcPr>
          <w:p w14:paraId="757763B6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" w:type="pct"/>
          </w:tcPr>
          <w:p w14:paraId="00394052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2" w:type="pct"/>
          </w:tcPr>
          <w:p w14:paraId="2F653F5D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" w:type="pct"/>
            <w:gridSpan w:val="2"/>
          </w:tcPr>
          <w:p w14:paraId="5A3CA7C1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gridSpan w:val="2"/>
          </w:tcPr>
          <w:p w14:paraId="63FC7E96" w14:textId="1E8E7830" w:rsidR="00926236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(467)</w:t>
            </w:r>
          </w:p>
        </w:tc>
        <w:tc>
          <w:tcPr>
            <w:tcW w:w="76" w:type="pct"/>
          </w:tcPr>
          <w:p w14:paraId="68913AC6" w14:textId="77777777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40" w:type="pct"/>
          </w:tcPr>
          <w:p w14:paraId="2688A88E" w14:textId="029E170B" w:rsidR="00926236" w:rsidRPr="00CA5168" w:rsidRDefault="00926236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(2,123)</w:t>
            </w:r>
          </w:p>
        </w:tc>
      </w:tr>
      <w:tr w:rsidR="002445EC" w:rsidRPr="008B1205" w14:paraId="611577B1" w14:textId="77777777" w:rsidTr="002445EC">
        <w:trPr>
          <w:trHeight w:val="380"/>
        </w:trPr>
        <w:tc>
          <w:tcPr>
            <w:tcW w:w="1022" w:type="pct"/>
          </w:tcPr>
          <w:p w14:paraId="45C1C64B" w14:textId="77777777" w:rsidR="00926236" w:rsidRPr="008B1205" w:rsidRDefault="00926236" w:rsidP="0092623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20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95" w:type="pct"/>
          </w:tcPr>
          <w:p w14:paraId="35E0FD98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</w:tcPr>
          <w:p w14:paraId="136D7B9A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</w:tcPr>
          <w:p w14:paraId="6A2B6C14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1EDE30C1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</w:tcPr>
          <w:p w14:paraId="4D012EC2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416BAFBA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2" w:type="pct"/>
          </w:tcPr>
          <w:p w14:paraId="5B4157F2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0A2557C1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5" w:type="pct"/>
          </w:tcPr>
          <w:p w14:paraId="55A44A2C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" w:type="pct"/>
          </w:tcPr>
          <w:p w14:paraId="1ABE69A1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2" w:type="pct"/>
          </w:tcPr>
          <w:p w14:paraId="15E711B1" w14:textId="4B72185E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" w:type="pct"/>
            <w:gridSpan w:val="2"/>
          </w:tcPr>
          <w:p w14:paraId="74D7D5E6" w14:textId="36DAFCE9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gridSpan w:val="2"/>
          </w:tcPr>
          <w:p w14:paraId="1735C37B" w14:textId="3351F871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(10,401)</w:t>
            </w:r>
          </w:p>
        </w:tc>
        <w:tc>
          <w:tcPr>
            <w:tcW w:w="76" w:type="pct"/>
          </w:tcPr>
          <w:p w14:paraId="049900F5" w14:textId="77777777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7CC65E1D" w14:textId="6DDF8C42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(11,441)</w:t>
            </w:r>
          </w:p>
        </w:tc>
      </w:tr>
      <w:tr w:rsidR="002445EC" w:rsidRPr="008B1205" w14:paraId="036DDDE3" w14:textId="77777777" w:rsidTr="002445EC">
        <w:trPr>
          <w:trHeight w:val="300"/>
        </w:trPr>
        <w:tc>
          <w:tcPr>
            <w:tcW w:w="1022" w:type="pct"/>
          </w:tcPr>
          <w:p w14:paraId="0F9DB691" w14:textId="77777777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B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495" w:type="pct"/>
          </w:tcPr>
          <w:p w14:paraId="3071966B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</w:tcPr>
          <w:p w14:paraId="10A45420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</w:tcPr>
          <w:p w14:paraId="0B3C0D85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19DF5C25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</w:tcPr>
          <w:p w14:paraId="28DEAD18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01A3274C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2" w:type="pct"/>
          </w:tcPr>
          <w:p w14:paraId="6B273D36" w14:textId="77777777" w:rsidR="00926236" w:rsidRPr="008B1205" w:rsidRDefault="00926236" w:rsidP="00926236">
            <w:pPr>
              <w:tabs>
                <w:tab w:val="clear" w:pos="680"/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" w:type="pct"/>
          </w:tcPr>
          <w:p w14:paraId="4809E1BA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5" w:type="pct"/>
          </w:tcPr>
          <w:p w14:paraId="3E257356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" w:type="pct"/>
          </w:tcPr>
          <w:p w14:paraId="3DC6911F" w14:textId="77777777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2" w:type="pct"/>
          </w:tcPr>
          <w:p w14:paraId="05BA14CD" w14:textId="731DBDA4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" w:type="pct"/>
            <w:gridSpan w:val="2"/>
          </w:tcPr>
          <w:p w14:paraId="5B644012" w14:textId="5C9E82B9" w:rsidR="00926236" w:rsidRPr="008B1205" w:rsidRDefault="00926236" w:rsidP="009262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AD6DF" w14:textId="1A0EB74F" w:rsidR="00926236" w:rsidRPr="008B1205" w:rsidRDefault="00742C65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37,430</w:t>
            </w:r>
          </w:p>
        </w:tc>
        <w:tc>
          <w:tcPr>
            <w:tcW w:w="76" w:type="pct"/>
          </w:tcPr>
          <w:p w14:paraId="4511E4CE" w14:textId="77777777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double" w:sz="4" w:space="0" w:color="auto"/>
            </w:tcBorders>
          </w:tcPr>
          <w:p w14:paraId="5A838ABA" w14:textId="1B11F6FA" w:rsidR="00926236" w:rsidRPr="008B1205" w:rsidRDefault="00926236" w:rsidP="0092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39,676</w:t>
            </w:r>
          </w:p>
        </w:tc>
      </w:tr>
    </w:tbl>
    <w:p w14:paraId="2411EE1D" w14:textId="51F2FA1B" w:rsidR="00D35F99" w:rsidRDefault="00D35F99" w:rsidP="00FC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sectPr w:rsidR="00D35F99" w:rsidSect="00071925">
          <w:headerReference w:type="default" r:id="rId21"/>
          <w:pgSz w:w="16834" w:h="11909" w:orient="landscape" w:code="9"/>
          <w:pgMar w:top="1152" w:right="691" w:bottom="1199" w:left="576" w:header="720" w:footer="720" w:gutter="0"/>
          <w:cols w:space="720"/>
          <w:docGrid w:linePitch="245"/>
        </w:sectPr>
      </w:pPr>
    </w:p>
    <w:p w14:paraId="501BA7AF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595A96"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4FFCC7C7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F890A04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95A96">
        <w:rPr>
          <w:rFonts w:ascii="Angsana New" w:hAnsi="Angsana New"/>
          <w:sz w:val="30"/>
          <w:szCs w:val="30"/>
          <w:cs/>
        </w:rPr>
        <w:t>บริษัท</w:t>
      </w:r>
      <w:r w:rsidRPr="00595A9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ดำเนินธุรกิจเฉพาะในประเทศเท่านั้น และไม่มีรายได้จากต่างประเทศหรือสินทรัพย์ในต่างประเทศที่มีสาระสำคัญ</w:t>
      </w:r>
    </w:p>
    <w:p w14:paraId="3752046F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080ED04" w14:textId="77777777" w:rsidR="00BE0EC1" w:rsidRPr="00595A96" w:rsidRDefault="00BE0EC1" w:rsidP="00BE0EC1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595A96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4D11925C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628C072" w14:textId="143D0C1A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95A9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รายได้จากลูกค้าหลัก</w:t>
      </w:r>
      <w:r w:rsidRPr="00595A9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2 </w:t>
      </w:r>
      <w:r w:rsidRPr="00595A9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รายของบริษัทสำหรับปีสิ้นสุดวันที่ </w:t>
      </w:r>
      <w:r w:rsidRPr="00595A9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31</w:t>
      </w:r>
      <w:r w:rsidRPr="00595A9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ธันวาคม </w:t>
      </w:r>
      <w:r w:rsidR="00A34D8A" w:rsidRPr="00E401A5">
        <w:rPr>
          <w:rFonts w:asciiTheme="majorBidi" w:hAnsiTheme="majorBidi" w:cstheme="majorBidi"/>
          <w:sz w:val="30"/>
          <w:szCs w:val="30"/>
        </w:rPr>
        <w:t>256</w:t>
      </w:r>
      <w:r w:rsidR="00A34D8A">
        <w:rPr>
          <w:rFonts w:asciiTheme="majorBidi" w:hAnsiTheme="majorBidi" w:cstheme="majorBidi"/>
          <w:sz w:val="30"/>
          <w:szCs w:val="30"/>
        </w:rPr>
        <w:t>4</w:t>
      </w:r>
      <w:r w:rsidRPr="00595A9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595A9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เป็นเงินจำนวน </w:t>
      </w:r>
      <w:r w:rsidRPr="00595A9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105.2 </w:t>
      </w:r>
      <w:r w:rsidRPr="00595A9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ล้านบาทและ</w:t>
      </w:r>
      <w:r w:rsidRPr="00595A9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83.2 </w:t>
      </w:r>
      <w:r w:rsidRPr="00595A9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Pr="00595A9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595A9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ตามลำดับ (</w:t>
      </w:r>
      <w:r w:rsidRPr="00595A96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</w:t>
      </w:r>
      <w:r w:rsidRPr="00595A96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6</w:t>
      </w:r>
      <w:r w:rsidRPr="00595A96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3:</w:t>
      </w:r>
      <w:r w:rsidRPr="00595A96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รายได้จากลูกค้าหลัก </w:t>
      </w:r>
      <w:r w:rsidRPr="00595A96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2 </w:t>
      </w:r>
      <w:r w:rsidRPr="00595A96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รายของบริษัท เป็นเงินจำนวน </w:t>
      </w:r>
      <w:r w:rsidRPr="00595A96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63.3</w:t>
      </w:r>
      <w:r w:rsidRPr="00595A96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</w:t>
      </w:r>
      <w:r w:rsidRPr="00595A96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59.1</w:t>
      </w:r>
      <w:r w:rsidRPr="00595A96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</w:t>
      </w:r>
      <w:r w:rsidRPr="00595A96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595A96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ตามลำดับ</w:t>
      </w:r>
      <w:r w:rsidRPr="00595A9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546B93E7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E15F17D" w14:textId="77777777" w:rsidR="00BE0EC1" w:rsidRPr="00780C94" w:rsidRDefault="00BE0EC1" w:rsidP="00BE0EC1">
      <w:pPr>
        <w:ind w:left="540"/>
        <w:rPr>
          <w:b/>
          <w:bCs/>
          <w:i/>
          <w:iCs/>
          <w:szCs w:val="30"/>
          <w:lang w:val="en-AU"/>
        </w:rPr>
      </w:pPr>
      <w:r w:rsidRPr="00595A96">
        <w:rPr>
          <w:b/>
          <w:bCs/>
          <w:i/>
          <w:iCs/>
          <w:szCs w:val="30"/>
          <w:cs/>
          <w:lang w:val="en-AU"/>
        </w:rPr>
        <w:t>ยอดคงเหลือของสัญญา</w:t>
      </w:r>
    </w:p>
    <w:p w14:paraId="6ADE29D1" w14:textId="77777777" w:rsidR="00BE0EC1" w:rsidRPr="002A5DD0" w:rsidRDefault="00BE0EC1" w:rsidP="00BE0EC1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7F715DC" w14:textId="77777777" w:rsidR="00BE0EC1" w:rsidRDefault="00BE0EC1" w:rsidP="00BE0EC1">
      <w:pPr>
        <w:ind w:left="540"/>
        <w:jc w:val="thaiDistribute"/>
        <w:rPr>
          <w:szCs w:val="30"/>
          <w:lang w:val="en-AU"/>
        </w:rPr>
      </w:pPr>
      <w:r w:rsidRPr="00BD5ECF">
        <w:rPr>
          <w:szCs w:val="30"/>
          <w:cs/>
          <w:lang w:val="en-AU"/>
        </w:rPr>
        <w:t>ตารางต่อไปนี้ให้ข้อมูลเกี่ยวกับลูกหนี้และหนี้สินที่เกิดจากสัญญาที่ทำกับลูกค้า</w:t>
      </w:r>
      <w:r w:rsidRPr="00BD5ECF">
        <w:rPr>
          <w:szCs w:val="30"/>
          <w:lang w:val="en-AU"/>
        </w:rPr>
        <w:t xml:space="preserve"> </w:t>
      </w:r>
    </w:p>
    <w:p w14:paraId="0D0E7829" w14:textId="77777777" w:rsidR="00BE0EC1" w:rsidRPr="00595A96" w:rsidRDefault="00BE0EC1" w:rsidP="00BE0EC1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AU"/>
        </w:rPr>
      </w:pPr>
    </w:p>
    <w:tbl>
      <w:tblPr>
        <w:tblW w:w="4802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96"/>
        <w:gridCol w:w="1388"/>
        <w:gridCol w:w="185"/>
        <w:gridCol w:w="1511"/>
      </w:tblGrid>
      <w:tr w:rsidR="00BE0EC1" w:rsidRPr="00BD5ECF" w14:paraId="5E96A2AF" w14:textId="77777777" w:rsidTr="000D4194">
        <w:trPr>
          <w:cantSplit/>
          <w:tblHeader/>
        </w:trPr>
        <w:tc>
          <w:tcPr>
            <w:tcW w:w="3320" w:type="pct"/>
            <w:shd w:val="clear" w:color="auto" w:fill="auto"/>
            <w:vAlign w:val="center"/>
          </w:tcPr>
          <w:p w14:paraId="7F246B32" w14:textId="77777777" w:rsidR="00BE0EC1" w:rsidRPr="00BD5ECF" w:rsidRDefault="00BE0EC1" w:rsidP="000D4194">
            <w:pPr>
              <w:pStyle w:val="acctfourfigures"/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3331671C" w14:textId="77777777" w:rsidR="00BE0EC1" w:rsidRPr="00BD5ECF" w:rsidRDefault="00BE0EC1" w:rsidP="000D41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5ECF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t>25</w:t>
            </w:r>
            <w:r w:rsidRPr="00BD5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01" w:type="pct"/>
            <w:shd w:val="clear" w:color="auto" w:fill="auto"/>
            <w:vAlign w:val="center"/>
          </w:tcPr>
          <w:p w14:paraId="094D6016" w14:textId="77777777" w:rsidR="00BE0EC1" w:rsidRPr="00BD5ECF" w:rsidRDefault="00BE0EC1" w:rsidP="000D41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shd w:val="clear" w:color="auto" w:fill="auto"/>
            <w:vAlign w:val="center"/>
          </w:tcPr>
          <w:p w14:paraId="786BE755" w14:textId="77777777" w:rsidR="00BE0EC1" w:rsidRPr="00BD5ECF" w:rsidRDefault="00BE0EC1" w:rsidP="000D41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BE0EC1" w:rsidRPr="00BD5ECF" w14:paraId="688DC74D" w14:textId="77777777" w:rsidTr="000D4194">
        <w:trPr>
          <w:cantSplit/>
          <w:tblHeader/>
        </w:trPr>
        <w:tc>
          <w:tcPr>
            <w:tcW w:w="3320" w:type="pct"/>
            <w:shd w:val="clear" w:color="auto" w:fill="auto"/>
          </w:tcPr>
          <w:p w14:paraId="53EC08B0" w14:textId="77777777" w:rsidR="00BE0EC1" w:rsidRPr="00BD5ECF" w:rsidRDefault="00BE0EC1" w:rsidP="000D4194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0" w:type="pct"/>
            <w:gridSpan w:val="3"/>
            <w:shd w:val="clear" w:color="auto" w:fill="auto"/>
            <w:vAlign w:val="center"/>
          </w:tcPr>
          <w:p w14:paraId="21161E1B" w14:textId="77777777" w:rsidR="00BE0EC1" w:rsidRPr="00BD5ECF" w:rsidRDefault="00BE0EC1" w:rsidP="000D41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D5E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E0EC1" w:rsidRPr="00BD5ECF" w14:paraId="73D83D1C" w14:textId="77777777" w:rsidTr="000D4194">
        <w:trPr>
          <w:cantSplit/>
        </w:trPr>
        <w:tc>
          <w:tcPr>
            <w:tcW w:w="3320" w:type="pct"/>
            <w:shd w:val="clear" w:color="auto" w:fill="auto"/>
          </w:tcPr>
          <w:p w14:paraId="2223B87B" w14:textId="77777777" w:rsidR="00BE0EC1" w:rsidRPr="00770B13" w:rsidRDefault="00BE0EC1" w:rsidP="000D41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E078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4F69028D" w14:textId="0505F2E7" w:rsidR="00BE0EC1" w:rsidRPr="00576790" w:rsidRDefault="00BE0EC1" w:rsidP="000D419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35,07</w:t>
            </w:r>
            <w:r w:rsidR="00EA3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0A93BA16" w14:textId="77777777" w:rsidR="00BE0EC1" w:rsidRPr="00BD5ECF" w:rsidRDefault="00BE0EC1" w:rsidP="000D41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60568FD1" w14:textId="77777777" w:rsidR="00BE0EC1" w:rsidRPr="00BD5ECF" w:rsidRDefault="00BE0EC1" w:rsidP="000D419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47,432</w:t>
            </w:r>
          </w:p>
        </w:tc>
      </w:tr>
      <w:tr w:rsidR="00BE0EC1" w:rsidRPr="00BD5ECF" w14:paraId="0D5489C6" w14:textId="77777777" w:rsidTr="000D4194">
        <w:trPr>
          <w:cantSplit/>
        </w:trPr>
        <w:tc>
          <w:tcPr>
            <w:tcW w:w="3320" w:type="pct"/>
            <w:shd w:val="clear" w:color="auto" w:fill="auto"/>
          </w:tcPr>
          <w:p w14:paraId="49AD427F" w14:textId="77777777" w:rsidR="00BE0EC1" w:rsidRPr="00D936D8" w:rsidRDefault="00BE0EC1" w:rsidP="000D41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70B1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D936D8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CEE90" w14:textId="25F9EF29" w:rsidR="00BE0EC1" w:rsidRDefault="003E79AB" w:rsidP="000D419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0E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34B8B76C" w14:textId="77777777" w:rsidR="00BE0EC1" w:rsidRPr="00BD5ECF" w:rsidRDefault="00BE0EC1" w:rsidP="000D41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16B0C" w14:textId="22D4BD69" w:rsidR="00BE0EC1" w:rsidRDefault="003E79AB" w:rsidP="000D419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0E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3,695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E0EC1" w:rsidRPr="00BD5ECF" w14:paraId="5F017E4B" w14:textId="77777777" w:rsidTr="000D4194">
        <w:trPr>
          <w:cantSplit/>
        </w:trPr>
        <w:tc>
          <w:tcPr>
            <w:tcW w:w="3320" w:type="pct"/>
            <w:shd w:val="clear" w:color="auto" w:fill="auto"/>
          </w:tcPr>
          <w:p w14:paraId="7F361F4F" w14:textId="77777777" w:rsidR="00BE0EC1" w:rsidRPr="00770B13" w:rsidRDefault="00BE0EC1" w:rsidP="000D41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770B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C043F" w14:textId="504436E6" w:rsidR="00BE0EC1" w:rsidRPr="00770B13" w:rsidRDefault="00BE0EC1" w:rsidP="000D419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0B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30,91</w:t>
            </w:r>
            <w:r w:rsidR="00EA30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171BCA1E" w14:textId="77777777" w:rsidR="00BE0EC1" w:rsidRPr="00770B13" w:rsidRDefault="00BE0EC1" w:rsidP="000D41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25A396" w14:textId="77777777" w:rsidR="00BE0EC1" w:rsidRPr="00770B13" w:rsidRDefault="00BE0EC1" w:rsidP="000D419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0B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43,737</w:t>
            </w:r>
          </w:p>
        </w:tc>
      </w:tr>
      <w:tr w:rsidR="00BE0EC1" w:rsidRPr="00BD5ECF" w14:paraId="0760E50E" w14:textId="77777777" w:rsidTr="000D4194">
        <w:trPr>
          <w:cantSplit/>
        </w:trPr>
        <w:tc>
          <w:tcPr>
            <w:tcW w:w="3320" w:type="pct"/>
            <w:shd w:val="clear" w:color="auto" w:fill="auto"/>
          </w:tcPr>
          <w:p w14:paraId="5756E40D" w14:textId="77777777" w:rsidR="00BE0EC1" w:rsidRPr="00D936D8" w:rsidRDefault="00BE0EC1" w:rsidP="000D4194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77BAA3" w14:textId="77777777" w:rsidR="00BE0EC1" w:rsidRDefault="00BE0EC1" w:rsidP="000D419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" w:type="pct"/>
            <w:shd w:val="clear" w:color="auto" w:fill="auto"/>
            <w:vAlign w:val="bottom"/>
          </w:tcPr>
          <w:p w14:paraId="7B3FD8FA" w14:textId="77777777" w:rsidR="00BE0EC1" w:rsidRPr="00BD5ECF" w:rsidRDefault="00BE0EC1" w:rsidP="000D41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73DFE3" w14:textId="77777777" w:rsidR="00BE0EC1" w:rsidRDefault="00BE0EC1" w:rsidP="000D419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E0EC1" w:rsidRPr="00BD5ECF" w14:paraId="6C7EE389" w14:textId="77777777" w:rsidTr="000D4194">
        <w:trPr>
          <w:cantSplit/>
        </w:trPr>
        <w:tc>
          <w:tcPr>
            <w:tcW w:w="3320" w:type="pct"/>
            <w:shd w:val="clear" w:color="auto" w:fill="auto"/>
          </w:tcPr>
          <w:p w14:paraId="2B3FF88B" w14:textId="77777777" w:rsidR="00BE0EC1" w:rsidRPr="00BD5ECF" w:rsidRDefault="00BE0EC1" w:rsidP="000D41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ECF">
              <w:rPr>
                <w:rFonts w:hint="cs"/>
                <w:szCs w:val="30"/>
                <w:cs/>
                <w:lang w:eastAsia="en-GB"/>
              </w:rPr>
              <w:t xml:space="preserve">หนี้สินที่เกิดจากสัญญา 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502EB7A6" w14:textId="77777777" w:rsidR="00BE0EC1" w:rsidRPr="00576790" w:rsidRDefault="00BE0EC1" w:rsidP="000D419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" w:type="pct"/>
            <w:shd w:val="clear" w:color="auto" w:fill="auto"/>
            <w:vAlign w:val="bottom"/>
          </w:tcPr>
          <w:p w14:paraId="2B483C43" w14:textId="77777777" w:rsidR="00BE0EC1" w:rsidRPr="00BD5ECF" w:rsidRDefault="00BE0EC1" w:rsidP="000D41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0D3CB1D5" w14:textId="77777777" w:rsidR="00BE0EC1" w:rsidRPr="009F070F" w:rsidRDefault="00BE0EC1" w:rsidP="000D419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E0EC1" w:rsidRPr="00BD5ECF" w14:paraId="0CE07058" w14:textId="77777777" w:rsidTr="000D4194">
        <w:trPr>
          <w:cantSplit/>
        </w:trPr>
        <w:tc>
          <w:tcPr>
            <w:tcW w:w="3320" w:type="pct"/>
            <w:shd w:val="clear" w:color="auto" w:fill="auto"/>
          </w:tcPr>
          <w:p w14:paraId="5AEBF096" w14:textId="77777777" w:rsidR="00BE0EC1" w:rsidRPr="00BD5ECF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szCs w:val="30"/>
                <w:cs/>
                <w:lang w:eastAsia="en-GB"/>
              </w:rPr>
            </w:pPr>
            <w:r w:rsidRPr="003172EE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เงินมัดจำรับค่าสินค้า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28798109" w14:textId="77777777" w:rsidR="00BE0EC1" w:rsidRPr="00576790" w:rsidRDefault="00BE0EC1" w:rsidP="000D419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29,518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5858083D" w14:textId="77777777" w:rsidR="00BE0EC1" w:rsidRPr="00BD5ECF" w:rsidRDefault="00BE0EC1" w:rsidP="000D41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4441016C" w14:textId="77777777" w:rsidR="00BE0EC1" w:rsidRDefault="00BE0EC1" w:rsidP="000D419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14,864</w:t>
            </w:r>
          </w:p>
        </w:tc>
      </w:tr>
      <w:tr w:rsidR="00BE0EC1" w:rsidRPr="00BD5ECF" w14:paraId="06B436C8" w14:textId="77777777" w:rsidTr="000D4194">
        <w:trPr>
          <w:cantSplit/>
        </w:trPr>
        <w:tc>
          <w:tcPr>
            <w:tcW w:w="3320" w:type="pct"/>
            <w:shd w:val="clear" w:color="auto" w:fill="auto"/>
          </w:tcPr>
          <w:p w14:paraId="194286DC" w14:textId="77777777" w:rsidR="00BE0EC1" w:rsidRPr="00BD5ECF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both"/>
              <w:rPr>
                <w:szCs w:val="30"/>
                <w:cs/>
                <w:lang w:eastAsia="en-GB"/>
              </w:rPr>
            </w:pPr>
            <w:r w:rsidRPr="003172EE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เงินรับล่วงหน้าระยะยาว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283C63D0" w14:textId="77777777" w:rsidR="00BE0EC1" w:rsidRPr="00576790" w:rsidRDefault="00BE0EC1" w:rsidP="000D419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1,292</w:t>
            </w:r>
          </w:p>
        </w:tc>
        <w:tc>
          <w:tcPr>
            <w:tcW w:w="101" w:type="pct"/>
            <w:shd w:val="clear" w:color="auto" w:fill="auto"/>
            <w:vAlign w:val="bottom"/>
          </w:tcPr>
          <w:p w14:paraId="2FCDFDC0" w14:textId="77777777" w:rsidR="00BE0EC1" w:rsidRPr="00BD5ECF" w:rsidRDefault="00BE0EC1" w:rsidP="000D41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0C8C8AC4" w14:textId="77777777" w:rsidR="00BE0EC1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AA64543" w14:textId="77777777" w:rsidR="00BE0EC1" w:rsidRDefault="00BE0EC1" w:rsidP="00BE0EC1">
      <w:pPr>
        <w:rPr>
          <w:rFonts w:asciiTheme="majorBidi" w:hAnsiTheme="majorBidi" w:cstheme="majorBidi"/>
          <w:sz w:val="24"/>
          <w:szCs w:val="24"/>
        </w:rPr>
      </w:pPr>
    </w:p>
    <w:p w14:paraId="67BBF46D" w14:textId="63FAEB1F" w:rsidR="00BE0EC1" w:rsidRDefault="00BE0EC1" w:rsidP="00BE0EC1">
      <w:pPr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CE138B">
        <w:rPr>
          <w:rFonts w:asciiTheme="majorBidi" w:hAnsiTheme="majorBidi"/>
          <w:sz w:val="30"/>
          <w:szCs w:val="30"/>
          <w:cs/>
        </w:rPr>
        <w:t xml:space="preserve">เงินมัดจำรับค่าสินค้าและเงินรับล่วงหน้าระยะยาวส่วนใหญ่เกิดจากการขายสินค้าที่สั่งผลิตซึ่งบริษัทจะรับรู้เป็นรายได้จากการขาย ณ วันที่มีการส่งมอบสินค้าให้กับลูกค้า โดยหนี้สินที่เกิดจากสัญญาของบริษัทจำนวน </w:t>
      </w:r>
      <w:r>
        <w:rPr>
          <w:rFonts w:asciiTheme="majorBidi" w:hAnsiTheme="majorBidi"/>
          <w:sz w:val="30"/>
          <w:szCs w:val="30"/>
        </w:rPr>
        <w:t>1.3</w:t>
      </w:r>
      <w:r w:rsidRPr="00CE138B">
        <w:rPr>
          <w:rFonts w:asciiTheme="majorBidi" w:hAnsiTheme="majorBidi" w:cstheme="majorBidi"/>
          <w:sz w:val="30"/>
          <w:szCs w:val="30"/>
        </w:rPr>
        <w:t xml:space="preserve"> </w:t>
      </w:r>
      <w:r w:rsidRPr="00CE138B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0D3D00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0D3D00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Pr="000D3D00">
        <w:rPr>
          <w:rFonts w:asciiTheme="majorBidi" w:hAnsiTheme="majorBidi"/>
          <w:i/>
          <w:iCs/>
          <w:sz w:val="30"/>
          <w:szCs w:val="30"/>
          <w:cs/>
        </w:rPr>
        <w:t>ไม่มี)</w:t>
      </w:r>
      <w:r w:rsidR="00507650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CE138B">
        <w:rPr>
          <w:rFonts w:asciiTheme="majorBidi" w:hAnsiTheme="majorBidi"/>
          <w:sz w:val="30"/>
          <w:szCs w:val="30"/>
          <w:cs/>
        </w:rPr>
        <w:t xml:space="preserve"> มีกำหนดส่งมอบสินค้าให้กับลูกค้าเกินกว่า </w:t>
      </w:r>
      <w:r w:rsidRPr="00CE138B">
        <w:rPr>
          <w:rFonts w:asciiTheme="majorBidi" w:hAnsiTheme="majorBidi" w:cstheme="majorBidi"/>
          <w:sz w:val="30"/>
          <w:szCs w:val="30"/>
        </w:rPr>
        <w:t xml:space="preserve">12 </w:t>
      </w:r>
      <w:r w:rsidRPr="00CE138B">
        <w:rPr>
          <w:rFonts w:asciiTheme="majorBidi" w:hAnsiTheme="majorBidi"/>
          <w:sz w:val="30"/>
          <w:szCs w:val="30"/>
          <w:cs/>
        </w:rPr>
        <w:t>เดือนนับจากวันที่รายงาน</w:t>
      </w:r>
    </w:p>
    <w:p w14:paraId="309CF8AD" w14:textId="77777777" w:rsidR="00BE0EC1" w:rsidRDefault="00BE0EC1" w:rsidP="00BE0EC1">
      <w:pPr>
        <w:ind w:firstLine="540"/>
        <w:rPr>
          <w:rFonts w:asciiTheme="majorBidi" w:hAnsiTheme="majorBidi"/>
          <w:sz w:val="30"/>
          <w:szCs w:val="30"/>
        </w:rPr>
      </w:pPr>
    </w:p>
    <w:p w14:paraId="10FCE116" w14:textId="77777777" w:rsidR="00BE0EC1" w:rsidRDefault="00BE0EC1" w:rsidP="00BE0EC1">
      <w:pPr>
        <w:ind w:firstLine="540"/>
        <w:rPr>
          <w:rFonts w:asciiTheme="majorBidi" w:hAnsiTheme="majorBidi"/>
          <w:sz w:val="30"/>
          <w:szCs w:val="30"/>
        </w:rPr>
      </w:pPr>
    </w:p>
    <w:p w14:paraId="5053D378" w14:textId="77777777" w:rsidR="00BE0EC1" w:rsidRDefault="00BE0EC1" w:rsidP="00BE0EC1">
      <w:pPr>
        <w:ind w:firstLine="540"/>
        <w:rPr>
          <w:rFonts w:asciiTheme="majorBidi" w:hAnsiTheme="majorBidi"/>
          <w:sz w:val="30"/>
          <w:szCs w:val="30"/>
        </w:rPr>
      </w:pPr>
    </w:p>
    <w:p w14:paraId="0BAB6A13" w14:textId="77777777" w:rsidR="00507650" w:rsidRDefault="00507650" w:rsidP="00BE0EC1">
      <w:pPr>
        <w:ind w:firstLine="540"/>
        <w:rPr>
          <w:rFonts w:asciiTheme="majorBidi" w:hAnsiTheme="majorBidi" w:cstheme="majorBidi"/>
          <w:b/>
          <w:bCs/>
          <w:i/>
          <w:iCs/>
        </w:rPr>
      </w:pPr>
    </w:p>
    <w:p w14:paraId="3E79D832" w14:textId="6BF40687" w:rsidR="00BE0EC1" w:rsidRPr="00595A96" w:rsidRDefault="00BE0EC1" w:rsidP="00BE0EC1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95A9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สินทรัพย์ต้นทุนของสัญญา</w:t>
      </w:r>
    </w:p>
    <w:p w14:paraId="6367BB05" w14:textId="77777777" w:rsidR="00BE0EC1" w:rsidRPr="002E202F" w:rsidRDefault="00BE0EC1" w:rsidP="00BE0EC1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1D7EAC40" w14:textId="77777777" w:rsidR="00BE0EC1" w:rsidRPr="00CF4906" w:rsidRDefault="00BE0EC1" w:rsidP="00BE0EC1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CF4906">
        <w:rPr>
          <w:rFonts w:asciiTheme="majorBidi" w:hAnsiTheme="majorBidi" w:cstheme="majorBidi" w:hint="cs"/>
          <w:sz w:val="30"/>
          <w:szCs w:val="30"/>
          <w:cs/>
          <w:lang w:val="en-GB"/>
        </w:rPr>
        <w:t>ค่านายหน้าที่จ่ายเพื่อให้ได้มาซึ่งสัญญาระยะยาวเป็นต้นทุนส่วนเพิ่มในการได้มาซึ่งสัญญา ดังนั้นบริษัทจึงรับรู้ต้นทุนดังกล่าวเป็นสินทรัพย์และตัดจำหน่ายอย่างเป็นระบบ ซึ่งสอดคล้องกับรูปแบบของการรับรู้รายได้</w:t>
      </w:r>
    </w:p>
    <w:p w14:paraId="1FA2C947" w14:textId="77777777" w:rsidR="00BE0EC1" w:rsidRDefault="00BE0EC1" w:rsidP="00BE0EC1">
      <w:pPr>
        <w:ind w:firstLine="540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43105AD8" w14:textId="255BF504" w:rsidR="00BE0EC1" w:rsidRPr="007943DB" w:rsidRDefault="00BE0EC1" w:rsidP="00BE0EC1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บริษัทตัดจำหน่ายต้นทุนของสัญญาระหว่างปีสิ้นสุดวันที่ </w:t>
      </w:r>
      <w:r w:rsidRPr="007943DB">
        <w:rPr>
          <w:rFonts w:asciiTheme="majorBidi" w:hAnsiTheme="majorBidi" w:cstheme="majorBidi"/>
          <w:sz w:val="30"/>
          <w:szCs w:val="30"/>
          <w:lang w:val="en-GB"/>
        </w:rPr>
        <w:t>3</w:t>
      </w:r>
      <w:r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7943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ธันวาคม</w:t>
      </w:r>
      <w:r w:rsidRPr="007943D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F02D1" w:rsidRPr="00E401A5">
        <w:rPr>
          <w:rFonts w:asciiTheme="majorBidi" w:hAnsiTheme="majorBidi" w:cstheme="majorBidi"/>
          <w:sz w:val="30"/>
          <w:szCs w:val="30"/>
        </w:rPr>
        <w:t>256</w:t>
      </w:r>
      <w:r w:rsidR="006F02D1">
        <w:rPr>
          <w:rFonts w:asciiTheme="majorBidi" w:hAnsiTheme="majorBidi" w:cstheme="majorBidi"/>
          <w:sz w:val="30"/>
          <w:szCs w:val="30"/>
        </w:rPr>
        <w:t>4</w:t>
      </w:r>
      <w:r w:rsidRPr="007943D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จำนวน </w:t>
      </w:r>
      <w:r w:rsidRPr="005B076A">
        <w:rPr>
          <w:rFonts w:asciiTheme="majorBidi" w:hAnsiTheme="majorBidi" w:cstheme="majorBidi"/>
          <w:sz w:val="30"/>
          <w:szCs w:val="30"/>
          <w:lang w:val="en-GB"/>
        </w:rPr>
        <w:t>0.</w:t>
      </w:r>
      <w:r>
        <w:rPr>
          <w:rFonts w:asciiTheme="majorBidi" w:hAnsiTheme="majorBidi" w:cstheme="majorBidi"/>
          <w:sz w:val="30"/>
          <w:szCs w:val="30"/>
        </w:rPr>
        <w:t>08</w:t>
      </w:r>
      <w:r w:rsidRPr="007943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943DB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Pr="007943D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943DB">
        <w:rPr>
          <w:rFonts w:asciiTheme="majorBidi" w:hAnsiTheme="majorBidi" w:cstheme="majorBidi"/>
          <w:i/>
          <w:iCs/>
          <w:sz w:val="30"/>
          <w:szCs w:val="30"/>
          <w:lang w:val="en-GB"/>
        </w:rPr>
        <w:t>(256</w:t>
      </w:r>
      <w:r>
        <w:rPr>
          <w:rFonts w:asciiTheme="majorBidi" w:hAnsiTheme="majorBidi" w:cstheme="majorBidi"/>
          <w:i/>
          <w:iCs/>
          <w:sz w:val="30"/>
          <w:szCs w:val="30"/>
          <w:lang w:val="en-GB"/>
        </w:rPr>
        <w:t>3</w:t>
      </w:r>
      <w:r w:rsidRPr="007943DB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0.4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ล้านบาท</w:t>
      </w:r>
      <w:r w:rsidRPr="007943DB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6579F732" w14:textId="77777777" w:rsidR="00BE0EC1" w:rsidRPr="002E202F" w:rsidRDefault="00BE0EC1" w:rsidP="00BE0EC1">
      <w:pPr>
        <w:ind w:firstLine="540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77C9FD18" w14:textId="53D36F1F" w:rsidR="00BE0EC1" w:rsidRPr="00292791" w:rsidRDefault="00BE0EC1" w:rsidP="00595A96">
      <w:pPr>
        <w:pStyle w:val="a"/>
        <w:tabs>
          <w:tab w:val="clear" w:pos="1080"/>
          <w:tab w:val="left" w:pos="540"/>
        </w:tabs>
        <w:jc w:val="thaiDistribute"/>
      </w:pPr>
      <w:r>
        <w:rPr>
          <w:rFonts w:ascii="Angsana New" w:hAnsi="Angsana New" w:cs="Angsana New"/>
          <w:b/>
          <w:bCs/>
          <w:lang w:val="en-US"/>
        </w:rPr>
        <w:t>17</w:t>
      </w:r>
      <w:r>
        <w:rPr>
          <w:rFonts w:ascii="Angsana New" w:hAnsi="Angsana New" w:cs="Angsana New"/>
          <w:b/>
          <w:bCs/>
          <w:lang w:val="en-US"/>
        </w:rPr>
        <w:tab/>
      </w:r>
      <w:r w:rsidRPr="0053423D">
        <w:rPr>
          <w:rFonts w:ascii="Angsana New" w:hAnsi="Angsana New" w:cs="Angsana New"/>
          <w:b/>
          <w:bCs/>
          <w:cs/>
          <w:lang w:val="en-US"/>
        </w:rPr>
        <w:t>ค่าใช้จ่ายตามลักษณะ</w:t>
      </w:r>
    </w:p>
    <w:tbl>
      <w:tblPr>
        <w:tblpPr w:leftFromText="180" w:rightFromText="180" w:vertAnchor="text" w:tblpX="450" w:tblpY="1"/>
        <w:tblOverlap w:val="never"/>
        <w:tblW w:w="4826" w:type="pct"/>
        <w:tblLayout w:type="fixed"/>
        <w:tblLook w:val="01E0" w:firstRow="1" w:lastRow="1" w:firstColumn="1" w:lastColumn="1" w:noHBand="0" w:noVBand="0"/>
      </w:tblPr>
      <w:tblGrid>
        <w:gridCol w:w="5463"/>
        <w:gridCol w:w="1255"/>
        <w:gridCol w:w="1162"/>
        <w:gridCol w:w="269"/>
        <w:gridCol w:w="1076"/>
      </w:tblGrid>
      <w:tr w:rsidR="00BE0EC1" w14:paraId="024B2D57" w14:textId="77777777" w:rsidTr="000D4194">
        <w:trPr>
          <w:tblHeader/>
        </w:trPr>
        <w:tc>
          <w:tcPr>
            <w:tcW w:w="2961" w:type="pct"/>
          </w:tcPr>
          <w:p w14:paraId="1AFF6A06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0" w:type="pct"/>
          </w:tcPr>
          <w:p w14:paraId="539315A9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hideMark/>
          </w:tcPr>
          <w:p w14:paraId="4CB2D80C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04173488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hideMark/>
          </w:tcPr>
          <w:p w14:paraId="0946F5AA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E0EC1" w14:paraId="78B7918C" w14:textId="77777777" w:rsidTr="000D4194">
        <w:trPr>
          <w:tblHeader/>
        </w:trPr>
        <w:tc>
          <w:tcPr>
            <w:tcW w:w="2961" w:type="pct"/>
          </w:tcPr>
          <w:p w14:paraId="19170706" w14:textId="77777777" w:rsidR="00BE0EC1" w:rsidRPr="000C10DA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23752F4D" w14:textId="77777777" w:rsidR="00BE0EC1" w:rsidRPr="000C10DA" w:rsidRDefault="00BE0EC1" w:rsidP="000D4194">
            <w:pPr>
              <w:pStyle w:val="acctfourfigures"/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9" w:type="pct"/>
            <w:gridSpan w:val="3"/>
          </w:tcPr>
          <w:p w14:paraId="61A45757" w14:textId="77777777" w:rsidR="00BE0EC1" w:rsidRPr="000C10DA" w:rsidRDefault="00BE0EC1" w:rsidP="000D4194">
            <w:pPr>
              <w:pStyle w:val="acctfourfigures"/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C10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0EC1" w14:paraId="36014023" w14:textId="77777777" w:rsidTr="000D4194">
        <w:tc>
          <w:tcPr>
            <w:tcW w:w="2961" w:type="pct"/>
            <w:hideMark/>
          </w:tcPr>
          <w:p w14:paraId="3557AC1C" w14:textId="77777777" w:rsidR="00BE0EC1" w:rsidRPr="000C10DA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</w:t>
            </w:r>
          </w:p>
        </w:tc>
        <w:tc>
          <w:tcPr>
            <w:tcW w:w="680" w:type="pct"/>
          </w:tcPr>
          <w:p w14:paraId="7F727892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hideMark/>
          </w:tcPr>
          <w:p w14:paraId="65888767" w14:textId="77777777" w:rsidR="00BE0EC1" w:rsidRPr="000C10DA" w:rsidRDefault="00BE0EC1" w:rsidP="000D4194">
            <w:pPr>
              <w:pStyle w:val="acctfourfigures"/>
              <w:tabs>
                <w:tab w:val="left" w:pos="54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1BF58C1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" w:type="pct"/>
            <w:hideMark/>
          </w:tcPr>
          <w:p w14:paraId="64BCB1E3" w14:textId="77777777" w:rsidR="00BE0EC1" w:rsidRPr="000C10DA" w:rsidRDefault="00BE0EC1" w:rsidP="000D4194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0EC1" w:rsidRPr="002C16C8" w14:paraId="352E4DCE" w14:textId="77777777" w:rsidTr="000D4194">
        <w:tc>
          <w:tcPr>
            <w:tcW w:w="2961" w:type="pct"/>
            <w:hideMark/>
          </w:tcPr>
          <w:p w14:paraId="69063D0E" w14:textId="77777777" w:rsidR="00BE0EC1" w:rsidRPr="000C10DA" w:rsidRDefault="00BE0EC1" w:rsidP="000D4194">
            <w:pPr>
              <w:tabs>
                <w:tab w:val="clear" w:pos="227"/>
                <w:tab w:val="clear" w:pos="454"/>
              </w:tabs>
              <w:spacing w:line="240" w:lineRule="auto"/>
              <w:ind w:left="702" w:right="-109" w:hanging="7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680" w:type="pct"/>
          </w:tcPr>
          <w:p w14:paraId="2F6120B9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3C311C7E" w14:textId="715ADBD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(14,</w:t>
            </w:r>
            <w:r w:rsidR="002571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6" w:type="pct"/>
          </w:tcPr>
          <w:p w14:paraId="431EEBF5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</w:tcPr>
          <w:p w14:paraId="144EFC36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(27,354)</w:t>
            </w:r>
          </w:p>
        </w:tc>
      </w:tr>
      <w:tr w:rsidR="00BE0EC1" w:rsidRPr="002C16C8" w14:paraId="4587F670" w14:textId="77777777" w:rsidTr="000D4194">
        <w:tc>
          <w:tcPr>
            <w:tcW w:w="2961" w:type="pct"/>
            <w:hideMark/>
          </w:tcPr>
          <w:p w14:paraId="4C6B956D" w14:textId="77777777" w:rsidR="00BE0EC1" w:rsidRPr="000C10DA" w:rsidRDefault="00BE0EC1" w:rsidP="000D4194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วัตถุดิบและบรรจุภัณฑ์ใช้ไป</w:t>
            </w:r>
          </w:p>
        </w:tc>
        <w:tc>
          <w:tcPr>
            <w:tcW w:w="680" w:type="pct"/>
          </w:tcPr>
          <w:p w14:paraId="56505C46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63F0D5ED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194,520</w:t>
            </w:r>
          </w:p>
        </w:tc>
        <w:tc>
          <w:tcPr>
            <w:tcW w:w="146" w:type="pct"/>
          </w:tcPr>
          <w:p w14:paraId="294BBF8A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59FFCDD3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234,985</w:t>
            </w:r>
          </w:p>
        </w:tc>
      </w:tr>
      <w:tr w:rsidR="00BE0EC1" w:rsidRPr="002C16C8" w14:paraId="041F87C0" w14:textId="77777777" w:rsidTr="000D4194">
        <w:tc>
          <w:tcPr>
            <w:tcW w:w="2961" w:type="pct"/>
            <w:hideMark/>
          </w:tcPr>
          <w:p w14:paraId="0C05F7EA" w14:textId="77777777" w:rsidR="00BE0EC1" w:rsidRPr="000C10DA" w:rsidRDefault="00BE0EC1" w:rsidP="000D4194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680" w:type="pct"/>
          </w:tcPr>
          <w:p w14:paraId="5C047B96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33061072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50,088</w:t>
            </w:r>
          </w:p>
        </w:tc>
        <w:tc>
          <w:tcPr>
            <w:tcW w:w="146" w:type="pct"/>
          </w:tcPr>
          <w:p w14:paraId="0AB1AEEC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5D904E7A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45,102</w:t>
            </w:r>
          </w:p>
        </w:tc>
      </w:tr>
      <w:tr w:rsidR="00BE0EC1" w:rsidRPr="002C16C8" w14:paraId="3EB03487" w14:textId="77777777" w:rsidTr="000D4194">
        <w:tc>
          <w:tcPr>
            <w:tcW w:w="2961" w:type="pct"/>
            <w:hideMark/>
          </w:tcPr>
          <w:p w14:paraId="48A773AB" w14:textId="77777777" w:rsidR="00BE0EC1" w:rsidRPr="000C10DA" w:rsidRDefault="00BE0EC1" w:rsidP="000D4194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680" w:type="pct"/>
          </w:tcPr>
          <w:p w14:paraId="5B0D3352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2476C694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18,719</w:t>
            </w:r>
          </w:p>
        </w:tc>
        <w:tc>
          <w:tcPr>
            <w:tcW w:w="146" w:type="pct"/>
          </w:tcPr>
          <w:p w14:paraId="7BACE3EB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32B0AB81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18,022</w:t>
            </w:r>
          </w:p>
        </w:tc>
      </w:tr>
      <w:tr w:rsidR="00BE0EC1" w:rsidRPr="000C10DA" w14:paraId="4D778ADF" w14:textId="77777777" w:rsidTr="000D4194">
        <w:tc>
          <w:tcPr>
            <w:tcW w:w="2961" w:type="pct"/>
          </w:tcPr>
          <w:p w14:paraId="08DBEF85" w14:textId="77777777" w:rsidR="00BE0EC1" w:rsidRPr="00972A90" w:rsidRDefault="00BE0EC1" w:rsidP="000D4194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ต้นทุนสินค้าซื้อมาเพื่อขาย</w:t>
            </w:r>
          </w:p>
        </w:tc>
        <w:tc>
          <w:tcPr>
            <w:tcW w:w="680" w:type="pct"/>
          </w:tcPr>
          <w:p w14:paraId="788077F0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73861BFC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3,851</w:t>
            </w:r>
          </w:p>
        </w:tc>
        <w:tc>
          <w:tcPr>
            <w:tcW w:w="146" w:type="pct"/>
          </w:tcPr>
          <w:p w14:paraId="7AEC7EAA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5DC44428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14,497</w:t>
            </w:r>
          </w:p>
        </w:tc>
      </w:tr>
      <w:tr w:rsidR="00BE0EC1" w:rsidRPr="002C16C8" w14:paraId="65953AA2" w14:textId="77777777" w:rsidTr="000D4194">
        <w:tc>
          <w:tcPr>
            <w:tcW w:w="2961" w:type="pct"/>
            <w:hideMark/>
          </w:tcPr>
          <w:p w14:paraId="7E176CC4" w14:textId="77777777" w:rsidR="00BE0EC1" w:rsidRPr="000C10DA" w:rsidRDefault="00BE0EC1" w:rsidP="000D4194">
            <w:pPr>
              <w:spacing w:line="240" w:lineRule="auto"/>
              <w:ind w:left="612" w:hanging="612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0C10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680" w:type="pct"/>
          </w:tcPr>
          <w:p w14:paraId="63B4A0A6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383ED7A" w14:textId="45B0B04E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</w:t>
            </w:r>
            <w:r w:rsidR="00C9017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</w:t>
            </w:r>
            <w:r w:rsidR="005A04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46" w:type="pct"/>
          </w:tcPr>
          <w:p w14:paraId="173A2DC0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DF9DCB8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24,764</w:t>
            </w:r>
          </w:p>
        </w:tc>
      </w:tr>
      <w:tr w:rsidR="00BE0EC1" w:rsidRPr="002C16C8" w14:paraId="2AE0E366" w14:textId="77777777" w:rsidTr="000D4194">
        <w:tc>
          <w:tcPr>
            <w:tcW w:w="2961" w:type="pct"/>
            <w:hideMark/>
          </w:tcPr>
          <w:p w14:paraId="28F7571C" w14:textId="77777777" w:rsidR="00BE0EC1" w:rsidRPr="000C10DA" w:rsidRDefault="00BE0EC1" w:rsidP="000D4194">
            <w:pPr>
              <w:spacing w:line="240" w:lineRule="auto"/>
              <w:ind w:left="612" w:hanging="6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</w:tcPr>
          <w:p w14:paraId="33D5831F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1140DB6" w14:textId="26687B13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277,</w:t>
            </w:r>
            <w:r w:rsidR="00FD59F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973</w:t>
            </w:r>
          </w:p>
        </w:tc>
        <w:tc>
          <w:tcPr>
            <w:tcW w:w="146" w:type="pct"/>
          </w:tcPr>
          <w:p w14:paraId="195EC39B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382C588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310,016</w:t>
            </w:r>
          </w:p>
        </w:tc>
      </w:tr>
      <w:tr w:rsidR="00BE0EC1" w:rsidRPr="00250E74" w14:paraId="62811A20" w14:textId="77777777" w:rsidTr="000D4194">
        <w:trPr>
          <w:trHeight w:val="60"/>
        </w:trPr>
        <w:tc>
          <w:tcPr>
            <w:tcW w:w="2961" w:type="pct"/>
          </w:tcPr>
          <w:p w14:paraId="1080969A" w14:textId="77777777" w:rsidR="00BE0EC1" w:rsidRPr="000C10DA" w:rsidRDefault="00BE0EC1" w:rsidP="000D4194">
            <w:pPr>
              <w:spacing w:line="240" w:lineRule="auto"/>
              <w:ind w:left="612" w:hanging="6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301E3D8E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132C3F7D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775"/>
                <w:tab w:val="decimal" w:pos="972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8C5C27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" w:type="pct"/>
          </w:tcPr>
          <w:p w14:paraId="5AB8116B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775"/>
                <w:tab w:val="decimal" w:pos="972"/>
              </w:tabs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0EC1" w:rsidRPr="00250E74" w14:paraId="5D5F9698" w14:textId="77777777" w:rsidTr="000D4194">
        <w:trPr>
          <w:trHeight w:val="60"/>
        </w:trPr>
        <w:tc>
          <w:tcPr>
            <w:tcW w:w="2961" w:type="pct"/>
            <w:hideMark/>
          </w:tcPr>
          <w:p w14:paraId="151642C6" w14:textId="77777777" w:rsidR="00BE0EC1" w:rsidRPr="000C10DA" w:rsidRDefault="00BE0EC1" w:rsidP="000D4194">
            <w:pPr>
              <w:spacing w:line="240" w:lineRule="auto"/>
              <w:ind w:left="612" w:hanging="6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680" w:type="pct"/>
          </w:tcPr>
          <w:p w14:paraId="120C5C08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7F3357EC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775"/>
                <w:tab w:val="decimal" w:pos="972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FC101B3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" w:type="pct"/>
          </w:tcPr>
          <w:p w14:paraId="5A6B31BA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775"/>
                <w:tab w:val="decimal" w:pos="972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0EC1" w:rsidRPr="00250E74" w14:paraId="416B99DD" w14:textId="77777777" w:rsidTr="000D4194">
        <w:tc>
          <w:tcPr>
            <w:tcW w:w="2961" w:type="pct"/>
          </w:tcPr>
          <w:p w14:paraId="37211FE2" w14:textId="77777777" w:rsidR="00BE0EC1" w:rsidRPr="000C10DA" w:rsidRDefault="00BE0EC1" w:rsidP="000D4194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680" w:type="pct"/>
          </w:tcPr>
          <w:p w14:paraId="0CD0F2B4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46FB8F73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19,343</w:t>
            </w:r>
          </w:p>
        </w:tc>
        <w:tc>
          <w:tcPr>
            <w:tcW w:w="146" w:type="pct"/>
          </w:tcPr>
          <w:p w14:paraId="3BBB0120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1026F402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17,403</w:t>
            </w:r>
          </w:p>
        </w:tc>
      </w:tr>
      <w:tr w:rsidR="00BE0EC1" w:rsidRPr="00250E74" w14:paraId="6A94BC02" w14:textId="77777777" w:rsidTr="000D4194">
        <w:tc>
          <w:tcPr>
            <w:tcW w:w="2961" w:type="pct"/>
            <w:hideMark/>
          </w:tcPr>
          <w:p w14:paraId="57FA8269" w14:textId="77777777" w:rsidR="00BE0EC1" w:rsidRPr="000C10DA" w:rsidRDefault="00BE0EC1" w:rsidP="000D4194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680" w:type="pct"/>
          </w:tcPr>
          <w:p w14:paraId="4069C8CA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3548D4A3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17,524</w:t>
            </w:r>
          </w:p>
        </w:tc>
        <w:tc>
          <w:tcPr>
            <w:tcW w:w="146" w:type="pct"/>
          </w:tcPr>
          <w:p w14:paraId="4612303B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42D1180E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15,946</w:t>
            </w:r>
          </w:p>
        </w:tc>
      </w:tr>
      <w:tr w:rsidR="00BE0EC1" w:rsidRPr="00250E74" w14:paraId="26D74C7B" w14:textId="77777777" w:rsidTr="000D4194">
        <w:tc>
          <w:tcPr>
            <w:tcW w:w="2961" w:type="pct"/>
          </w:tcPr>
          <w:p w14:paraId="66FD7A48" w14:textId="77777777" w:rsidR="00BE0EC1" w:rsidRPr="000C10DA" w:rsidRDefault="00BE0EC1" w:rsidP="000D4194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80" w:type="pct"/>
          </w:tcPr>
          <w:p w14:paraId="25490907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7DEC2875" w14:textId="77777777" w:rsidR="00BE0EC1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592</w:t>
            </w:r>
          </w:p>
        </w:tc>
        <w:tc>
          <w:tcPr>
            <w:tcW w:w="146" w:type="pct"/>
          </w:tcPr>
          <w:p w14:paraId="67D90551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0BADD529" w14:textId="77777777" w:rsidR="00BE0EC1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678</w:t>
            </w:r>
          </w:p>
        </w:tc>
      </w:tr>
      <w:tr w:rsidR="00BE0EC1" w:rsidRPr="00250E74" w14:paraId="717B39E8" w14:textId="77777777" w:rsidTr="000D4194">
        <w:tc>
          <w:tcPr>
            <w:tcW w:w="2961" w:type="pct"/>
            <w:hideMark/>
          </w:tcPr>
          <w:p w14:paraId="2C9DC235" w14:textId="77777777" w:rsidR="00BE0EC1" w:rsidRPr="000C10DA" w:rsidRDefault="00BE0EC1" w:rsidP="000D4194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80" w:type="pct"/>
          </w:tcPr>
          <w:p w14:paraId="3B303595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43847629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8,953</w:t>
            </w:r>
          </w:p>
        </w:tc>
        <w:tc>
          <w:tcPr>
            <w:tcW w:w="146" w:type="pct"/>
          </w:tcPr>
          <w:p w14:paraId="4BB5E55A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1C2C7B19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14,096</w:t>
            </w:r>
          </w:p>
        </w:tc>
      </w:tr>
      <w:tr w:rsidR="00BE0EC1" w:rsidRPr="00250E74" w14:paraId="776148C6" w14:textId="77777777" w:rsidTr="000D4194">
        <w:tc>
          <w:tcPr>
            <w:tcW w:w="2961" w:type="pct"/>
            <w:hideMark/>
          </w:tcPr>
          <w:p w14:paraId="1F697298" w14:textId="77777777" w:rsidR="00BE0EC1" w:rsidRPr="000C10DA" w:rsidRDefault="00BE0EC1" w:rsidP="000D4194">
            <w:pPr>
              <w:spacing w:line="240" w:lineRule="auto"/>
              <w:ind w:left="612" w:hanging="6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</w:tcPr>
          <w:p w14:paraId="2B5DE7B1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C8E4D2A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46,412</w:t>
            </w:r>
          </w:p>
        </w:tc>
        <w:tc>
          <w:tcPr>
            <w:tcW w:w="146" w:type="pct"/>
          </w:tcPr>
          <w:p w14:paraId="0A331243" w14:textId="77777777" w:rsidR="00BE0EC1" w:rsidRPr="000C10DA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4504B2F" w14:textId="77777777" w:rsidR="00BE0EC1" w:rsidRPr="000C10DA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48,123</w:t>
            </w:r>
          </w:p>
        </w:tc>
      </w:tr>
      <w:tr w:rsidR="00BE0EC1" w:rsidRPr="00250E74" w14:paraId="7B3584B2" w14:textId="77777777" w:rsidTr="000D4194">
        <w:tc>
          <w:tcPr>
            <w:tcW w:w="2961" w:type="pct"/>
          </w:tcPr>
          <w:p w14:paraId="24359CD7" w14:textId="77777777" w:rsidR="00BE0EC1" w:rsidRDefault="00BE0EC1" w:rsidP="000D4194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096DB8" w14:textId="77777777" w:rsidR="00BE0EC1" w:rsidRDefault="00BE0EC1" w:rsidP="000D4194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31599A" w14:textId="77777777" w:rsidR="00BE0EC1" w:rsidRDefault="00BE0EC1" w:rsidP="000D4194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31DA0D" w14:textId="54C2F4AC" w:rsidR="00BE0EC1" w:rsidRPr="000C10DA" w:rsidRDefault="00BE0EC1" w:rsidP="000D4194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158703F6" w14:textId="77777777" w:rsidR="00BE0EC1" w:rsidRPr="008844A5" w:rsidRDefault="00BE0EC1" w:rsidP="000D4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222DB863" w14:textId="77777777" w:rsidR="00BE0EC1" w:rsidRDefault="00BE0EC1" w:rsidP="000D4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CA19626" w14:textId="77777777" w:rsidR="00372EBA" w:rsidRDefault="00372EBA" w:rsidP="000D4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2CD48EE" w14:textId="77777777" w:rsidR="00372EBA" w:rsidRDefault="00372EBA" w:rsidP="000D4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571089E1" w14:textId="77777777" w:rsidR="00372EBA" w:rsidRDefault="00372EBA" w:rsidP="000D4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77AFA2AB" w14:textId="0873A1BD" w:rsidR="00372EBA" w:rsidRPr="008844A5" w:rsidRDefault="00372EBA" w:rsidP="000D4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8008411" w14:textId="77777777" w:rsidR="00BE0EC1" w:rsidRPr="008844A5" w:rsidRDefault="00BE0EC1" w:rsidP="000D4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6D74316" w14:textId="77777777" w:rsidR="00BE0EC1" w:rsidRPr="008844A5" w:rsidRDefault="00BE0EC1" w:rsidP="000D4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E0EC1" w:rsidRPr="00BE0EC1" w14:paraId="48366B61" w14:textId="77777777" w:rsidTr="000D4194">
        <w:tc>
          <w:tcPr>
            <w:tcW w:w="2961" w:type="pct"/>
          </w:tcPr>
          <w:p w14:paraId="7525A5DA" w14:textId="00057E03" w:rsidR="00372EBA" w:rsidRPr="00595A96" w:rsidRDefault="00372EBA" w:rsidP="00BE0EC1">
            <w:pPr>
              <w:spacing w:line="240" w:lineRule="auto"/>
              <w:ind w:left="702" w:hanging="702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pct"/>
          </w:tcPr>
          <w:p w14:paraId="4058871E" w14:textId="77777777" w:rsidR="00BE0EC1" w:rsidRPr="00BE0EC1" w:rsidRDefault="00BE0EC1" w:rsidP="00BE0EC1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1F446B88" w14:textId="694C83B8" w:rsidR="00BE0EC1" w:rsidRPr="00BE0EC1" w:rsidRDefault="00BE0EC1" w:rsidP="00595A96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1EDE0DE2" w14:textId="77777777" w:rsidR="00BE0EC1" w:rsidRPr="00BE0EC1" w:rsidRDefault="00BE0EC1" w:rsidP="00BE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47C769E6" w14:textId="6134D066" w:rsidR="00BE0EC1" w:rsidRPr="00BE0EC1" w:rsidRDefault="00BE0EC1" w:rsidP="00595A9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E0EC1" w:rsidRPr="00BE0EC1" w14:paraId="4AE55167" w14:textId="77777777" w:rsidTr="00BE0EC1">
        <w:tc>
          <w:tcPr>
            <w:tcW w:w="2961" w:type="pct"/>
          </w:tcPr>
          <w:p w14:paraId="6AC2455F" w14:textId="77777777" w:rsidR="00BE0EC1" w:rsidRPr="00595A96" w:rsidRDefault="00BE0EC1" w:rsidP="00BE0EC1">
            <w:pPr>
              <w:spacing w:line="240" w:lineRule="auto"/>
              <w:ind w:left="702" w:hanging="70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39EC453F" w14:textId="77777777" w:rsidR="00BE0EC1" w:rsidRPr="00BE0EC1" w:rsidRDefault="00BE0EC1" w:rsidP="00BE0EC1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41A75143" w14:textId="226C4201" w:rsidR="00BE0EC1" w:rsidRPr="00BE0EC1" w:rsidRDefault="00BE0EC1" w:rsidP="00595A9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10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0EC1" w:rsidRPr="00250E74" w14:paraId="4245F0A2" w14:textId="77777777" w:rsidTr="000D4194">
        <w:tc>
          <w:tcPr>
            <w:tcW w:w="2961" w:type="pct"/>
          </w:tcPr>
          <w:p w14:paraId="4F309B79" w14:textId="77777777" w:rsidR="00BE0EC1" w:rsidRPr="000C10DA" w:rsidRDefault="00BE0EC1" w:rsidP="00BE0EC1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680" w:type="pct"/>
          </w:tcPr>
          <w:p w14:paraId="16C93FB6" w14:textId="77777777" w:rsidR="00BE0EC1" w:rsidRPr="000C10DA" w:rsidRDefault="00BE0EC1" w:rsidP="00BE0EC1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419DD8EC" w14:textId="77777777" w:rsidR="00BE0EC1" w:rsidRDefault="00BE0EC1" w:rsidP="00BE0EC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5F97AB3A" w14:textId="77777777" w:rsidR="00BE0EC1" w:rsidRPr="000C10DA" w:rsidRDefault="00BE0EC1" w:rsidP="00BE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5890B393" w14:textId="77777777" w:rsidR="00BE0EC1" w:rsidRPr="000C10DA" w:rsidRDefault="00BE0EC1" w:rsidP="00BE0EC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E0EC1" w:rsidRPr="00250E74" w14:paraId="5AA32799" w14:textId="77777777" w:rsidTr="000D4194">
        <w:tc>
          <w:tcPr>
            <w:tcW w:w="2961" w:type="pct"/>
            <w:hideMark/>
          </w:tcPr>
          <w:p w14:paraId="102D55B7" w14:textId="77777777" w:rsidR="00BE0EC1" w:rsidRPr="000C10DA" w:rsidRDefault="00BE0EC1" w:rsidP="00BE0EC1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680" w:type="pct"/>
          </w:tcPr>
          <w:p w14:paraId="363DFF4F" w14:textId="77777777" w:rsidR="00BE0EC1" w:rsidRPr="000C10DA" w:rsidRDefault="00BE0EC1" w:rsidP="00BE0EC1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3784B86" w14:textId="77777777" w:rsidR="00BE0EC1" w:rsidRPr="000C10DA" w:rsidRDefault="00BE0EC1" w:rsidP="00BE0EC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34,018</w:t>
            </w:r>
          </w:p>
        </w:tc>
        <w:tc>
          <w:tcPr>
            <w:tcW w:w="146" w:type="pct"/>
          </w:tcPr>
          <w:p w14:paraId="38F614A5" w14:textId="77777777" w:rsidR="00BE0EC1" w:rsidRPr="000C10DA" w:rsidRDefault="00BE0EC1" w:rsidP="00BE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5382C3EC" w14:textId="77777777" w:rsidR="00BE0EC1" w:rsidRPr="000C10DA" w:rsidRDefault="00BE0EC1" w:rsidP="00BE0EC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29,495</w:t>
            </w:r>
          </w:p>
        </w:tc>
      </w:tr>
      <w:tr w:rsidR="00BE0EC1" w:rsidRPr="00250E74" w14:paraId="4F307F5C" w14:textId="77777777" w:rsidTr="000D4194">
        <w:tc>
          <w:tcPr>
            <w:tcW w:w="2961" w:type="pct"/>
          </w:tcPr>
          <w:p w14:paraId="403303E1" w14:textId="77777777" w:rsidR="00BE0EC1" w:rsidRPr="000C10DA" w:rsidRDefault="00BE0EC1" w:rsidP="00BE0EC1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680" w:type="pct"/>
          </w:tcPr>
          <w:p w14:paraId="0028ACC7" w14:textId="77777777" w:rsidR="00BE0EC1" w:rsidRPr="000C10DA" w:rsidRDefault="00BE0EC1" w:rsidP="00BE0EC1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33790032" w14:textId="77777777" w:rsidR="00BE0EC1" w:rsidRPr="000C10DA" w:rsidRDefault="00BE0EC1" w:rsidP="00BE0EC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5,837</w:t>
            </w:r>
          </w:p>
        </w:tc>
        <w:tc>
          <w:tcPr>
            <w:tcW w:w="146" w:type="pct"/>
          </w:tcPr>
          <w:p w14:paraId="440956F5" w14:textId="77777777" w:rsidR="00BE0EC1" w:rsidRPr="000C10DA" w:rsidRDefault="00BE0EC1" w:rsidP="00BE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3559C03C" w14:textId="77777777" w:rsidR="00BE0EC1" w:rsidRPr="000C10DA" w:rsidRDefault="00BE0EC1" w:rsidP="00BE0EC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5,878</w:t>
            </w:r>
          </w:p>
        </w:tc>
      </w:tr>
      <w:tr w:rsidR="00BE0EC1" w:rsidRPr="00250E74" w14:paraId="48321545" w14:textId="77777777" w:rsidTr="000D4194">
        <w:tc>
          <w:tcPr>
            <w:tcW w:w="2961" w:type="pct"/>
          </w:tcPr>
          <w:p w14:paraId="1292C3CB" w14:textId="77777777" w:rsidR="00BE0EC1" w:rsidRPr="000C10DA" w:rsidRDefault="00BE0EC1" w:rsidP="00BE0EC1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80" w:type="pct"/>
          </w:tcPr>
          <w:p w14:paraId="236DEE48" w14:textId="77777777" w:rsidR="00BE0EC1" w:rsidRPr="000C10DA" w:rsidRDefault="00BE0EC1" w:rsidP="00BE0EC1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4B5B0816" w14:textId="77777777" w:rsidR="00BE0EC1" w:rsidRDefault="00BE0EC1" w:rsidP="00BE0EC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2,914</w:t>
            </w:r>
          </w:p>
        </w:tc>
        <w:tc>
          <w:tcPr>
            <w:tcW w:w="146" w:type="pct"/>
          </w:tcPr>
          <w:p w14:paraId="7E521C37" w14:textId="77777777" w:rsidR="00BE0EC1" w:rsidRPr="000C10DA" w:rsidRDefault="00BE0EC1" w:rsidP="00BE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2F115D39" w14:textId="77777777" w:rsidR="00BE0EC1" w:rsidRDefault="00BE0EC1" w:rsidP="00BE0EC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3,380</w:t>
            </w:r>
          </w:p>
        </w:tc>
      </w:tr>
      <w:tr w:rsidR="00BE0EC1" w:rsidRPr="00250E74" w14:paraId="71340905" w14:textId="77777777" w:rsidTr="000D4194">
        <w:tc>
          <w:tcPr>
            <w:tcW w:w="2961" w:type="pct"/>
          </w:tcPr>
          <w:p w14:paraId="4466CF6F" w14:textId="77777777" w:rsidR="00BE0EC1" w:rsidRPr="000C10DA" w:rsidRDefault="00BE0EC1" w:rsidP="00BE0EC1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680" w:type="pct"/>
          </w:tcPr>
          <w:p w14:paraId="3730A739" w14:textId="77777777" w:rsidR="00BE0EC1" w:rsidRPr="000C10DA" w:rsidRDefault="00BE0EC1" w:rsidP="00BE0EC1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08BFDA3" w14:textId="77777777" w:rsidR="00BE0EC1" w:rsidRPr="00C71496" w:rsidRDefault="00BE0EC1" w:rsidP="00BE0EC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1,584</w:t>
            </w:r>
          </w:p>
        </w:tc>
        <w:tc>
          <w:tcPr>
            <w:tcW w:w="146" w:type="pct"/>
          </w:tcPr>
          <w:p w14:paraId="758E3E70" w14:textId="77777777" w:rsidR="00BE0EC1" w:rsidRPr="000C10DA" w:rsidRDefault="00BE0EC1" w:rsidP="00BE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6CFE41ED" w14:textId="77777777" w:rsidR="00BE0EC1" w:rsidRPr="000C10DA" w:rsidRDefault="00BE0EC1" w:rsidP="00BE0EC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1,376</w:t>
            </w:r>
          </w:p>
        </w:tc>
      </w:tr>
      <w:tr w:rsidR="00BE0EC1" w:rsidRPr="00250E74" w14:paraId="38507B17" w14:textId="77777777" w:rsidTr="000D4194">
        <w:tc>
          <w:tcPr>
            <w:tcW w:w="2961" w:type="pct"/>
            <w:hideMark/>
          </w:tcPr>
          <w:p w14:paraId="744B029E" w14:textId="77777777" w:rsidR="00BE0EC1" w:rsidRPr="000C10DA" w:rsidRDefault="00BE0EC1" w:rsidP="00BE0EC1">
            <w:pPr>
              <w:spacing w:line="240" w:lineRule="auto"/>
              <w:ind w:left="702" w:hanging="702"/>
              <w:rPr>
                <w:rFonts w:asciiTheme="majorBidi" w:hAnsiTheme="majorBidi" w:cstheme="majorBidi"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80" w:type="pct"/>
          </w:tcPr>
          <w:p w14:paraId="7CB066B3" w14:textId="77777777" w:rsidR="00BE0EC1" w:rsidRPr="000C10DA" w:rsidRDefault="00BE0EC1" w:rsidP="00BE0EC1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1660D23F" w14:textId="11466079" w:rsidR="00BE0EC1" w:rsidRPr="000C10DA" w:rsidRDefault="00DE730E" w:rsidP="00BE0EC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12,091</w:t>
            </w:r>
          </w:p>
        </w:tc>
        <w:tc>
          <w:tcPr>
            <w:tcW w:w="146" w:type="pct"/>
          </w:tcPr>
          <w:p w14:paraId="1B6E800C" w14:textId="77777777" w:rsidR="00BE0EC1" w:rsidRPr="000C10DA" w:rsidRDefault="00BE0EC1" w:rsidP="00BE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793318EF" w14:textId="77777777" w:rsidR="00BE0EC1" w:rsidRPr="004D0A4E" w:rsidRDefault="00BE0EC1" w:rsidP="00BE0EC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9,235</w:t>
            </w:r>
          </w:p>
        </w:tc>
      </w:tr>
      <w:tr w:rsidR="00BE0EC1" w:rsidRPr="00250E74" w14:paraId="796CBC8A" w14:textId="77777777" w:rsidTr="000D4194">
        <w:tc>
          <w:tcPr>
            <w:tcW w:w="2961" w:type="pct"/>
            <w:hideMark/>
          </w:tcPr>
          <w:p w14:paraId="028EFB59" w14:textId="77777777" w:rsidR="00BE0EC1" w:rsidRPr="000C10DA" w:rsidRDefault="00BE0EC1" w:rsidP="00BE0EC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0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</w:tcPr>
          <w:p w14:paraId="424D3E94" w14:textId="77777777" w:rsidR="00BE0EC1" w:rsidRPr="000C10DA" w:rsidRDefault="00BE0EC1" w:rsidP="00BE0EC1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6684EB" w14:textId="53EFA9E5" w:rsidR="00BE0EC1" w:rsidRPr="000C10DA" w:rsidRDefault="009F603F" w:rsidP="00BE0EC1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</w:t>
            </w:r>
            <w:r w:rsidR="009A3F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,444</w:t>
            </w:r>
          </w:p>
        </w:tc>
        <w:tc>
          <w:tcPr>
            <w:tcW w:w="146" w:type="pct"/>
          </w:tcPr>
          <w:p w14:paraId="0005EAFD" w14:textId="77777777" w:rsidR="00BE0EC1" w:rsidRPr="000C10DA" w:rsidRDefault="00BE0EC1" w:rsidP="00BE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58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14A78D" w14:textId="77777777" w:rsidR="00BE0EC1" w:rsidRPr="000C10DA" w:rsidRDefault="00BE0EC1" w:rsidP="00BE0EC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31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49,364</w:t>
            </w:r>
          </w:p>
        </w:tc>
      </w:tr>
    </w:tbl>
    <w:p w14:paraId="5B89EC8C" w14:textId="77777777" w:rsidR="00BE0EC1" w:rsidRPr="00550E1B" w:rsidRDefault="00BE0EC1" w:rsidP="00BE0EC1">
      <w:pPr>
        <w:spacing w:line="240" w:lineRule="auto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55449EC9" w14:textId="2C5588EA" w:rsidR="00BE0EC1" w:rsidRPr="00247725" w:rsidRDefault="00BE0EC1" w:rsidP="00BE0EC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47725">
        <w:rPr>
          <w:rFonts w:ascii="Angsana New" w:eastAsia="Calibri" w:hAnsi="Angsana New"/>
          <w:sz w:val="30"/>
          <w:szCs w:val="30"/>
          <w:cs/>
        </w:rPr>
        <w:t xml:space="preserve">ในระหว่างปี </w:t>
      </w:r>
      <w:r w:rsidRPr="00247725">
        <w:rPr>
          <w:rFonts w:ascii="Angsana New" w:eastAsia="Calibri" w:hAnsi="Angsana New"/>
          <w:sz w:val="30"/>
          <w:szCs w:val="30"/>
        </w:rPr>
        <w:t xml:space="preserve">2564 </w:t>
      </w:r>
      <w:r w:rsidRPr="00247725">
        <w:rPr>
          <w:rFonts w:ascii="Angsana New" w:eastAsia="Calibri" w:hAnsi="Angsana New"/>
          <w:sz w:val="30"/>
          <w:szCs w:val="30"/>
          <w:cs/>
        </w:rPr>
        <w:t xml:space="preserve">บริษัทจ่ายเงินสมทบกองทุนสำรองเลี้ยงชีพสำหรับพนักงานของบริษัทเป็นจำนวน </w:t>
      </w:r>
      <w:r>
        <w:rPr>
          <w:rFonts w:ascii="Angsana New" w:eastAsia="Calibri" w:hAnsi="Angsana New"/>
          <w:sz w:val="30"/>
          <w:szCs w:val="30"/>
        </w:rPr>
        <w:t>1.2</w:t>
      </w:r>
      <w:r w:rsidRPr="00247725">
        <w:rPr>
          <w:rFonts w:ascii="Angsana New" w:eastAsia="Calibri" w:hAnsi="Angsana New"/>
          <w:sz w:val="30"/>
          <w:szCs w:val="30"/>
        </w:rPr>
        <w:t xml:space="preserve"> </w:t>
      </w:r>
      <w:r w:rsidRPr="00247725">
        <w:rPr>
          <w:rFonts w:ascii="Angsana New" w:eastAsia="Calibri" w:hAnsi="Angsana New"/>
          <w:sz w:val="30"/>
          <w:szCs w:val="30"/>
          <w:cs/>
        </w:rPr>
        <w:t xml:space="preserve">ล้านบาท </w:t>
      </w:r>
      <w:r w:rsidRPr="004D26CA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Pr="004D26CA">
        <w:rPr>
          <w:rFonts w:ascii="Angsana New" w:eastAsia="Calibri" w:hAnsi="Angsana New"/>
          <w:i/>
          <w:iCs/>
          <w:sz w:val="30"/>
          <w:szCs w:val="30"/>
        </w:rPr>
        <w:t xml:space="preserve">2563: </w:t>
      </w:r>
      <w:r>
        <w:rPr>
          <w:rFonts w:ascii="Angsana New" w:eastAsia="Calibri" w:hAnsi="Angsana New"/>
          <w:i/>
          <w:iCs/>
          <w:sz w:val="30"/>
          <w:szCs w:val="30"/>
        </w:rPr>
        <w:t>0.5</w:t>
      </w:r>
      <w:r w:rsidRPr="004D26CA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4D26CA">
        <w:rPr>
          <w:rFonts w:ascii="Angsana New" w:eastAsia="Calibri" w:hAnsi="Angsana New"/>
          <w:i/>
          <w:iCs/>
          <w:sz w:val="30"/>
          <w:szCs w:val="30"/>
          <w:cs/>
        </w:rPr>
        <w:t>ล้านบาท)</w:t>
      </w:r>
      <w:r w:rsidRPr="00247725">
        <w:rPr>
          <w:rFonts w:ascii="Angsana New" w:eastAsia="Calibri" w:hAnsi="Angsana New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448C5C63" w14:textId="77777777" w:rsidR="00BE0EC1" w:rsidRPr="00550E1B" w:rsidRDefault="00BE0EC1" w:rsidP="00BE0EC1">
      <w:pPr>
        <w:spacing w:line="240" w:lineRule="auto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57C113DC" w14:textId="77777777" w:rsidR="00BE0EC1" w:rsidRPr="008B72A8" w:rsidRDefault="00BE0EC1" w:rsidP="00BE0EC1">
      <w:pPr>
        <w:pStyle w:val="block"/>
        <w:tabs>
          <w:tab w:val="left" w:pos="540"/>
        </w:tabs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18</w:t>
      </w:r>
      <w:r w:rsidRPr="008B72A8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Pr="008B72A8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ภาษีเงินได้</w:t>
      </w:r>
    </w:p>
    <w:p w14:paraId="2523CD38" w14:textId="77777777" w:rsidR="00BE0EC1" w:rsidRPr="00F77010" w:rsidRDefault="00BE0EC1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482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5465"/>
        <w:gridCol w:w="1256"/>
        <w:gridCol w:w="1164"/>
        <w:gridCol w:w="268"/>
        <w:gridCol w:w="1072"/>
      </w:tblGrid>
      <w:tr w:rsidR="00BE0EC1" w:rsidRPr="002C78DA" w14:paraId="74DE6D74" w14:textId="77777777" w:rsidTr="000D4194">
        <w:tc>
          <w:tcPr>
            <w:tcW w:w="2962" w:type="pct"/>
          </w:tcPr>
          <w:p w14:paraId="69849F34" w14:textId="77777777" w:rsidR="00BE0EC1" w:rsidRPr="006F15D0" w:rsidRDefault="00BE0EC1" w:rsidP="000D4194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896013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681" w:type="pct"/>
          </w:tcPr>
          <w:p w14:paraId="1FDC8122" w14:textId="77777777" w:rsidR="00BE0EC1" w:rsidRPr="00C8760F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/>
              <w:ind w:left="-108" w:right="-108"/>
              <w:jc w:val="center"/>
              <w:rPr>
                <w:rFonts w:ascii="Angsana New" w:eastAsia="Calibri" w:hAnsi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hideMark/>
          </w:tcPr>
          <w:p w14:paraId="6952B6C3" w14:textId="77777777" w:rsidR="00BE0EC1" w:rsidRPr="00337AC6" w:rsidRDefault="00BE0EC1" w:rsidP="000D4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253A46A3" w14:textId="77777777" w:rsidR="00BE0EC1" w:rsidRPr="00337AC6" w:rsidRDefault="00BE0EC1" w:rsidP="000D4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hideMark/>
          </w:tcPr>
          <w:p w14:paraId="47B48EFD" w14:textId="77777777" w:rsidR="00BE0EC1" w:rsidRPr="000C688D" w:rsidRDefault="00BE0EC1" w:rsidP="000D4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E0EC1" w:rsidRPr="002C78DA" w14:paraId="557B8062" w14:textId="77777777" w:rsidTr="000D4194">
        <w:tc>
          <w:tcPr>
            <w:tcW w:w="2962" w:type="pct"/>
          </w:tcPr>
          <w:p w14:paraId="1419EA6A" w14:textId="77777777" w:rsidR="00BE0EC1" w:rsidRPr="002C78DA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14:paraId="41428DF2" w14:textId="77777777" w:rsidR="00BE0EC1" w:rsidRPr="002C78DA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7" w:type="pct"/>
            <w:gridSpan w:val="3"/>
            <w:vAlign w:val="bottom"/>
          </w:tcPr>
          <w:p w14:paraId="314C418D" w14:textId="77777777" w:rsidR="00BE0EC1" w:rsidRPr="00A55ECF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55E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0EC1" w:rsidRPr="002C78DA" w14:paraId="46710147" w14:textId="77777777" w:rsidTr="000D4194">
        <w:tc>
          <w:tcPr>
            <w:tcW w:w="2962" w:type="pct"/>
            <w:hideMark/>
          </w:tcPr>
          <w:p w14:paraId="7DF91859" w14:textId="77777777" w:rsidR="00BE0EC1" w:rsidRPr="002C78DA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78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  <w:r w:rsidRPr="002C78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681" w:type="pct"/>
          </w:tcPr>
          <w:p w14:paraId="58280BFC" w14:textId="77777777" w:rsidR="00BE0EC1" w:rsidRPr="002C78DA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  <w:hideMark/>
          </w:tcPr>
          <w:p w14:paraId="1360B3EB" w14:textId="77777777" w:rsidR="00BE0EC1" w:rsidRPr="0043439B" w:rsidRDefault="00BE0EC1" w:rsidP="000D41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E2EB06" w14:textId="77777777" w:rsidR="00BE0EC1" w:rsidRPr="0043439B" w:rsidRDefault="00BE0EC1" w:rsidP="000D41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vAlign w:val="bottom"/>
            <w:hideMark/>
          </w:tcPr>
          <w:p w14:paraId="3F5F4F46" w14:textId="77777777" w:rsidR="00BE0EC1" w:rsidRPr="0043439B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EC1" w:rsidRPr="00250E74" w14:paraId="08A056A8" w14:textId="77777777" w:rsidTr="000D4194">
        <w:tc>
          <w:tcPr>
            <w:tcW w:w="2962" w:type="pct"/>
            <w:hideMark/>
          </w:tcPr>
          <w:p w14:paraId="784ADA41" w14:textId="77777777" w:rsidR="00BE0EC1" w:rsidRPr="002C78DA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78DA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2C78DA">
              <w:rPr>
                <w:rFonts w:ascii="Angsana New" w:hAnsi="Angsana New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681" w:type="pct"/>
          </w:tcPr>
          <w:p w14:paraId="6AA3EB2B" w14:textId="77777777" w:rsidR="00BE0EC1" w:rsidRPr="002C78DA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D81BEB1" w14:textId="77777777" w:rsidR="00BE0EC1" w:rsidRPr="00770B13" w:rsidRDefault="00BE0EC1" w:rsidP="00595A9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</w:tcPr>
          <w:p w14:paraId="657D5F9E" w14:textId="77777777" w:rsidR="00BE0EC1" w:rsidRPr="0043439B" w:rsidRDefault="00BE0EC1" w:rsidP="000D4194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1" w:type="pct"/>
            <w:vAlign w:val="bottom"/>
          </w:tcPr>
          <w:p w14:paraId="15CA3001" w14:textId="77777777" w:rsidR="00BE0EC1" w:rsidRPr="00250E74" w:rsidRDefault="00BE0EC1" w:rsidP="000D4194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312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7,089</w:t>
            </w:r>
          </w:p>
        </w:tc>
      </w:tr>
      <w:tr w:rsidR="00BE0EC1" w:rsidRPr="00250E74" w14:paraId="03D816E6" w14:textId="77777777" w:rsidTr="000D4194">
        <w:tc>
          <w:tcPr>
            <w:tcW w:w="2962" w:type="pct"/>
          </w:tcPr>
          <w:p w14:paraId="65A3FCFC" w14:textId="687240DD" w:rsidR="00BE0EC1" w:rsidRPr="002C78DA" w:rsidRDefault="00BE0EC1" w:rsidP="00595A96">
            <w:pPr>
              <w:tabs>
                <w:tab w:val="clear" w:pos="227"/>
                <w:tab w:val="clear" w:pos="454"/>
                <w:tab w:val="left" w:pos="540"/>
              </w:tabs>
              <w:ind w:left="154" w:right="-108" w:hanging="154"/>
              <w:rPr>
                <w:rFonts w:ascii="Angsana New" w:hAnsi="Angsana New"/>
                <w:sz w:val="30"/>
                <w:szCs w:val="30"/>
                <w:cs/>
              </w:rPr>
            </w:pPr>
            <w:r w:rsidRPr="00A2191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ภาษีเงินได้ที่เกี่ยวข้องโดยตรงกับส่วนของผู้ถือหุ้น</w:t>
            </w:r>
            <w:r w:rsidRPr="00770B13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="00C648E6">
              <w:rPr>
                <w:rFonts w:ascii="Angsana New" w:hAnsi="Angsana New"/>
                <w:sz w:val="30"/>
                <w:szCs w:val="30"/>
              </w:rPr>
              <w:br/>
            </w:r>
            <w:r w:rsidRPr="00A2191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ค่าใช้จ่ายที่เกี่ยวข้องกับการ</w:t>
            </w:r>
            <w:r w:rsidRPr="00A21919">
              <w:rPr>
                <w:rFonts w:ascii="Angsana New" w:hAnsi="Angsana New"/>
                <w:sz w:val="30"/>
                <w:szCs w:val="30"/>
                <w:cs/>
              </w:rPr>
              <w:t>เสนอขายหุ้นสามัญเพิ่มทุนใหม่ต่อประชาชนทั่วไปเป็นครั้งแรก</w:t>
            </w:r>
          </w:p>
        </w:tc>
        <w:tc>
          <w:tcPr>
            <w:tcW w:w="681" w:type="pct"/>
          </w:tcPr>
          <w:p w14:paraId="5F2D3779" w14:textId="77777777" w:rsidR="00BE0EC1" w:rsidRPr="002C78DA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4B5F452" w14:textId="022F3F8C" w:rsidR="00BE0EC1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</w:t>
            </w:r>
            <w:r w:rsidR="00D877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033</w:t>
            </w:r>
          </w:p>
        </w:tc>
        <w:tc>
          <w:tcPr>
            <w:tcW w:w="145" w:type="pct"/>
          </w:tcPr>
          <w:p w14:paraId="336AE60D" w14:textId="77777777" w:rsidR="00BE0EC1" w:rsidRPr="0043439B" w:rsidRDefault="00BE0EC1" w:rsidP="000D4194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1" w:type="pct"/>
            <w:vAlign w:val="bottom"/>
          </w:tcPr>
          <w:p w14:paraId="270848A8" w14:textId="30E31E2F" w:rsidR="00BE0EC1" w:rsidRDefault="00C648E6" w:rsidP="00595A9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E0EC1" w:rsidRPr="00250E74" w14:paraId="65EF9A98" w14:textId="77777777" w:rsidTr="000D4194">
        <w:tc>
          <w:tcPr>
            <w:tcW w:w="2962" w:type="pct"/>
          </w:tcPr>
          <w:p w14:paraId="13F31C12" w14:textId="77777777" w:rsidR="00BE0EC1" w:rsidRPr="002C78DA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23A8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723A8">
              <w:rPr>
                <w:rFonts w:ascii="Angsana New" w:hAnsi="Angsana New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681" w:type="pct"/>
          </w:tcPr>
          <w:p w14:paraId="70889FF3" w14:textId="77777777" w:rsidR="00BE0EC1" w:rsidRPr="002C78DA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446D1D12" w14:textId="77777777" w:rsidR="00BE0EC1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45" w:type="pct"/>
          </w:tcPr>
          <w:p w14:paraId="290115AE" w14:textId="77777777" w:rsidR="00BE0EC1" w:rsidRPr="0043439B" w:rsidRDefault="00BE0EC1" w:rsidP="000D4194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29A97B65" w14:textId="77777777" w:rsidR="00BE0EC1" w:rsidRDefault="00BE0EC1" w:rsidP="00595A96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E0EC1" w:rsidRPr="005B2ACC" w14:paraId="30EFA59F" w14:textId="77777777" w:rsidTr="000D4194">
        <w:tc>
          <w:tcPr>
            <w:tcW w:w="2962" w:type="pct"/>
          </w:tcPr>
          <w:p w14:paraId="340AAF4F" w14:textId="77777777" w:rsidR="00BE0EC1" w:rsidRPr="00F77010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1" w:type="pct"/>
          </w:tcPr>
          <w:p w14:paraId="18F4275E" w14:textId="77777777" w:rsidR="00BE0EC1" w:rsidRPr="00F77010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7076E" w14:textId="0E72312E" w:rsidR="00BE0EC1" w:rsidRPr="00F77010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9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</w:t>
            </w:r>
            <w:r w:rsidR="00D877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145" w:type="pct"/>
          </w:tcPr>
          <w:p w14:paraId="6204EF56" w14:textId="77777777" w:rsidR="00BE0EC1" w:rsidRPr="00F77010" w:rsidRDefault="00BE0EC1" w:rsidP="000D4194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5E910D" w14:textId="77777777" w:rsidR="00BE0EC1" w:rsidRPr="005C19F5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19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7,089</w:t>
            </w:r>
          </w:p>
        </w:tc>
      </w:tr>
      <w:tr w:rsidR="00BE0EC1" w:rsidRPr="005B2ACC" w14:paraId="70732570" w14:textId="77777777" w:rsidTr="000D4194">
        <w:trPr>
          <w:trHeight w:val="325"/>
        </w:trPr>
        <w:tc>
          <w:tcPr>
            <w:tcW w:w="2962" w:type="pct"/>
          </w:tcPr>
          <w:p w14:paraId="74B18F03" w14:textId="77777777" w:rsidR="00BE0EC1" w:rsidRPr="00D67E3E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14:paraId="5AC86684" w14:textId="77777777" w:rsidR="00BE0EC1" w:rsidRPr="005B2ACC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1BCAE" w14:textId="77777777" w:rsidR="00BE0EC1" w:rsidRPr="0043439B" w:rsidRDefault="00BE0EC1" w:rsidP="000D4194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803A2D" w14:textId="77777777" w:rsidR="00BE0EC1" w:rsidRPr="0043439B" w:rsidRDefault="00BE0EC1" w:rsidP="000D4194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449774" w14:textId="77777777" w:rsidR="00BE0EC1" w:rsidRPr="0043439B" w:rsidRDefault="00BE0EC1" w:rsidP="000D4194">
            <w:pPr>
              <w:pStyle w:val="acctfourfigures"/>
              <w:tabs>
                <w:tab w:val="clear" w:pos="765"/>
                <w:tab w:val="decimal" w:pos="743"/>
                <w:tab w:val="decimal" w:pos="1151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EC1" w:rsidRPr="005B2ACC" w14:paraId="6F68EBEF" w14:textId="77777777" w:rsidTr="000D4194">
        <w:trPr>
          <w:trHeight w:val="325"/>
        </w:trPr>
        <w:tc>
          <w:tcPr>
            <w:tcW w:w="2962" w:type="pct"/>
          </w:tcPr>
          <w:p w14:paraId="0C7033E6" w14:textId="77777777" w:rsidR="00BE0EC1" w:rsidRPr="005B2ACC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81" w:type="pct"/>
          </w:tcPr>
          <w:p w14:paraId="4783BBEC" w14:textId="77777777" w:rsidR="00BE0EC1" w:rsidRPr="005B2ACC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  <w:vAlign w:val="bottom"/>
          </w:tcPr>
          <w:p w14:paraId="23CD1D82" w14:textId="77777777" w:rsidR="00BE0EC1" w:rsidRPr="0043439B" w:rsidRDefault="00BE0EC1" w:rsidP="000D4194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EF1D6BA" w14:textId="77777777" w:rsidR="00BE0EC1" w:rsidRPr="0043439B" w:rsidRDefault="00BE0EC1" w:rsidP="000D4194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  <w:vAlign w:val="bottom"/>
          </w:tcPr>
          <w:p w14:paraId="6EC75085" w14:textId="77777777" w:rsidR="00BE0EC1" w:rsidRPr="0043439B" w:rsidRDefault="00BE0EC1" w:rsidP="000D4194">
            <w:pPr>
              <w:pStyle w:val="acctfourfigures"/>
              <w:tabs>
                <w:tab w:val="clear" w:pos="765"/>
                <w:tab w:val="decimal" w:pos="743"/>
                <w:tab w:val="decimal" w:pos="1151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EC1" w:rsidRPr="005B2ACC" w14:paraId="0272BAFD" w14:textId="77777777" w:rsidTr="000D4194">
        <w:trPr>
          <w:trHeight w:val="325"/>
        </w:trPr>
        <w:tc>
          <w:tcPr>
            <w:tcW w:w="2962" w:type="pct"/>
          </w:tcPr>
          <w:p w14:paraId="27302623" w14:textId="77777777" w:rsidR="00BE0EC1" w:rsidRPr="00D67E3E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681" w:type="pct"/>
          </w:tcPr>
          <w:p w14:paraId="7D33DF5B" w14:textId="77777777" w:rsidR="00BE0EC1" w:rsidRPr="005B2ACC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0CB3AC" w14:textId="4DD56F4D" w:rsidR="00BE0EC1" w:rsidRPr="00F27469" w:rsidRDefault="00BE0EC1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</w:t>
            </w:r>
            <w:r w:rsidR="00D877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6455B303" w14:textId="77777777" w:rsidR="00BE0EC1" w:rsidRPr="00CE59E6" w:rsidRDefault="00BE0EC1" w:rsidP="000D4194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C158A6" w14:textId="77777777" w:rsidR="00BE0EC1" w:rsidRPr="00250E74" w:rsidRDefault="00BE0EC1" w:rsidP="000D4194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312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1,504</w:t>
            </w:r>
          </w:p>
        </w:tc>
      </w:tr>
      <w:tr w:rsidR="00BE0EC1" w:rsidRPr="00250E74" w14:paraId="594E4C99" w14:textId="77777777" w:rsidTr="000D4194">
        <w:tc>
          <w:tcPr>
            <w:tcW w:w="2962" w:type="pct"/>
          </w:tcPr>
          <w:p w14:paraId="067C37DB" w14:textId="77777777" w:rsidR="00BE0EC1" w:rsidRPr="005B2ACC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681" w:type="pct"/>
          </w:tcPr>
          <w:p w14:paraId="66778C06" w14:textId="77777777" w:rsidR="00BE0EC1" w:rsidRPr="005B2ACC" w:rsidRDefault="00BE0EC1" w:rsidP="000D419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43AD3F" w14:textId="101BC2A7" w:rsidR="00BE0EC1" w:rsidRPr="00250E74" w:rsidRDefault="00D877D7" w:rsidP="000D419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7,739</w:t>
            </w:r>
          </w:p>
        </w:tc>
        <w:tc>
          <w:tcPr>
            <w:tcW w:w="145" w:type="pct"/>
          </w:tcPr>
          <w:p w14:paraId="265A03BC" w14:textId="77777777" w:rsidR="00BE0EC1" w:rsidRPr="00250E74" w:rsidRDefault="00BE0EC1" w:rsidP="000D4194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240" w:lineRule="auto"/>
              <w:ind w:left="-312" w:right="-1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4DFF76" w14:textId="77777777" w:rsidR="00BE0EC1" w:rsidRPr="00250E74" w:rsidRDefault="00BE0EC1" w:rsidP="000D4194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312"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8,593</w:t>
            </w:r>
          </w:p>
        </w:tc>
      </w:tr>
    </w:tbl>
    <w:p w14:paraId="2BDD77A7" w14:textId="77777777" w:rsidR="00BE0EC1" w:rsidRDefault="00BE0EC1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7E21F16A" w14:textId="5541465E" w:rsidR="00BE0EC1" w:rsidRDefault="00BE0EC1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tbl>
      <w:tblPr>
        <w:tblW w:w="9216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74"/>
        <w:gridCol w:w="947"/>
        <w:gridCol w:w="181"/>
        <w:gridCol w:w="1094"/>
        <w:gridCol w:w="181"/>
        <w:gridCol w:w="959"/>
        <w:gridCol w:w="178"/>
        <w:gridCol w:w="950"/>
        <w:gridCol w:w="184"/>
        <w:gridCol w:w="1091"/>
        <w:gridCol w:w="185"/>
        <w:gridCol w:w="992"/>
      </w:tblGrid>
      <w:tr w:rsidR="00BE0EC1" w:rsidRPr="002B4854" w14:paraId="5C38277F" w14:textId="77777777" w:rsidTr="000D4194">
        <w:trPr>
          <w:cantSplit/>
        </w:trPr>
        <w:tc>
          <w:tcPr>
            <w:tcW w:w="2274" w:type="dxa"/>
          </w:tcPr>
          <w:p w14:paraId="50E60726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62" w:type="dxa"/>
            <w:gridSpan w:val="5"/>
          </w:tcPr>
          <w:p w14:paraId="23AD2375" w14:textId="77777777" w:rsidR="00BE0EC1" w:rsidRPr="006D32E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44361380" w14:textId="77777777" w:rsidR="00BE0EC1" w:rsidRPr="006D32E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5"/>
          </w:tcPr>
          <w:p w14:paraId="6996E0BA" w14:textId="62C49F64" w:rsidR="00BE0EC1" w:rsidRPr="006D32E8" w:rsidRDefault="00BE0EC1" w:rsidP="00595A96">
            <w:pPr>
              <w:pStyle w:val="acctfourfigures"/>
              <w:tabs>
                <w:tab w:val="clear" w:pos="765"/>
                <w:tab w:val="decimal" w:pos="177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E0EC1" w:rsidRPr="002B4854" w14:paraId="78B3253B" w14:textId="77777777" w:rsidTr="000D4194">
        <w:trPr>
          <w:cantSplit/>
        </w:trPr>
        <w:tc>
          <w:tcPr>
            <w:tcW w:w="2274" w:type="dxa"/>
          </w:tcPr>
          <w:p w14:paraId="71500A80" w14:textId="77777777" w:rsidR="00BE0EC1" w:rsidRPr="006D32E8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26AFC8C3" w14:textId="77777777" w:rsidR="00BE0EC1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0B5A8D9" w14:textId="77777777" w:rsidR="00BE0EC1" w:rsidRPr="006D32E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141B55AA" w14:textId="77777777" w:rsidR="00BE0EC1" w:rsidRPr="006D32E8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77B22383" w14:textId="77777777" w:rsidR="00BE0EC1" w:rsidRPr="006D32E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1" w:type="dxa"/>
            <w:vAlign w:val="bottom"/>
          </w:tcPr>
          <w:p w14:paraId="080940BE" w14:textId="77777777" w:rsidR="00BE0EC1" w:rsidRPr="006D32E8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66057F14" w14:textId="77777777" w:rsidR="00BE0EC1" w:rsidRPr="006D32E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78" w:type="dxa"/>
            <w:vAlign w:val="bottom"/>
          </w:tcPr>
          <w:p w14:paraId="7BE91C18" w14:textId="77777777" w:rsidR="00BE0EC1" w:rsidRPr="006D32E8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0" w:type="dxa"/>
            <w:vAlign w:val="bottom"/>
          </w:tcPr>
          <w:p w14:paraId="38E7D242" w14:textId="77777777" w:rsidR="00BE0EC1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07A0C76" w14:textId="77777777" w:rsidR="00BE0EC1" w:rsidRPr="006D32E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553CE694" w14:textId="77777777" w:rsidR="00BE0EC1" w:rsidRPr="006D32E8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C66A232" w14:textId="77777777" w:rsidR="00BE0EC1" w:rsidRPr="006D32E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5" w:type="dxa"/>
            <w:vAlign w:val="bottom"/>
          </w:tcPr>
          <w:p w14:paraId="28691741" w14:textId="77777777" w:rsidR="00BE0EC1" w:rsidRPr="006D32E8" w:rsidRDefault="00BE0EC1" w:rsidP="000D41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2ADF034" w14:textId="77777777" w:rsidR="00BE0EC1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45E4E1B1" w14:textId="77777777" w:rsidR="00BE0EC1" w:rsidRPr="006D32E8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E0EC1" w:rsidRPr="002B4854" w14:paraId="395482F2" w14:textId="77777777" w:rsidTr="000D4194">
        <w:trPr>
          <w:cantSplit/>
        </w:trPr>
        <w:tc>
          <w:tcPr>
            <w:tcW w:w="2274" w:type="dxa"/>
          </w:tcPr>
          <w:p w14:paraId="0BA831C9" w14:textId="77777777" w:rsidR="00BE0EC1" w:rsidRPr="00F77010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2" w:type="dxa"/>
            <w:gridSpan w:val="11"/>
          </w:tcPr>
          <w:p w14:paraId="4E8AAE7B" w14:textId="77777777" w:rsidR="00BE0EC1" w:rsidRPr="00F77010" w:rsidRDefault="00BE0EC1" w:rsidP="000D41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701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770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7701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E0EC1" w:rsidRPr="002B4854" w14:paraId="7FD2A04A" w14:textId="77777777" w:rsidTr="000D4194">
        <w:trPr>
          <w:cantSplit/>
        </w:trPr>
        <w:tc>
          <w:tcPr>
            <w:tcW w:w="2274" w:type="dxa"/>
          </w:tcPr>
          <w:p w14:paraId="7A3044B8" w14:textId="77777777" w:rsidR="00BE0EC1" w:rsidRPr="006F15D0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15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47" w:type="dxa"/>
            <w:vAlign w:val="bottom"/>
          </w:tcPr>
          <w:p w14:paraId="28C939A3" w14:textId="77777777" w:rsidR="00BE0EC1" w:rsidRPr="00CA3FF2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4AB4E02E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180926DF" w14:textId="77777777" w:rsidR="00BE0EC1" w:rsidRPr="001F0189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224EA8A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4D468C72" w14:textId="77777777" w:rsidR="00BE0EC1" w:rsidRPr="001F0189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2686C2DD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vAlign w:val="bottom"/>
          </w:tcPr>
          <w:p w14:paraId="1AEE5CC6" w14:textId="77777777" w:rsidR="00BE0EC1" w:rsidRPr="001F018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4569CC28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06C9E52A" w14:textId="77777777" w:rsidR="00BE0EC1" w:rsidRPr="001F018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0A692C71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FDA96A8" w14:textId="77777777" w:rsidR="00BE0EC1" w:rsidRPr="001F018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E0EC1" w:rsidRPr="002B4854" w14:paraId="1FEFAE10" w14:textId="77777777" w:rsidTr="000D4194">
        <w:trPr>
          <w:cantSplit/>
        </w:trPr>
        <w:tc>
          <w:tcPr>
            <w:tcW w:w="2274" w:type="dxa"/>
          </w:tcPr>
          <w:p w14:paraId="4E5C416D" w14:textId="77777777" w:rsidR="00BE0EC1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F15D0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47" w:type="dxa"/>
            <w:vAlign w:val="bottom"/>
          </w:tcPr>
          <w:p w14:paraId="4446C6E4" w14:textId="77777777" w:rsidR="00BE0EC1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(71)</w:t>
            </w:r>
          </w:p>
        </w:tc>
        <w:tc>
          <w:tcPr>
            <w:tcW w:w="181" w:type="dxa"/>
          </w:tcPr>
          <w:p w14:paraId="6A48FFED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0D8F24E8" w14:textId="77777777" w:rsidR="00BE0EC1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81" w:type="dxa"/>
          </w:tcPr>
          <w:p w14:paraId="47878AC8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35E404D5" w14:textId="77777777" w:rsidR="00BE0EC1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(57)</w:t>
            </w:r>
          </w:p>
        </w:tc>
        <w:tc>
          <w:tcPr>
            <w:tcW w:w="178" w:type="dxa"/>
          </w:tcPr>
          <w:p w14:paraId="079A219F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vAlign w:val="bottom"/>
          </w:tcPr>
          <w:p w14:paraId="3F0873C1" w14:textId="0BFACD6F" w:rsidR="00BE0EC1" w:rsidRDefault="003C13CE" w:rsidP="00595A96">
            <w:pPr>
              <w:pStyle w:val="acctfourfigures"/>
              <w:tabs>
                <w:tab w:val="clear" w:pos="765"/>
                <w:tab w:val="left" w:pos="299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BE0EC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24D8649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332569D3" w14:textId="787D47EF" w:rsidR="00BE0EC1" w:rsidRDefault="003C13CE" w:rsidP="00595A96">
            <w:pPr>
              <w:pStyle w:val="acctfourfigures"/>
              <w:tabs>
                <w:tab w:val="clear" w:pos="765"/>
                <w:tab w:val="left" w:pos="557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</w:t>
            </w:r>
            <w:r w:rsidR="00BE0EC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3D598C2F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F63BA52" w14:textId="6466F894" w:rsidR="00BE0EC1" w:rsidRDefault="003C13CE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</w:t>
            </w:r>
            <w:r w:rsidR="00BE0EC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E0EC1" w:rsidRPr="002B4854" w14:paraId="0795D0DD" w14:textId="77777777" w:rsidTr="000D4194">
        <w:trPr>
          <w:cantSplit/>
        </w:trPr>
        <w:tc>
          <w:tcPr>
            <w:tcW w:w="2274" w:type="dxa"/>
          </w:tcPr>
          <w:p w14:paraId="48F56039" w14:textId="77777777" w:rsidR="00BE0EC1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7" w:type="dxa"/>
            <w:vAlign w:val="bottom"/>
          </w:tcPr>
          <w:p w14:paraId="08793E55" w14:textId="77777777" w:rsidR="00BE0EC1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2E58EB44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244665DF" w14:textId="77777777" w:rsidR="00BE0EC1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BBEF181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2743C55F" w14:textId="77777777" w:rsidR="00BE0EC1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DF78960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vAlign w:val="bottom"/>
          </w:tcPr>
          <w:p w14:paraId="4C5E2D19" w14:textId="77777777" w:rsidR="00BE0EC1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53F4F06C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6B83EFD" w14:textId="77777777" w:rsidR="00BE0EC1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1555755C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A84113C" w14:textId="77777777" w:rsidR="00BE0EC1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E0EC1" w:rsidRPr="002B4854" w14:paraId="178DCBD1" w14:textId="77777777" w:rsidTr="000D4194">
        <w:trPr>
          <w:cantSplit/>
        </w:trPr>
        <w:tc>
          <w:tcPr>
            <w:tcW w:w="2274" w:type="dxa"/>
          </w:tcPr>
          <w:p w14:paraId="197A6C41" w14:textId="77777777" w:rsidR="00BE0EC1" w:rsidRPr="006F15D0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15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รับรู้ในส่วนของผู้ถือหุ้น</w:t>
            </w:r>
          </w:p>
        </w:tc>
        <w:tc>
          <w:tcPr>
            <w:tcW w:w="947" w:type="dxa"/>
            <w:vAlign w:val="bottom"/>
          </w:tcPr>
          <w:p w14:paraId="0897B569" w14:textId="77777777" w:rsidR="00BE0EC1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3F172EAC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776658CB" w14:textId="77777777" w:rsidR="00BE0EC1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C695B8F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60EA4182" w14:textId="77777777" w:rsidR="00BE0EC1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5DFF9C9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vAlign w:val="bottom"/>
          </w:tcPr>
          <w:p w14:paraId="4C7E5A87" w14:textId="77777777" w:rsidR="00BE0EC1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2663C3F6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C6182D1" w14:textId="77777777" w:rsidR="00BE0EC1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23E46C96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D26761C" w14:textId="77777777" w:rsidR="00BE0EC1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E0EC1" w:rsidRPr="002B4854" w14:paraId="31214305" w14:textId="77777777" w:rsidTr="000D4194">
        <w:trPr>
          <w:cantSplit/>
        </w:trPr>
        <w:tc>
          <w:tcPr>
            <w:tcW w:w="2274" w:type="dxa"/>
          </w:tcPr>
          <w:p w14:paraId="35D0DAE2" w14:textId="77777777" w:rsidR="00BE0EC1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</w:t>
            </w:r>
          </w:p>
        </w:tc>
        <w:tc>
          <w:tcPr>
            <w:tcW w:w="947" w:type="dxa"/>
            <w:vAlign w:val="bottom"/>
          </w:tcPr>
          <w:p w14:paraId="2869CE4B" w14:textId="4413CDB3" w:rsidR="00BE0EC1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</w:t>
            </w:r>
            <w:r w:rsidR="00C1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5,125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</w:tcPr>
          <w:p w14:paraId="7E1BE3F1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0F048672" w14:textId="46C72AF6" w:rsidR="00BE0EC1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</w:t>
            </w:r>
            <w:r w:rsidR="00C16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3C57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81" w:type="dxa"/>
          </w:tcPr>
          <w:p w14:paraId="3BA67A7D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7CB5D44A" w14:textId="507C4EBE" w:rsidR="00BE0EC1" w:rsidRPr="00770B13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FE5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</w:t>
            </w:r>
            <w:r w:rsidR="003C57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FE5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C57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Pr="00FE5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69E14A4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vAlign w:val="bottom"/>
          </w:tcPr>
          <w:p w14:paraId="598AB7DC" w14:textId="77777777" w:rsidR="00BE0EC1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(143)</w:t>
            </w:r>
          </w:p>
        </w:tc>
        <w:tc>
          <w:tcPr>
            <w:tcW w:w="184" w:type="dxa"/>
          </w:tcPr>
          <w:p w14:paraId="39BC5C6C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0A326B7C" w14:textId="77777777" w:rsidR="00BE0EC1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85" w:type="dxa"/>
          </w:tcPr>
          <w:p w14:paraId="4B523C21" w14:textId="77777777" w:rsidR="00BE0EC1" w:rsidRPr="001F018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CD98DCA" w14:textId="77777777" w:rsidR="00BE0EC1" w:rsidRDefault="00BE0EC1" w:rsidP="000D41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(114)</w:t>
            </w:r>
          </w:p>
        </w:tc>
      </w:tr>
    </w:tbl>
    <w:p w14:paraId="6414D8FA" w14:textId="77777777" w:rsidR="00BE0EC1" w:rsidRPr="00F77010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ED4D793" w14:textId="77777777" w:rsidR="00BE0EC1" w:rsidRPr="00A76A29" w:rsidRDefault="00BE0EC1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A76A29">
        <w:rPr>
          <w:rFonts w:ascii="Angsana New" w:hAnsi="Angsana New" w:cs="Angsana New" w:hint="cs"/>
          <w:b/>
          <w:bCs/>
          <w:i/>
          <w:iCs/>
          <w:cs/>
          <w:lang w:val="en-US"/>
        </w:rPr>
        <w:t>การกระทบยอดเพื่อหา</w:t>
      </w:r>
      <w:r w:rsidRPr="00A76A29">
        <w:rPr>
          <w:rFonts w:ascii="Angsana New" w:hAnsi="Angsana New" w:cs="Angsana New"/>
          <w:b/>
          <w:bCs/>
          <w:i/>
          <w:iCs/>
          <w:cs/>
          <w:lang w:val="en-US"/>
        </w:rPr>
        <w:t>อัตราภาษีที่แท้จริง</w:t>
      </w:r>
    </w:p>
    <w:p w14:paraId="165ED355" w14:textId="77777777" w:rsidR="00BE0EC1" w:rsidRPr="00A76A29" w:rsidRDefault="00BE0EC1" w:rsidP="00BE0EC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1024"/>
        <w:gridCol w:w="270"/>
        <w:gridCol w:w="1080"/>
        <w:gridCol w:w="270"/>
        <w:gridCol w:w="1080"/>
      </w:tblGrid>
      <w:tr w:rsidR="00BE0EC1" w:rsidRPr="00A76A29" w14:paraId="1A924F7D" w14:textId="77777777" w:rsidTr="000D4194">
        <w:trPr>
          <w:trHeight w:val="252"/>
        </w:trPr>
        <w:tc>
          <w:tcPr>
            <w:tcW w:w="4410" w:type="dxa"/>
            <w:shd w:val="clear" w:color="auto" w:fill="auto"/>
          </w:tcPr>
          <w:p w14:paraId="4EDE2ECE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CB68741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6A2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16F8A1A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F11D7D7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BE0EC1" w:rsidRPr="00A76A29" w14:paraId="698B1DD7" w14:textId="77777777" w:rsidTr="000D4194">
        <w:tc>
          <w:tcPr>
            <w:tcW w:w="4410" w:type="dxa"/>
            <w:shd w:val="clear" w:color="auto" w:fill="auto"/>
          </w:tcPr>
          <w:p w14:paraId="7A0035F7" w14:textId="77777777" w:rsidR="00BE0EC1" w:rsidRPr="00A76A29" w:rsidRDefault="00BE0EC1" w:rsidP="000D419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233079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6A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20799F3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76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8A9F331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AE37892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3951D61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76A29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76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shd w:val="clear" w:color="auto" w:fill="auto"/>
          </w:tcPr>
          <w:p w14:paraId="1A94EFC0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BE6699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6A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972F138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6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99CD1ED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2E501B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C401F0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76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0EC1" w:rsidRPr="00A76A29" w14:paraId="27806F68" w14:textId="77777777" w:rsidTr="000D4194">
        <w:tc>
          <w:tcPr>
            <w:tcW w:w="4410" w:type="dxa"/>
            <w:shd w:val="clear" w:color="auto" w:fill="auto"/>
          </w:tcPr>
          <w:p w14:paraId="1904B027" w14:textId="77777777" w:rsidR="00BE0EC1" w:rsidRPr="00A76A29" w:rsidRDefault="00BE0EC1" w:rsidP="000D419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6A29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3E682FC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3BEDF1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1F23FBB6" w14:textId="4BE5B6B9" w:rsidR="00BE0EC1" w:rsidRPr="00A76A29" w:rsidRDefault="005074C9" w:rsidP="000D41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37,430</w:t>
            </w:r>
          </w:p>
        </w:tc>
        <w:tc>
          <w:tcPr>
            <w:tcW w:w="270" w:type="dxa"/>
            <w:shd w:val="clear" w:color="auto" w:fill="auto"/>
          </w:tcPr>
          <w:p w14:paraId="427C41B2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F11591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D53597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875BA80" w14:textId="77777777" w:rsidR="00BE0EC1" w:rsidRPr="00A76A29" w:rsidRDefault="00BE0EC1" w:rsidP="000D41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39,676</w:t>
            </w:r>
          </w:p>
        </w:tc>
      </w:tr>
      <w:tr w:rsidR="00BE0EC1" w:rsidRPr="00A76A29" w14:paraId="5FD35B7C" w14:textId="77777777" w:rsidTr="000D4194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053EB763" w14:textId="77777777" w:rsidR="00BE0EC1" w:rsidRPr="00A76A29" w:rsidRDefault="00BE0EC1" w:rsidP="000D4194">
            <w:pPr>
              <w:rPr>
                <w:rFonts w:ascii="Angsana New" w:hAnsi="Angsana New"/>
                <w:sz w:val="30"/>
                <w:szCs w:val="30"/>
              </w:rPr>
            </w:pPr>
            <w:r w:rsidRPr="00A76A29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0DF2D5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A2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29B31C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C9424A" w14:textId="469FC008" w:rsidR="00BE0EC1" w:rsidRPr="00A76A29" w:rsidRDefault="005074C9" w:rsidP="000D41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</w:t>
            </w:r>
            <w:r w:rsidR="000253EE">
              <w:rPr>
                <w:rFonts w:ascii="Angsana New" w:hAnsi="Angsana New"/>
                <w:sz w:val="30"/>
                <w:szCs w:val="30"/>
                <w:lang w:val="en-US" w:bidi="th-TH"/>
              </w:rPr>
              <w:t>486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00FA4E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A8F71FC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A2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147663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80E8363" w14:textId="77777777" w:rsidR="00BE0EC1" w:rsidRPr="00A76A29" w:rsidRDefault="00BE0EC1" w:rsidP="000D41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7,935</w:t>
            </w:r>
          </w:p>
        </w:tc>
      </w:tr>
      <w:tr w:rsidR="00BE0EC1" w:rsidRPr="00A76A29" w14:paraId="2F019046" w14:textId="77777777" w:rsidTr="000D4194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4A697AE3" w14:textId="77777777" w:rsidR="00BE0EC1" w:rsidRPr="00A76A29" w:rsidRDefault="00BE0EC1" w:rsidP="000D4194">
            <w:pPr>
              <w:tabs>
                <w:tab w:val="clear" w:pos="227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A76A2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B9C444F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F56F7A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6C280ED" w14:textId="7996D12A" w:rsidR="00BE0EC1" w:rsidRPr="00A76A29" w:rsidRDefault="000253EE" w:rsidP="000D41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523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D8C343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CC7BFE7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619BD3C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47D891B" w14:textId="77777777" w:rsidR="00BE0EC1" w:rsidRPr="00A76A29" w:rsidRDefault="00BE0EC1" w:rsidP="000D41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 w:cs="Browall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217</w:t>
            </w:r>
          </w:p>
        </w:tc>
      </w:tr>
      <w:tr w:rsidR="00BE0EC1" w:rsidRPr="00A76A29" w14:paraId="1F4AE7C2" w14:textId="77777777" w:rsidTr="000D4194">
        <w:trPr>
          <w:trHeight w:val="143"/>
        </w:trPr>
        <w:tc>
          <w:tcPr>
            <w:tcW w:w="4410" w:type="dxa"/>
            <w:tcBorders>
              <w:top w:val="nil"/>
            </w:tcBorders>
            <w:shd w:val="clear" w:color="auto" w:fill="auto"/>
          </w:tcPr>
          <w:p w14:paraId="6A08A17F" w14:textId="77777777" w:rsidR="00BE0EC1" w:rsidRPr="00A76A29" w:rsidRDefault="00BE0EC1" w:rsidP="000D4194">
            <w:pPr>
              <w:tabs>
                <w:tab w:val="clear" w:pos="227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A76A2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8287DB2" w14:textId="77777777" w:rsidR="00BE0EC1" w:rsidRPr="009937BE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46AF977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46F14856" w14:textId="77777777" w:rsidR="00BE0EC1" w:rsidRPr="00A76A29" w:rsidRDefault="00BE0EC1" w:rsidP="000D41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(326)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170D9B1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15C3BF5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A750BFB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7597E30" w14:textId="77777777" w:rsidR="00BE0EC1" w:rsidRPr="00A76A29" w:rsidRDefault="00BE0EC1" w:rsidP="000D41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937BE"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2</w:t>
            </w:r>
            <w:r>
              <w:rPr>
                <w:rFonts w:ascii="Angsana New" w:hAnsi="Angsana New" w:cs="Browallia New"/>
                <w:sz w:val="30"/>
                <w:szCs w:val="38"/>
                <w:lang w:val="en-US" w:bidi="th-TH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0EC1" w:rsidRPr="00A76A29" w14:paraId="3061EB73" w14:textId="77777777" w:rsidTr="000D4194">
        <w:tc>
          <w:tcPr>
            <w:tcW w:w="4410" w:type="dxa"/>
            <w:shd w:val="clear" w:color="auto" w:fill="auto"/>
          </w:tcPr>
          <w:p w14:paraId="17A9BBAB" w14:textId="77777777" w:rsidR="00BE0EC1" w:rsidRPr="008A05F4" w:rsidRDefault="00BE0EC1" w:rsidP="000D419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A05F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ตัดจำหน่ายสินทรัพย์ภาษีเงิน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ได้</w:t>
            </w:r>
            <w:r w:rsidRPr="008A05F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รอการตัดบัญชี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</w:t>
            </w:r>
            <w:r w:rsidRPr="008A05F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ที่ไม่ได้ใช้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915FD1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15C6D2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F791D5C" w14:textId="77777777" w:rsidR="00BE0EC1" w:rsidRPr="009937BE" w:rsidRDefault="00BE0EC1" w:rsidP="000D4194">
            <w:pPr>
              <w:pStyle w:val="acctfourfigures"/>
              <w:tabs>
                <w:tab w:val="clear" w:pos="765"/>
                <w:tab w:val="left" w:pos="199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-</w:t>
            </w:r>
          </w:p>
        </w:tc>
        <w:tc>
          <w:tcPr>
            <w:tcW w:w="270" w:type="dxa"/>
            <w:shd w:val="clear" w:color="auto" w:fill="auto"/>
          </w:tcPr>
          <w:p w14:paraId="64683FAA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E5F56AB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8CA5E6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C56936" w14:textId="77777777" w:rsidR="00BE0EC1" w:rsidRPr="00A76A29" w:rsidRDefault="00BE0EC1" w:rsidP="000D41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37BE">
              <w:rPr>
                <w:rFonts w:asciiTheme="majorBidi" w:hAnsiTheme="majorBidi" w:cstheme="majorBidi"/>
                <w:sz w:val="30"/>
                <w:szCs w:val="30"/>
                <w:cs/>
              </w:rPr>
              <w:t>694</w:t>
            </w:r>
          </w:p>
        </w:tc>
      </w:tr>
      <w:tr w:rsidR="00BE0EC1" w:rsidRPr="00A76A29" w14:paraId="7FBBDAB0" w14:textId="77777777" w:rsidTr="000D4194">
        <w:tc>
          <w:tcPr>
            <w:tcW w:w="4410" w:type="dxa"/>
            <w:shd w:val="clear" w:color="auto" w:fill="auto"/>
          </w:tcPr>
          <w:p w14:paraId="37926269" w14:textId="77777777" w:rsidR="00BE0EC1" w:rsidRPr="008A05F4" w:rsidRDefault="00BE0EC1" w:rsidP="000D419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723A8">
              <w:rPr>
                <w:rFonts w:ascii="Angsana New" w:hAnsi="Angsana New"/>
                <w:spacing w:val="-6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5723A8">
              <w:rPr>
                <w:rFonts w:ascii="Angsana New" w:hAnsi="Angsana New"/>
                <w:spacing w:val="-6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5D62E00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AF7BB0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B28BF91" w14:textId="77777777" w:rsidR="00BE0EC1" w:rsidRPr="009937BE" w:rsidRDefault="00BE0EC1" w:rsidP="000D41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4549F318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0FFBC41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E5EFF7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33B536" w14:textId="77777777" w:rsidR="00BE0EC1" w:rsidRPr="009937BE" w:rsidRDefault="00BE0EC1" w:rsidP="000D419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0EC1" w:rsidRPr="00E47FEF" w14:paraId="290DE535" w14:textId="77777777" w:rsidTr="000D4194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64C19EBA" w14:textId="77777777" w:rsidR="00BE0EC1" w:rsidRPr="00A76A29" w:rsidRDefault="00BE0EC1" w:rsidP="000D419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A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2F32B18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C93CA3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84269" w14:textId="29E3256E" w:rsidR="00BE0EC1" w:rsidRPr="00A76A29" w:rsidRDefault="006836F5" w:rsidP="000D41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7,739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888019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AA723A3" w14:textId="77777777" w:rsidR="00BE0EC1" w:rsidRPr="00A76A29" w:rsidRDefault="00BE0EC1" w:rsidP="000D41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6A2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0EF4E9" w14:textId="77777777" w:rsidR="00BE0EC1" w:rsidRPr="00A76A2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68088" w14:textId="77777777" w:rsidR="00BE0EC1" w:rsidRPr="00E47FEF" w:rsidRDefault="00BE0EC1" w:rsidP="000D41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8,593</w:t>
            </w:r>
          </w:p>
        </w:tc>
      </w:tr>
    </w:tbl>
    <w:p w14:paraId="76F378EC" w14:textId="39DD3326" w:rsidR="009F63C3" w:rsidRDefault="009F63C3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6000B69" w14:textId="7AC2B221" w:rsidR="00595365" w:rsidRDefault="00595365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3886EA" w14:textId="059C7A48" w:rsidR="00595365" w:rsidRDefault="00595365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0BC344" w14:textId="77777777" w:rsidR="00595365" w:rsidRDefault="00595365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DE596FB" w14:textId="0A1FB977" w:rsidR="00BE0EC1" w:rsidRDefault="00E0259F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</w:rPr>
      </w:pPr>
      <w:r>
        <w:rPr>
          <w:rFonts w:asciiTheme="majorBidi" w:hAnsiTheme="majorBidi"/>
          <w:sz w:val="30"/>
          <w:szCs w:val="30"/>
        </w:rPr>
        <w:lastRenderedPageBreak/>
        <w:t xml:space="preserve">         </w:t>
      </w:r>
      <w:r w:rsidR="00552058">
        <w:rPr>
          <w:rFonts w:asciiTheme="majorBidi" w:hAnsiTheme="majorBidi"/>
          <w:sz w:val="30"/>
          <w:szCs w:val="30"/>
        </w:rPr>
        <w:t xml:space="preserve">  </w:t>
      </w:r>
      <w:r w:rsidR="009F63C3" w:rsidRPr="009F63C3">
        <w:rPr>
          <w:rFonts w:asciiTheme="majorBidi" w:hAnsiTheme="majorBidi"/>
          <w:sz w:val="30"/>
          <w:szCs w:val="30"/>
          <w:cs/>
        </w:rPr>
        <w:t>รายการเคลื่อนไหวของสินทรัพย์</w:t>
      </w:r>
      <w:r w:rsidR="006452D4">
        <w:rPr>
          <w:rFonts w:asciiTheme="majorBidi" w:hAnsiTheme="majorBidi" w:hint="cs"/>
          <w:sz w:val="30"/>
          <w:szCs w:val="30"/>
          <w:cs/>
        </w:rPr>
        <w:t>และหนี้สิน</w:t>
      </w:r>
      <w:r w:rsidR="009F63C3" w:rsidRPr="009F63C3">
        <w:rPr>
          <w:rFonts w:asciiTheme="majorBidi" w:hAnsiTheme="majorBidi"/>
          <w:sz w:val="30"/>
          <w:szCs w:val="30"/>
          <w:cs/>
        </w:rPr>
        <w:t>ภาษีเงินได้รอการตัดบัญชีที่เกิดขึ้นระหว่างปีมีดังนี้</w:t>
      </w:r>
    </w:p>
    <w:p w14:paraId="718C996E" w14:textId="77777777" w:rsidR="009F63C3" w:rsidRDefault="009F63C3" w:rsidP="009F6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Theme="majorBidi" w:hAnsiTheme="majorBidi"/>
          <w:sz w:val="16"/>
          <w:szCs w:val="16"/>
        </w:rPr>
      </w:pPr>
    </w:p>
    <w:tbl>
      <w:tblPr>
        <w:tblW w:w="9331" w:type="dxa"/>
        <w:tblInd w:w="450" w:type="dxa"/>
        <w:tblBorders>
          <w:top w:val="dotted" w:sz="4" w:space="0" w:color="auto"/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9"/>
        <w:gridCol w:w="1302"/>
        <w:gridCol w:w="24"/>
        <w:gridCol w:w="261"/>
        <w:gridCol w:w="993"/>
        <w:gridCol w:w="131"/>
        <w:gridCol w:w="151"/>
        <w:gridCol w:w="133"/>
        <w:gridCol w:w="1002"/>
        <w:gridCol w:w="286"/>
        <w:gridCol w:w="829"/>
        <w:gridCol w:w="170"/>
        <w:gridCol w:w="116"/>
        <w:gridCol w:w="168"/>
        <w:gridCol w:w="1416"/>
      </w:tblGrid>
      <w:tr w:rsidR="00BE0EC1" w:rsidRPr="009F63C3" w14:paraId="6C215A76" w14:textId="77777777" w:rsidTr="00595365">
        <w:trPr>
          <w:trHeight w:val="200"/>
        </w:trPr>
        <w:tc>
          <w:tcPr>
            <w:tcW w:w="1259" w:type="pct"/>
            <w:tcBorders>
              <w:top w:val="nil"/>
              <w:bottom w:val="nil"/>
            </w:tcBorders>
          </w:tcPr>
          <w:p w14:paraId="4BDDF745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3" w:lineRule="atLeast"/>
              <w:ind w:right="-380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8" w:type="pct"/>
            <w:tcBorders>
              <w:top w:val="nil"/>
              <w:bottom w:val="nil"/>
            </w:tcBorders>
            <w:vAlign w:val="bottom"/>
          </w:tcPr>
          <w:p w14:paraId="1D63F4F9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1EB9C54F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79" w:type="pct"/>
            <w:gridSpan w:val="8"/>
            <w:tcBorders>
              <w:top w:val="nil"/>
              <w:bottom w:val="nil"/>
            </w:tcBorders>
          </w:tcPr>
          <w:p w14:paraId="57D31ACD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58B7FFAA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14:paraId="25D80AC1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0EC1" w:rsidRPr="009F63C3" w14:paraId="5F88F013" w14:textId="77777777" w:rsidTr="00595365">
        <w:trPr>
          <w:trHeight w:val="346"/>
        </w:trPr>
        <w:tc>
          <w:tcPr>
            <w:tcW w:w="1259" w:type="pct"/>
            <w:tcBorders>
              <w:top w:val="nil"/>
              <w:bottom w:val="nil"/>
            </w:tcBorders>
          </w:tcPr>
          <w:p w14:paraId="56986497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3" w:lineRule="atLeast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8" w:type="pct"/>
            <w:tcBorders>
              <w:top w:val="nil"/>
              <w:bottom w:val="nil"/>
            </w:tcBorders>
            <w:vAlign w:val="bottom"/>
          </w:tcPr>
          <w:p w14:paraId="2F57DB49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58843E9C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79" w:type="pct"/>
            <w:gridSpan w:val="8"/>
            <w:tcBorders>
              <w:top w:val="nil"/>
              <w:bottom w:val="single" w:sz="4" w:space="0" w:color="auto"/>
            </w:tcBorders>
          </w:tcPr>
          <w:p w14:paraId="6462BE43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595A9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(ค่าใช้จ่าย) ใน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3B29F724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  <w:vAlign w:val="bottom"/>
          </w:tcPr>
          <w:p w14:paraId="53FB0202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3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BE0EC1" w:rsidRPr="009F63C3" w14:paraId="2E90AFD4" w14:textId="77777777" w:rsidTr="00595365">
        <w:trPr>
          <w:trHeight w:val="667"/>
        </w:trPr>
        <w:tc>
          <w:tcPr>
            <w:tcW w:w="1259" w:type="pct"/>
            <w:tcBorders>
              <w:top w:val="nil"/>
            </w:tcBorders>
          </w:tcPr>
          <w:p w14:paraId="236EF194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8" w:type="pct"/>
            <w:tcBorders>
              <w:top w:val="nil"/>
            </w:tcBorders>
            <w:vAlign w:val="bottom"/>
          </w:tcPr>
          <w:p w14:paraId="72368B16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4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95A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" w:type="pct"/>
            <w:gridSpan w:val="2"/>
            <w:tcBorders>
              <w:top w:val="nil"/>
            </w:tcBorders>
          </w:tcPr>
          <w:p w14:paraId="3182C068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4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nil"/>
            </w:tcBorders>
          </w:tcPr>
          <w:p w14:paraId="001C218A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4" w:lineRule="atLeast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1" w:type="pct"/>
            <w:gridSpan w:val="2"/>
            <w:tcBorders>
              <w:top w:val="single" w:sz="4" w:space="0" w:color="auto"/>
              <w:bottom w:val="nil"/>
            </w:tcBorders>
          </w:tcPr>
          <w:p w14:paraId="523F50BF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4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nil"/>
            </w:tcBorders>
          </w:tcPr>
          <w:p w14:paraId="62099045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4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53" w:type="pct"/>
            <w:tcBorders>
              <w:top w:val="single" w:sz="4" w:space="0" w:color="auto"/>
              <w:bottom w:val="nil"/>
            </w:tcBorders>
          </w:tcPr>
          <w:p w14:paraId="23F089F9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4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nil"/>
            </w:tcBorders>
          </w:tcPr>
          <w:p w14:paraId="5DE9E64E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4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</w:t>
            </w:r>
            <w:r w:rsidRPr="00595A9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52" w:type="pct"/>
            <w:gridSpan w:val="2"/>
            <w:tcBorders>
              <w:top w:val="nil"/>
            </w:tcBorders>
          </w:tcPr>
          <w:p w14:paraId="713517CC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4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</w:tcBorders>
            <w:vAlign w:val="bottom"/>
          </w:tcPr>
          <w:p w14:paraId="1CDEE8AB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4" w:lineRule="atLeast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95A96">
              <w:rPr>
                <w:rFonts w:asciiTheme="majorBidi" w:hAnsiTheme="majorBidi" w:cstheme="majorBidi"/>
                <w:sz w:val="28"/>
                <w:szCs w:val="28"/>
              </w:rPr>
              <w:br/>
              <w:t>2564</w:t>
            </w:r>
          </w:p>
        </w:tc>
      </w:tr>
      <w:tr w:rsidR="00BE0EC1" w:rsidRPr="009F63C3" w14:paraId="1E27646A" w14:textId="77777777" w:rsidTr="00595365">
        <w:trPr>
          <w:trHeight w:val="254"/>
        </w:trPr>
        <w:tc>
          <w:tcPr>
            <w:tcW w:w="1259" w:type="pct"/>
            <w:tcBorders>
              <w:top w:val="nil"/>
            </w:tcBorders>
          </w:tcPr>
          <w:p w14:paraId="7FB62B55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41" w:type="pct"/>
            <w:gridSpan w:val="14"/>
            <w:tcBorders>
              <w:top w:val="nil"/>
            </w:tcBorders>
            <w:vAlign w:val="bottom"/>
          </w:tcPr>
          <w:p w14:paraId="0AA95B7C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left="-115" w:right="-101" w:hanging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0EC1" w:rsidRPr="009F63C3" w14:paraId="2AEA2FDB" w14:textId="77777777" w:rsidTr="00595A96">
        <w:trPr>
          <w:trHeight w:val="254"/>
        </w:trPr>
        <w:tc>
          <w:tcPr>
            <w:tcW w:w="1956" w:type="pct"/>
            <w:gridSpan w:val="2"/>
          </w:tcPr>
          <w:p w14:paraId="6843EB1B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" w:type="pct"/>
            <w:gridSpan w:val="2"/>
          </w:tcPr>
          <w:p w14:paraId="109F5848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</w:tcBorders>
          </w:tcPr>
          <w:p w14:paraId="4C0A8418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192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tcBorders>
              <w:top w:val="nil"/>
            </w:tcBorders>
          </w:tcPr>
          <w:p w14:paraId="4A7A6090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nil"/>
            </w:tcBorders>
          </w:tcPr>
          <w:p w14:paraId="53D757F7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nil"/>
            </w:tcBorders>
          </w:tcPr>
          <w:p w14:paraId="07568EE7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nil"/>
            </w:tcBorders>
          </w:tcPr>
          <w:p w14:paraId="1EB4E42D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2"/>
          </w:tcPr>
          <w:p w14:paraId="1CA244ED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</w:tcPr>
          <w:p w14:paraId="183B02E1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0EC1" w:rsidRPr="009F63C3" w14:paraId="1FA99D0F" w14:textId="77777777" w:rsidTr="00595A96">
        <w:trPr>
          <w:trHeight w:val="263"/>
        </w:trPr>
        <w:tc>
          <w:tcPr>
            <w:tcW w:w="1259" w:type="pct"/>
          </w:tcPr>
          <w:p w14:paraId="753AAE49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98" w:type="pct"/>
          </w:tcPr>
          <w:p w14:paraId="673D1C88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1,668</w:t>
            </w:r>
          </w:p>
        </w:tc>
        <w:tc>
          <w:tcPr>
            <w:tcW w:w="153" w:type="pct"/>
            <w:gridSpan w:val="2"/>
          </w:tcPr>
          <w:p w14:paraId="2E7C6A8B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761027DE" w14:textId="29016902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2,046</w:t>
            </w:r>
          </w:p>
        </w:tc>
        <w:tc>
          <w:tcPr>
            <w:tcW w:w="151" w:type="pct"/>
            <w:gridSpan w:val="2"/>
          </w:tcPr>
          <w:p w14:paraId="64D65387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0D4F40D5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476D63D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gridSpan w:val="2"/>
          </w:tcPr>
          <w:p w14:paraId="4E05B81A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4C74A465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bottom w:val="nil"/>
            </w:tcBorders>
          </w:tcPr>
          <w:p w14:paraId="31D3A68F" w14:textId="464D5E11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3,714</w:t>
            </w:r>
          </w:p>
        </w:tc>
      </w:tr>
      <w:tr w:rsidR="00BE0EC1" w:rsidRPr="009F63C3" w14:paraId="53B9A16A" w14:textId="77777777" w:rsidTr="00595A96">
        <w:trPr>
          <w:trHeight w:val="308"/>
        </w:trPr>
        <w:tc>
          <w:tcPr>
            <w:tcW w:w="1259" w:type="pct"/>
          </w:tcPr>
          <w:p w14:paraId="48FB0B83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698" w:type="pct"/>
          </w:tcPr>
          <w:p w14:paraId="61F569DE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153" w:type="pct"/>
            <w:gridSpan w:val="2"/>
          </w:tcPr>
          <w:p w14:paraId="1EEB5C37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463D7968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</w:t>
            </w:r>
          </w:p>
        </w:tc>
        <w:tc>
          <w:tcPr>
            <w:tcW w:w="151" w:type="pct"/>
            <w:gridSpan w:val="2"/>
          </w:tcPr>
          <w:p w14:paraId="3F6752F0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79E597F4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78035284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gridSpan w:val="2"/>
          </w:tcPr>
          <w:p w14:paraId="32817AEE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2C55C25F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bottom w:val="nil"/>
            </w:tcBorders>
          </w:tcPr>
          <w:p w14:paraId="710E7C0B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</w:tr>
      <w:tr w:rsidR="00BE0EC1" w:rsidRPr="009F63C3" w14:paraId="72740E65" w14:textId="77777777" w:rsidTr="00595A96">
        <w:trPr>
          <w:trHeight w:val="263"/>
        </w:trPr>
        <w:tc>
          <w:tcPr>
            <w:tcW w:w="1259" w:type="pct"/>
          </w:tcPr>
          <w:p w14:paraId="13723D3F" w14:textId="77777777" w:rsidR="00BE0EC1" w:rsidRPr="00595A96" w:rsidRDefault="00BE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98" w:type="pct"/>
          </w:tcPr>
          <w:p w14:paraId="20A45648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53" w:type="pct"/>
            <w:gridSpan w:val="2"/>
          </w:tcPr>
          <w:p w14:paraId="5B8ECB11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10112CE3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ind w:right="-7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(16)</w:t>
            </w:r>
          </w:p>
        </w:tc>
        <w:tc>
          <w:tcPr>
            <w:tcW w:w="151" w:type="pct"/>
            <w:gridSpan w:val="2"/>
          </w:tcPr>
          <w:p w14:paraId="7DF3AE8B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087BFF8A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1806FA1F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gridSpan w:val="2"/>
          </w:tcPr>
          <w:p w14:paraId="5EB63873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0FA06EAB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bottom w:val="nil"/>
            </w:tcBorders>
          </w:tcPr>
          <w:p w14:paraId="18C25643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0EC1" w:rsidRPr="009F63C3" w14:paraId="01E00B45" w14:textId="77777777" w:rsidTr="00595A96">
        <w:trPr>
          <w:trHeight w:val="227"/>
        </w:trPr>
        <w:tc>
          <w:tcPr>
            <w:tcW w:w="1259" w:type="pct"/>
          </w:tcPr>
          <w:p w14:paraId="69593286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698" w:type="pct"/>
          </w:tcPr>
          <w:p w14:paraId="1DF42602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1,425</w:t>
            </w:r>
          </w:p>
        </w:tc>
        <w:tc>
          <w:tcPr>
            <w:tcW w:w="153" w:type="pct"/>
            <w:gridSpan w:val="2"/>
          </w:tcPr>
          <w:p w14:paraId="3A62E0B6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7E53729E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151" w:type="pct"/>
            <w:gridSpan w:val="2"/>
          </w:tcPr>
          <w:p w14:paraId="626102B2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3EB144B3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1A55F4B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gridSpan w:val="2"/>
          </w:tcPr>
          <w:p w14:paraId="3045990A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790CD179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bottom w:val="nil"/>
            </w:tcBorders>
          </w:tcPr>
          <w:p w14:paraId="7BCCFBAD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1,817</w:t>
            </w:r>
          </w:p>
        </w:tc>
      </w:tr>
      <w:tr w:rsidR="00BE0EC1" w:rsidRPr="009F63C3" w14:paraId="18B961E3" w14:textId="77777777" w:rsidTr="000D4194">
        <w:trPr>
          <w:trHeight w:val="360"/>
        </w:trPr>
        <w:tc>
          <w:tcPr>
            <w:tcW w:w="1259" w:type="pct"/>
          </w:tcPr>
          <w:p w14:paraId="0B1D0D71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ค่าเผื่อขาดทุนจากการด้อยค่าของสินทรัพย์ที่ไม่ใช่สินทรัพย์ทางการเงิน</w:t>
            </w:r>
          </w:p>
        </w:tc>
        <w:tc>
          <w:tcPr>
            <w:tcW w:w="698" w:type="pct"/>
            <w:tcBorders>
              <w:bottom w:val="nil"/>
            </w:tcBorders>
          </w:tcPr>
          <w:p w14:paraId="74996471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AF4352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B66A4B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7,900</w:t>
            </w:r>
          </w:p>
        </w:tc>
        <w:tc>
          <w:tcPr>
            <w:tcW w:w="153" w:type="pct"/>
            <w:gridSpan w:val="2"/>
            <w:tcBorders>
              <w:bottom w:val="nil"/>
            </w:tcBorders>
          </w:tcPr>
          <w:p w14:paraId="6A18A05A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bottom w:val="nil"/>
            </w:tcBorders>
          </w:tcPr>
          <w:p w14:paraId="4DCC861E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421C8B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4DCCB3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(396)</w:t>
            </w:r>
          </w:p>
        </w:tc>
        <w:tc>
          <w:tcPr>
            <w:tcW w:w="151" w:type="pct"/>
            <w:gridSpan w:val="2"/>
            <w:tcBorders>
              <w:bottom w:val="nil"/>
            </w:tcBorders>
          </w:tcPr>
          <w:p w14:paraId="64B2BE73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bottom w:val="nil"/>
            </w:tcBorders>
          </w:tcPr>
          <w:p w14:paraId="6234117D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2F53FA" w14:textId="77777777" w:rsidR="006731C3" w:rsidRPr="00595A96" w:rsidRDefault="006731C3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41304C" w14:textId="4DC77262" w:rsidR="006731C3" w:rsidRPr="00595A96" w:rsidRDefault="006731C3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37E6AA61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bottom w:val="nil"/>
            </w:tcBorders>
          </w:tcPr>
          <w:p w14:paraId="75FEFA60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651E6D" w14:textId="77777777" w:rsidR="006731C3" w:rsidRPr="00595A96" w:rsidRDefault="006731C3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230BC1" w14:textId="70535BB1" w:rsidR="006731C3" w:rsidRPr="00595A96" w:rsidRDefault="006731C3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  <w:tcBorders>
              <w:bottom w:val="nil"/>
            </w:tcBorders>
          </w:tcPr>
          <w:p w14:paraId="0686ADA7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</w:tcPr>
          <w:p w14:paraId="77C09E88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8EB075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144576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7,504</w:t>
            </w:r>
          </w:p>
        </w:tc>
      </w:tr>
      <w:tr w:rsidR="00BE0EC1" w:rsidRPr="009F63C3" w14:paraId="7C294424" w14:textId="77777777" w:rsidTr="000D4194">
        <w:trPr>
          <w:trHeight w:val="346"/>
        </w:trPr>
        <w:tc>
          <w:tcPr>
            <w:tcW w:w="1259" w:type="pct"/>
            <w:tcBorders>
              <w:bottom w:val="nil"/>
            </w:tcBorders>
          </w:tcPr>
          <w:p w14:paraId="1AED06C7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1229B472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64FC3D13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3BBFDC91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(97)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4A7D7846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nil"/>
              <w:bottom w:val="nil"/>
            </w:tcBorders>
          </w:tcPr>
          <w:p w14:paraId="4A7BE7DA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E7A688B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nil"/>
              <w:bottom w:val="nil"/>
            </w:tcBorders>
          </w:tcPr>
          <w:p w14:paraId="090967E1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48E2CBE0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</w:tcPr>
          <w:p w14:paraId="3FB41F80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</w:tr>
      <w:tr w:rsidR="00BE0EC1" w:rsidRPr="009F63C3" w14:paraId="698B7671" w14:textId="77777777" w:rsidTr="000D4194">
        <w:trPr>
          <w:trHeight w:val="346"/>
        </w:trPr>
        <w:tc>
          <w:tcPr>
            <w:tcW w:w="1259" w:type="pct"/>
            <w:tcBorders>
              <w:bottom w:val="nil"/>
            </w:tcBorders>
          </w:tcPr>
          <w:p w14:paraId="562826B1" w14:textId="77777777" w:rsidR="00BE0EC1" w:rsidRPr="00595A96" w:rsidRDefault="00BE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5D6139D4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75F45892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39F6E215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4F4C2202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nil"/>
              <w:bottom w:val="nil"/>
            </w:tcBorders>
          </w:tcPr>
          <w:p w14:paraId="36C19386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B454BA1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nil"/>
              <w:bottom w:val="nil"/>
            </w:tcBorders>
          </w:tcPr>
          <w:p w14:paraId="6C73320F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1A5449BC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</w:tcPr>
          <w:p w14:paraId="2E9D7482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</w:tr>
      <w:tr w:rsidR="00BE0EC1" w:rsidRPr="009F63C3" w14:paraId="27E1F7E8" w14:textId="77777777" w:rsidTr="000D4194">
        <w:trPr>
          <w:trHeight w:val="346"/>
        </w:trPr>
        <w:tc>
          <w:tcPr>
            <w:tcW w:w="1259" w:type="pct"/>
            <w:tcBorders>
              <w:bottom w:val="nil"/>
            </w:tcBorders>
          </w:tcPr>
          <w:p w14:paraId="264BB760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รายได้รอการตัดบัญชี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41C6AE0C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7E0FE9D5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438A8AA9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269</w:t>
            </w:r>
            <w:r w:rsidRPr="00595A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34F66005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nil"/>
              <w:bottom w:val="nil"/>
            </w:tcBorders>
          </w:tcPr>
          <w:p w14:paraId="6ACE657F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B18B67F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nil"/>
              <w:bottom w:val="nil"/>
            </w:tcBorders>
          </w:tcPr>
          <w:p w14:paraId="4E1DD544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698B7535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</w:tcPr>
          <w:p w14:paraId="261C547D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BE0EC1" w:rsidRPr="009F63C3" w14:paraId="440B9033" w14:textId="77777777" w:rsidTr="000D4194">
        <w:trPr>
          <w:trHeight w:val="360"/>
        </w:trPr>
        <w:tc>
          <w:tcPr>
            <w:tcW w:w="1259" w:type="pct"/>
            <w:tcBorders>
              <w:bottom w:val="nil"/>
            </w:tcBorders>
          </w:tcPr>
          <w:p w14:paraId="22F05779" w14:textId="7E1ACF29" w:rsidR="00BE0EC1" w:rsidRPr="00595A96" w:rsidRDefault="00D22849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79588EC7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FB294F" w14:textId="658A5C4A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6A4F9E" w14:textId="5176AD1F" w:rsidR="00D22849" w:rsidRPr="00595A96" w:rsidRDefault="00D22849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1,963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6A7D4CD1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63F8E7C2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0424B8" w14:textId="0803819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DFE4A7" w14:textId="1E8953D8" w:rsidR="00D22849" w:rsidRPr="00595A96" w:rsidRDefault="00D22849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4E53B914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nil"/>
              <w:bottom w:val="nil"/>
            </w:tcBorders>
          </w:tcPr>
          <w:p w14:paraId="7CF00902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9CA8AB" w14:textId="098F3741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967C47" w14:textId="1F0CBD62" w:rsidR="00D22849" w:rsidRPr="00595A96" w:rsidRDefault="00D22849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6B2A6EA8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nil"/>
              <w:bottom w:val="nil"/>
            </w:tcBorders>
          </w:tcPr>
          <w:p w14:paraId="55E40C14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2F23D8" w14:textId="56477155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B04E95" w14:textId="487EED0F" w:rsidR="00D22849" w:rsidRPr="00595A96" w:rsidRDefault="00D22849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0EC37283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</w:tcPr>
          <w:p w14:paraId="7B0CD0E5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C53A21" w14:textId="0DD3B6FA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B6E212" w14:textId="6D53AE05" w:rsidR="00D22849" w:rsidRPr="00595A96" w:rsidRDefault="00D22849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2,119</w:t>
            </w:r>
          </w:p>
        </w:tc>
      </w:tr>
      <w:tr w:rsidR="00BE0EC1" w:rsidRPr="009F63C3" w14:paraId="3CF96561" w14:textId="77777777" w:rsidTr="00595A96">
        <w:trPr>
          <w:trHeight w:val="1028"/>
        </w:trPr>
        <w:tc>
          <w:tcPr>
            <w:tcW w:w="1259" w:type="pct"/>
            <w:tcBorders>
              <w:top w:val="nil"/>
              <w:bottom w:val="nil"/>
            </w:tcBorders>
          </w:tcPr>
          <w:p w14:paraId="0AA7CF32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62C45C65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19877A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6F25AB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1,906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6B04DC7F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348BEA00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9CD132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126B23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(382)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52A52735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nil"/>
              <w:bottom w:val="nil"/>
            </w:tcBorders>
          </w:tcPr>
          <w:p w14:paraId="24DE0215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02B3B2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B4AC3A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7C3FEA95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nil"/>
              <w:bottom w:val="nil"/>
            </w:tcBorders>
          </w:tcPr>
          <w:p w14:paraId="3B175B34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2A426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2FF982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3383B071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</w:tcPr>
          <w:p w14:paraId="5E14AC13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1A4A9D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AD5096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1,524</w:t>
            </w:r>
          </w:p>
        </w:tc>
      </w:tr>
      <w:tr w:rsidR="000D13AF" w:rsidRPr="009F63C3" w14:paraId="70EB4526" w14:textId="77777777" w:rsidTr="00595A96">
        <w:trPr>
          <w:trHeight w:val="263"/>
        </w:trPr>
        <w:tc>
          <w:tcPr>
            <w:tcW w:w="1259" w:type="pct"/>
            <w:tcBorders>
              <w:top w:val="nil"/>
            </w:tcBorders>
          </w:tcPr>
          <w:p w14:paraId="46B320BD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698" w:type="pct"/>
            <w:tcBorders>
              <w:top w:val="nil"/>
              <w:bottom w:val="single" w:sz="4" w:space="0" w:color="auto"/>
            </w:tcBorders>
          </w:tcPr>
          <w:p w14:paraId="60FBDF14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gridSpan w:val="2"/>
            <w:tcBorders>
              <w:top w:val="nil"/>
            </w:tcBorders>
          </w:tcPr>
          <w:p w14:paraId="39A9FC1A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single" w:sz="4" w:space="0" w:color="auto"/>
            </w:tcBorders>
          </w:tcPr>
          <w:p w14:paraId="49393242" w14:textId="0E1F5A48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  <w:r w:rsidR="007D4600" w:rsidRPr="00595A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1" w:type="pct"/>
            <w:gridSpan w:val="2"/>
            <w:tcBorders>
              <w:top w:val="nil"/>
            </w:tcBorders>
          </w:tcPr>
          <w:p w14:paraId="3249EC63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nil"/>
              <w:bottom w:val="single" w:sz="4" w:space="0" w:color="auto"/>
            </w:tcBorders>
          </w:tcPr>
          <w:p w14:paraId="58FE66B5" w14:textId="6893AC08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</w:tcBorders>
          </w:tcPr>
          <w:p w14:paraId="32B7184E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nil"/>
              <w:bottom w:val="single" w:sz="4" w:space="0" w:color="auto"/>
            </w:tcBorders>
          </w:tcPr>
          <w:p w14:paraId="352C270D" w14:textId="043BA645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  <w:tcBorders>
              <w:top w:val="nil"/>
            </w:tcBorders>
          </w:tcPr>
          <w:p w14:paraId="79E2F8D5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bottom w:val="single" w:sz="4" w:space="0" w:color="auto"/>
            </w:tcBorders>
          </w:tcPr>
          <w:p w14:paraId="1370FECA" w14:textId="63D73E3E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7B5AD0" w:rsidRPr="00595A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D13AF" w:rsidRPr="009F63C3" w14:paraId="309AC4C0" w14:textId="77777777" w:rsidTr="00595A96">
        <w:trPr>
          <w:trHeight w:val="298"/>
        </w:trPr>
        <w:tc>
          <w:tcPr>
            <w:tcW w:w="1259" w:type="pct"/>
            <w:tcBorders>
              <w:top w:val="nil"/>
              <w:bottom w:val="nil"/>
            </w:tcBorders>
          </w:tcPr>
          <w:p w14:paraId="0CC8C4BC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14:paraId="0D301294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16,585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084566AD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14:paraId="6980A315" w14:textId="537BB24E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</w:t>
            </w:r>
            <w:r w:rsidR="007B5AD0"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06FD4B3A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3BA771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14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1937CCF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7D41C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168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2D0117E1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</w:tcPr>
          <w:p w14:paraId="1DFDE72F" w14:textId="4B7435C0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ind w:right="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</w:t>
            </w:r>
            <w:r w:rsidR="00523D87"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</w:tr>
      <w:tr w:rsidR="000D13AF" w:rsidRPr="009F63C3" w14:paraId="160909E7" w14:textId="77777777" w:rsidTr="00595A96">
        <w:trPr>
          <w:trHeight w:val="181"/>
        </w:trPr>
        <w:tc>
          <w:tcPr>
            <w:tcW w:w="1259" w:type="pct"/>
            <w:tcBorders>
              <w:top w:val="nil"/>
              <w:bottom w:val="nil"/>
            </w:tcBorders>
          </w:tcPr>
          <w:p w14:paraId="3C7AC8F3" w14:textId="580F98C5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4D7BEBE4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6" w:lineRule="atLeast"/>
              <w:ind w:right="-100" w:hanging="7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26156CF6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6" w:lineRule="atLeast"/>
              <w:ind w:hanging="7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1F01D8C2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6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24E55794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6" w:lineRule="atLeast"/>
              <w:ind w:hanging="7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nil"/>
            </w:tcBorders>
          </w:tcPr>
          <w:p w14:paraId="0D5D9F16" w14:textId="3855C935" w:rsidR="00B95AAF" w:rsidRPr="00595A96" w:rsidRDefault="00B95A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6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BACCC0F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6" w:lineRule="atLeast"/>
              <w:ind w:hanging="73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nil"/>
            </w:tcBorders>
          </w:tcPr>
          <w:p w14:paraId="0F1D36B7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6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6EC8C718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6" w:lineRule="atLeast"/>
              <w:ind w:hanging="72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</w:tcPr>
          <w:p w14:paraId="278AE1E6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6" w:lineRule="atLeast"/>
              <w:ind w:right="-100" w:hanging="7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D13AF" w:rsidRPr="009F63C3" w14:paraId="5902E1D1" w14:textId="77777777" w:rsidTr="00595A96">
        <w:trPr>
          <w:trHeight w:val="346"/>
        </w:trPr>
        <w:tc>
          <w:tcPr>
            <w:tcW w:w="1956" w:type="pct"/>
            <w:gridSpan w:val="2"/>
            <w:tcBorders>
              <w:top w:val="nil"/>
              <w:bottom w:val="nil"/>
            </w:tcBorders>
          </w:tcPr>
          <w:p w14:paraId="73CD921F" w14:textId="2E8433A3" w:rsidR="000D13AF" w:rsidRPr="00595A96" w:rsidRDefault="000D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306B99BC" w14:textId="77777777" w:rsidR="000D13AF" w:rsidRPr="00595A96" w:rsidRDefault="000D13AF" w:rsidP="000D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2AF59F7C" w14:textId="518CF424" w:rsidR="000D13AF" w:rsidRPr="00595A96" w:rsidRDefault="000D13AF" w:rsidP="000D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2BF417E3" w14:textId="77777777" w:rsidR="000D13AF" w:rsidRPr="00595A96" w:rsidRDefault="000D13AF" w:rsidP="000D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nil"/>
              <w:bottom w:val="nil"/>
            </w:tcBorders>
          </w:tcPr>
          <w:p w14:paraId="4E453003" w14:textId="77777777" w:rsidR="000D13AF" w:rsidRPr="00595A96" w:rsidRDefault="000D13AF" w:rsidP="000D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F4FC70B" w14:textId="77777777" w:rsidR="000D13AF" w:rsidRPr="00595A96" w:rsidRDefault="000D13AF" w:rsidP="000D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nil"/>
              <w:bottom w:val="nil"/>
            </w:tcBorders>
          </w:tcPr>
          <w:p w14:paraId="4293D6AD" w14:textId="75AE5CF8" w:rsidR="000D13AF" w:rsidRPr="00595A96" w:rsidRDefault="000D13AF" w:rsidP="000D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3C9F70FB" w14:textId="4437CCD3" w:rsidR="000D13AF" w:rsidRPr="00595A96" w:rsidRDefault="000D13AF" w:rsidP="000D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</w:tcPr>
          <w:p w14:paraId="4BBE279F" w14:textId="5A687F30" w:rsidR="000D13AF" w:rsidRPr="00595A96" w:rsidRDefault="000D13AF" w:rsidP="000D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3AF" w:rsidRPr="009F63C3" w14:paraId="60C01BF0" w14:textId="77777777" w:rsidTr="000D4194">
        <w:trPr>
          <w:trHeight w:val="346"/>
        </w:trPr>
        <w:tc>
          <w:tcPr>
            <w:tcW w:w="1259" w:type="pct"/>
            <w:tcBorders>
              <w:top w:val="nil"/>
              <w:bottom w:val="nil"/>
            </w:tcBorders>
          </w:tcPr>
          <w:p w14:paraId="5E9DEDB5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6BB53056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(645)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210C4F8D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705494E2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(707)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77E098EF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nil"/>
              <w:bottom w:val="nil"/>
            </w:tcBorders>
          </w:tcPr>
          <w:p w14:paraId="7E580C52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2DD9D9A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nil"/>
              <w:bottom w:val="nil"/>
            </w:tcBorders>
          </w:tcPr>
          <w:p w14:paraId="5AF3E181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591EF36B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</w:tcPr>
          <w:p w14:paraId="136D3CBF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(1,352)</w:t>
            </w:r>
          </w:p>
        </w:tc>
      </w:tr>
      <w:tr w:rsidR="000D13AF" w:rsidRPr="009F63C3" w14:paraId="1984BCEC" w14:textId="77777777" w:rsidTr="000D4194">
        <w:trPr>
          <w:trHeight w:val="346"/>
        </w:trPr>
        <w:tc>
          <w:tcPr>
            <w:tcW w:w="1259" w:type="pct"/>
            <w:tcBorders>
              <w:top w:val="nil"/>
              <w:bottom w:val="nil"/>
            </w:tcBorders>
          </w:tcPr>
          <w:p w14:paraId="44FCBB00" w14:textId="11929CD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2E9ECFA9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1D914603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69379CBB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1584A241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nil"/>
              <w:bottom w:val="nil"/>
            </w:tcBorders>
          </w:tcPr>
          <w:p w14:paraId="1C5155CE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77559088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nil"/>
              <w:bottom w:val="nil"/>
            </w:tcBorders>
          </w:tcPr>
          <w:p w14:paraId="2896A34D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3603780C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</w:tcPr>
          <w:p w14:paraId="3E212B3E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3AF" w:rsidRPr="009F63C3" w14:paraId="171C352B" w14:textId="77777777" w:rsidTr="000D4194">
        <w:trPr>
          <w:trHeight w:val="346"/>
        </w:trPr>
        <w:tc>
          <w:tcPr>
            <w:tcW w:w="1259" w:type="pct"/>
            <w:tcBorders>
              <w:top w:val="nil"/>
              <w:bottom w:val="nil"/>
            </w:tcBorders>
          </w:tcPr>
          <w:p w14:paraId="14506395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firstLine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6B09074B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(108)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5469C2FA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7869DF09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109E63E5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nil"/>
              <w:bottom w:val="nil"/>
            </w:tcBorders>
          </w:tcPr>
          <w:p w14:paraId="276AF2FA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CF82FCB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nil"/>
              <w:bottom w:val="nil"/>
            </w:tcBorders>
          </w:tcPr>
          <w:p w14:paraId="684E69D1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233E666C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</w:tcPr>
          <w:p w14:paraId="2BEBFB80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</w:tr>
      <w:tr w:rsidR="000D13AF" w:rsidRPr="009F63C3" w14:paraId="4DE5B1ED" w14:textId="77777777" w:rsidTr="000D4194">
        <w:trPr>
          <w:trHeight w:val="346"/>
        </w:trPr>
        <w:tc>
          <w:tcPr>
            <w:tcW w:w="1259" w:type="pct"/>
            <w:tcBorders>
              <w:top w:val="nil"/>
              <w:bottom w:val="nil"/>
            </w:tcBorders>
          </w:tcPr>
          <w:p w14:paraId="30307A07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4EC63C5A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(94)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2606326C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56C91806" w14:textId="467886F2" w:rsidR="000D13AF" w:rsidRPr="00595365" w:rsidRDefault="00595365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9536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7BAB8042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nil"/>
              <w:bottom w:val="nil"/>
            </w:tcBorders>
          </w:tcPr>
          <w:p w14:paraId="7D645B42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E0DF9C7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nil"/>
              <w:bottom w:val="nil"/>
            </w:tcBorders>
          </w:tcPr>
          <w:p w14:paraId="4933F214" w14:textId="0D1B5C9A" w:rsidR="000D13AF" w:rsidRPr="00595365" w:rsidRDefault="00595365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68DAB83D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</w:tcPr>
          <w:p w14:paraId="29DAE73C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</w:tr>
      <w:tr w:rsidR="000D13AF" w:rsidRPr="009F63C3" w14:paraId="5115C0AD" w14:textId="77777777" w:rsidTr="000D4194">
        <w:trPr>
          <w:trHeight w:val="346"/>
        </w:trPr>
        <w:tc>
          <w:tcPr>
            <w:tcW w:w="1259" w:type="pct"/>
            <w:tcBorders>
              <w:top w:val="nil"/>
              <w:bottom w:val="nil"/>
            </w:tcBorders>
          </w:tcPr>
          <w:p w14:paraId="7FE7B5B9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7733783C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(1,231)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0C9883B8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5201EF4D" w14:textId="77777777" w:rsidR="000D13AF" w:rsidRPr="00595365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35" w:lineRule="auto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sz w:val="28"/>
                <w:szCs w:val="28"/>
              </w:rPr>
              <w:t>(119)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2F46456D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nil"/>
              <w:bottom w:val="single" w:sz="4" w:space="0" w:color="auto"/>
            </w:tcBorders>
          </w:tcPr>
          <w:p w14:paraId="35E22204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F3FCEDE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nil"/>
              <w:bottom w:val="single" w:sz="4" w:space="0" w:color="auto"/>
            </w:tcBorders>
          </w:tcPr>
          <w:p w14:paraId="0DEFE535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4738CB77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5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</w:tcPr>
          <w:p w14:paraId="68E26A52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35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sz w:val="28"/>
                <w:szCs w:val="28"/>
              </w:rPr>
              <w:t>(1,350)</w:t>
            </w:r>
          </w:p>
        </w:tc>
      </w:tr>
      <w:tr w:rsidR="000D13AF" w:rsidRPr="009F63C3" w14:paraId="0556D510" w14:textId="77777777" w:rsidTr="000D4194">
        <w:trPr>
          <w:trHeight w:val="317"/>
        </w:trPr>
        <w:tc>
          <w:tcPr>
            <w:tcW w:w="1259" w:type="pct"/>
            <w:tcBorders>
              <w:top w:val="nil"/>
              <w:bottom w:val="nil"/>
            </w:tcBorders>
          </w:tcPr>
          <w:p w14:paraId="4A8D9479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14:paraId="3485C7D0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168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(2,078)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0B4F58F2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14:paraId="7E140258" w14:textId="050AE890" w:rsidR="000D13AF" w:rsidRPr="00595365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</w:t>
            </w:r>
            <w:r w:rsidR="00595365"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60AAE047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6AFCCE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168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21712BBA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3D97" w14:textId="2A0672C7" w:rsidR="000D13AF" w:rsidRPr="00595365" w:rsidRDefault="00595365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63F2741D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</w:tcPr>
          <w:p w14:paraId="675D6775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168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(2,807)</w:t>
            </w:r>
          </w:p>
        </w:tc>
      </w:tr>
      <w:tr w:rsidR="000D13AF" w:rsidRPr="009F63C3" w14:paraId="73ED810E" w14:textId="77777777" w:rsidTr="000D4194">
        <w:trPr>
          <w:trHeight w:val="70"/>
        </w:trPr>
        <w:tc>
          <w:tcPr>
            <w:tcW w:w="1259" w:type="pct"/>
            <w:tcBorders>
              <w:top w:val="nil"/>
              <w:bottom w:val="nil"/>
            </w:tcBorders>
          </w:tcPr>
          <w:p w14:paraId="6F388D51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8" w:type="pct"/>
            <w:tcBorders>
              <w:top w:val="nil"/>
              <w:bottom w:val="nil"/>
            </w:tcBorders>
          </w:tcPr>
          <w:p w14:paraId="679259B4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168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74884333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2A87028D" w14:textId="77777777" w:rsidR="000D13AF" w:rsidRPr="00595365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18799AFD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nil"/>
            </w:tcBorders>
          </w:tcPr>
          <w:p w14:paraId="0C3BA57E" w14:textId="77777777" w:rsidR="000D13AF" w:rsidRPr="00595365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6748947C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nil"/>
            </w:tcBorders>
          </w:tcPr>
          <w:p w14:paraId="66753E59" w14:textId="77777777" w:rsidR="000D13AF" w:rsidRPr="00595365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68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3AE5CC5A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bottom w:val="nil"/>
            </w:tcBorders>
          </w:tcPr>
          <w:p w14:paraId="1CDD6161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168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13AF" w:rsidRPr="009F63C3" w14:paraId="39A716B1" w14:textId="77777777" w:rsidTr="00595A96">
        <w:trPr>
          <w:trHeight w:val="254"/>
        </w:trPr>
        <w:tc>
          <w:tcPr>
            <w:tcW w:w="1259" w:type="pct"/>
            <w:tcBorders>
              <w:top w:val="nil"/>
              <w:bottom w:val="nil"/>
            </w:tcBorders>
          </w:tcPr>
          <w:p w14:paraId="797CE67A" w14:textId="77777777" w:rsidR="000D13AF" w:rsidRPr="00595A96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98" w:type="pct"/>
            <w:tcBorders>
              <w:top w:val="nil"/>
              <w:bottom w:val="double" w:sz="4" w:space="0" w:color="auto"/>
            </w:tcBorders>
          </w:tcPr>
          <w:p w14:paraId="47A2C1D8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180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14,507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49F3481F" w14:textId="77777777" w:rsidR="000D13AF" w:rsidRPr="00595A96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</w:tcPr>
          <w:p w14:paraId="1522A023" w14:textId="42864EC6" w:rsidR="000D13AF" w:rsidRPr="00595365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</w:t>
            </w:r>
            <w:r w:rsidR="00595365"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6C660E24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nil"/>
              <w:bottom w:val="double" w:sz="4" w:space="0" w:color="auto"/>
            </w:tcBorders>
          </w:tcPr>
          <w:p w14:paraId="22397A75" w14:textId="77777777" w:rsidR="000D13AF" w:rsidRPr="00595365" w:rsidRDefault="000D13AF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21BAC41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nil"/>
              <w:bottom w:val="double" w:sz="4" w:space="0" w:color="auto"/>
            </w:tcBorders>
          </w:tcPr>
          <w:p w14:paraId="4AABF39C" w14:textId="1C543F0C" w:rsidR="000D13AF" w:rsidRPr="00595365" w:rsidRDefault="00595365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41AD71C7" w14:textId="77777777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bottom w:val="double" w:sz="4" w:space="0" w:color="auto"/>
            </w:tcBorders>
          </w:tcPr>
          <w:p w14:paraId="35F2AB6C" w14:textId="443ED14E" w:rsidR="000D13AF" w:rsidRPr="00595365" w:rsidRDefault="000D13AF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180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</w:t>
            </w:r>
            <w:r w:rsidR="00F1599D" w:rsidRPr="0059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</w:tr>
      <w:tr w:rsidR="00BE0EC1" w:rsidRPr="006452D4" w14:paraId="269607D9" w14:textId="77777777" w:rsidTr="00595A96">
        <w:trPr>
          <w:trHeight w:val="360"/>
          <w:tblHeader/>
        </w:trPr>
        <w:tc>
          <w:tcPr>
            <w:tcW w:w="1970" w:type="pct"/>
            <w:gridSpan w:val="3"/>
            <w:tcBorders>
              <w:top w:val="nil"/>
              <w:bottom w:val="nil"/>
            </w:tcBorders>
          </w:tcPr>
          <w:p w14:paraId="5A1E5094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2" w:type="pct"/>
            <w:gridSpan w:val="3"/>
            <w:tcBorders>
              <w:top w:val="nil"/>
              <w:bottom w:val="nil"/>
            </w:tcBorders>
            <w:vAlign w:val="bottom"/>
          </w:tcPr>
          <w:p w14:paraId="58061428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7C402CED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pct"/>
            <w:gridSpan w:val="3"/>
            <w:tcBorders>
              <w:top w:val="nil"/>
              <w:bottom w:val="nil"/>
            </w:tcBorders>
          </w:tcPr>
          <w:p w14:paraId="45087D9A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71C7605F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nil"/>
              <w:bottom w:val="nil"/>
            </w:tcBorders>
            <w:vAlign w:val="bottom"/>
          </w:tcPr>
          <w:p w14:paraId="08C91E24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BE0EC1" w:rsidRPr="006452D4" w14:paraId="2E63A385" w14:textId="77777777" w:rsidTr="00595A96">
        <w:trPr>
          <w:trHeight w:val="360"/>
          <w:tblHeader/>
        </w:trPr>
        <w:tc>
          <w:tcPr>
            <w:tcW w:w="1970" w:type="pct"/>
            <w:gridSpan w:val="3"/>
            <w:tcBorders>
              <w:top w:val="nil"/>
              <w:bottom w:val="nil"/>
            </w:tcBorders>
          </w:tcPr>
          <w:p w14:paraId="64B7CF38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2" w:type="pct"/>
            <w:gridSpan w:val="3"/>
            <w:tcBorders>
              <w:top w:val="nil"/>
              <w:bottom w:val="nil"/>
            </w:tcBorders>
            <w:vAlign w:val="bottom"/>
          </w:tcPr>
          <w:p w14:paraId="7A958ACE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55FAFD84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pct"/>
            <w:gridSpan w:val="3"/>
            <w:tcBorders>
              <w:top w:val="nil"/>
              <w:bottom w:val="nil"/>
            </w:tcBorders>
          </w:tcPr>
          <w:p w14:paraId="18DC9463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595A9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(ค่าใช้จ่าย)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61354EDD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nil"/>
              <w:bottom w:val="nil"/>
            </w:tcBorders>
            <w:vAlign w:val="bottom"/>
          </w:tcPr>
          <w:p w14:paraId="551F5744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E0EC1" w:rsidRPr="006452D4" w14:paraId="0957BA17" w14:textId="77777777" w:rsidTr="00595A96">
        <w:trPr>
          <w:trHeight w:val="360"/>
          <w:tblHeader/>
        </w:trPr>
        <w:tc>
          <w:tcPr>
            <w:tcW w:w="1970" w:type="pct"/>
            <w:gridSpan w:val="3"/>
            <w:tcBorders>
              <w:top w:val="nil"/>
            </w:tcBorders>
          </w:tcPr>
          <w:p w14:paraId="3F84FAA9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2" w:type="pct"/>
            <w:gridSpan w:val="3"/>
            <w:tcBorders>
              <w:top w:val="nil"/>
            </w:tcBorders>
            <w:vAlign w:val="bottom"/>
          </w:tcPr>
          <w:p w14:paraId="6B90FAF6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2" w:type="pct"/>
            <w:gridSpan w:val="2"/>
            <w:tcBorders>
              <w:top w:val="nil"/>
            </w:tcBorders>
          </w:tcPr>
          <w:p w14:paraId="33F899D7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pct"/>
            <w:gridSpan w:val="3"/>
            <w:tcBorders>
              <w:top w:val="nil"/>
            </w:tcBorders>
          </w:tcPr>
          <w:p w14:paraId="6332AB4A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2" w:right="-105" w:hanging="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53" w:type="pct"/>
            <w:gridSpan w:val="2"/>
            <w:tcBorders>
              <w:top w:val="nil"/>
            </w:tcBorders>
          </w:tcPr>
          <w:p w14:paraId="29E21C16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nil"/>
            </w:tcBorders>
            <w:vAlign w:val="bottom"/>
          </w:tcPr>
          <w:p w14:paraId="625C488A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5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E0EC1" w:rsidRPr="006452D4" w14:paraId="79D77ED5" w14:textId="77777777" w:rsidTr="00595A96">
        <w:trPr>
          <w:trHeight w:val="360"/>
          <w:tblHeader/>
        </w:trPr>
        <w:tc>
          <w:tcPr>
            <w:tcW w:w="1970" w:type="pct"/>
            <w:gridSpan w:val="3"/>
          </w:tcPr>
          <w:p w14:paraId="058AC3AC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right="-380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30" w:type="pct"/>
            <w:gridSpan w:val="12"/>
          </w:tcPr>
          <w:p w14:paraId="3781639E" w14:textId="77777777" w:rsidR="00BE0EC1" w:rsidRPr="00595A96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left="-109" w:right="-105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0EC1" w:rsidRPr="006452D4" w14:paraId="2BFAA8D5" w14:textId="77777777" w:rsidTr="00595A96">
        <w:trPr>
          <w:trHeight w:val="360"/>
        </w:trPr>
        <w:tc>
          <w:tcPr>
            <w:tcW w:w="1970" w:type="pct"/>
            <w:gridSpan w:val="3"/>
          </w:tcPr>
          <w:p w14:paraId="5B29BACC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2" w:type="pct"/>
            <w:gridSpan w:val="3"/>
          </w:tcPr>
          <w:p w14:paraId="6AF0030B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2"/>
          </w:tcPr>
          <w:p w14:paraId="14B19C28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pct"/>
            <w:gridSpan w:val="3"/>
          </w:tcPr>
          <w:p w14:paraId="7CC07861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gridSpan w:val="2"/>
          </w:tcPr>
          <w:p w14:paraId="7ED716DF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gridSpan w:val="2"/>
          </w:tcPr>
          <w:p w14:paraId="1C95701C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0EC1" w:rsidRPr="006452D4" w14:paraId="42599A56" w14:textId="77777777" w:rsidTr="00595A96">
        <w:trPr>
          <w:trHeight w:val="360"/>
        </w:trPr>
        <w:tc>
          <w:tcPr>
            <w:tcW w:w="1970" w:type="pct"/>
            <w:gridSpan w:val="3"/>
          </w:tcPr>
          <w:p w14:paraId="4A2BB1DE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42" w:type="pct"/>
            <w:gridSpan w:val="3"/>
          </w:tcPr>
          <w:p w14:paraId="09537E39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1,183</w:t>
            </w:r>
          </w:p>
        </w:tc>
        <w:tc>
          <w:tcPr>
            <w:tcW w:w="152" w:type="pct"/>
            <w:gridSpan w:val="2"/>
          </w:tcPr>
          <w:p w14:paraId="631E0BC0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pct"/>
            <w:gridSpan w:val="3"/>
          </w:tcPr>
          <w:p w14:paraId="12B5A3B0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153" w:type="pct"/>
            <w:gridSpan w:val="2"/>
          </w:tcPr>
          <w:p w14:paraId="5D554FBB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bottom w:val="nil"/>
            </w:tcBorders>
          </w:tcPr>
          <w:p w14:paraId="2CE0AD00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1,668</w:t>
            </w:r>
          </w:p>
        </w:tc>
      </w:tr>
      <w:tr w:rsidR="00BE0EC1" w:rsidRPr="006452D4" w14:paraId="55C0E854" w14:textId="77777777" w:rsidTr="00595A96">
        <w:trPr>
          <w:trHeight w:val="360"/>
        </w:trPr>
        <w:tc>
          <w:tcPr>
            <w:tcW w:w="1970" w:type="pct"/>
            <w:gridSpan w:val="3"/>
          </w:tcPr>
          <w:p w14:paraId="0282BE12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742" w:type="pct"/>
            <w:gridSpan w:val="3"/>
          </w:tcPr>
          <w:p w14:paraId="6CC2706F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1,009</w:t>
            </w:r>
          </w:p>
        </w:tc>
        <w:tc>
          <w:tcPr>
            <w:tcW w:w="152" w:type="pct"/>
            <w:gridSpan w:val="2"/>
          </w:tcPr>
          <w:p w14:paraId="7A603F7E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pct"/>
            <w:gridSpan w:val="3"/>
          </w:tcPr>
          <w:p w14:paraId="5970CE91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(270)</w:t>
            </w:r>
          </w:p>
        </w:tc>
        <w:tc>
          <w:tcPr>
            <w:tcW w:w="153" w:type="pct"/>
            <w:gridSpan w:val="2"/>
          </w:tcPr>
          <w:p w14:paraId="57B16C03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bottom w:val="nil"/>
            </w:tcBorders>
          </w:tcPr>
          <w:p w14:paraId="4C89990A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</w:tr>
      <w:tr w:rsidR="00BE0EC1" w:rsidRPr="006452D4" w14:paraId="7ED5B0A2" w14:textId="77777777" w:rsidTr="00595A96">
        <w:trPr>
          <w:trHeight w:val="360"/>
        </w:trPr>
        <w:tc>
          <w:tcPr>
            <w:tcW w:w="1970" w:type="pct"/>
            <w:gridSpan w:val="3"/>
          </w:tcPr>
          <w:p w14:paraId="649DB43B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42" w:type="pct"/>
            <w:gridSpan w:val="3"/>
          </w:tcPr>
          <w:p w14:paraId="111833D9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2" w:type="pct"/>
            <w:gridSpan w:val="2"/>
          </w:tcPr>
          <w:p w14:paraId="6889BB56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pct"/>
            <w:gridSpan w:val="3"/>
          </w:tcPr>
          <w:p w14:paraId="06E4B23B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</w:t>
            </w:r>
          </w:p>
        </w:tc>
        <w:tc>
          <w:tcPr>
            <w:tcW w:w="153" w:type="pct"/>
            <w:gridSpan w:val="2"/>
          </w:tcPr>
          <w:p w14:paraId="0E9628B3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bottom w:val="nil"/>
            </w:tcBorders>
          </w:tcPr>
          <w:p w14:paraId="31A41566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BE0EC1" w:rsidRPr="006452D4" w14:paraId="461693DC" w14:textId="77777777" w:rsidTr="00595A96">
        <w:trPr>
          <w:trHeight w:val="360"/>
        </w:trPr>
        <w:tc>
          <w:tcPr>
            <w:tcW w:w="1970" w:type="pct"/>
            <w:gridSpan w:val="3"/>
          </w:tcPr>
          <w:p w14:paraId="66E63B19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742" w:type="pct"/>
            <w:gridSpan w:val="3"/>
          </w:tcPr>
          <w:p w14:paraId="29761EDA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1,062</w:t>
            </w:r>
          </w:p>
        </w:tc>
        <w:tc>
          <w:tcPr>
            <w:tcW w:w="152" w:type="pct"/>
            <w:gridSpan w:val="2"/>
          </w:tcPr>
          <w:p w14:paraId="338A52D5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pct"/>
            <w:gridSpan w:val="3"/>
          </w:tcPr>
          <w:p w14:paraId="5C9893B6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53" w:type="pct"/>
            <w:gridSpan w:val="2"/>
          </w:tcPr>
          <w:p w14:paraId="6467A141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bottom w:val="nil"/>
            </w:tcBorders>
          </w:tcPr>
          <w:p w14:paraId="76A22948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1,425</w:t>
            </w:r>
          </w:p>
        </w:tc>
      </w:tr>
      <w:tr w:rsidR="00BE0EC1" w:rsidRPr="006452D4" w14:paraId="58D195EC" w14:textId="77777777" w:rsidTr="00595A96">
        <w:trPr>
          <w:trHeight w:val="360"/>
        </w:trPr>
        <w:tc>
          <w:tcPr>
            <w:tcW w:w="1970" w:type="pct"/>
            <w:gridSpan w:val="3"/>
          </w:tcPr>
          <w:p w14:paraId="6B333D8E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8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ค่าเผื่อขาดทุนจากการด้อยค่าของสินทรัพย์         ที่ไม่ใช่สินทรัพย์ทางการเงิน</w:t>
            </w:r>
          </w:p>
        </w:tc>
        <w:tc>
          <w:tcPr>
            <w:tcW w:w="742" w:type="pct"/>
            <w:gridSpan w:val="3"/>
            <w:tcBorders>
              <w:bottom w:val="nil"/>
            </w:tcBorders>
          </w:tcPr>
          <w:p w14:paraId="27CD5A3D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0B8E23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7,875</w:t>
            </w:r>
          </w:p>
        </w:tc>
        <w:tc>
          <w:tcPr>
            <w:tcW w:w="152" w:type="pct"/>
            <w:gridSpan w:val="2"/>
            <w:tcBorders>
              <w:bottom w:val="nil"/>
            </w:tcBorders>
          </w:tcPr>
          <w:p w14:paraId="32587C21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bottom w:val="nil"/>
            </w:tcBorders>
          </w:tcPr>
          <w:p w14:paraId="079EC64C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2A0FF2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53" w:type="pct"/>
            <w:gridSpan w:val="2"/>
            <w:tcBorders>
              <w:bottom w:val="nil"/>
            </w:tcBorders>
          </w:tcPr>
          <w:p w14:paraId="75B2BBE9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nil"/>
              <w:bottom w:val="nil"/>
            </w:tcBorders>
          </w:tcPr>
          <w:p w14:paraId="64DFC35E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56D260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7,900</w:t>
            </w:r>
          </w:p>
        </w:tc>
      </w:tr>
      <w:tr w:rsidR="00BE0EC1" w:rsidRPr="006452D4" w14:paraId="7F0C01DA" w14:textId="77777777" w:rsidTr="00595A96">
        <w:trPr>
          <w:trHeight w:val="360"/>
        </w:trPr>
        <w:tc>
          <w:tcPr>
            <w:tcW w:w="1970" w:type="pct"/>
            <w:gridSpan w:val="3"/>
            <w:tcBorders>
              <w:bottom w:val="nil"/>
            </w:tcBorders>
          </w:tcPr>
          <w:p w14:paraId="7B71720C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742" w:type="pct"/>
            <w:gridSpan w:val="3"/>
            <w:tcBorders>
              <w:top w:val="nil"/>
              <w:bottom w:val="nil"/>
            </w:tcBorders>
          </w:tcPr>
          <w:p w14:paraId="4A31251A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5A694244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bottom w:val="nil"/>
            </w:tcBorders>
          </w:tcPr>
          <w:p w14:paraId="13201328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508BA0F3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nil"/>
              <w:bottom w:val="nil"/>
            </w:tcBorders>
          </w:tcPr>
          <w:p w14:paraId="17AA65B1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</w:tr>
      <w:tr w:rsidR="00BE0EC1" w:rsidRPr="006452D4" w14:paraId="03CCD4C1" w14:textId="77777777" w:rsidTr="00595A96">
        <w:trPr>
          <w:trHeight w:val="360"/>
        </w:trPr>
        <w:tc>
          <w:tcPr>
            <w:tcW w:w="1970" w:type="pct"/>
            <w:gridSpan w:val="3"/>
            <w:tcBorders>
              <w:bottom w:val="nil"/>
            </w:tcBorders>
          </w:tcPr>
          <w:p w14:paraId="0AAFFE23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742" w:type="pct"/>
            <w:gridSpan w:val="3"/>
            <w:tcBorders>
              <w:top w:val="nil"/>
              <w:bottom w:val="nil"/>
            </w:tcBorders>
          </w:tcPr>
          <w:p w14:paraId="1CB53499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6EAF87AE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bottom w:val="nil"/>
            </w:tcBorders>
          </w:tcPr>
          <w:p w14:paraId="5EF4FD98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77B192E5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nil"/>
              <w:bottom w:val="nil"/>
            </w:tcBorders>
          </w:tcPr>
          <w:p w14:paraId="725D63DC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BE0EC1" w:rsidRPr="006452D4" w14:paraId="5ECAE266" w14:textId="77777777" w:rsidTr="00595A96">
        <w:trPr>
          <w:trHeight w:val="360"/>
        </w:trPr>
        <w:tc>
          <w:tcPr>
            <w:tcW w:w="1970" w:type="pct"/>
            <w:gridSpan w:val="3"/>
            <w:tcBorders>
              <w:bottom w:val="nil"/>
            </w:tcBorders>
          </w:tcPr>
          <w:p w14:paraId="640A9DE5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รายได้รอการตัดบัญชี</w:t>
            </w:r>
          </w:p>
        </w:tc>
        <w:tc>
          <w:tcPr>
            <w:tcW w:w="742" w:type="pct"/>
            <w:gridSpan w:val="3"/>
            <w:tcBorders>
              <w:top w:val="nil"/>
              <w:bottom w:val="nil"/>
            </w:tcBorders>
          </w:tcPr>
          <w:p w14:paraId="0658335C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2,695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00B709BF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bottom w:val="nil"/>
            </w:tcBorders>
          </w:tcPr>
          <w:p w14:paraId="08FD9625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(2,415)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0375ADF0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nil"/>
              <w:bottom w:val="nil"/>
            </w:tcBorders>
          </w:tcPr>
          <w:p w14:paraId="549E7A69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BE0EC1" w:rsidRPr="006452D4" w14:paraId="3DA68662" w14:textId="77777777" w:rsidTr="00595A96">
        <w:trPr>
          <w:trHeight w:val="360"/>
        </w:trPr>
        <w:tc>
          <w:tcPr>
            <w:tcW w:w="1970" w:type="pct"/>
            <w:gridSpan w:val="3"/>
            <w:tcBorders>
              <w:bottom w:val="nil"/>
            </w:tcBorders>
          </w:tcPr>
          <w:p w14:paraId="285C59E5" w14:textId="38F06CE9" w:rsidR="00BE0EC1" w:rsidRPr="00595A96" w:rsidRDefault="00B75D9F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 w:rsidRPr="00595A96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595A96">
              <w:rPr>
                <w:rFonts w:asciiTheme="majorBidi" w:hAnsiTheme="majorBidi"/>
                <w:sz w:val="28"/>
                <w:szCs w:val="28"/>
              </w:rPr>
              <w:br/>
              <w:t xml:space="preserve">   </w:t>
            </w:r>
            <w:r w:rsidRPr="00595A96">
              <w:rPr>
                <w:rFonts w:asciiTheme="majorBidi" w:hAnsi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742" w:type="pct"/>
            <w:gridSpan w:val="3"/>
            <w:tcBorders>
              <w:top w:val="nil"/>
              <w:bottom w:val="nil"/>
            </w:tcBorders>
          </w:tcPr>
          <w:p w14:paraId="3DB76099" w14:textId="7A8EFCBC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F15CD0" w14:textId="3F019823" w:rsidR="00B75D9F" w:rsidRPr="00595A96" w:rsidRDefault="00B75D9F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1,628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3B82815D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bottom w:val="nil"/>
            </w:tcBorders>
          </w:tcPr>
          <w:p w14:paraId="365ED298" w14:textId="5A82AD2F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A9928C" w14:textId="6EC1F313" w:rsidR="00B75D9F" w:rsidRPr="00595A96" w:rsidRDefault="00B75D9F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3C67BC75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nil"/>
              <w:bottom w:val="nil"/>
            </w:tcBorders>
          </w:tcPr>
          <w:p w14:paraId="5DD5A050" w14:textId="623ACBB3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B5A5CC" w14:textId="67740D61" w:rsidR="00B75D9F" w:rsidRPr="00595A96" w:rsidRDefault="00B75D9F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1,963</w:t>
            </w:r>
          </w:p>
        </w:tc>
      </w:tr>
      <w:tr w:rsidR="00BE0EC1" w:rsidRPr="006452D4" w14:paraId="234D57FA" w14:textId="77777777" w:rsidTr="00595A96">
        <w:trPr>
          <w:trHeight w:val="360"/>
        </w:trPr>
        <w:tc>
          <w:tcPr>
            <w:tcW w:w="1970" w:type="pct"/>
            <w:gridSpan w:val="3"/>
            <w:tcBorders>
              <w:top w:val="nil"/>
              <w:bottom w:val="nil"/>
            </w:tcBorders>
          </w:tcPr>
          <w:p w14:paraId="387E406F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8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742" w:type="pct"/>
            <w:gridSpan w:val="3"/>
            <w:tcBorders>
              <w:top w:val="nil"/>
              <w:bottom w:val="single" w:sz="4" w:space="0" w:color="auto"/>
            </w:tcBorders>
          </w:tcPr>
          <w:p w14:paraId="5E7AAC34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2D247A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2,213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15DD3124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bottom w:val="single" w:sz="4" w:space="0" w:color="auto"/>
            </w:tcBorders>
          </w:tcPr>
          <w:p w14:paraId="61B2FD3B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A9A164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(307)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48A154D1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nil"/>
              <w:bottom w:val="single" w:sz="4" w:space="0" w:color="auto"/>
            </w:tcBorders>
          </w:tcPr>
          <w:p w14:paraId="703FA772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07B23B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1,906</w:t>
            </w:r>
          </w:p>
        </w:tc>
      </w:tr>
      <w:tr w:rsidR="00BE0EC1" w:rsidRPr="006452D4" w14:paraId="10C18B89" w14:textId="77777777" w:rsidTr="00595A96">
        <w:trPr>
          <w:trHeight w:val="360"/>
        </w:trPr>
        <w:tc>
          <w:tcPr>
            <w:tcW w:w="1970" w:type="pct"/>
            <w:gridSpan w:val="3"/>
            <w:tcBorders>
              <w:top w:val="nil"/>
              <w:bottom w:val="nil"/>
            </w:tcBorders>
          </w:tcPr>
          <w:p w14:paraId="6934E3CA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13B1A6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92" w:lineRule="auto"/>
              <w:ind w:right="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18,147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6792EB0B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9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4FF89D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9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(1,562)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39015CED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9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6CB4A" w14:textId="77777777" w:rsidR="00BE0EC1" w:rsidRPr="00595A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192" w:lineRule="auto"/>
              <w:ind w:right="2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16,585</w:t>
            </w:r>
          </w:p>
        </w:tc>
      </w:tr>
      <w:tr w:rsidR="00BE0EC1" w:rsidRPr="006452D4" w14:paraId="7BF6553B" w14:textId="77777777" w:rsidTr="00595A96">
        <w:trPr>
          <w:trHeight w:val="360"/>
        </w:trPr>
        <w:tc>
          <w:tcPr>
            <w:tcW w:w="1970" w:type="pct"/>
            <w:gridSpan w:val="3"/>
            <w:tcBorders>
              <w:top w:val="nil"/>
              <w:bottom w:val="nil"/>
            </w:tcBorders>
          </w:tcPr>
          <w:p w14:paraId="6C12BC57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5D050F0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42" w:type="pct"/>
            <w:gridSpan w:val="3"/>
            <w:tcBorders>
              <w:top w:val="nil"/>
              <w:bottom w:val="nil"/>
            </w:tcBorders>
          </w:tcPr>
          <w:p w14:paraId="43BDE06D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66579C3F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bottom w:val="nil"/>
            </w:tcBorders>
          </w:tcPr>
          <w:p w14:paraId="4A12173F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3312971E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nil"/>
              <w:bottom w:val="nil"/>
            </w:tcBorders>
          </w:tcPr>
          <w:p w14:paraId="6B3C1B75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0EC1" w:rsidRPr="006452D4" w14:paraId="61871CE5" w14:textId="77777777" w:rsidTr="00595A96">
        <w:trPr>
          <w:trHeight w:val="360"/>
        </w:trPr>
        <w:tc>
          <w:tcPr>
            <w:tcW w:w="1970" w:type="pct"/>
            <w:gridSpan w:val="3"/>
            <w:tcBorders>
              <w:top w:val="nil"/>
              <w:bottom w:val="nil"/>
            </w:tcBorders>
          </w:tcPr>
          <w:p w14:paraId="3430B0D8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742" w:type="pct"/>
            <w:gridSpan w:val="3"/>
            <w:tcBorders>
              <w:top w:val="nil"/>
              <w:bottom w:val="nil"/>
            </w:tcBorders>
          </w:tcPr>
          <w:p w14:paraId="4AFD2469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(463)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6C6AB718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bottom w:val="nil"/>
            </w:tcBorders>
          </w:tcPr>
          <w:p w14:paraId="54FF0396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(182)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563972AC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nil"/>
              <w:bottom w:val="nil"/>
            </w:tcBorders>
          </w:tcPr>
          <w:p w14:paraId="74F120E0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(645)</w:t>
            </w:r>
          </w:p>
        </w:tc>
      </w:tr>
      <w:tr w:rsidR="00BE0EC1" w:rsidRPr="006452D4" w14:paraId="1E823BED" w14:textId="77777777" w:rsidTr="00595A96">
        <w:trPr>
          <w:trHeight w:val="360"/>
        </w:trPr>
        <w:tc>
          <w:tcPr>
            <w:tcW w:w="1970" w:type="pct"/>
            <w:gridSpan w:val="3"/>
            <w:tcBorders>
              <w:top w:val="nil"/>
              <w:bottom w:val="nil"/>
            </w:tcBorders>
          </w:tcPr>
          <w:p w14:paraId="176C7036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742" w:type="pct"/>
            <w:gridSpan w:val="3"/>
            <w:tcBorders>
              <w:top w:val="nil"/>
              <w:bottom w:val="nil"/>
            </w:tcBorders>
          </w:tcPr>
          <w:p w14:paraId="36197420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(80)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0988C56C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bottom w:val="nil"/>
            </w:tcBorders>
          </w:tcPr>
          <w:p w14:paraId="5F0A72E2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2EE64037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nil"/>
              <w:bottom w:val="nil"/>
            </w:tcBorders>
          </w:tcPr>
          <w:p w14:paraId="523A37F9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(108)</w:t>
            </w:r>
          </w:p>
        </w:tc>
      </w:tr>
      <w:tr w:rsidR="00BE0EC1" w:rsidRPr="006452D4" w14:paraId="629DAF6A" w14:textId="77777777" w:rsidTr="00595A96">
        <w:trPr>
          <w:trHeight w:val="360"/>
        </w:trPr>
        <w:tc>
          <w:tcPr>
            <w:tcW w:w="1970" w:type="pct"/>
            <w:gridSpan w:val="3"/>
            <w:tcBorders>
              <w:top w:val="nil"/>
              <w:bottom w:val="nil"/>
            </w:tcBorders>
          </w:tcPr>
          <w:p w14:paraId="0541BF3B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ค่าใช้จ่ายรอการตัดบัญชี</w:t>
            </w:r>
          </w:p>
        </w:tc>
        <w:tc>
          <w:tcPr>
            <w:tcW w:w="742" w:type="pct"/>
            <w:gridSpan w:val="3"/>
            <w:tcBorders>
              <w:top w:val="nil"/>
              <w:bottom w:val="nil"/>
            </w:tcBorders>
          </w:tcPr>
          <w:p w14:paraId="4651DC87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(400)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4D85F352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bottom w:val="nil"/>
            </w:tcBorders>
          </w:tcPr>
          <w:p w14:paraId="26D4672F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3D873A1C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nil"/>
              <w:bottom w:val="nil"/>
            </w:tcBorders>
          </w:tcPr>
          <w:p w14:paraId="07CD1B51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(94)</w:t>
            </w:r>
          </w:p>
        </w:tc>
      </w:tr>
      <w:tr w:rsidR="00BE0EC1" w:rsidRPr="006452D4" w14:paraId="4657DB97" w14:textId="77777777" w:rsidTr="00595A96">
        <w:trPr>
          <w:trHeight w:val="360"/>
        </w:trPr>
        <w:tc>
          <w:tcPr>
            <w:tcW w:w="1970" w:type="pct"/>
            <w:gridSpan w:val="3"/>
            <w:tcBorders>
              <w:top w:val="nil"/>
              <w:bottom w:val="nil"/>
            </w:tcBorders>
          </w:tcPr>
          <w:p w14:paraId="565F702A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742" w:type="pct"/>
            <w:gridSpan w:val="3"/>
            <w:tcBorders>
              <w:top w:val="nil"/>
              <w:bottom w:val="nil"/>
            </w:tcBorders>
          </w:tcPr>
          <w:p w14:paraId="265EE25C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(1,193)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211EBADE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bottom w:val="nil"/>
            </w:tcBorders>
          </w:tcPr>
          <w:p w14:paraId="32F38927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43E160FA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nil"/>
              <w:bottom w:val="nil"/>
            </w:tcBorders>
          </w:tcPr>
          <w:p w14:paraId="38523F6C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sz w:val="28"/>
                <w:szCs w:val="28"/>
              </w:rPr>
              <w:t>(1,231)</w:t>
            </w:r>
          </w:p>
        </w:tc>
      </w:tr>
      <w:tr w:rsidR="00BE0EC1" w:rsidRPr="006452D4" w14:paraId="5407CCE1" w14:textId="77777777" w:rsidTr="00595A96">
        <w:trPr>
          <w:trHeight w:val="360"/>
        </w:trPr>
        <w:tc>
          <w:tcPr>
            <w:tcW w:w="1970" w:type="pct"/>
            <w:gridSpan w:val="3"/>
            <w:tcBorders>
              <w:top w:val="nil"/>
              <w:bottom w:val="nil"/>
            </w:tcBorders>
          </w:tcPr>
          <w:p w14:paraId="33900307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D0EED9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(2,136)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0867C35E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BE9A09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1E27F72E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2641E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(2,078)</w:t>
            </w:r>
          </w:p>
        </w:tc>
      </w:tr>
      <w:tr w:rsidR="00BE0EC1" w:rsidRPr="006452D4" w14:paraId="09A473ED" w14:textId="77777777" w:rsidTr="00595A96">
        <w:trPr>
          <w:trHeight w:val="360"/>
        </w:trPr>
        <w:tc>
          <w:tcPr>
            <w:tcW w:w="1970" w:type="pct"/>
            <w:gridSpan w:val="3"/>
            <w:tcBorders>
              <w:top w:val="nil"/>
              <w:bottom w:val="nil"/>
            </w:tcBorders>
          </w:tcPr>
          <w:p w14:paraId="4A4BC8DA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2" w:type="pct"/>
            <w:gridSpan w:val="3"/>
            <w:tcBorders>
              <w:top w:val="nil"/>
              <w:bottom w:val="nil"/>
            </w:tcBorders>
          </w:tcPr>
          <w:p w14:paraId="5865295D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16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3BF0AA47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16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bottom w:val="nil"/>
            </w:tcBorders>
          </w:tcPr>
          <w:p w14:paraId="1AC1494D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0425CAD8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16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nil"/>
              <w:bottom w:val="nil"/>
            </w:tcBorders>
          </w:tcPr>
          <w:p w14:paraId="38E378F7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16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E0EC1" w:rsidRPr="006452D4" w14:paraId="0AA36DF8" w14:textId="77777777" w:rsidTr="00595A96">
        <w:trPr>
          <w:trHeight w:val="360"/>
        </w:trPr>
        <w:tc>
          <w:tcPr>
            <w:tcW w:w="1970" w:type="pct"/>
            <w:gridSpan w:val="3"/>
            <w:tcBorders>
              <w:top w:val="nil"/>
              <w:bottom w:val="nil"/>
            </w:tcBorders>
          </w:tcPr>
          <w:p w14:paraId="04FFF68F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42" w:type="pct"/>
            <w:gridSpan w:val="3"/>
            <w:tcBorders>
              <w:top w:val="nil"/>
              <w:bottom w:val="double" w:sz="4" w:space="0" w:color="auto"/>
            </w:tcBorders>
          </w:tcPr>
          <w:p w14:paraId="6AA28CE9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16,011</w:t>
            </w:r>
          </w:p>
        </w:tc>
        <w:tc>
          <w:tcPr>
            <w:tcW w:w="152" w:type="pct"/>
            <w:gridSpan w:val="2"/>
            <w:tcBorders>
              <w:top w:val="nil"/>
              <w:bottom w:val="nil"/>
            </w:tcBorders>
          </w:tcPr>
          <w:p w14:paraId="7904B2FD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pct"/>
            <w:gridSpan w:val="3"/>
            <w:tcBorders>
              <w:top w:val="nil"/>
              <w:bottom w:val="double" w:sz="4" w:space="0" w:color="auto"/>
            </w:tcBorders>
          </w:tcPr>
          <w:p w14:paraId="445386C6" w14:textId="77777777" w:rsidR="00BE0EC1" w:rsidRPr="00595A96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(1,504)</w:t>
            </w:r>
          </w:p>
        </w:tc>
        <w:tc>
          <w:tcPr>
            <w:tcW w:w="153" w:type="pct"/>
            <w:gridSpan w:val="2"/>
            <w:tcBorders>
              <w:top w:val="nil"/>
              <w:bottom w:val="nil"/>
            </w:tcBorders>
          </w:tcPr>
          <w:p w14:paraId="5366454D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8" w:type="pct"/>
            <w:gridSpan w:val="2"/>
            <w:tcBorders>
              <w:top w:val="nil"/>
              <w:bottom w:val="double" w:sz="4" w:space="0" w:color="auto"/>
            </w:tcBorders>
          </w:tcPr>
          <w:p w14:paraId="157D7FFB" w14:textId="77777777" w:rsidR="00BE0EC1" w:rsidRPr="00595A96" w:rsidRDefault="00BE0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right="-100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5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14,507</w:t>
            </w:r>
          </w:p>
        </w:tc>
      </w:tr>
    </w:tbl>
    <w:p w14:paraId="4F451171" w14:textId="614F00DC" w:rsidR="00716B3E" w:rsidRDefault="00716B3E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2EE0ED1C" w14:textId="05F52850" w:rsidR="00595365" w:rsidRDefault="00595365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29183013" w14:textId="1FF9066C" w:rsidR="00595365" w:rsidRDefault="00595365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2F781595" w14:textId="2CE0BF62" w:rsidR="00595365" w:rsidRDefault="00595365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451AECAA" w14:textId="34F61C56" w:rsidR="00595365" w:rsidRDefault="00595365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60A9DC44" w14:textId="6F74126A" w:rsidR="00595365" w:rsidRDefault="00595365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52F3540F" w14:textId="5BEC9E7C" w:rsidR="00595365" w:rsidRDefault="00595365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1F88EF7D" w14:textId="63584C39" w:rsidR="00595365" w:rsidRDefault="00595365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4D71214A" w14:textId="77777777" w:rsidR="00595365" w:rsidRPr="00595A96" w:rsidRDefault="00595365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47204792" w14:textId="77777777" w:rsidR="00BE0EC1" w:rsidRPr="00E15712" w:rsidRDefault="00BE0EC1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19</w:t>
      </w:r>
      <w:r>
        <w:rPr>
          <w:rFonts w:ascii="Angsana New" w:hAnsi="Angsana New" w:cs="Angsana New"/>
          <w:b/>
          <w:bCs/>
          <w:lang w:val="en-US"/>
        </w:rPr>
        <w:tab/>
      </w:r>
      <w:r w:rsidRPr="00E15712">
        <w:rPr>
          <w:rFonts w:ascii="Angsana New" w:hAnsi="Angsana New" w:cs="Angsana New"/>
          <w:b/>
          <w:bCs/>
          <w:cs/>
          <w:lang w:val="en-US"/>
        </w:rPr>
        <w:t>กำไรต่อหุ้น</w:t>
      </w:r>
    </w:p>
    <w:p w14:paraId="3C669803" w14:textId="77777777" w:rsidR="00BE0EC1" w:rsidRPr="00DE4B3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6E27B1D" w14:textId="77777777" w:rsidR="00BE0EC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15712">
        <w:rPr>
          <w:rFonts w:ascii="Angsana New" w:hAnsi="Angsana New"/>
          <w:i/>
          <w:iCs/>
          <w:sz w:val="30"/>
          <w:szCs w:val="30"/>
          <w:cs/>
        </w:rPr>
        <w:t>กำไรต่อหุ้นขั้นพื้นฐาน</w:t>
      </w:r>
    </w:p>
    <w:p w14:paraId="7999E112" w14:textId="77777777" w:rsidR="00BE0EC1" w:rsidRPr="00DE4B3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15712">
        <w:rPr>
          <w:rFonts w:ascii="Angsana New" w:hAnsi="Angsana New"/>
          <w:i/>
          <w:iCs/>
          <w:cs/>
        </w:rPr>
        <w:t xml:space="preserve"> </w:t>
      </w:r>
    </w:p>
    <w:p w14:paraId="1F5C7211" w14:textId="77777777" w:rsidR="00BE0EC1" w:rsidRPr="002900DD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56243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Pr="00656243">
        <w:rPr>
          <w:rFonts w:ascii="Angsana New" w:hAnsi="Angsana New"/>
          <w:sz w:val="30"/>
          <w:szCs w:val="30"/>
        </w:rPr>
        <w:t>31</w:t>
      </w:r>
      <w:r w:rsidRPr="0065624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5624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656243">
        <w:rPr>
          <w:rFonts w:ascii="Angsana New" w:hAnsi="Angsana New"/>
          <w:sz w:val="30"/>
          <w:szCs w:val="30"/>
        </w:rPr>
        <w:t xml:space="preserve"> </w:t>
      </w:r>
      <w:r w:rsidRPr="00656243">
        <w:rPr>
          <w:rFonts w:ascii="Angsana New" w:hAnsi="Angsana New"/>
          <w:sz w:val="30"/>
          <w:szCs w:val="30"/>
          <w:cs/>
        </w:rPr>
        <w:t xml:space="preserve">และ </w:t>
      </w:r>
      <w:r w:rsidRPr="00656243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3</w:t>
      </w:r>
      <w:r w:rsidRPr="00656243">
        <w:rPr>
          <w:rFonts w:ascii="Angsana New" w:hAnsi="Angsana New"/>
          <w:sz w:val="30"/>
          <w:szCs w:val="30"/>
        </w:rPr>
        <w:t xml:space="preserve"> </w:t>
      </w:r>
      <w:r w:rsidRPr="00656243">
        <w:rPr>
          <w:rFonts w:ascii="Angsana New" w:hAnsi="Angsana New"/>
          <w:sz w:val="30"/>
          <w:szCs w:val="30"/>
          <w:cs/>
        </w:rPr>
        <w:t>คำนวณจากกำไรสำหรับปีที่เป็นส่วนของผู้ถือหุ้นสามัญของบริษัทและจำนวนหุ้นสามัญที่ออกจำหน่ายแล้ว</w:t>
      </w:r>
      <w:r>
        <w:rPr>
          <w:rFonts w:ascii="Angsana New" w:hAnsi="Angsana New" w:hint="cs"/>
          <w:sz w:val="30"/>
          <w:szCs w:val="30"/>
          <w:cs/>
        </w:rPr>
        <w:t>ในแต่ละปี</w:t>
      </w:r>
      <w:r w:rsidRPr="002900DD">
        <w:rPr>
          <w:rFonts w:ascii="Angsana New" w:hAnsi="Angsana New"/>
          <w:sz w:val="30"/>
          <w:szCs w:val="30"/>
          <w:cs/>
        </w:rPr>
        <w:t>โดยวิธีถัวเฉลี่ยถ่วงน้ำหนัก</w:t>
      </w:r>
      <w:r w:rsidRPr="002900DD">
        <w:rPr>
          <w:rFonts w:ascii="Angsana New" w:hAnsi="Angsana New"/>
          <w:sz w:val="30"/>
          <w:szCs w:val="30"/>
        </w:rPr>
        <w:t xml:space="preserve"> </w:t>
      </w:r>
      <w:r w:rsidRPr="002900DD">
        <w:rPr>
          <w:rFonts w:ascii="Angsana New" w:hAnsi="Angsana New"/>
          <w:sz w:val="30"/>
          <w:szCs w:val="30"/>
          <w:cs/>
        </w:rPr>
        <w:t>โดยแสดงการคำนวณดังต่อไปนี้</w:t>
      </w:r>
    </w:p>
    <w:p w14:paraId="3890B9D6" w14:textId="77777777" w:rsidR="00BE0EC1" w:rsidRPr="005C0130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849" w:type="pct"/>
        <w:tblInd w:w="450" w:type="dxa"/>
        <w:tblLook w:val="01E0" w:firstRow="1" w:lastRow="1" w:firstColumn="1" w:lastColumn="1" w:noHBand="0" w:noVBand="0"/>
      </w:tblPr>
      <w:tblGrid>
        <w:gridCol w:w="5593"/>
        <w:gridCol w:w="1589"/>
        <w:gridCol w:w="341"/>
        <w:gridCol w:w="1746"/>
      </w:tblGrid>
      <w:tr w:rsidR="00BE0EC1" w:rsidRPr="004011AC" w14:paraId="44AA1C67" w14:textId="77777777" w:rsidTr="000D4194">
        <w:trPr>
          <w:tblHeader/>
        </w:trPr>
        <w:tc>
          <w:tcPr>
            <w:tcW w:w="3017" w:type="pct"/>
          </w:tcPr>
          <w:p w14:paraId="23362168" w14:textId="77777777" w:rsidR="00BE0EC1" w:rsidRPr="00E15712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7" w:type="pct"/>
          </w:tcPr>
          <w:p w14:paraId="6EAC6460" w14:textId="77777777" w:rsidR="00BE0EC1" w:rsidRPr="00435082" w:rsidRDefault="00BE0EC1" w:rsidP="000D4194">
            <w:pPr>
              <w:pStyle w:val="block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4" w:type="pct"/>
          </w:tcPr>
          <w:p w14:paraId="6693AFA8" w14:textId="77777777" w:rsidR="00BE0EC1" w:rsidRPr="00435082" w:rsidRDefault="00BE0EC1" w:rsidP="000D4194">
            <w:pPr>
              <w:pStyle w:val="block"/>
              <w:spacing w:after="0" w:line="240" w:lineRule="auto"/>
              <w:ind w:left="-15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pct"/>
          </w:tcPr>
          <w:p w14:paraId="4AC6B8BE" w14:textId="77777777" w:rsidR="00BE0EC1" w:rsidRPr="00435082" w:rsidRDefault="00BE0EC1" w:rsidP="000D4194">
            <w:pPr>
              <w:pStyle w:val="block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BE0EC1" w:rsidRPr="004011AC" w14:paraId="529B42C8" w14:textId="77777777" w:rsidTr="000D4194">
        <w:tc>
          <w:tcPr>
            <w:tcW w:w="3017" w:type="pct"/>
          </w:tcPr>
          <w:p w14:paraId="4D106AEB" w14:textId="77777777" w:rsidR="00BE0EC1" w:rsidRPr="00E15712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3" w:type="pct"/>
            <w:gridSpan w:val="3"/>
            <w:vAlign w:val="bottom"/>
          </w:tcPr>
          <w:p w14:paraId="09E28880" w14:textId="77777777" w:rsidR="00BE0EC1" w:rsidRPr="00EA0A7E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0A7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BE0EC1" w:rsidRPr="004011AC" w14:paraId="7D05F26E" w14:textId="77777777" w:rsidTr="000D4194">
        <w:tc>
          <w:tcPr>
            <w:tcW w:w="3017" w:type="pct"/>
          </w:tcPr>
          <w:p w14:paraId="295DD9E9" w14:textId="77777777" w:rsidR="00BE0EC1" w:rsidRPr="00A60172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01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กำไรสำหรับปีที่เป็นส่วนของผู้ถือหุ้นของบริษัท</w:t>
            </w:r>
          </w:p>
        </w:tc>
        <w:tc>
          <w:tcPr>
            <w:tcW w:w="857" w:type="pct"/>
            <w:tcBorders>
              <w:bottom w:val="double" w:sz="4" w:space="0" w:color="auto"/>
            </w:tcBorders>
            <w:vAlign w:val="center"/>
          </w:tcPr>
          <w:p w14:paraId="107D7EAA" w14:textId="39ACBA9A" w:rsidR="00BE0EC1" w:rsidRPr="00D110A2" w:rsidRDefault="00F30ACA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BE0E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84" w:type="pct"/>
            <w:vAlign w:val="center"/>
          </w:tcPr>
          <w:p w14:paraId="3970EA05" w14:textId="77777777" w:rsidR="00BE0EC1" w:rsidRPr="00837081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double" w:sz="4" w:space="0" w:color="auto"/>
            </w:tcBorders>
            <w:vAlign w:val="center"/>
          </w:tcPr>
          <w:p w14:paraId="3BCE8660" w14:textId="77777777" w:rsidR="00BE0EC1" w:rsidRPr="00837081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31,084</w:t>
            </w:r>
          </w:p>
        </w:tc>
      </w:tr>
      <w:tr w:rsidR="00BE0EC1" w:rsidRPr="004011AC" w14:paraId="1807DFFE" w14:textId="77777777" w:rsidTr="000D4194">
        <w:trPr>
          <w:trHeight w:val="379"/>
        </w:trPr>
        <w:tc>
          <w:tcPr>
            <w:tcW w:w="3017" w:type="pct"/>
          </w:tcPr>
          <w:p w14:paraId="683252D4" w14:textId="77777777" w:rsidR="00BE0EC1" w:rsidRPr="00E15712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7" w:type="pct"/>
            <w:vAlign w:val="bottom"/>
          </w:tcPr>
          <w:p w14:paraId="6DA08C5E" w14:textId="77777777" w:rsidR="00BE0EC1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pct"/>
          </w:tcPr>
          <w:p w14:paraId="4335EDEE" w14:textId="77777777" w:rsidR="00BE0EC1" w:rsidRPr="00E15712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vAlign w:val="bottom"/>
          </w:tcPr>
          <w:p w14:paraId="06F5A000" w14:textId="77777777" w:rsidR="00BE0EC1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EC1" w:rsidRPr="004011AC" w14:paraId="4F433679" w14:textId="77777777" w:rsidTr="000D4194">
        <w:trPr>
          <w:trHeight w:val="379"/>
        </w:trPr>
        <w:tc>
          <w:tcPr>
            <w:tcW w:w="3017" w:type="pct"/>
          </w:tcPr>
          <w:p w14:paraId="0128CB66" w14:textId="77777777" w:rsidR="00BE0EC1" w:rsidRPr="00CE129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5712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ที่ออก ณ วันที่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57" w:type="pct"/>
            <w:vAlign w:val="bottom"/>
          </w:tcPr>
          <w:p w14:paraId="150FBD68" w14:textId="77777777" w:rsidR="00BE0EC1" w:rsidRPr="00E15712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340,000</w:t>
            </w:r>
          </w:p>
        </w:tc>
        <w:tc>
          <w:tcPr>
            <w:tcW w:w="184" w:type="pct"/>
          </w:tcPr>
          <w:p w14:paraId="17E1FED9" w14:textId="77777777" w:rsidR="00BE0EC1" w:rsidRPr="00E15712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vAlign w:val="bottom"/>
          </w:tcPr>
          <w:p w14:paraId="53FA956C" w14:textId="77777777" w:rsidR="00BE0EC1" w:rsidRPr="00E15712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320,000</w:t>
            </w:r>
          </w:p>
        </w:tc>
      </w:tr>
      <w:tr w:rsidR="00BE0EC1" w:rsidRPr="004011AC" w14:paraId="4EC6894B" w14:textId="77777777" w:rsidTr="00595A96">
        <w:trPr>
          <w:trHeight w:val="379"/>
        </w:trPr>
        <w:tc>
          <w:tcPr>
            <w:tcW w:w="3017" w:type="pct"/>
          </w:tcPr>
          <w:p w14:paraId="608DA735" w14:textId="77777777" w:rsidR="00BE0EC1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ผลกระทบจากหุ้นที่ออกจำหน่ายเมื่อวันที่ </w:t>
            </w:r>
            <w:r w:rsidRPr="009C0F72">
              <w:rPr>
                <w:rFonts w:ascii="Angsana New" w:hAnsi="Angsana New"/>
                <w:sz w:val="30"/>
                <w:szCs w:val="30"/>
                <w:lang w:val="en-GB"/>
              </w:rPr>
              <w:t xml:space="preserve">27 </w:t>
            </w: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C0F72">
              <w:rPr>
                <w:rFonts w:ascii="Angsana New" w:hAnsi="Angsana New"/>
                <w:sz w:val="30"/>
                <w:szCs w:val="30"/>
                <w:lang w:val="en-GB"/>
              </w:rPr>
              <w:t>2563</w:t>
            </w:r>
          </w:p>
        </w:tc>
        <w:tc>
          <w:tcPr>
            <w:tcW w:w="857" w:type="pct"/>
            <w:vAlign w:val="bottom"/>
          </w:tcPr>
          <w:p w14:paraId="355481A2" w14:textId="77777777" w:rsidR="00BE0EC1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pct"/>
          </w:tcPr>
          <w:p w14:paraId="05FDF47A" w14:textId="77777777" w:rsidR="00BE0EC1" w:rsidRPr="00E15712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vAlign w:val="bottom"/>
          </w:tcPr>
          <w:p w14:paraId="7A98B0E0" w14:textId="77777777" w:rsidR="00BE0EC1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15,301</w:t>
            </w:r>
          </w:p>
        </w:tc>
      </w:tr>
      <w:tr w:rsidR="00BE0EC1" w:rsidRPr="004011AC" w14:paraId="6749351F" w14:textId="77777777" w:rsidTr="00595A96">
        <w:trPr>
          <w:trHeight w:val="379"/>
        </w:trPr>
        <w:tc>
          <w:tcPr>
            <w:tcW w:w="3017" w:type="pct"/>
          </w:tcPr>
          <w:p w14:paraId="318DEF45" w14:textId="77777777" w:rsidR="00BE0EC1" w:rsidRPr="00B34B6B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0F72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ผลกระทบจากหุ้นที่ออกจำหน่ายเมื่อวันที่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28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ตุลาคม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2D20E88F" w14:textId="77777777" w:rsidR="00BE0EC1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20,479</w:t>
            </w:r>
          </w:p>
        </w:tc>
        <w:tc>
          <w:tcPr>
            <w:tcW w:w="184" w:type="pct"/>
          </w:tcPr>
          <w:p w14:paraId="62867C28" w14:textId="77777777" w:rsidR="00BE0EC1" w:rsidRPr="00E15712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5C55EBF0" w14:textId="77777777" w:rsidR="00BE0EC1" w:rsidRDefault="00BE0EC1" w:rsidP="00595A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0EC1" w:rsidRPr="004011AC" w14:paraId="5094BF03" w14:textId="77777777" w:rsidTr="000D4194">
        <w:trPr>
          <w:trHeight w:val="379"/>
        </w:trPr>
        <w:tc>
          <w:tcPr>
            <w:tcW w:w="3017" w:type="pct"/>
          </w:tcPr>
          <w:p w14:paraId="7E87C56B" w14:textId="77777777" w:rsidR="00BE0EC1" w:rsidRPr="00A60172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01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D8DF0" w14:textId="77777777" w:rsidR="00BE0EC1" w:rsidRPr="005650B5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360,479</w:t>
            </w:r>
          </w:p>
        </w:tc>
        <w:tc>
          <w:tcPr>
            <w:tcW w:w="184" w:type="pct"/>
          </w:tcPr>
          <w:p w14:paraId="522AF199" w14:textId="77777777" w:rsidR="00BE0EC1" w:rsidRPr="005650B5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36A60" w14:textId="77777777" w:rsidR="00BE0EC1" w:rsidRPr="005650B5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335,301</w:t>
            </w:r>
          </w:p>
        </w:tc>
      </w:tr>
      <w:tr w:rsidR="00BE0EC1" w:rsidRPr="004011AC" w14:paraId="5A607504" w14:textId="77777777" w:rsidTr="000D4194">
        <w:trPr>
          <w:trHeight w:val="379"/>
        </w:trPr>
        <w:tc>
          <w:tcPr>
            <w:tcW w:w="3017" w:type="pct"/>
          </w:tcPr>
          <w:p w14:paraId="7570C3A2" w14:textId="77777777" w:rsidR="00BE0EC1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vAlign w:val="bottom"/>
          </w:tcPr>
          <w:p w14:paraId="020E0D20" w14:textId="77777777" w:rsidR="00BE0EC1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pct"/>
          </w:tcPr>
          <w:p w14:paraId="701A2E0F" w14:textId="77777777" w:rsidR="00BE0EC1" w:rsidRPr="00E15712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3765E073" w14:textId="77777777" w:rsidR="00BE0EC1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EC1" w:rsidRPr="004011AC" w14:paraId="2B3AC907" w14:textId="77777777" w:rsidTr="000D4194">
        <w:tc>
          <w:tcPr>
            <w:tcW w:w="3017" w:type="pct"/>
          </w:tcPr>
          <w:p w14:paraId="4176011B" w14:textId="77777777" w:rsidR="00BE0EC1" w:rsidRPr="00E15712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E157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857" w:type="pct"/>
            <w:tcBorders>
              <w:bottom w:val="double" w:sz="4" w:space="0" w:color="auto"/>
            </w:tcBorders>
          </w:tcPr>
          <w:p w14:paraId="67153CCD" w14:textId="12A27D67" w:rsidR="00BE0EC1" w:rsidRPr="00E15712" w:rsidRDefault="00BE0EC1" w:rsidP="000D4194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 w:rsidR="00A038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4" w:type="pct"/>
          </w:tcPr>
          <w:p w14:paraId="34CA7611" w14:textId="77777777" w:rsidR="00BE0EC1" w:rsidRPr="00E15712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tcBorders>
              <w:bottom w:val="double" w:sz="4" w:space="0" w:color="auto"/>
            </w:tcBorders>
          </w:tcPr>
          <w:p w14:paraId="56202BBD" w14:textId="77777777" w:rsidR="00BE0EC1" w:rsidRPr="00E15712" w:rsidRDefault="00BE0EC1" w:rsidP="000D4194">
            <w:pPr>
              <w:pStyle w:val="acctfourfigures"/>
              <w:tabs>
                <w:tab w:val="clear" w:pos="765"/>
                <w:tab w:val="left" w:pos="1091"/>
              </w:tabs>
              <w:spacing w:line="240" w:lineRule="auto"/>
              <w:ind w:left="465" w:right="2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0.09</w:t>
            </w:r>
          </w:p>
        </w:tc>
      </w:tr>
    </w:tbl>
    <w:p w14:paraId="3F7C5168" w14:textId="77777777" w:rsidR="00A03810" w:rsidRPr="002628AA" w:rsidRDefault="00A03810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925766C" w14:textId="77777777" w:rsidR="00D64C57" w:rsidRPr="002628AA" w:rsidRDefault="00D64C57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2D028B7" w14:textId="77777777" w:rsidR="00D64C57" w:rsidRPr="002628AA" w:rsidRDefault="00D64C57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D74F8B3" w14:textId="77777777" w:rsidR="00D64C57" w:rsidRPr="002628AA" w:rsidRDefault="00D64C57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5D3C7EC" w14:textId="77777777" w:rsidR="00D64C57" w:rsidRPr="002628AA" w:rsidRDefault="00D64C57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C0F60C" w14:textId="77777777" w:rsidR="00D64C57" w:rsidRPr="002628AA" w:rsidRDefault="00D64C57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6CD6BD0" w14:textId="77777777" w:rsidR="00D64C57" w:rsidRPr="002628AA" w:rsidRDefault="00D64C57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FE7C83F" w14:textId="77777777" w:rsidR="00D64C57" w:rsidRPr="002628AA" w:rsidRDefault="00D64C57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53AB73B" w14:textId="77777777" w:rsidR="00D64C57" w:rsidRPr="002628AA" w:rsidRDefault="00D64C57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B3BFF84" w14:textId="77777777" w:rsidR="00D64C57" w:rsidRPr="002628AA" w:rsidRDefault="00D64C57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7CB410F" w14:textId="77777777" w:rsidR="00D64C57" w:rsidRPr="002628AA" w:rsidRDefault="00D64C57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A89AD8" w14:textId="77777777" w:rsidR="00D64C57" w:rsidRPr="002628AA" w:rsidRDefault="00D64C57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8117F94" w14:textId="77777777" w:rsidR="00D64C57" w:rsidRPr="002628AA" w:rsidRDefault="00D64C57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C8FEC4E" w14:textId="77777777" w:rsidR="00BE0EC1" w:rsidRPr="001D2D9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20</w:t>
      </w:r>
      <w:r w:rsidRPr="00C635E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95A96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1869534A" w14:textId="77777777" w:rsidR="00BE0EC1" w:rsidRPr="001D2D9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BAD0764" w14:textId="77777777" w:rsidR="00BE0EC1" w:rsidRPr="001D2D9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1D2D9C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8014212" w14:textId="77777777" w:rsidR="00BE0EC1" w:rsidRPr="001D2D9C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638"/>
        <w:gridCol w:w="1710"/>
        <w:gridCol w:w="1260"/>
        <w:gridCol w:w="360"/>
        <w:gridCol w:w="1350"/>
      </w:tblGrid>
      <w:tr w:rsidR="00BE0EC1" w:rsidRPr="001D2D9C" w14:paraId="6F45621B" w14:textId="77777777" w:rsidTr="000D4194">
        <w:trPr>
          <w:tblHeader/>
        </w:trPr>
        <w:tc>
          <w:tcPr>
            <w:tcW w:w="2952" w:type="dxa"/>
            <w:vAlign w:val="bottom"/>
          </w:tcPr>
          <w:p w14:paraId="435095F7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0595EE04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63D8B54A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BAFCDAC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727207A3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60" w:type="dxa"/>
          </w:tcPr>
          <w:p w14:paraId="1B9BF559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92017FF" w14:textId="77777777" w:rsidR="00BE0EC1" w:rsidRPr="001D2D9C" w:rsidDel="00D43E7A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E0EC1" w:rsidRPr="001D2D9C" w14:paraId="3DD1E1D3" w14:textId="77777777" w:rsidTr="000D4194">
        <w:trPr>
          <w:tblHeader/>
        </w:trPr>
        <w:tc>
          <w:tcPr>
            <w:tcW w:w="2952" w:type="dxa"/>
          </w:tcPr>
          <w:p w14:paraId="53D1A928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2D534D68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CD5B81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3C6411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0BD7B1ED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D18B17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0EC1" w:rsidRPr="001D2D9C" w14:paraId="4FB955A4" w14:textId="77777777" w:rsidTr="000D4194">
        <w:tc>
          <w:tcPr>
            <w:tcW w:w="2952" w:type="dxa"/>
          </w:tcPr>
          <w:p w14:paraId="37D127DB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38" w:type="dxa"/>
          </w:tcPr>
          <w:p w14:paraId="6DF2CBFB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884AB5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6B23D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7106F47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89DB91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0EC1" w:rsidRPr="001D2D9C" w14:paraId="140CB8F1" w14:textId="77777777" w:rsidTr="000D4194">
        <w:tc>
          <w:tcPr>
            <w:tcW w:w="2952" w:type="dxa"/>
          </w:tcPr>
          <w:p w14:paraId="14175A1C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38" w:type="dxa"/>
          </w:tcPr>
          <w:p w14:paraId="5EE89C5E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13 </w:t>
            </w:r>
            <w:r w:rsidRPr="001D2D9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สิงหาคม </w:t>
            </w:r>
            <w:r w:rsidRPr="001D2D9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710" w:type="dxa"/>
          </w:tcPr>
          <w:p w14:paraId="1CC3A4D5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1D2D9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260" w:type="dxa"/>
          </w:tcPr>
          <w:p w14:paraId="18973B53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</w:rPr>
              <w:t>0.0529</w:t>
            </w:r>
          </w:p>
        </w:tc>
        <w:tc>
          <w:tcPr>
            <w:tcW w:w="360" w:type="dxa"/>
          </w:tcPr>
          <w:p w14:paraId="7CCB9E9D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90E778" w14:textId="77777777" w:rsidR="00BE0EC1" w:rsidRPr="001D2D9C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</w:rPr>
              <w:t>18,000</w:t>
            </w:r>
          </w:p>
        </w:tc>
      </w:tr>
      <w:tr w:rsidR="001D2D9C" w:rsidRPr="001D2D9C" w14:paraId="1ABEAB47" w14:textId="77777777" w:rsidTr="000D4194">
        <w:tc>
          <w:tcPr>
            <w:tcW w:w="2952" w:type="dxa"/>
          </w:tcPr>
          <w:p w14:paraId="471FC0EE" w14:textId="00EC3690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95A9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38" w:type="dxa"/>
          </w:tcPr>
          <w:p w14:paraId="283939F6" w14:textId="00F5E6B1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A96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595A96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Pr="00595A96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</w:tcPr>
          <w:p w14:paraId="3671617E" w14:textId="749FC680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A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595A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95A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260" w:type="dxa"/>
          </w:tcPr>
          <w:p w14:paraId="36B5F16C" w14:textId="308F1CAA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A96">
              <w:rPr>
                <w:rFonts w:asciiTheme="majorBidi" w:hAnsiTheme="majorBidi" w:cstheme="majorBidi"/>
                <w:sz w:val="30"/>
                <w:szCs w:val="30"/>
              </w:rPr>
              <w:t>0.0294</w:t>
            </w:r>
          </w:p>
        </w:tc>
        <w:tc>
          <w:tcPr>
            <w:tcW w:w="360" w:type="dxa"/>
          </w:tcPr>
          <w:p w14:paraId="7CFB7D1E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FBF3A3" w14:textId="7D4B7028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A96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1D2D9C" w:rsidRPr="001D2D9C" w14:paraId="21043E3C" w14:textId="77777777" w:rsidTr="000D4194">
        <w:tc>
          <w:tcPr>
            <w:tcW w:w="2952" w:type="dxa"/>
          </w:tcPr>
          <w:p w14:paraId="3D6E5096" w14:textId="6836139B" w:rsidR="00963309" w:rsidRPr="001D2D9C" w:rsidRDefault="00963309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4C165A4A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92B3E2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0BA743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51C9E17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E9AFA5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D9C" w:rsidRPr="001D2D9C" w14:paraId="0CB5D0F3" w14:textId="77777777" w:rsidTr="000D4194">
        <w:tc>
          <w:tcPr>
            <w:tcW w:w="2952" w:type="dxa"/>
          </w:tcPr>
          <w:p w14:paraId="3AD44FDA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1D2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638" w:type="dxa"/>
          </w:tcPr>
          <w:p w14:paraId="7E081FAE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B44CFA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F9C28C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3A969C0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4AAC03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D9C" w:rsidRPr="001D2D9C" w14:paraId="726861B3" w14:textId="77777777" w:rsidTr="000D4194">
        <w:tc>
          <w:tcPr>
            <w:tcW w:w="2952" w:type="dxa"/>
          </w:tcPr>
          <w:p w14:paraId="361DB64C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38" w:type="dxa"/>
          </w:tcPr>
          <w:p w14:paraId="2CE7480B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1D2D9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3FC39DF2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1D2D9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4E8F1F7C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</w:rPr>
              <w:t>0.0293</w:t>
            </w:r>
          </w:p>
        </w:tc>
        <w:tc>
          <w:tcPr>
            <w:tcW w:w="360" w:type="dxa"/>
          </w:tcPr>
          <w:p w14:paraId="63B7B854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275804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</w:tr>
      <w:tr w:rsidR="001D2D9C" w:rsidRPr="001D2D9C" w14:paraId="1559991C" w14:textId="77777777" w:rsidTr="000D4194">
        <w:tc>
          <w:tcPr>
            <w:tcW w:w="2952" w:type="dxa"/>
          </w:tcPr>
          <w:p w14:paraId="2978FE79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38" w:type="dxa"/>
          </w:tcPr>
          <w:p w14:paraId="21C737E8" w14:textId="04A573E3" w:rsidR="001D2D9C" w:rsidRPr="001D2D9C" w:rsidRDefault="00D64C57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</w:t>
            </w:r>
            <w:r w:rsidR="001D2D9C" w:rsidRPr="001D2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2D9C" w:rsidRPr="001D2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1D2D9C" w:rsidRPr="001D2D9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710" w:type="dxa"/>
          </w:tcPr>
          <w:p w14:paraId="72B891D9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สิงหาคม </w:t>
            </w:r>
            <w:r w:rsidRPr="001D2D9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260" w:type="dxa"/>
          </w:tcPr>
          <w:p w14:paraId="2DC0387B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</w:rPr>
              <w:t>0.0226</w:t>
            </w:r>
          </w:p>
        </w:tc>
        <w:tc>
          <w:tcPr>
            <w:tcW w:w="360" w:type="dxa"/>
          </w:tcPr>
          <w:p w14:paraId="424389E5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0DED69" w14:textId="77777777" w:rsidR="001D2D9C" w:rsidRPr="001D2D9C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D9C">
              <w:rPr>
                <w:rFonts w:asciiTheme="majorBidi" w:hAnsiTheme="majorBidi" w:cstheme="majorBidi"/>
                <w:sz w:val="30"/>
                <w:szCs w:val="30"/>
              </w:rPr>
              <w:t>7,700</w:t>
            </w:r>
          </w:p>
        </w:tc>
      </w:tr>
      <w:tr w:rsidR="001D2D9C" w:rsidRPr="009C0F72" w14:paraId="22A28CCA" w14:textId="77777777" w:rsidTr="000D4194">
        <w:tc>
          <w:tcPr>
            <w:tcW w:w="2952" w:type="dxa"/>
          </w:tcPr>
          <w:p w14:paraId="295370FC" w14:textId="1EA99B00" w:rsidR="001D2D9C" w:rsidRPr="00595A96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95A9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38" w:type="dxa"/>
          </w:tcPr>
          <w:p w14:paraId="012234AA" w14:textId="5A5B877B" w:rsidR="001D2D9C" w:rsidRPr="00595A96" w:rsidRDefault="00D64C57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</w:t>
            </w:r>
            <w:r w:rsidR="001D2D9C" w:rsidRPr="00595A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2D9C" w:rsidRPr="00595A9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1D2D9C" w:rsidRPr="00595A96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184B0B51" w14:textId="06ADF31B" w:rsidR="001D2D9C" w:rsidRPr="00595A96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A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595A9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11FDE6B1" w14:textId="769434D9" w:rsidR="001D2D9C" w:rsidRPr="00595A96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A96">
              <w:rPr>
                <w:rFonts w:asciiTheme="majorBidi" w:hAnsiTheme="majorBidi" w:cstheme="majorBidi"/>
                <w:sz w:val="30"/>
                <w:szCs w:val="30"/>
              </w:rPr>
              <w:t>0.0454</w:t>
            </w:r>
          </w:p>
        </w:tc>
        <w:tc>
          <w:tcPr>
            <w:tcW w:w="360" w:type="dxa"/>
          </w:tcPr>
          <w:p w14:paraId="5487BF1F" w14:textId="77777777" w:rsidR="001D2D9C" w:rsidRPr="00595A96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BBEDE6" w14:textId="4BA0C2E0" w:rsidR="001D2D9C" w:rsidRPr="00595A96" w:rsidRDefault="001D2D9C" w:rsidP="001D2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A96">
              <w:rPr>
                <w:rFonts w:asciiTheme="majorBidi" w:hAnsiTheme="majorBidi" w:cstheme="majorBidi"/>
                <w:sz w:val="30"/>
                <w:szCs w:val="30"/>
              </w:rPr>
              <w:t>14,528</w:t>
            </w:r>
          </w:p>
        </w:tc>
      </w:tr>
    </w:tbl>
    <w:p w14:paraId="50FFDB27" w14:textId="77777777" w:rsidR="00BE0EC1" w:rsidRDefault="00BE0EC1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028742BC" w14:textId="77777777" w:rsidR="00BE0EC1" w:rsidRDefault="00BE0EC1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7E33E577" w14:textId="77777777" w:rsidR="00BE0EC1" w:rsidRDefault="00BE0EC1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1A17D86D" w14:textId="27E6813E" w:rsidR="001F3BBA" w:rsidRDefault="001F3BBA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  <w:sectPr w:rsidR="001F3BBA" w:rsidSect="00071925"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1FD694EF" w14:textId="7EFF14D6" w:rsidR="00BE0EC1" w:rsidRPr="00B90523" w:rsidRDefault="00BE0EC1" w:rsidP="00BE0EC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B90523">
        <w:rPr>
          <w:rFonts w:ascii="Angsana New" w:hAnsi="Angsana New" w:cs="Angsana New"/>
          <w:b/>
          <w:bCs/>
          <w:lang w:val="en-US"/>
        </w:rPr>
        <w:lastRenderedPageBreak/>
        <w:t>2</w:t>
      </w:r>
      <w:r>
        <w:rPr>
          <w:rFonts w:ascii="Angsana New" w:hAnsi="Angsana New" w:cs="Angsana New"/>
          <w:b/>
          <w:bCs/>
          <w:lang w:val="en-US"/>
        </w:rPr>
        <w:t>1</w:t>
      </w:r>
      <w:r w:rsidRPr="00B90523">
        <w:rPr>
          <w:rFonts w:ascii="Angsana New" w:hAnsi="Angsana New" w:cs="Angsana New"/>
          <w:b/>
          <w:bCs/>
          <w:lang w:val="en-US"/>
        </w:rPr>
        <w:tab/>
      </w:r>
      <w:r w:rsidRPr="00B90523">
        <w:rPr>
          <w:rFonts w:ascii="Angsana New" w:hAnsi="Angsana New" w:cs="Angsana New" w:hint="cs"/>
          <w:b/>
          <w:bCs/>
          <w:cs/>
          <w:lang w:val="en-US"/>
        </w:rPr>
        <w:t>เ</w:t>
      </w:r>
      <w:r w:rsidRPr="00B90523">
        <w:rPr>
          <w:rFonts w:ascii="Angsana New" w:hAnsi="Angsana New" w:cs="Angsana New"/>
          <w:b/>
          <w:bCs/>
          <w:cs/>
          <w:lang w:val="en-US"/>
        </w:rPr>
        <w:t>ครื่องมือทางการเงิน</w:t>
      </w:r>
    </w:p>
    <w:p w14:paraId="061C5C4F" w14:textId="77777777" w:rsidR="00BE0EC1" w:rsidRPr="008B7088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sz w:val="30"/>
          <w:szCs w:val="30"/>
          <w:cs/>
        </w:rPr>
      </w:pPr>
    </w:p>
    <w:p w14:paraId="090E011E" w14:textId="77777777" w:rsidR="00BE0EC1" w:rsidRPr="00057E88" w:rsidRDefault="00BE0EC1" w:rsidP="00BE0EC1">
      <w:pPr>
        <w:pStyle w:val="ListParagraph"/>
        <w:numPr>
          <w:ilvl w:val="1"/>
          <w:numId w:val="30"/>
        </w:numPr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57E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94D9B22" w14:textId="77777777" w:rsidR="00BE0EC1" w:rsidRDefault="00BE0EC1" w:rsidP="00BE0EC1">
      <w:pPr>
        <w:pStyle w:val="ListParagraph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45733E" w14:textId="77777777" w:rsidR="00BE0EC1" w:rsidRDefault="00BE0EC1" w:rsidP="00BE0EC1">
      <w:pPr>
        <w:pStyle w:val="ListParagraph"/>
        <w:tabs>
          <w:tab w:val="left" w:pos="540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6342D">
        <w:rPr>
          <w:rFonts w:asciiTheme="majorBidi" w:hAnsiTheme="majorBidi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062F028" w14:textId="77777777" w:rsidR="00BE0EC1" w:rsidRDefault="00BE0EC1" w:rsidP="00BE0EC1">
      <w:pPr>
        <w:pStyle w:val="ListParagraph"/>
        <w:tabs>
          <w:tab w:val="left" w:pos="540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141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89"/>
        <w:gridCol w:w="540"/>
        <w:gridCol w:w="1711"/>
        <w:gridCol w:w="236"/>
        <w:gridCol w:w="1924"/>
        <w:gridCol w:w="236"/>
        <w:gridCol w:w="1654"/>
        <w:gridCol w:w="236"/>
        <w:gridCol w:w="844"/>
        <w:gridCol w:w="270"/>
        <w:gridCol w:w="720"/>
        <w:gridCol w:w="236"/>
        <w:gridCol w:w="754"/>
        <w:gridCol w:w="236"/>
        <w:gridCol w:w="754"/>
        <w:gridCol w:w="236"/>
        <w:gridCol w:w="754"/>
      </w:tblGrid>
      <w:tr w:rsidR="00BE0EC1" w:rsidRPr="00802A34" w14:paraId="7ECB584E" w14:textId="77777777" w:rsidTr="00595A96">
        <w:trPr>
          <w:trHeight w:val="261"/>
          <w:tblHeader/>
        </w:trPr>
        <w:tc>
          <w:tcPr>
            <w:tcW w:w="2789" w:type="dxa"/>
            <w:vAlign w:val="bottom"/>
          </w:tcPr>
          <w:p w14:paraId="7EA4182D" w14:textId="77777777" w:rsidR="00BE0EC1" w:rsidRPr="00802A34" w:rsidRDefault="00BE0EC1" w:rsidP="000D419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78407AE5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841" w:type="dxa"/>
            <w:gridSpan w:val="7"/>
          </w:tcPr>
          <w:p w14:paraId="5CB78978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8219830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0" w:type="dxa"/>
            <w:gridSpan w:val="7"/>
            <w:vAlign w:val="bottom"/>
          </w:tcPr>
          <w:p w14:paraId="0BD829E1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E0EC1" w:rsidRPr="00802A34" w14:paraId="6165C201" w14:textId="77777777" w:rsidTr="00595A96">
        <w:trPr>
          <w:trHeight w:val="261"/>
          <w:tblHeader/>
        </w:trPr>
        <w:tc>
          <w:tcPr>
            <w:tcW w:w="2789" w:type="dxa"/>
            <w:vAlign w:val="bottom"/>
            <w:hideMark/>
          </w:tcPr>
          <w:p w14:paraId="5A0791AF" w14:textId="77777777" w:rsidR="00BE0EC1" w:rsidRPr="00802A34" w:rsidRDefault="00BE0EC1" w:rsidP="000D419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02A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40" w:type="dxa"/>
            <w:vAlign w:val="bottom"/>
            <w:hideMark/>
          </w:tcPr>
          <w:p w14:paraId="6F6CCF65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3C5D5A51" w14:textId="77777777" w:rsidR="00BE0EC1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45E9C62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CA235F8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15FD20D2" w14:textId="77777777" w:rsidR="00BE0EC1" w:rsidRPr="00802A34" w:rsidRDefault="00BE0EC1" w:rsidP="000D4194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4" w:type="dxa"/>
            <w:vAlign w:val="bottom"/>
            <w:hideMark/>
          </w:tcPr>
          <w:p w14:paraId="2AE0D4D5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E51C03B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71484A88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D603EF6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705C516F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0AD0916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29424AEA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F40B624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209879B1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14814376" w14:textId="77777777" w:rsidR="00BE0EC1" w:rsidRPr="00802A34" w:rsidRDefault="00BE0EC1" w:rsidP="000D419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3E05B645" w14:textId="77777777" w:rsidR="00BE0EC1" w:rsidRPr="00802A34" w:rsidRDefault="00BE0EC1" w:rsidP="000D419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02A3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C2E5BF1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198A1574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E0EC1" w:rsidRPr="00802A34" w14:paraId="7317D7C6" w14:textId="77777777" w:rsidTr="00595A96">
        <w:trPr>
          <w:trHeight w:val="261"/>
        </w:trPr>
        <w:tc>
          <w:tcPr>
            <w:tcW w:w="2789" w:type="dxa"/>
          </w:tcPr>
          <w:p w14:paraId="17D0896A" w14:textId="77777777" w:rsidR="00BE0EC1" w:rsidRPr="00802A34" w:rsidRDefault="00BE0EC1" w:rsidP="000D41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3634744F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1" w:type="dxa"/>
            <w:gridSpan w:val="15"/>
          </w:tcPr>
          <w:p w14:paraId="155EDB82" w14:textId="77777777" w:rsidR="00BE0EC1" w:rsidRPr="00802A34" w:rsidRDefault="00BE0EC1" w:rsidP="000D41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29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529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E0EC1" w:rsidRPr="00802A34" w14:paraId="18E579FC" w14:textId="77777777" w:rsidTr="00595A96">
        <w:trPr>
          <w:trHeight w:val="261"/>
        </w:trPr>
        <w:tc>
          <w:tcPr>
            <w:tcW w:w="2789" w:type="dxa"/>
            <w:hideMark/>
          </w:tcPr>
          <w:p w14:paraId="74BDC70E" w14:textId="77777777" w:rsidR="00BE0EC1" w:rsidRPr="00732AC0" w:rsidRDefault="00BE0EC1" w:rsidP="000D41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95A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F8A554E" w14:textId="77777777" w:rsidR="00BE0EC1" w:rsidRPr="00802A34" w:rsidRDefault="00BE0EC1" w:rsidP="000D41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68F7567E" w14:textId="77777777" w:rsidR="00BE0EC1" w:rsidRPr="00802A34" w:rsidRDefault="00BE0EC1" w:rsidP="000D41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BE12B6" w14:textId="77777777" w:rsidR="00BE0EC1" w:rsidRPr="00802A34" w:rsidRDefault="00BE0EC1" w:rsidP="000D41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</w:tcPr>
          <w:p w14:paraId="5DE0C262" w14:textId="77777777" w:rsidR="00BE0EC1" w:rsidRPr="00802A34" w:rsidRDefault="00BE0EC1" w:rsidP="000D41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8E0398" w14:textId="77777777" w:rsidR="00BE0EC1" w:rsidRPr="00802A34" w:rsidRDefault="00BE0EC1" w:rsidP="000D41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6D2C9776" w14:textId="77777777" w:rsidR="00BE0EC1" w:rsidRPr="00802A34" w:rsidRDefault="00BE0EC1" w:rsidP="000D41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BB8160" w14:textId="77777777" w:rsidR="00BE0EC1" w:rsidRPr="00802A34" w:rsidRDefault="00BE0EC1" w:rsidP="000D41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E5F3549" w14:textId="77777777" w:rsidR="00BE0EC1" w:rsidRPr="00802A34" w:rsidRDefault="00BE0EC1" w:rsidP="000D41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C2390" w14:textId="77777777" w:rsidR="00BE0EC1" w:rsidRPr="00802A34" w:rsidRDefault="00BE0EC1" w:rsidP="000D41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C3D1052" w14:textId="77777777" w:rsidR="00BE0EC1" w:rsidRPr="00802A34" w:rsidRDefault="00BE0EC1" w:rsidP="000D41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A7FECB" w14:textId="77777777" w:rsidR="00BE0EC1" w:rsidRPr="00802A34" w:rsidRDefault="00BE0EC1" w:rsidP="000D41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0E685E5" w14:textId="77777777" w:rsidR="00BE0EC1" w:rsidRPr="00802A34" w:rsidRDefault="00BE0EC1" w:rsidP="000D41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B54FE" w14:textId="77777777" w:rsidR="00BE0EC1" w:rsidRPr="00802A34" w:rsidRDefault="00BE0EC1" w:rsidP="000D41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5E873F5" w14:textId="77777777" w:rsidR="00BE0EC1" w:rsidRPr="00802A34" w:rsidRDefault="00BE0EC1" w:rsidP="000D41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B5561F" w14:textId="77777777" w:rsidR="00BE0EC1" w:rsidRPr="00802A34" w:rsidRDefault="00BE0EC1" w:rsidP="000D41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4B5AE1E" w14:textId="77777777" w:rsidR="00BE0EC1" w:rsidRPr="00802A34" w:rsidRDefault="00BE0EC1" w:rsidP="000D41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2105" w:rsidRPr="00802A34" w14:paraId="16E004D4" w14:textId="77777777" w:rsidTr="00595A96">
        <w:trPr>
          <w:trHeight w:val="261"/>
        </w:trPr>
        <w:tc>
          <w:tcPr>
            <w:tcW w:w="2789" w:type="dxa"/>
            <w:hideMark/>
          </w:tcPr>
          <w:p w14:paraId="36857E28" w14:textId="77777777" w:rsidR="00FE2105" w:rsidRPr="00802A34" w:rsidRDefault="00FE2105" w:rsidP="00FE2105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540" w:type="dxa"/>
          </w:tcPr>
          <w:p w14:paraId="3A45948E" w14:textId="77777777" w:rsidR="00FE2105" w:rsidRPr="00802A34" w:rsidRDefault="00FE2105" w:rsidP="00FE210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1" w:type="dxa"/>
          </w:tcPr>
          <w:p w14:paraId="1A60E521" w14:textId="77777777" w:rsidR="00FE2105" w:rsidRPr="00F046A8" w:rsidRDefault="00FE2105" w:rsidP="00595A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42D8CA" w14:textId="77777777" w:rsidR="00FE2105" w:rsidRPr="00802A34" w:rsidRDefault="00FE2105" w:rsidP="00FE21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4" w:type="dxa"/>
            <w:vAlign w:val="bottom"/>
          </w:tcPr>
          <w:p w14:paraId="298380E5" w14:textId="77777777" w:rsidR="00FE2105" w:rsidRPr="00802A34" w:rsidRDefault="00FE2105" w:rsidP="00FE21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  <w:tc>
          <w:tcPr>
            <w:tcW w:w="236" w:type="dxa"/>
          </w:tcPr>
          <w:p w14:paraId="34F49DEB" w14:textId="77777777" w:rsidR="00FE2105" w:rsidRPr="00802A34" w:rsidRDefault="00FE2105" w:rsidP="00FE21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275B1A36" w14:textId="326EDAFB" w:rsidR="00FE2105" w:rsidRPr="00802A34" w:rsidRDefault="00047B14" w:rsidP="00595A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E21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095B49" w14:textId="77777777" w:rsidR="00FE2105" w:rsidRPr="00802A34" w:rsidRDefault="00FE2105" w:rsidP="00FE21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AFFFF46" w14:textId="77777777" w:rsidR="00FE2105" w:rsidRPr="00802A34" w:rsidRDefault="00FE2105" w:rsidP="00FE210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  <w:tc>
          <w:tcPr>
            <w:tcW w:w="270" w:type="dxa"/>
            <w:vAlign w:val="bottom"/>
          </w:tcPr>
          <w:p w14:paraId="69F0EEBA" w14:textId="77777777" w:rsidR="00FE2105" w:rsidRPr="00802A34" w:rsidRDefault="00FE2105" w:rsidP="00FE21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B034EA7" w14:textId="64BC67B9" w:rsidR="00FE2105" w:rsidRPr="00595A96" w:rsidRDefault="00FE2105" w:rsidP="00595A96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ED4AE4" w14:textId="77777777" w:rsidR="00FE2105" w:rsidRPr="00802A34" w:rsidRDefault="00FE2105" w:rsidP="00FE21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25EC7B9" w14:textId="7E0D74B6" w:rsidR="00FE2105" w:rsidRPr="00802A34" w:rsidRDefault="00FE2105" w:rsidP="00FE21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  <w:tc>
          <w:tcPr>
            <w:tcW w:w="236" w:type="dxa"/>
            <w:vAlign w:val="bottom"/>
          </w:tcPr>
          <w:p w14:paraId="7920D534" w14:textId="77777777" w:rsidR="00FE2105" w:rsidRPr="00802A34" w:rsidRDefault="00FE2105" w:rsidP="00FE210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7BA0134A" w14:textId="77777777" w:rsidR="00FE2105" w:rsidRPr="00802A34" w:rsidRDefault="00FE2105" w:rsidP="00595A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10F133" w14:textId="77777777" w:rsidR="00FE2105" w:rsidRPr="00802A34" w:rsidRDefault="00FE2105" w:rsidP="00FE21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001F9FB" w14:textId="77777777" w:rsidR="00FE2105" w:rsidRPr="00802A34" w:rsidRDefault="00FE2105" w:rsidP="00FE21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27,000</w:t>
            </w:r>
          </w:p>
        </w:tc>
      </w:tr>
    </w:tbl>
    <w:p w14:paraId="2B25E932" w14:textId="77777777" w:rsidR="00BE0EC1" w:rsidRPr="00770B13" w:rsidRDefault="00BE0EC1" w:rsidP="00BE0EC1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89B089C" w14:textId="77777777" w:rsidR="00BE0EC1" w:rsidRDefault="00BE0EC1" w:rsidP="001F3BBA">
      <w:pPr>
        <w:pStyle w:val="ListParagraph"/>
        <w:tabs>
          <w:tab w:val="left" w:pos="63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บริษัทไม่มีสินทรัพย์ทางการเงินและหนี้สินทางการเงินที่วัดด้วยมูลค่ายุติธรรม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686FF522" w14:textId="0A08409D" w:rsidR="001F3BBA" w:rsidRDefault="001F3BBA" w:rsidP="00595A96">
      <w:pPr>
        <w:pStyle w:val="ListParagraph"/>
        <w:tabs>
          <w:tab w:val="left" w:pos="63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  <w:sectPr w:rsidR="001F3BBA" w:rsidSect="00B55262">
          <w:pgSz w:w="16834" w:h="11909" w:orient="landscape" w:code="9"/>
          <w:pgMar w:top="1199" w:right="576" w:bottom="1152" w:left="691" w:header="720" w:footer="720" w:gutter="0"/>
          <w:cols w:space="720"/>
          <w:docGrid w:linePitch="245"/>
        </w:sectPr>
      </w:pPr>
    </w:p>
    <w:p w14:paraId="2A1C0E9E" w14:textId="49503A20" w:rsidR="00BE0EC1" w:rsidRPr="008B7088" w:rsidRDefault="00BE0EC1" w:rsidP="00BE0EC1">
      <w:pPr>
        <w:pStyle w:val="ListParagraph"/>
        <w:numPr>
          <w:ilvl w:val="1"/>
          <w:numId w:val="30"/>
        </w:numPr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70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นโยบายการจัดการความเสี่ยงทางด้านการเงิน   </w:t>
      </w:r>
    </w:p>
    <w:p w14:paraId="11698124" w14:textId="21FE2919" w:rsidR="00BE0EC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8C0F55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5A96">
        <w:rPr>
          <w:rFonts w:ascii="Angsana New" w:hAnsi="Angsana New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334EDC4" w14:textId="77777777" w:rsidR="00BE0EC1" w:rsidRPr="009F323B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9279C1" w14:textId="77777777" w:rsidR="00BE0EC1" w:rsidRPr="00037FB7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FB7">
        <w:rPr>
          <w:rFonts w:ascii="Angsana New" w:hAnsi="Angsana New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E55BD34" w14:textId="77777777" w:rsidR="00BE0EC1" w:rsidRPr="00037FB7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48306E" w14:textId="77777777" w:rsidR="00BE0EC1" w:rsidRPr="00037FB7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FB7">
        <w:rPr>
          <w:rFonts w:ascii="Angsana New" w:hAnsi="Angsana New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 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E76E32D" w14:textId="77777777" w:rsidR="00BE0EC1" w:rsidRPr="00037FB7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5E873" w14:textId="71974629" w:rsidR="00BE0EC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7FB7">
        <w:rPr>
          <w:rFonts w:ascii="Angsana New" w:hAnsi="Angsana New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</w:t>
      </w:r>
      <w:r w:rsidR="00A03810">
        <w:rPr>
          <w:rFonts w:ascii="Angsana New" w:hAnsi="Angsana New"/>
          <w:sz w:val="30"/>
          <w:szCs w:val="30"/>
          <w:cs/>
        </w:rPr>
        <w:br w:type="textWrapping" w:clear="all"/>
      </w:r>
      <w:r w:rsidRPr="00037FB7">
        <w:rPr>
          <w:rFonts w:ascii="Angsana New" w:hAnsi="Angsana New"/>
          <w:sz w:val="30"/>
          <w:szCs w:val="30"/>
          <w:cs/>
        </w:rPr>
        <w:t>และจะรายงานผลที่ได้ต่อคณะกรรมการตรวจสอบ</w:t>
      </w:r>
    </w:p>
    <w:p w14:paraId="61E358F8" w14:textId="77777777" w:rsidR="00BE0EC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D91016" w14:textId="0469667C" w:rsidR="00BE0EC1" w:rsidRPr="00627DF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627DF1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627DF1">
        <w:rPr>
          <w:rFonts w:ascii="Angsana New" w:hAnsi="Angsana New"/>
          <w:b/>
          <w:bCs/>
          <w:i/>
          <w:iCs/>
          <w:sz w:val="30"/>
          <w:szCs w:val="30"/>
        </w:rPr>
        <w:t>.1)</w:t>
      </w:r>
      <w:r w:rsidR="00D74C1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627DF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  <w:r w:rsidRPr="00627DF1">
        <w:rPr>
          <w:b/>
          <w:bCs/>
          <w:sz w:val="30"/>
          <w:szCs w:val="30"/>
          <w:cs/>
        </w:rPr>
        <w:t xml:space="preserve"> </w:t>
      </w:r>
    </w:p>
    <w:p w14:paraId="474B0EB5" w14:textId="77777777" w:rsidR="00BE0EC1" w:rsidRPr="006E1AEB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80131E" w14:textId="77777777" w:rsidR="00BE0EC1" w:rsidRPr="006E1AEB" w:rsidRDefault="00BE0EC1" w:rsidP="00595A96">
      <w:pPr>
        <w:tabs>
          <w:tab w:val="clear" w:pos="907"/>
          <w:tab w:val="left" w:pos="14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6E1AEB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หากลูกค้าไม่สามารถปฏิบัติตามภาระผูกพันตามสัญญา ซึ่งโดยส่วนใหญ่เกิดจากลูกหนี้ที่เป็นลูกค้าของบริษัท</w:t>
      </w:r>
    </w:p>
    <w:p w14:paraId="3D6A25D0" w14:textId="536B98A4" w:rsidR="00BE0EC1" w:rsidRDefault="00BE0EC1" w:rsidP="00BE0EC1">
      <w:pPr>
        <w:spacing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E2D54" w14:textId="77777777" w:rsidR="00B70D42" w:rsidRDefault="00BE0EC1" w:rsidP="00BE0EC1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  <w:sectPr w:rsidR="00B70D42" w:rsidSect="00B55262"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  <w:r w:rsidRPr="006E1AEB">
        <w:rPr>
          <w:rFonts w:asciiTheme="majorBidi" w:hAnsiTheme="majorBidi" w:cstheme="majorBidi"/>
          <w:sz w:val="30"/>
          <w:szCs w:val="30"/>
        </w:rPr>
        <w:t xml:space="preserve"> </w:t>
      </w:r>
    </w:p>
    <w:p w14:paraId="2C397415" w14:textId="5A8D4CA1" w:rsidR="00BE0EC1" w:rsidRPr="006E1AEB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6E1AEB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6E1AE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6E1AEB">
        <w:rPr>
          <w:rFonts w:asciiTheme="majorBidi" w:hAnsiTheme="majorBidi" w:cstheme="majorBidi"/>
          <w:sz w:val="30"/>
          <w:szCs w:val="30"/>
        </w:rPr>
        <w:t>.1.1)</w:t>
      </w:r>
      <w:r w:rsidR="00FA51C1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6E1AEB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6E1AE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</w:p>
    <w:p w14:paraId="3327031A" w14:textId="77777777" w:rsidR="00BE0EC1" w:rsidRPr="00595A96" w:rsidRDefault="00BE0EC1" w:rsidP="00BE0EC1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</w:p>
    <w:p w14:paraId="7AAEBC22" w14:textId="1759D085" w:rsidR="00BE0EC1" w:rsidRDefault="00BE0EC1" w:rsidP="00595A96">
      <w:pPr>
        <w:tabs>
          <w:tab w:val="clear" w:pos="907"/>
          <w:tab w:val="left" w:pos="1080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</w:rPr>
      </w:pPr>
      <w:r w:rsidRPr="006E1AEB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E1AEB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6E1AEB">
        <w:rPr>
          <w:rFonts w:asciiTheme="majorBidi" w:hAnsiTheme="majorBidi" w:cstheme="majorBidi"/>
          <w:sz w:val="30"/>
          <w:szCs w:val="30"/>
        </w:rPr>
        <w:t xml:space="preserve"> </w:t>
      </w:r>
      <w:r w:rsidRPr="006E1AEB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รายละเอียดการกระจุกตัวของรายได้เปิดเผย</w:t>
      </w:r>
      <w:r w:rsidR="00B263B3">
        <w:rPr>
          <w:rFonts w:asciiTheme="majorBidi" w:hAnsiTheme="majorBidi" w:cstheme="majorBidi"/>
          <w:sz w:val="30"/>
          <w:szCs w:val="30"/>
          <w:cs/>
        </w:rPr>
        <w:br w:type="textWrapping" w:clear="all"/>
      </w:r>
      <w:r w:rsidRPr="006E1AEB">
        <w:rPr>
          <w:rFonts w:asciiTheme="majorBidi" w:hAnsiTheme="majorBidi" w:cstheme="majorBidi"/>
          <w:sz w:val="30"/>
          <w:szCs w:val="30"/>
          <w:cs/>
        </w:rPr>
        <w:t xml:space="preserve">ในหมายเหตุข้อ </w:t>
      </w:r>
      <w:r>
        <w:rPr>
          <w:rFonts w:asciiTheme="majorBidi" w:hAnsiTheme="majorBidi" w:cstheme="majorBidi"/>
          <w:sz w:val="30"/>
          <w:szCs w:val="30"/>
        </w:rPr>
        <w:t>16</w:t>
      </w:r>
    </w:p>
    <w:p w14:paraId="1C744D54" w14:textId="77777777" w:rsidR="00BE0EC1" w:rsidRPr="00595A96" w:rsidRDefault="00BE0EC1" w:rsidP="00595A96">
      <w:pPr>
        <w:tabs>
          <w:tab w:val="clear" w:pos="907"/>
          <w:tab w:val="left" w:pos="1080"/>
        </w:tabs>
        <w:spacing w:line="240" w:lineRule="auto"/>
        <w:ind w:left="1530" w:firstLine="900"/>
        <w:jc w:val="thaiDistribute"/>
        <w:rPr>
          <w:rFonts w:asciiTheme="majorBidi" w:hAnsiTheme="majorBidi" w:cstheme="majorBidi"/>
        </w:rPr>
      </w:pPr>
    </w:p>
    <w:p w14:paraId="34C7556D" w14:textId="245BAF43" w:rsidR="00BE0EC1" w:rsidRPr="007D43D1" w:rsidRDefault="00220171" w:rsidP="00595A96">
      <w:pPr>
        <w:tabs>
          <w:tab w:val="clear" w:pos="907"/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220171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BE0EC1" w:rsidRPr="00AD0EF0">
        <w:rPr>
          <w:rFonts w:ascii="Angsana New" w:hAnsi="Angsana New" w:hint="cs"/>
          <w:sz w:val="30"/>
          <w:szCs w:val="30"/>
          <w:cs/>
        </w:rPr>
        <w:t>บริษัท</w:t>
      </w:r>
      <w:r w:rsidR="00BE0EC1" w:rsidRPr="00AD0EF0">
        <w:rPr>
          <w:rFonts w:ascii="Angsana New" w:hAnsi="Angsana New"/>
          <w:sz w:val="30"/>
          <w:szCs w:val="30"/>
          <w:cs/>
        </w:rPr>
        <w:t>จะเสนอระยะเวลาและเงื่อนไข</w:t>
      </w:r>
      <w:r w:rsidR="00BE0EC1">
        <w:rPr>
          <w:rFonts w:ascii="Angsana New" w:hAnsi="Angsana New" w:hint="cs"/>
          <w:sz w:val="30"/>
          <w:szCs w:val="30"/>
          <w:cs/>
        </w:rPr>
        <w:t>ทางการค้า</w:t>
      </w:r>
      <w:r w:rsidR="00BE0EC1" w:rsidRPr="00AD0EF0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BE0EC1" w:rsidRPr="00AD0EF0">
        <w:rPr>
          <w:rFonts w:ascii="Angsana New" w:hAnsi="Angsana New"/>
          <w:sz w:val="30"/>
          <w:szCs w:val="30"/>
          <w:cs/>
        </w:rPr>
        <w:t>จะทบทวน</w:t>
      </w:r>
      <w:r w:rsidR="00BE0EC1" w:rsidRPr="00AD0EF0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="00BE0EC1" w:rsidRPr="00AD0EF0">
        <w:rPr>
          <w:rFonts w:ascii="Angsana New" w:hAnsi="Angsana New" w:hint="cs"/>
          <w:sz w:val="30"/>
          <w:szCs w:val="30"/>
        </w:rPr>
        <w:t xml:space="preserve"> (</w:t>
      </w:r>
      <w:r w:rsidR="00BE0EC1" w:rsidRPr="00C11114">
        <w:rPr>
          <w:rFonts w:ascii="Angsana New" w:hAnsi="Angsana New"/>
          <w:sz w:val="30"/>
          <w:szCs w:val="30"/>
          <w:cs/>
        </w:rPr>
        <w:t xml:space="preserve">ถ้ามี) </w:t>
      </w:r>
      <w:r w:rsidR="00BE0EC1" w:rsidRPr="00595A96">
        <w:rPr>
          <w:rFonts w:ascii="Angsana New" w:hAnsi="Angsana New"/>
          <w:sz w:val="30"/>
          <w:szCs w:val="30"/>
          <w:cs/>
        </w:rPr>
        <w:t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="00BE0EC1" w:rsidRPr="00C11114">
        <w:rPr>
          <w:rFonts w:ascii="Angsana New" w:hAnsi="Angsana New"/>
          <w:sz w:val="30"/>
          <w:szCs w:val="30"/>
          <w:cs/>
        </w:rPr>
        <w:t xml:space="preserve"> </w:t>
      </w:r>
      <w:r w:rsidR="00BE0EC1" w:rsidRPr="00A73710">
        <w:rPr>
          <w:rFonts w:ascii="Angsana New" w:hAnsi="Angsana New"/>
          <w:sz w:val="30"/>
          <w:szCs w:val="30"/>
          <w:cs/>
        </w:rPr>
        <w:t>วงเงินยอดขายจะกำหนดไว้สำหรับลูกค้าแต่ละรายและจะทบทวนเป็นราย</w:t>
      </w:r>
      <w:r w:rsidR="00BE0EC1">
        <w:rPr>
          <w:rFonts w:ascii="Angsana New" w:hAnsi="Angsana New" w:hint="cs"/>
          <w:sz w:val="30"/>
          <w:szCs w:val="30"/>
          <w:cs/>
        </w:rPr>
        <w:t>ปี</w:t>
      </w:r>
      <w:r w:rsidR="00BE0EC1" w:rsidRPr="00A73710">
        <w:rPr>
          <w:rFonts w:ascii="Angsana New" w:hAnsi="Angsana New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ยอดขายที่เกินกว่าวงเงินดังกล่าวต้องได้รับการอนุมัติจากผู้รับผิดชอบ</w:t>
      </w:r>
      <w:r w:rsidR="00BE0EC1" w:rsidRPr="007D43D1">
        <w:rPr>
          <w:rFonts w:ascii="Angsana New" w:hAnsi="Angsana New"/>
          <w:sz w:val="30"/>
          <w:szCs w:val="30"/>
          <w:cs/>
        </w:rPr>
        <w:t>สูงสุดในสายงานบัญชีและการเงิน</w:t>
      </w:r>
    </w:p>
    <w:p w14:paraId="5E24FC21" w14:textId="77777777" w:rsidR="00BE0EC1" w:rsidRPr="00595A96" w:rsidRDefault="00BE0EC1" w:rsidP="00595A96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890"/>
        </w:tabs>
        <w:ind w:left="1530" w:firstLine="900"/>
        <w:jc w:val="thaiDistribute"/>
        <w:rPr>
          <w:rFonts w:ascii="Angsana New" w:hAnsi="Angsana New"/>
        </w:rPr>
      </w:pPr>
    </w:p>
    <w:p w14:paraId="4BE96D68" w14:textId="77777777" w:rsidR="00BE0EC1" w:rsidRPr="007D43D1" w:rsidRDefault="00BE0EC1" w:rsidP="00595A96">
      <w:pPr>
        <w:tabs>
          <w:tab w:val="clear" w:pos="907"/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  <w:cs/>
        </w:rPr>
      </w:pPr>
      <w:r w:rsidRPr="007D43D1">
        <w:rPr>
          <w:rFonts w:ascii="Angsana New" w:hAnsi="Angsana New"/>
          <w:sz w:val="30"/>
          <w:szCs w:val="30"/>
          <w:cs/>
        </w:rPr>
        <w:t xml:space="preserve">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Pr="007D43D1">
        <w:rPr>
          <w:rFonts w:ascii="Angsana New" w:hAnsi="Angsana New"/>
          <w:sz w:val="30"/>
          <w:szCs w:val="30"/>
        </w:rPr>
        <w:t xml:space="preserve">120 </w:t>
      </w:r>
      <w:r w:rsidRPr="007D43D1">
        <w:rPr>
          <w:rFonts w:ascii="Angsana New" w:hAnsi="Angsana New"/>
          <w:sz w:val="30"/>
          <w:szCs w:val="30"/>
          <w:cs/>
        </w:rPr>
        <w:t>วัน และมีการติดตามยอดคงค้างของลูกหนี้การค้าอย่างสม่ำเสมอ 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D43D1">
        <w:rPr>
          <w:rFonts w:ascii="Angsana New" w:hAnsi="Angsana New"/>
          <w:sz w:val="30"/>
          <w:szCs w:val="30"/>
          <w:cs/>
        </w:rPr>
        <w:t>ข้อมูลเกี่ยวกับลูกหนี้การค้าเปิ</w:t>
      </w:r>
      <w:r>
        <w:rPr>
          <w:rFonts w:ascii="Angsana New" w:hAnsi="Angsana New" w:hint="cs"/>
          <w:sz w:val="30"/>
          <w:szCs w:val="30"/>
          <w:cs/>
        </w:rPr>
        <w:t>ด</w:t>
      </w:r>
      <w:r w:rsidRPr="007D43D1">
        <w:rPr>
          <w:rFonts w:ascii="Angsana New" w:hAnsi="Angsana New"/>
          <w:sz w:val="30"/>
          <w:szCs w:val="30"/>
          <w:cs/>
        </w:rPr>
        <w:t xml:space="preserve">เผยในหมายเหตุข้อ </w:t>
      </w:r>
      <w:r w:rsidRPr="007D43D1">
        <w:rPr>
          <w:rFonts w:ascii="Angsana New" w:hAnsi="Angsana New"/>
          <w:sz w:val="30"/>
          <w:szCs w:val="30"/>
        </w:rPr>
        <w:t>6</w:t>
      </w:r>
    </w:p>
    <w:p w14:paraId="55170C71" w14:textId="77777777" w:rsidR="00BE0EC1" w:rsidRPr="00595A96" w:rsidRDefault="00BE0EC1" w:rsidP="00595A96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890"/>
        </w:tabs>
        <w:ind w:left="1530" w:firstLine="900"/>
        <w:jc w:val="thaiDistribute"/>
        <w:rPr>
          <w:rFonts w:ascii="Angsana New" w:hAnsi="Angsana New"/>
        </w:rPr>
      </w:pPr>
    </w:p>
    <w:p w14:paraId="704526D6" w14:textId="6C5F614C" w:rsidR="00BE0EC1" w:rsidRPr="00595A96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30"/>
          <w:szCs w:val="30"/>
        </w:rPr>
      </w:pPr>
      <w:r w:rsidRPr="00595A96">
        <w:rPr>
          <w:rFonts w:asciiTheme="majorBidi" w:hAnsiTheme="majorBidi" w:cstheme="majorBidi"/>
          <w:sz w:val="30"/>
          <w:szCs w:val="30"/>
        </w:rPr>
        <w:t>(</w:t>
      </w:r>
      <w:r w:rsidRPr="00595A96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595A96">
        <w:rPr>
          <w:rFonts w:asciiTheme="majorBidi" w:hAnsiTheme="majorBidi" w:cstheme="majorBidi"/>
          <w:sz w:val="30"/>
          <w:szCs w:val="30"/>
        </w:rPr>
        <w:t>.1.2)</w:t>
      </w:r>
      <w:r w:rsidR="00927933">
        <w:rPr>
          <w:rFonts w:asciiTheme="majorBidi" w:hAnsiTheme="majorBidi" w:cstheme="majorBidi"/>
          <w:sz w:val="30"/>
          <w:szCs w:val="30"/>
          <w:cs/>
        </w:rPr>
        <w:tab/>
      </w:r>
      <w:r w:rsidRPr="00595A9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27EFCD24" w14:textId="77777777" w:rsidR="00BE0EC1" w:rsidRPr="00595A96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18"/>
          <w:szCs w:val="18"/>
        </w:rPr>
      </w:pPr>
    </w:p>
    <w:p w14:paraId="359D990C" w14:textId="77777777" w:rsidR="00BE0EC1" w:rsidRPr="00595A96" w:rsidRDefault="00BE0EC1" w:rsidP="00595A96">
      <w:pPr>
        <w:tabs>
          <w:tab w:val="clear" w:pos="907"/>
          <w:tab w:val="left" w:pos="1080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</w:rPr>
      </w:pPr>
      <w:r w:rsidRPr="00595A96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</w:t>
      </w:r>
      <w:r w:rsidRPr="00595A96">
        <w:rPr>
          <w:rFonts w:asciiTheme="majorBidi" w:hAnsiTheme="majorBidi" w:cstheme="majorBidi"/>
          <w:sz w:val="30"/>
          <w:szCs w:val="30"/>
        </w:rPr>
        <w:t xml:space="preserve"> </w:t>
      </w:r>
      <w:r w:rsidRPr="00595A96">
        <w:rPr>
          <w:rFonts w:asciiTheme="majorBidi" w:hAnsiTheme="majorBidi" w:cstheme="majorBidi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595A96">
        <w:rPr>
          <w:rFonts w:asciiTheme="majorBidi" w:hAnsiTheme="majorBidi" w:cstheme="majorBidi"/>
          <w:sz w:val="30"/>
          <w:szCs w:val="30"/>
        </w:rPr>
        <w:t xml:space="preserve"> </w:t>
      </w:r>
      <w:r w:rsidRPr="00595A96">
        <w:rPr>
          <w:rFonts w:asciiTheme="majorBidi" w:hAnsiTheme="majorBidi" w:cstheme="majorBidi"/>
          <w:sz w:val="30"/>
          <w:szCs w:val="30"/>
          <w:cs/>
        </w:rPr>
        <w:t>ซึ่งบริษัทพิจารณาว่ามีความเสี่ยงด้านเครดิตต่ำ</w:t>
      </w:r>
    </w:p>
    <w:p w14:paraId="13FE7CAA" w14:textId="77777777" w:rsidR="00927933" w:rsidRPr="00595A96" w:rsidRDefault="00927933" w:rsidP="00BE0EC1">
      <w:pPr>
        <w:pStyle w:val="ListParagraph"/>
        <w:spacing w:after="0" w:line="240" w:lineRule="auto"/>
        <w:ind w:left="892" w:hanging="446"/>
        <w:rPr>
          <w:rFonts w:ascii="Angsana New" w:hAnsi="Angsana New"/>
          <w:b/>
          <w:bCs/>
          <w:i/>
          <w:iCs/>
          <w:sz w:val="18"/>
          <w:szCs w:val="18"/>
        </w:rPr>
      </w:pPr>
    </w:p>
    <w:p w14:paraId="3575086F" w14:textId="70C74E11" w:rsidR="00BE0EC1" w:rsidRPr="009D0D08" w:rsidRDefault="00BE0EC1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D0EF0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D0EF0">
        <w:rPr>
          <w:rFonts w:ascii="Angsana New" w:hAnsi="Angsana New"/>
          <w:b/>
          <w:bCs/>
          <w:i/>
          <w:iCs/>
          <w:sz w:val="30"/>
          <w:szCs w:val="30"/>
        </w:rPr>
        <w:t>.2)</w:t>
      </w:r>
      <w:r w:rsidR="00927933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AD0EF0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AD0EF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AD0EF0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  <w:r w:rsidRPr="009D0D0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65D157B9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2B1F4666" w14:textId="77777777" w:rsidR="00BE0EC1" w:rsidRPr="00595A96" w:rsidRDefault="00BE0EC1" w:rsidP="00595A96">
      <w:pPr>
        <w:tabs>
          <w:tab w:val="clear" w:pos="907"/>
          <w:tab w:val="left" w:pos="14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595A96">
        <w:rPr>
          <w:rFonts w:asciiTheme="majorBidi" w:hAnsiTheme="majorBidi" w:cstheme="majorBidi"/>
          <w:sz w:val="30"/>
          <w:szCs w:val="30"/>
          <w:cs/>
        </w:rPr>
        <w:t xml:space="preserve">บริษัทกำกับดูแลความเสี่ยงด้านสภาพคล่องโดยการรักษาระดับของเงินสดและรายการเทียบเท่าเงินสดให้เพียงพอต่อการดำเนินงานของบริษัท และลดผลกระทบจากความผันผวนในกระแสเงินสด </w:t>
      </w:r>
    </w:p>
    <w:p w14:paraId="4CA6FEC3" w14:textId="290AC409" w:rsidR="00BE0EC1" w:rsidRPr="00595A96" w:rsidRDefault="00BE0EC1" w:rsidP="00595A96">
      <w:pPr>
        <w:tabs>
          <w:tab w:val="clear" w:pos="680"/>
          <w:tab w:val="clear" w:pos="907"/>
          <w:tab w:val="left" w:pos="630"/>
          <w:tab w:val="left" w:pos="171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595A96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595A96">
        <w:rPr>
          <w:rFonts w:asciiTheme="majorBidi" w:hAnsiTheme="majorBidi" w:cstheme="majorBidi"/>
          <w:sz w:val="30"/>
          <w:szCs w:val="30"/>
        </w:rPr>
        <w:t xml:space="preserve"> </w:t>
      </w:r>
      <w:r w:rsidRPr="00595A96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595A96">
        <w:rPr>
          <w:rFonts w:asciiTheme="majorBidi" w:hAnsiTheme="majorBidi" w:cstheme="majorBidi"/>
          <w:sz w:val="30"/>
          <w:szCs w:val="30"/>
        </w:rPr>
        <w:t xml:space="preserve"> </w:t>
      </w:r>
      <w:r w:rsidR="00AE52A0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595A96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595A96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222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173"/>
        <w:gridCol w:w="1060"/>
        <w:gridCol w:w="238"/>
        <w:gridCol w:w="1042"/>
        <w:gridCol w:w="270"/>
        <w:gridCol w:w="900"/>
        <w:gridCol w:w="297"/>
        <w:gridCol w:w="9"/>
        <w:gridCol w:w="917"/>
        <w:gridCol w:w="236"/>
        <w:gridCol w:w="1080"/>
      </w:tblGrid>
      <w:tr w:rsidR="00BE0EC1" w:rsidRPr="00F048D9" w14:paraId="3FA25615" w14:textId="77777777" w:rsidTr="000D4194">
        <w:trPr>
          <w:tblHeader/>
        </w:trPr>
        <w:tc>
          <w:tcPr>
            <w:tcW w:w="3173" w:type="dxa"/>
            <w:shd w:val="clear" w:color="auto" w:fill="auto"/>
          </w:tcPr>
          <w:p w14:paraId="3224EC80" w14:textId="77777777" w:rsidR="00BE0EC1" w:rsidRDefault="00BE0EC1" w:rsidP="000D41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201256B" w14:textId="7084CFCD" w:rsidR="00226B46" w:rsidRPr="00F048D9" w:rsidRDefault="00226B46" w:rsidP="000D41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10556B4" w14:textId="77777777" w:rsidR="00BE0EC1" w:rsidRPr="00F048D9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4DC399D" w14:textId="77777777" w:rsidR="00BE0EC1" w:rsidRPr="00F048D9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1" w:type="dxa"/>
            <w:gridSpan w:val="8"/>
            <w:shd w:val="clear" w:color="auto" w:fill="auto"/>
            <w:vAlign w:val="bottom"/>
            <w:hideMark/>
          </w:tcPr>
          <w:p w14:paraId="3F9B308D" w14:textId="77777777" w:rsidR="00BE0EC1" w:rsidRPr="00F048D9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BE0EC1" w:rsidRPr="00F048D9" w14:paraId="5D04A8E9" w14:textId="77777777" w:rsidTr="000D4194">
        <w:trPr>
          <w:tblHeader/>
        </w:trPr>
        <w:tc>
          <w:tcPr>
            <w:tcW w:w="3173" w:type="dxa"/>
            <w:shd w:val="clear" w:color="auto" w:fill="auto"/>
            <w:vAlign w:val="bottom"/>
            <w:hideMark/>
          </w:tcPr>
          <w:p w14:paraId="51CD3AB2" w14:textId="77777777" w:rsidR="00BE0EC1" w:rsidRPr="00F048D9" w:rsidRDefault="00BE0EC1" w:rsidP="000D41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49519B0D" w14:textId="77777777" w:rsidR="00BE0EC1" w:rsidRPr="00F048D9" w:rsidRDefault="00BE0EC1" w:rsidP="000D41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AB61A23" w14:textId="77777777" w:rsidR="00BE0EC1" w:rsidRPr="00F048D9" w:rsidRDefault="00BE0EC1" w:rsidP="000D41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  <w:shd w:val="clear" w:color="auto" w:fill="auto"/>
          </w:tcPr>
          <w:p w14:paraId="17159772" w14:textId="77777777" w:rsidR="00BE0EC1" w:rsidRPr="00F048D9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14:paraId="325FA504" w14:textId="77777777" w:rsidR="00BE0EC1" w:rsidRPr="00F048D9" w:rsidRDefault="00BE0EC1" w:rsidP="000D4194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1A4A5190" w14:textId="77777777" w:rsidR="00BE0EC1" w:rsidRPr="00F048D9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027C340" w14:textId="77777777" w:rsidR="00BE0EC1" w:rsidRPr="00F048D9" w:rsidRDefault="00BE0EC1" w:rsidP="000D4194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007A4219" w14:textId="77777777" w:rsidR="00BE0EC1" w:rsidRPr="00F048D9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bottom"/>
            <w:hideMark/>
          </w:tcPr>
          <w:p w14:paraId="6D46765F" w14:textId="77777777" w:rsidR="00BE0EC1" w:rsidRPr="00F048D9" w:rsidRDefault="00BE0EC1" w:rsidP="000D4194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380AAE" w14:textId="77777777" w:rsidR="00BE0EC1" w:rsidRPr="00F048D9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7FE9771" w14:textId="77777777" w:rsidR="00BE0EC1" w:rsidRPr="00F048D9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E0EC1" w:rsidRPr="00F048D9" w14:paraId="69338CA3" w14:textId="77777777" w:rsidTr="000D4194">
        <w:trPr>
          <w:tblHeader/>
        </w:trPr>
        <w:tc>
          <w:tcPr>
            <w:tcW w:w="3173" w:type="dxa"/>
            <w:shd w:val="clear" w:color="auto" w:fill="auto"/>
            <w:vAlign w:val="bottom"/>
          </w:tcPr>
          <w:p w14:paraId="16D0CAD7" w14:textId="77777777" w:rsidR="00BE0EC1" w:rsidRPr="00F048D9" w:rsidRDefault="00BE0EC1" w:rsidP="000D41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9" w:type="dxa"/>
            <w:gridSpan w:val="10"/>
            <w:shd w:val="clear" w:color="auto" w:fill="auto"/>
            <w:vAlign w:val="bottom"/>
          </w:tcPr>
          <w:p w14:paraId="63024590" w14:textId="77777777" w:rsidR="00BE0EC1" w:rsidRPr="00F048D9" w:rsidRDefault="00BE0EC1" w:rsidP="000D41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0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0EC1" w:rsidRPr="00F048D9" w14:paraId="174175FD" w14:textId="77777777" w:rsidTr="000D4194">
        <w:tc>
          <w:tcPr>
            <w:tcW w:w="3173" w:type="dxa"/>
            <w:shd w:val="clear" w:color="auto" w:fill="auto"/>
          </w:tcPr>
          <w:p w14:paraId="79A7358F" w14:textId="77777777" w:rsidR="00BE0EC1" w:rsidRPr="00F048D9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60" w:type="dxa"/>
            <w:shd w:val="clear" w:color="auto" w:fill="auto"/>
          </w:tcPr>
          <w:p w14:paraId="1EBEA1D1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25293F0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5021CD5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18C529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A508F0E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7F8D1221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61FD7A8A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52F864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1002A0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EC1" w:rsidRPr="00F048D9" w14:paraId="29C7A7E2" w14:textId="77777777" w:rsidTr="000D4194">
        <w:tc>
          <w:tcPr>
            <w:tcW w:w="3173" w:type="dxa"/>
            <w:shd w:val="clear" w:color="auto" w:fill="auto"/>
            <w:hideMark/>
          </w:tcPr>
          <w:p w14:paraId="455837C9" w14:textId="77777777" w:rsidR="00BE0EC1" w:rsidRPr="00F048D9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646101CB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88EB889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164A6046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5C24B0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FF843CF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224E4E2B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311985BD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2C6D64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6D64FA" w14:textId="77777777" w:rsidR="00BE0EC1" w:rsidRPr="00F048D9" w:rsidRDefault="00BE0EC1" w:rsidP="000D41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EC1" w:rsidRPr="00F048D9" w14:paraId="15634654" w14:textId="77777777" w:rsidTr="000D4194">
        <w:tc>
          <w:tcPr>
            <w:tcW w:w="3173" w:type="dxa"/>
            <w:shd w:val="clear" w:color="auto" w:fill="auto"/>
            <w:hideMark/>
          </w:tcPr>
          <w:p w14:paraId="6B805381" w14:textId="77777777" w:rsidR="00BE0EC1" w:rsidRPr="00F048D9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351063DD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40,811</w:t>
            </w:r>
          </w:p>
        </w:tc>
        <w:tc>
          <w:tcPr>
            <w:tcW w:w="238" w:type="dxa"/>
            <w:shd w:val="clear" w:color="auto" w:fill="auto"/>
          </w:tcPr>
          <w:p w14:paraId="50D3F39F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6E35E889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40,811</w:t>
            </w:r>
          </w:p>
        </w:tc>
        <w:tc>
          <w:tcPr>
            <w:tcW w:w="270" w:type="dxa"/>
            <w:shd w:val="clear" w:color="auto" w:fill="auto"/>
          </w:tcPr>
          <w:p w14:paraId="2526BE71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A64B377" w14:textId="77777777" w:rsidR="00BE0EC1" w:rsidRPr="00F048D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6445C1D5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6329EDE8" w14:textId="77777777" w:rsidR="00BE0EC1" w:rsidRPr="00F048D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98BBD7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6B09CA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40,811</w:t>
            </w:r>
          </w:p>
        </w:tc>
      </w:tr>
      <w:tr w:rsidR="00BE0EC1" w:rsidRPr="00F048D9" w14:paraId="69517CFF" w14:textId="77777777" w:rsidTr="000D4194">
        <w:tc>
          <w:tcPr>
            <w:tcW w:w="3173" w:type="dxa"/>
            <w:shd w:val="clear" w:color="auto" w:fill="auto"/>
          </w:tcPr>
          <w:p w14:paraId="1C8DC3FB" w14:textId="77777777" w:rsidR="00BE0EC1" w:rsidRPr="00F048D9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60" w:type="dxa"/>
            <w:shd w:val="clear" w:color="auto" w:fill="auto"/>
          </w:tcPr>
          <w:p w14:paraId="05A44842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23,496</w:t>
            </w:r>
          </w:p>
        </w:tc>
        <w:tc>
          <w:tcPr>
            <w:tcW w:w="238" w:type="dxa"/>
            <w:shd w:val="clear" w:color="auto" w:fill="auto"/>
          </w:tcPr>
          <w:p w14:paraId="0A74B7D0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3ABC6401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23,496</w:t>
            </w:r>
          </w:p>
        </w:tc>
        <w:tc>
          <w:tcPr>
            <w:tcW w:w="270" w:type="dxa"/>
            <w:shd w:val="clear" w:color="auto" w:fill="auto"/>
          </w:tcPr>
          <w:p w14:paraId="6855521A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C3BA42F" w14:textId="77777777" w:rsidR="00BE0EC1" w:rsidRPr="00F048D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071678C4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0423BAF1" w14:textId="77777777" w:rsidR="00BE0EC1" w:rsidRPr="00F048D9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C76AD1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59C7C4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23,496</w:t>
            </w:r>
          </w:p>
        </w:tc>
      </w:tr>
      <w:tr w:rsidR="00BE0EC1" w:rsidRPr="00F048D9" w14:paraId="288640D7" w14:textId="77777777" w:rsidTr="000D4194">
        <w:tc>
          <w:tcPr>
            <w:tcW w:w="3173" w:type="dxa"/>
            <w:shd w:val="clear" w:color="auto" w:fill="auto"/>
          </w:tcPr>
          <w:p w14:paraId="763537D2" w14:textId="77777777" w:rsidR="00BE0EC1" w:rsidRPr="00F048D9" w:rsidRDefault="00BE0EC1" w:rsidP="000D4194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2AB76C9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100,944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F8F4D5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7D553F1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1FFBF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BD08E5" w14:textId="77777777" w:rsidR="00BE0EC1" w:rsidRPr="00F048D9" w:rsidRDefault="00BE0EC1" w:rsidP="00595A96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327"/>
                <w:tab w:val="decimal" w:pos="597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27,843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680B101B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0B75D0A0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116,573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D1446B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3AA2DA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151,687</w:t>
            </w:r>
          </w:p>
        </w:tc>
      </w:tr>
      <w:tr w:rsidR="00BE0EC1" w:rsidRPr="00F048D9" w14:paraId="51486A50" w14:textId="77777777" w:rsidTr="000D4194">
        <w:tc>
          <w:tcPr>
            <w:tcW w:w="3173" w:type="dxa"/>
            <w:shd w:val="clear" w:color="auto" w:fill="auto"/>
          </w:tcPr>
          <w:p w14:paraId="4172420F" w14:textId="77777777" w:rsidR="00BE0EC1" w:rsidRPr="00F048D9" w:rsidRDefault="00BE0EC1" w:rsidP="000D4194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75D1E00" w14:textId="77777777" w:rsidR="00BE0EC1" w:rsidRPr="00487B52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54DD10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4B17A58" w14:textId="77777777" w:rsidR="00BE0EC1" w:rsidRDefault="00BE0EC1" w:rsidP="000D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AF390A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2C21E2" w14:textId="77777777" w:rsidR="00BE0EC1" w:rsidRDefault="00BE0EC1" w:rsidP="000D4194">
            <w:pPr>
              <w:tabs>
                <w:tab w:val="clear" w:pos="454"/>
                <w:tab w:val="clear" w:pos="680"/>
                <w:tab w:val="left" w:pos="320"/>
                <w:tab w:val="left" w:pos="410"/>
                <w:tab w:val="decimal" w:pos="50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701C8848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11A5204E" w14:textId="77777777" w:rsidR="00BE0EC1" w:rsidRDefault="00BE0EC1" w:rsidP="000D419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D5046A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171333" w14:textId="77777777" w:rsidR="00BE0EC1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0EC1" w:rsidRPr="00F048D9" w14:paraId="0DD2344D" w14:textId="77777777" w:rsidTr="000D4194">
        <w:tc>
          <w:tcPr>
            <w:tcW w:w="3173" w:type="dxa"/>
            <w:shd w:val="clear" w:color="auto" w:fill="auto"/>
          </w:tcPr>
          <w:p w14:paraId="62235048" w14:textId="77777777" w:rsidR="00BE0EC1" w:rsidRPr="00F048D9" w:rsidRDefault="00BE0EC1" w:rsidP="000D4194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BD675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82,505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EF53D2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68F1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9D498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DAC8E" w14:textId="77777777" w:rsidR="00BE0EC1" w:rsidRPr="00F048D9" w:rsidRDefault="00BE0EC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70,391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79D1752F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995B7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418140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819C9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95,877</w:t>
            </w:r>
          </w:p>
        </w:tc>
      </w:tr>
      <w:tr w:rsidR="00BE0EC1" w:rsidRPr="00F048D9" w14:paraId="06E19FFF" w14:textId="77777777" w:rsidTr="000D4194">
        <w:tc>
          <w:tcPr>
            <w:tcW w:w="3173" w:type="dxa"/>
            <w:shd w:val="clear" w:color="auto" w:fill="auto"/>
          </w:tcPr>
          <w:p w14:paraId="542D2EA3" w14:textId="77777777" w:rsidR="00BE0EC1" w:rsidRPr="00F048D9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2F3B0" w14:textId="1D0F4970" w:rsidR="00BE0EC1" w:rsidRPr="00F048D9" w:rsidRDefault="008673FE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247,756</w:t>
            </w:r>
          </w:p>
        </w:tc>
        <w:tc>
          <w:tcPr>
            <w:tcW w:w="238" w:type="dxa"/>
            <w:shd w:val="clear" w:color="auto" w:fill="auto"/>
          </w:tcPr>
          <w:p w14:paraId="432B83EC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0DE88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87,848</w:t>
            </w:r>
          </w:p>
        </w:tc>
        <w:tc>
          <w:tcPr>
            <w:tcW w:w="270" w:type="dxa"/>
            <w:shd w:val="clear" w:color="auto" w:fill="auto"/>
          </w:tcPr>
          <w:p w14:paraId="4015F387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C6014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98,234</w:t>
            </w:r>
          </w:p>
        </w:tc>
        <w:tc>
          <w:tcPr>
            <w:tcW w:w="297" w:type="dxa"/>
            <w:shd w:val="clear" w:color="auto" w:fill="auto"/>
          </w:tcPr>
          <w:p w14:paraId="326EB788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3B532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125,789</w:t>
            </w:r>
          </w:p>
        </w:tc>
        <w:tc>
          <w:tcPr>
            <w:tcW w:w="236" w:type="dxa"/>
            <w:shd w:val="clear" w:color="auto" w:fill="auto"/>
          </w:tcPr>
          <w:p w14:paraId="43CB225F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25CDE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311,871</w:t>
            </w:r>
          </w:p>
        </w:tc>
      </w:tr>
      <w:tr w:rsidR="00BE0EC1" w:rsidRPr="00F048D9" w14:paraId="34900C41" w14:textId="77777777" w:rsidTr="000D4194">
        <w:tc>
          <w:tcPr>
            <w:tcW w:w="3173" w:type="dxa"/>
            <w:shd w:val="clear" w:color="auto" w:fill="auto"/>
          </w:tcPr>
          <w:p w14:paraId="18C3A9F8" w14:textId="77777777" w:rsidR="00BE0EC1" w:rsidRPr="00F048D9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255C48A4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05B823C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shd w:val="clear" w:color="auto" w:fill="auto"/>
          </w:tcPr>
          <w:p w14:paraId="31A01CA7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77F8E0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3938AC9" w14:textId="77777777" w:rsidR="00BE0EC1" w:rsidRPr="007E1F96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6E3FF997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756F504" w14:textId="77777777" w:rsidR="00BE0EC1" w:rsidRPr="007E1F96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02684E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D68479C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EC1" w:rsidRPr="00F048D9" w14:paraId="75573ED6" w14:textId="77777777" w:rsidTr="000D4194">
        <w:tc>
          <w:tcPr>
            <w:tcW w:w="3173" w:type="dxa"/>
            <w:shd w:val="clear" w:color="auto" w:fill="auto"/>
          </w:tcPr>
          <w:p w14:paraId="1532F8A0" w14:textId="6E81220E" w:rsidR="00BE0EC1" w:rsidRPr="0096364A" w:rsidRDefault="00440712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B15A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1060" w:type="dxa"/>
            <w:shd w:val="clear" w:color="auto" w:fill="auto"/>
          </w:tcPr>
          <w:p w14:paraId="5F78D1E3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918E169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A8C3ADC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BAC8DD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8B88FF0" w14:textId="77777777" w:rsidR="00BE0EC1" w:rsidRPr="007E1F96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3B76D93B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59788D9D" w14:textId="77777777" w:rsidR="00BE0EC1" w:rsidRPr="007E1F96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DDB06F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C6311E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EC1" w:rsidRPr="00F048D9" w14:paraId="5766CCB0" w14:textId="77777777" w:rsidTr="000D4194">
        <w:tc>
          <w:tcPr>
            <w:tcW w:w="3173" w:type="dxa"/>
            <w:shd w:val="clear" w:color="auto" w:fill="auto"/>
          </w:tcPr>
          <w:p w14:paraId="2F129579" w14:textId="77777777" w:rsidR="00BE0EC1" w:rsidRPr="00F048D9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04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76FD1500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61B9D3B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4C6BC091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C7563D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6443AA6" w14:textId="77777777" w:rsidR="00BE0EC1" w:rsidRPr="007E1F96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</w:tcPr>
          <w:p w14:paraId="628ADFFF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04C036D9" w14:textId="77777777" w:rsidR="00BE0EC1" w:rsidRPr="007E1F96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04C3F3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DE260F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EC1" w:rsidRPr="00F048D9" w14:paraId="69854A27" w14:textId="77777777" w:rsidTr="000D4194">
        <w:tc>
          <w:tcPr>
            <w:tcW w:w="3173" w:type="dxa"/>
            <w:shd w:val="clear" w:color="auto" w:fill="auto"/>
          </w:tcPr>
          <w:p w14:paraId="1DC76178" w14:textId="77777777" w:rsidR="00BE0EC1" w:rsidRPr="00F048D9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048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04F2F0CB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891</w:t>
            </w:r>
          </w:p>
        </w:tc>
        <w:tc>
          <w:tcPr>
            <w:tcW w:w="238" w:type="dxa"/>
            <w:shd w:val="clear" w:color="auto" w:fill="auto"/>
          </w:tcPr>
          <w:p w14:paraId="770C580F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2F9B401F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29,891</w:t>
            </w:r>
          </w:p>
        </w:tc>
        <w:tc>
          <w:tcPr>
            <w:tcW w:w="270" w:type="dxa"/>
            <w:shd w:val="clear" w:color="auto" w:fill="auto"/>
          </w:tcPr>
          <w:p w14:paraId="71F7A4B9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47747A4" w14:textId="77777777" w:rsidR="00BE0EC1" w:rsidRPr="007E1F96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55"/>
                <w:tab w:val="left" w:pos="145"/>
                <w:tab w:val="left" w:pos="415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2F0430ED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4ED5BF7A" w14:textId="77777777" w:rsidR="00BE0EC1" w:rsidRPr="007E1F96" w:rsidRDefault="00BE0EC1" w:rsidP="00595A96">
            <w:pPr>
              <w:tabs>
                <w:tab w:val="clear" w:pos="680"/>
                <w:tab w:val="clear" w:pos="907"/>
                <w:tab w:val="left" w:pos="299"/>
                <w:tab w:val="decimal" w:pos="569"/>
                <w:tab w:val="left" w:pos="7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1F7AD1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B7996A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29,891</w:t>
            </w:r>
          </w:p>
        </w:tc>
      </w:tr>
      <w:tr w:rsidR="00BE0EC1" w:rsidRPr="00F048D9" w14:paraId="70C58BA5" w14:textId="77777777" w:rsidTr="000D4194">
        <w:tc>
          <w:tcPr>
            <w:tcW w:w="3173" w:type="dxa"/>
            <w:shd w:val="clear" w:color="auto" w:fill="auto"/>
          </w:tcPr>
          <w:p w14:paraId="397AA16B" w14:textId="77777777" w:rsidR="00BE0EC1" w:rsidRPr="00F048D9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60" w:type="dxa"/>
            <w:shd w:val="clear" w:color="auto" w:fill="auto"/>
          </w:tcPr>
          <w:p w14:paraId="308F6B40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20,142</w:t>
            </w:r>
          </w:p>
        </w:tc>
        <w:tc>
          <w:tcPr>
            <w:tcW w:w="238" w:type="dxa"/>
            <w:shd w:val="clear" w:color="auto" w:fill="auto"/>
          </w:tcPr>
          <w:p w14:paraId="091246E0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1D35C3F0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20,142</w:t>
            </w:r>
          </w:p>
        </w:tc>
        <w:tc>
          <w:tcPr>
            <w:tcW w:w="270" w:type="dxa"/>
            <w:shd w:val="clear" w:color="auto" w:fill="auto"/>
          </w:tcPr>
          <w:p w14:paraId="32AA8962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3653B1C" w14:textId="77777777" w:rsidR="00BE0EC1" w:rsidRPr="007E1F96" w:rsidRDefault="00BE0EC1" w:rsidP="00595A96">
            <w:pPr>
              <w:tabs>
                <w:tab w:val="clear" w:pos="680"/>
                <w:tab w:val="left" w:pos="298"/>
                <w:tab w:val="decimal" w:pos="406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6D997816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33A0D8CE" w14:textId="77777777" w:rsidR="00BE0EC1" w:rsidRPr="007E1F96" w:rsidRDefault="00BE0EC1" w:rsidP="00595A96">
            <w:pPr>
              <w:tabs>
                <w:tab w:val="clear" w:pos="680"/>
                <w:tab w:val="clear" w:pos="907"/>
                <w:tab w:val="left" w:pos="299"/>
                <w:tab w:val="decimal" w:pos="569"/>
                <w:tab w:val="left" w:pos="7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AA3792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22A29F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20,142</w:t>
            </w:r>
          </w:p>
        </w:tc>
      </w:tr>
      <w:tr w:rsidR="00BE0EC1" w:rsidRPr="00F048D9" w14:paraId="1F66EF90" w14:textId="77777777" w:rsidTr="000D4194">
        <w:tc>
          <w:tcPr>
            <w:tcW w:w="3173" w:type="dxa"/>
            <w:shd w:val="clear" w:color="auto" w:fill="auto"/>
          </w:tcPr>
          <w:p w14:paraId="658B29A2" w14:textId="77777777" w:rsidR="00BE0EC1" w:rsidRPr="00F048D9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เงินเบิกเกินบัญชีและ</w:t>
            </w: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0" w:type="dxa"/>
            <w:shd w:val="clear" w:color="auto" w:fill="auto"/>
          </w:tcPr>
          <w:p w14:paraId="26C90CE3" w14:textId="77777777" w:rsidR="00BE0EC1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001C90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82,870</w:t>
            </w:r>
          </w:p>
        </w:tc>
        <w:tc>
          <w:tcPr>
            <w:tcW w:w="238" w:type="dxa"/>
            <w:shd w:val="clear" w:color="auto" w:fill="auto"/>
          </w:tcPr>
          <w:p w14:paraId="4154675A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5E0DB385" w14:textId="77777777" w:rsidR="00BE0EC1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ACEEA0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83,513</w:t>
            </w:r>
          </w:p>
        </w:tc>
        <w:tc>
          <w:tcPr>
            <w:tcW w:w="270" w:type="dxa"/>
            <w:shd w:val="clear" w:color="auto" w:fill="auto"/>
          </w:tcPr>
          <w:p w14:paraId="5B4B4CE3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2D1755B" w14:textId="77777777" w:rsidR="00BE0EC1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434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901C8B" w14:textId="77777777" w:rsidR="00BE0EC1" w:rsidRPr="007E1F96" w:rsidRDefault="00BE0EC1" w:rsidP="00595A96">
            <w:pPr>
              <w:tabs>
                <w:tab w:val="clear" w:pos="680"/>
                <w:tab w:val="left" w:pos="298"/>
                <w:tab w:val="left" w:pos="325"/>
                <w:tab w:val="decimal" w:pos="415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7BA3DD54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586EE1BD" w14:textId="77777777" w:rsidR="00BE0EC1" w:rsidRDefault="00BE0EC1" w:rsidP="00595A9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9"/>
                <w:tab w:val="decimal" w:pos="569"/>
                <w:tab w:val="left" w:pos="749"/>
              </w:tabs>
              <w:spacing w:line="240" w:lineRule="auto"/>
              <w:ind w:left="-129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D7042D" w14:textId="77777777" w:rsidR="00BE0EC1" w:rsidRPr="007E1F96" w:rsidRDefault="00BE0EC1" w:rsidP="00595A96">
            <w:pPr>
              <w:tabs>
                <w:tab w:val="clear" w:pos="680"/>
                <w:tab w:val="clear" w:pos="907"/>
                <w:tab w:val="left" w:pos="299"/>
                <w:tab w:val="decimal" w:pos="569"/>
                <w:tab w:val="left" w:pos="7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C7F722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60A373" w14:textId="77777777" w:rsidR="00BE0EC1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6B5349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83,513</w:t>
            </w:r>
          </w:p>
        </w:tc>
      </w:tr>
      <w:tr w:rsidR="00BE0EC1" w:rsidRPr="00F048D9" w14:paraId="03622A0A" w14:textId="77777777" w:rsidTr="000D4194">
        <w:tc>
          <w:tcPr>
            <w:tcW w:w="3173" w:type="dxa"/>
            <w:shd w:val="clear" w:color="auto" w:fill="auto"/>
          </w:tcPr>
          <w:p w14:paraId="4B012B32" w14:textId="77777777" w:rsidR="00BE0EC1" w:rsidRPr="00F048D9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6E30CBC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42,761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F6C4D88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8E72DF4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DAB16C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D55687" w14:textId="77777777" w:rsidR="00BE0EC1" w:rsidRPr="007E1F96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28,397  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26527CD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4DB4A423" w14:textId="77777777" w:rsidR="00BE0EC1" w:rsidRPr="007E1F96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9A331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C6456C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52,030</w:t>
            </w:r>
          </w:p>
        </w:tc>
      </w:tr>
      <w:tr w:rsidR="00BE0EC1" w:rsidRPr="00F048D9" w14:paraId="53DFB05C" w14:textId="77777777" w:rsidTr="000D4194">
        <w:tc>
          <w:tcPr>
            <w:tcW w:w="3173" w:type="dxa"/>
            <w:shd w:val="clear" w:color="auto" w:fill="auto"/>
          </w:tcPr>
          <w:p w14:paraId="67F36107" w14:textId="77777777" w:rsidR="00BE0EC1" w:rsidRPr="00F048D9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EDE2780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B9E5129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39C6EE1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569789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004EE4" w14:textId="722ED714" w:rsidR="00BE0EC1" w:rsidRPr="007E1F96" w:rsidRDefault="00BE0EC1" w:rsidP="00595A96">
            <w:pPr>
              <w:tabs>
                <w:tab w:val="clear" w:pos="680"/>
                <w:tab w:val="decimal" w:pos="415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72DF5EC9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7E443CAD" w14:textId="40E29CAA" w:rsidR="00BE0EC1" w:rsidRPr="007E1F96" w:rsidRDefault="00BE0EC1" w:rsidP="00595A96">
            <w:pPr>
              <w:tabs>
                <w:tab w:val="clear" w:pos="680"/>
                <w:tab w:val="left" w:pos="389"/>
                <w:tab w:val="decimal" w:pos="56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D8BC33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B8B40B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</w:tr>
      <w:tr w:rsidR="00BE0EC1" w:rsidRPr="00F048D9" w14:paraId="36B54A51" w14:textId="77777777" w:rsidTr="000D4194">
        <w:tc>
          <w:tcPr>
            <w:tcW w:w="3173" w:type="dxa"/>
            <w:shd w:val="clear" w:color="auto" w:fill="auto"/>
          </w:tcPr>
          <w:p w14:paraId="477D9343" w14:textId="77777777" w:rsidR="00BE0EC1" w:rsidRPr="00F048D9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48D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74303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83,879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22A37A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673E8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F9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F97D65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C7E08" w14:textId="77777777" w:rsidR="00BE0EC1" w:rsidRPr="007E1F96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F96">
              <w:rPr>
                <w:rFonts w:asciiTheme="majorBidi" w:hAnsiTheme="majorBidi" w:cstheme="majorBidi"/>
                <w:sz w:val="30"/>
                <w:szCs w:val="30"/>
              </w:rPr>
              <w:t>60,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48BD9CB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EEEE7" w14:textId="77777777" w:rsidR="00BE0EC1" w:rsidRPr="007E1F96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F96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8FE990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00464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F96">
              <w:rPr>
                <w:rFonts w:asciiTheme="majorBidi" w:hAnsiTheme="majorBidi" w:cstheme="majorBidi"/>
                <w:sz w:val="30"/>
                <w:szCs w:val="30"/>
              </w:rPr>
              <w:t>93,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</w:tr>
      <w:tr w:rsidR="00BE0EC1" w:rsidRPr="00F048D9" w14:paraId="752E2F32" w14:textId="77777777" w:rsidTr="000D4194">
        <w:tc>
          <w:tcPr>
            <w:tcW w:w="3173" w:type="dxa"/>
            <w:shd w:val="clear" w:color="auto" w:fill="auto"/>
          </w:tcPr>
          <w:p w14:paraId="63F0E508" w14:textId="77777777" w:rsidR="00BE0EC1" w:rsidRPr="00F048D9" w:rsidRDefault="00BE0EC1" w:rsidP="000D41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F5B6B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75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F775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38" w:type="dxa"/>
            <w:shd w:val="clear" w:color="auto" w:fill="auto"/>
          </w:tcPr>
          <w:p w14:paraId="35B2E6D9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ED78B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75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775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270" w:type="dxa"/>
            <w:shd w:val="clear" w:color="auto" w:fill="auto"/>
          </w:tcPr>
          <w:p w14:paraId="0AAFB8A1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AB6C2" w14:textId="77777777" w:rsidR="00BE0EC1" w:rsidRPr="007E1F96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F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297" w:type="dxa"/>
            <w:shd w:val="clear" w:color="auto" w:fill="auto"/>
          </w:tcPr>
          <w:p w14:paraId="5751E1C7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F7D0F" w14:textId="77777777" w:rsidR="00BE0EC1" w:rsidRPr="007E1F96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F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</w:t>
            </w:r>
          </w:p>
        </w:tc>
        <w:tc>
          <w:tcPr>
            <w:tcW w:w="236" w:type="dxa"/>
            <w:shd w:val="clear" w:color="auto" w:fill="auto"/>
          </w:tcPr>
          <w:p w14:paraId="337DACA0" w14:textId="77777777" w:rsidR="00BE0EC1" w:rsidRPr="00F048D9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4397C" w14:textId="77777777" w:rsidR="00BE0EC1" w:rsidRPr="00F7753A" w:rsidRDefault="00BE0EC1" w:rsidP="000D41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75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1,941</w:t>
            </w:r>
          </w:p>
        </w:tc>
      </w:tr>
    </w:tbl>
    <w:p w14:paraId="07D599C3" w14:textId="77777777" w:rsidR="00BE0EC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78866A" w14:textId="1D5E82F5" w:rsidR="00BE0EC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2C4D9" w14:textId="29D69C7D" w:rsidR="00BE0EC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3E3137" w14:textId="77777777" w:rsidR="00BE0EC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9494E" w14:textId="6B046127" w:rsidR="00BE0EC1" w:rsidRDefault="00BE0EC1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77F2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5B77F2">
        <w:rPr>
          <w:rFonts w:ascii="Angsana New" w:hAnsi="Angsana New"/>
          <w:b/>
          <w:bCs/>
          <w:i/>
          <w:iCs/>
          <w:sz w:val="30"/>
          <w:szCs w:val="30"/>
        </w:rPr>
        <w:t>.3)</w:t>
      </w:r>
      <w:r w:rsidR="0024695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5B77F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6F0E0309" w14:textId="77777777" w:rsidR="00BE0EC1" w:rsidRPr="005B77F2" w:rsidRDefault="00BE0EC1" w:rsidP="00BE0EC1">
      <w:pPr>
        <w:spacing w:line="240" w:lineRule="auto"/>
        <w:ind w:firstLine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9757F9" w14:textId="77777777" w:rsidR="00BE0EC1" w:rsidRPr="00595A96" w:rsidRDefault="00BE0EC1" w:rsidP="00595A96">
      <w:pPr>
        <w:tabs>
          <w:tab w:val="clear" w:pos="907"/>
          <w:tab w:val="left" w:pos="14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595A96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416ADEB" w14:textId="77777777" w:rsidR="00BE0EC1" w:rsidRPr="00F4646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AEEA3" w14:textId="22100EEE" w:rsidR="00BE0EC1" w:rsidRPr="00F46461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30"/>
          <w:szCs w:val="30"/>
        </w:rPr>
      </w:pPr>
      <w:r w:rsidRPr="00F46461">
        <w:rPr>
          <w:rFonts w:asciiTheme="majorBidi" w:hAnsiTheme="majorBidi" w:cstheme="majorBidi"/>
          <w:sz w:val="30"/>
          <w:szCs w:val="30"/>
        </w:rPr>
        <w:t>(</w:t>
      </w:r>
      <w:r w:rsidRPr="00F4646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F46461">
        <w:rPr>
          <w:rFonts w:asciiTheme="majorBidi" w:hAnsiTheme="majorBidi" w:cstheme="majorBidi"/>
          <w:sz w:val="30"/>
          <w:szCs w:val="30"/>
        </w:rPr>
        <w:t>.3.1</w:t>
      </w:r>
      <w:r w:rsidRPr="00595A96">
        <w:rPr>
          <w:rFonts w:asciiTheme="majorBidi" w:hAnsiTheme="majorBidi" w:cstheme="majorBidi"/>
          <w:sz w:val="30"/>
          <w:szCs w:val="30"/>
        </w:rPr>
        <w:t>)</w:t>
      </w:r>
      <w:r w:rsidR="00246950">
        <w:rPr>
          <w:rFonts w:asciiTheme="majorBidi" w:hAnsiTheme="majorBidi" w:cstheme="majorBidi"/>
          <w:sz w:val="30"/>
          <w:szCs w:val="30"/>
        </w:rPr>
        <w:tab/>
      </w:r>
      <w:r w:rsidRPr="00F46461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754183A8" w14:textId="77777777" w:rsidR="00BE0EC1" w:rsidRPr="00F4646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4B6D2" w14:textId="77777777" w:rsidR="00BE0EC1" w:rsidRPr="00595A96" w:rsidRDefault="00BE0EC1" w:rsidP="00595A96">
      <w:pPr>
        <w:tabs>
          <w:tab w:val="clear" w:pos="907"/>
          <w:tab w:val="left" w:pos="1080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F5B7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F5B71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2F5B71">
        <w:rPr>
          <w:rFonts w:asciiTheme="majorBidi" w:hAnsiTheme="majorBidi" w:cstheme="majorBidi"/>
          <w:sz w:val="30"/>
          <w:szCs w:val="30"/>
          <w:cs/>
        </w:rPr>
        <w:t>มี</w:t>
      </w:r>
      <w:r w:rsidRPr="00595A96">
        <w:rPr>
          <w:rFonts w:asciiTheme="majorBidi" w:hAnsiTheme="majorBidi" w:cstheme="majorBidi"/>
          <w:sz w:val="30"/>
          <w:szCs w:val="30"/>
          <w:cs/>
        </w:rPr>
        <w:t>การซื้อและการขายที่เป็นสกุลเงินตราต่างประเทศ ดังนั้นจึงไม่มีความเสี่ยงด้านอัตราแลกเปลี่ยนที่เป็นสาระสำคัญ</w:t>
      </w:r>
    </w:p>
    <w:p w14:paraId="4BC67A9E" w14:textId="77777777" w:rsidR="00BE0EC1" w:rsidRDefault="00BE0EC1" w:rsidP="00BE0EC1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="Angsana New" w:hAnsi="Angsana New"/>
          <w:sz w:val="30"/>
          <w:szCs w:val="30"/>
        </w:rPr>
      </w:pPr>
    </w:p>
    <w:p w14:paraId="185AE1A2" w14:textId="3578C4BD" w:rsidR="00BE0EC1" w:rsidRPr="002F5B71" w:rsidRDefault="00BE0EC1" w:rsidP="00595A96">
      <w:pPr>
        <w:pStyle w:val="block"/>
        <w:tabs>
          <w:tab w:val="left" w:pos="2430"/>
        </w:tabs>
        <w:spacing w:after="0" w:line="240" w:lineRule="auto"/>
        <w:ind w:left="1800" w:right="-7" w:hanging="342"/>
        <w:jc w:val="both"/>
        <w:rPr>
          <w:rFonts w:asciiTheme="majorBidi" w:hAnsiTheme="majorBidi" w:cstheme="majorBidi"/>
          <w:sz w:val="30"/>
          <w:szCs w:val="30"/>
        </w:rPr>
      </w:pPr>
      <w:r w:rsidRPr="002F5B71">
        <w:rPr>
          <w:rFonts w:asciiTheme="majorBidi" w:hAnsiTheme="majorBidi" w:cstheme="majorBidi"/>
          <w:sz w:val="30"/>
          <w:szCs w:val="30"/>
        </w:rPr>
        <w:t>(</w:t>
      </w:r>
      <w:r w:rsidRPr="002F5B7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2F5B71">
        <w:rPr>
          <w:rFonts w:asciiTheme="majorBidi" w:hAnsiTheme="majorBidi" w:cstheme="majorBidi"/>
          <w:sz w:val="30"/>
          <w:szCs w:val="30"/>
        </w:rPr>
        <w:t>.3.2</w:t>
      </w:r>
      <w:r w:rsidRPr="00595A96">
        <w:rPr>
          <w:rFonts w:asciiTheme="majorBidi" w:hAnsiTheme="majorBidi" w:cstheme="majorBidi"/>
          <w:sz w:val="30"/>
          <w:szCs w:val="30"/>
        </w:rPr>
        <w:t>)</w:t>
      </w:r>
      <w:r w:rsidR="00D417F1">
        <w:rPr>
          <w:rFonts w:asciiTheme="majorBidi" w:hAnsiTheme="majorBidi" w:cstheme="majorBidi"/>
          <w:sz w:val="30"/>
          <w:szCs w:val="30"/>
        </w:rPr>
        <w:tab/>
      </w:r>
      <w:r w:rsidRPr="002F5B71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718EBC58" w14:textId="77777777" w:rsidR="00BE0EC1" w:rsidRPr="002F5B71" w:rsidRDefault="00BE0EC1" w:rsidP="00BE0EC1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0BDC7A87" w14:textId="6659CD2C" w:rsidR="00BE0EC1" w:rsidRPr="00595A96" w:rsidRDefault="00BE0EC1" w:rsidP="00595A96">
      <w:pPr>
        <w:tabs>
          <w:tab w:val="clear" w:pos="907"/>
          <w:tab w:val="left" w:pos="1080"/>
        </w:tabs>
        <w:spacing w:line="240" w:lineRule="auto"/>
        <w:ind w:left="2430"/>
        <w:jc w:val="thaiDistribute"/>
        <w:rPr>
          <w:rFonts w:asciiTheme="majorBidi" w:hAnsiTheme="majorBidi" w:cstheme="majorBidi"/>
          <w:sz w:val="30"/>
          <w:szCs w:val="30"/>
        </w:rPr>
      </w:pPr>
      <w:r w:rsidRPr="00595A9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 w:rsidRPr="00595A96">
        <w:rPr>
          <w:rFonts w:asciiTheme="majorBidi" w:hAnsiTheme="majorBidi" w:cstheme="majorBidi"/>
          <w:sz w:val="30"/>
          <w:szCs w:val="30"/>
        </w:rPr>
        <w:t xml:space="preserve"> </w:t>
      </w:r>
      <w:r w:rsidRPr="00595A96">
        <w:rPr>
          <w:rFonts w:asciiTheme="majorBidi" w:hAnsiTheme="majorBidi" w:cstheme="majorBidi"/>
          <w:sz w:val="30"/>
          <w:szCs w:val="30"/>
          <w:cs/>
        </w:rPr>
        <w:t>เนื่องจากเงินกู้ยืมส่วนใหญ่มีอัตราดอกเบี้ยผันแปร</w:t>
      </w:r>
      <w:r w:rsidRPr="00595A96">
        <w:rPr>
          <w:rFonts w:asciiTheme="majorBidi" w:hAnsiTheme="majorBidi" w:cstheme="majorBidi"/>
          <w:sz w:val="30"/>
          <w:szCs w:val="30"/>
        </w:rPr>
        <w:t xml:space="preserve"> </w:t>
      </w:r>
      <w:r w:rsidRPr="00595A96">
        <w:rPr>
          <w:rFonts w:asciiTheme="majorBidi" w:hAnsiTheme="majorBidi" w:cstheme="majorBidi"/>
          <w:sz w:val="30"/>
          <w:szCs w:val="30"/>
          <w:cs/>
        </w:rPr>
        <w:t>ทำให้บริษัทมีความเสี่ยงด้านอัตราดอกเบี้ย</w:t>
      </w:r>
      <w:r w:rsidRPr="00595A96">
        <w:rPr>
          <w:rFonts w:asciiTheme="majorBidi" w:hAnsiTheme="majorBidi" w:cstheme="majorBidi"/>
          <w:sz w:val="30"/>
          <w:szCs w:val="30"/>
        </w:rPr>
        <w:t xml:space="preserve"> </w:t>
      </w:r>
      <w:r w:rsidR="00D417F1">
        <w:rPr>
          <w:rFonts w:asciiTheme="majorBidi" w:hAnsiTheme="majorBidi" w:cstheme="majorBidi"/>
          <w:sz w:val="30"/>
          <w:szCs w:val="30"/>
        </w:rPr>
        <w:t xml:space="preserve">         </w:t>
      </w:r>
      <w:r w:rsidRPr="00595A96">
        <w:rPr>
          <w:rFonts w:asciiTheme="majorBidi" w:hAnsiTheme="majorBidi" w:cstheme="majorBidi"/>
          <w:sz w:val="30"/>
          <w:szCs w:val="30"/>
        </w:rPr>
        <w:t>(</w:t>
      </w:r>
      <w:r w:rsidR="00B60B56" w:rsidRPr="00595A96">
        <w:rPr>
          <w:rFonts w:asciiTheme="majorBidi" w:hAnsiTheme="majorBidi" w:cstheme="majorBidi"/>
          <w:sz w:val="30"/>
          <w:szCs w:val="30"/>
          <w:cs/>
        </w:rPr>
        <w:t>ดู</w:t>
      </w:r>
      <w:r w:rsidRPr="00595A96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Pr="00595A96">
        <w:rPr>
          <w:rFonts w:asciiTheme="majorBidi" w:hAnsiTheme="majorBidi" w:cstheme="majorBidi"/>
          <w:sz w:val="30"/>
          <w:szCs w:val="30"/>
        </w:rPr>
        <w:t xml:space="preserve">12) </w:t>
      </w:r>
    </w:p>
    <w:p w14:paraId="24553894" w14:textId="77777777" w:rsidR="00BE0EC1" w:rsidRDefault="00BE0EC1" w:rsidP="00BE0EC1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07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012"/>
        <w:gridCol w:w="1350"/>
        <w:gridCol w:w="270"/>
        <w:gridCol w:w="1440"/>
      </w:tblGrid>
      <w:tr w:rsidR="00BE0EC1" w:rsidRPr="00D111FC" w14:paraId="2EFF11F1" w14:textId="77777777" w:rsidTr="000D4194">
        <w:trPr>
          <w:tblHeader/>
        </w:trPr>
        <w:tc>
          <w:tcPr>
            <w:tcW w:w="6012" w:type="dxa"/>
            <w:shd w:val="clear" w:color="auto" w:fill="auto"/>
            <w:hideMark/>
          </w:tcPr>
          <w:p w14:paraId="74684DB2" w14:textId="77777777" w:rsidR="00BE0EC1" w:rsidRPr="00D111FC" w:rsidRDefault="00BE0EC1" w:rsidP="000D419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111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ณ วันที่ </w:t>
            </w:r>
            <w:r w:rsidRPr="00D111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111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  <w:shd w:val="clear" w:color="auto" w:fill="auto"/>
          </w:tcPr>
          <w:p w14:paraId="60798DE3" w14:textId="77777777" w:rsidR="00BE0EC1" w:rsidRPr="006705ED" w:rsidRDefault="00BE0EC1" w:rsidP="000D419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11F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24530C8" w14:textId="77777777" w:rsidR="00BE0EC1" w:rsidRPr="006705ED" w:rsidRDefault="00BE0EC1" w:rsidP="000D419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36D310A" w14:textId="77777777" w:rsidR="00BE0EC1" w:rsidRPr="006705ED" w:rsidRDefault="00BE0EC1" w:rsidP="000D419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BE0EC1" w:rsidRPr="00D111FC" w14:paraId="7144AC67" w14:textId="77777777" w:rsidTr="000D4194">
        <w:trPr>
          <w:tblHeader/>
        </w:trPr>
        <w:tc>
          <w:tcPr>
            <w:tcW w:w="6012" w:type="dxa"/>
            <w:shd w:val="clear" w:color="auto" w:fill="auto"/>
          </w:tcPr>
          <w:p w14:paraId="0A602511" w14:textId="77777777" w:rsidR="00BE0EC1" w:rsidRPr="00D111FC" w:rsidRDefault="00BE0EC1" w:rsidP="000D419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  <w:shd w:val="clear" w:color="auto" w:fill="auto"/>
            <w:hideMark/>
          </w:tcPr>
          <w:p w14:paraId="257AC0D7" w14:textId="77777777" w:rsidR="00BE0EC1" w:rsidRPr="00BE0F67" w:rsidRDefault="00BE0EC1" w:rsidP="000D419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theme="min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111F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E0EC1" w:rsidRPr="00D111FC" w14:paraId="2A2DD403" w14:textId="77777777" w:rsidTr="000D4194">
        <w:tc>
          <w:tcPr>
            <w:tcW w:w="6012" w:type="dxa"/>
            <w:shd w:val="clear" w:color="auto" w:fill="auto"/>
            <w:hideMark/>
          </w:tcPr>
          <w:p w14:paraId="7296E360" w14:textId="77777777" w:rsidR="00BE0EC1" w:rsidRPr="00D111FC" w:rsidRDefault="00BE0EC1" w:rsidP="000D419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111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350" w:type="dxa"/>
            <w:shd w:val="clear" w:color="auto" w:fill="auto"/>
          </w:tcPr>
          <w:p w14:paraId="219DD2BD" w14:textId="77777777" w:rsidR="00BE0EC1" w:rsidRPr="00D111FC" w:rsidRDefault="00BE0EC1" w:rsidP="000D41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AA4FB0" w14:textId="77777777" w:rsidR="00BE0EC1" w:rsidRPr="00D111FC" w:rsidRDefault="00BE0EC1" w:rsidP="000D41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6BFE12A" w14:textId="77777777" w:rsidR="00BE0EC1" w:rsidRPr="00D111FC" w:rsidRDefault="00BE0EC1" w:rsidP="000D41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0EC1" w:rsidRPr="00D111FC" w14:paraId="76C57FBC" w14:textId="77777777" w:rsidTr="000D4194">
        <w:tc>
          <w:tcPr>
            <w:tcW w:w="6012" w:type="dxa"/>
            <w:shd w:val="clear" w:color="auto" w:fill="auto"/>
            <w:hideMark/>
          </w:tcPr>
          <w:p w14:paraId="3B2B4311" w14:textId="77777777" w:rsidR="00BE0EC1" w:rsidRPr="00BE0F67" w:rsidRDefault="00BE0EC1" w:rsidP="000D419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D111F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  <w:r w:rsidRPr="00BE0F6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8C410" w14:textId="752056E8" w:rsidR="00BE0EC1" w:rsidRPr="00BE0F67" w:rsidRDefault="00935B72" w:rsidP="000D4194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935B72">
              <w:rPr>
                <w:rFonts w:ascii="Angsana New" w:hAnsi="Angsana New" w:cstheme="minorBidi"/>
                <w:sz w:val="30"/>
                <w:szCs w:val="38"/>
                <w:lang w:bidi="th-TH"/>
              </w:rPr>
              <w:t>2,156</w:t>
            </w:r>
          </w:p>
        </w:tc>
        <w:tc>
          <w:tcPr>
            <w:tcW w:w="270" w:type="dxa"/>
            <w:shd w:val="clear" w:color="auto" w:fill="auto"/>
          </w:tcPr>
          <w:p w14:paraId="1C4647F9" w14:textId="77777777" w:rsidR="00BE0EC1" w:rsidRPr="00D111FC" w:rsidRDefault="00BE0EC1" w:rsidP="000D41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3CABC" w14:textId="74B2F0B9" w:rsidR="00BE0EC1" w:rsidRPr="00D111FC" w:rsidRDefault="00935B72" w:rsidP="000D4194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5B72">
              <w:rPr>
                <w:rFonts w:ascii="Angsana New" w:hAnsi="Angsana New" w:cstheme="minorBidi"/>
                <w:sz w:val="30"/>
                <w:szCs w:val="38"/>
                <w:lang w:bidi="th-TH"/>
              </w:rPr>
              <w:t>1,410</w:t>
            </w:r>
          </w:p>
        </w:tc>
      </w:tr>
      <w:tr w:rsidR="00BE0EC1" w:rsidRPr="00D111FC" w14:paraId="0E81B524" w14:textId="77777777" w:rsidTr="000D4194">
        <w:tc>
          <w:tcPr>
            <w:tcW w:w="6012" w:type="dxa"/>
            <w:shd w:val="clear" w:color="auto" w:fill="auto"/>
          </w:tcPr>
          <w:p w14:paraId="11C24FA7" w14:textId="77777777" w:rsidR="00BE0EC1" w:rsidRPr="0011543C" w:rsidRDefault="00BE0EC1" w:rsidP="000D419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theme="minorBidi"/>
                <w:sz w:val="30"/>
                <w:szCs w:val="38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7672FC" w14:textId="0FC9DF86" w:rsidR="00BE0EC1" w:rsidRPr="00D111FC" w:rsidRDefault="00935B72" w:rsidP="000D4194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35B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2,156</w:t>
            </w:r>
          </w:p>
        </w:tc>
        <w:tc>
          <w:tcPr>
            <w:tcW w:w="270" w:type="dxa"/>
            <w:shd w:val="clear" w:color="auto" w:fill="auto"/>
          </w:tcPr>
          <w:p w14:paraId="69262C06" w14:textId="77777777" w:rsidR="00BE0EC1" w:rsidRPr="00D111FC" w:rsidRDefault="00BE0EC1" w:rsidP="000D41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73D365" w14:textId="4E90C3F6" w:rsidR="00BE0EC1" w:rsidRPr="00D111FC" w:rsidRDefault="00935B72" w:rsidP="000D4194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35B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1,410</w:t>
            </w:r>
          </w:p>
        </w:tc>
      </w:tr>
      <w:tr w:rsidR="00BE0EC1" w:rsidRPr="00D111FC" w14:paraId="310953AA" w14:textId="77777777" w:rsidTr="000D4194">
        <w:tc>
          <w:tcPr>
            <w:tcW w:w="6012" w:type="dxa"/>
            <w:shd w:val="clear" w:color="auto" w:fill="auto"/>
          </w:tcPr>
          <w:p w14:paraId="210EEBD7" w14:textId="77777777" w:rsidR="00BE0EC1" w:rsidRPr="00D111FC" w:rsidRDefault="00BE0EC1" w:rsidP="000D419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A4EB4" w14:textId="77777777" w:rsidR="00BE0EC1" w:rsidRPr="00D111FC" w:rsidRDefault="00BE0EC1" w:rsidP="000D4194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2A20AF" w14:textId="77777777" w:rsidR="00BE0EC1" w:rsidRPr="00D111FC" w:rsidRDefault="00BE0EC1" w:rsidP="000D41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4DCDA" w14:textId="77777777" w:rsidR="00BE0EC1" w:rsidRPr="00D111FC" w:rsidRDefault="00BE0EC1" w:rsidP="000D4194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0EC1" w:rsidRPr="00391DEE" w14:paraId="72A3C302" w14:textId="77777777" w:rsidTr="000D4194">
        <w:tc>
          <w:tcPr>
            <w:tcW w:w="6012" w:type="dxa"/>
            <w:shd w:val="clear" w:color="auto" w:fill="auto"/>
            <w:hideMark/>
          </w:tcPr>
          <w:p w14:paraId="4DDB6AA3" w14:textId="77777777" w:rsidR="00BE0EC1" w:rsidRPr="00391DEE" w:rsidRDefault="00BE0EC1" w:rsidP="000D419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91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96CCCC" w14:textId="77777777" w:rsidR="00BE0EC1" w:rsidRPr="00391DEE" w:rsidRDefault="00BE0EC1" w:rsidP="000D4194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3BA94B" w14:textId="77777777" w:rsidR="00BE0EC1" w:rsidRPr="00391DEE" w:rsidRDefault="00BE0EC1" w:rsidP="000D41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DA6D66" w14:textId="77777777" w:rsidR="00BE0EC1" w:rsidRPr="00391DEE" w:rsidRDefault="00BE0EC1" w:rsidP="000D4194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0EC1" w:rsidRPr="00391DEE" w14:paraId="78D23852" w14:textId="77777777" w:rsidTr="000D4194">
        <w:tc>
          <w:tcPr>
            <w:tcW w:w="6012" w:type="dxa"/>
            <w:shd w:val="clear" w:color="auto" w:fill="auto"/>
          </w:tcPr>
          <w:p w14:paraId="0F7D2595" w14:textId="77777777" w:rsidR="00BE0EC1" w:rsidRPr="00BE0F67" w:rsidRDefault="00BE0EC1" w:rsidP="000D419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0F6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เงินเบิกเกินบัญชีและ</w:t>
            </w:r>
            <w:r w:rsidRPr="00BE0F6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</w:t>
            </w:r>
            <w:r w:rsidRPr="00BE0F6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17705D" w14:textId="77777777" w:rsidR="00BE0EC1" w:rsidRPr="00391DEE" w:rsidRDefault="00BE0EC1" w:rsidP="00595A96">
            <w:pPr>
              <w:pStyle w:val="block"/>
              <w:tabs>
                <w:tab w:val="decimal" w:pos="61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3E7235" w14:textId="77777777" w:rsidR="00BE0EC1" w:rsidRPr="00391DEE" w:rsidRDefault="00BE0EC1" w:rsidP="000D41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02D99" w14:textId="77777777" w:rsidR="00BE0EC1" w:rsidRPr="009D3AA7" w:rsidRDefault="00BE0EC1" w:rsidP="000D4194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3AA7">
              <w:rPr>
                <w:rFonts w:ascii="Angsana New" w:hAnsi="Angsana New"/>
                <w:sz w:val="30"/>
                <w:szCs w:val="30"/>
                <w:lang w:val="en-US"/>
              </w:rPr>
              <w:t>82,870</w:t>
            </w:r>
          </w:p>
        </w:tc>
      </w:tr>
      <w:tr w:rsidR="00BE0EC1" w:rsidRPr="00391DEE" w14:paraId="37D4F859" w14:textId="77777777" w:rsidTr="000D4194">
        <w:tc>
          <w:tcPr>
            <w:tcW w:w="6012" w:type="dxa"/>
            <w:shd w:val="clear" w:color="auto" w:fill="auto"/>
            <w:hideMark/>
          </w:tcPr>
          <w:p w14:paraId="33C797A7" w14:textId="77777777" w:rsidR="00BE0EC1" w:rsidRPr="00BE0F67" w:rsidRDefault="00BE0EC1" w:rsidP="000D419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0F6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  <w:r w:rsidRPr="00BE0F6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1B0DF" w14:textId="22BA9B9F" w:rsidR="00BE0EC1" w:rsidRPr="00391DEE" w:rsidRDefault="00935B72" w:rsidP="000D4194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B72">
              <w:rPr>
                <w:rFonts w:ascii="Angsana New" w:hAnsi="Angsana New"/>
                <w:sz w:val="30"/>
                <w:szCs w:val="30"/>
                <w:lang w:val="en-US"/>
              </w:rPr>
              <w:t>80,349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BB0E43" w14:textId="77777777" w:rsidR="00BE0EC1" w:rsidRPr="00391DEE" w:rsidRDefault="00BE0EC1" w:rsidP="000D41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F0378" w14:textId="6BF0E1C6" w:rsidR="00BE0EC1" w:rsidRPr="009D3AA7" w:rsidRDefault="00935B72" w:rsidP="000D4194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5B72">
              <w:rPr>
                <w:rFonts w:ascii="Angsana New" w:hAnsi="Angsana New"/>
                <w:sz w:val="30"/>
                <w:szCs w:val="30"/>
                <w:lang w:val="en-US"/>
              </w:rPr>
              <w:t>82,469</w:t>
            </w:r>
          </w:p>
        </w:tc>
      </w:tr>
      <w:tr w:rsidR="00BE0EC1" w:rsidRPr="00D111FC" w14:paraId="473CB0EE" w14:textId="77777777" w:rsidTr="000D4194">
        <w:tc>
          <w:tcPr>
            <w:tcW w:w="6012" w:type="dxa"/>
            <w:shd w:val="clear" w:color="auto" w:fill="auto"/>
          </w:tcPr>
          <w:p w14:paraId="00483B70" w14:textId="77777777" w:rsidR="00BE0EC1" w:rsidRPr="00D111FC" w:rsidRDefault="00BE0EC1" w:rsidP="000D419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1CE7A4" w14:textId="13125FEB" w:rsidR="00BE0EC1" w:rsidRPr="00D111FC" w:rsidRDefault="00935B72" w:rsidP="000D4194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35B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80,349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EF6202" w14:textId="77777777" w:rsidR="00BE0EC1" w:rsidRPr="00D111FC" w:rsidRDefault="00BE0EC1" w:rsidP="000D41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8FD074" w14:textId="05705205" w:rsidR="00BE0EC1" w:rsidRPr="00595A96" w:rsidRDefault="008E5EEB" w:rsidP="000D4194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165,339</w:t>
            </w:r>
          </w:p>
        </w:tc>
      </w:tr>
    </w:tbl>
    <w:p w14:paraId="7E5C7C8A" w14:textId="11B96C4B" w:rsidR="00BE0EC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9B97D47" w14:textId="77777777" w:rsidR="00E17A3B" w:rsidRDefault="00E17A3B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E17A3B" w:rsidSect="001A5F92"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3D22B16B" w14:textId="3D2F46BC" w:rsidR="00BE0EC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22</w:t>
      </w:r>
      <w:r w:rsidRPr="00C635E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C65D1">
        <w:rPr>
          <w:rFonts w:asciiTheme="majorBidi" w:hAnsiTheme="majorBidi"/>
          <w:b/>
          <w:bCs/>
          <w:sz w:val="30"/>
          <w:szCs w:val="30"/>
          <w:cs/>
        </w:rPr>
        <w:t>การบริหารจัดการทุน</w:t>
      </w:r>
    </w:p>
    <w:p w14:paraId="76FD364D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B191F68" w14:textId="77777777" w:rsidR="00BE0EC1" w:rsidRPr="00B9052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90523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B90523">
        <w:rPr>
          <w:rFonts w:ascii="Angsana New" w:hAnsi="Angsana New" w:hint="cs"/>
          <w:sz w:val="30"/>
          <w:szCs w:val="30"/>
          <w:cs/>
        </w:rPr>
        <w:t>ความเช</w:t>
      </w:r>
      <w:r w:rsidRPr="00B90523">
        <w:rPr>
          <w:rFonts w:asciiTheme="majorBidi" w:hAnsiTheme="majorBidi" w:cstheme="majorBidi" w:hint="cs"/>
          <w:sz w:val="30"/>
          <w:szCs w:val="30"/>
          <w:cs/>
        </w:rPr>
        <w:t>ื่อ</w:t>
      </w:r>
      <w:r w:rsidRPr="00B90523">
        <w:rPr>
          <w:rFonts w:ascii="Angsana New" w:hAnsi="Angsana New" w:hint="cs"/>
          <w:sz w:val="30"/>
          <w:szCs w:val="30"/>
          <w:cs/>
        </w:rPr>
        <w:t>มั่นขอ</w:t>
      </w:r>
      <w:r w:rsidRPr="00B90523">
        <w:rPr>
          <w:rFonts w:ascii="Angsana New" w:hAnsi="Angsana New"/>
          <w:sz w:val="30"/>
          <w:szCs w:val="30"/>
          <w:cs/>
        </w:rPr>
        <w:t>งนักลงทุ</w:t>
      </w:r>
      <w:r w:rsidRPr="00B90523">
        <w:rPr>
          <w:rFonts w:ascii="Angsana New" w:hAnsi="Angsana New" w:hint="cs"/>
          <w:sz w:val="30"/>
          <w:szCs w:val="30"/>
          <w:cs/>
        </w:rPr>
        <w:t>น</w:t>
      </w:r>
      <w:r w:rsidRPr="00B90523">
        <w:rPr>
          <w:rFonts w:ascii="Angsana New" w:hAnsi="Angsana New"/>
          <w:sz w:val="30"/>
          <w:szCs w:val="30"/>
          <w:cs/>
        </w:rPr>
        <w:t xml:space="preserve"> เจ้าหนี้และตลาด</w:t>
      </w:r>
      <w:r w:rsidRPr="00B90523">
        <w:rPr>
          <w:rFonts w:ascii="Angsana New" w:hAnsi="Angsana New" w:hint="cs"/>
          <w:sz w:val="30"/>
          <w:szCs w:val="30"/>
          <w:cs/>
        </w:rPr>
        <w:t xml:space="preserve"> </w:t>
      </w:r>
      <w:r w:rsidRPr="00B90523">
        <w:rPr>
          <w:rFonts w:ascii="Angsana New" w:hAnsi="Angsana New"/>
          <w:sz w:val="30"/>
          <w:szCs w:val="30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>
        <w:rPr>
          <w:rFonts w:ascii="Angsana New" w:hAnsi="Angsana New" w:hint="cs"/>
          <w:sz w:val="30"/>
          <w:szCs w:val="30"/>
          <w:cs/>
        </w:rPr>
        <w:t>อย่างสม่ำเสมอ</w:t>
      </w:r>
      <w:r w:rsidRPr="00B90523">
        <w:rPr>
          <w:rFonts w:ascii="Angsana New" w:hAnsi="Angsana New"/>
          <w:sz w:val="30"/>
          <w:szCs w:val="30"/>
          <w:cs/>
        </w:rPr>
        <w:t xml:space="preserve"> ซึ่งบริษัทพิจารณาจากสัดส่วนของผลตอบแทนจากกิจกรรมดำเนินง</w:t>
      </w:r>
      <w:r w:rsidRPr="00B90523">
        <w:rPr>
          <w:rFonts w:ascii="Angsana New" w:hAnsi="Angsana New" w:hint="cs"/>
          <w:sz w:val="30"/>
          <w:szCs w:val="30"/>
          <w:cs/>
        </w:rPr>
        <w:t>าน</w:t>
      </w:r>
      <w:r w:rsidRPr="00B90523">
        <w:rPr>
          <w:rFonts w:ascii="Angsana New" w:hAnsi="Angsana New"/>
          <w:sz w:val="30"/>
          <w:szCs w:val="30"/>
          <w:cs/>
        </w:rPr>
        <w:t>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3DD6C74D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3A8ABD0" w14:textId="77777777" w:rsidR="00BE0EC1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23</w:t>
      </w:r>
      <w:r w:rsidRPr="00C635E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635EC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8D43869" w14:textId="77777777" w:rsidR="00BE0EC1" w:rsidRPr="00595A96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27"/>
        </w:tabs>
        <w:spacing w:line="240" w:lineRule="auto"/>
        <w:ind w:left="360"/>
        <w:rPr>
          <w:rFonts w:ascii="Angsana New" w:hAnsi="Angsana New"/>
          <w:b/>
          <w:bCs/>
          <w:sz w:val="24"/>
          <w:szCs w:val="24"/>
        </w:rPr>
      </w:pPr>
    </w:p>
    <w:tbl>
      <w:tblPr>
        <w:tblW w:w="9042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273"/>
        <w:gridCol w:w="1213"/>
        <w:gridCol w:w="326"/>
        <w:gridCol w:w="1230"/>
      </w:tblGrid>
      <w:tr w:rsidR="00BE0EC1" w:rsidRPr="00435082" w14:paraId="45F596E6" w14:textId="77777777" w:rsidTr="000D4194">
        <w:tc>
          <w:tcPr>
            <w:tcW w:w="3469" w:type="pct"/>
            <w:shd w:val="clear" w:color="auto" w:fill="auto"/>
          </w:tcPr>
          <w:p w14:paraId="7084D2B5" w14:textId="77777777" w:rsidR="00BE0EC1" w:rsidRPr="00C635EC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1" w:type="pct"/>
            <w:shd w:val="clear" w:color="auto" w:fill="auto"/>
            <w:vAlign w:val="bottom"/>
          </w:tcPr>
          <w:p w14:paraId="32945D4B" w14:textId="77777777" w:rsidR="00BE0EC1" w:rsidRPr="00435082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082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180" w:type="pct"/>
            <w:shd w:val="clear" w:color="auto" w:fill="auto"/>
            <w:vAlign w:val="bottom"/>
          </w:tcPr>
          <w:p w14:paraId="00CBE3B0" w14:textId="77777777" w:rsidR="00BE0EC1" w:rsidRPr="00435082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28EA7775" w14:textId="77777777" w:rsidR="00BE0EC1" w:rsidRPr="00435082" w:rsidRDefault="00BE0EC1" w:rsidP="0059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E0EC1" w:rsidRPr="00435082" w14:paraId="6A022B4F" w14:textId="77777777" w:rsidTr="000D4194">
        <w:tc>
          <w:tcPr>
            <w:tcW w:w="3469" w:type="pct"/>
            <w:shd w:val="clear" w:color="auto" w:fill="auto"/>
          </w:tcPr>
          <w:p w14:paraId="79AAE143" w14:textId="77777777" w:rsidR="00BE0EC1" w:rsidRPr="00435082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1" w:type="pct"/>
            <w:gridSpan w:val="3"/>
            <w:shd w:val="clear" w:color="auto" w:fill="auto"/>
          </w:tcPr>
          <w:p w14:paraId="2B90B87C" w14:textId="77777777" w:rsidR="00BE0EC1" w:rsidRPr="00435082" w:rsidRDefault="00BE0EC1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50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0EC1" w:rsidRPr="00795509" w14:paraId="5A16857B" w14:textId="77777777" w:rsidTr="00595A96">
        <w:tc>
          <w:tcPr>
            <w:tcW w:w="3469" w:type="pct"/>
            <w:shd w:val="clear" w:color="auto" w:fill="auto"/>
          </w:tcPr>
          <w:p w14:paraId="704473BA" w14:textId="77777777" w:rsidR="00BE0EC1" w:rsidRPr="00927E74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ภาระผูกพันรายจ่ายฝ่ายทุน</w:t>
            </w:r>
          </w:p>
        </w:tc>
        <w:tc>
          <w:tcPr>
            <w:tcW w:w="671" w:type="pct"/>
            <w:shd w:val="clear" w:color="auto" w:fill="auto"/>
          </w:tcPr>
          <w:p w14:paraId="0D189458" w14:textId="77777777" w:rsidR="00BE0EC1" w:rsidRPr="00795509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pct"/>
            <w:shd w:val="clear" w:color="auto" w:fill="auto"/>
          </w:tcPr>
          <w:p w14:paraId="02FFAB7F" w14:textId="77777777" w:rsidR="00BE0EC1" w:rsidRPr="00795509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2562CB1B" w14:textId="77777777" w:rsidR="00BE0EC1" w:rsidRPr="00795509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556A9" w:rsidRPr="00795509" w14:paraId="291C3B4A" w14:textId="77777777" w:rsidTr="00595A96">
        <w:tc>
          <w:tcPr>
            <w:tcW w:w="3469" w:type="pct"/>
            <w:shd w:val="clear" w:color="auto" w:fill="auto"/>
          </w:tcPr>
          <w:p w14:paraId="65640E07" w14:textId="6B33E554" w:rsidR="000556A9" w:rsidRDefault="0012451F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451F">
              <w:rPr>
                <w:rFonts w:asciiTheme="majorBidi" w:hAnsi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71" w:type="pct"/>
            <w:shd w:val="clear" w:color="auto" w:fill="auto"/>
          </w:tcPr>
          <w:p w14:paraId="4A7B14A9" w14:textId="65FEACE4" w:rsidR="000556A9" w:rsidRPr="00595A96" w:rsidRDefault="006A2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95A96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Pr="00595A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5A96">
              <w:rPr>
                <w:rFonts w:asciiTheme="majorBidi" w:hAnsiTheme="majorBidi"/>
                <w:sz w:val="30"/>
                <w:szCs w:val="30"/>
                <w:cs/>
              </w:rPr>
              <w:t>236</w:t>
            </w:r>
          </w:p>
        </w:tc>
        <w:tc>
          <w:tcPr>
            <w:tcW w:w="180" w:type="pct"/>
            <w:shd w:val="clear" w:color="auto" w:fill="auto"/>
          </w:tcPr>
          <w:p w14:paraId="6ED4635F" w14:textId="77777777" w:rsidR="000556A9" w:rsidRPr="00595A96" w:rsidRDefault="000556A9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4F51464" w14:textId="66BAC9CA" w:rsidR="000556A9" w:rsidRPr="00595A96" w:rsidRDefault="006A2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595A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</w:tr>
      <w:tr w:rsidR="00855038" w:rsidRPr="00795509" w14:paraId="5A4C8AF0" w14:textId="77777777" w:rsidTr="00595A96">
        <w:tc>
          <w:tcPr>
            <w:tcW w:w="3469" w:type="pct"/>
            <w:shd w:val="clear" w:color="auto" w:fill="auto"/>
          </w:tcPr>
          <w:p w14:paraId="470382A6" w14:textId="390BB8B3" w:rsidR="00855038" w:rsidRDefault="0012451F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451F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6CB80107" w14:textId="7DC0C10B" w:rsidR="00855038" w:rsidRPr="00595A96" w:rsidRDefault="006A2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95A96">
              <w:rPr>
                <w:rFonts w:asciiTheme="majorBidi" w:hAnsiTheme="majorBidi" w:cstheme="majorBidi"/>
                <w:sz w:val="30"/>
                <w:szCs w:val="30"/>
              </w:rPr>
              <w:t>1,173</w:t>
            </w:r>
          </w:p>
        </w:tc>
        <w:tc>
          <w:tcPr>
            <w:tcW w:w="180" w:type="pct"/>
            <w:shd w:val="clear" w:color="auto" w:fill="auto"/>
          </w:tcPr>
          <w:p w14:paraId="6A0C6ADE" w14:textId="77777777" w:rsidR="00855038" w:rsidRPr="00595A96" w:rsidRDefault="00855038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14:paraId="796CB444" w14:textId="26DC41E5" w:rsidR="00855038" w:rsidRPr="00595A96" w:rsidRDefault="006A2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595A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</w:tr>
      <w:tr w:rsidR="00BE0EC1" w:rsidRPr="00795509" w14:paraId="40C5D7E3" w14:textId="77777777" w:rsidTr="00595A96">
        <w:tc>
          <w:tcPr>
            <w:tcW w:w="3469" w:type="pct"/>
            <w:shd w:val="clear" w:color="auto" w:fill="auto"/>
          </w:tcPr>
          <w:p w14:paraId="2D0B92C8" w14:textId="1CF7289D" w:rsidR="00BE0EC1" w:rsidRPr="000169AF" w:rsidRDefault="0012451F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69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AC6FE" w14:textId="6468D5EC" w:rsidR="00BE0EC1" w:rsidRPr="000169AF" w:rsidRDefault="001F0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6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D17292" w:rsidRPr="000169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,409</w:t>
            </w:r>
          </w:p>
        </w:tc>
        <w:tc>
          <w:tcPr>
            <w:tcW w:w="180" w:type="pct"/>
            <w:shd w:val="clear" w:color="auto" w:fill="auto"/>
          </w:tcPr>
          <w:p w14:paraId="2880CAED" w14:textId="77777777" w:rsidR="00BE0EC1" w:rsidRPr="000169AF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5B8F7" w14:textId="50013048" w:rsidR="00BE0EC1" w:rsidRPr="000169AF" w:rsidRDefault="00D17292" w:rsidP="00595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69A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</w:tr>
      <w:tr w:rsidR="00BE0EC1" w:rsidRPr="00795509" w14:paraId="10449BE7" w14:textId="77777777" w:rsidTr="00D17292">
        <w:tc>
          <w:tcPr>
            <w:tcW w:w="3469" w:type="pct"/>
            <w:shd w:val="clear" w:color="auto" w:fill="auto"/>
          </w:tcPr>
          <w:p w14:paraId="00F7F88F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  <w:shd w:val="clear" w:color="auto" w:fill="auto"/>
          </w:tcPr>
          <w:p w14:paraId="4407384D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pct"/>
            <w:shd w:val="clear" w:color="auto" w:fill="auto"/>
          </w:tcPr>
          <w:p w14:paraId="6407BE35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</w:tcPr>
          <w:p w14:paraId="1818F390" w14:textId="77777777" w:rsidR="00BE0EC1" w:rsidRPr="00595A96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E0EC1" w:rsidRPr="00435082" w14:paraId="1AE43AA4" w14:textId="77777777" w:rsidTr="000D4194">
        <w:tc>
          <w:tcPr>
            <w:tcW w:w="3469" w:type="pct"/>
            <w:shd w:val="clear" w:color="auto" w:fill="auto"/>
          </w:tcPr>
          <w:p w14:paraId="331DB66C" w14:textId="77777777" w:rsidR="00BE0EC1" w:rsidRPr="00435082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0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4350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350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71" w:type="pct"/>
            <w:shd w:val="clear" w:color="auto" w:fill="auto"/>
          </w:tcPr>
          <w:p w14:paraId="15EC2E58" w14:textId="77777777" w:rsidR="00BE0EC1" w:rsidRPr="00435082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pct"/>
            <w:shd w:val="clear" w:color="auto" w:fill="auto"/>
          </w:tcPr>
          <w:p w14:paraId="20BAA908" w14:textId="77777777" w:rsidR="00BE0EC1" w:rsidRPr="00435082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3F36130" w14:textId="77777777" w:rsidR="00BE0EC1" w:rsidRPr="00435082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EC1" w:rsidRPr="00435082" w14:paraId="165571C4" w14:textId="77777777" w:rsidTr="000D4194">
        <w:tc>
          <w:tcPr>
            <w:tcW w:w="3469" w:type="pct"/>
            <w:shd w:val="clear" w:color="auto" w:fill="auto"/>
          </w:tcPr>
          <w:p w14:paraId="40AA7501" w14:textId="77777777" w:rsidR="00BE0EC1" w:rsidRPr="00435082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08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71" w:type="pct"/>
            <w:tcBorders>
              <w:bottom w:val="double" w:sz="4" w:space="0" w:color="auto"/>
            </w:tcBorders>
            <w:shd w:val="clear" w:color="auto" w:fill="auto"/>
          </w:tcPr>
          <w:p w14:paraId="66576F84" w14:textId="77777777" w:rsidR="00BE0EC1" w:rsidRPr="00435082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1,830</w:t>
            </w:r>
          </w:p>
        </w:tc>
        <w:tc>
          <w:tcPr>
            <w:tcW w:w="180" w:type="pct"/>
            <w:shd w:val="clear" w:color="auto" w:fill="auto"/>
          </w:tcPr>
          <w:p w14:paraId="435E1815" w14:textId="77777777" w:rsidR="00BE0EC1" w:rsidRPr="00435082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14:paraId="0BCEC482" w14:textId="77777777" w:rsidR="00BE0EC1" w:rsidRPr="00435082" w:rsidRDefault="00BE0EC1" w:rsidP="000D4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1,248</w:t>
            </w:r>
          </w:p>
        </w:tc>
      </w:tr>
    </w:tbl>
    <w:p w14:paraId="66FA2B11" w14:textId="77777777" w:rsidR="00BE0EC1" w:rsidRPr="00595A96" w:rsidRDefault="00BE0EC1" w:rsidP="00BE0EC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0A26050" w14:textId="41075053" w:rsidR="006C4975" w:rsidRDefault="00BE0EC1" w:rsidP="006C497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4430E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4430E3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Pr="004430E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Pr="004430E3">
        <w:rPr>
          <w:rFonts w:asciiTheme="majorBidi" w:hAnsiTheme="majorBidi" w:cstheme="majorBidi"/>
          <w:sz w:val="30"/>
          <w:szCs w:val="30"/>
          <w:lang w:bidi="th-TH"/>
        </w:rPr>
        <w:t xml:space="preserve">2564 </w:t>
      </w:r>
      <w:r w:rsidRPr="004430E3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บริษัทมีหนังสือค้ำประกันที่สถาบันการเงินแห่งหนึ่งออกให้แก่</w:t>
      </w:r>
      <w:r w:rsidRPr="004430E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การไฟฟ้าส่วนภูมิภาคเพื่อการใช้ไฟฟ้าเป็นจำนวน </w:t>
      </w:r>
      <w:r w:rsidRPr="004430E3">
        <w:rPr>
          <w:rFonts w:asciiTheme="majorBidi" w:hAnsiTheme="majorBidi" w:cstheme="majorBidi"/>
          <w:sz w:val="30"/>
          <w:szCs w:val="30"/>
          <w:lang w:val="en-US" w:bidi="th-TH"/>
        </w:rPr>
        <w:t xml:space="preserve">0.8 </w:t>
      </w:r>
      <w:r w:rsidRPr="004430E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</w:t>
      </w:r>
      <w:r w:rsidRPr="004430E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ออกให้การไฟฟ้านครหลวงเพื่อการใช้ไฟฟ้าเป็นจำนวน </w:t>
      </w:r>
      <w:r w:rsidRPr="004430E3">
        <w:rPr>
          <w:rFonts w:asciiTheme="majorBidi" w:hAnsiTheme="majorBidi" w:cstheme="majorBidi"/>
          <w:sz w:val="30"/>
          <w:szCs w:val="30"/>
        </w:rPr>
        <w:t xml:space="preserve">0.6 </w:t>
      </w:r>
      <w:r w:rsidRPr="004430E3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4430E3">
        <w:rPr>
          <w:rFonts w:asciiTheme="majorBidi" w:hAnsiTheme="majorBidi" w:cstheme="majorBidi"/>
          <w:sz w:val="30"/>
          <w:szCs w:val="30"/>
        </w:rPr>
        <w:t xml:space="preserve"> </w:t>
      </w:r>
      <w:r w:rsidRPr="004430E3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Pr="004430E3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ออกให้กองทุนความปลอดภัย อาชีวอนามัย และสภาพแวดล้อมในการทำงานเพื่อค้ำประกันเงินกู้ยืมเป็นจำนวนเงิน </w:t>
      </w:r>
      <w:r w:rsidRPr="004430E3">
        <w:rPr>
          <w:rFonts w:asciiTheme="majorBidi" w:hAnsiTheme="majorBidi" w:cstheme="majorBidi"/>
          <w:sz w:val="30"/>
          <w:szCs w:val="30"/>
          <w:lang w:val="en-US" w:bidi="th-TH"/>
        </w:rPr>
        <w:t xml:space="preserve">0.4 </w:t>
      </w:r>
      <w:r w:rsidRPr="004430E3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Pr="004430E3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4430E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(2563: </w:t>
      </w:r>
      <w:r w:rsidRPr="004430E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บริษัทมีหนังสือค้ำประกันที่สถาบันการเงินแห่งหนึ่งออกให้แก่</w:t>
      </w:r>
      <w:r w:rsidRPr="004430E3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การไฟฟ้าส่วนภูมิภาคเพื่อการใช้ไฟฟ้าเป็นจำนวน </w:t>
      </w:r>
      <w:r w:rsidRPr="004430E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0.8 </w:t>
      </w:r>
      <w:r w:rsidRPr="004430E3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ล้านบาท ออกให้กองทุนความปลอดภัย อาชีวอนามัย และสภาพแวดล้อมในการทำงานเพื่อค้ำประกันเงินกู้ยืมเป็นจำนวนเงิน </w:t>
      </w:r>
      <w:r w:rsidRPr="004430E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0.4 </w:t>
      </w:r>
      <w:r w:rsidRPr="004430E3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ล้านบาท</w:t>
      </w:r>
      <w:r w:rsidRPr="004430E3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Pr="004430E3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และ</w:t>
      </w:r>
      <w:r w:rsidRPr="004430E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ออกให้การไฟฟ้านครหลวงเพื่อการใช้ไฟฟ้าเป็นจำนวน </w:t>
      </w:r>
      <w:r w:rsidRPr="004430E3">
        <w:rPr>
          <w:rFonts w:asciiTheme="majorBidi" w:hAnsiTheme="majorBidi" w:cstheme="majorBidi"/>
          <w:i/>
          <w:iCs/>
          <w:sz w:val="30"/>
          <w:szCs w:val="30"/>
        </w:rPr>
        <w:t xml:space="preserve">0.1 </w:t>
      </w:r>
      <w:r w:rsidRPr="004430E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</w:t>
      </w:r>
      <w:r w:rsidRPr="004430E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7D59A1C8" w14:textId="77777777" w:rsidR="006C4975" w:rsidRPr="00595A96" w:rsidRDefault="006C4975" w:rsidP="006C4975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118C8A94" w14:textId="50A15712" w:rsidR="00F93197" w:rsidRDefault="00F93197" w:rsidP="00595A96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F9319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สัญญาสำคัญ</w:t>
      </w:r>
      <w:r w:rsidR="00892E3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ที่ทำ</w:t>
      </w:r>
      <w:r w:rsidRPr="00F9319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กับบุคคลหรือกิจการอื่นที่ไม่เกี่ยวข้องกัน</w:t>
      </w:r>
    </w:p>
    <w:p w14:paraId="485107DC" w14:textId="77777777" w:rsidR="00DF715D" w:rsidRPr="001742C4" w:rsidRDefault="00DF715D" w:rsidP="00DF715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69ADEDC4" w14:textId="7F91791C" w:rsidR="006A3037" w:rsidRDefault="00C714C4" w:rsidP="006A3037">
      <w:pPr>
        <w:pStyle w:val="block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714C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="009B3C14" w:rsidRPr="004430E3">
        <w:rPr>
          <w:rFonts w:asciiTheme="majorBidi" w:hAnsiTheme="majorBidi" w:cstheme="majorBidi"/>
          <w:sz w:val="30"/>
          <w:szCs w:val="30"/>
          <w:lang w:bidi="th-TH"/>
        </w:rPr>
        <w:t>5</w:t>
      </w:r>
      <w:r w:rsidRPr="00C714C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ตุลาคม </w:t>
      </w:r>
      <w:r w:rsidR="009B3C14" w:rsidRPr="004430E3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C714C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บริษัทได้ทำบันทึกข้อตกลงกับลูกค้ารายหนึ่ง ในการสนับสนุนการจัดจำหน่ายผลิตภัณฑ์ตามที่กำหนดโดยมีระยะเวลาตามข้อตกลงตั้งแต่วันที่ </w:t>
      </w:r>
      <w:r w:rsidR="009B3C14">
        <w:rPr>
          <w:rFonts w:asciiTheme="majorBidi" w:hAnsiTheme="majorBidi" w:cstheme="majorBidi"/>
          <w:sz w:val="30"/>
          <w:szCs w:val="30"/>
        </w:rPr>
        <w:t>15</w:t>
      </w:r>
      <w:r w:rsidRPr="00C714C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ตุลาคม </w:t>
      </w:r>
      <w:r w:rsidR="009B3C14" w:rsidRPr="004430E3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C714C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ถึงวันที่ </w:t>
      </w:r>
      <w:r w:rsidR="00500E46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C714C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ธันวาคม </w:t>
      </w:r>
      <w:r w:rsidR="00500E46" w:rsidRPr="004430E3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500E46">
        <w:rPr>
          <w:rFonts w:asciiTheme="majorBidi" w:hAnsiTheme="majorBidi" w:cstheme="majorBidi"/>
          <w:sz w:val="30"/>
          <w:szCs w:val="30"/>
          <w:lang w:bidi="th-TH"/>
        </w:rPr>
        <w:t>5</w:t>
      </w:r>
      <w:r w:rsidRPr="00C714C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ภายใต้บันทึกข้อตกลงดังกล่าว บริษัทตกลงจ่ายสิ่งตอบแทนให้กับลูกค้ามูลค่ารวม </w:t>
      </w:r>
      <w:r w:rsidR="00500E46">
        <w:rPr>
          <w:rFonts w:asciiTheme="majorBidi" w:hAnsiTheme="majorBidi" w:cstheme="majorBidi"/>
          <w:sz w:val="30"/>
          <w:szCs w:val="30"/>
          <w:lang w:bidi="th-TH"/>
        </w:rPr>
        <w:t>50</w:t>
      </w:r>
      <w:r w:rsidR="00D24E75">
        <w:rPr>
          <w:rFonts w:asciiTheme="majorBidi" w:hAnsiTheme="majorBidi" w:cstheme="majorBidi"/>
          <w:sz w:val="30"/>
          <w:szCs w:val="30"/>
          <w:lang w:bidi="th-TH"/>
        </w:rPr>
        <w:t>.0</w:t>
      </w:r>
      <w:r w:rsidRPr="00C714C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ตลอดระยะเวลาที่กำหนดไว้ในบันทึกข้อตกลง</w:t>
      </w:r>
    </w:p>
    <w:p w14:paraId="6B91A39E" w14:textId="18CDA464" w:rsidR="006C4975" w:rsidRDefault="00C714C4" w:rsidP="00595A96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714C4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 xml:space="preserve">ณ วันที่ </w:t>
      </w:r>
      <w:r w:rsidR="0045469B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C714C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ธันวาคม </w:t>
      </w:r>
      <w:r w:rsidR="0045469B" w:rsidRPr="004430E3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C714C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บริษัทบันทึกเงินจ่ายล่วงหน้าจากสัญญาและเจ้าหนี้อื่นจากข้อตกลงดังกล่าวจำนวน </w:t>
      </w:r>
      <w:r w:rsidR="0045469B">
        <w:rPr>
          <w:rFonts w:asciiTheme="majorBidi" w:hAnsiTheme="majorBidi" w:cstheme="majorBidi"/>
          <w:sz w:val="30"/>
          <w:szCs w:val="30"/>
          <w:lang w:bidi="th-TH"/>
        </w:rPr>
        <w:t>17.2</w:t>
      </w:r>
      <w:r w:rsidRPr="00C714C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และ </w:t>
      </w:r>
      <w:r w:rsidR="00AE6A52">
        <w:rPr>
          <w:rFonts w:asciiTheme="majorBidi" w:hAnsiTheme="majorBidi" w:cstheme="majorBidi"/>
          <w:sz w:val="30"/>
          <w:szCs w:val="30"/>
          <w:lang w:bidi="th-TH"/>
        </w:rPr>
        <w:t>5</w:t>
      </w:r>
      <w:r w:rsidR="0045469B">
        <w:rPr>
          <w:rFonts w:asciiTheme="majorBidi" w:hAnsiTheme="majorBidi" w:cstheme="majorBidi"/>
          <w:sz w:val="30"/>
          <w:szCs w:val="30"/>
          <w:lang w:bidi="th-TH"/>
        </w:rPr>
        <w:t xml:space="preserve">.0 </w:t>
      </w:r>
      <w:r w:rsidRPr="00C714C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 ตามลำดับ และบันทึกสิ่งตอบแทนที่จ่ายให้กับลูกค้ารายการดังกล่าวสุทธิจากรายได้จากการขายสำหรับปีสิ้นสุดวันที่ </w:t>
      </w:r>
      <w:r w:rsidR="0045469B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C714C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ธันวาคม </w:t>
      </w:r>
      <w:r w:rsidR="0045469B" w:rsidRPr="004430E3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C714C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จำนวน </w:t>
      </w:r>
      <w:r w:rsidR="0045469B">
        <w:rPr>
          <w:rFonts w:asciiTheme="majorBidi" w:hAnsiTheme="majorBidi" w:cstheme="majorBidi"/>
          <w:sz w:val="30"/>
          <w:szCs w:val="30"/>
          <w:lang w:bidi="th-TH"/>
        </w:rPr>
        <w:t xml:space="preserve">2.8 </w:t>
      </w:r>
      <w:r w:rsidRPr="00C714C4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</w:p>
    <w:p w14:paraId="689E9DAC" w14:textId="77777777" w:rsidR="00C714C4" w:rsidRPr="00595A96" w:rsidRDefault="00C714C4" w:rsidP="00595A9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7B8968D1" w14:textId="77777777" w:rsidR="00BE0EC1" w:rsidRPr="004318D3" w:rsidRDefault="00BE0EC1" w:rsidP="00BE0EC1">
      <w:pPr>
        <w:pStyle w:val="block"/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4318D3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</w:t>
      </w: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t>4</w:t>
      </w:r>
      <w:r w:rsidRPr="004318D3"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  <w:r w:rsidRPr="004318D3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61870DD7" w14:textId="77777777" w:rsidR="00BE0EC1" w:rsidRPr="004318D3" w:rsidRDefault="00BE0EC1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6"/>
          <w:szCs w:val="26"/>
        </w:rPr>
      </w:pPr>
    </w:p>
    <w:p w14:paraId="25B87796" w14:textId="72133170" w:rsidR="00BE0EC1" w:rsidRDefault="00DC59CC" w:rsidP="00BE0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DC59C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26B3A">
        <w:rPr>
          <w:rFonts w:asciiTheme="majorBidi" w:hAnsiTheme="majorBidi" w:cstheme="majorBidi"/>
          <w:sz w:val="30"/>
          <w:szCs w:val="30"/>
        </w:rPr>
        <w:t>11</w:t>
      </w:r>
      <w:r w:rsidRPr="00DC59C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426B3A" w:rsidRPr="004430E3">
        <w:rPr>
          <w:rFonts w:asciiTheme="majorBidi" w:hAnsiTheme="majorBidi" w:cstheme="majorBidi"/>
          <w:sz w:val="30"/>
          <w:szCs w:val="30"/>
        </w:rPr>
        <w:t>256</w:t>
      </w:r>
      <w:r w:rsidR="00426B3A">
        <w:rPr>
          <w:rFonts w:asciiTheme="majorBidi" w:hAnsiTheme="majorBidi" w:cstheme="majorBidi"/>
          <w:sz w:val="30"/>
          <w:szCs w:val="30"/>
        </w:rPr>
        <w:t>2</w:t>
      </w:r>
      <w:r w:rsidRPr="00DC59CC">
        <w:rPr>
          <w:rFonts w:ascii="Angsana New" w:hAnsi="Angsana New"/>
          <w:sz w:val="30"/>
          <w:szCs w:val="30"/>
          <w:cs/>
        </w:rPr>
        <w:t xml:space="preserve"> บริษัทถูกฟ้องร้องในคดีที่เกี่ยวกับละเมิดใช้สิทธิเครื่องหมายการค้าโดยไม่สุจริต โดยมี ทุนทรัพย์ที่ถูกฟ้องร้องเป็นจานวน </w:t>
      </w:r>
      <w:r w:rsidR="005A1B3E">
        <w:rPr>
          <w:rFonts w:asciiTheme="majorBidi" w:hAnsiTheme="majorBidi" w:cstheme="majorBidi"/>
          <w:sz w:val="30"/>
          <w:szCs w:val="30"/>
        </w:rPr>
        <w:t xml:space="preserve">50.0 </w:t>
      </w:r>
      <w:r w:rsidRPr="00DC59CC">
        <w:rPr>
          <w:rFonts w:ascii="Angsana New" w:hAnsi="Angsana New"/>
          <w:sz w:val="30"/>
          <w:szCs w:val="30"/>
          <w:cs/>
        </w:rPr>
        <w:t xml:space="preserve"> ล้านบาท ศาลทรัพย์สินทางปัญญาและการค้าระหว่างประเทศได้อ่านคำพิพากษายกฟ้องเมื่อวันที่ </w:t>
      </w:r>
      <w:r w:rsidR="0045469B">
        <w:rPr>
          <w:rFonts w:asciiTheme="majorBidi" w:hAnsiTheme="majorBidi" w:cstheme="majorBidi"/>
          <w:sz w:val="30"/>
          <w:szCs w:val="30"/>
        </w:rPr>
        <w:t>14</w:t>
      </w:r>
      <w:r w:rsidR="0045469B" w:rsidRPr="00C714C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5469B" w:rsidRPr="004430E3">
        <w:rPr>
          <w:rFonts w:asciiTheme="majorBidi" w:hAnsiTheme="majorBidi" w:cstheme="majorBidi"/>
          <w:sz w:val="30"/>
          <w:szCs w:val="30"/>
        </w:rPr>
        <w:t>2564</w:t>
      </w:r>
      <w:r w:rsidRPr="00DC59CC">
        <w:rPr>
          <w:rFonts w:ascii="Angsana New" w:hAnsi="Angsana New"/>
          <w:sz w:val="30"/>
          <w:szCs w:val="30"/>
          <w:cs/>
        </w:rPr>
        <w:t xml:space="preserve"> ซึ่งจะครบกำหนดยื่นอุทธรณ์ภายในวันที่ </w:t>
      </w:r>
      <w:r w:rsidR="0045469B">
        <w:rPr>
          <w:rFonts w:asciiTheme="majorBidi" w:hAnsiTheme="majorBidi" w:cstheme="majorBidi"/>
          <w:sz w:val="30"/>
          <w:szCs w:val="30"/>
        </w:rPr>
        <w:t>14</w:t>
      </w:r>
      <w:r w:rsidRPr="00DC59CC">
        <w:rPr>
          <w:rFonts w:ascii="Angsana New" w:hAnsi="Angsana New"/>
          <w:sz w:val="30"/>
          <w:szCs w:val="30"/>
          <w:cs/>
        </w:rPr>
        <w:t xml:space="preserve"> มกราคม </w:t>
      </w:r>
      <w:r w:rsidR="0045469B" w:rsidRPr="004430E3">
        <w:rPr>
          <w:rFonts w:asciiTheme="majorBidi" w:hAnsiTheme="majorBidi" w:cstheme="majorBidi"/>
          <w:sz w:val="30"/>
          <w:szCs w:val="30"/>
        </w:rPr>
        <w:t>256</w:t>
      </w:r>
      <w:r w:rsidR="0045469B">
        <w:rPr>
          <w:rFonts w:asciiTheme="majorBidi" w:hAnsiTheme="majorBidi" w:cstheme="majorBidi"/>
          <w:sz w:val="30"/>
          <w:szCs w:val="30"/>
        </w:rPr>
        <w:t>5</w:t>
      </w:r>
      <w:r w:rsidRPr="00DC59CC">
        <w:rPr>
          <w:rFonts w:ascii="Angsana New" w:hAnsi="Angsana New"/>
          <w:sz w:val="30"/>
          <w:szCs w:val="30"/>
          <w:cs/>
        </w:rPr>
        <w:t xml:space="preserve"> โดยโจทย์ยื่นคำร้องขอขยายระยะเวลายื่นอุทธรณ์ไปอีก </w:t>
      </w:r>
      <w:r w:rsidR="0045469B" w:rsidRPr="004430E3">
        <w:rPr>
          <w:rFonts w:asciiTheme="majorBidi" w:hAnsiTheme="majorBidi" w:cstheme="majorBidi"/>
          <w:sz w:val="30"/>
          <w:szCs w:val="30"/>
        </w:rPr>
        <w:t>6</w:t>
      </w:r>
      <w:r w:rsidR="0045469B">
        <w:rPr>
          <w:rFonts w:asciiTheme="majorBidi" w:hAnsiTheme="majorBidi" w:cstheme="majorBidi"/>
          <w:sz w:val="30"/>
          <w:szCs w:val="30"/>
        </w:rPr>
        <w:t>0</w:t>
      </w:r>
      <w:r w:rsidRPr="00DC59CC">
        <w:rPr>
          <w:rFonts w:ascii="Angsana New" w:hAnsi="Angsana New"/>
          <w:sz w:val="30"/>
          <w:szCs w:val="30"/>
          <w:cs/>
        </w:rPr>
        <w:t xml:space="preserve"> วัน ซึ่งจะครบกำหนดยื่นอุทธรณ์ ภายในวันที่ </w:t>
      </w:r>
      <w:r w:rsidR="005A1B3E">
        <w:rPr>
          <w:rFonts w:asciiTheme="majorBidi" w:hAnsiTheme="majorBidi" w:cstheme="majorBidi"/>
          <w:sz w:val="30"/>
          <w:szCs w:val="30"/>
        </w:rPr>
        <w:t>16</w:t>
      </w:r>
      <w:r w:rsidRPr="00DC59CC">
        <w:rPr>
          <w:rFonts w:ascii="Angsana New" w:hAnsi="Angsana New"/>
          <w:sz w:val="30"/>
          <w:szCs w:val="30"/>
          <w:cs/>
        </w:rPr>
        <w:t xml:space="preserve"> มีนาคม </w:t>
      </w:r>
      <w:r w:rsidR="0045469B" w:rsidRPr="004430E3">
        <w:rPr>
          <w:rFonts w:asciiTheme="majorBidi" w:hAnsiTheme="majorBidi" w:cstheme="majorBidi"/>
          <w:sz w:val="30"/>
          <w:szCs w:val="30"/>
        </w:rPr>
        <w:t>256</w:t>
      </w:r>
      <w:r w:rsidR="0045469B">
        <w:rPr>
          <w:rFonts w:asciiTheme="majorBidi" w:hAnsiTheme="majorBidi" w:cstheme="majorBidi"/>
          <w:sz w:val="30"/>
          <w:szCs w:val="30"/>
        </w:rPr>
        <w:t>5</w:t>
      </w:r>
    </w:p>
    <w:p w14:paraId="6F8010B9" w14:textId="77777777" w:rsidR="00A67205" w:rsidRDefault="00A67205" w:rsidP="001A5F92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</w:p>
    <w:p w14:paraId="1F0E89F0" w14:textId="77777777" w:rsidR="001A5F92" w:rsidRPr="004318D3" w:rsidRDefault="001A5F92" w:rsidP="001A5F92">
      <w:pPr>
        <w:pStyle w:val="block"/>
        <w:spacing w:after="0" w:line="240" w:lineRule="auto"/>
        <w:ind w:left="540" w:hanging="54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4318D3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</w:t>
      </w: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t>5</w:t>
      </w:r>
      <w:r w:rsidRPr="004318D3"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  <w:r w:rsidRPr="004318D3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เหตุการณ์ภายหลังรอบระยะเวลาที่รายงาน</w:t>
      </w:r>
      <w:r w:rsidRPr="004318D3">
        <w:rPr>
          <w:rFonts w:ascii="Angsana New" w:hAnsi="Angsana New" w:cs="Angsana New"/>
          <w:b/>
          <w:bCs/>
          <w:sz w:val="30"/>
          <w:szCs w:val="30"/>
          <w:lang w:val="en-US" w:bidi="th-TH"/>
        </w:rPr>
        <w:t xml:space="preserve"> </w:t>
      </w:r>
    </w:p>
    <w:p w14:paraId="0BCE7211" w14:textId="77777777" w:rsidR="001A5F92" w:rsidRPr="004318D3" w:rsidRDefault="001A5F92" w:rsidP="001A5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4EADF6E5" w14:textId="29F81422" w:rsidR="007D43D1" w:rsidRPr="00550E1B" w:rsidRDefault="001A5F92" w:rsidP="00595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633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63309">
        <w:rPr>
          <w:rFonts w:ascii="Angsana New" w:hAnsi="Angsana New"/>
          <w:sz w:val="30"/>
          <w:szCs w:val="30"/>
        </w:rPr>
        <w:t>25</w:t>
      </w:r>
      <w:r w:rsidRPr="0096330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963309">
        <w:rPr>
          <w:rFonts w:ascii="Angsana New" w:hAnsi="Angsana New"/>
          <w:sz w:val="30"/>
          <w:szCs w:val="30"/>
        </w:rPr>
        <w:t>2565</w:t>
      </w:r>
      <w:r w:rsidRPr="00963309">
        <w:rPr>
          <w:rFonts w:ascii="Angsana New" w:hAnsi="Angsana New"/>
          <w:sz w:val="30"/>
          <w:szCs w:val="30"/>
          <w:cs/>
        </w:rPr>
        <w:t xml:space="preserve"> คณะกรรมการบริษัทได้นำเสนอจ่ายปันผลในอัตรา</w:t>
      </w:r>
      <w:r w:rsidRPr="00E80719">
        <w:rPr>
          <w:rFonts w:ascii="Angsana New" w:hAnsi="Angsana New"/>
          <w:sz w:val="30"/>
          <w:szCs w:val="30"/>
          <w:cs/>
        </w:rPr>
        <w:t xml:space="preserve">หุ้นละ </w:t>
      </w:r>
      <w:r w:rsidR="009E4F04">
        <w:rPr>
          <w:rFonts w:ascii="Angsana New" w:hAnsi="Angsana New"/>
          <w:sz w:val="30"/>
          <w:szCs w:val="30"/>
        </w:rPr>
        <w:t>0.01</w:t>
      </w:r>
      <w:r w:rsidR="00BE66A8">
        <w:rPr>
          <w:rFonts w:asciiTheme="majorBidi" w:hAnsiTheme="majorBidi" w:cstheme="majorBidi"/>
          <w:sz w:val="30"/>
          <w:szCs w:val="30"/>
        </w:rPr>
        <w:t>32</w:t>
      </w:r>
      <w:r w:rsidRPr="00E80719">
        <w:rPr>
          <w:rFonts w:ascii="Angsana New" w:hAnsi="Angsana New"/>
          <w:sz w:val="30"/>
          <w:szCs w:val="30"/>
        </w:rPr>
        <w:t xml:space="preserve"> </w:t>
      </w:r>
      <w:r w:rsidRPr="00E80719">
        <w:rPr>
          <w:rFonts w:ascii="Angsana New" w:hAnsi="Angsana New"/>
          <w:sz w:val="30"/>
          <w:szCs w:val="30"/>
          <w:cs/>
        </w:rPr>
        <w:t>บาท เป็น</w:t>
      </w:r>
      <w:r w:rsidRPr="00963309">
        <w:rPr>
          <w:rFonts w:ascii="Angsana New" w:hAnsi="Angsana New"/>
          <w:sz w:val="30"/>
          <w:szCs w:val="30"/>
          <w:cs/>
        </w:rPr>
        <w:t xml:space="preserve">จำนวน </w:t>
      </w:r>
      <w:r w:rsidRPr="00963309">
        <w:rPr>
          <w:rFonts w:ascii="Angsana New" w:hAnsi="Angsana New"/>
          <w:sz w:val="30"/>
          <w:szCs w:val="30"/>
          <w:cs/>
        </w:rPr>
        <w:br w:type="textWrapping" w:clear="all"/>
      </w:r>
      <w:r w:rsidRPr="00963309">
        <w:rPr>
          <w:rFonts w:ascii="Angsana New" w:hAnsi="Angsana New"/>
          <w:sz w:val="30"/>
          <w:szCs w:val="30"/>
        </w:rPr>
        <w:t>6.</w:t>
      </w:r>
      <w:r w:rsidR="006D5F69">
        <w:rPr>
          <w:rFonts w:ascii="Angsana New" w:hAnsi="Angsana New"/>
          <w:sz w:val="30"/>
          <w:szCs w:val="30"/>
        </w:rPr>
        <w:t>0</w:t>
      </w:r>
      <w:r w:rsidRPr="00963309">
        <w:rPr>
          <w:rFonts w:ascii="Angsana New" w:hAnsi="Angsana New"/>
          <w:sz w:val="30"/>
          <w:szCs w:val="30"/>
        </w:rPr>
        <w:t xml:space="preserve"> </w:t>
      </w:r>
      <w:r w:rsidRPr="00963309">
        <w:rPr>
          <w:rFonts w:ascii="Angsana New" w:hAnsi="Angsana New"/>
          <w:sz w:val="30"/>
          <w:szCs w:val="30"/>
          <w:cs/>
        </w:rPr>
        <w:t>ล้านบาท การจ่ายเงินปันผลดังกล่าวต้องได้รับอนุมัติจากผู้ถือหุ้นของ</w:t>
      </w:r>
      <w:r w:rsidR="00761036">
        <w:rPr>
          <w:rFonts w:ascii="Angsana New" w:hAnsi="Angsana New" w:hint="cs"/>
          <w:sz w:val="30"/>
          <w:szCs w:val="30"/>
          <w:cs/>
        </w:rPr>
        <w:t>บริษัท</w:t>
      </w:r>
    </w:p>
    <w:sectPr w:rsidR="007D43D1" w:rsidRPr="00550E1B" w:rsidSect="001A5F92">
      <w:pgSz w:w="11909" w:h="16834" w:code="9"/>
      <w:pgMar w:top="691" w:right="119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A323D" w14:textId="77777777" w:rsidR="00C64479" w:rsidRDefault="00C64479">
      <w:r>
        <w:separator/>
      </w:r>
    </w:p>
  </w:endnote>
  <w:endnote w:type="continuationSeparator" w:id="0">
    <w:p w14:paraId="23A2C248" w14:textId="77777777" w:rsidR="00C64479" w:rsidRDefault="00C64479">
      <w:r>
        <w:continuationSeparator/>
      </w:r>
    </w:p>
  </w:endnote>
  <w:endnote w:type="continuationNotice" w:id="1">
    <w:p w14:paraId="5561A3EE" w14:textId="77777777" w:rsidR="00C64479" w:rsidRDefault="00C6447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E4B55" w14:textId="77777777" w:rsidR="005B3BAB" w:rsidRDefault="005B3B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6440931"/>
      <w:docPartObj>
        <w:docPartGallery w:val="Page Numbers (Bottom of Page)"/>
        <w:docPartUnique/>
      </w:docPartObj>
    </w:sdtPr>
    <w:sdtEndPr/>
    <w:sdtContent>
      <w:p w14:paraId="4AF1D0CB" w14:textId="77777777" w:rsidR="00A34478" w:rsidRPr="003D4541" w:rsidRDefault="00A34478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12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5676B" w14:textId="77777777" w:rsidR="005B3BAB" w:rsidRDefault="005B3B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2174188"/>
      <w:docPartObj>
        <w:docPartGallery w:val="Page Numbers (Bottom of Page)"/>
        <w:docPartUnique/>
      </w:docPartObj>
    </w:sdtPr>
    <w:sdtEndPr/>
    <w:sdtContent>
      <w:p w14:paraId="723B478B" w14:textId="77777777" w:rsidR="00A34478" w:rsidRPr="003D4541" w:rsidRDefault="00A34478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41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1849316"/>
      <w:docPartObj>
        <w:docPartGallery w:val="Page Numbers (Bottom of Page)"/>
        <w:docPartUnique/>
      </w:docPartObj>
    </w:sdtPr>
    <w:sdtEndPr/>
    <w:sdtContent>
      <w:p w14:paraId="5C0FCBE9" w14:textId="77777777" w:rsidR="00A34478" w:rsidRPr="001E0F62" w:rsidRDefault="00A34478" w:rsidP="001E0F62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4415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22947F" w14:textId="37D6A228" w:rsidR="00A34478" w:rsidRDefault="00A34478">
        <w:pPr>
          <w:pStyle w:val="Footer"/>
          <w:jc w:val="center"/>
        </w:pPr>
        <w:r w:rsidRPr="00E13C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13C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13C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13C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13C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8080707" w14:textId="0A434B9B" w:rsidR="00A34478" w:rsidRPr="00292BE2" w:rsidRDefault="00A34478">
    <w:pPr>
      <w:pStyle w:val="Footer"/>
      <w:jc w:val="center"/>
      <w:rPr>
        <w:rFonts w:ascii="Angsana New" w:hAnsi="Angsana New"/>
        <w:color w:val="000000" w:themeColor="text1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E6929" w14:textId="77777777" w:rsidR="00C64479" w:rsidRDefault="00C64479">
      <w:r>
        <w:separator/>
      </w:r>
    </w:p>
  </w:footnote>
  <w:footnote w:type="continuationSeparator" w:id="0">
    <w:p w14:paraId="2F2BE175" w14:textId="77777777" w:rsidR="00C64479" w:rsidRDefault="00C64479">
      <w:r>
        <w:continuationSeparator/>
      </w:r>
    </w:p>
  </w:footnote>
  <w:footnote w:type="continuationNotice" w:id="1">
    <w:p w14:paraId="44EA0885" w14:textId="77777777" w:rsidR="00C64479" w:rsidRDefault="00C6447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7138E" w14:textId="77777777" w:rsidR="005B3BAB" w:rsidRDefault="005B3B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F7AD" w14:textId="77777777" w:rsidR="00A34478" w:rsidRPr="006C0E37" w:rsidRDefault="00A34478" w:rsidP="009451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0E37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9B5FC4">
      <w:rPr>
        <w:rFonts w:ascii="Angsana New" w:hAnsi="Angsana New" w:hint="cs"/>
        <w:b/>
        <w:bCs/>
        <w:sz w:val="32"/>
        <w:szCs w:val="32"/>
        <w:cs/>
      </w:rPr>
      <w:t xml:space="preserve">โรงงานเภสัชอุตสาหกรรม เจเอสพี </w:t>
    </w:r>
    <w:r w:rsidRPr="009B5FC4">
      <w:rPr>
        <w:rFonts w:ascii="Angsana New" w:hAnsi="Angsana New"/>
        <w:b/>
        <w:bCs/>
        <w:sz w:val="32"/>
        <w:szCs w:val="32"/>
      </w:rPr>
      <w:t>(</w:t>
    </w:r>
    <w:r w:rsidRPr="009B5FC4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9B5FC4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C0E37">
      <w:rPr>
        <w:rFonts w:ascii="Angsana New" w:hAnsi="Angsana New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228D5D6C" w14:textId="77777777" w:rsidR="00A34478" w:rsidRPr="006C0E37" w:rsidRDefault="00A34478" w:rsidP="009451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0E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445CD34" w14:textId="302F2A8C" w:rsidR="00A34478" w:rsidRPr="006C0E37" w:rsidRDefault="00A34478" w:rsidP="009451F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C0E37">
      <w:rPr>
        <w:rFonts w:ascii="Angsana New" w:hAnsi="Angsana New"/>
        <w:b/>
        <w:bCs/>
        <w:sz w:val="32"/>
        <w:szCs w:val="32"/>
        <w:cs/>
      </w:rPr>
      <w:t>สำหรับ</w:t>
    </w:r>
    <w:r w:rsidRPr="006C0E37">
      <w:rPr>
        <w:rFonts w:ascii="Angsana New" w:hAnsi="Angsana New" w:hint="cs"/>
        <w:b/>
        <w:bCs/>
        <w:sz w:val="32"/>
        <w:szCs w:val="32"/>
        <w:cs/>
      </w:rPr>
      <w:t>ปี</w:t>
    </w:r>
    <w:r w:rsidRPr="006C0E37">
      <w:rPr>
        <w:rFonts w:ascii="Angsana New" w:hAnsi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CF47F0">
      <w:rPr>
        <w:rFonts w:ascii="Angsana New" w:hAnsi="Angsana New"/>
        <w:b/>
        <w:bCs/>
        <w:sz w:val="32"/>
        <w:szCs w:val="32"/>
      </w:rPr>
      <w:t>31</w:t>
    </w:r>
    <w:r w:rsidRPr="00CF47F0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2564</w:t>
    </w:r>
  </w:p>
  <w:p w14:paraId="24DE1CFB" w14:textId="77777777" w:rsidR="00A34478" w:rsidRPr="006C0E37" w:rsidRDefault="00A34478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A719A" w14:textId="77777777" w:rsidR="005B3BAB" w:rsidRDefault="005B3B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FAE3D" w14:textId="462F7558" w:rsidR="00A34478" w:rsidRPr="008D065E" w:rsidRDefault="00A34478" w:rsidP="003D09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144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D065E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B5FC4">
      <w:rPr>
        <w:rFonts w:ascii="Angsana New" w:hAnsi="Angsana New" w:hint="cs"/>
        <w:b/>
        <w:bCs/>
        <w:sz w:val="32"/>
        <w:szCs w:val="32"/>
        <w:cs/>
      </w:rPr>
      <w:t xml:space="preserve">โรงงานเภสัชอุตสาหกรรม เจเอสพี </w:t>
    </w:r>
    <w:r w:rsidRPr="009B5FC4">
      <w:rPr>
        <w:rFonts w:ascii="Angsana New" w:hAnsi="Angsana New"/>
        <w:b/>
        <w:bCs/>
        <w:sz w:val="32"/>
        <w:szCs w:val="32"/>
      </w:rPr>
      <w:t>(</w:t>
    </w:r>
    <w:r w:rsidRPr="009B5FC4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9B5FC4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8D065E">
      <w:rPr>
        <w:rFonts w:ascii="Angsana New" w:hAnsi="Angsana New"/>
        <w:b/>
        <w:bCs/>
        <w:sz w:val="32"/>
        <w:szCs w:val="32"/>
        <w:cs/>
      </w:rPr>
      <w:t>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53DC48C1" w14:textId="77777777" w:rsidR="00A34478" w:rsidRPr="008D065E" w:rsidRDefault="00A34478" w:rsidP="00A17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D065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4DFF1D9" w14:textId="786F68A5" w:rsidR="00A34478" w:rsidRDefault="00A34478" w:rsidP="003C3B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8D065E">
      <w:rPr>
        <w:rFonts w:ascii="Angsana New" w:hAnsi="Angsana New" w:hint="cs"/>
        <w:b/>
        <w:bCs/>
        <w:sz w:val="32"/>
        <w:szCs w:val="32"/>
        <w:cs/>
      </w:rPr>
      <w:t>ปี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F4410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5E4DF496" w14:textId="77777777" w:rsidR="00A34478" w:rsidRPr="00C635EC" w:rsidRDefault="00A34478" w:rsidP="003C3B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FAD67" w14:textId="20015273" w:rsidR="00A34478" w:rsidRPr="008D065E" w:rsidRDefault="00A34478" w:rsidP="00D35F9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144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D065E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B5FC4">
      <w:rPr>
        <w:rFonts w:ascii="Angsana New" w:hAnsi="Angsana New" w:hint="cs"/>
        <w:b/>
        <w:bCs/>
        <w:sz w:val="32"/>
        <w:szCs w:val="32"/>
        <w:cs/>
      </w:rPr>
      <w:t xml:space="preserve">โรงงานเภสัชอุตสาหกรรม เจเอสพี </w:t>
    </w:r>
    <w:r w:rsidRPr="009B5FC4">
      <w:rPr>
        <w:rFonts w:ascii="Angsana New" w:hAnsi="Angsana New"/>
        <w:b/>
        <w:bCs/>
        <w:sz w:val="32"/>
        <w:szCs w:val="32"/>
      </w:rPr>
      <w:t>(</w:t>
    </w:r>
    <w:r w:rsidRPr="009B5FC4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9B5FC4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8D065E">
      <w:rPr>
        <w:rFonts w:ascii="Angsana New" w:hAnsi="Angsana New"/>
        <w:b/>
        <w:bCs/>
        <w:sz w:val="32"/>
        <w:szCs w:val="32"/>
        <w:cs/>
      </w:rPr>
      <w:t>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3FBC2687" w14:textId="77777777" w:rsidR="00A34478" w:rsidRPr="008D065E" w:rsidRDefault="00A34478" w:rsidP="00D35F9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D065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1EE847" w14:textId="783C1BD7" w:rsidR="00A34478" w:rsidRDefault="00A34478" w:rsidP="00D35F9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8D065E">
      <w:rPr>
        <w:rFonts w:ascii="Angsana New" w:hAnsi="Angsana New" w:hint="cs"/>
        <w:b/>
        <w:bCs/>
        <w:sz w:val="32"/>
        <w:szCs w:val="32"/>
        <w:cs/>
      </w:rPr>
      <w:t>ปี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F44102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1C5A03C7" w14:textId="77777777" w:rsidR="00A34478" w:rsidRPr="00595A96" w:rsidRDefault="00A34478" w:rsidP="00D35F99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4981D11"/>
    <w:multiLevelType w:val="hybridMultilevel"/>
    <w:tmpl w:val="11A2F1C8"/>
    <w:lvl w:ilvl="0" w:tplc="082E09EE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719CECF8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6"/>
  </w:num>
  <w:num w:numId="14">
    <w:abstractNumId w:val="18"/>
  </w:num>
  <w:num w:numId="15">
    <w:abstractNumId w:val="20"/>
  </w:num>
  <w:num w:numId="16">
    <w:abstractNumId w:val="12"/>
  </w:num>
  <w:num w:numId="17">
    <w:abstractNumId w:val="13"/>
  </w:num>
  <w:num w:numId="18">
    <w:abstractNumId w:val="11"/>
  </w:num>
  <w:num w:numId="19">
    <w:abstractNumId w:val="21"/>
  </w:num>
  <w:num w:numId="20">
    <w:abstractNumId w:val="28"/>
  </w:num>
  <w:num w:numId="21">
    <w:abstractNumId w:val="10"/>
  </w:num>
  <w:num w:numId="22">
    <w:abstractNumId w:val="25"/>
  </w:num>
  <w:num w:numId="23">
    <w:abstractNumId w:val="24"/>
  </w:num>
  <w:num w:numId="24">
    <w:abstractNumId w:val="29"/>
  </w:num>
  <w:num w:numId="25">
    <w:abstractNumId w:val="22"/>
  </w:num>
  <w:num w:numId="26">
    <w:abstractNumId w:val="14"/>
  </w:num>
  <w:num w:numId="27">
    <w:abstractNumId w:val="27"/>
  </w:num>
  <w:num w:numId="28">
    <w:abstractNumId w:val="17"/>
  </w:num>
  <w:num w:numId="29">
    <w:abstractNumId w:val="15"/>
  </w:num>
  <w:num w:numId="30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29D7"/>
    <w:rsid w:val="00003673"/>
    <w:rsid w:val="00003EED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A9"/>
    <w:rsid w:val="00012B92"/>
    <w:rsid w:val="00012C81"/>
    <w:rsid w:val="00012CD4"/>
    <w:rsid w:val="00012EDA"/>
    <w:rsid w:val="0001309F"/>
    <w:rsid w:val="00013C03"/>
    <w:rsid w:val="00013DFF"/>
    <w:rsid w:val="000146C6"/>
    <w:rsid w:val="00014846"/>
    <w:rsid w:val="000151A7"/>
    <w:rsid w:val="000163CF"/>
    <w:rsid w:val="0001653B"/>
    <w:rsid w:val="000169AF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B82"/>
    <w:rsid w:val="00023B83"/>
    <w:rsid w:val="00024064"/>
    <w:rsid w:val="00024784"/>
    <w:rsid w:val="000249A3"/>
    <w:rsid w:val="00024D39"/>
    <w:rsid w:val="00024FEB"/>
    <w:rsid w:val="0002509C"/>
    <w:rsid w:val="000251E9"/>
    <w:rsid w:val="000253EE"/>
    <w:rsid w:val="0002578C"/>
    <w:rsid w:val="000258D7"/>
    <w:rsid w:val="00025C1D"/>
    <w:rsid w:val="00025C57"/>
    <w:rsid w:val="000260C1"/>
    <w:rsid w:val="0002616A"/>
    <w:rsid w:val="000263CA"/>
    <w:rsid w:val="00026782"/>
    <w:rsid w:val="0003038B"/>
    <w:rsid w:val="00030CA4"/>
    <w:rsid w:val="00030D0A"/>
    <w:rsid w:val="00030DAC"/>
    <w:rsid w:val="00031A18"/>
    <w:rsid w:val="00032026"/>
    <w:rsid w:val="00032185"/>
    <w:rsid w:val="000323ED"/>
    <w:rsid w:val="0003302F"/>
    <w:rsid w:val="000339C9"/>
    <w:rsid w:val="00033B5A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B01"/>
    <w:rsid w:val="00037C84"/>
    <w:rsid w:val="00037F8D"/>
    <w:rsid w:val="00037FB7"/>
    <w:rsid w:val="00040438"/>
    <w:rsid w:val="000427C4"/>
    <w:rsid w:val="000427E8"/>
    <w:rsid w:val="00043328"/>
    <w:rsid w:val="00043563"/>
    <w:rsid w:val="000437D3"/>
    <w:rsid w:val="00043C93"/>
    <w:rsid w:val="00043DFB"/>
    <w:rsid w:val="00043F3B"/>
    <w:rsid w:val="00044582"/>
    <w:rsid w:val="00044677"/>
    <w:rsid w:val="00044B3C"/>
    <w:rsid w:val="00044C4E"/>
    <w:rsid w:val="00044E26"/>
    <w:rsid w:val="00044EB6"/>
    <w:rsid w:val="00046397"/>
    <w:rsid w:val="00046ACF"/>
    <w:rsid w:val="00047360"/>
    <w:rsid w:val="00047B14"/>
    <w:rsid w:val="00050829"/>
    <w:rsid w:val="00050F0E"/>
    <w:rsid w:val="000513E7"/>
    <w:rsid w:val="00052533"/>
    <w:rsid w:val="00052538"/>
    <w:rsid w:val="000528CB"/>
    <w:rsid w:val="00052D9F"/>
    <w:rsid w:val="00053477"/>
    <w:rsid w:val="00053D6E"/>
    <w:rsid w:val="00053FCD"/>
    <w:rsid w:val="00054147"/>
    <w:rsid w:val="00054551"/>
    <w:rsid w:val="0005549F"/>
    <w:rsid w:val="000556A9"/>
    <w:rsid w:val="0005656D"/>
    <w:rsid w:val="00057100"/>
    <w:rsid w:val="00057C6E"/>
    <w:rsid w:val="00057E88"/>
    <w:rsid w:val="00057E90"/>
    <w:rsid w:val="00057F11"/>
    <w:rsid w:val="00060A97"/>
    <w:rsid w:val="000612D2"/>
    <w:rsid w:val="000615E5"/>
    <w:rsid w:val="00061864"/>
    <w:rsid w:val="00061E5B"/>
    <w:rsid w:val="00062489"/>
    <w:rsid w:val="000625BD"/>
    <w:rsid w:val="00063228"/>
    <w:rsid w:val="0006333A"/>
    <w:rsid w:val="00063B62"/>
    <w:rsid w:val="00063F2B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B85"/>
    <w:rsid w:val="00067F50"/>
    <w:rsid w:val="00067F56"/>
    <w:rsid w:val="00070A74"/>
    <w:rsid w:val="000711EE"/>
    <w:rsid w:val="00071218"/>
    <w:rsid w:val="00071279"/>
    <w:rsid w:val="00071740"/>
    <w:rsid w:val="00071925"/>
    <w:rsid w:val="00071A0F"/>
    <w:rsid w:val="00072CBA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D12"/>
    <w:rsid w:val="00076FE2"/>
    <w:rsid w:val="0007717D"/>
    <w:rsid w:val="00077440"/>
    <w:rsid w:val="00077B6C"/>
    <w:rsid w:val="000803A1"/>
    <w:rsid w:val="00080E7C"/>
    <w:rsid w:val="0008102C"/>
    <w:rsid w:val="00081ADA"/>
    <w:rsid w:val="00082476"/>
    <w:rsid w:val="000825A7"/>
    <w:rsid w:val="0008326E"/>
    <w:rsid w:val="0008330F"/>
    <w:rsid w:val="00083B4C"/>
    <w:rsid w:val="00083D50"/>
    <w:rsid w:val="00083F7B"/>
    <w:rsid w:val="00084279"/>
    <w:rsid w:val="000854B3"/>
    <w:rsid w:val="000856B5"/>
    <w:rsid w:val="00085729"/>
    <w:rsid w:val="00085BBC"/>
    <w:rsid w:val="00086509"/>
    <w:rsid w:val="00086FD1"/>
    <w:rsid w:val="0008737E"/>
    <w:rsid w:val="000875E6"/>
    <w:rsid w:val="00087C7D"/>
    <w:rsid w:val="00090246"/>
    <w:rsid w:val="00090B2F"/>
    <w:rsid w:val="00090C82"/>
    <w:rsid w:val="00090CCB"/>
    <w:rsid w:val="00090EA9"/>
    <w:rsid w:val="000915F7"/>
    <w:rsid w:val="0009174E"/>
    <w:rsid w:val="00092876"/>
    <w:rsid w:val="0009298F"/>
    <w:rsid w:val="00092A13"/>
    <w:rsid w:val="00093004"/>
    <w:rsid w:val="0009350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811"/>
    <w:rsid w:val="000A1883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61C6"/>
    <w:rsid w:val="000A65F7"/>
    <w:rsid w:val="000A7619"/>
    <w:rsid w:val="000A7709"/>
    <w:rsid w:val="000A7721"/>
    <w:rsid w:val="000A7CAA"/>
    <w:rsid w:val="000B0651"/>
    <w:rsid w:val="000B0843"/>
    <w:rsid w:val="000B0966"/>
    <w:rsid w:val="000B09DA"/>
    <w:rsid w:val="000B1827"/>
    <w:rsid w:val="000B1B76"/>
    <w:rsid w:val="000B20FF"/>
    <w:rsid w:val="000B2669"/>
    <w:rsid w:val="000B2C45"/>
    <w:rsid w:val="000B361A"/>
    <w:rsid w:val="000B4AA7"/>
    <w:rsid w:val="000B4BF1"/>
    <w:rsid w:val="000B5A34"/>
    <w:rsid w:val="000B5C62"/>
    <w:rsid w:val="000B5D46"/>
    <w:rsid w:val="000B5D89"/>
    <w:rsid w:val="000B5DFB"/>
    <w:rsid w:val="000B5F36"/>
    <w:rsid w:val="000B667B"/>
    <w:rsid w:val="000B683F"/>
    <w:rsid w:val="000B6936"/>
    <w:rsid w:val="000B6A0C"/>
    <w:rsid w:val="000B6F2D"/>
    <w:rsid w:val="000B7B45"/>
    <w:rsid w:val="000B7E32"/>
    <w:rsid w:val="000C0332"/>
    <w:rsid w:val="000C0AE5"/>
    <w:rsid w:val="000C10DA"/>
    <w:rsid w:val="000C1998"/>
    <w:rsid w:val="000C20ED"/>
    <w:rsid w:val="000C2472"/>
    <w:rsid w:val="000C3510"/>
    <w:rsid w:val="000C354F"/>
    <w:rsid w:val="000C387C"/>
    <w:rsid w:val="000C3F70"/>
    <w:rsid w:val="000C54EC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3AF"/>
    <w:rsid w:val="000D148F"/>
    <w:rsid w:val="000D22B9"/>
    <w:rsid w:val="000D2DEB"/>
    <w:rsid w:val="000D30C4"/>
    <w:rsid w:val="000D30CE"/>
    <w:rsid w:val="000D31C7"/>
    <w:rsid w:val="000D34ED"/>
    <w:rsid w:val="000D3766"/>
    <w:rsid w:val="000D3D00"/>
    <w:rsid w:val="000D4194"/>
    <w:rsid w:val="000D460F"/>
    <w:rsid w:val="000D491F"/>
    <w:rsid w:val="000D49B4"/>
    <w:rsid w:val="000D4A9B"/>
    <w:rsid w:val="000D5101"/>
    <w:rsid w:val="000D57C5"/>
    <w:rsid w:val="000D5C59"/>
    <w:rsid w:val="000D5EBE"/>
    <w:rsid w:val="000D656F"/>
    <w:rsid w:val="000D6837"/>
    <w:rsid w:val="000D6A41"/>
    <w:rsid w:val="000D7D65"/>
    <w:rsid w:val="000E0602"/>
    <w:rsid w:val="000E0DDC"/>
    <w:rsid w:val="000E123C"/>
    <w:rsid w:val="000E13BB"/>
    <w:rsid w:val="000E14AE"/>
    <w:rsid w:val="000E16D3"/>
    <w:rsid w:val="000E39A5"/>
    <w:rsid w:val="000E3C02"/>
    <w:rsid w:val="000E3C19"/>
    <w:rsid w:val="000E41A9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ED7"/>
    <w:rsid w:val="000F1FDF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987"/>
    <w:rsid w:val="000F60DB"/>
    <w:rsid w:val="000F764E"/>
    <w:rsid w:val="000F7671"/>
    <w:rsid w:val="000F7BEA"/>
    <w:rsid w:val="0010025C"/>
    <w:rsid w:val="001005E0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E54"/>
    <w:rsid w:val="00103F8B"/>
    <w:rsid w:val="00104F07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4DB"/>
    <w:rsid w:val="00112DAF"/>
    <w:rsid w:val="00112E98"/>
    <w:rsid w:val="00113069"/>
    <w:rsid w:val="0011321E"/>
    <w:rsid w:val="0011423E"/>
    <w:rsid w:val="00114A5F"/>
    <w:rsid w:val="00114B8A"/>
    <w:rsid w:val="00115101"/>
    <w:rsid w:val="00115115"/>
    <w:rsid w:val="0011543C"/>
    <w:rsid w:val="001164F9"/>
    <w:rsid w:val="0011699E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1F"/>
    <w:rsid w:val="00124552"/>
    <w:rsid w:val="00124769"/>
    <w:rsid w:val="00124906"/>
    <w:rsid w:val="00125C2D"/>
    <w:rsid w:val="001267C8"/>
    <w:rsid w:val="001269B8"/>
    <w:rsid w:val="001306D6"/>
    <w:rsid w:val="00130A91"/>
    <w:rsid w:val="00130C96"/>
    <w:rsid w:val="001318D3"/>
    <w:rsid w:val="001323D4"/>
    <w:rsid w:val="001323ED"/>
    <w:rsid w:val="00133BCC"/>
    <w:rsid w:val="00133DEF"/>
    <w:rsid w:val="0013463F"/>
    <w:rsid w:val="00134821"/>
    <w:rsid w:val="00134CBE"/>
    <w:rsid w:val="0013507F"/>
    <w:rsid w:val="001353A5"/>
    <w:rsid w:val="001355EF"/>
    <w:rsid w:val="00135960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5945"/>
    <w:rsid w:val="00145BEE"/>
    <w:rsid w:val="00146594"/>
    <w:rsid w:val="00146693"/>
    <w:rsid w:val="001469BA"/>
    <w:rsid w:val="00146A8D"/>
    <w:rsid w:val="00146D4F"/>
    <w:rsid w:val="00147AA5"/>
    <w:rsid w:val="00147EA5"/>
    <w:rsid w:val="001501CC"/>
    <w:rsid w:val="0015064A"/>
    <w:rsid w:val="001511AC"/>
    <w:rsid w:val="001518AB"/>
    <w:rsid w:val="0015198F"/>
    <w:rsid w:val="00151B7D"/>
    <w:rsid w:val="00151F24"/>
    <w:rsid w:val="00152A25"/>
    <w:rsid w:val="00152F9C"/>
    <w:rsid w:val="001536B6"/>
    <w:rsid w:val="00154A26"/>
    <w:rsid w:val="001554B8"/>
    <w:rsid w:val="001555F2"/>
    <w:rsid w:val="001556FE"/>
    <w:rsid w:val="0015571F"/>
    <w:rsid w:val="00155CBA"/>
    <w:rsid w:val="00156496"/>
    <w:rsid w:val="001569A0"/>
    <w:rsid w:val="00157C9F"/>
    <w:rsid w:val="00157DA4"/>
    <w:rsid w:val="00160118"/>
    <w:rsid w:val="0016037E"/>
    <w:rsid w:val="0016199C"/>
    <w:rsid w:val="00161A16"/>
    <w:rsid w:val="00161B74"/>
    <w:rsid w:val="00161C03"/>
    <w:rsid w:val="00162454"/>
    <w:rsid w:val="001627D5"/>
    <w:rsid w:val="00163786"/>
    <w:rsid w:val="00163A9B"/>
    <w:rsid w:val="00163E71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67AE5"/>
    <w:rsid w:val="0017006C"/>
    <w:rsid w:val="00170519"/>
    <w:rsid w:val="001707B8"/>
    <w:rsid w:val="0017092D"/>
    <w:rsid w:val="00170F4F"/>
    <w:rsid w:val="00170FF9"/>
    <w:rsid w:val="0017168F"/>
    <w:rsid w:val="0017170E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2531"/>
    <w:rsid w:val="001825F8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18B2"/>
    <w:rsid w:val="0019227A"/>
    <w:rsid w:val="0019238A"/>
    <w:rsid w:val="00192632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63B"/>
    <w:rsid w:val="001A392D"/>
    <w:rsid w:val="001A3AB2"/>
    <w:rsid w:val="001A3DBE"/>
    <w:rsid w:val="001A3E4C"/>
    <w:rsid w:val="001A422E"/>
    <w:rsid w:val="001A47A6"/>
    <w:rsid w:val="001A4BD6"/>
    <w:rsid w:val="001A4DE7"/>
    <w:rsid w:val="001A5F4D"/>
    <w:rsid w:val="001A5F92"/>
    <w:rsid w:val="001A6590"/>
    <w:rsid w:val="001A7033"/>
    <w:rsid w:val="001A7C88"/>
    <w:rsid w:val="001A7F1C"/>
    <w:rsid w:val="001B0508"/>
    <w:rsid w:val="001B0E07"/>
    <w:rsid w:val="001B1457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63EC"/>
    <w:rsid w:val="001B7FDA"/>
    <w:rsid w:val="001C1606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8C8"/>
    <w:rsid w:val="001C6905"/>
    <w:rsid w:val="001C6D8A"/>
    <w:rsid w:val="001C6F23"/>
    <w:rsid w:val="001C7052"/>
    <w:rsid w:val="001C7209"/>
    <w:rsid w:val="001C7BD6"/>
    <w:rsid w:val="001C7CC1"/>
    <w:rsid w:val="001D02D5"/>
    <w:rsid w:val="001D0677"/>
    <w:rsid w:val="001D09D2"/>
    <w:rsid w:val="001D0ED6"/>
    <w:rsid w:val="001D1F39"/>
    <w:rsid w:val="001D2109"/>
    <w:rsid w:val="001D22B1"/>
    <w:rsid w:val="001D27A0"/>
    <w:rsid w:val="001D27E8"/>
    <w:rsid w:val="001D2D9C"/>
    <w:rsid w:val="001D3188"/>
    <w:rsid w:val="001D3242"/>
    <w:rsid w:val="001D339A"/>
    <w:rsid w:val="001D3692"/>
    <w:rsid w:val="001D3A9C"/>
    <w:rsid w:val="001D4E47"/>
    <w:rsid w:val="001D51F2"/>
    <w:rsid w:val="001D57F4"/>
    <w:rsid w:val="001D59E0"/>
    <w:rsid w:val="001D5D6B"/>
    <w:rsid w:val="001D641C"/>
    <w:rsid w:val="001D723A"/>
    <w:rsid w:val="001D7454"/>
    <w:rsid w:val="001D7ABD"/>
    <w:rsid w:val="001E0740"/>
    <w:rsid w:val="001E0B2E"/>
    <w:rsid w:val="001E0F62"/>
    <w:rsid w:val="001E1828"/>
    <w:rsid w:val="001E1C59"/>
    <w:rsid w:val="001E47EE"/>
    <w:rsid w:val="001E4ACA"/>
    <w:rsid w:val="001E58EF"/>
    <w:rsid w:val="001E6A24"/>
    <w:rsid w:val="001E6A32"/>
    <w:rsid w:val="001E7C86"/>
    <w:rsid w:val="001E7FC2"/>
    <w:rsid w:val="001F047C"/>
    <w:rsid w:val="001F07E3"/>
    <w:rsid w:val="001F10D9"/>
    <w:rsid w:val="001F1170"/>
    <w:rsid w:val="001F167B"/>
    <w:rsid w:val="001F2739"/>
    <w:rsid w:val="001F293A"/>
    <w:rsid w:val="001F2A5C"/>
    <w:rsid w:val="001F2DA8"/>
    <w:rsid w:val="001F31D1"/>
    <w:rsid w:val="001F370D"/>
    <w:rsid w:val="001F3BBA"/>
    <w:rsid w:val="001F3BED"/>
    <w:rsid w:val="001F3F25"/>
    <w:rsid w:val="001F4366"/>
    <w:rsid w:val="001F4C53"/>
    <w:rsid w:val="001F56DE"/>
    <w:rsid w:val="001F5C82"/>
    <w:rsid w:val="001F6C05"/>
    <w:rsid w:val="001F7E44"/>
    <w:rsid w:val="0020017A"/>
    <w:rsid w:val="00200B48"/>
    <w:rsid w:val="00200B9A"/>
    <w:rsid w:val="00201194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6D0"/>
    <w:rsid w:val="00204ED3"/>
    <w:rsid w:val="0020529D"/>
    <w:rsid w:val="00205433"/>
    <w:rsid w:val="00205B52"/>
    <w:rsid w:val="00206160"/>
    <w:rsid w:val="00206344"/>
    <w:rsid w:val="00206541"/>
    <w:rsid w:val="00206755"/>
    <w:rsid w:val="00207C8C"/>
    <w:rsid w:val="00207FD9"/>
    <w:rsid w:val="00210286"/>
    <w:rsid w:val="0021032E"/>
    <w:rsid w:val="002108AF"/>
    <w:rsid w:val="00211151"/>
    <w:rsid w:val="00211780"/>
    <w:rsid w:val="00211E99"/>
    <w:rsid w:val="002127AE"/>
    <w:rsid w:val="00212861"/>
    <w:rsid w:val="00212A3F"/>
    <w:rsid w:val="00212B4D"/>
    <w:rsid w:val="002133C3"/>
    <w:rsid w:val="00213BD9"/>
    <w:rsid w:val="00214703"/>
    <w:rsid w:val="00214C03"/>
    <w:rsid w:val="00215114"/>
    <w:rsid w:val="00216091"/>
    <w:rsid w:val="00216230"/>
    <w:rsid w:val="002174B3"/>
    <w:rsid w:val="00220171"/>
    <w:rsid w:val="002202F0"/>
    <w:rsid w:val="00220D3C"/>
    <w:rsid w:val="002215A5"/>
    <w:rsid w:val="00221A4B"/>
    <w:rsid w:val="00221C04"/>
    <w:rsid w:val="002223D7"/>
    <w:rsid w:val="00222568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3C7"/>
    <w:rsid w:val="00225658"/>
    <w:rsid w:val="00225662"/>
    <w:rsid w:val="00225808"/>
    <w:rsid w:val="00225AEC"/>
    <w:rsid w:val="002260E6"/>
    <w:rsid w:val="00226341"/>
    <w:rsid w:val="002265CA"/>
    <w:rsid w:val="00226B46"/>
    <w:rsid w:val="00226E21"/>
    <w:rsid w:val="002271A5"/>
    <w:rsid w:val="002279F4"/>
    <w:rsid w:val="00230A76"/>
    <w:rsid w:val="00230ADF"/>
    <w:rsid w:val="002314BC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744"/>
    <w:rsid w:val="00236D73"/>
    <w:rsid w:val="0023757E"/>
    <w:rsid w:val="002379B9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2DC3"/>
    <w:rsid w:val="0024339C"/>
    <w:rsid w:val="00243A8B"/>
    <w:rsid w:val="002445EC"/>
    <w:rsid w:val="00244664"/>
    <w:rsid w:val="00244B77"/>
    <w:rsid w:val="00244E25"/>
    <w:rsid w:val="002452B9"/>
    <w:rsid w:val="002452D6"/>
    <w:rsid w:val="00246950"/>
    <w:rsid w:val="002469C9"/>
    <w:rsid w:val="00246A7A"/>
    <w:rsid w:val="00246CD0"/>
    <w:rsid w:val="0024750B"/>
    <w:rsid w:val="00247725"/>
    <w:rsid w:val="00247EAF"/>
    <w:rsid w:val="0025004D"/>
    <w:rsid w:val="002508C6"/>
    <w:rsid w:val="00250D12"/>
    <w:rsid w:val="00250E74"/>
    <w:rsid w:val="00251EDC"/>
    <w:rsid w:val="00251FCF"/>
    <w:rsid w:val="002521B4"/>
    <w:rsid w:val="00252291"/>
    <w:rsid w:val="00252439"/>
    <w:rsid w:val="0025288F"/>
    <w:rsid w:val="00252C84"/>
    <w:rsid w:val="002530C8"/>
    <w:rsid w:val="002532E1"/>
    <w:rsid w:val="002543C3"/>
    <w:rsid w:val="002545E6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79A"/>
    <w:rsid w:val="00256C88"/>
    <w:rsid w:val="00256CB9"/>
    <w:rsid w:val="00256F53"/>
    <w:rsid w:val="002570DF"/>
    <w:rsid w:val="0025715A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6C6"/>
    <w:rsid w:val="00261B77"/>
    <w:rsid w:val="00261D7B"/>
    <w:rsid w:val="0026200C"/>
    <w:rsid w:val="00262163"/>
    <w:rsid w:val="002628AA"/>
    <w:rsid w:val="002629A0"/>
    <w:rsid w:val="00262AD0"/>
    <w:rsid w:val="00262BA0"/>
    <w:rsid w:val="00262D03"/>
    <w:rsid w:val="00262E8F"/>
    <w:rsid w:val="002633D8"/>
    <w:rsid w:val="00263A22"/>
    <w:rsid w:val="00263C7D"/>
    <w:rsid w:val="00263D30"/>
    <w:rsid w:val="002642CC"/>
    <w:rsid w:val="002647D5"/>
    <w:rsid w:val="002647E0"/>
    <w:rsid w:val="00264DB9"/>
    <w:rsid w:val="00265A31"/>
    <w:rsid w:val="002664A8"/>
    <w:rsid w:val="00266A30"/>
    <w:rsid w:val="00266CC9"/>
    <w:rsid w:val="002671BD"/>
    <w:rsid w:val="00267CF4"/>
    <w:rsid w:val="00267DED"/>
    <w:rsid w:val="00267F7E"/>
    <w:rsid w:val="0027001C"/>
    <w:rsid w:val="00270A20"/>
    <w:rsid w:val="00271726"/>
    <w:rsid w:val="002723CD"/>
    <w:rsid w:val="002737DC"/>
    <w:rsid w:val="00273C05"/>
    <w:rsid w:val="00274380"/>
    <w:rsid w:val="002744A2"/>
    <w:rsid w:val="002749A4"/>
    <w:rsid w:val="00275096"/>
    <w:rsid w:val="00276021"/>
    <w:rsid w:val="002765F4"/>
    <w:rsid w:val="002769BD"/>
    <w:rsid w:val="00277875"/>
    <w:rsid w:val="00277C55"/>
    <w:rsid w:val="00277E70"/>
    <w:rsid w:val="00277F87"/>
    <w:rsid w:val="00281008"/>
    <w:rsid w:val="00281D9C"/>
    <w:rsid w:val="00283B57"/>
    <w:rsid w:val="00283BBA"/>
    <w:rsid w:val="00284526"/>
    <w:rsid w:val="002849FA"/>
    <w:rsid w:val="002850FC"/>
    <w:rsid w:val="00285791"/>
    <w:rsid w:val="00285A84"/>
    <w:rsid w:val="00285BB2"/>
    <w:rsid w:val="002864D0"/>
    <w:rsid w:val="002873E3"/>
    <w:rsid w:val="00287D7E"/>
    <w:rsid w:val="002900DD"/>
    <w:rsid w:val="00290241"/>
    <w:rsid w:val="0029056C"/>
    <w:rsid w:val="00290E27"/>
    <w:rsid w:val="00291984"/>
    <w:rsid w:val="002919EF"/>
    <w:rsid w:val="00291E45"/>
    <w:rsid w:val="00292791"/>
    <w:rsid w:val="00292BE2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0AC7"/>
    <w:rsid w:val="002A15FE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7E1"/>
    <w:rsid w:val="002B1A66"/>
    <w:rsid w:val="002B1B7D"/>
    <w:rsid w:val="002B284D"/>
    <w:rsid w:val="002B2927"/>
    <w:rsid w:val="002B2CB8"/>
    <w:rsid w:val="002B2D62"/>
    <w:rsid w:val="002B2F95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3CA"/>
    <w:rsid w:val="002C46F8"/>
    <w:rsid w:val="002C4789"/>
    <w:rsid w:val="002C4940"/>
    <w:rsid w:val="002C4FD1"/>
    <w:rsid w:val="002C5306"/>
    <w:rsid w:val="002C5329"/>
    <w:rsid w:val="002C64FC"/>
    <w:rsid w:val="002C6E45"/>
    <w:rsid w:val="002C6FC7"/>
    <w:rsid w:val="002D0227"/>
    <w:rsid w:val="002D0C38"/>
    <w:rsid w:val="002D0D4D"/>
    <w:rsid w:val="002D1823"/>
    <w:rsid w:val="002D1E0B"/>
    <w:rsid w:val="002D1FC3"/>
    <w:rsid w:val="002D23E6"/>
    <w:rsid w:val="002D2982"/>
    <w:rsid w:val="002D33BD"/>
    <w:rsid w:val="002D425F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D7D09"/>
    <w:rsid w:val="002E0FF4"/>
    <w:rsid w:val="002E13E0"/>
    <w:rsid w:val="002E18A5"/>
    <w:rsid w:val="002E1F19"/>
    <w:rsid w:val="002E1FF6"/>
    <w:rsid w:val="002E202F"/>
    <w:rsid w:val="002E27F3"/>
    <w:rsid w:val="002E3609"/>
    <w:rsid w:val="002E3AA4"/>
    <w:rsid w:val="002E4020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2C6E"/>
    <w:rsid w:val="002F3038"/>
    <w:rsid w:val="002F3281"/>
    <w:rsid w:val="002F3680"/>
    <w:rsid w:val="002F3773"/>
    <w:rsid w:val="002F3AF0"/>
    <w:rsid w:val="002F4793"/>
    <w:rsid w:val="002F4CE0"/>
    <w:rsid w:val="002F5106"/>
    <w:rsid w:val="002F5786"/>
    <w:rsid w:val="002F5B71"/>
    <w:rsid w:val="002F5E84"/>
    <w:rsid w:val="002F649A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E02"/>
    <w:rsid w:val="00300F72"/>
    <w:rsid w:val="0030117D"/>
    <w:rsid w:val="003012C8"/>
    <w:rsid w:val="003012FA"/>
    <w:rsid w:val="00301A7B"/>
    <w:rsid w:val="0030230B"/>
    <w:rsid w:val="003024C6"/>
    <w:rsid w:val="0030381E"/>
    <w:rsid w:val="00303863"/>
    <w:rsid w:val="00303C46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105F0"/>
    <w:rsid w:val="003108C4"/>
    <w:rsid w:val="003111B4"/>
    <w:rsid w:val="003116E2"/>
    <w:rsid w:val="003148FE"/>
    <w:rsid w:val="00314BD9"/>
    <w:rsid w:val="003151A9"/>
    <w:rsid w:val="003152B7"/>
    <w:rsid w:val="00316C09"/>
    <w:rsid w:val="00316CEB"/>
    <w:rsid w:val="003174B6"/>
    <w:rsid w:val="003175BF"/>
    <w:rsid w:val="00317654"/>
    <w:rsid w:val="003178C1"/>
    <w:rsid w:val="00317E41"/>
    <w:rsid w:val="0032036B"/>
    <w:rsid w:val="003214A0"/>
    <w:rsid w:val="00321D10"/>
    <w:rsid w:val="00321DA7"/>
    <w:rsid w:val="003224F3"/>
    <w:rsid w:val="00322B6A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116E"/>
    <w:rsid w:val="003316C5"/>
    <w:rsid w:val="00332344"/>
    <w:rsid w:val="003323FD"/>
    <w:rsid w:val="003335C8"/>
    <w:rsid w:val="0033363E"/>
    <w:rsid w:val="0033381C"/>
    <w:rsid w:val="00333C08"/>
    <w:rsid w:val="003342B7"/>
    <w:rsid w:val="0033531F"/>
    <w:rsid w:val="00335B20"/>
    <w:rsid w:val="00335FA2"/>
    <w:rsid w:val="003365DB"/>
    <w:rsid w:val="0033661B"/>
    <w:rsid w:val="003367E0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3EA8"/>
    <w:rsid w:val="00344AE8"/>
    <w:rsid w:val="00344C64"/>
    <w:rsid w:val="00344F30"/>
    <w:rsid w:val="0034502D"/>
    <w:rsid w:val="0034523D"/>
    <w:rsid w:val="00345615"/>
    <w:rsid w:val="0034593E"/>
    <w:rsid w:val="00346056"/>
    <w:rsid w:val="00346AB0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6033"/>
    <w:rsid w:val="00356CF2"/>
    <w:rsid w:val="0035729C"/>
    <w:rsid w:val="003575EA"/>
    <w:rsid w:val="00357669"/>
    <w:rsid w:val="00357722"/>
    <w:rsid w:val="00357C71"/>
    <w:rsid w:val="00360473"/>
    <w:rsid w:val="00362073"/>
    <w:rsid w:val="003626DD"/>
    <w:rsid w:val="00363AB1"/>
    <w:rsid w:val="003648D5"/>
    <w:rsid w:val="003650D1"/>
    <w:rsid w:val="00365114"/>
    <w:rsid w:val="00365218"/>
    <w:rsid w:val="003652B9"/>
    <w:rsid w:val="00365762"/>
    <w:rsid w:val="00365B96"/>
    <w:rsid w:val="00366B47"/>
    <w:rsid w:val="00367C33"/>
    <w:rsid w:val="00367DA3"/>
    <w:rsid w:val="0037013B"/>
    <w:rsid w:val="00370613"/>
    <w:rsid w:val="00370849"/>
    <w:rsid w:val="00370A69"/>
    <w:rsid w:val="00370C75"/>
    <w:rsid w:val="00371C2C"/>
    <w:rsid w:val="00371C44"/>
    <w:rsid w:val="003724E4"/>
    <w:rsid w:val="00372EBA"/>
    <w:rsid w:val="00373603"/>
    <w:rsid w:val="00373A1F"/>
    <w:rsid w:val="00373DE8"/>
    <w:rsid w:val="00374D0C"/>
    <w:rsid w:val="00374E89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220"/>
    <w:rsid w:val="003815E5"/>
    <w:rsid w:val="00381998"/>
    <w:rsid w:val="00382AE3"/>
    <w:rsid w:val="00382ECD"/>
    <w:rsid w:val="00382F66"/>
    <w:rsid w:val="00383194"/>
    <w:rsid w:val="00383E89"/>
    <w:rsid w:val="00384666"/>
    <w:rsid w:val="00384AA8"/>
    <w:rsid w:val="00385936"/>
    <w:rsid w:val="003868D2"/>
    <w:rsid w:val="003869A7"/>
    <w:rsid w:val="00386AEF"/>
    <w:rsid w:val="00387115"/>
    <w:rsid w:val="0038731C"/>
    <w:rsid w:val="00387848"/>
    <w:rsid w:val="00387ECD"/>
    <w:rsid w:val="00390373"/>
    <w:rsid w:val="00390655"/>
    <w:rsid w:val="00391374"/>
    <w:rsid w:val="0039176C"/>
    <w:rsid w:val="00391DEE"/>
    <w:rsid w:val="00392791"/>
    <w:rsid w:val="00392DEA"/>
    <w:rsid w:val="003931B3"/>
    <w:rsid w:val="003934D9"/>
    <w:rsid w:val="003934EB"/>
    <w:rsid w:val="003935C0"/>
    <w:rsid w:val="003938F5"/>
    <w:rsid w:val="00393971"/>
    <w:rsid w:val="00393FBD"/>
    <w:rsid w:val="003943D9"/>
    <w:rsid w:val="00394A79"/>
    <w:rsid w:val="00394D64"/>
    <w:rsid w:val="00395AC9"/>
    <w:rsid w:val="00395D9B"/>
    <w:rsid w:val="003964F2"/>
    <w:rsid w:val="0039696C"/>
    <w:rsid w:val="00397B7B"/>
    <w:rsid w:val="003A089E"/>
    <w:rsid w:val="003A09C0"/>
    <w:rsid w:val="003A181A"/>
    <w:rsid w:val="003A19A5"/>
    <w:rsid w:val="003A1E79"/>
    <w:rsid w:val="003A1FDE"/>
    <w:rsid w:val="003A20B8"/>
    <w:rsid w:val="003A2254"/>
    <w:rsid w:val="003A2C35"/>
    <w:rsid w:val="003A36B4"/>
    <w:rsid w:val="003A3B15"/>
    <w:rsid w:val="003A3BC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A7F68"/>
    <w:rsid w:val="003B0100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391B"/>
    <w:rsid w:val="003B40DF"/>
    <w:rsid w:val="003B40F5"/>
    <w:rsid w:val="003B413C"/>
    <w:rsid w:val="003B46EB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3CE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5755"/>
    <w:rsid w:val="003C62E7"/>
    <w:rsid w:val="003C65A8"/>
    <w:rsid w:val="003C6A3D"/>
    <w:rsid w:val="003C7DAA"/>
    <w:rsid w:val="003D0031"/>
    <w:rsid w:val="003D0946"/>
    <w:rsid w:val="003D0B86"/>
    <w:rsid w:val="003D0E47"/>
    <w:rsid w:val="003D1303"/>
    <w:rsid w:val="003D13A3"/>
    <w:rsid w:val="003D14B0"/>
    <w:rsid w:val="003D1CF8"/>
    <w:rsid w:val="003D1E39"/>
    <w:rsid w:val="003D2543"/>
    <w:rsid w:val="003D270B"/>
    <w:rsid w:val="003D31BA"/>
    <w:rsid w:val="003D35BE"/>
    <w:rsid w:val="003D3DE5"/>
    <w:rsid w:val="003D3F87"/>
    <w:rsid w:val="003D4541"/>
    <w:rsid w:val="003D4C88"/>
    <w:rsid w:val="003D5D89"/>
    <w:rsid w:val="003D66A9"/>
    <w:rsid w:val="003D6AF1"/>
    <w:rsid w:val="003D7112"/>
    <w:rsid w:val="003D74FA"/>
    <w:rsid w:val="003D7722"/>
    <w:rsid w:val="003E01F6"/>
    <w:rsid w:val="003E0516"/>
    <w:rsid w:val="003E0EA5"/>
    <w:rsid w:val="003E167C"/>
    <w:rsid w:val="003E1CB3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9AB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2A1"/>
    <w:rsid w:val="00402D8C"/>
    <w:rsid w:val="00402F7A"/>
    <w:rsid w:val="0040340A"/>
    <w:rsid w:val="0040420B"/>
    <w:rsid w:val="00404480"/>
    <w:rsid w:val="00405A88"/>
    <w:rsid w:val="00405DE9"/>
    <w:rsid w:val="00406DEF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032"/>
    <w:rsid w:val="00413216"/>
    <w:rsid w:val="0041357C"/>
    <w:rsid w:val="0041414E"/>
    <w:rsid w:val="00414269"/>
    <w:rsid w:val="0041459E"/>
    <w:rsid w:val="004145AE"/>
    <w:rsid w:val="00414FF8"/>
    <w:rsid w:val="00415259"/>
    <w:rsid w:val="0041533C"/>
    <w:rsid w:val="004155B3"/>
    <w:rsid w:val="00415C24"/>
    <w:rsid w:val="0041613D"/>
    <w:rsid w:val="0041638F"/>
    <w:rsid w:val="00416991"/>
    <w:rsid w:val="00416C29"/>
    <w:rsid w:val="00416F79"/>
    <w:rsid w:val="004177A2"/>
    <w:rsid w:val="0042007A"/>
    <w:rsid w:val="00420B7D"/>
    <w:rsid w:val="00420E55"/>
    <w:rsid w:val="0042161D"/>
    <w:rsid w:val="00422000"/>
    <w:rsid w:val="00422C3B"/>
    <w:rsid w:val="00423390"/>
    <w:rsid w:val="004238CA"/>
    <w:rsid w:val="004247C8"/>
    <w:rsid w:val="004253CE"/>
    <w:rsid w:val="00425C81"/>
    <w:rsid w:val="00425CC7"/>
    <w:rsid w:val="00425DC0"/>
    <w:rsid w:val="0042613A"/>
    <w:rsid w:val="0042680D"/>
    <w:rsid w:val="00426AB5"/>
    <w:rsid w:val="00426AC1"/>
    <w:rsid w:val="00426B3A"/>
    <w:rsid w:val="00426CBB"/>
    <w:rsid w:val="00427260"/>
    <w:rsid w:val="004279E0"/>
    <w:rsid w:val="00427B7F"/>
    <w:rsid w:val="00427DD6"/>
    <w:rsid w:val="00430EAA"/>
    <w:rsid w:val="004317AA"/>
    <w:rsid w:val="004318D3"/>
    <w:rsid w:val="00431BC0"/>
    <w:rsid w:val="004320F1"/>
    <w:rsid w:val="0043241D"/>
    <w:rsid w:val="004325FB"/>
    <w:rsid w:val="00432BAF"/>
    <w:rsid w:val="00432D44"/>
    <w:rsid w:val="004339E2"/>
    <w:rsid w:val="00433CF6"/>
    <w:rsid w:val="00433CFD"/>
    <w:rsid w:val="00434605"/>
    <w:rsid w:val="004347B4"/>
    <w:rsid w:val="00434A97"/>
    <w:rsid w:val="00434BC2"/>
    <w:rsid w:val="00434C3F"/>
    <w:rsid w:val="00435082"/>
    <w:rsid w:val="00435228"/>
    <w:rsid w:val="004354C7"/>
    <w:rsid w:val="0043556D"/>
    <w:rsid w:val="00435B68"/>
    <w:rsid w:val="00435EA5"/>
    <w:rsid w:val="0043703D"/>
    <w:rsid w:val="00437051"/>
    <w:rsid w:val="004378E0"/>
    <w:rsid w:val="00440021"/>
    <w:rsid w:val="00440712"/>
    <w:rsid w:val="004411FC"/>
    <w:rsid w:val="00441409"/>
    <w:rsid w:val="00441875"/>
    <w:rsid w:val="00441EBF"/>
    <w:rsid w:val="004430E3"/>
    <w:rsid w:val="0044319A"/>
    <w:rsid w:val="00443E9A"/>
    <w:rsid w:val="00444028"/>
    <w:rsid w:val="00444633"/>
    <w:rsid w:val="0044476E"/>
    <w:rsid w:val="0044496F"/>
    <w:rsid w:val="00444CCB"/>
    <w:rsid w:val="00444F16"/>
    <w:rsid w:val="00445260"/>
    <w:rsid w:val="004455BD"/>
    <w:rsid w:val="00445786"/>
    <w:rsid w:val="00445844"/>
    <w:rsid w:val="004459F8"/>
    <w:rsid w:val="0044628E"/>
    <w:rsid w:val="00447287"/>
    <w:rsid w:val="00450695"/>
    <w:rsid w:val="00450C57"/>
    <w:rsid w:val="00451030"/>
    <w:rsid w:val="00451964"/>
    <w:rsid w:val="00452804"/>
    <w:rsid w:val="0045301D"/>
    <w:rsid w:val="004541A8"/>
    <w:rsid w:val="0045469B"/>
    <w:rsid w:val="004547E5"/>
    <w:rsid w:val="00454F89"/>
    <w:rsid w:val="00455095"/>
    <w:rsid w:val="00455D5C"/>
    <w:rsid w:val="00455F00"/>
    <w:rsid w:val="00456153"/>
    <w:rsid w:val="00456264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0F53"/>
    <w:rsid w:val="0046108A"/>
    <w:rsid w:val="00461456"/>
    <w:rsid w:val="0046183C"/>
    <w:rsid w:val="00461EA5"/>
    <w:rsid w:val="00461FB5"/>
    <w:rsid w:val="00462262"/>
    <w:rsid w:val="00462BCE"/>
    <w:rsid w:val="00462F57"/>
    <w:rsid w:val="004631D9"/>
    <w:rsid w:val="00463BBA"/>
    <w:rsid w:val="00463C3E"/>
    <w:rsid w:val="00464A9F"/>
    <w:rsid w:val="004652DD"/>
    <w:rsid w:val="004658E0"/>
    <w:rsid w:val="0046638D"/>
    <w:rsid w:val="004678B5"/>
    <w:rsid w:val="004679D2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DF"/>
    <w:rsid w:val="0047761F"/>
    <w:rsid w:val="0047780E"/>
    <w:rsid w:val="004821E8"/>
    <w:rsid w:val="0048235E"/>
    <w:rsid w:val="00482ACE"/>
    <w:rsid w:val="00482B39"/>
    <w:rsid w:val="0048333B"/>
    <w:rsid w:val="00483AB2"/>
    <w:rsid w:val="0048475F"/>
    <w:rsid w:val="00484D71"/>
    <w:rsid w:val="00485854"/>
    <w:rsid w:val="0048601A"/>
    <w:rsid w:val="004863AC"/>
    <w:rsid w:val="00486B21"/>
    <w:rsid w:val="00486D04"/>
    <w:rsid w:val="004873A0"/>
    <w:rsid w:val="00487413"/>
    <w:rsid w:val="00487A62"/>
    <w:rsid w:val="00487B52"/>
    <w:rsid w:val="00487F8E"/>
    <w:rsid w:val="004908F4"/>
    <w:rsid w:val="00490AA7"/>
    <w:rsid w:val="00490D4F"/>
    <w:rsid w:val="00490F8D"/>
    <w:rsid w:val="00490FC4"/>
    <w:rsid w:val="0049105F"/>
    <w:rsid w:val="004912BD"/>
    <w:rsid w:val="00491B3A"/>
    <w:rsid w:val="00491CFE"/>
    <w:rsid w:val="004924F7"/>
    <w:rsid w:val="00492560"/>
    <w:rsid w:val="00492DB7"/>
    <w:rsid w:val="00493DFB"/>
    <w:rsid w:val="00494D83"/>
    <w:rsid w:val="004952A0"/>
    <w:rsid w:val="0049537B"/>
    <w:rsid w:val="0049582A"/>
    <w:rsid w:val="004958C4"/>
    <w:rsid w:val="00495B23"/>
    <w:rsid w:val="0049622B"/>
    <w:rsid w:val="00496FA8"/>
    <w:rsid w:val="0049708C"/>
    <w:rsid w:val="00497167"/>
    <w:rsid w:val="0049720D"/>
    <w:rsid w:val="004974F6"/>
    <w:rsid w:val="004977A5"/>
    <w:rsid w:val="00497BC2"/>
    <w:rsid w:val="004A09C6"/>
    <w:rsid w:val="004A09F5"/>
    <w:rsid w:val="004A129E"/>
    <w:rsid w:val="004A19EC"/>
    <w:rsid w:val="004A2635"/>
    <w:rsid w:val="004A2BA2"/>
    <w:rsid w:val="004A3217"/>
    <w:rsid w:val="004A37B2"/>
    <w:rsid w:val="004A3EFC"/>
    <w:rsid w:val="004A3F12"/>
    <w:rsid w:val="004A4590"/>
    <w:rsid w:val="004A5077"/>
    <w:rsid w:val="004A52C4"/>
    <w:rsid w:val="004A5410"/>
    <w:rsid w:val="004A57A7"/>
    <w:rsid w:val="004A5B64"/>
    <w:rsid w:val="004A64D9"/>
    <w:rsid w:val="004A6CCF"/>
    <w:rsid w:val="004A6CDA"/>
    <w:rsid w:val="004A6D28"/>
    <w:rsid w:val="004A72CD"/>
    <w:rsid w:val="004A7C34"/>
    <w:rsid w:val="004A7C6D"/>
    <w:rsid w:val="004B0368"/>
    <w:rsid w:val="004B03C8"/>
    <w:rsid w:val="004B06D2"/>
    <w:rsid w:val="004B0F3D"/>
    <w:rsid w:val="004B1311"/>
    <w:rsid w:val="004B1659"/>
    <w:rsid w:val="004B1C46"/>
    <w:rsid w:val="004B27D8"/>
    <w:rsid w:val="004B2E16"/>
    <w:rsid w:val="004B3ADD"/>
    <w:rsid w:val="004B3DF6"/>
    <w:rsid w:val="004B4E59"/>
    <w:rsid w:val="004B557E"/>
    <w:rsid w:val="004B58E7"/>
    <w:rsid w:val="004B6192"/>
    <w:rsid w:val="004B62F9"/>
    <w:rsid w:val="004B6827"/>
    <w:rsid w:val="004B6946"/>
    <w:rsid w:val="004B695E"/>
    <w:rsid w:val="004B71C3"/>
    <w:rsid w:val="004B7214"/>
    <w:rsid w:val="004B7524"/>
    <w:rsid w:val="004B770E"/>
    <w:rsid w:val="004B7782"/>
    <w:rsid w:val="004B7943"/>
    <w:rsid w:val="004C0BF9"/>
    <w:rsid w:val="004C0F87"/>
    <w:rsid w:val="004C10C3"/>
    <w:rsid w:val="004C121A"/>
    <w:rsid w:val="004C136D"/>
    <w:rsid w:val="004C1743"/>
    <w:rsid w:val="004C19BB"/>
    <w:rsid w:val="004C2C03"/>
    <w:rsid w:val="004C2D6B"/>
    <w:rsid w:val="004C34E0"/>
    <w:rsid w:val="004C41C9"/>
    <w:rsid w:val="004C422C"/>
    <w:rsid w:val="004C481E"/>
    <w:rsid w:val="004C53B1"/>
    <w:rsid w:val="004C5511"/>
    <w:rsid w:val="004C59A8"/>
    <w:rsid w:val="004C5C96"/>
    <w:rsid w:val="004C6457"/>
    <w:rsid w:val="004C665D"/>
    <w:rsid w:val="004C6697"/>
    <w:rsid w:val="004C66A0"/>
    <w:rsid w:val="004C66C4"/>
    <w:rsid w:val="004C71AB"/>
    <w:rsid w:val="004C75DC"/>
    <w:rsid w:val="004C79C3"/>
    <w:rsid w:val="004D0534"/>
    <w:rsid w:val="004D0977"/>
    <w:rsid w:val="004D0A4E"/>
    <w:rsid w:val="004D1182"/>
    <w:rsid w:val="004D19E8"/>
    <w:rsid w:val="004D1B4F"/>
    <w:rsid w:val="004D2257"/>
    <w:rsid w:val="004D23C5"/>
    <w:rsid w:val="004D26CA"/>
    <w:rsid w:val="004D3F90"/>
    <w:rsid w:val="004D410B"/>
    <w:rsid w:val="004D43D5"/>
    <w:rsid w:val="004D5222"/>
    <w:rsid w:val="004D56F8"/>
    <w:rsid w:val="004D59EF"/>
    <w:rsid w:val="004D675E"/>
    <w:rsid w:val="004D724A"/>
    <w:rsid w:val="004D7C80"/>
    <w:rsid w:val="004E0496"/>
    <w:rsid w:val="004E064D"/>
    <w:rsid w:val="004E08A0"/>
    <w:rsid w:val="004E110E"/>
    <w:rsid w:val="004E1E64"/>
    <w:rsid w:val="004E1FA4"/>
    <w:rsid w:val="004E20BF"/>
    <w:rsid w:val="004E22AB"/>
    <w:rsid w:val="004E2CDE"/>
    <w:rsid w:val="004E33AA"/>
    <w:rsid w:val="004E37FD"/>
    <w:rsid w:val="004E3A78"/>
    <w:rsid w:val="004E56FF"/>
    <w:rsid w:val="004E586D"/>
    <w:rsid w:val="004E5C8B"/>
    <w:rsid w:val="004E5E55"/>
    <w:rsid w:val="004E66E3"/>
    <w:rsid w:val="004F03EA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0E46"/>
    <w:rsid w:val="00501A14"/>
    <w:rsid w:val="00501BC3"/>
    <w:rsid w:val="00501E97"/>
    <w:rsid w:val="00502096"/>
    <w:rsid w:val="0050254F"/>
    <w:rsid w:val="00502739"/>
    <w:rsid w:val="005027F0"/>
    <w:rsid w:val="00504140"/>
    <w:rsid w:val="00504260"/>
    <w:rsid w:val="005042F6"/>
    <w:rsid w:val="005046FD"/>
    <w:rsid w:val="005048BC"/>
    <w:rsid w:val="00504989"/>
    <w:rsid w:val="00504A22"/>
    <w:rsid w:val="00505308"/>
    <w:rsid w:val="0050543C"/>
    <w:rsid w:val="0050588A"/>
    <w:rsid w:val="00505C13"/>
    <w:rsid w:val="00505E12"/>
    <w:rsid w:val="005060CE"/>
    <w:rsid w:val="00506D04"/>
    <w:rsid w:val="00506E2E"/>
    <w:rsid w:val="0050705E"/>
    <w:rsid w:val="0050708F"/>
    <w:rsid w:val="005074C9"/>
    <w:rsid w:val="00507650"/>
    <w:rsid w:val="00507A62"/>
    <w:rsid w:val="00507BCB"/>
    <w:rsid w:val="0051032B"/>
    <w:rsid w:val="00510368"/>
    <w:rsid w:val="0051094F"/>
    <w:rsid w:val="00510DF0"/>
    <w:rsid w:val="005114C9"/>
    <w:rsid w:val="00512289"/>
    <w:rsid w:val="005124C0"/>
    <w:rsid w:val="00513529"/>
    <w:rsid w:val="0051358E"/>
    <w:rsid w:val="005136BA"/>
    <w:rsid w:val="005146BB"/>
    <w:rsid w:val="00514AB3"/>
    <w:rsid w:val="00514C81"/>
    <w:rsid w:val="00515346"/>
    <w:rsid w:val="00515767"/>
    <w:rsid w:val="005159B3"/>
    <w:rsid w:val="00516578"/>
    <w:rsid w:val="005165B0"/>
    <w:rsid w:val="00516B9A"/>
    <w:rsid w:val="00516DB2"/>
    <w:rsid w:val="00517FE5"/>
    <w:rsid w:val="005203DA"/>
    <w:rsid w:val="00520C9C"/>
    <w:rsid w:val="0052166B"/>
    <w:rsid w:val="005221AD"/>
    <w:rsid w:val="005221DD"/>
    <w:rsid w:val="0052264F"/>
    <w:rsid w:val="00522B30"/>
    <w:rsid w:val="00522D93"/>
    <w:rsid w:val="00523709"/>
    <w:rsid w:val="00523D87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7DD"/>
    <w:rsid w:val="00531FF5"/>
    <w:rsid w:val="00532A93"/>
    <w:rsid w:val="0053337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4F5E"/>
    <w:rsid w:val="005461DB"/>
    <w:rsid w:val="005464EE"/>
    <w:rsid w:val="00546851"/>
    <w:rsid w:val="005476E2"/>
    <w:rsid w:val="0055050E"/>
    <w:rsid w:val="00550547"/>
    <w:rsid w:val="005505CF"/>
    <w:rsid w:val="005506F4"/>
    <w:rsid w:val="00550E1B"/>
    <w:rsid w:val="005512BE"/>
    <w:rsid w:val="005519D0"/>
    <w:rsid w:val="00551A75"/>
    <w:rsid w:val="00551A8A"/>
    <w:rsid w:val="00551D94"/>
    <w:rsid w:val="00552058"/>
    <w:rsid w:val="005531F8"/>
    <w:rsid w:val="00553BA3"/>
    <w:rsid w:val="0055423A"/>
    <w:rsid w:val="00554A65"/>
    <w:rsid w:val="00555186"/>
    <w:rsid w:val="005557A7"/>
    <w:rsid w:val="00555F0F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2"/>
    <w:rsid w:val="0056514B"/>
    <w:rsid w:val="00565505"/>
    <w:rsid w:val="00565684"/>
    <w:rsid w:val="0056589D"/>
    <w:rsid w:val="005658DF"/>
    <w:rsid w:val="00565999"/>
    <w:rsid w:val="005659FA"/>
    <w:rsid w:val="00565FA8"/>
    <w:rsid w:val="005663E7"/>
    <w:rsid w:val="005665F2"/>
    <w:rsid w:val="00566BDA"/>
    <w:rsid w:val="00566C19"/>
    <w:rsid w:val="00567CF1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3A8"/>
    <w:rsid w:val="00572BE8"/>
    <w:rsid w:val="00572D02"/>
    <w:rsid w:val="00573191"/>
    <w:rsid w:val="005737CB"/>
    <w:rsid w:val="00573ECC"/>
    <w:rsid w:val="005751FD"/>
    <w:rsid w:val="005758F9"/>
    <w:rsid w:val="00575A3B"/>
    <w:rsid w:val="00575D26"/>
    <w:rsid w:val="00580512"/>
    <w:rsid w:val="00580866"/>
    <w:rsid w:val="005808D2"/>
    <w:rsid w:val="00580A5B"/>
    <w:rsid w:val="00580DAB"/>
    <w:rsid w:val="005810BC"/>
    <w:rsid w:val="00581464"/>
    <w:rsid w:val="00582001"/>
    <w:rsid w:val="00582AA0"/>
    <w:rsid w:val="00582CA9"/>
    <w:rsid w:val="00583B08"/>
    <w:rsid w:val="00583C7D"/>
    <w:rsid w:val="00583E2F"/>
    <w:rsid w:val="005840D1"/>
    <w:rsid w:val="0058424C"/>
    <w:rsid w:val="00584F38"/>
    <w:rsid w:val="005858C3"/>
    <w:rsid w:val="0058590D"/>
    <w:rsid w:val="00586CB7"/>
    <w:rsid w:val="00587380"/>
    <w:rsid w:val="00587D97"/>
    <w:rsid w:val="00587F6A"/>
    <w:rsid w:val="00590055"/>
    <w:rsid w:val="00590104"/>
    <w:rsid w:val="005902CA"/>
    <w:rsid w:val="005909A0"/>
    <w:rsid w:val="00590FF6"/>
    <w:rsid w:val="00591711"/>
    <w:rsid w:val="00592069"/>
    <w:rsid w:val="00592428"/>
    <w:rsid w:val="00592F63"/>
    <w:rsid w:val="00593164"/>
    <w:rsid w:val="0059361A"/>
    <w:rsid w:val="005939F9"/>
    <w:rsid w:val="00593B75"/>
    <w:rsid w:val="00593EFF"/>
    <w:rsid w:val="00594D45"/>
    <w:rsid w:val="005950DE"/>
    <w:rsid w:val="00595365"/>
    <w:rsid w:val="00595479"/>
    <w:rsid w:val="005958E6"/>
    <w:rsid w:val="00595A96"/>
    <w:rsid w:val="00595F1A"/>
    <w:rsid w:val="00596348"/>
    <w:rsid w:val="0059676C"/>
    <w:rsid w:val="00596892"/>
    <w:rsid w:val="00596ED0"/>
    <w:rsid w:val="0059732D"/>
    <w:rsid w:val="00597394"/>
    <w:rsid w:val="005975C9"/>
    <w:rsid w:val="00597858"/>
    <w:rsid w:val="00597F10"/>
    <w:rsid w:val="005A03A0"/>
    <w:rsid w:val="005A0465"/>
    <w:rsid w:val="005A0613"/>
    <w:rsid w:val="005A06DC"/>
    <w:rsid w:val="005A1B3E"/>
    <w:rsid w:val="005A2831"/>
    <w:rsid w:val="005A2B5C"/>
    <w:rsid w:val="005A304F"/>
    <w:rsid w:val="005A32DF"/>
    <w:rsid w:val="005A3624"/>
    <w:rsid w:val="005A38AC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B051A"/>
    <w:rsid w:val="005B0871"/>
    <w:rsid w:val="005B14A7"/>
    <w:rsid w:val="005B1729"/>
    <w:rsid w:val="005B27B0"/>
    <w:rsid w:val="005B2A2D"/>
    <w:rsid w:val="005B3042"/>
    <w:rsid w:val="005B3281"/>
    <w:rsid w:val="005B3BAB"/>
    <w:rsid w:val="005B3BDC"/>
    <w:rsid w:val="005B3C10"/>
    <w:rsid w:val="005B48D8"/>
    <w:rsid w:val="005B4D3C"/>
    <w:rsid w:val="005B4D66"/>
    <w:rsid w:val="005B4F3C"/>
    <w:rsid w:val="005B4F5D"/>
    <w:rsid w:val="005B517D"/>
    <w:rsid w:val="005B538B"/>
    <w:rsid w:val="005B60D4"/>
    <w:rsid w:val="005B6264"/>
    <w:rsid w:val="005B62AE"/>
    <w:rsid w:val="005B63FE"/>
    <w:rsid w:val="005B6937"/>
    <w:rsid w:val="005B7053"/>
    <w:rsid w:val="005B78B8"/>
    <w:rsid w:val="005C03E0"/>
    <w:rsid w:val="005C0540"/>
    <w:rsid w:val="005C0BAD"/>
    <w:rsid w:val="005C19F5"/>
    <w:rsid w:val="005C1C49"/>
    <w:rsid w:val="005C2602"/>
    <w:rsid w:val="005C2F7C"/>
    <w:rsid w:val="005C2FFE"/>
    <w:rsid w:val="005C301C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0A2"/>
    <w:rsid w:val="005D5C8F"/>
    <w:rsid w:val="005D6056"/>
    <w:rsid w:val="005D62E1"/>
    <w:rsid w:val="005D64DB"/>
    <w:rsid w:val="005D6978"/>
    <w:rsid w:val="005D6A43"/>
    <w:rsid w:val="005D7483"/>
    <w:rsid w:val="005D7E9A"/>
    <w:rsid w:val="005E0E41"/>
    <w:rsid w:val="005E13A4"/>
    <w:rsid w:val="005E1458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990"/>
    <w:rsid w:val="005E49CB"/>
    <w:rsid w:val="005E4CCA"/>
    <w:rsid w:val="005E5D0E"/>
    <w:rsid w:val="005E5E9B"/>
    <w:rsid w:val="005E672F"/>
    <w:rsid w:val="005E6764"/>
    <w:rsid w:val="005E70F0"/>
    <w:rsid w:val="005F025B"/>
    <w:rsid w:val="005F110E"/>
    <w:rsid w:val="005F12A5"/>
    <w:rsid w:val="005F12E0"/>
    <w:rsid w:val="005F169D"/>
    <w:rsid w:val="005F1981"/>
    <w:rsid w:val="005F1ADE"/>
    <w:rsid w:val="005F2303"/>
    <w:rsid w:val="005F24BC"/>
    <w:rsid w:val="005F2687"/>
    <w:rsid w:val="005F2C90"/>
    <w:rsid w:val="005F369F"/>
    <w:rsid w:val="005F39C7"/>
    <w:rsid w:val="005F3A56"/>
    <w:rsid w:val="005F463D"/>
    <w:rsid w:val="005F655E"/>
    <w:rsid w:val="005F6A10"/>
    <w:rsid w:val="005F70AF"/>
    <w:rsid w:val="005F7A4F"/>
    <w:rsid w:val="005F7C89"/>
    <w:rsid w:val="005F7D32"/>
    <w:rsid w:val="00600135"/>
    <w:rsid w:val="00600511"/>
    <w:rsid w:val="00600545"/>
    <w:rsid w:val="00600693"/>
    <w:rsid w:val="0060135C"/>
    <w:rsid w:val="00602535"/>
    <w:rsid w:val="00602579"/>
    <w:rsid w:val="00602A8E"/>
    <w:rsid w:val="0060381D"/>
    <w:rsid w:val="006043C8"/>
    <w:rsid w:val="00605D8B"/>
    <w:rsid w:val="00606FA6"/>
    <w:rsid w:val="0060787E"/>
    <w:rsid w:val="006078D8"/>
    <w:rsid w:val="006105F5"/>
    <w:rsid w:val="00610AE1"/>
    <w:rsid w:val="0061106F"/>
    <w:rsid w:val="0061169E"/>
    <w:rsid w:val="00611E49"/>
    <w:rsid w:val="0061201F"/>
    <w:rsid w:val="00612040"/>
    <w:rsid w:val="006123FA"/>
    <w:rsid w:val="0061280A"/>
    <w:rsid w:val="00612B11"/>
    <w:rsid w:val="00613019"/>
    <w:rsid w:val="006131AD"/>
    <w:rsid w:val="006131BB"/>
    <w:rsid w:val="00613526"/>
    <w:rsid w:val="00614155"/>
    <w:rsid w:val="00614700"/>
    <w:rsid w:val="00615075"/>
    <w:rsid w:val="0061526D"/>
    <w:rsid w:val="006157A2"/>
    <w:rsid w:val="00616677"/>
    <w:rsid w:val="00616A40"/>
    <w:rsid w:val="00616E86"/>
    <w:rsid w:val="00617753"/>
    <w:rsid w:val="006204BE"/>
    <w:rsid w:val="00620B43"/>
    <w:rsid w:val="00620FB5"/>
    <w:rsid w:val="0062184B"/>
    <w:rsid w:val="0062279B"/>
    <w:rsid w:val="00623454"/>
    <w:rsid w:val="006239CB"/>
    <w:rsid w:val="00626A89"/>
    <w:rsid w:val="00627721"/>
    <w:rsid w:val="00627B62"/>
    <w:rsid w:val="00627EBE"/>
    <w:rsid w:val="00630430"/>
    <w:rsid w:val="006307D4"/>
    <w:rsid w:val="0063158F"/>
    <w:rsid w:val="00631732"/>
    <w:rsid w:val="00631C72"/>
    <w:rsid w:val="006323CF"/>
    <w:rsid w:val="006324E8"/>
    <w:rsid w:val="0063354F"/>
    <w:rsid w:val="006340CE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37F20"/>
    <w:rsid w:val="006406D6"/>
    <w:rsid w:val="00640EE8"/>
    <w:rsid w:val="00641218"/>
    <w:rsid w:val="006428F2"/>
    <w:rsid w:val="006431F0"/>
    <w:rsid w:val="00643513"/>
    <w:rsid w:val="0064449E"/>
    <w:rsid w:val="006445E5"/>
    <w:rsid w:val="00644892"/>
    <w:rsid w:val="00644D66"/>
    <w:rsid w:val="00644F15"/>
    <w:rsid w:val="006452D4"/>
    <w:rsid w:val="006456AF"/>
    <w:rsid w:val="00645CD6"/>
    <w:rsid w:val="00646451"/>
    <w:rsid w:val="006473E5"/>
    <w:rsid w:val="00647645"/>
    <w:rsid w:val="006477FF"/>
    <w:rsid w:val="006479B4"/>
    <w:rsid w:val="00647BFC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CB"/>
    <w:rsid w:val="006538D9"/>
    <w:rsid w:val="0065391D"/>
    <w:rsid w:val="006540BF"/>
    <w:rsid w:val="0065487C"/>
    <w:rsid w:val="006549EF"/>
    <w:rsid w:val="00654BD6"/>
    <w:rsid w:val="00654BFD"/>
    <w:rsid w:val="00656211"/>
    <w:rsid w:val="00656243"/>
    <w:rsid w:val="006569E5"/>
    <w:rsid w:val="006570BB"/>
    <w:rsid w:val="006574C8"/>
    <w:rsid w:val="00661112"/>
    <w:rsid w:val="0066152C"/>
    <w:rsid w:val="006619FD"/>
    <w:rsid w:val="00661D63"/>
    <w:rsid w:val="00661ECC"/>
    <w:rsid w:val="00662132"/>
    <w:rsid w:val="00662244"/>
    <w:rsid w:val="0066386D"/>
    <w:rsid w:val="00664090"/>
    <w:rsid w:val="00664200"/>
    <w:rsid w:val="00664979"/>
    <w:rsid w:val="00664F03"/>
    <w:rsid w:val="00665227"/>
    <w:rsid w:val="0066542E"/>
    <w:rsid w:val="0066565A"/>
    <w:rsid w:val="0066580B"/>
    <w:rsid w:val="00665B6D"/>
    <w:rsid w:val="00666609"/>
    <w:rsid w:val="00666BC6"/>
    <w:rsid w:val="00666EF8"/>
    <w:rsid w:val="0066743F"/>
    <w:rsid w:val="00667824"/>
    <w:rsid w:val="00667DF2"/>
    <w:rsid w:val="0067016F"/>
    <w:rsid w:val="006705ED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1C3"/>
    <w:rsid w:val="006734F4"/>
    <w:rsid w:val="00673BB2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AF9"/>
    <w:rsid w:val="00682C30"/>
    <w:rsid w:val="006836F5"/>
    <w:rsid w:val="00683FC6"/>
    <w:rsid w:val="00684049"/>
    <w:rsid w:val="006847B9"/>
    <w:rsid w:val="00685254"/>
    <w:rsid w:val="00685B13"/>
    <w:rsid w:val="006860FA"/>
    <w:rsid w:val="006863E4"/>
    <w:rsid w:val="00686F4A"/>
    <w:rsid w:val="00687169"/>
    <w:rsid w:val="006875B3"/>
    <w:rsid w:val="0068765B"/>
    <w:rsid w:val="00690198"/>
    <w:rsid w:val="00690789"/>
    <w:rsid w:val="00690C10"/>
    <w:rsid w:val="00692138"/>
    <w:rsid w:val="00692204"/>
    <w:rsid w:val="006925C9"/>
    <w:rsid w:val="00692614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377"/>
    <w:rsid w:val="0069752A"/>
    <w:rsid w:val="00697838"/>
    <w:rsid w:val="006979B6"/>
    <w:rsid w:val="006A09A5"/>
    <w:rsid w:val="006A0C89"/>
    <w:rsid w:val="006A114B"/>
    <w:rsid w:val="006A12EB"/>
    <w:rsid w:val="006A17C7"/>
    <w:rsid w:val="006A1BCB"/>
    <w:rsid w:val="006A22E5"/>
    <w:rsid w:val="006A293C"/>
    <w:rsid w:val="006A294C"/>
    <w:rsid w:val="006A3037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F2A"/>
    <w:rsid w:val="006A7FBD"/>
    <w:rsid w:val="006B15FE"/>
    <w:rsid w:val="006B2FD2"/>
    <w:rsid w:val="006B32F2"/>
    <w:rsid w:val="006B3B1D"/>
    <w:rsid w:val="006B43F0"/>
    <w:rsid w:val="006B4869"/>
    <w:rsid w:val="006B4E41"/>
    <w:rsid w:val="006B4FD0"/>
    <w:rsid w:val="006B5036"/>
    <w:rsid w:val="006B5321"/>
    <w:rsid w:val="006B724D"/>
    <w:rsid w:val="006B7412"/>
    <w:rsid w:val="006B74BD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758"/>
    <w:rsid w:val="006C392F"/>
    <w:rsid w:val="006C39B6"/>
    <w:rsid w:val="006C3A5A"/>
    <w:rsid w:val="006C3D3E"/>
    <w:rsid w:val="006C3FD4"/>
    <w:rsid w:val="006C42F1"/>
    <w:rsid w:val="006C4975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18C1"/>
    <w:rsid w:val="006D230B"/>
    <w:rsid w:val="006D3B2C"/>
    <w:rsid w:val="006D3F55"/>
    <w:rsid w:val="006D4370"/>
    <w:rsid w:val="006D4EDC"/>
    <w:rsid w:val="006D56D0"/>
    <w:rsid w:val="006D56DC"/>
    <w:rsid w:val="006D57A2"/>
    <w:rsid w:val="006D5D44"/>
    <w:rsid w:val="006D5F69"/>
    <w:rsid w:val="006D5FA7"/>
    <w:rsid w:val="006D6F1C"/>
    <w:rsid w:val="006D7E01"/>
    <w:rsid w:val="006E0159"/>
    <w:rsid w:val="006E0A3F"/>
    <w:rsid w:val="006E17FB"/>
    <w:rsid w:val="006E1AEB"/>
    <w:rsid w:val="006E1E50"/>
    <w:rsid w:val="006E2B4E"/>
    <w:rsid w:val="006E2B8A"/>
    <w:rsid w:val="006E2CA3"/>
    <w:rsid w:val="006E3C5A"/>
    <w:rsid w:val="006E42B8"/>
    <w:rsid w:val="006E47ED"/>
    <w:rsid w:val="006E48BD"/>
    <w:rsid w:val="006E4FB1"/>
    <w:rsid w:val="006E4FBE"/>
    <w:rsid w:val="006E5AE9"/>
    <w:rsid w:val="006E5BD6"/>
    <w:rsid w:val="006E649D"/>
    <w:rsid w:val="006E6E9D"/>
    <w:rsid w:val="006E76D9"/>
    <w:rsid w:val="006E78FC"/>
    <w:rsid w:val="006E7A37"/>
    <w:rsid w:val="006E7D00"/>
    <w:rsid w:val="006F02D1"/>
    <w:rsid w:val="006F033A"/>
    <w:rsid w:val="006F09F5"/>
    <w:rsid w:val="006F1497"/>
    <w:rsid w:val="006F15D0"/>
    <w:rsid w:val="006F226F"/>
    <w:rsid w:val="006F2B5D"/>
    <w:rsid w:val="006F2EEB"/>
    <w:rsid w:val="006F3F0E"/>
    <w:rsid w:val="006F443E"/>
    <w:rsid w:val="006F4B39"/>
    <w:rsid w:val="006F4B6C"/>
    <w:rsid w:val="006F5207"/>
    <w:rsid w:val="006F5754"/>
    <w:rsid w:val="006F648D"/>
    <w:rsid w:val="006F64DD"/>
    <w:rsid w:val="006F715C"/>
    <w:rsid w:val="006F7672"/>
    <w:rsid w:val="006F7FD3"/>
    <w:rsid w:val="00700BFA"/>
    <w:rsid w:val="00701416"/>
    <w:rsid w:val="0070166D"/>
    <w:rsid w:val="00702305"/>
    <w:rsid w:val="007038FA"/>
    <w:rsid w:val="00704156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AEB"/>
    <w:rsid w:val="00711D2C"/>
    <w:rsid w:val="007124C4"/>
    <w:rsid w:val="007129E1"/>
    <w:rsid w:val="007134C5"/>
    <w:rsid w:val="00713599"/>
    <w:rsid w:val="007138E8"/>
    <w:rsid w:val="00713A21"/>
    <w:rsid w:val="00713EA9"/>
    <w:rsid w:val="007140E8"/>
    <w:rsid w:val="00714137"/>
    <w:rsid w:val="00714953"/>
    <w:rsid w:val="00714CA0"/>
    <w:rsid w:val="00714CAE"/>
    <w:rsid w:val="00715456"/>
    <w:rsid w:val="00715522"/>
    <w:rsid w:val="00715B3B"/>
    <w:rsid w:val="00715BE6"/>
    <w:rsid w:val="00716405"/>
    <w:rsid w:val="0071663F"/>
    <w:rsid w:val="00716B3E"/>
    <w:rsid w:val="00716BBC"/>
    <w:rsid w:val="00716E1F"/>
    <w:rsid w:val="00716E45"/>
    <w:rsid w:val="0071725E"/>
    <w:rsid w:val="007203F8"/>
    <w:rsid w:val="00720EBF"/>
    <w:rsid w:val="00721709"/>
    <w:rsid w:val="007220B5"/>
    <w:rsid w:val="00722F90"/>
    <w:rsid w:val="00723012"/>
    <w:rsid w:val="0072312B"/>
    <w:rsid w:val="00723339"/>
    <w:rsid w:val="00723937"/>
    <w:rsid w:val="00724100"/>
    <w:rsid w:val="00724366"/>
    <w:rsid w:val="007245A8"/>
    <w:rsid w:val="00724B74"/>
    <w:rsid w:val="00724EF7"/>
    <w:rsid w:val="00725242"/>
    <w:rsid w:val="00725382"/>
    <w:rsid w:val="007258AB"/>
    <w:rsid w:val="00726271"/>
    <w:rsid w:val="0072680C"/>
    <w:rsid w:val="007268BC"/>
    <w:rsid w:val="0072705B"/>
    <w:rsid w:val="0072774B"/>
    <w:rsid w:val="007279AF"/>
    <w:rsid w:val="00727D14"/>
    <w:rsid w:val="00727EAD"/>
    <w:rsid w:val="00731F03"/>
    <w:rsid w:val="00731F42"/>
    <w:rsid w:val="0073206A"/>
    <w:rsid w:val="00732971"/>
    <w:rsid w:val="007329D7"/>
    <w:rsid w:val="00732AC0"/>
    <w:rsid w:val="00732BDD"/>
    <w:rsid w:val="00732FE7"/>
    <w:rsid w:val="007332A3"/>
    <w:rsid w:val="0073368D"/>
    <w:rsid w:val="007338E8"/>
    <w:rsid w:val="00733931"/>
    <w:rsid w:val="00733A8C"/>
    <w:rsid w:val="00734072"/>
    <w:rsid w:val="0073423F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08FE"/>
    <w:rsid w:val="00742085"/>
    <w:rsid w:val="007424A2"/>
    <w:rsid w:val="007424D2"/>
    <w:rsid w:val="00742513"/>
    <w:rsid w:val="007429FC"/>
    <w:rsid w:val="00742C65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388"/>
    <w:rsid w:val="007473C4"/>
    <w:rsid w:val="00747C41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6EB7"/>
    <w:rsid w:val="0075705D"/>
    <w:rsid w:val="0075724D"/>
    <w:rsid w:val="00757709"/>
    <w:rsid w:val="00757922"/>
    <w:rsid w:val="00760027"/>
    <w:rsid w:val="007603D9"/>
    <w:rsid w:val="007606D4"/>
    <w:rsid w:val="00760958"/>
    <w:rsid w:val="00760ACD"/>
    <w:rsid w:val="00760C85"/>
    <w:rsid w:val="00761036"/>
    <w:rsid w:val="00761271"/>
    <w:rsid w:val="0076150C"/>
    <w:rsid w:val="0076155B"/>
    <w:rsid w:val="0076161B"/>
    <w:rsid w:val="00762089"/>
    <w:rsid w:val="00762161"/>
    <w:rsid w:val="00763CDF"/>
    <w:rsid w:val="0076403E"/>
    <w:rsid w:val="0076468D"/>
    <w:rsid w:val="007648FC"/>
    <w:rsid w:val="00764CFC"/>
    <w:rsid w:val="0076580D"/>
    <w:rsid w:val="00765A73"/>
    <w:rsid w:val="0076635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21F2"/>
    <w:rsid w:val="00772617"/>
    <w:rsid w:val="00772AD8"/>
    <w:rsid w:val="00773242"/>
    <w:rsid w:val="00773506"/>
    <w:rsid w:val="007737BD"/>
    <w:rsid w:val="007737F1"/>
    <w:rsid w:val="00773F94"/>
    <w:rsid w:val="007744C4"/>
    <w:rsid w:val="00774833"/>
    <w:rsid w:val="0077491C"/>
    <w:rsid w:val="007749E7"/>
    <w:rsid w:val="00774C49"/>
    <w:rsid w:val="00775B4A"/>
    <w:rsid w:val="007771B6"/>
    <w:rsid w:val="0077735C"/>
    <w:rsid w:val="00777735"/>
    <w:rsid w:val="0078016F"/>
    <w:rsid w:val="0078022C"/>
    <w:rsid w:val="007805DC"/>
    <w:rsid w:val="00780C94"/>
    <w:rsid w:val="00781BEC"/>
    <w:rsid w:val="00783014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75B"/>
    <w:rsid w:val="0078691C"/>
    <w:rsid w:val="00786AE8"/>
    <w:rsid w:val="00786DC4"/>
    <w:rsid w:val="00787174"/>
    <w:rsid w:val="00787A56"/>
    <w:rsid w:val="007902FB"/>
    <w:rsid w:val="007906DE"/>
    <w:rsid w:val="00790C30"/>
    <w:rsid w:val="00791330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5005"/>
    <w:rsid w:val="00795303"/>
    <w:rsid w:val="00795509"/>
    <w:rsid w:val="00795763"/>
    <w:rsid w:val="007959F9"/>
    <w:rsid w:val="00795D82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1D7C"/>
    <w:rsid w:val="007A264A"/>
    <w:rsid w:val="007A278C"/>
    <w:rsid w:val="007A2ACD"/>
    <w:rsid w:val="007A2B60"/>
    <w:rsid w:val="007A2CEF"/>
    <w:rsid w:val="007A30CB"/>
    <w:rsid w:val="007A3EDF"/>
    <w:rsid w:val="007A411B"/>
    <w:rsid w:val="007A4E61"/>
    <w:rsid w:val="007A556C"/>
    <w:rsid w:val="007A57D6"/>
    <w:rsid w:val="007A5938"/>
    <w:rsid w:val="007A5AC4"/>
    <w:rsid w:val="007A5CA8"/>
    <w:rsid w:val="007A68D5"/>
    <w:rsid w:val="007A6CA5"/>
    <w:rsid w:val="007A7D11"/>
    <w:rsid w:val="007B0035"/>
    <w:rsid w:val="007B0582"/>
    <w:rsid w:val="007B086A"/>
    <w:rsid w:val="007B2967"/>
    <w:rsid w:val="007B2C0D"/>
    <w:rsid w:val="007B2E17"/>
    <w:rsid w:val="007B3B53"/>
    <w:rsid w:val="007B3CC7"/>
    <w:rsid w:val="007B44E6"/>
    <w:rsid w:val="007B4EF3"/>
    <w:rsid w:val="007B4F29"/>
    <w:rsid w:val="007B50A6"/>
    <w:rsid w:val="007B548D"/>
    <w:rsid w:val="007B56B7"/>
    <w:rsid w:val="007B577A"/>
    <w:rsid w:val="007B5AD0"/>
    <w:rsid w:val="007B5CBF"/>
    <w:rsid w:val="007B60B2"/>
    <w:rsid w:val="007B613C"/>
    <w:rsid w:val="007B61E0"/>
    <w:rsid w:val="007B64AC"/>
    <w:rsid w:val="007B7449"/>
    <w:rsid w:val="007B7E0C"/>
    <w:rsid w:val="007C02CC"/>
    <w:rsid w:val="007C10AA"/>
    <w:rsid w:val="007C16BF"/>
    <w:rsid w:val="007C1BA8"/>
    <w:rsid w:val="007C25BD"/>
    <w:rsid w:val="007C28AE"/>
    <w:rsid w:val="007C2F22"/>
    <w:rsid w:val="007C30BA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223"/>
    <w:rsid w:val="007D08C9"/>
    <w:rsid w:val="007D114C"/>
    <w:rsid w:val="007D14A1"/>
    <w:rsid w:val="007D174B"/>
    <w:rsid w:val="007D230E"/>
    <w:rsid w:val="007D23C3"/>
    <w:rsid w:val="007D24FD"/>
    <w:rsid w:val="007D2F93"/>
    <w:rsid w:val="007D36DA"/>
    <w:rsid w:val="007D43D1"/>
    <w:rsid w:val="007D4541"/>
    <w:rsid w:val="007D4600"/>
    <w:rsid w:val="007D5885"/>
    <w:rsid w:val="007D6B9E"/>
    <w:rsid w:val="007D7105"/>
    <w:rsid w:val="007D743A"/>
    <w:rsid w:val="007D76C4"/>
    <w:rsid w:val="007E036E"/>
    <w:rsid w:val="007E0660"/>
    <w:rsid w:val="007E06C3"/>
    <w:rsid w:val="007E097D"/>
    <w:rsid w:val="007E09C1"/>
    <w:rsid w:val="007E1135"/>
    <w:rsid w:val="007E1B8F"/>
    <w:rsid w:val="007E1E97"/>
    <w:rsid w:val="007E1F96"/>
    <w:rsid w:val="007E2152"/>
    <w:rsid w:val="007E25AC"/>
    <w:rsid w:val="007E327A"/>
    <w:rsid w:val="007E35B0"/>
    <w:rsid w:val="007E3837"/>
    <w:rsid w:val="007E4C0F"/>
    <w:rsid w:val="007E52E7"/>
    <w:rsid w:val="007E5786"/>
    <w:rsid w:val="007E58AE"/>
    <w:rsid w:val="007E62A2"/>
    <w:rsid w:val="007E62CD"/>
    <w:rsid w:val="007E65C5"/>
    <w:rsid w:val="007E71AE"/>
    <w:rsid w:val="007E760A"/>
    <w:rsid w:val="007E78F1"/>
    <w:rsid w:val="007F03CC"/>
    <w:rsid w:val="007F0B69"/>
    <w:rsid w:val="007F0E72"/>
    <w:rsid w:val="007F1BE4"/>
    <w:rsid w:val="007F2380"/>
    <w:rsid w:val="007F3627"/>
    <w:rsid w:val="007F38E1"/>
    <w:rsid w:val="007F3CFA"/>
    <w:rsid w:val="007F3E36"/>
    <w:rsid w:val="007F42FF"/>
    <w:rsid w:val="007F4769"/>
    <w:rsid w:val="007F47CF"/>
    <w:rsid w:val="007F4B8C"/>
    <w:rsid w:val="007F5171"/>
    <w:rsid w:val="007F5CBA"/>
    <w:rsid w:val="007F620D"/>
    <w:rsid w:val="007F7A04"/>
    <w:rsid w:val="007F7BEE"/>
    <w:rsid w:val="007F7E81"/>
    <w:rsid w:val="00800360"/>
    <w:rsid w:val="008006EF"/>
    <w:rsid w:val="00800854"/>
    <w:rsid w:val="00800C1B"/>
    <w:rsid w:val="00800E34"/>
    <w:rsid w:val="00801005"/>
    <w:rsid w:val="008013B7"/>
    <w:rsid w:val="00801504"/>
    <w:rsid w:val="00801A1E"/>
    <w:rsid w:val="00802045"/>
    <w:rsid w:val="0080270E"/>
    <w:rsid w:val="008035EB"/>
    <w:rsid w:val="00804D56"/>
    <w:rsid w:val="00805306"/>
    <w:rsid w:val="008055A3"/>
    <w:rsid w:val="00805701"/>
    <w:rsid w:val="00805D64"/>
    <w:rsid w:val="00806555"/>
    <w:rsid w:val="00806B06"/>
    <w:rsid w:val="00807016"/>
    <w:rsid w:val="008071E2"/>
    <w:rsid w:val="008075E5"/>
    <w:rsid w:val="0080781E"/>
    <w:rsid w:val="008101EE"/>
    <w:rsid w:val="00810A71"/>
    <w:rsid w:val="00811BD0"/>
    <w:rsid w:val="00811C83"/>
    <w:rsid w:val="0081204B"/>
    <w:rsid w:val="0081254C"/>
    <w:rsid w:val="00812A68"/>
    <w:rsid w:val="00813229"/>
    <w:rsid w:val="008134C0"/>
    <w:rsid w:val="00813F71"/>
    <w:rsid w:val="00813F8C"/>
    <w:rsid w:val="00813F9B"/>
    <w:rsid w:val="008146EA"/>
    <w:rsid w:val="0081611A"/>
    <w:rsid w:val="0082059A"/>
    <w:rsid w:val="00820AF8"/>
    <w:rsid w:val="00820C26"/>
    <w:rsid w:val="00820C4F"/>
    <w:rsid w:val="008210CC"/>
    <w:rsid w:val="008212DE"/>
    <w:rsid w:val="00821760"/>
    <w:rsid w:val="008219A0"/>
    <w:rsid w:val="008220DC"/>
    <w:rsid w:val="00822523"/>
    <w:rsid w:val="00822E71"/>
    <w:rsid w:val="0082325D"/>
    <w:rsid w:val="0082340E"/>
    <w:rsid w:val="008235C4"/>
    <w:rsid w:val="00823C1B"/>
    <w:rsid w:val="00824027"/>
    <w:rsid w:val="00824147"/>
    <w:rsid w:val="00824159"/>
    <w:rsid w:val="008241FF"/>
    <w:rsid w:val="00824C86"/>
    <w:rsid w:val="008250E2"/>
    <w:rsid w:val="0082514E"/>
    <w:rsid w:val="00825DB9"/>
    <w:rsid w:val="0082644E"/>
    <w:rsid w:val="008269E9"/>
    <w:rsid w:val="00830CE8"/>
    <w:rsid w:val="00830E58"/>
    <w:rsid w:val="00831591"/>
    <w:rsid w:val="00832156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6789"/>
    <w:rsid w:val="0083681A"/>
    <w:rsid w:val="00836B1C"/>
    <w:rsid w:val="00837081"/>
    <w:rsid w:val="0083720C"/>
    <w:rsid w:val="00837714"/>
    <w:rsid w:val="00837CE7"/>
    <w:rsid w:val="00840C15"/>
    <w:rsid w:val="00841F96"/>
    <w:rsid w:val="00842091"/>
    <w:rsid w:val="00843D69"/>
    <w:rsid w:val="0084402F"/>
    <w:rsid w:val="008441AB"/>
    <w:rsid w:val="00844FF4"/>
    <w:rsid w:val="00845124"/>
    <w:rsid w:val="00845187"/>
    <w:rsid w:val="00845514"/>
    <w:rsid w:val="008455D7"/>
    <w:rsid w:val="00845AD4"/>
    <w:rsid w:val="008460FA"/>
    <w:rsid w:val="00847E08"/>
    <w:rsid w:val="00850087"/>
    <w:rsid w:val="00850386"/>
    <w:rsid w:val="0085103C"/>
    <w:rsid w:val="0085193E"/>
    <w:rsid w:val="00851ACB"/>
    <w:rsid w:val="00851F91"/>
    <w:rsid w:val="00851FDA"/>
    <w:rsid w:val="008525C3"/>
    <w:rsid w:val="008528E9"/>
    <w:rsid w:val="00852B47"/>
    <w:rsid w:val="00853394"/>
    <w:rsid w:val="00853A80"/>
    <w:rsid w:val="00854950"/>
    <w:rsid w:val="00855038"/>
    <w:rsid w:val="008551EF"/>
    <w:rsid w:val="00855291"/>
    <w:rsid w:val="008558AE"/>
    <w:rsid w:val="008558DD"/>
    <w:rsid w:val="00855C20"/>
    <w:rsid w:val="00855D53"/>
    <w:rsid w:val="0085609E"/>
    <w:rsid w:val="00856108"/>
    <w:rsid w:val="00856291"/>
    <w:rsid w:val="0085661B"/>
    <w:rsid w:val="008566F0"/>
    <w:rsid w:val="00856CE8"/>
    <w:rsid w:val="008573AA"/>
    <w:rsid w:val="00857F34"/>
    <w:rsid w:val="00857F3D"/>
    <w:rsid w:val="00861381"/>
    <w:rsid w:val="00861930"/>
    <w:rsid w:val="00861F8C"/>
    <w:rsid w:val="0086204F"/>
    <w:rsid w:val="00862244"/>
    <w:rsid w:val="008623C0"/>
    <w:rsid w:val="00862D05"/>
    <w:rsid w:val="0086306E"/>
    <w:rsid w:val="008639F5"/>
    <w:rsid w:val="00863BC8"/>
    <w:rsid w:val="00863CCB"/>
    <w:rsid w:val="00863D27"/>
    <w:rsid w:val="008640D7"/>
    <w:rsid w:val="008643AD"/>
    <w:rsid w:val="00864A38"/>
    <w:rsid w:val="00865342"/>
    <w:rsid w:val="00866028"/>
    <w:rsid w:val="008662A6"/>
    <w:rsid w:val="0086684A"/>
    <w:rsid w:val="00866C4A"/>
    <w:rsid w:val="008673FE"/>
    <w:rsid w:val="00867A8F"/>
    <w:rsid w:val="0087008E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146"/>
    <w:rsid w:val="00881361"/>
    <w:rsid w:val="0088148B"/>
    <w:rsid w:val="008816E0"/>
    <w:rsid w:val="00881D36"/>
    <w:rsid w:val="00882607"/>
    <w:rsid w:val="008829E6"/>
    <w:rsid w:val="00882E4F"/>
    <w:rsid w:val="00882FA8"/>
    <w:rsid w:val="008833B9"/>
    <w:rsid w:val="00883719"/>
    <w:rsid w:val="00883BA4"/>
    <w:rsid w:val="00883D2E"/>
    <w:rsid w:val="008844A5"/>
    <w:rsid w:val="00885005"/>
    <w:rsid w:val="00885A9C"/>
    <w:rsid w:val="00886378"/>
    <w:rsid w:val="00886AD0"/>
    <w:rsid w:val="008875BB"/>
    <w:rsid w:val="00890BF9"/>
    <w:rsid w:val="00890DA6"/>
    <w:rsid w:val="00891888"/>
    <w:rsid w:val="00892010"/>
    <w:rsid w:val="008922D8"/>
    <w:rsid w:val="00892735"/>
    <w:rsid w:val="00892E38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5F4"/>
    <w:rsid w:val="008A0636"/>
    <w:rsid w:val="008A07FA"/>
    <w:rsid w:val="008A0AA5"/>
    <w:rsid w:val="008A0AD7"/>
    <w:rsid w:val="008A15D5"/>
    <w:rsid w:val="008A17CB"/>
    <w:rsid w:val="008A2501"/>
    <w:rsid w:val="008A2952"/>
    <w:rsid w:val="008A2BA4"/>
    <w:rsid w:val="008A38F2"/>
    <w:rsid w:val="008A3F9C"/>
    <w:rsid w:val="008A4076"/>
    <w:rsid w:val="008A4167"/>
    <w:rsid w:val="008A4D6E"/>
    <w:rsid w:val="008A5043"/>
    <w:rsid w:val="008A5B23"/>
    <w:rsid w:val="008A5B29"/>
    <w:rsid w:val="008A5EB8"/>
    <w:rsid w:val="008A64E1"/>
    <w:rsid w:val="008A73FD"/>
    <w:rsid w:val="008B04A8"/>
    <w:rsid w:val="008B0BB0"/>
    <w:rsid w:val="008B0E2F"/>
    <w:rsid w:val="008B1098"/>
    <w:rsid w:val="008B2830"/>
    <w:rsid w:val="008B2850"/>
    <w:rsid w:val="008B2C72"/>
    <w:rsid w:val="008B2C8A"/>
    <w:rsid w:val="008B3C59"/>
    <w:rsid w:val="008B3ED7"/>
    <w:rsid w:val="008B4181"/>
    <w:rsid w:val="008B4896"/>
    <w:rsid w:val="008B4D3A"/>
    <w:rsid w:val="008B4DC9"/>
    <w:rsid w:val="008B5266"/>
    <w:rsid w:val="008B5843"/>
    <w:rsid w:val="008B5B5D"/>
    <w:rsid w:val="008B5B7E"/>
    <w:rsid w:val="008B5C9C"/>
    <w:rsid w:val="008B658E"/>
    <w:rsid w:val="008B67D6"/>
    <w:rsid w:val="008B7088"/>
    <w:rsid w:val="008B72A8"/>
    <w:rsid w:val="008B769F"/>
    <w:rsid w:val="008B77C0"/>
    <w:rsid w:val="008C0682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64E9"/>
    <w:rsid w:val="008C6667"/>
    <w:rsid w:val="008C6C98"/>
    <w:rsid w:val="008C6DBF"/>
    <w:rsid w:val="008C6E7B"/>
    <w:rsid w:val="008C6EC5"/>
    <w:rsid w:val="008C7113"/>
    <w:rsid w:val="008C732A"/>
    <w:rsid w:val="008C7922"/>
    <w:rsid w:val="008D004C"/>
    <w:rsid w:val="008D032A"/>
    <w:rsid w:val="008D065E"/>
    <w:rsid w:val="008D12D8"/>
    <w:rsid w:val="008D179F"/>
    <w:rsid w:val="008D257B"/>
    <w:rsid w:val="008D26B8"/>
    <w:rsid w:val="008D2E9A"/>
    <w:rsid w:val="008D386F"/>
    <w:rsid w:val="008D3C72"/>
    <w:rsid w:val="008D3E06"/>
    <w:rsid w:val="008D418A"/>
    <w:rsid w:val="008D463D"/>
    <w:rsid w:val="008D4A08"/>
    <w:rsid w:val="008D4ACF"/>
    <w:rsid w:val="008D4DBA"/>
    <w:rsid w:val="008D5458"/>
    <w:rsid w:val="008D6540"/>
    <w:rsid w:val="008D7877"/>
    <w:rsid w:val="008E03B0"/>
    <w:rsid w:val="008E063D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328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5EEB"/>
    <w:rsid w:val="008E6150"/>
    <w:rsid w:val="008E64B8"/>
    <w:rsid w:val="008E6655"/>
    <w:rsid w:val="008E67D6"/>
    <w:rsid w:val="008E6879"/>
    <w:rsid w:val="008E6CE8"/>
    <w:rsid w:val="008E7921"/>
    <w:rsid w:val="008E7B5D"/>
    <w:rsid w:val="008E7F90"/>
    <w:rsid w:val="008F0309"/>
    <w:rsid w:val="008F1115"/>
    <w:rsid w:val="008F152A"/>
    <w:rsid w:val="008F229C"/>
    <w:rsid w:val="008F2676"/>
    <w:rsid w:val="008F2B62"/>
    <w:rsid w:val="008F4318"/>
    <w:rsid w:val="008F5103"/>
    <w:rsid w:val="008F542D"/>
    <w:rsid w:val="008F561A"/>
    <w:rsid w:val="008F5D4B"/>
    <w:rsid w:val="008F5F4C"/>
    <w:rsid w:val="008F61A5"/>
    <w:rsid w:val="008F6643"/>
    <w:rsid w:val="008F7812"/>
    <w:rsid w:val="008F7D0A"/>
    <w:rsid w:val="00900186"/>
    <w:rsid w:val="00900794"/>
    <w:rsid w:val="00900B37"/>
    <w:rsid w:val="00901393"/>
    <w:rsid w:val="00901754"/>
    <w:rsid w:val="00901787"/>
    <w:rsid w:val="00902A9D"/>
    <w:rsid w:val="0090322F"/>
    <w:rsid w:val="00903C81"/>
    <w:rsid w:val="00903CD5"/>
    <w:rsid w:val="00906BCB"/>
    <w:rsid w:val="00907958"/>
    <w:rsid w:val="00907EFE"/>
    <w:rsid w:val="00907FCB"/>
    <w:rsid w:val="009100DA"/>
    <w:rsid w:val="00910511"/>
    <w:rsid w:val="009109C7"/>
    <w:rsid w:val="009109CD"/>
    <w:rsid w:val="009109EA"/>
    <w:rsid w:val="00910ED1"/>
    <w:rsid w:val="00910FE7"/>
    <w:rsid w:val="009112BD"/>
    <w:rsid w:val="00911419"/>
    <w:rsid w:val="009117CC"/>
    <w:rsid w:val="00911C85"/>
    <w:rsid w:val="00912859"/>
    <w:rsid w:val="00912B91"/>
    <w:rsid w:val="00912FF5"/>
    <w:rsid w:val="009132BE"/>
    <w:rsid w:val="009137CF"/>
    <w:rsid w:val="0091380C"/>
    <w:rsid w:val="00913EDC"/>
    <w:rsid w:val="00913F8B"/>
    <w:rsid w:val="00914168"/>
    <w:rsid w:val="00914F7F"/>
    <w:rsid w:val="009152EF"/>
    <w:rsid w:val="009163E9"/>
    <w:rsid w:val="00917575"/>
    <w:rsid w:val="009179F5"/>
    <w:rsid w:val="009206F2"/>
    <w:rsid w:val="00920E9E"/>
    <w:rsid w:val="00920F30"/>
    <w:rsid w:val="009219CC"/>
    <w:rsid w:val="00921A58"/>
    <w:rsid w:val="00921F1B"/>
    <w:rsid w:val="00922900"/>
    <w:rsid w:val="00923E94"/>
    <w:rsid w:val="00924B6E"/>
    <w:rsid w:val="00924F18"/>
    <w:rsid w:val="00925342"/>
    <w:rsid w:val="00925607"/>
    <w:rsid w:val="00925CE1"/>
    <w:rsid w:val="009261D9"/>
    <w:rsid w:val="00926236"/>
    <w:rsid w:val="00926459"/>
    <w:rsid w:val="009265D2"/>
    <w:rsid w:val="009267E3"/>
    <w:rsid w:val="00926933"/>
    <w:rsid w:val="009278AE"/>
    <w:rsid w:val="00927933"/>
    <w:rsid w:val="00927A22"/>
    <w:rsid w:val="00927C4F"/>
    <w:rsid w:val="00927E74"/>
    <w:rsid w:val="0093114E"/>
    <w:rsid w:val="00931366"/>
    <w:rsid w:val="00931620"/>
    <w:rsid w:val="00931F05"/>
    <w:rsid w:val="00932333"/>
    <w:rsid w:val="009324E3"/>
    <w:rsid w:val="00932F52"/>
    <w:rsid w:val="00932FAE"/>
    <w:rsid w:val="00933328"/>
    <w:rsid w:val="00933A3B"/>
    <w:rsid w:val="00933A7C"/>
    <w:rsid w:val="00933D80"/>
    <w:rsid w:val="00933E39"/>
    <w:rsid w:val="00935435"/>
    <w:rsid w:val="00935632"/>
    <w:rsid w:val="009357DA"/>
    <w:rsid w:val="00935B72"/>
    <w:rsid w:val="009364C5"/>
    <w:rsid w:val="00936A64"/>
    <w:rsid w:val="009371D0"/>
    <w:rsid w:val="00937402"/>
    <w:rsid w:val="00937EDB"/>
    <w:rsid w:val="00940276"/>
    <w:rsid w:val="009410E9"/>
    <w:rsid w:val="00941CF0"/>
    <w:rsid w:val="00942C6E"/>
    <w:rsid w:val="0094308F"/>
    <w:rsid w:val="009434A4"/>
    <w:rsid w:val="00944615"/>
    <w:rsid w:val="009446B5"/>
    <w:rsid w:val="00944D0F"/>
    <w:rsid w:val="00944E96"/>
    <w:rsid w:val="00945143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2F81"/>
    <w:rsid w:val="009531DB"/>
    <w:rsid w:val="00954508"/>
    <w:rsid w:val="009547EE"/>
    <w:rsid w:val="00954828"/>
    <w:rsid w:val="00954B2E"/>
    <w:rsid w:val="009558F5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19C"/>
    <w:rsid w:val="009603B9"/>
    <w:rsid w:val="009603F6"/>
    <w:rsid w:val="00960D8F"/>
    <w:rsid w:val="00960E9D"/>
    <w:rsid w:val="009617A2"/>
    <w:rsid w:val="0096189E"/>
    <w:rsid w:val="00962E7F"/>
    <w:rsid w:val="00963309"/>
    <w:rsid w:val="0096364A"/>
    <w:rsid w:val="009636AF"/>
    <w:rsid w:val="0096379C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2FC5"/>
    <w:rsid w:val="00973317"/>
    <w:rsid w:val="00973913"/>
    <w:rsid w:val="00973AC3"/>
    <w:rsid w:val="00973FCF"/>
    <w:rsid w:val="00974081"/>
    <w:rsid w:val="00974AF7"/>
    <w:rsid w:val="00975404"/>
    <w:rsid w:val="0097596F"/>
    <w:rsid w:val="00976077"/>
    <w:rsid w:val="0097645A"/>
    <w:rsid w:val="009769A0"/>
    <w:rsid w:val="00976BC3"/>
    <w:rsid w:val="00976EC7"/>
    <w:rsid w:val="00976FDD"/>
    <w:rsid w:val="0097701F"/>
    <w:rsid w:val="00977A09"/>
    <w:rsid w:val="00977A6D"/>
    <w:rsid w:val="00977FDC"/>
    <w:rsid w:val="009809A2"/>
    <w:rsid w:val="00980A77"/>
    <w:rsid w:val="00981D38"/>
    <w:rsid w:val="00981EFB"/>
    <w:rsid w:val="00981F29"/>
    <w:rsid w:val="009821BC"/>
    <w:rsid w:val="00982416"/>
    <w:rsid w:val="009837A5"/>
    <w:rsid w:val="00983922"/>
    <w:rsid w:val="00983A21"/>
    <w:rsid w:val="0098484E"/>
    <w:rsid w:val="00984A27"/>
    <w:rsid w:val="00985B61"/>
    <w:rsid w:val="00986276"/>
    <w:rsid w:val="009869AE"/>
    <w:rsid w:val="009870B7"/>
    <w:rsid w:val="00987218"/>
    <w:rsid w:val="00987678"/>
    <w:rsid w:val="009879FC"/>
    <w:rsid w:val="00990197"/>
    <w:rsid w:val="009904EB"/>
    <w:rsid w:val="00991156"/>
    <w:rsid w:val="009914DD"/>
    <w:rsid w:val="009914DE"/>
    <w:rsid w:val="0099185B"/>
    <w:rsid w:val="00991CCD"/>
    <w:rsid w:val="009923DC"/>
    <w:rsid w:val="0099263F"/>
    <w:rsid w:val="0099274F"/>
    <w:rsid w:val="00992912"/>
    <w:rsid w:val="00992E8B"/>
    <w:rsid w:val="009937BE"/>
    <w:rsid w:val="00993948"/>
    <w:rsid w:val="0099575E"/>
    <w:rsid w:val="00995CC4"/>
    <w:rsid w:val="00995DA8"/>
    <w:rsid w:val="009973BC"/>
    <w:rsid w:val="0099793E"/>
    <w:rsid w:val="009A01F4"/>
    <w:rsid w:val="009A1552"/>
    <w:rsid w:val="009A1B45"/>
    <w:rsid w:val="009A1C55"/>
    <w:rsid w:val="009A1D0F"/>
    <w:rsid w:val="009A1DF5"/>
    <w:rsid w:val="009A28CD"/>
    <w:rsid w:val="009A28D1"/>
    <w:rsid w:val="009A30E8"/>
    <w:rsid w:val="009A321F"/>
    <w:rsid w:val="009A32CA"/>
    <w:rsid w:val="009A34E8"/>
    <w:rsid w:val="009A375A"/>
    <w:rsid w:val="009A3E0F"/>
    <w:rsid w:val="009A3F5E"/>
    <w:rsid w:val="009A502C"/>
    <w:rsid w:val="009A5182"/>
    <w:rsid w:val="009A66E5"/>
    <w:rsid w:val="009A6B5A"/>
    <w:rsid w:val="009A7553"/>
    <w:rsid w:val="009A7D67"/>
    <w:rsid w:val="009B044E"/>
    <w:rsid w:val="009B05A5"/>
    <w:rsid w:val="009B08F0"/>
    <w:rsid w:val="009B24FD"/>
    <w:rsid w:val="009B273F"/>
    <w:rsid w:val="009B3353"/>
    <w:rsid w:val="009B35FD"/>
    <w:rsid w:val="009B3630"/>
    <w:rsid w:val="009B3C14"/>
    <w:rsid w:val="009B4378"/>
    <w:rsid w:val="009B5929"/>
    <w:rsid w:val="009B5FC4"/>
    <w:rsid w:val="009B6481"/>
    <w:rsid w:val="009B6A17"/>
    <w:rsid w:val="009B6BFA"/>
    <w:rsid w:val="009B7807"/>
    <w:rsid w:val="009C0C0A"/>
    <w:rsid w:val="009C0CF5"/>
    <w:rsid w:val="009C1319"/>
    <w:rsid w:val="009C1592"/>
    <w:rsid w:val="009C194B"/>
    <w:rsid w:val="009C1F25"/>
    <w:rsid w:val="009C20FE"/>
    <w:rsid w:val="009C23F8"/>
    <w:rsid w:val="009C24EF"/>
    <w:rsid w:val="009C28EC"/>
    <w:rsid w:val="009C2986"/>
    <w:rsid w:val="009C30C5"/>
    <w:rsid w:val="009C3AA7"/>
    <w:rsid w:val="009C3B4A"/>
    <w:rsid w:val="009C3C3D"/>
    <w:rsid w:val="009C4404"/>
    <w:rsid w:val="009C50D4"/>
    <w:rsid w:val="009C5AB2"/>
    <w:rsid w:val="009C5B46"/>
    <w:rsid w:val="009C6B66"/>
    <w:rsid w:val="009C7EB4"/>
    <w:rsid w:val="009C7FCD"/>
    <w:rsid w:val="009D05EA"/>
    <w:rsid w:val="009D0672"/>
    <w:rsid w:val="009D0B3A"/>
    <w:rsid w:val="009D0D08"/>
    <w:rsid w:val="009D0D15"/>
    <w:rsid w:val="009D0F34"/>
    <w:rsid w:val="009D0F59"/>
    <w:rsid w:val="009D28F9"/>
    <w:rsid w:val="009D2A83"/>
    <w:rsid w:val="009D2CE0"/>
    <w:rsid w:val="009D3AA7"/>
    <w:rsid w:val="009D4057"/>
    <w:rsid w:val="009D4719"/>
    <w:rsid w:val="009D4B19"/>
    <w:rsid w:val="009D4E5D"/>
    <w:rsid w:val="009D4EE1"/>
    <w:rsid w:val="009D5A21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38A"/>
    <w:rsid w:val="009E45F4"/>
    <w:rsid w:val="009E465A"/>
    <w:rsid w:val="009E4F04"/>
    <w:rsid w:val="009E5ECE"/>
    <w:rsid w:val="009E5FF5"/>
    <w:rsid w:val="009E6090"/>
    <w:rsid w:val="009E6AC1"/>
    <w:rsid w:val="009E6B0D"/>
    <w:rsid w:val="009E6DB8"/>
    <w:rsid w:val="009E6FCC"/>
    <w:rsid w:val="009E7AED"/>
    <w:rsid w:val="009F070F"/>
    <w:rsid w:val="009F07EE"/>
    <w:rsid w:val="009F0C71"/>
    <w:rsid w:val="009F1273"/>
    <w:rsid w:val="009F205A"/>
    <w:rsid w:val="009F2666"/>
    <w:rsid w:val="009F2FA0"/>
    <w:rsid w:val="009F310F"/>
    <w:rsid w:val="009F323B"/>
    <w:rsid w:val="009F35CE"/>
    <w:rsid w:val="009F4260"/>
    <w:rsid w:val="009F4447"/>
    <w:rsid w:val="009F4FC1"/>
    <w:rsid w:val="009F5B59"/>
    <w:rsid w:val="009F603F"/>
    <w:rsid w:val="009F61CB"/>
    <w:rsid w:val="009F63C3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14B3"/>
    <w:rsid w:val="00A0278C"/>
    <w:rsid w:val="00A02C1B"/>
    <w:rsid w:val="00A02D67"/>
    <w:rsid w:val="00A0366B"/>
    <w:rsid w:val="00A03810"/>
    <w:rsid w:val="00A03D24"/>
    <w:rsid w:val="00A04006"/>
    <w:rsid w:val="00A04751"/>
    <w:rsid w:val="00A05804"/>
    <w:rsid w:val="00A06320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1D5"/>
    <w:rsid w:val="00A13758"/>
    <w:rsid w:val="00A13870"/>
    <w:rsid w:val="00A14871"/>
    <w:rsid w:val="00A148BC"/>
    <w:rsid w:val="00A14C8A"/>
    <w:rsid w:val="00A151B0"/>
    <w:rsid w:val="00A15945"/>
    <w:rsid w:val="00A15B44"/>
    <w:rsid w:val="00A16442"/>
    <w:rsid w:val="00A16EB8"/>
    <w:rsid w:val="00A1742E"/>
    <w:rsid w:val="00A200B1"/>
    <w:rsid w:val="00A21291"/>
    <w:rsid w:val="00A2162A"/>
    <w:rsid w:val="00A22407"/>
    <w:rsid w:val="00A2264C"/>
    <w:rsid w:val="00A22A75"/>
    <w:rsid w:val="00A239BA"/>
    <w:rsid w:val="00A23C8D"/>
    <w:rsid w:val="00A240C5"/>
    <w:rsid w:val="00A247FE"/>
    <w:rsid w:val="00A24947"/>
    <w:rsid w:val="00A24B1B"/>
    <w:rsid w:val="00A25001"/>
    <w:rsid w:val="00A255F7"/>
    <w:rsid w:val="00A259CE"/>
    <w:rsid w:val="00A25AC2"/>
    <w:rsid w:val="00A25DAF"/>
    <w:rsid w:val="00A25E73"/>
    <w:rsid w:val="00A2649E"/>
    <w:rsid w:val="00A2655B"/>
    <w:rsid w:val="00A265C2"/>
    <w:rsid w:val="00A266BE"/>
    <w:rsid w:val="00A26A83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3B1A"/>
    <w:rsid w:val="00A34478"/>
    <w:rsid w:val="00A34BA2"/>
    <w:rsid w:val="00A34D8A"/>
    <w:rsid w:val="00A34E14"/>
    <w:rsid w:val="00A3510A"/>
    <w:rsid w:val="00A35791"/>
    <w:rsid w:val="00A358F2"/>
    <w:rsid w:val="00A35E3E"/>
    <w:rsid w:val="00A36933"/>
    <w:rsid w:val="00A36B3C"/>
    <w:rsid w:val="00A36C02"/>
    <w:rsid w:val="00A37068"/>
    <w:rsid w:val="00A37310"/>
    <w:rsid w:val="00A376B5"/>
    <w:rsid w:val="00A377CF"/>
    <w:rsid w:val="00A37817"/>
    <w:rsid w:val="00A37DEE"/>
    <w:rsid w:val="00A37EA4"/>
    <w:rsid w:val="00A37F72"/>
    <w:rsid w:val="00A4001C"/>
    <w:rsid w:val="00A4059E"/>
    <w:rsid w:val="00A4064F"/>
    <w:rsid w:val="00A426FC"/>
    <w:rsid w:val="00A42919"/>
    <w:rsid w:val="00A42DC1"/>
    <w:rsid w:val="00A42E60"/>
    <w:rsid w:val="00A4320C"/>
    <w:rsid w:val="00A439EB"/>
    <w:rsid w:val="00A43BBF"/>
    <w:rsid w:val="00A45223"/>
    <w:rsid w:val="00A4574A"/>
    <w:rsid w:val="00A46422"/>
    <w:rsid w:val="00A46836"/>
    <w:rsid w:val="00A46858"/>
    <w:rsid w:val="00A46889"/>
    <w:rsid w:val="00A46AE2"/>
    <w:rsid w:val="00A46F45"/>
    <w:rsid w:val="00A47936"/>
    <w:rsid w:val="00A47C91"/>
    <w:rsid w:val="00A47D20"/>
    <w:rsid w:val="00A502F0"/>
    <w:rsid w:val="00A50759"/>
    <w:rsid w:val="00A50BA3"/>
    <w:rsid w:val="00A50CBE"/>
    <w:rsid w:val="00A50F79"/>
    <w:rsid w:val="00A5185A"/>
    <w:rsid w:val="00A51B69"/>
    <w:rsid w:val="00A5263C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4AB"/>
    <w:rsid w:val="00A56701"/>
    <w:rsid w:val="00A56CA0"/>
    <w:rsid w:val="00A56FD9"/>
    <w:rsid w:val="00A56FF9"/>
    <w:rsid w:val="00A5726A"/>
    <w:rsid w:val="00A60172"/>
    <w:rsid w:val="00A601B5"/>
    <w:rsid w:val="00A61202"/>
    <w:rsid w:val="00A613AE"/>
    <w:rsid w:val="00A616E4"/>
    <w:rsid w:val="00A61D01"/>
    <w:rsid w:val="00A6259F"/>
    <w:rsid w:val="00A62AC9"/>
    <w:rsid w:val="00A62EB1"/>
    <w:rsid w:val="00A6434F"/>
    <w:rsid w:val="00A648D6"/>
    <w:rsid w:val="00A64CA4"/>
    <w:rsid w:val="00A64FDA"/>
    <w:rsid w:val="00A659A7"/>
    <w:rsid w:val="00A663A8"/>
    <w:rsid w:val="00A6669D"/>
    <w:rsid w:val="00A67205"/>
    <w:rsid w:val="00A67DA2"/>
    <w:rsid w:val="00A70AF3"/>
    <w:rsid w:val="00A70F68"/>
    <w:rsid w:val="00A71B11"/>
    <w:rsid w:val="00A7201D"/>
    <w:rsid w:val="00A72542"/>
    <w:rsid w:val="00A72CD8"/>
    <w:rsid w:val="00A72E36"/>
    <w:rsid w:val="00A73710"/>
    <w:rsid w:val="00A73858"/>
    <w:rsid w:val="00A74292"/>
    <w:rsid w:val="00A74487"/>
    <w:rsid w:val="00A745DA"/>
    <w:rsid w:val="00A74D78"/>
    <w:rsid w:val="00A7535D"/>
    <w:rsid w:val="00A75AF2"/>
    <w:rsid w:val="00A75B96"/>
    <w:rsid w:val="00A76899"/>
    <w:rsid w:val="00A76A29"/>
    <w:rsid w:val="00A76BE7"/>
    <w:rsid w:val="00A76C78"/>
    <w:rsid w:val="00A76C89"/>
    <w:rsid w:val="00A770F8"/>
    <w:rsid w:val="00A774BA"/>
    <w:rsid w:val="00A77789"/>
    <w:rsid w:val="00A77E87"/>
    <w:rsid w:val="00A807BE"/>
    <w:rsid w:val="00A80849"/>
    <w:rsid w:val="00A81CF2"/>
    <w:rsid w:val="00A81EB8"/>
    <w:rsid w:val="00A82115"/>
    <w:rsid w:val="00A8215A"/>
    <w:rsid w:val="00A821B9"/>
    <w:rsid w:val="00A821BF"/>
    <w:rsid w:val="00A84709"/>
    <w:rsid w:val="00A850BC"/>
    <w:rsid w:val="00A85403"/>
    <w:rsid w:val="00A8597F"/>
    <w:rsid w:val="00A85CB6"/>
    <w:rsid w:val="00A86772"/>
    <w:rsid w:val="00A869FB"/>
    <w:rsid w:val="00A86EBF"/>
    <w:rsid w:val="00A8797E"/>
    <w:rsid w:val="00A87AC8"/>
    <w:rsid w:val="00A9046F"/>
    <w:rsid w:val="00A90749"/>
    <w:rsid w:val="00A916BC"/>
    <w:rsid w:val="00A9210A"/>
    <w:rsid w:val="00A92C04"/>
    <w:rsid w:val="00A92E23"/>
    <w:rsid w:val="00A92F34"/>
    <w:rsid w:val="00A93E16"/>
    <w:rsid w:val="00A945F1"/>
    <w:rsid w:val="00A9530B"/>
    <w:rsid w:val="00A95548"/>
    <w:rsid w:val="00A96708"/>
    <w:rsid w:val="00A96E43"/>
    <w:rsid w:val="00A97BCE"/>
    <w:rsid w:val="00AA0558"/>
    <w:rsid w:val="00AA0613"/>
    <w:rsid w:val="00AA06C4"/>
    <w:rsid w:val="00AA0D36"/>
    <w:rsid w:val="00AA1B04"/>
    <w:rsid w:val="00AA1BDE"/>
    <w:rsid w:val="00AA3470"/>
    <w:rsid w:val="00AA3E52"/>
    <w:rsid w:val="00AA45A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A7CBF"/>
    <w:rsid w:val="00AB00B5"/>
    <w:rsid w:val="00AB076D"/>
    <w:rsid w:val="00AB0C14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4C6"/>
    <w:rsid w:val="00AB58DE"/>
    <w:rsid w:val="00AB5AF0"/>
    <w:rsid w:val="00AB5CE5"/>
    <w:rsid w:val="00AB61D6"/>
    <w:rsid w:val="00AB63A7"/>
    <w:rsid w:val="00AB63BA"/>
    <w:rsid w:val="00AB6978"/>
    <w:rsid w:val="00AB6D90"/>
    <w:rsid w:val="00AB715D"/>
    <w:rsid w:val="00AB7788"/>
    <w:rsid w:val="00AB7BE5"/>
    <w:rsid w:val="00AC0056"/>
    <w:rsid w:val="00AC052A"/>
    <w:rsid w:val="00AC0D9D"/>
    <w:rsid w:val="00AC1015"/>
    <w:rsid w:val="00AC1883"/>
    <w:rsid w:val="00AC1C73"/>
    <w:rsid w:val="00AC1FA6"/>
    <w:rsid w:val="00AC2AD0"/>
    <w:rsid w:val="00AC3162"/>
    <w:rsid w:val="00AC3198"/>
    <w:rsid w:val="00AC31F2"/>
    <w:rsid w:val="00AC3A69"/>
    <w:rsid w:val="00AC493F"/>
    <w:rsid w:val="00AC4D2B"/>
    <w:rsid w:val="00AC4DBA"/>
    <w:rsid w:val="00AC586B"/>
    <w:rsid w:val="00AC58EA"/>
    <w:rsid w:val="00AC6029"/>
    <w:rsid w:val="00AC65D1"/>
    <w:rsid w:val="00AC70D5"/>
    <w:rsid w:val="00AC7207"/>
    <w:rsid w:val="00AD06B8"/>
    <w:rsid w:val="00AD0A6B"/>
    <w:rsid w:val="00AD0F1B"/>
    <w:rsid w:val="00AD14EA"/>
    <w:rsid w:val="00AD1755"/>
    <w:rsid w:val="00AD1A94"/>
    <w:rsid w:val="00AD1F9C"/>
    <w:rsid w:val="00AD2D70"/>
    <w:rsid w:val="00AD2F54"/>
    <w:rsid w:val="00AD2FA3"/>
    <w:rsid w:val="00AD3207"/>
    <w:rsid w:val="00AD33DB"/>
    <w:rsid w:val="00AD36DC"/>
    <w:rsid w:val="00AD37FF"/>
    <w:rsid w:val="00AD3D9A"/>
    <w:rsid w:val="00AD45B3"/>
    <w:rsid w:val="00AD4C6E"/>
    <w:rsid w:val="00AD5261"/>
    <w:rsid w:val="00AD5361"/>
    <w:rsid w:val="00AD5758"/>
    <w:rsid w:val="00AD614A"/>
    <w:rsid w:val="00AD63F5"/>
    <w:rsid w:val="00AD7186"/>
    <w:rsid w:val="00AD75D6"/>
    <w:rsid w:val="00AD7A90"/>
    <w:rsid w:val="00AD7D0D"/>
    <w:rsid w:val="00AE0EE1"/>
    <w:rsid w:val="00AE213A"/>
    <w:rsid w:val="00AE2C64"/>
    <w:rsid w:val="00AE467A"/>
    <w:rsid w:val="00AE4793"/>
    <w:rsid w:val="00AE47BF"/>
    <w:rsid w:val="00AE47D0"/>
    <w:rsid w:val="00AE49A5"/>
    <w:rsid w:val="00AE52A0"/>
    <w:rsid w:val="00AE5CF3"/>
    <w:rsid w:val="00AE6A52"/>
    <w:rsid w:val="00AE7C06"/>
    <w:rsid w:val="00AF01AE"/>
    <w:rsid w:val="00AF0A43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4D29"/>
    <w:rsid w:val="00AF5111"/>
    <w:rsid w:val="00AF54C5"/>
    <w:rsid w:val="00AF5C00"/>
    <w:rsid w:val="00AF615B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36F9"/>
    <w:rsid w:val="00B048CF"/>
    <w:rsid w:val="00B0543C"/>
    <w:rsid w:val="00B05B7B"/>
    <w:rsid w:val="00B067E2"/>
    <w:rsid w:val="00B06A09"/>
    <w:rsid w:val="00B0775A"/>
    <w:rsid w:val="00B10175"/>
    <w:rsid w:val="00B10B68"/>
    <w:rsid w:val="00B114A0"/>
    <w:rsid w:val="00B11526"/>
    <w:rsid w:val="00B11AE2"/>
    <w:rsid w:val="00B11C9B"/>
    <w:rsid w:val="00B1225F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ADA"/>
    <w:rsid w:val="00B15B24"/>
    <w:rsid w:val="00B15C99"/>
    <w:rsid w:val="00B15D5B"/>
    <w:rsid w:val="00B16928"/>
    <w:rsid w:val="00B20215"/>
    <w:rsid w:val="00B20ECC"/>
    <w:rsid w:val="00B213B0"/>
    <w:rsid w:val="00B21641"/>
    <w:rsid w:val="00B222BE"/>
    <w:rsid w:val="00B22874"/>
    <w:rsid w:val="00B23058"/>
    <w:rsid w:val="00B23A02"/>
    <w:rsid w:val="00B23D99"/>
    <w:rsid w:val="00B23F04"/>
    <w:rsid w:val="00B242AE"/>
    <w:rsid w:val="00B263B3"/>
    <w:rsid w:val="00B268E4"/>
    <w:rsid w:val="00B274A8"/>
    <w:rsid w:val="00B27A15"/>
    <w:rsid w:val="00B27CB9"/>
    <w:rsid w:val="00B30364"/>
    <w:rsid w:val="00B30AC4"/>
    <w:rsid w:val="00B30E20"/>
    <w:rsid w:val="00B30F01"/>
    <w:rsid w:val="00B3100C"/>
    <w:rsid w:val="00B311C9"/>
    <w:rsid w:val="00B3130A"/>
    <w:rsid w:val="00B3174C"/>
    <w:rsid w:val="00B318AE"/>
    <w:rsid w:val="00B31A53"/>
    <w:rsid w:val="00B322B4"/>
    <w:rsid w:val="00B32479"/>
    <w:rsid w:val="00B325BD"/>
    <w:rsid w:val="00B326F9"/>
    <w:rsid w:val="00B32BF8"/>
    <w:rsid w:val="00B33454"/>
    <w:rsid w:val="00B3387D"/>
    <w:rsid w:val="00B33952"/>
    <w:rsid w:val="00B3396A"/>
    <w:rsid w:val="00B33A63"/>
    <w:rsid w:val="00B342EC"/>
    <w:rsid w:val="00B34AC9"/>
    <w:rsid w:val="00B34B6B"/>
    <w:rsid w:val="00B34CCA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2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47B23"/>
    <w:rsid w:val="00B50941"/>
    <w:rsid w:val="00B51690"/>
    <w:rsid w:val="00B53057"/>
    <w:rsid w:val="00B53145"/>
    <w:rsid w:val="00B5349B"/>
    <w:rsid w:val="00B53A32"/>
    <w:rsid w:val="00B543E3"/>
    <w:rsid w:val="00B54AAA"/>
    <w:rsid w:val="00B55262"/>
    <w:rsid w:val="00B55968"/>
    <w:rsid w:val="00B56561"/>
    <w:rsid w:val="00B56AA4"/>
    <w:rsid w:val="00B572A5"/>
    <w:rsid w:val="00B5744C"/>
    <w:rsid w:val="00B57AF0"/>
    <w:rsid w:val="00B60B56"/>
    <w:rsid w:val="00B6142C"/>
    <w:rsid w:val="00B61614"/>
    <w:rsid w:val="00B619DC"/>
    <w:rsid w:val="00B61EA0"/>
    <w:rsid w:val="00B6254B"/>
    <w:rsid w:val="00B62948"/>
    <w:rsid w:val="00B62987"/>
    <w:rsid w:val="00B62F81"/>
    <w:rsid w:val="00B63143"/>
    <w:rsid w:val="00B63318"/>
    <w:rsid w:val="00B63A86"/>
    <w:rsid w:val="00B63B84"/>
    <w:rsid w:val="00B64249"/>
    <w:rsid w:val="00B64354"/>
    <w:rsid w:val="00B651C7"/>
    <w:rsid w:val="00B6542C"/>
    <w:rsid w:val="00B65A8E"/>
    <w:rsid w:val="00B65CE3"/>
    <w:rsid w:val="00B65E19"/>
    <w:rsid w:val="00B66057"/>
    <w:rsid w:val="00B66740"/>
    <w:rsid w:val="00B668AA"/>
    <w:rsid w:val="00B6755C"/>
    <w:rsid w:val="00B67FA1"/>
    <w:rsid w:val="00B7027A"/>
    <w:rsid w:val="00B70D42"/>
    <w:rsid w:val="00B70D7B"/>
    <w:rsid w:val="00B71420"/>
    <w:rsid w:val="00B7187B"/>
    <w:rsid w:val="00B7194A"/>
    <w:rsid w:val="00B74CD1"/>
    <w:rsid w:val="00B7535E"/>
    <w:rsid w:val="00B75D9F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22EE"/>
    <w:rsid w:val="00B823F7"/>
    <w:rsid w:val="00B8271E"/>
    <w:rsid w:val="00B827A0"/>
    <w:rsid w:val="00B83C9B"/>
    <w:rsid w:val="00B840AF"/>
    <w:rsid w:val="00B84427"/>
    <w:rsid w:val="00B84D73"/>
    <w:rsid w:val="00B84F38"/>
    <w:rsid w:val="00B86174"/>
    <w:rsid w:val="00B8695D"/>
    <w:rsid w:val="00B873B7"/>
    <w:rsid w:val="00B873E6"/>
    <w:rsid w:val="00B875D4"/>
    <w:rsid w:val="00B90427"/>
    <w:rsid w:val="00B90523"/>
    <w:rsid w:val="00B90B70"/>
    <w:rsid w:val="00B90BEE"/>
    <w:rsid w:val="00B90C3C"/>
    <w:rsid w:val="00B91A1E"/>
    <w:rsid w:val="00B9274F"/>
    <w:rsid w:val="00B92CB8"/>
    <w:rsid w:val="00B9308B"/>
    <w:rsid w:val="00B942D1"/>
    <w:rsid w:val="00B944A1"/>
    <w:rsid w:val="00B9559C"/>
    <w:rsid w:val="00B95AAF"/>
    <w:rsid w:val="00B95CAF"/>
    <w:rsid w:val="00B961DD"/>
    <w:rsid w:val="00B967D1"/>
    <w:rsid w:val="00B96BFF"/>
    <w:rsid w:val="00B96C06"/>
    <w:rsid w:val="00B974B0"/>
    <w:rsid w:val="00B9785B"/>
    <w:rsid w:val="00BA0074"/>
    <w:rsid w:val="00BA0220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61C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F49"/>
    <w:rsid w:val="00BB1042"/>
    <w:rsid w:val="00BB252C"/>
    <w:rsid w:val="00BB2949"/>
    <w:rsid w:val="00BB2B1E"/>
    <w:rsid w:val="00BB2FEF"/>
    <w:rsid w:val="00BB3172"/>
    <w:rsid w:val="00BB38EF"/>
    <w:rsid w:val="00BB3BAF"/>
    <w:rsid w:val="00BB3D98"/>
    <w:rsid w:val="00BB3DBB"/>
    <w:rsid w:val="00BB4171"/>
    <w:rsid w:val="00BB4593"/>
    <w:rsid w:val="00BB5883"/>
    <w:rsid w:val="00BB5D17"/>
    <w:rsid w:val="00BB5E99"/>
    <w:rsid w:val="00BB5F57"/>
    <w:rsid w:val="00BB61F8"/>
    <w:rsid w:val="00BB64FB"/>
    <w:rsid w:val="00BB65DB"/>
    <w:rsid w:val="00BB7089"/>
    <w:rsid w:val="00BB7A23"/>
    <w:rsid w:val="00BC0D81"/>
    <w:rsid w:val="00BC18EF"/>
    <w:rsid w:val="00BC1C8D"/>
    <w:rsid w:val="00BC1E6E"/>
    <w:rsid w:val="00BC2171"/>
    <w:rsid w:val="00BC22A2"/>
    <w:rsid w:val="00BC2E95"/>
    <w:rsid w:val="00BC3218"/>
    <w:rsid w:val="00BC3A35"/>
    <w:rsid w:val="00BC4025"/>
    <w:rsid w:val="00BC4522"/>
    <w:rsid w:val="00BC5642"/>
    <w:rsid w:val="00BC5D85"/>
    <w:rsid w:val="00BC6938"/>
    <w:rsid w:val="00BC6AC7"/>
    <w:rsid w:val="00BC6F92"/>
    <w:rsid w:val="00BC72BF"/>
    <w:rsid w:val="00BC7429"/>
    <w:rsid w:val="00BD0A07"/>
    <w:rsid w:val="00BD1026"/>
    <w:rsid w:val="00BD1424"/>
    <w:rsid w:val="00BD1E8F"/>
    <w:rsid w:val="00BD2986"/>
    <w:rsid w:val="00BD2B01"/>
    <w:rsid w:val="00BD2DC1"/>
    <w:rsid w:val="00BD31ED"/>
    <w:rsid w:val="00BD34A1"/>
    <w:rsid w:val="00BD366B"/>
    <w:rsid w:val="00BD4005"/>
    <w:rsid w:val="00BD486F"/>
    <w:rsid w:val="00BD59DC"/>
    <w:rsid w:val="00BD6A19"/>
    <w:rsid w:val="00BD6A92"/>
    <w:rsid w:val="00BD6C11"/>
    <w:rsid w:val="00BD7D7A"/>
    <w:rsid w:val="00BE0146"/>
    <w:rsid w:val="00BE0EC1"/>
    <w:rsid w:val="00BE0F67"/>
    <w:rsid w:val="00BE10F7"/>
    <w:rsid w:val="00BE13DD"/>
    <w:rsid w:val="00BE2A91"/>
    <w:rsid w:val="00BE3D77"/>
    <w:rsid w:val="00BE4372"/>
    <w:rsid w:val="00BE43E8"/>
    <w:rsid w:val="00BE45CA"/>
    <w:rsid w:val="00BE4CDE"/>
    <w:rsid w:val="00BE505D"/>
    <w:rsid w:val="00BE50EA"/>
    <w:rsid w:val="00BE530B"/>
    <w:rsid w:val="00BE5631"/>
    <w:rsid w:val="00BE6297"/>
    <w:rsid w:val="00BE66A8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BF7FC1"/>
    <w:rsid w:val="00C004F9"/>
    <w:rsid w:val="00C012B6"/>
    <w:rsid w:val="00C01472"/>
    <w:rsid w:val="00C016B9"/>
    <w:rsid w:val="00C016C3"/>
    <w:rsid w:val="00C017FD"/>
    <w:rsid w:val="00C01B18"/>
    <w:rsid w:val="00C02165"/>
    <w:rsid w:val="00C02318"/>
    <w:rsid w:val="00C0376B"/>
    <w:rsid w:val="00C03C50"/>
    <w:rsid w:val="00C03DF5"/>
    <w:rsid w:val="00C046B8"/>
    <w:rsid w:val="00C047A3"/>
    <w:rsid w:val="00C052E5"/>
    <w:rsid w:val="00C0537E"/>
    <w:rsid w:val="00C065B6"/>
    <w:rsid w:val="00C0669E"/>
    <w:rsid w:val="00C071F5"/>
    <w:rsid w:val="00C07A4F"/>
    <w:rsid w:val="00C07A90"/>
    <w:rsid w:val="00C100EC"/>
    <w:rsid w:val="00C102E1"/>
    <w:rsid w:val="00C10591"/>
    <w:rsid w:val="00C10BCA"/>
    <w:rsid w:val="00C10F7D"/>
    <w:rsid w:val="00C11114"/>
    <w:rsid w:val="00C117CC"/>
    <w:rsid w:val="00C12ACC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7CE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3BE9"/>
    <w:rsid w:val="00C24A96"/>
    <w:rsid w:val="00C25E19"/>
    <w:rsid w:val="00C262F9"/>
    <w:rsid w:val="00C263C5"/>
    <w:rsid w:val="00C26C3B"/>
    <w:rsid w:val="00C26F43"/>
    <w:rsid w:val="00C27360"/>
    <w:rsid w:val="00C27505"/>
    <w:rsid w:val="00C30627"/>
    <w:rsid w:val="00C306B6"/>
    <w:rsid w:val="00C3125B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630"/>
    <w:rsid w:val="00C41CB4"/>
    <w:rsid w:val="00C423E1"/>
    <w:rsid w:val="00C43116"/>
    <w:rsid w:val="00C43331"/>
    <w:rsid w:val="00C43770"/>
    <w:rsid w:val="00C43DC0"/>
    <w:rsid w:val="00C44830"/>
    <w:rsid w:val="00C4556C"/>
    <w:rsid w:val="00C45961"/>
    <w:rsid w:val="00C45AEA"/>
    <w:rsid w:val="00C46623"/>
    <w:rsid w:val="00C5055D"/>
    <w:rsid w:val="00C5073A"/>
    <w:rsid w:val="00C508D5"/>
    <w:rsid w:val="00C50D15"/>
    <w:rsid w:val="00C510CC"/>
    <w:rsid w:val="00C510DA"/>
    <w:rsid w:val="00C5130A"/>
    <w:rsid w:val="00C51ECA"/>
    <w:rsid w:val="00C51FE1"/>
    <w:rsid w:val="00C523D7"/>
    <w:rsid w:val="00C524F0"/>
    <w:rsid w:val="00C526D7"/>
    <w:rsid w:val="00C52EE3"/>
    <w:rsid w:val="00C530F2"/>
    <w:rsid w:val="00C53204"/>
    <w:rsid w:val="00C53209"/>
    <w:rsid w:val="00C53938"/>
    <w:rsid w:val="00C53C0B"/>
    <w:rsid w:val="00C53E1E"/>
    <w:rsid w:val="00C54040"/>
    <w:rsid w:val="00C543F6"/>
    <w:rsid w:val="00C55202"/>
    <w:rsid w:val="00C55524"/>
    <w:rsid w:val="00C558D0"/>
    <w:rsid w:val="00C55970"/>
    <w:rsid w:val="00C55A38"/>
    <w:rsid w:val="00C55A4C"/>
    <w:rsid w:val="00C55BBB"/>
    <w:rsid w:val="00C55C35"/>
    <w:rsid w:val="00C56228"/>
    <w:rsid w:val="00C56236"/>
    <w:rsid w:val="00C56841"/>
    <w:rsid w:val="00C56A1F"/>
    <w:rsid w:val="00C56D28"/>
    <w:rsid w:val="00C56E1C"/>
    <w:rsid w:val="00C57695"/>
    <w:rsid w:val="00C57823"/>
    <w:rsid w:val="00C5785C"/>
    <w:rsid w:val="00C61162"/>
    <w:rsid w:val="00C61928"/>
    <w:rsid w:val="00C61B73"/>
    <w:rsid w:val="00C624AF"/>
    <w:rsid w:val="00C62C93"/>
    <w:rsid w:val="00C62E60"/>
    <w:rsid w:val="00C630DA"/>
    <w:rsid w:val="00C635EC"/>
    <w:rsid w:val="00C63663"/>
    <w:rsid w:val="00C63A64"/>
    <w:rsid w:val="00C64129"/>
    <w:rsid w:val="00C64479"/>
    <w:rsid w:val="00C64542"/>
    <w:rsid w:val="00C648E6"/>
    <w:rsid w:val="00C64BCE"/>
    <w:rsid w:val="00C652A2"/>
    <w:rsid w:val="00C656EA"/>
    <w:rsid w:val="00C65DB4"/>
    <w:rsid w:val="00C6647A"/>
    <w:rsid w:val="00C66B6F"/>
    <w:rsid w:val="00C672D5"/>
    <w:rsid w:val="00C67907"/>
    <w:rsid w:val="00C70A45"/>
    <w:rsid w:val="00C70AB2"/>
    <w:rsid w:val="00C70F11"/>
    <w:rsid w:val="00C7128E"/>
    <w:rsid w:val="00C71496"/>
    <w:rsid w:val="00C714C4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8BB"/>
    <w:rsid w:val="00C83C8A"/>
    <w:rsid w:val="00C848B5"/>
    <w:rsid w:val="00C85539"/>
    <w:rsid w:val="00C8562A"/>
    <w:rsid w:val="00C862D6"/>
    <w:rsid w:val="00C8641C"/>
    <w:rsid w:val="00C86B4A"/>
    <w:rsid w:val="00C86DD2"/>
    <w:rsid w:val="00C877B5"/>
    <w:rsid w:val="00C9017B"/>
    <w:rsid w:val="00C9054B"/>
    <w:rsid w:val="00C90AFA"/>
    <w:rsid w:val="00C9151A"/>
    <w:rsid w:val="00C91E43"/>
    <w:rsid w:val="00C91FB0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8F9"/>
    <w:rsid w:val="00C979A1"/>
    <w:rsid w:val="00C97FF1"/>
    <w:rsid w:val="00CA002A"/>
    <w:rsid w:val="00CA05AA"/>
    <w:rsid w:val="00CA07CB"/>
    <w:rsid w:val="00CA0B14"/>
    <w:rsid w:val="00CA0D11"/>
    <w:rsid w:val="00CA12AA"/>
    <w:rsid w:val="00CA345B"/>
    <w:rsid w:val="00CA3FF2"/>
    <w:rsid w:val="00CA413D"/>
    <w:rsid w:val="00CA5168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49BF"/>
    <w:rsid w:val="00CB4C8B"/>
    <w:rsid w:val="00CB55D1"/>
    <w:rsid w:val="00CB6151"/>
    <w:rsid w:val="00CB6CC9"/>
    <w:rsid w:val="00CB7589"/>
    <w:rsid w:val="00CB7839"/>
    <w:rsid w:val="00CC0584"/>
    <w:rsid w:val="00CC0676"/>
    <w:rsid w:val="00CC081E"/>
    <w:rsid w:val="00CC1462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4EED"/>
    <w:rsid w:val="00CC518F"/>
    <w:rsid w:val="00CC5A2D"/>
    <w:rsid w:val="00CC6702"/>
    <w:rsid w:val="00CC69C2"/>
    <w:rsid w:val="00CC7420"/>
    <w:rsid w:val="00CC7892"/>
    <w:rsid w:val="00CC7A7E"/>
    <w:rsid w:val="00CC7BE1"/>
    <w:rsid w:val="00CD0355"/>
    <w:rsid w:val="00CD12B2"/>
    <w:rsid w:val="00CD1562"/>
    <w:rsid w:val="00CD1981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0E3"/>
    <w:rsid w:val="00CD64C5"/>
    <w:rsid w:val="00CD7F58"/>
    <w:rsid w:val="00CE008E"/>
    <w:rsid w:val="00CE0A7F"/>
    <w:rsid w:val="00CE138B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4A5"/>
    <w:rsid w:val="00CE5D17"/>
    <w:rsid w:val="00CE5D3B"/>
    <w:rsid w:val="00CE6508"/>
    <w:rsid w:val="00CE6E81"/>
    <w:rsid w:val="00CE7899"/>
    <w:rsid w:val="00CE7A6F"/>
    <w:rsid w:val="00CE7ECF"/>
    <w:rsid w:val="00CF2CAB"/>
    <w:rsid w:val="00CF2FF7"/>
    <w:rsid w:val="00CF4046"/>
    <w:rsid w:val="00CF47F0"/>
    <w:rsid w:val="00CF5856"/>
    <w:rsid w:val="00CF5916"/>
    <w:rsid w:val="00CF6531"/>
    <w:rsid w:val="00CF6731"/>
    <w:rsid w:val="00CF6881"/>
    <w:rsid w:val="00CF6DF7"/>
    <w:rsid w:val="00CF74DA"/>
    <w:rsid w:val="00CF7DCB"/>
    <w:rsid w:val="00CF7E67"/>
    <w:rsid w:val="00CF7FB7"/>
    <w:rsid w:val="00D002EF"/>
    <w:rsid w:val="00D007A7"/>
    <w:rsid w:val="00D00DE7"/>
    <w:rsid w:val="00D01071"/>
    <w:rsid w:val="00D0133F"/>
    <w:rsid w:val="00D01360"/>
    <w:rsid w:val="00D01B54"/>
    <w:rsid w:val="00D02DFE"/>
    <w:rsid w:val="00D0399D"/>
    <w:rsid w:val="00D0428A"/>
    <w:rsid w:val="00D05DFE"/>
    <w:rsid w:val="00D065CF"/>
    <w:rsid w:val="00D06691"/>
    <w:rsid w:val="00D0689A"/>
    <w:rsid w:val="00D06A3D"/>
    <w:rsid w:val="00D0733A"/>
    <w:rsid w:val="00D07369"/>
    <w:rsid w:val="00D076A9"/>
    <w:rsid w:val="00D07FBE"/>
    <w:rsid w:val="00D1082B"/>
    <w:rsid w:val="00D110A2"/>
    <w:rsid w:val="00D1161A"/>
    <w:rsid w:val="00D11A52"/>
    <w:rsid w:val="00D1249A"/>
    <w:rsid w:val="00D12F53"/>
    <w:rsid w:val="00D13338"/>
    <w:rsid w:val="00D1337E"/>
    <w:rsid w:val="00D135BA"/>
    <w:rsid w:val="00D13CB9"/>
    <w:rsid w:val="00D13E41"/>
    <w:rsid w:val="00D151E1"/>
    <w:rsid w:val="00D15C88"/>
    <w:rsid w:val="00D15C8F"/>
    <w:rsid w:val="00D15D47"/>
    <w:rsid w:val="00D16F19"/>
    <w:rsid w:val="00D16F82"/>
    <w:rsid w:val="00D17292"/>
    <w:rsid w:val="00D17610"/>
    <w:rsid w:val="00D2037C"/>
    <w:rsid w:val="00D204DC"/>
    <w:rsid w:val="00D207EA"/>
    <w:rsid w:val="00D2118E"/>
    <w:rsid w:val="00D2163F"/>
    <w:rsid w:val="00D223A7"/>
    <w:rsid w:val="00D22821"/>
    <w:rsid w:val="00D22849"/>
    <w:rsid w:val="00D2327C"/>
    <w:rsid w:val="00D234FB"/>
    <w:rsid w:val="00D23521"/>
    <w:rsid w:val="00D23800"/>
    <w:rsid w:val="00D23DE7"/>
    <w:rsid w:val="00D242D0"/>
    <w:rsid w:val="00D24C86"/>
    <w:rsid w:val="00D24E75"/>
    <w:rsid w:val="00D257B2"/>
    <w:rsid w:val="00D25AE8"/>
    <w:rsid w:val="00D25D09"/>
    <w:rsid w:val="00D2630B"/>
    <w:rsid w:val="00D270FA"/>
    <w:rsid w:val="00D27E79"/>
    <w:rsid w:val="00D27FB4"/>
    <w:rsid w:val="00D30084"/>
    <w:rsid w:val="00D30956"/>
    <w:rsid w:val="00D31AD6"/>
    <w:rsid w:val="00D31ED4"/>
    <w:rsid w:val="00D32F73"/>
    <w:rsid w:val="00D33170"/>
    <w:rsid w:val="00D331B5"/>
    <w:rsid w:val="00D333EB"/>
    <w:rsid w:val="00D3378B"/>
    <w:rsid w:val="00D33791"/>
    <w:rsid w:val="00D33BA6"/>
    <w:rsid w:val="00D347FD"/>
    <w:rsid w:val="00D3587A"/>
    <w:rsid w:val="00D35C41"/>
    <w:rsid w:val="00D35F99"/>
    <w:rsid w:val="00D36080"/>
    <w:rsid w:val="00D36473"/>
    <w:rsid w:val="00D36DE4"/>
    <w:rsid w:val="00D37591"/>
    <w:rsid w:val="00D3764C"/>
    <w:rsid w:val="00D37826"/>
    <w:rsid w:val="00D37B7D"/>
    <w:rsid w:val="00D37E04"/>
    <w:rsid w:val="00D37EDE"/>
    <w:rsid w:val="00D40A16"/>
    <w:rsid w:val="00D417F1"/>
    <w:rsid w:val="00D43012"/>
    <w:rsid w:val="00D436DF"/>
    <w:rsid w:val="00D443BE"/>
    <w:rsid w:val="00D447CA"/>
    <w:rsid w:val="00D44976"/>
    <w:rsid w:val="00D449BE"/>
    <w:rsid w:val="00D45201"/>
    <w:rsid w:val="00D454DF"/>
    <w:rsid w:val="00D45711"/>
    <w:rsid w:val="00D46EE1"/>
    <w:rsid w:val="00D4708D"/>
    <w:rsid w:val="00D47670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15B6"/>
    <w:rsid w:val="00D617F3"/>
    <w:rsid w:val="00D61E10"/>
    <w:rsid w:val="00D62091"/>
    <w:rsid w:val="00D62169"/>
    <w:rsid w:val="00D62D86"/>
    <w:rsid w:val="00D62F9A"/>
    <w:rsid w:val="00D63030"/>
    <w:rsid w:val="00D63D97"/>
    <w:rsid w:val="00D64100"/>
    <w:rsid w:val="00D64861"/>
    <w:rsid w:val="00D64C57"/>
    <w:rsid w:val="00D64FA5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403"/>
    <w:rsid w:val="00D73650"/>
    <w:rsid w:val="00D73D30"/>
    <w:rsid w:val="00D745D0"/>
    <w:rsid w:val="00D747D0"/>
    <w:rsid w:val="00D74C15"/>
    <w:rsid w:val="00D74C46"/>
    <w:rsid w:val="00D75413"/>
    <w:rsid w:val="00D7546E"/>
    <w:rsid w:val="00D7588E"/>
    <w:rsid w:val="00D75C63"/>
    <w:rsid w:val="00D76860"/>
    <w:rsid w:val="00D76E83"/>
    <w:rsid w:val="00D770A8"/>
    <w:rsid w:val="00D77282"/>
    <w:rsid w:val="00D80AEA"/>
    <w:rsid w:val="00D81306"/>
    <w:rsid w:val="00D822BC"/>
    <w:rsid w:val="00D82447"/>
    <w:rsid w:val="00D826F2"/>
    <w:rsid w:val="00D82E7F"/>
    <w:rsid w:val="00D83177"/>
    <w:rsid w:val="00D85450"/>
    <w:rsid w:val="00D86543"/>
    <w:rsid w:val="00D86840"/>
    <w:rsid w:val="00D86A89"/>
    <w:rsid w:val="00D86D6E"/>
    <w:rsid w:val="00D87696"/>
    <w:rsid w:val="00D877D7"/>
    <w:rsid w:val="00D8787A"/>
    <w:rsid w:val="00D87950"/>
    <w:rsid w:val="00D9028C"/>
    <w:rsid w:val="00D90BB6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A70"/>
    <w:rsid w:val="00D94B89"/>
    <w:rsid w:val="00D94C72"/>
    <w:rsid w:val="00D94F04"/>
    <w:rsid w:val="00D955A1"/>
    <w:rsid w:val="00D95DF1"/>
    <w:rsid w:val="00D96465"/>
    <w:rsid w:val="00D96726"/>
    <w:rsid w:val="00D968C0"/>
    <w:rsid w:val="00D96950"/>
    <w:rsid w:val="00D96EC1"/>
    <w:rsid w:val="00D978ED"/>
    <w:rsid w:val="00D97ADE"/>
    <w:rsid w:val="00DA0080"/>
    <w:rsid w:val="00DA0219"/>
    <w:rsid w:val="00DA0683"/>
    <w:rsid w:val="00DA0B11"/>
    <w:rsid w:val="00DA10B9"/>
    <w:rsid w:val="00DA12D2"/>
    <w:rsid w:val="00DA1324"/>
    <w:rsid w:val="00DA184E"/>
    <w:rsid w:val="00DA19FB"/>
    <w:rsid w:val="00DA2397"/>
    <w:rsid w:val="00DA3724"/>
    <w:rsid w:val="00DA3817"/>
    <w:rsid w:val="00DA4469"/>
    <w:rsid w:val="00DA4513"/>
    <w:rsid w:val="00DA4DF8"/>
    <w:rsid w:val="00DA5088"/>
    <w:rsid w:val="00DA5AE8"/>
    <w:rsid w:val="00DA6011"/>
    <w:rsid w:val="00DA6842"/>
    <w:rsid w:val="00DA74AE"/>
    <w:rsid w:val="00DB02B7"/>
    <w:rsid w:val="00DB0344"/>
    <w:rsid w:val="00DB03D3"/>
    <w:rsid w:val="00DB06FB"/>
    <w:rsid w:val="00DB1105"/>
    <w:rsid w:val="00DB11FE"/>
    <w:rsid w:val="00DB15B2"/>
    <w:rsid w:val="00DB1845"/>
    <w:rsid w:val="00DB24AD"/>
    <w:rsid w:val="00DB2B54"/>
    <w:rsid w:val="00DB2C31"/>
    <w:rsid w:val="00DB2D53"/>
    <w:rsid w:val="00DB335F"/>
    <w:rsid w:val="00DB37F9"/>
    <w:rsid w:val="00DB58B4"/>
    <w:rsid w:val="00DB5CE6"/>
    <w:rsid w:val="00DB6093"/>
    <w:rsid w:val="00DB68AC"/>
    <w:rsid w:val="00DB6D0D"/>
    <w:rsid w:val="00DB7E54"/>
    <w:rsid w:val="00DC008D"/>
    <w:rsid w:val="00DC08E5"/>
    <w:rsid w:val="00DC29F6"/>
    <w:rsid w:val="00DC2B71"/>
    <w:rsid w:val="00DC31CA"/>
    <w:rsid w:val="00DC32C7"/>
    <w:rsid w:val="00DC33E5"/>
    <w:rsid w:val="00DC3884"/>
    <w:rsid w:val="00DC47FE"/>
    <w:rsid w:val="00DC4AB2"/>
    <w:rsid w:val="00DC4DFC"/>
    <w:rsid w:val="00DC5712"/>
    <w:rsid w:val="00DC59CC"/>
    <w:rsid w:val="00DC5EFC"/>
    <w:rsid w:val="00DC61F2"/>
    <w:rsid w:val="00DC67B0"/>
    <w:rsid w:val="00DC70C3"/>
    <w:rsid w:val="00DC7111"/>
    <w:rsid w:val="00DC7D59"/>
    <w:rsid w:val="00DD0E38"/>
    <w:rsid w:val="00DD1588"/>
    <w:rsid w:val="00DD2072"/>
    <w:rsid w:val="00DD2767"/>
    <w:rsid w:val="00DD2FD9"/>
    <w:rsid w:val="00DD3386"/>
    <w:rsid w:val="00DD3413"/>
    <w:rsid w:val="00DD3770"/>
    <w:rsid w:val="00DD3968"/>
    <w:rsid w:val="00DD3D2C"/>
    <w:rsid w:val="00DD3D94"/>
    <w:rsid w:val="00DD3F50"/>
    <w:rsid w:val="00DD4FCE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D79EA"/>
    <w:rsid w:val="00DE0298"/>
    <w:rsid w:val="00DE067A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DA6"/>
    <w:rsid w:val="00DE6E65"/>
    <w:rsid w:val="00DE725B"/>
    <w:rsid w:val="00DE730E"/>
    <w:rsid w:val="00DE7A62"/>
    <w:rsid w:val="00DF03CD"/>
    <w:rsid w:val="00DF176E"/>
    <w:rsid w:val="00DF2301"/>
    <w:rsid w:val="00DF23C4"/>
    <w:rsid w:val="00DF24AD"/>
    <w:rsid w:val="00DF2E6D"/>
    <w:rsid w:val="00DF3603"/>
    <w:rsid w:val="00DF3DD7"/>
    <w:rsid w:val="00DF5136"/>
    <w:rsid w:val="00DF5338"/>
    <w:rsid w:val="00DF5454"/>
    <w:rsid w:val="00DF5BBB"/>
    <w:rsid w:val="00DF5E24"/>
    <w:rsid w:val="00DF5F02"/>
    <w:rsid w:val="00DF6546"/>
    <w:rsid w:val="00DF66B0"/>
    <w:rsid w:val="00DF6CBD"/>
    <w:rsid w:val="00DF6DB4"/>
    <w:rsid w:val="00DF701F"/>
    <w:rsid w:val="00DF715D"/>
    <w:rsid w:val="00DF7254"/>
    <w:rsid w:val="00DF73DC"/>
    <w:rsid w:val="00DF7695"/>
    <w:rsid w:val="00DF784A"/>
    <w:rsid w:val="00DF7A5B"/>
    <w:rsid w:val="00E01294"/>
    <w:rsid w:val="00E01A91"/>
    <w:rsid w:val="00E02048"/>
    <w:rsid w:val="00E0259F"/>
    <w:rsid w:val="00E02BC7"/>
    <w:rsid w:val="00E031FC"/>
    <w:rsid w:val="00E03697"/>
    <w:rsid w:val="00E03862"/>
    <w:rsid w:val="00E03C88"/>
    <w:rsid w:val="00E03D9C"/>
    <w:rsid w:val="00E03EC7"/>
    <w:rsid w:val="00E03FFE"/>
    <w:rsid w:val="00E04159"/>
    <w:rsid w:val="00E0469E"/>
    <w:rsid w:val="00E049FB"/>
    <w:rsid w:val="00E04BFC"/>
    <w:rsid w:val="00E0593F"/>
    <w:rsid w:val="00E05FBE"/>
    <w:rsid w:val="00E06818"/>
    <w:rsid w:val="00E07509"/>
    <w:rsid w:val="00E1063D"/>
    <w:rsid w:val="00E106DB"/>
    <w:rsid w:val="00E10F03"/>
    <w:rsid w:val="00E11783"/>
    <w:rsid w:val="00E11ADF"/>
    <w:rsid w:val="00E11F58"/>
    <w:rsid w:val="00E1274E"/>
    <w:rsid w:val="00E131B9"/>
    <w:rsid w:val="00E133C7"/>
    <w:rsid w:val="00E133F8"/>
    <w:rsid w:val="00E13407"/>
    <w:rsid w:val="00E136A9"/>
    <w:rsid w:val="00E13A83"/>
    <w:rsid w:val="00E13C55"/>
    <w:rsid w:val="00E1406C"/>
    <w:rsid w:val="00E1413B"/>
    <w:rsid w:val="00E14543"/>
    <w:rsid w:val="00E14AAC"/>
    <w:rsid w:val="00E14C49"/>
    <w:rsid w:val="00E15DFD"/>
    <w:rsid w:val="00E160A8"/>
    <w:rsid w:val="00E16B79"/>
    <w:rsid w:val="00E1743B"/>
    <w:rsid w:val="00E174EF"/>
    <w:rsid w:val="00E176FD"/>
    <w:rsid w:val="00E177C9"/>
    <w:rsid w:val="00E17A3B"/>
    <w:rsid w:val="00E17E30"/>
    <w:rsid w:val="00E23AA3"/>
    <w:rsid w:val="00E24529"/>
    <w:rsid w:val="00E245DC"/>
    <w:rsid w:val="00E24638"/>
    <w:rsid w:val="00E24907"/>
    <w:rsid w:val="00E25CAB"/>
    <w:rsid w:val="00E25E6C"/>
    <w:rsid w:val="00E25ED0"/>
    <w:rsid w:val="00E25F53"/>
    <w:rsid w:val="00E26DC4"/>
    <w:rsid w:val="00E278DB"/>
    <w:rsid w:val="00E27AC7"/>
    <w:rsid w:val="00E27C98"/>
    <w:rsid w:val="00E303CA"/>
    <w:rsid w:val="00E305C9"/>
    <w:rsid w:val="00E3071A"/>
    <w:rsid w:val="00E309B5"/>
    <w:rsid w:val="00E30D35"/>
    <w:rsid w:val="00E30D65"/>
    <w:rsid w:val="00E31000"/>
    <w:rsid w:val="00E31F0B"/>
    <w:rsid w:val="00E326E4"/>
    <w:rsid w:val="00E32AFA"/>
    <w:rsid w:val="00E32F6E"/>
    <w:rsid w:val="00E3367E"/>
    <w:rsid w:val="00E33CC2"/>
    <w:rsid w:val="00E34B4C"/>
    <w:rsid w:val="00E35065"/>
    <w:rsid w:val="00E3539F"/>
    <w:rsid w:val="00E35653"/>
    <w:rsid w:val="00E360FF"/>
    <w:rsid w:val="00E363B7"/>
    <w:rsid w:val="00E363C8"/>
    <w:rsid w:val="00E36B8B"/>
    <w:rsid w:val="00E3701E"/>
    <w:rsid w:val="00E37081"/>
    <w:rsid w:val="00E374BB"/>
    <w:rsid w:val="00E375E6"/>
    <w:rsid w:val="00E3787F"/>
    <w:rsid w:val="00E40354"/>
    <w:rsid w:val="00E40355"/>
    <w:rsid w:val="00E408D0"/>
    <w:rsid w:val="00E40F62"/>
    <w:rsid w:val="00E41D9B"/>
    <w:rsid w:val="00E42E36"/>
    <w:rsid w:val="00E42E59"/>
    <w:rsid w:val="00E42F31"/>
    <w:rsid w:val="00E439EE"/>
    <w:rsid w:val="00E43F95"/>
    <w:rsid w:val="00E44138"/>
    <w:rsid w:val="00E4415A"/>
    <w:rsid w:val="00E44342"/>
    <w:rsid w:val="00E447E1"/>
    <w:rsid w:val="00E45B90"/>
    <w:rsid w:val="00E45C74"/>
    <w:rsid w:val="00E45D98"/>
    <w:rsid w:val="00E46725"/>
    <w:rsid w:val="00E46DAF"/>
    <w:rsid w:val="00E5040F"/>
    <w:rsid w:val="00E507EE"/>
    <w:rsid w:val="00E509D5"/>
    <w:rsid w:val="00E50FA8"/>
    <w:rsid w:val="00E511FA"/>
    <w:rsid w:val="00E5130D"/>
    <w:rsid w:val="00E514FE"/>
    <w:rsid w:val="00E521FB"/>
    <w:rsid w:val="00E524B8"/>
    <w:rsid w:val="00E5322D"/>
    <w:rsid w:val="00E5370F"/>
    <w:rsid w:val="00E538AF"/>
    <w:rsid w:val="00E53CA4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1F49"/>
    <w:rsid w:val="00E6228A"/>
    <w:rsid w:val="00E624A6"/>
    <w:rsid w:val="00E6265F"/>
    <w:rsid w:val="00E62684"/>
    <w:rsid w:val="00E62B63"/>
    <w:rsid w:val="00E6342D"/>
    <w:rsid w:val="00E63AD5"/>
    <w:rsid w:val="00E64432"/>
    <w:rsid w:val="00E64529"/>
    <w:rsid w:val="00E6486B"/>
    <w:rsid w:val="00E64E85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708D"/>
    <w:rsid w:val="00E671C0"/>
    <w:rsid w:val="00E6760A"/>
    <w:rsid w:val="00E67695"/>
    <w:rsid w:val="00E67AE3"/>
    <w:rsid w:val="00E70954"/>
    <w:rsid w:val="00E711E9"/>
    <w:rsid w:val="00E7121A"/>
    <w:rsid w:val="00E719A9"/>
    <w:rsid w:val="00E71CC5"/>
    <w:rsid w:val="00E721C4"/>
    <w:rsid w:val="00E7291A"/>
    <w:rsid w:val="00E72FED"/>
    <w:rsid w:val="00E737A4"/>
    <w:rsid w:val="00E74349"/>
    <w:rsid w:val="00E74F69"/>
    <w:rsid w:val="00E75E62"/>
    <w:rsid w:val="00E75F91"/>
    <w:rsid w:val="00E76BB9"/>
    <w:rsid w:val="00E800A2"/>
    <w:rsid w:val="00E802BC"/>
    <w:rsid w:val="00E80719"/>
    <w:rsid w:val="00E81CB2"/>
    <w:rsid w:val="00E81CCC"/>
    <w:rsid w:val="00E82FDE"/>
    <w:rsid w:val="00E832F1"/>
    <w:rsid w:val="00E8404A"/>
    <w:rsid w:val="00E84617"/>
    <w:rsid w:val="00E84E74"/>
    <w:rsid w:val="00E859A5"/>
    <w:rsid w:val="00E85F90"/>
    <w:rsid w:val="00E85FC8"/>
    <w:rsid w:val="00E8632A"/>
    <w:rsid w:val="00E86CBF"/>
    <w:rsid w:val="00E86EA5"/>
    <w:rsid w:val="00E86EBD"/>
    <w:rsid w:val="00E86FFE"/>
    <w:rsid w:val="00E8748C"/>
    <w:rsid w:val="00E874F1"/>
    <w:rsid w:val="00E8754E"/>
    <w:rsid w:val="00E878BA"/>
    <w:rsid w:val="00E90C81"/>
    <w:rsid w:val="00E90CD3"/>
    <w:rsid w:val="00E90E6E"/>
    <w:rsid w:val="00E916F5"/>
    <w:rsid w:val="00E917BB"/>
    <w:rsid w:val="00E91E4A"/>
    <w:rsid w:val="00E91EF0"/>
    <w:rsid w:val="00E92C55"/>
    <w:rsid w:val="00E93254"/>
    <w:rsid w:val="00E93B4A"/>
    <w:rsid w:val="00E9459A"/>
    <w:rsid w:val="00E94AA4"/>
    <w:rsid w:val="00E95526"/>
    <w:rsid w:val="00E95D51"/>
    <w:rsid w:val="00E9630A"/>
    <w:rsid w:val="00E9659E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333"/>
    <w:rsid w:val="00EA24B0"/>
    <w:rsid w:val="00EA2E1A"/>
    <w:rsid w:val="00EA30B0"/>
    <w:rsid w:val="00EA4746"/>
    <w:rsid w:val="00EA5046"/>
    <w:rsid w:val="00EA5538"/>
    <w:rsid w:val="00EA5AFC"/>
    <w:rsid w:val="00EA5CB4"/>
    <w:rsid w:val="00EA6199"/>
    <w:rsid w:val="00EA62D1"/>
    <w:rsid w:val="00EA6B35"/>
    <w:rsid w:val="00EA6CC3"/>
    <w:rsid w:val="00EA6E36"/>
    <w:rsid w:val="00EA6F0C"/>
    <w:rsid w:val="00EA75AF"/>
    <w:rsid w:val="00EA75C7"/>
    <w:rsid w:val="00EA7767"/>
    <w:rsid w:val="00EA7ABE"/>
    <w:rsid w:val="00EA7CB5"/>
    <w:rsid w:val="00EB00CD"/>
    <w:rsid w:val="00EB118F"/>
    <w:rsid w:val="00EB1A30"/>
    <w:rsid w:val="00EB1BDC"/>
    <w:rsid w:val="00EB2EE1"/>
    <w:rsid w:val="00EB305D"/>
    <w:rsid w:val="00EB3069"/>
    <w:rsid w:val="00EB309D"/>
    <w:rsid w:val="00EB30F8"/>
    <w:rsid w:val="00EB3B14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15"/>
    <w:rsid w:val="00EB72EC"/>
    <w:rsid w:val="00EB73C9"/>
    <w:rsid w:val="00EB743E"/>
    <w:rsid w:val="00EB7C11"/>
    <w:rsid w:val="00EB7E5B"/>
    <w:rsid w:val="00EC0D27"/>
    <w:rsid w:val="00EC154B"/>
    <w:rsid w:val="00EC19DE"/>
    <w:rsid w:val="00EC2064"/>
    <w:rsid w:val="00EC20FC"/>
    <w:rsid w:val="00EC2543"/>
    <w:rsid w:val="00EC25E8"/>
    <w:rsid w:val="00EC38B0"/>
    <w:rsid w:val="00EC434E"/>
    <w:rsid w:val="00EC4720"/>
    <w:rsid w:val="00EC4DDF"/>
    <w:rsid w:val="00EC51EF"/>
    <w:rsid w:val="00EC54E5"/>
    <w:rsid w:val="00EC5BF6"/>
    <w:rsid w:val="00EC6BBB"/>
    <w:rsid w:val="00EC6C05"/>
    <w:rsid w:val="00EC724B"/>
    <w:rsid w:val="00EC7768"/>
    <w:rsid w:val="00ED01ED"/>
    <w:rsid w:val="00ED02DA"/>
    <w:rsid w:val="00ED069E"/>
    <w:rsid w:val="00ED07AD"/>
    <w:rsid w:val="00ED0847"/>
    <w:rsid w:val="00ED10A1"/>
    <w:rsid w:val="00ED10D6"/>
    <w:rsid w:val="00ED148B"/>
    <w:rsid w:val="00ED1941"/>
    <w:rsid w:val="00ED257F"/>
    <w:rsid w:val="00ED28AE"/>
    <w:rsid w:val="00ED28DD"/>
    <w:rsid w:val="00ED2B43"/>
    <w:rsid w:val="00ED40FE"/>
    <w:rsid w:val="00ED4191"/>
    <w:rsid w:val="00ED4330"/>
    <w:rsid w:val="00ED4597"/>
    <w:rsid w:val="00ED4C80"/>
    <w:rsid w:val="00ED503C"/>
    <w:rsid w:val="00ED5566"/>
    <w:rsid w:val="00ED5667"/>
    <w:rsid w:val="00ED5BBD"/>
    <w:rsid w:val="00ED5CC7"/>
    <w:rsid w:val="00ED6F04"/>
    <w:rsid w:val="00ED7116"/>
    <w:rsid w:val="00EE0995"/>
    <w:rsid w:val="00EE0D8B"/>
    <w:rsid w:val="00EE223C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187A"/>
    <w:rsid w:val="00EF228F"/>
    <w:rsid w:val="00EF2808"/>
    <w:rsid w:val="00EF28A0"/>
    <w:rsid w:val="00EF29D8"/>
    <w:rsid w:val="00EF3224"/>
    <w:rsid w:val="00EF3829"/>
    <w:rsid w:val="00EF461B"/>
    <w:rsid w:val="00EF4CE1"/>
    <w:rsid w:val="00EF4F62"/>
    <w:rsid w:val="00EF5377"/>
    <w:rsid w:val="00EF58B5"/>
    <w:rsid w:val="00EF6036"/>
    <w:rsid w:val="00EF63CB"/>
    <w:rsid w:val="00EF68E2"/>
    <w:rsid w:val="00EF6AFC"/>
    <w:rsid w:val="00EF710D"/>
    <w:rsid w:val="00EF7DCC"/>
    <w:rsid w:val="00EF7E0D"/>
    <w:rsid w:val="00F00755"/>
    <w:rsid w:val="00F00D72"/>
    <w:rsid w:val="00F01714"/>
    <w:rsid w:val="00F01A7A"/>
    <w:rsid w:val="00F01AE0"/>
    <w:rsid w:val="00F01CAF"/>
    <w:rsid w:val="00F01ED1"/>
    <w:rsid w:val="00F024EC"/>
    <w:rsid w:val="00F03C91"/>
    <w:rsid w:val="00F03EED"/>
    <w:rsid w:val="00F03F8B"/>
    <w:rsid w:val="00F044B4"/>
    <w:rsid w:val="00F0456E"/>
    <w:rsid w:val="00F048D9"/>
    <w:rsid w:val="00F05077"/>
    <w:rsid w:val="00F05871"/>
    <w:rsid w:val="00F059E2"/>
    <w:rsid w:val="00F063B2"/>
    <w:rsid w:val="00F07108"/>
    <w:rsid w:val="00F07844"/>
    <w:rsid w:val="00F111D6"/>
    <w:rsid w:val="00F11C9E"/>
    <w:rsid w:val="00F12467"/>
    <w:rsid w:val="00F12F25"/>
    <w:rsid w:val="00F133BF"/>
    <w:rsid w:val="00F13D1F"/>
    <w:rsid w:val="00F141BB"/>
    <w:rsid w:val="00F1456A"/>
    <w:rsid w:val="00F14725"/>
    <w:rsid w:val="00F14972"/>
    <w:rsid w:val="00F14D8A"/>
    <w:rsid w:val="00F14F68"/>
    <w:rsid w:val="00F15876"/>
    <w:rsid w:val="00F1599D"/>
    <w:rsid w:val="00F16039"/>
    <w:rsid w:val="00F164E2"/>
    <w:rsid w:val="00F16B31"/>
    <w:rsid w:val="00F1733A"/>
    <w:rsid w:val="00F17A4B"/>
    <w:rsid w:val="00F17AD8"/>
    <w:rsid w:val="00F17CE5"/>
    <w:rsid w:val="00F20CEA"/>
    <w:rsid w:val="00F20EAF"/>
    <w:rsid w:val="00F216F8"/>
    <w:rsid w:val="00F21726"/>
    <w:rsid w:val="00F2172D"/>
    <w:rsid w:val="00F22154"/>
    <w:rsid w:val="00F22201"/>
    <w:rsid w:val="00F22B14"/>
    <w:rsid w:val="00F230DA"/>
    <w:rsid w:val="00F23322"/>
    <w:rsid w:val="00F23500"/>
    <w:rsid w:val="00F23750"/>
    <w:rsid w:val="00F239E4"/>
    <w:rsid w:val="00F2463C"/>
    <w:rsid w:val="00F25163"/>
    <w:rsid w:val="00F25539"/>
    <w:rsid w:val="00F25FC5"/>
    <w:rsid w:val="00F262BF"/>
    <w:rsid w:val="00F26B93"/>
    <w:rsid w:val="00F27469"/>
    <w:rsid w:val="00F27F48"/>
    <w:rsid w:val="00F300D1"/>
    <w:rsid w:val="00F30195"/>
    <w:rsid w:val="00F30ACA"/>
    <w:rsid w:val="00F30E34"/>
    <w:rsid w:val="00F312C2"/>
    <w:rsid w:val="00F31A41"/>
    <w:rsid w:val="00F3215F"/>
    <w:rsid w:val="00F321CC"/>
    <w:rsid w:val="00F32531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62A3"/>
    <w:rsid w:val="00F374A2"/>
    <w:rsid w:val="00F374D6"/>
    <w:rsid w:val="00F374E3"/>
    <w:rsid w:val="00F375B5"/>
    <w:rsid w:val="00F37B51"/>
    <w:rsid w:val="00F37F7A"/>
    <w:rsid w:val="00F4011E"/>
    <w:rsid w:val="00F407DD"/>
    <w:rsid w:val="00F4096C"/>
    <w:rsid w:val="00F40E90"/>
    <w:rsid w:val="00F4174D"/>
    <w:rsid w:val="00F4196E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461"/>
    <w:rsid w:val="00F46CD8"/>
    <w:rsid w:val="00F46FF7"/>
    <w:rsid w:val="00F47120"/>
    <w:rsid w:val="00F471E3"/>
    <w:rsid w:val="00F47908"/>
    <w:rsid w:val="00F47B04"/>
    <w:rsid w:val="00F47C01"/>
    <w:rsid w:val="00F5003A"/>
    <w:rsid w:val="00F512A3"/>
    <w:rsid w:val="00F5136F"/>
    <w:rsid w:val="00F51FE7"/>
    <w:rsid w:val="00F52187"/>
    <w:rsid w:val="00F53482"/>
    <w:rsid w:val="00F53C0A"/>
    <w:rsid w:val="00F5478C"/>
    <w:rsid w:val="00F547D8"/>
    <w:rsid w:val="00F55324"/>
    <w:rsid w:val="00F55A63"/>
    <w:rsid w:val="00F55EDA"/>
    <w:rsid w:val="00F5633C"/>
    <w:rsid w:val="00F56829"/>
    <w:rsid w:val="00F576E2"/>
    <w:rsid w:val="00F60347"/>
    <w:rsid w:val="00F608C2"/>
    <w:rsid w:val="00F609FD"/>
    <w:rsid w:val="00F60CA3"/>
    <w:rsid w:val="00F60E86"/>
    <w:rsid w:val="00F6103D"/>
    <w:rsid w:val="00F61864"/>
    <w:rsid w:val="00F61BEB"/>
    <w:rsid w:val="00F61E18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918"/>
    <w:rsid w:val="00F65A4C"/>
    <w:rsid w:val="00F65E49"/>
    <w:rsid w:val="00F66676"/>
    <w:rsid w:val="00F66B22"/>
    <w:rsid w:val="00F67026"/>
    <w:rsid w:val="00F6727B"/>
    <w:rsid w:val="00F672D8"/>
    <w:rsid w:val="00F67375"/>
    <w:rsid w:val="00F707C6"/>
    <w:rsid w:val="00F709EB"/>
    <w:rsid w:val="00F70A3C"/>
    <w:rsid w:val="00F70A42"/>
    <w:rsid w:val="00F716AD"/>
    <w:rsid w:val="00F7172B"/>
    <w:rsid w:val="00F71855"/>
    <w:rsid w:val="00F71975"/>
    <w:rsid w:val="00F71F84"/>
    <w:rsid w:val="00F7219B"/>
    <w:rsid w:val="00F731FE"/>
    <w:rsid w:val="00F73472"/>
    <w:rsid w:val="00F740A3"/>
    <w:rsid w:val="00F74570"/>
    <w:rsid w:val="00F74C4D"/>
    <w:rsid w:val="00F74EAC"/>
    <w:rsid w:val="00F75B3F"/>
    <w:rsid w:val="00F75D5D"/>
    <w:rsid w:val="00F77010"/>
    <w:rsid w:val="00F7753A"/>
    <w:rsid w:val="00F77C5C"/>
    <w:rsid w:val="00F8083C"/>
    <w:rsid w:val="00F81716"/>
    <w:rsid w:val="00F81910"/>
    <w:rsid w:val="00F81D41"/>
    <w:rsid w:val="00F82283"/>
    <w:rsid w:val="00F82358"/>
    <w:rsid w:val="00F828CF"/>
    <w:rsid w:val="00F82EF5"/>
    <w:rsid w:val="00F83053"/>
    <w:rsid w:val="00F8314C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1E74"/>
    <w:rsid w:val="00F91E97"/>
    <w:rsid w:val="00F91EA1"/>
    <w:rsid w:val="00F928AC"/>
    <w:rsid w:val="00F92B7E"/>
    <w:rsid w:val="00F92F41"/>
    <w:rsid w:val="00F92FDD"/>
    <w:rsid w:val="00F93197"/>
    <w:rsid w:val="00F9320C"/>
    <w:rsid w:val="00F933AB"/>
    <w:rsid w:val="00F9374D"/>
    <w:rsid w:val="00F93B61"/>
    <w:rsid w:val="00F94097"/>
    <w:rsid w:val="00F940E2"/>
    <w:rsid w:val="00F949AA"/>
    <w:rsid w:val="00F959A9"/>
    <w:rsid w:val="00F96CA5"/>
    <w:rsid w:val="00F971C0"/>
    <w:rsid w:val="00F97746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1C1"/>
    <w:rsid w:val="00FA58EE"/>
    <w:rsid w:val="00FA6047"/>
    <w:rsid w:val="00FA604D"/>
    <w:rsid w:val="00FA6FC7"/>
    <w:rsid w:val="00FB01DE"/>
    <w:rsid w:val="00FB04F6"/>
    <w:rsid w:val="00FB0984"/>
    <w:rsid w:val="00FB2279"/>
    <w:rsid w:val="00FB26ED"/>
    <w:rsid w:val="00FB2E8B"/>
    <w:rsid w:val="00FB3373"/>
    <w:rsid w:val="00FB33C2"/>
    <w:rsid w:val="00FB357F"/>
    <w:rsid w:val="00FB37C0"/>
    <w:rsid w:val="00FB39D7"/>
    <w:rsid w:val="00FB4488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BE4"/>
    <w:rsid w:val="00FC3D1D"/>
    <w:rsid w:val="00FC4292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0CE1"/>
    <w:rsid w:val="00FD1476"/>
    <w:rsid w:val="00FD1B58"/>
    <w:rsid w:val="00FD2242"/>
    <w:rsid w:val="00FD2446"/>
    <w:rsid w:val="00FD2CBE"/>
    <w:rsid w:val="00FD31BF"/>
    <w:rsid w:val="00FD3881"/>
    <w:rsid w:val="00FD3C35"/>
    <w:rsid w:val="00FD3D1A"/>
    <w:rsid w:val="00FD3E07"/>
    <w:rsid w:val="00FD446C"/>
    <w:rsid w:val="00FD460F"/>
    <w:rsid w:val="00FD4A7D"/>
    <w:rsid w:val="00FD4B0A"/>
    <w:rsid w:val="00FD4BB0"/>
    <w:rsid w:val="00FD4E81"/>
    <w:rsid w:val="00FD597D"/>
    <w:rsid w:val="00FD59F7"/>
    <w:rsid w:val="00FD61E9"/>
    <w:rsid w:val="00FD6322"/>
    <w:rsid w:val="00FD6912"/>
    <w:rsid w:val="00FE08F1"/>
    <w:rsid w:val="00FE0954"/>
    <w:rsid w:val="00FE0C1A"/>
    <w:rsid w:val="00FE0DCD"/>
    <w:rsid w:val="00FE11A4"/>
    <w:rsid w:val="00FE1645"/>
    <w:rsid w:val="00FE2105"/>
    <w:rsid w:val="00FE2176"/>
    <w:rsid w:val="00FE2185"/>
    <w:rsid w:val="00FE26C9"/>
    <w:rsid w:val="00FE2ACC"/>
    <w:rsid w:val="00FE3502"/>
    <w:rsid w:val="00FE362B"/>
    <w:rsid w:val="00FE38EA"/>
    <w:rsid w:val="00FE3965"/>
    <w:rsid w:val="00FE3BBF"/>
    <w:rsid w:val="00FE4022"/>
    <w:rsid w:val="00FE51CB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F01EB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4D4F"/>
    <w:rsid w:val="00FF54AD"/>
    <w:rsid w:val="00FF6D7A"/>
    <w:rsid w:val="00FF7736"/>
    <w:rsid w:val="00FF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026576F"/>
  <w15:docId w15:val="{B6ED332E-954D-4B51-8D2F-D45200241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uiPriority w:val="99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uiPriority w:val="99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uiPriority w:val="99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uiPriority w:val="20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9B2C07D6B0778842B6CE30A4D3B6BDAB" ma:contentTypeVersion="0" ma:contentTypeDescription="PBCDocument Content Type is used for maintaing PBC documents and uploading client documents." ma:contentTypeScope="" ma:versionID="2ba054e5b85cdb082a4cd12f9aef2973">
  <xsd:schema xmlns:xsd="http://www.w3.org/2001/XMLSchema" xmlns:xs="http://www.w3.org/2001/XMLSchema" xmlns:p="http://schemas.microsoft.com/office/2006/metadata/properties" xmlns:ns2="720762B5-FE37-4715-A031-A0EEF09D90A0" targetNamespace="http://schemas.microsoft.com/office/2006/metadata/properties" ma:root="true" ma:fieldsID="7636f6462fea5fc2b608c7c0e28e8302" ns2:_="">
    <xsd:import namespace="720762B5-FE37-4715-A031-A0EEF09D90A0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AdditionalDetails" minOccurs="0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762B5-FE37-4715-A031-A0EEF09D90A0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A9D98648-16B2-4F44-A8AD-69873DBB2C9E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A9D98648-16B2-4F44-A8AD-69873DBB2C9E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AdditionalDetails" ma:index="38" nillable="true" ma:displayName="Additional details" ma:internalName="AdditionalDetails">
      <xsd:simpleType>
        <xsd:restriction base="dms:Note">
          <xsd:maxLength value="255"/>
        </xsd:restriction>
      </xsd:simpleType>
    </xsd:element>
    <xsd:element name="FinalDueDate" ma:index="39" nillable="true" ma:displayName="Due date" ma:format="DateOnly" ma:internalName="FinalDueDate">
      <xsd:simpleType>
        <xsd:restriction base="dms:DateTime"/>
      </xsd:simpleType>
    </xsd:element>
    <xsd:element name="Originalduedate" ma:index="40" nillable="true" ma:displayName="Original due date" ma:format="DateOnly" ma:internalName="Originalduedate">
      <xsd:simpleType>
        <xsd:restriction base="dms:DateTime"/>
      </xsd:simpleType>
    </xsd:element>
    <xsd:element name="PBCCategory" ma:index="41" ma:displayName="Category" ma:list="{1B3D23A0-CF81-4533-AA99-63A2ED13A376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ReportedDelayTwo xmlns="720762B5-FE37-4715-A031-A0EEF09D90A0" xsi:nil="true"/>
    <PBCID xmlns="720762B5-FE37-4715-A031-A0EEF09D90A0">3</PBCID>
    <eAuditReference xmlns="720762B5-FE37-4715-A031-A0EEF09D90A0" xsi:nil="true"/>
    <ClientReportedDelayOne xmlns="720762B5-FE37-4715-A031-A0EEF09D90A0" xsi:nil="true"/>
    <ReasonForDelayOne xmlns="720762B5-FE37-4715-A031-A0EEF09D90A0" xsi:nil="true"/>
    <KPMGContact xmlns="720762B5-FE37-4715-A031-A0EEF09D90A0" xsi:nil="true"/>
    <ReasonForDelayThree xmlns="720762B5-FE37-4715-A031-A0EEF09D90A0" xsi:nil="true"/>
    <PBCName xmlns="720762B5-FE37-4715-A031-A0EEF09D90A0">Year end</PBCName>
    <PBCCompletedOn xmlns="720762B5-FE37-4715-A031-A0EEF09D90A0" xsi:nil="true"/>
    <ProvidedDate xmlns="720762B5-FE37-4715-A031-A0EEF09D90A0" xsi:nil="true"/>
    <FlagAfterTheDueDate xmlns="720762B5-FE37-4715-A031-A0EEF09D90A0" xsi:nil="true"/>
    <RevisedDateThree xmlns="720762B5-FE37-4715-A031-A0EEF09D90A0" xsi:nil="true"/>
    <ClientComments xmlns="720762B5-FE37-4715-A031-A0EEF09D90A0" xsi:nil="true"/>
    <ReasonForDelayTwo xmlns="720762B5-FE37-4715-A031-A0EEF09D90A0" xsi:nil="true"/>
    <StatusChangedToOpen xmlns="720762B5-FE37-4715-A031-A0EEF09D90A0" xsi:nil="true"/>
    <PBCType xmlns="720762B5-FE37-4715-A031-A0EEF09D90A0" xsi:nil="true"/>
    <DocumentNames xmlns="720762B5-FE37-4715-A031-A0EEF09D90A0" xsi:nil="true"/>
    <ClientReportedDelayThree xmlns="720762B5-FE37-4715-A031-A0EEF09D90A0" xsi:nil="true"/>
    <DocumentUploadedDate xmlns="720762B5-FE37-4715-A031-A0EEF09D90A0" xsi:nil="true"/>
    <IsRevised xmlns="720762B5-FE37-4715-A031-A0EEF09D90A0" xsi:nil="true"/>
    <Originalduedate xmlns="720762B5-FE37-4715-A031-A0EEF09D90A0" xsi:nil="true"/>
    <RevisedDateTwo xmlns="720762B5-FE37-4715-A031-A0EEF09D90A0" xsi:nil="true"/>
    <ReminderEmailGenerate xmlns="720762B5-FE37-4715-A031-A0EEF09D90A0" xsi:nil="true"/>
    <PBCStatus xmlns="720762B5-FE37-4715-A031-A0EEF09D90A0" xsi:nil="true"/>
    <ClientContact xmlns="720762B5-FE37-4715-A031-A0EEF09D90A0"/>
    <KPMGComments xmlns="720762B5-FE37-4715-A031-A0EEF09D90A0" xsi:nil="true"/>
    <UAuditIsUpdated xmlns="720762B5-FE37-4715-A031-A0EEF09D90A0">1</UAuditIsUpdated>
    <AdditionalDetails xmlns="720762B5-FE37-4715-A031-A0EEF09D90A0" xsi:nil="true"/>
    <DetailedDescription xmlns="720762B5-FE37-4715-A031-A0EEF09D90A0">-</DetailedDescription>
    <PBCReceivedOn xmlns="720762B5-FE37-4715-A031-A0EEF09D90A0">2022-02-05T16:00:00+00:00</PBCReceivedOn>
    <PBCRequestedBy xmlns="720762B5-FE37-4715-A031-A0EEF09D90A0" xsi:nil="true"/>
    <RevisedDateOne xmlns="720762B5-FE37-4715-A031-A0EEF09D90A0" xsi:nil="true"/>
    <FinalDueDate xmlns="720762B5-FE37-4715-A031-A0EEF09D90A0" xsi:nil="true"/>
    <PBCCategory xmlns="720762B5-FE37-4715-A031-A0EEF09D90A0">7</PBCCategory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A7E045-0148-4F09-8257-F6F3065F1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0762B5-FE37-4715-A031-A0EEF09D90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C27D29-F1CB-4CBD-8B72-AD8A7BB63077}">
  <ds:schemaRefs>
    <ds:schemaRef ds:uri="http://schemas.microsoft.com/office/2006/metadata/properties"/>
    <ds:schemaRef ds:uri="http://schemas.microsoft.com/office/infopath/2007/PartnerControls"/>
    <ds:schemaRef ds:uri="720762B5-FE37-4715-A031-A0EEF09D90A0"/>
  </ds:schemaRefs>
</ds:datastoreItem>
</file>

<file path=customXml/itemProps3.xml><?xml version="1.0" encoding="utf-8"?>
<ds:datastoreItem xmlns:ds="http://schemas.openxmlformats.org/officeDocument/2006/customXml" ds:itemID="{0AAA6C1F-1C84-402B-B08A-8624D64874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D5BE5E-13E7-494C-A8DA-B6D587631F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55</Pages>
  <Words>13404</Words>
  <Characters>53903</Characters>
  <Application>Microsoft Office Word</Application>
  <DocSecurity>0</DocSecurity>
  <Lines>449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67173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subject/>
  <dc:creator>tadsong_h22</dc:creator>
  <cp:keywords/>
  <cp:lastModifiedBy>kriangkrai.s</cp:lastModifiedBy>
  <cp:revision>3</cp:revision>
  <cp:lastPrinted>2022-02-25T17:08:00Z</cp:lastPrinted>
  <dcterms:created xsi:type="dcterms:W3CDTF">2022-02-27T10:12:00Z</dcterms:created>
  <dcterms:modified xsi:type="dcterms:W3CDTF">2022-02-27T10:12:00Z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0x010100316F22CA15254FD88A9A38B06C35BF80009B2C07D6B0778842B6CE30A4D3B6BDAB</vt:lpwstr>
  </property>
  <property fmtid="{D5CDD505-2E9C-101B-9397-08002B2CF9AE}" pid="3" name="PBCListName">
    <vt:lpwstr>Year end</vt:lpwstr>
  </property>
</Properties>
</file>