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F7C15" w14:textId="77777777" w:rsidR="00B1375A" w:rsidRPr="005C0BB2" w:rsidRDefault="00B1375A" w:rsidP="00461080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_Hlk94259517"/>
      <w:bookmarkStart w:id="1" w:name="Title"/>
      <w:r w:rsidRPr="005C0BB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5C0BB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5C0BB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bookmarkEnd w:id="0"/>
    <w:p w14:paraId="67581249" w14:textId="77777777" w:rsidR="006F7AC4" w:rsidRPr="005C0BB2" w:rsidRDefault="006F7AC4" w:rsidP="0046108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</w:rPr>
      </w:pPr>
    </w:p>
    <w:p w14:paraId="38C2607F" w14:textId="77777777" w:rsidR="000649CB" w:rsidRPr="005C0BB2" w:rsidRDefault="000649CB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13FCCA25" w14:textId="08B1B93A" w:rsidR="00DA4BD9" w:rsidRPr="005C0BB2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63E3B765" w14:textId="2E81F0D8" w:rsidR="00C17149" w:rsidRPr="005C0BB2" w:rsidRDefault="00C1714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sz w:val="28"/>
          <w:szCs w:val="28"/>
          <w:cs/>
          <w:lang w:val="en-US" w:bidi="th-TH"/>
        </w:rPr>
        <w:t>นโยบายการบัญชีที่สำคัญ</w:t>
      </w:r>
    </w:p>
    <w:p w14:paraId="4A016935" w14:textId="7D45020E" w:rsidR="00E21A0E" w:rsidRPr="005C0BB2" w:rsidRDefault="00E21A0E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="0016476F">
        <w:rPr>
          <w:rFonts w:asciiTheme="majorBidi" w:hAnsiTheme="majorBidi" w:cstheme="majorBidi"/>
          <w:sz w:val="28"/>
          <w:szCs w:val="28"/>
          <w:lang w:val="en-US" w:bidi="th-TH"/>
        </w:rPr>
        <w:t xml:space="preserve">2019 </w:t>
      </w:r>
      <w:r w:rsidRPr="005C0BB2">
        <w:rPr>
          <w:rFonts w:asciiTheme="majorBidi" w:hAnsiTheme="majorBidi" w:cstheme="majorBidi"/>
          <w:sz w:val="28"/>
          <w:szCs w:val="28"/>
          <w:lang w:val="en-US" w:bidi="th-TH"/>
        </w:rPr>
        <w:t>(COVID-19)</w:t>
      </w:r>
    </w:p>
    <w:p w14:paraId="31FF823F" w14:textId="77777777" w:rsidR="00DA4BD9" w:rsidRPr="005C0BB2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2347B96" w14:textId="77777777" w:rsidR="00E76390" w:rsidRPr="005C0BB2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2275F506" w14:textId="77777777" w:rsidR="00DA4BD9" w:rsidRPr="005C0BB2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</w:t>
      </w:r>
      <w:r w:rsidR="003A03C9" w:rsidRPr="005C0BB2">
        <w:rPr>
          <w:rFonts w:asciiTheme="majorBidi" w:hAnsiTheme="majorBidi" w:cstheme="majorBidi"/>
          <w:sz w:val="28"/>
          <w:szCs w:val="28"/>
          <w:cs/>
          <w:lang w:bidi="th-TH"/>
        </w:rPr>
        <w:t>ซื้อ</w:t>
      </w:r>
    </w:p>
    <w:p w14:paraId="22459E41" w14:textId="77777777" w:rsidR="00E76390" w:rsidRPr="005C0BB2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ลูกหนี้จากการซื้อสิทธิเรียกร้อง</w:t>
      </w:r>
    </w:p>
    <w:p w14:paraId="2516F39B" w14:textId="5416CA4F" w:rsidR="00B67631" w:rsidRPr="00FB2340" w:rsidRDefault="00B67631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FB2340">
        <w:rPr>
          <w:rFonts w:asciiTheme="majorBidi" w:hAnsiTheme="majorBidi" w:cstheme="majorBidi" w:hint="cs"/>
          <w:sz w:val="28"/>
          <w:szCs w:val="28"/>
          <w:cs/>
          <w:lang w:bidi="th-TH"/>
        </w:rPr>
        <w:t>ลูกหนี้เงินให้สินเชื่ออื่น</w:t>
      </w:r>
    </w:p>
    <w:p w14:paraId="7A34DD87" w14:textId="11D4A051" w:rsidR="00E76390" w:rsidRPr="005C0BB2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59238A9D" w14:textId="0FF1380D" w:rsidR="00737967" w:rsidRPr="005C0BB2" w:rsidRDefault="0073796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43898B91" w14:textId="77777777" w:rsidR="00DA4BD9" w:rsidRPr="005C0BB2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เงินลงทุนในการร่วมค้า</w:t>
      </w:r>
    </w:p>
    <w:p w14:paraId="7350217E" w14:textId="1B6C058B" w:rsidR="00E76390" w:rsidRPr="005C0BB2" w:rsidRDefault="0086797C" w:rsidP="00421409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>ส่วนปรับปรุง</w:t>
      </w:r>
      <w:r w:rsidR="00E76390" w:rsidRPr="005C0BB2">
        <w:rPr>
          <w:rFonts w:asciiTheme="majorBidi" w:hAnsiTheme="majorBidi" w:cstheme="majorBidi"/>
          <w:sz w:val="28"/>
          <w:szCs w:val="28"/>
          <w:cs/>
          <w:lang w:bidi="th-TH"/>
        </w:rPr>
        <w:t>อาคาร</w:t>
      </w:r>
      <w:r w:rsidR="000A4D2B" w:rsidRPr="005C0BB2">
        <w:rPr>
          <w:rFonts w:asciiTheme="majorBidi" w:hAnsiTheme="majorBidi" w:cstheme="majorBidi"/>
          <w:sz w:val="28"/>
          <w:szCs w:val="28"/>
          <w:cs/>
          <w:lang w:bidi="th-TH"/>
        </w:rPr>
        <w:t>เช่า</w:t>
      </w:r>
      <w:r w:rsidR="00E76390" w:rsidRPr="005C0BB2">
        <w:rPr>
          <w:rFonts w:asciiTheme="majorBidi" w:hAnsiTheme="majorBidi" w:cstheme="majorBidi"/>
          <w:sz w:val="28"/>
          <w:szCs w:val="28"/>
          <w:cs/>
          <w:lang w:bidi="th-TH"/>
        </w:rPr>
        <w:t>และอุปกรณ์</w:t>
      </w:r>
    </w:p>
    <w:p w14:paraId="1A1D78BE" w14:textId="29BF211D" w:rsidR="00DD3D93" w:rsidRPr="005C0BB2" w:rsidRDefault="00DD3D93" w:rsidP="00421409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6421DE60" w14:textId="77777777" w:rsidR="00DA4BD9" w:rsidRPr="005C0BB2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025CEF9B" w14:textId="77777777" w:rsidR="00E76390" w:rsidRPr="005C0BB2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4260C1E9" w14:textId="77777777" w:rsidR="00DA4BD9" w:rsidRPr="005C0BB2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14FBCEC2" w14:textId="77777777" w:rsidR="00B8296A" w:rsidRPr="005C0BB2" w:rsidRDefault="00B8296A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การจ่ายโดยใช้หุ้นเป็นเกณฑ์</w:t>
      </w:r>
    </w:p>
    <w:p w14:paraId="1B379B0E" w14:textId="5094A98F" w:rsidR="00E76390" w:rsidRPr="002D57EC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2D57EC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5C7A15" w:rsidRPr="002D57EC">
        <w:rPr>
          <w:rFonts w:asciiTheme="majorBidi" w:hAnsiTheme="majorBidi" w:cstheme="majorBidi" w:hint="cs"/>
          <w:sz w:val="28"/>
          <w:szCs w:val="28"/>
          <w:cs/>
          <w:lang w:bidi="th-TH"/>
        </w:rPr>
        <w:t>ตามกฎหมาย</w:t>
      </w:r>
    </w:p>
    <w:p w14:paraId="3F4432DD" w14:textId="19C8AE91" w:rsidR="00DA4BD9" w:rsidRPr="002D57EC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2D57EC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343A0" w:rsidRPr="002D57EC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6CFBDFF4" w14:textId="1C1E7142" w:rsidR="00EE4FD6" w:rsidRPr="002D57EC" w:rsidRDefault="00EE4FD6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bookmarkStart w:id="2" w:name="_Hlk93583546"/>
      <w:r w:rsidRPr="002D57EC">
        <w:rPr>
          <w:rFonts w:asciiTheme="majorBidi" w:hAnsiTheme="majorBidi" w:cs="Angsana New" w:hint="cs"/>
          <w:sz w:val="28"/>
          <w:szCs w:val="28"/>
          <w:cs/>
          <w:lang w:bidi="th-TH"/>
        </w:rPr>
        <w:t>การดำเนินงานที่ยกเลิก</w:t>
      </w:r>
      <w:bookmarkEnd w:id="2"/>
    </w:p>
    <w:p w14:paraId="42DDB29D" w14:textId="63B9E10F" w:rsidR="002824E7" w:rsidRPr="002D57EC" w:rsidRDefault="002824E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2D57EC">
        <w:rPr>
          <w:rFonts w:asciiTheme="majorBidi" w:hAnsiTheme="majorBidi" w:cstheme="majorBidi"/>
          <w:sz w:val="28"/>
          <w:szCs w:val="28"/>
          <w:cs/>
          <w:lang w:bidi="th-TH"/>
        </w:rPr>
        <w:t>ต้นทุนในการจัดจำหน่าย</w:t>
      </w:r>
    </w:p>
    <w:p w14:paraId="2E4EF9CE" w14:textId="2287BEC2" w:rsidR="002824E7" w:rsidRPr="005C0BB2" w:rsidRDefault="002824E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ค่าใช้จ่ายในการบริหาร</w:t>
      </w:r>
    </w:p>
    <w:p w14:paraId="36602CC4" w14:textId="77777777" w:rsidR="00284F2F" w:rsidRPr="005C0BB2" w:rsidRDefault="00284F2F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ค่าใช้จ่ายผลประโยชน์ของพนักงาน</w:t>
      </w:r>
    </w:p>
    <w:p w14:paraId="22A224EF" w14:textId="23F41381" w:rsidR="00E76390" w:rsidRPr="005C0BB2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530C31F4" w14:textId="4929BACF" w:rsidR="00822AB2" w:rsidRPr="005C0BB2" w:rsidRDefault="005A3ECC" w:rsidP="00822AB2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ผล</w:t>
      </w:r>
      <w:r w:rsidR="006D6A6C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(ขาดทุน) </w:t>
      </w:r>
      <w:r w:rsidR="004D2509">
        <w:rPr>
          <w:rFonts w:asciiTheme="majorBidi" w:hAnsiTheme="majorBidi" w:cstheme="majorBidi" w:hint="cs"/>
          <w:sz w:val="28"/>
          <w:szCs w:val="28"/>
          <w:cs/>
          <w:lang w:bidi="th-TH"/>
        </w:rPr>
        <w:t>กำไรและกลับรายการ</w:t>
      </w:r>
      <w:r w:rsidRPr="005C0BB2">
        <w:rPr>
          <w:rFonts w:asciiTheme="majorBidi" w:hAnsiTheme="majorBidi" w:cstheme="majorBidi"/>
          <w:sz w:val="28"/>
          <w:szCs w:val="28"/>
          <w:cs/>
        </w:rPr>
        <w:t>ด้านเครดิต</w:t>
      </w:r>
      <w:r w:rsidR="002824E7" w:rsidRPr="005C0BB2">
        <w:rPr>
          <w:rFonts w:asciiTheme="majorBidi" w:hAnsiTheme="majorBidi" w:cstheme="majorBidi"/>
          <w:sz w:val="28"/>
          <w:szCs w:val="28"/>
          <w:cs/>
          <w:lang w:bidi="th-TH"/>
        </w:rPr>
        <w:t>ที่คาดว่าจะเกิดขึ้น</w:t>
      </w:r>
    </w:p>
    <w:p w14:paraId="416FB479" w14:textId="77777777" w:rsidR="00E76390" w:rsidRPr="005C0BB2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756B6304" w14:textId="77777777" w:rsidR="00DA4BD9" w:rsidRPr="005C0BB2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33C28139" w14:textId="77777777" w:rsidR="007118EE" w:rsidRPr="005C0BB2" w:rsidRDefault="007118EE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47E4296B" w14:textId="42E76D30" w:rsidR="00284F2F" w:rsidRPr="005C0BB2" w:rsidRDefault="00284F2F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0F85D366" w14:textId="77777777" w:rsidR="00F41328" w:rsidRDefault="00F41328" w:rsidP="00F41328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03EC9CD6" w14:textId="77777777" w:rsidR="00F41328" w:rsidRDefault="00F41328" w:rsidP="00F41328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23FD1A42" w14:textId="77777777" w:rsidR="00F41328" w:rsidRPr="005C0BB2" w:rsidRDefault="00F41328" w:rsidP="00F41328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5C0BB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5C0BB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5C0BB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45083FDB" w14:textId="77777777" w:rsidR="00F41328" w:rsidRPr="005C0BB2" w:rsidRDefault="00F41328" w:rsidP="00F41328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outlineLvl w:val="0"/>
        <w:rPr>
          <w:rFonts w:asciiTheme="majorBidi" w:hAnsiTheme="majorBidi" w:cstheme="majorBidi"/>
          <w:sz w:val="28"/>
          <w:szCs w:val="28"/>
        </w:rPr>
      </w:pPr>
    </w:p>
    <w:p w14:paraId="43549092" w14:textId="1DAA35AB" w:rsidR="002824E7" w:rsidRPr="005C0BB2" w:rsidRDefault="002824E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1715D32D" w14:textId="7F7572D3" w:rsidR="00377FA6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</w:t>
      </w:r>
      <w:r w:rsidR="003A03C9" w:rsidRPr="005C0BB2">
        <w:rPr>
          <w:rFonts w:asciiTheme="majorBidi" w:hAnsiTheme="majorBidi" w:cstheme="majorBidi"/>
          <w:sz w:val="28"/>
          <w:szCs w:val="28"/>
          <w:cs/>
          <w:lang w:bidi="th-TH"/>
        </w:rPr>
        <w:t>กับ</w:t>
      </w:r>
      <w:r w:rsidR="003843E1" w:rsidRPr="005C0BB2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="003A03C9" w:rsidRPr="005C0BB2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4A81056A" w14:textId="2FE572F5" w:rsidR="00922FAA" w:rsidRDefault="00922FAA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7500BCC6" w14:textId="3856E015" w:rsidR="005E6215" w:rsidRPr="005C0BB2" w:rsidRDefault="005C7A15" w:rsidP="005E6215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การจัดประเภทรายการใหม่</w:t>
      </w:r>
    </w:p>
    <w:p w14:paraId="14574BBF" w14:textId="6ACD0A00" w:rsidR="00B1375A" w:rsidRPr="00170E16" w:rsidRDefault="00267AAB" w:rsidP="00156AF2">
      <w:pPr>
        <w:pStyle w:val="index"/>
        <w:tabs>
          <w:tab w:val="clear" w:pos="1134"/>
          <w:tab w:val="left" w:pos="1170"/>
          <w:tab w:val="num" w:pos="1620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br w:type="page"/>
      </w:r>
      <w:r w:rsidR="00B1375A" w:rsidRPr="005C0BB2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40188A5" w14:textId="77777777" w:rsidR="00B1375A" w:rsidRPr="005C0BB2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E40CDC" w14:textId="07443548" w:rsidR="00B1375A" w:rsidRPr="005C0BB2" w:rsidRDefault="00B1375A" w:rsidP="005B3327">
      <w:pPr>
        <w:tabs>
          <w:tab w:val="clear" w:pos="454"/>
          <w:tab w:val="clear" w:pos="680"/>
          <w:tab w:val="left" w:pos="540"/>
        </w:tabs>
        <w:spacing w:line="360" w:lineRule="exact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</w:t>
      </w:r>
      <w:r w:rsidR="00EE132C" w:rsidRPr="005C0BB2">
        <w:rPr>
          <w:rFonts w:asciiTheme="majorBidi" w:hAnsiTheme="majorBidi" w:cstheme="majorBidi"/>
          <w:sz w:val="28"/>
          <w:szCs w:val="28"/>
          <w:cs/>
        </w:rPr>
        <w:t>คณะ</w:t>
      </w:r>
      <w:r w:rsidRPr="005C0BB2">
        <w:rPr>
          <w:rFonts w:asciiTheme="majorBidi" w:hAnsiTheme="majorBidi" w:cstheme="majorBidi"/>
          <w:sz w:val="28"/>
          <w:szCs w:val="28"/>
          <w:cs/>
        </w:rPr>
        <w:t>กรรมการเมื่อวันที่</w:t>
      </w:r>
      <w:r w:rsidR="00267AAB"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61EC866E" w:rsidRPr="53451075">
        <w:rPr>
          <w:rFonts w:asciiTheme="majorBidi" w:hAnsiTheme="majorBidi" w:cstheme="majorBidi"/>
          <w:sz w:val="28"/>
          <w:szCs w:val="28"/>
          <w:cs/>
        </w:rPr>
        <w:t>25</w:t>
      </w:r>
      <w:r w:rsidR="00201D56" w:rsidRPr="53451075">
        <w:rPr>
          <w:rFonts w:asciiTheme="majorBidi" w:hAnsiTheme="majorBidi" w:cstheme="majorBidi"/>
          <w:sz w:val="28"/>
          <w:szCs w:val="28"/>
        </w:rPr>
        <w:t xml:space="preserve"> </w:t>
      </w:r>
      <w:r w:rsidR="00D2305C" w:rsidRPr="53451075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A90B93" w:rsidRPr="5345107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E0B82" w:rsidRPr="53451075">
        <w:rPr>
          <w:rFonts w:asciiTheme="majorBidi" w:hAnsiTheme="majorBidi" w:cstheme="majorBidi"/>
          <w:sz w:val="28"/>
          <w:szCs w:val="28"/>
        </w:rPr>
        <w:t>256</w:t>
      </w:r>
      <w:r w:rsidR="00B319EF" w:rsidRPr="53451075">
        <w:rPr>
          <w:rFonts w:asciiTheme="majorBidi" w:hAnsiTheme="majorBidi" w:cstheme="majorBidi"/>
          <w:sz w:val="28"/>
          <w:szCs w:val="28"/>
        </w:rPr>
        <w:t>5</w:t>
      </w:r>
    </w:p>
    <w:p w14:paraId="3CCE5BEB" w14:textId="77777777" w:rsidR="00B1375A" w:rsidRPr="005C0BB2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A913EC" w14:textId="77777777" w:rsidR="00B1375A" w:rsidRPr="005C0BB2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>1</w:t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  <w:t>ข้อมูลทั่วไป</w:t>
      </w:r>
    </w:p>
    <w:p w14:paraId="186E1E80" w14:textId="77777777" w:rsidR="00B1375A" w:rsidRPr="005C0BB2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94DF34" w14:textId="399D4EF5" w:rsidR="007118EE" w:rsidRPr="005C0BB2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8119AA" w:rsidRPr="005C0BB2">
        <w:rPr>
          <w:rFonts w:asciiTheme="majorBidi" w:hAnsiTheme="majorBidi" w:cstheme="majorBidi"/>
          <w:sz w:val="28"/>
          <w:szCs w:val="28"/>
          <w:cs/>
        </w:rPr>
        <w:t xml:space="preserve">มิตรสิบ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ลิสซิ่ง จำกัด (มหาชน) </w:t>
      </w:r>
      <w:r w:rsidRPr="005C0BB2">
        <w:rPr>
          <w:rFonts w:asciiTheme="majorBidi" w:hAnsiTheme="majorBidi" w:cstheme="majorBidi"/>
          <w:sz w:val="28"/>
          <w:szCs w:val="28"/>
        </w:rPr>
        <w:t>“</w:t>
      </w:r>
      <w:r w:rsidRPr="005C0BB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5C0BB2">
        <w:rPr>
          <w:rFonts w:asciiTheme="majorBidi" w:hAnsiTheme="majorBidi" w:cstheme="majorBidi"/>
          <w:sz w:val="28"/>
          <w:szCs w:val="28"/>
        </w:rPr>
        <w:t>”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="00132A08" w:rsidRPr="005C0BB2">
        <w:rPr>
          <w:rFonts w:asciiTheme="majorBidi" w:hAnsiTheme="majorBidi" w:cstheme="majorBidi"/>
          <w:sz w:val="28"/>
          <w:szCs w:val="28"/>
          <w:cs/>
        </w:rPr>
        <w:t xml:space="preserve"> และจดทะเบียนกับตลาดหลักทรัพย์ เอ็ม เอ ไอ </w:t>
      </w:r>
      <w:r w:rsidR="00132A08" w:rsidRPr="005C0BB2">
        <w:rPr>
          <w:rFonts w:asciiTheme="majorBidi" w:hAnsiTheme="majorBidi" w:cstheme="majorBidi"/>
          <w:sz w:val="28"/>
          <w:szCs w:val="28"/>
        </w:rPr>
        <w:t>(</w:t>
      </w:r>
      <w:proofErr w:type="spellStart"/>
      <w:r w:rsidR="00132A08" w:rsidRPr="005C0BB2">
        <w:rPr>
          <w:rFonts w:asciiTheme="majorBidi" w:hAnsiTheme="majorBidi" w:cstheme="majorBidi"/>
          <w:sz w:val="28"/>
          <w:szCs w:val="28"/>
        </w:rPr>
        <w:t>mai</w:t>
      </w:r>
      <w:proofErr w:type="spellEnd"/>
      <w:r w:rsidR="00132A08" w:rsidRPr="005C0BB2">
        <w:rPr>
          <w:rFonts w:asciiTheme="majorBidi" w:hAnsiTheme="majorBidi" w:cstheme="majorBidi"/>
          <w:sz w:val="28"/>
          <w:szCs w:val="28"/>
        </w:rPr>
        <w:t xml:space="preserve">) </w:t>
      </w:r>
      <w:r w:rsidR="00132A08" w:rsidRPr="005C0BB2">
        <w:rPr>
          <w:rFonts w:asciiTheme="majorBidi" w:hAnsiTheme="majorBidi" w:cstheme="majorBidi"/>
          <w:sz w:val="28"/>
          <w:szCs w:val="28"/>
          <w:cs/>
        </w:rPr>
        <w:t>เมื่อเดือนมิถุนายน</w:t>
      </w:r>
      <w:r w:rsidR="0081442F"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465A">
        <w:rPr>
          <w:rFonts w:asciiTheme="majorBidi" w:hAnsiTheme="majorBidi" w:cstheme="majorBidi"/>
          <w:sz w:val="28"/>
          <w:szCs w:val="28"/>
        </w:rPr>
        <w:t>2562</w:t>
      </w:r>
      <w:r w:rsidR="0081442F"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="003A4B63" w:rsidRPr="005C0BB2">
        <w:rPr>
          <w:rFonts w:asciiTheme="majorBidi" w:hAnsiTheme="majorBidi" w:cstheme="majorBidi"/>
          <w:sz w:val="28"/>
          <w:szCs w:val="28"/>
          <w:cs/>
        </w:rPr>
        <w:t>โดย</w:t>
      </w:r>
      <w:r w:rsidRPr="005C0BB2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3A4B63" w:rsidRPr="005C0BB2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ตั้งอยู่เลขที่ </w:t>
      </w:r>
      <w:r w:rsidR="0093465A">
        <w:rPr>
          <w:rFonts w:asciiTheme="majorBidi" w:hAnsiTheme="majorBidi" w:cstheme="majorBidi"/>
          <w:sz w:val="28"/>
          <w:szCs w:val="28"/>
        </w:rPr>
        <w:t>895-6</w:t>
      </w:r>
      <w:r w:rsidR="008119AA" w:rsidRPr="005C0BB2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="0093465A">
        <w:rPr>
          <w:rFonts w:asciiTheme="majorBidi" w:hAnsiTheme="majorBidi" w:cstheme="majorBidi"/>
          <w:sz w:val="28"/>
          <w:szCs w:val="28"/>
        </w:rPr>
        <w:t>5</w:t>
      </w:r>
      <w:r w:rsidR="008119AA" w:rsidRPr="005C0BB2">
        <w:rPr>
          <w:rFonts w:asciiTheme="majorBidi" w:hAnsiTheme="majorBidi" w:cstheme="majorBidi"/>
          <w:sz w:val="28"/>
          <w:szCs w:val="28"/>
          <w:cs/>
        </w:rPr>
        <w:t xml:space="preserve"> ถนนศรีนครินทร์ ตำบลสำโรงเหนือ อำเภอเมืองสมุทรปราการ จังหวัดสมุทรปราการ</w:t>
      </w:r>
    </w:p>
    <w:p w14:paraId="1143AB68" w14:textId="77777777" w:rsidR="007118EE" w:rsidRPr="005C0BB2" w:rsidRDefault="007118EE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135C44" w14:textId="5833672D" w:rsidR="00B1375A" w:rsidRPr="005C0BB2" w:rsidRDefault="00EE132C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ผู้ถือหุ้นรายใหญ่</w:t>
      </w:r>
      <w:r w:rsidR="00475615">
        <w:rPr>
          <w:rFonts w:asciiTheme="majorBidi" w:hAnsiTheme="majorBidi" w:cstheme="majorBidi" w:hint="cs"/>
          <w:sz w:val="28"/>
          <w:szCs w:val="28"/>
          <w:cs/>
        </w:rPr>
        <w:t>ในระหว่างปี</w:t>
      </w:r>
      <w:r w:rsidR="007118EE" w:rsidRPr="005C0BB2">
        <w:rPr>
          <w:rFonts w:asciiTheme="majorBidi" w:hAnsiTheme="majorBidi" w:cstheme="majorBidi"/>
          <w:sz w:val="28"/>
          <w:szCs w:val="28"/>
          <w:cs/>
        </w:rPr>
        <w:t>ได้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แก่ กลุ่มครอบครัวยงค์สงวนชัย </w:t>
      </w:r>
    </w:p>
    <w:p w14:paraId="3DC79257" w14:textId="77777777" w:rsidR="00B1375A" w:rsidRPr="005C0BB2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45F457" w14:textId="01B36D99" w:rsidR="00B1375A" w:rsidRPr="005C0BB2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60267">
        <w:rPr>
          <w:rFonts w:asciiTheme="majorBidi" w:hAnsiTheme="majorBidi" w:cstheme="majorBidi"/>
          <w:sz w:val="28"/>
          <w:szCs w:val="28"/>
          <w:cs/>
        </w:rPr>
        <w:t>บริษัทดำเนิน</w:t>
      </w:r>
      <w:r w:rsidRPr="002D57EC">
        <w:rPr>
          <w:rFonts w:asciiTheme="majorBidi" w:hAnsiTheme="majorBidi" w:cstheme="majorBidi"/>
          <w:sz w:val="28"/>
          <w:szCs w:val="28"/>
          <w:cs/>
        </w:rPr>
        <w:t>ธุรกิจหลักเกี่ยวกับการให้</w:t>
      </w:r>
      <w:r w:rsidR="008119AA" w:rsidRPr="002D57EC">
        <w:rPr>
          <w:rFonts w:asciiTheme="majorBidi" w:hAnsiTheme="majorBidi" w:cstheme="majorBidi"/>
          <w:sz w:val="28"/>
          <w:szCs w:val="28"/>
          <w:cs/>
        </w:rPr>
        <w:t>บริการสินเชื่อ</w:t>
      </w:r>
      <w:r w:rsidRPr="002D57EC">
        <w:rPr>
          <w:rFonts w:asciiTheme="majorBidi" w:hAnsiTheme="majorBidi" w:cstheme="majorBidi"/>
          <w:sz w:val="28"/>
          <w:szCs w:val="28"/>
          <w:cs/>
        </w:rPr>
        <w:t>เช่า</w:t>
      </w:r>
      <w:r w:rsidR="008119AA" w:rsidRPr="002D57EC">
        <w:rPr>
          <w:rFonts w:asciiTheme="majorBidi" w:hAnsiTheme="majorBidi" w:cstheme="majorBidi"/>
          <w:sz w:val="28"/>
          <w:szCs w:val="28"/>
          <w:cs/>
        </w:rPr>
        <w:t>ซื้อรถยนต์</w:t>
      </w:r>
      <w:r w:rsidR="00EE132C" w:rsidRPr="002D57E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119AA" w:rsidRPr="002D57EC">
        <w:rPr>
          <w:rFonts w:asciiTheme="majorBidi" w:hAnsiTheme="majorBidi" w:cstheme="majorBidi"/>
          <w:sz w:val="28"/>
          <w:szCs w:val="28"/>
          <w:cs/>
        </w:rPr>
        <w:t>และการรับซื้อสิทธิเรียกร้อง</w:t>
      </w:r>
      <w:r w:rsidR="00475615" w:rsidRPr="002D57E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32A08" w:rsidRPr="002D57EC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กลุ่มบริษัทดำเนินธุรกิจหลักเกี่ยวกับ</w:t>
      </w:r>
      <w:bookmarkStart w:id="3" w:name="_Hlk93326518"/>
      <w:r w:rsidR="00160267" w:rsidRPr="002D57EC">
        <w:rPr>
          <w:rFonts w:asciiTheme="majorBidi" w:hAnsiTheme="majorBidi" w:cstheme="majorBidi" w:hint="cs"/>
          <w:sz w:val="28"/>
          <w:szCs w:val="28"/>
          <w:cs/>
        </w:rPr>
        <w:t xml:space="preserve">การจำหน่ายและให้บริการซ่อมบำรุงรักษารถสาธารณะ </w:t>
      </w:r>
      <w:bookmarkEnd w:id="3"/>
      <w:r w:rsidR="00160267" w:rsidRPr="002D57EC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475615" w:rsidRPr="002D57EC">
        <w:rPr>
          <w:rFonts w:asciiTheme="majorBidi" w:hAnsiTheme="majorBidi" w:cstheme="majorBidi" w:hint="cs"/>
          <w:sz w:val="28"/>
          <w:szCs w:val="28"/>
          <w:cs/>
        </w:rPr>
        <w:t>การให้บริการ</w:t>
      </w:r>
      <w:r w:rsidR="00132A08" w:rsidRPr="002D57EC">
        <w:rPr>
          <w:rFonts w:asciiTheme="majorBidi" w:hAnsiTheme="majorBidi" w:cstheme="majorBidi"/>
          <w:sz w:val="28"/>
          <w:szCs w:val="28"/>
          <w:cs/>
        </w:rPr>
        <w:t xml:space="preserve">สินเชื่อแก่ลูกค้ารายย่อย </w:t>
      </w:r>
      <w:r w:rsidR="00F20388" w:rsidRPr="002D57EC">
        <w:rPr>
          <w:rFonts w:asciiTheme="majorBidi" w:hAnsiTheme="majorBidi" w:cstheme="majorBidi"/>
          <w:sz w:val="28"/>
          <w:szCs w:val="28"/>
        </w:rPr>
        <w:br/>
      </w:r>
      <w:r w:rsidR="00132A08" w:rsidRPr="002D57EC">
        <w:rPr>
          <w:rFonts w:asciiTheme="majorBidi" w:hAnsiTheme="majorBidi" w:cstheme="majorBidi"/>
          <w:sz w:val="28"/>
          <w:szCs w:val="28"/>
          <w:cs/>
        </w:rPr>
        <w:t xml:space="preserve">โดยรายละเอียดของบริษัทย่อย ณ วันที่ </w:t>
      </w:r>
      <w:r w:rsidR="00132A08" w:rsidRPr="002D57EC">
        <w:rPr>
          <w:rFonts w:asciiTheme="majorBidi" w:hAnsiTheme="majorBidi" w:cstheme="majorBidi"/>
          <w:sz w:val="28"/>
          <w:szCs w:val="28"/>
        </w:rPr>
        <w:t>31</w:t>
      </w:r>
      <w:r w:rsidR="00132A08" w:rsidRPr="002D57E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32A08" w:rsidRPr="002D57EC">
        <w:rPr>
          <w:rFonts w:asciiTheme="majorBidi" w:hAnsiTheme="majorBidi" w:cstheme="majorBidi"/>
          <w:sz w:val="28"/>
          <w:szCs w:val="28"/>
        </w:rPr>
        <w:t>256</w:t>
      </w:r>
      <w:r w:rsidR="00B319EF" w:rsidRPr="002D57EC">
        <w:rPr>
          <w:rFonts w:asciiTheme="majorBidi" w:hAnsiTheme="majorBidi" w:cstheme="majorBidi"/>
          <w:sz w:val="28"/>
          <w:szCs w:val="28"/>
        </w:rPr>
        <w:t>4</w:t>
      </w:r>
      <w:r w:rsidR="00132A08" w:rsidRPr="002D57E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C7A15" w:rsidRPr="002D57EC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5C7A15" w:rsidRPr="002D57EC">
        <w:rPr>
          <w:rFonts w:asciiTheme="majorBidi" w:hAnsiTheme="majorBidi" w:cstheme="majorBidi"/>
          <w:sz w:val="28"/>
          <w:szCs w:val="28"/>
        </w:rPr>
        <w:t xml:space="preserve">2563 </w:t>
      </w:r>
      <w:r w:rsidR="00132A08" w:rsidRPr="002D57EC">
        <w:rPr>
          <w:rFonts w:asciiTheme="majorBidi" w:hAnsiTheme="majorBidi" w:cstheme="majorBidi"/>
          <w:sz w:val="28"/>
          <w:szCs w:val="28"/>
          <w:cs/>
        </w:rPr>
        <w:t>ได้เปิดเผยไว้</w:t>
      </w:r>
      <w:r w:rsidR="00132A08" w:rsidRPr="005C0BB2">
        <w:rPr>
          <w:rFonts w:asciiTheme="majorBidi" w:hAnsiTheme="majorBidi" w:cstheme="majorBidi"/>
          <w:sz w:val="28"/>
          <w:szCs w:val="28"/>
          <w:cs/>
        </w:rPr>
        <w:t xml:space="preserve">ในหมายเหตุข้อ </w:t>
      </w:r>
      <w:r w:rsidR="0081442F" w:rsidRPr="005C0BB2">
        <w:rPr>
          <w:rFonts w:asciiTheme="majorBidi" w:hAnsiTheme="majorBidi" w:cstheme="majorBidi"/>
          <w:sz w:val="28"/>
          <w:szCs w:val="28"/>
        </w:rPr>
        <w:t>1</w:t>
      </w:r>
      <w:r w:rsidR="00196596">
        <w:rPr>
          <w:rFonts w:asciiTheme="majorBidi" w:hAnsiTheme="majorBidi" w:cstheme="majorBidi"/>
          <w:sz w:val="28"/>
          <w:szCs w:val="28"/>
        </w:rPr>
        <w:t>1</w:t>
      </w:r>
      <w:r w:rsidR="0016026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2BB7431" w14:textId="77777777" w:rsidR="00125C3D" w:rsidRPr="005C0BB2" w:rsidRDefault="00125C3D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C653353" w14:textId="77777777" w:rsidR="00B1375A" w:rsidRPr="005C0BB2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>2</w:t>
      </w:r>
      <w:r w:rsidRPr="005C0BB2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</w:t>
      </w:r>
    </w:p>
    <w:p w14:paraId="116EC17C" w14:textId="77777777" w:rsidR="00290967" w:rsidRPr="005C0BB2" w:rsidRDefault="00290967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2C2CDF2" w14:textId="6CFC98CA" w:rsidR="0012633D" w:rsidRDefault="00347B39" w:rsidP="005C7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5C7A15">
        <w:rPr>
          <w:rFonts w:asciiTheme="majorBidi" w:eastAsia="Times New Roman" w:hAnsiTheme="majorBidi" w:cstheme="majorBidi"/>
          <w:sz w:val="28"/>
          <w:szCs w:val="28"/>
        </w:rPr>
        <w:br/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สภาวิชาชีพบัญชีฯ </w:t>
      </w:r>
      <w:r w:rsidR="00EB255A" w:rsidRPr="005C0BB2">
        <w:rPr>
          <w:rFonts w:asciiTheme="majorBidi" w:eastAsia="Times New Roman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C7A15"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</w:rPr>
        <w:t xml:space="preserve"> </w:t>
      </w:r>
      <w:r w:rsidR="0012633D" w:rsidRPr="005C0BB2">
        <w:rPr>
          <w:rFonts w:asciiTheme="majorBidi" w:eastAsia="Times New Roman" w:hAnsiTheme="majorBidi" w:cstheme="majorBidi"/>
          <w:sz w:val="28"/>
          <w:szCs w:val="28"/>
          <w:cs/>
        </w:rPr>
        <w:t>งบการเงินนี้</w:t>
      </w:r>
      <w:r w:rsidR="00A33CA7" w:rsidRPr="005C0BB2">
        <w:rPr>
          <w:rFonts w:asciiTheme="majorBidi" w:eastAsia="Times New Roman" w:hAnsiTheme="majorBidi" w:cstheme="majorBidi"/>
          <w:sz w:val="28"/>
          <w:szCs w:val="28"/>
          <w:cs/>
        </w:rPr>
        <w:t>นำเสนอ</w:t>
      </w:r>
      <w:r w:rsidR="0012633D" w:rsidRPr="005C0BB2">
        <w:rPr>
          <w:rFonts w:asciiTheme="majorBidi" w:eastAsia="Times New Roman" w:hAnsiTheme="majorBidi" w:cstheme="majorBidi"/>
          <w:sz w:val="28"/>
          <w:szCs w:val="28"/>
          <w:cs/>
        </w:rPr>
        <w:t>เป็นเงินบาทซึ่งเป็นสกุลเงินที่ใช้ในการดำเนินงานของ</w:t>
      </w:r>
      <w:r w:rsidR="002824E7" w:rsidRPr="005C0BB2">
        <w:rPr>
          <w:rFonts w:asciiTheme="majorBidi" w:eastAsia="Times New Roman" w:hAnsiTheme="majorBidi" w:cstheme="majorBidi"/>
          <w:sz w:val="28"/>
          <w:szCs w:val="28"/>
          <w:cs/>
        </w:rPr>
        <w:t>กลุ่ม</w:t>
      </w:r>
      <w:r w:rsidR="0012633D"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="007C387C"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5C7A15" w:rsidRPr="005C7A15">
        <w:rPr>
          <w:rFonts w:asciiTheme="majorBidi" w:eastAsia="Times New Roman" w:hAnsiTheme="majorBidi" w:cstheme="majorBidi"/>
          <w:sz w:val="28"/>
          <w:szCs w:val="28"/>
          <w:cs/>
        </w:rPr>
        <w:t>นโยบายการบัญชีได้ถือปฏิบัติโดยสม่ำเสมอสำหรับงบการเงินทุกรอบระยะเวลาที่รายงาน</w:t>
      </w:r>
    </w:p>
    <w:p w14:paraId="774697ED" w14:textId="6A3F4A2B" w:rsidR="005C7A15" w:rsidRDefault="005C7A15" w:rsidP="005C7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90D4331" w14:textId="73DC1AA7" w:rsidR="005C7A15" w:rsidRPr="005C7A15" w:rsidRDefault="005C7A15" w:rsidP="005C7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</w:rPr>
      </w:pPr>
      <w:r w:rsidRPr="005C7A15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งบการเงินรวมประกอบด้วยงบการเงินของบริษัทและบริษัทย่อย</w:t>
      </w:r>
      <w:r w:rsidRPr="005C7A15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 xml:space="preserve"> (</w:t>
      </w:r>
      <w:r w:rsidRPr="005C7A15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รวมกันเรียกว่า </w:t>
      </w:r>
      <w:r w:rsidRPr="005C7A15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>"</w:t>
      </w:r>
      <w:r w:rsidRPr="005C7A15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กลุ่มบริษัท</w:t>
      </w:r>
      <w:r w:rsidRPr="005C7A15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 xml:space="preserve">") </w:t>
      </w:r>
      <w:r w:rsidRPr="005C7A15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และส่วนได้เสียของกลุ่มบริษัทในการร่วมค้า</w:t>
      </w:r>
      <w:r w:rsidRPr="005C7A15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eastAsia="en-GB"/>
        </w:rPr>
        <w:t xml:space="preserve"> </w:t>
      </w:r>
      <w:r w:rsidRPr="005C7A15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5C7A15">
        <w:rPr>
          <w:rFonts w:ascii="Angsana New" w:hAnsi="Angsana New"/>
          <w:sz w:val="28"/>
          <w:szCs w:val="28"/>
        </w:rPr>
        <w:t xml:space="preserve"> </w:t>
      </w:r>
      <w:r w:rsidR="00A70237">
        <w:rPr>
          <w:rFonts w:ascii="Angsana New" w:hAnsi="Angsana New"/>
          <w:sz w:val="28"/>
          <w:szCs w:val="28"/>
          <w:cs/>
        </w:rPr>
        <w:br/>
      </w:r>
      <w:r w:rsidRPr="005C7A15">
        <w:rPr>
          <w:rFonts w:ascii="Angsana New" w:hAnsi="Angsana New"/>
          <w:sz w:val="28"/>
          <w:szCs w:val="28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>
        <w:rPr>
          <w:rFonts w:ascii="Angsana New" w:hAnsi="Angsana New" w:hint="cs"/>
          <w:sz w:val="28"/>
          <w:szCs w:val="28"/>
          <w:cs/>
        </w:rPr>
        <w:t xml:space="preserve">กลุ่มบริษัท </w:t>
      </w:r>
      <w:r w:rsidRPr="005C7A15">
        <w:rPr>
          <w:rFonts w:ascii="Angsana New" w:hAnsi="Angsana New"/>
          <w:sz w:val="28"/>
          <w:szCs w:val="28"/>
          <w:cs/>
        </w:rPr>
        <w:t>ทั้งนี้</w:t>
      </w:r>
      <w:r w:rsidRPr="00FC6A0C">
        <w:rPr>
          <w:rFonts w:ascii="Angsana New" w:hAnsi="Angsana New"/>
          <w:sz w:val="28"/>
          <w:szCs w:val="28"/>
          <w:cs/>
        </w:rPr>
        <w:t xml:space="preserve"> </w:t>
      </w:r>
      <w:r w:rsidR="00A70237">
        <w:rPr>
          <w:rFonts w:ascii="Angsana New" w:hAnsi="Angsana New"/>
          <w:sz w:val="28"/>
          <w:szCs w:val="28"/>
          <w:cs/>
        </w:rPr>
        <w:br/>
      </w:r>
      <w:r w:rsidRPr="00FC6A0C">
        <w:rPr>
          <w:rFonts w:ascii="Angsana New" w:hAnsi="Angsana New"/>
          <w:sz w:val="28"/>
          <w:szCs w:val="28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>
        <w:rPr>
          <w:rFonts w:ascii="Angsana New" w:hAnsi="Angsana New" w:hint="cs"/>
          <w:sz w:val="28"/>
          <w:szCs w:val="28"/>
          <w:cs/>
        </w:rPr>
        <w:t>ไป</w:t>
      </w:r>
    </w:p>
    <w:p w14:paraId="46638405" w14:textId="77777777" w:rsidR="0012633D" w:rsidRPr="005C0BB2" w:rsidRDefault="0012633D" w:rsidP="009F6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642B02F" w14:textId="39EF03BB" w:rsidR="009600CC" w:rsidRPr="005C0BB2" w:rsidRDefault="00831252" w:rsidP="0046108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004C54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004C54" w:rsidRPr="005C0BB2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th-TH"/>
        </w:rPr>
        <w:t>นโยบายการบัญชีที่สำคัญ</w:t>
      </w:r>
    </w:p>
    <w:p w14:paraId="68F72355" w14:textId="77777777" w:rsidR="003432E3" w:rsidRPr="005C0BB2" w:rsidRDefault="003432E3" w:rsidP="00343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6C135F19" w14:textId="77777777" w:rsidR="003432E3" w:rsidRPr="005C0BB2" w:rsidRDefault="003432E3" w:rsidP="00346475">
      <w:pPr>
        <w:keepNext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 w:hanging="540"/>
        <w:jc w:val="both"/>
        <w:outlineLvl w:val="7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3E343F83" w14:textId="77777777" w:rsidR="003432E3" w:rsidRPr="005C0BB2" w:rsidRDefault="003432E3" w:rsidP="00343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51ABCB74" w14:textId="43104DD6" w:rsidR="00267AAB" w:rsidRPr="00760623" w:rsidRDefault="003432E3" w:rsidP="00760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เงินของบริษัท และบริษัทย่อย (รวมกันเรียกว่า 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>“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>”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) และส่วนได้เสียของกลุ่มบริษัทใน</w:t>
      </w:r>
      <w:r w:rsidR="00267AAB" w:rsidRPr="005C0BB2">
        <w:rPr>
          <w:rFonts w:asciiTheme="majorBidi" w:eastAsia="Times New Roman" w:hAnsiTheme="majorBidi" w:cstheme="majorBidi"/>
          <w:sz w:val="28"/>
          <w:szCs w:val="28"/>
          <w:cs/>
        </w:rPr>
        <w:t>การร่วมค้า</w:t>
      </w:r>
    </w:p>
    <w:p w14:paraId="46A90ACA" w14:textId="77777777" w:rsidR="00EA685F" w:rsidRPr="005C0BB2" w:rsidRDefault="00EA685F" w:rsidP="0046108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455554A" w14:textId="10811E9A" w:rsidR="008D68EA" w:rsidRPr="00760623" w:rsidRDefault="008D68EA" w:rsidP="00760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lastRenderedPageBreak/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</w:t>
      </w:r>
      <w:r w:rsidR="00D41F97"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28B5B57A" w14:textId="77777777" w:rsidR="008D68EA" w:rsidRPr="005C0BB2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FC68A50" w14:textId="7CAE041E" w:rsidR="00433836" w:rsidRPr="005C0BB2" w:rsidRDefault="008D68EA" w:rsidP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31252">
        <w:rPr>
          <w:rFonts w:asciiTheme="majorBidi" w:eastAsia="Times New Roman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760623" w:rsidRPr="00831252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831252">
        <w:rPr>
          <w:rFonts w:asciiTheme="majorBidi" w:eastAsia="Times New Roman" w:hAnsiTheme="majorBidi" w:cstheme="majorBidi"/>
          <w:sz w:val="28"/>
          <w:szCs w:val="28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="000C2730"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760623">
        <w:rPr>
          <w:rFonts w:asciiTheme="majorBidi" w:eastAsia="Times New Roman" w:hAnsiTheme="majorBidi" w:cstheme="majorBidi" w:hint="cs"/>
          <w:sz w:val="28"/>
          <w:szCs w:val="28"/>
          <w:cs/>
        </w:rPr>
        <w:t>ผล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F88D914" w14:textId="77777777" w:rsidR="008D68EA" w:rsidRPr="005C0BB2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3FFCD092" w14:textId="77777777" w:rsidR="008D68EA" w:rsidRPr="005C0BB2" w:rsidRDefault="008D68EA" w:rsidP="00702E1F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</w:t>
      </w:r>
      <w:r w:rsidR="00FE3640" w:rsidRPr="005C0BB2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กา</w:t>
      </w:r>
      <w:r w:rsidR="000E157A" w:rsidRPr="005C0BB2">
        <w:rPr>
          <w:rFonts w:asciiTheme="majorBidi" w:eastAsia="Calibri" w:hAnsiTheme="majorBidi" w:cstheme="majorBidi"/>
          <w:sz w:val="28"/>
          <w:szCs w:val="28"/>
          <w:cs/>
        </w:rPr>
        <w:t>ร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636600B" w14:textId="073F6B43" w:rsidR="008C25B7" w:rsidRPr="005C0BB2" w:rsidRDefault="008C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4CDA9DAE" w14:textId="101F74BD" w:rsidR="008D68EA" w:rsidRPr="00702E1F" w:rsidRDefault="00760623" w:rsidP="00AB01BB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31252">
        <w:rPr>
          <w:rFonts w:asciiTheme="majorBidi" w:eastAsia="Calibri" w:hAnsiTheme="majorBidi" w:cstheme="majorBidi"/>
          <w:sz w:val="28"/>
          <w:szCs w:val="28"/>
          <w:cs/>
        </w:rPr>
        <w:t>กลุ่มบริษัทรับรู้เงินลงทุนในการร่วมค้าในงบการเงินรวมด้วยวิธีส่วนได้เสีย</w:t>
      </w:r>
      <w:r w:rsidR="008D68EA" w:rsidRPr="00831252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8D68EA" w:rsidRPr="00831252">
        <w:rPr>
          <w:rFonts w:asciiTheme="majorBidi" w:eastAsia="Calibri" w:hAnsiTheme="majorBidi" w:cstheme="majorBidi"/>
          <w:sz w:val="28"/>
          <w:szCs w:val="28"/>
          <w:cs/>
        </w:rPr>
        <w:t xml:space="preserve"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Pr="00831252">
        <w:rPr>
          <w:rFonts w:asciiTheme="majorBidi" w:eastAsia="Calibri" w:hAnsiTheme="majorBidi" w:cstheme="majorBidi" w:hint="cs"/>
          <w:sz w:val="28"/>
          <w:szCs w:val="28"/>
          <w:cs/>
        </w:rPr>
        <w:t xml:space="preserve">เงินปันผลรับ </w:t>
      </w:r>
      <w:r w:rsidR="008D68EA" w:rsidRPr="00831252">
        <w:rPr>
          <w:rFonts w:asciiTheme="majorBidi" w:eastAsia="Calibri" w:hAnsiTheme="majorBidi" w:cstheme="majorBidi"/>
          <w:sz w:val="28"/>
          <w:szCs w:val="28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</w:t>
      </w:r>
      <w:r w:rsidR="00831252" w:rsidRPr="00831252">
        <w:rPr>
          <w:rFonts w:asciiTheme="majorBidi" w:eastAsia="Calibri" w:hAnsiTheme="majorBidi" w:cstheme="majorBidi" w:hint="cs"/>
          <w:sz w:val="28"/>
          <w:szCs w:val="28"/>
          <w:cs/>
        </w:rPr>
        <w:t>ความมีอิทธิพลอย่างมีนัยสำคัญหรือ</w:t>
      </w:r>
      <w:r w:rsidRPr="00831252">
        <w:rPr>
          <w:rFonts w:asciiTheme="majorBidi" w:eastAsia="Calibri" w:hAnsiTheme="majorBidi" w:cstheme="majorBidi"/>
          <w:sz w:val="28"/>
          <w:szCs w:val="28"/>
          <w:cs/>
        </w:rPr>
        <w:t>การควบคุมร่วมสิ้นสุดลง</w:t>
      </w:r>
      <w:r w:rsidRPr="00760623">
        <w:rPr>
          <w:rFonts w:asciiTheme="majorBidi" w:eastAsia="Calibri" w:hAnsiTheme="majorBidi" w:cstheme="majorBidi"/>
          <w:b/>
          <w:bCs/>
          <w:sz w:val="28"/>
          <w:szCs w:val="28"/>
        </w:rPr>
        <w:t xml:space="preserve"> </w:t>
      </w:r>
    </w:p>
    <w:p w14:paraId="79E00854" w14:textId="77777777" w:rsidR="008D68EA" w:rsidRPr="005C0BB2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22AC82D7" w14:textId="738CFF70" w:rsidR="008D68EA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="00F93405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0E157A" w:rsidRPr="005C0BB2">
        <w:rPr>
          <w:rFonts w:asciiTheme="majorBidi" w:eastAsia="Times New Roman" w:hAnsiTheme="majorBidi" w:cstheme="majorBidi"/>
          <w:sz w:val="28"/>
          <w:szCs w:val="28"/>
          <w:cs/>
        </w:rPr>
        <w:t>กำไรที่ยังไม่เกิดขึ้นจริงซึ่งเป็นผลมาจากรายการกับ</w:t>
      </w:r>
      <w:r w:rsidR="00702E1F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="000E157A" w:rsidRPr="00831252">
        <w:rPr>
          <w:rFonts w:asciiTheme="majorBidi" w:eastAsia="Times New Roman" w:hAnsiTheme="majorBidi" w:cstheme="majorBidi"/>
          <w:sz w:val="28"/>
          <w:szCs w:val="28"/>
          <w:cs/>
        </w:rPr>
        <w:t>กา</w:t>
      </w:r>
      <w:r w:rsidR="00702E1F" w:rsidRPr="00831252">
        <w:rPr>
          <w:rFonts w:asciiTheme="majorBidi" w:eastAsia="Times New Roman" w:hAnsiTheme="majorBidi" w:cstheme="majorBidi" w:hint="cs"/>
          <w:sz w:val="28"/>
          <w:szCs w:val="28"/>
          <w:cs/>
        </w:rPr>
        <w:t>รร่วมค้า</w:t>
      </w:r>
      <w:r w:rsidR="000E157A" w:rsidRPr="005C0BB2">
        <w:rPr>
          <w:rFonts w:asciiTheme="majorBidi" w:eastAsia="Times New Roman" w:hAnsiTheme="majorBidi" w:cstheme="majorBidi"/>
          <w:sz w:val="28"/>
          <w:szCs w:val="28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B2E2513" w14:textId="64514442" w:rsidR="00B442D9" w:rsidRDefault="00B442D9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29BF06E9" w14:textId="104E82A6" w:rsidR="00113CB3" w:rsidRPr="005C0BB2" w:rsidRDefault="00113CB3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2078E48D" w14:textId="77777777" w:rsidR="00113CB3" w:rsidRPr="005C0BB2" w:rsidRDefault="00113CB3" w:rsidP="00113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05C21C88" w14:textId="572B8C92" w:rsidR="00113CB3" w:rsidRPr="005C0BB2" w:rsidRDefault="00113CB3" w:rsidP="00113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</w:rPr>
        <w:tab/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เงินสดและรายการเทียบเท่าเงินสดในงบกระแสเงินสดประกอบด้วย ยอดเงินสด และยอดเงินฝากธนาคารประเภทเผื่อเรียก โดยไม่รวมเงินฝากธนาคารติดภาระหลักประกัน</w:t>
      </w:r>
    </w:p>
    <w:p w14:paraId="155645C3" w14:textId="77777777" w:rsidR="00113CB3" w:rsidRPr="005C0BB2" w:rsidRDefault="00113CB3" w:rsidP="00A57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0CB3FCB8" w14:textId="4BC27690" w:rsidR="008C25B7" w:rsidRPr="005C0BB2" w:rsidRDefault="00B01D21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เงินลงทุนในบริษัทย่อย และการร่วมค้า</w:t>
      </w:r>
    </w:p>
    <w:p w14:paraId="7E4B4481" w14:textId="28901308" w:rsidR="00B01D21" w:rsidRPr="005C0BB2" w:rsidRDefault="00B01D21" w:rsidP="00B01D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5119A9DB" w14:textId="67A61237" w:rsidR="008C25B7" w:rsidRDefault="00B01D21" w:rsidP="00697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เงินลงทุนในบริษัทย่อย และการร่วมค้าในงบการเงินเฉพาะกิจการวัดมูลค่าด้วยราคาทุนหักค่าเผื่อการด้อยค่า</w:t>
      </w:r>
    </w:p>
    <w:p w14:paraId="530B39D4" w14:textId="1F07C3CD" w:rsidR="00C80CCF" w:rsidRDefault="00C80CCF" w:rsidP="00697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07EF3F81" w14:textId="0063FBE7" w:rsidR="00831252" w:rsidRDefault="00831252" w:rsidP="00697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6C37DB3" w14:textId="77777777" w:rsidR="00831252" w:rsidRPr="005C0BB2" w:rsidRDefault="00831252" w:rsidP="00697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A8D90C0" w14:textId="77777777" w:rsidR="00BF7D94" w:rsidRPr="00831252" w:rsidRDefault="00BF7D94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831252">
        <w:rPr>
          <w:rFonts w:asciiTheme="majorBidi" w:eastAsia="Times New Roman" w:hAnsiTheme="majorBidi" w:cstheme="majorBidi" w:hint="cs"/>
          <w:b/>
          <w:bCs/>
          <w:i/>
          <w:iCs/>
          <w:sz w:val="28"/>
          <w:szCs w:val="28"/>
          <w:cs/>
        </w:rPr>
        <w:lastRenderedPageBreak/>
        <w:t>เครื่องมือทางการเงิน</w:t>
      </w:r>
    </w:p>
    <w:p w14:paraId="5FA40CEB" w14:textId="3D93E585" w:rsidR="00BF7D94" w:rsidRDefault="00BF7D94" w:rsidP="00BF7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0ACECEBA" w14:textId="77777777" w:rsidR="0010706E" w:rsidRPr="00831252" w:rsidRDefault="0010706E" w:rsidP="0010706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83125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การรับรู้รายการและการวัดมูลค่าเมื่อเริ่มแรก</w:t>
      </w:r>
    </w:p>
    <w:p w14:paraId="3ADD73D6" w14:textId="77777777" w:rsidR="0010706E" w:rsidRPr="00170408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5CB1B068" w14:textId="19C412CB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170408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กลุ่มบริษัทรับรู้รายการเมื่อเริ่มแรกของสินทรัพย์ทางการเงิน</w:t>
      </w:r>
      <w:r w:rsidR="00831252">
        <w:rPr>
          <w:rFonts w:asciiTheme="majorBidi" w:eastAsia="Times New Roman" w:hAnsiTheme="majorBidi" w:cstheme="majorBidi" w:hint="cs"/>
          <w:sz w:val="28"/>
          <w:szCs w:val="28"/>
          <w:cs/>
        </w:rPr>
        <w:t>และ</w:t>
      </w:r>
      <w:r w:rsidRPr="00170408">
        <w:rPr>
          <w:rFonts w:asciiTheme="majorBidi" w:eastAsia="Times New Roman" w:hAnsiTheme="majorBidi" w:cstheme="majorBidi"/>
          <w:sz w:val="28"/>
          <w:szCs w:val="28"/>
          <w:cs/>
        </w:rPr>
        <w:t>หนี้สินทางการเงิน (สำหรับการได้มาหรือออกสินทรัพย์ทางการเงินตามวิธี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ปกติ) ในงบแสดงฐานะการเงิน ณ วันที่เกิดรายการเหล่านั้น ซึ่งเป็นวันที่กลุ่มบริษัทเป็นคู่สัญญาตามข้อกำหนดของเครื่องมือทางการเงินนั้น</w:t>
      </w:r>
    </w:p>
    <w:p w14:paraId="27C9738E" w14:textId="77777777" w:rsidR="0010706E" w:rsidRPr="005C0BB2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662C608" w14:textId="67E81EB4" w:rsidR="0010706E" w:rsidRPr="005C0BB2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สินทรัพย์ทางการเงิน</w:t>
      </w:r>
      <w:r w:rsidR="00831252">
        <w:rPr>
          <w:rFonts w:asciiTheme="majorBidi" w:eastAsia="Times New Roman" w:hAnsiTheme="majorBidi" w:cstheme="majorBidi" w:hint="cs"/>
          <w:sz w:val="28"/>
          <w:szCs w:val="28"/>
          <w:cs/>
        </w:rPr>
        <w:t>และ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หนี้สินทางการเงิน (นอกเหนือจากลูกหนี้ที่ไม่มีองค์ประกอบเกี่ยวข้องกับการจัดหาเงินที่มีนัยสำคัญหรือวัดมูลค่าด้วยมูลค่ายุติธรรมผ่านกำไรหรือขาดทุน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)</w:t>
      </w:r>
      <w:r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จะวัดมูลค่าเริ่มแรกด้วยมูลค่ายุติธรรมบวกต้นทุนการทำรายการ ซึ่งเกี่ยวข้องโดยตรงกับการได้มาหรือออกสินทรัพย์ทางการเงินหรือหนี้สินทางการเงินนั้น ลูกหนี้ที่ไม่มีองค์ประกอบเกี่ยวกับการจัดหาเงินที่มีนัยสำคัญจะวัดมูลค่าเริ่มแรกด้วยราคาขอ</w:t>
      </w:r>
      <w:r w:rsidR="00831252">
        <w:rPr>
          <w:rFonts w:asciiTheme="majorBidi" w:eastAsia="Times New Roman" w:hAnsiTheme="majorBidi" w:cstheme="majorBidi" w:hint="cs"/>
          <w:sz w:val="28"/>
          <w:szCs w:val="28"/>
          <w:cs/>
        </w:rPr>
        <w:t>ง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การทำรายการ</w:t>
      </w:r>
    </w:p>
    <w:p w14:paraId="1B52B838" w14:textId="77777777" w:rsidR="0010706E" w:rsidRPr="005C0BB2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28A7B8" w14:textId="4EEED94C" w:rsidR="0010706E" w:rsidRPr="005C0BB2" w:rsidRDefault="0010706E" w:rsidP="0010706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การจัดประเภทรายการและการวัดมูลค่าภายหลัง</w:t>
      </w:r>
    </w:p>
    <w:p w14:paraId="2FB70088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14:paraId="1A9C2E36" w14:textId="67B0D305" w:rsidR="0010706E" w:rsidRPr="005C0BB2" w:rsidRDefault="00831252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>
        <w:rPr>
          <w:rFonts w:asciiTheme="majorBidi" w:eastAsia="Times New Roman" w:hAnsiTheme="majorBidi" w:cstheme="majorBidi" w:hint="cs"/>
          <w:i/>
          <w:iCs/>
          <w:sz w:val="28"/>
          <w:szCs w:val="28"/>
          <w:cs/>
        </w:rPr>
        <w:t>สิ</w:t>
      </w:r>
      <w:r w:rsidR="007B44C0">
        <w:rPr>
          <w:rFonts w:asciiTheme="majorBidi" w:eastAsia="Times New Roman" w:hAnsiTheme="majorBidi" w:cstheme="majorBidi" w:hint="cs"/>
          <w:i/>
          <w:iCs/>
          <w:sz w:val="28"/>
          <w:szCs w:val="28"/>
          <w:cs/>
        </w:rPr>
        <w:t>น</w:t>
      </w:r>
      <w:r>
        <w:rPr>
          <w:rFonts w:asciiTheme="majorBidi" w:eastAsia="Times New Roman" w:hAnsiTheme="majorBidi" w:cstheme="majorBidi" w:hint="cs"/>
          <w:i/>
          <w:iCs/>
          <w:sz w:val="28"/>
          <w:szCs w:val="28"/>
          <w:cs/>
        </w:rPr>
        <w:t xml:space="preserve">ทรัพย์ทางการเงิน </w:t>
      </w:r>
      <w:r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- </w:t>
      </w:r>
      <w:r w:rsidR="0010706E"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การจัดประเภทรายการและการวัดมูลค่าภายหลัง</w:t>
      </w:r>
    </w:p>
    <w:p w14:paraId="74A5880F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43BBD60" w14:textId="77777777" w:rsidR="007B44C0" w:rsidRPr="007B44C0" w:rsidRDefault="0010706E" w:rsidP="007B4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ณ วันที่รับรู้รายการเมื่อเริ่มแรก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สินทรัพย์ทางการเงินจะถูกจัดประเภทรายการตามการวัดมูลค่า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</w:t>
      </w:r>
      <w:r w:rsidR="007B44C0" w:rsidRPr="007B44C0">
        <w:rPr>
          <w:rFonts w:asciiTheme="majorBidi" w:eastAsia="Times New Roman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</w:t>
      </w:r>
      <w:r w:rsidR="007B44C0" w:rsidRPr="007B44C0">
        <w:rPr>
          <w:rFonts w:asciiTheme="majorBidi" w:eastAsia="Times New Roman" w:hAnsiTheme="majorBidi" w:cstheme="majorBidi"/>
          <w:sz w:val="28"/>
          <w:szCs w:val="28"/>
        </w:rPr>
        <w:br/>
      </w:r>
      <w:r w:rsidR="007B44C0" w:rsidRPr="007B44C0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="007B44C0" w:rsidRPr="007B44C0">
        <w:rPr>
          <w:rFonts w:asciiTheme="majorBidi" w:eastAsia="Times New Roman" w:hAnsiTheme="majorBidi" w:cstheme="majorBidi" w:hint="cs"/>
          <w:sz w:val="28"/>
          <w:szCs w:val="28"/>
          <w:cs/>
        </w:rPr>
        <w:t>มีการ</w:t>
      </w:r>
      <w:r w:rsidR="007B44C0" w:rsidRPr="007B44C0">
        <w:rPr>
          <w:rFonts w:asciiTheme="majorBidi" w:eastAsia="Times New Roman" w:hAnsiTheme="majorBidi" w:cstheme="majorBidi"/>
          <w:sz w:val="28"/>
          <w:szCs w:val="28"/>
          <w:cs/>
        </w:rPr>
        <w:t>เปลี่ยนแปลงโมเดลธุรกิจในการจัดการสินทรัพย์ทางการเงิน</w:t>
      </w:r>
      <w:r w:rsidR="007B44C0" w:rsidRPr="007B44C0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492189F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81802A6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 หากเข้าเงื่อนไขทั้งสองข้อดังต่อไปนี้</w:t>
      </w:r>
    </w:p>
    <w:p w14:paraId="0C2A7678" w14:textId="77777777" w:rsidR="0010706E" w:rsidRPr="005C0BB2" w:rsidRDefault="0010706E" w:rsidP="0010706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540F9D1A" w14:textId="77777777" w:rsidR="0010706E" w:rsidRPr="005C0BB2" w:rsidRDefault="0010706E" w:rsidP="0010706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60AE188" w14:textId="7801E220" w:rsidR="0010706E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B4CCCE0" w14:textId="4C5C9E4B" w:rsidR="007B44C0" w:rsidRDefault="007B44C0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83172E6" w14:textId="3C119841" w:rsidR="007B44C0" w:rsidRDefault="007B44C0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0A0AC005" w14:textId="425526E3" w:rsidR="007B44C0" w:rsidRDefault="007B44C0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57C1AF73" w14:textId="77777777" w:rsidR="002D57EC" w:rsidRPr="005C0BB2" w:rsidRDefault="002D57EC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A7B1E9C" w14:textId="39CD51DA" w:rsidR="0010706E" w:rsidRPr="005C0BB2" w:rsidRDefault="007B44C0" w:rsidP="0010706E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lastRenderedPageBreak/>
        <w:t xml:space="preserve">สินทรัพย์ทางการเงิน </w:t>
      </w:r>
      <w:r w:rsidR="00F012B9">
        <w:rPr>
          <w:rFonts w:asciiTheme="majorBidi" w:hAnsiTheme="majorBidi" w:cstheme="majorBidi"/>
          <w:i/>
          <w:iCs/>
          <w:color w:val="000000"/>
          <w:sz w:val="28"/>
          <w:szCs w:val="28"/>
        </w:rPr>
        <w:t>-</w:t>
      </w:r>
      <w:r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 xml:space="preserve"> การประเมินโมเดลธุรกิจ</w:t>
      </w:r>
    </w:p>
    <w:p w14:paraId="0052186C" w14:textId="77777777" w:rsidR="0010706E" w:rsidRPr="005C0BB2" w:rsidRDefault="0010706E" w:rsidP="0010706E">
      <w:pPr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87FA13A" w14:textId="77777777" w:rsidR="0010706E" w:rsidRPr="005C0BB2" w:rsidRDefault="0010706E" w:rsidP="0010706E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ได้ประเมินโมเดลธุรกิจของสินทรัพย์ทางการเงินที่ถือไว้ในระดับกลุ่มสินทรัพย์ทางการเงิน </w:t>
      </w:r>
      <w:r w:rsidRPr="005C0BB2">
        <w:rPr>
          <w:rFonts w:asciiTheme="majorBidi" w:hAnsiTheme="majorBidi" w:cstheme="majorBidi"/>
          <w:color w:val="000000"/>
          <w:sz w:val="28"/>
          <w:szCs w:val="28"/>
        </w:rPr>
        <w:t xml:space="preserve">(Portfolio) 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03591E8B" w14:textId="77777777" w:rsidR="0010706E" w:rsidRPr="005C0BB2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135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นโยบายและวัตถุประสงค์ของกลุ่มสินทรัพย์ทางการเงินและการดำเนินงานตามนโยบายดังกล่าวในทางปฏิบัติ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br/>
        <w:t>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0CF56EA6" w14:textId="77777777" w:rsidR="0010706E" w:rsidRPr="005C0BB2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135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วิธีการประเมินผลการดำเนินงานของกลุ่มสินทรัพย์ทางการเงิน และการรายงานให้ผู้บริหารของกลุ่มบริษัท</w:t>
      </w:r>
    </w:p>
    <w:p w14:paraId="3EA299F7" w14:textId="77777777" w:rsidR="0010706E" w:rsidRPr="005C0BB2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135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 และ</w:t>
      </w:r>
    </w:p>
    <w:p w14:paraId="7EF97364" w14:textId="05F1174E" w:rsidR="0010706E" w:rsidRPr="005C0BB2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135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ความถี่ มูลค่าและระยะเวลาของการขายในปีก่อน เหตุผลสำหรับการขายเหล่านั้นและความคาดหวังเกี่ยวกับ</w:t>
      </w:r>
      <w:r w:rsidR="00F93405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การขายในอนาคต อย่างไรก็ตาม ข้อมูลเกี่ยวกับการขายนั้นไม่นำมาพิจารณาแยกต่างหาก แต่เป็นส่วนหนึ่งของการประเมินภาพรวมของวิธีการบริหารจัดการสินทรัพย์ทางการเงินให้ระบุวัตถุประสงค์ที่ได้ตั้งไว้ และวิธีการให้ได้มาซึ่งกระแสเงินสด</w:t>
      </w:r>
    </w:p>
    <w:p w14:paraId="3AF65E72" w14:textId="77777777" w:rsidR="0010706E" w:rsidRPr="005C0BB2" w:rsidRDefault="0010706E" w:rsidP="0010706E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339D861" w14:textId="4B8A4C37" w:rsidR="0010706E" w:rsidRPr="005C0BB2" w:rsidRDefault="007B44C0" w:rsidP="0010706E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 xml:space="preserve">สินทรัพย์ทางการเงิน </w:t>
      </w:r>
      <w:r>
        <w:rPr>
          <w:rFonts w:asciiTheme="majorBidi" w:hAnsiTheme="majorBidi" w:cstheme="majorBidi"/>
          <w:i/>
          <w:iCs/>
          <w:color w:val="000000"/>
          <w:sz w:val="28"/>
          <w:szCs w:val="28"/>
        </w:rPr>
        <w:t>-</w:t>
      </w:r>
      <w:r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 xml:space="preserve"> </w:t>
      </w:r>
      <w:r w:rsidR="0010706E" w:rsidRPr="005C0BB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1D2EDA8E" w14:textId="77777777" w:rsidR="0010706E" w:rsidRPr="005C0BB2" w:rsidRDefault="0010706E" w:rsidP="0010706E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98340D8" w14:textId="77777777" w:rsidR="0010706E" w:rsidRPr="000E3FFE" w:rsidRDefault="0010706E" w:rsidP="0010706E">
      <w:pPr>
        <w:tabs>
          <w:tab w:val="clear" w:pos="907"/>
          <w:tab w:val="left" w:pos="1080"/>
        </w:tabs>
        <w:ind w:left="1080"/>
        <w:jc w:val="thaiDistribute"/>
        <w:rPr>
          <w:rFonts w:asciiTheme="majorBidi" w:eastAsia="SimSun" w:hAnsiTheme="majorBidi" w:cstheme="majorBidi"/>
          <w:color w:val="000000"/>
          <w:sz w:val="28"/>
          <w:szCs w:val="28"/>
        </w:rPr>
      </w:pPr>
      <w:r w:rsidRPr="000E3FFE">
        <w:rPr>
          <w:rFonts w:asciiTheme="majorBidi" w:eastAsia="SimSun" w:hAnsiTheme="majorBidi" w:cstheme="majorBidi"/>
          <w:color w:val="000000"/>
          <w:sz w:val="28"/>
          <w:szCs w:val="28"/>
          <w:cs/>
        </w:rPr>
        <w:t>สำหรับวัตถุประสงค์ของการประเมินนี้ “เงินต้น” หมายถึง</w:t>
      </w:r>
      <w:r w:rsidRPr="000E3FFE">
        <w:rPr>
          <w:rFonts w:asciiTheme="majorBidi" w:eastAsia="SimSun" w:hAnsiTheme="majorBidi" w:cstheme="majorBidi"/>
          <w:color w:val="000000"/>
          <w:sz w:val="28"/>
          <w:szCs w:val="28"/>
        </w:rPr>
        <w:t xml:space="preserve"> </w:t>
      </w:r>
      <w:r w:rsidRPr="000E3FFE">
        <w:rPr>
          <w:rFonts w:asciiTheme="majorBidi" w:eastAsia="SimSun" w:hAnsiTheme="majorBidi" w:cstheme="majorBidi"/>
          <w:color w:val="000000"/>
          <w:sz w:val="28"/>
          <w:szCs w:val="28"/>
          <w:cs/>
        </w:rPr>
        <w:t xml:space="preserve">มูลค่ายุติธรรมของสินทรัพย์ทางการเงิน ณ วันที่รับรู้รายการเมื่อเริ่มแรก ส่วน “ดอกเบี้ย” หมายถึง สิ่งตอบแทนจากมูลค่าเงินตามเวลา ความเสี่ยงด้านเครดิต </w:t>
      </w:r>
      <w:r w:rsidRPr="000E3FFE">
        <w:rPr>
          <w:rFonts w:asciiTheme="majorBidi" w:eastAsia="SimSun" w:hAnsiTheme="majorBidi" w:cstheme="majorBidi"/>
          <w:color w:val="000000"/>
          <w:sz w:val="28"/>
          <w:szCs w:val="28"/>
        </w:rPr>
        <w:br/>
      </w:r>
      <w:r w:rsidRPr="000E3FFE">
        <w:rPr>
          <w:rFonts w:asciiTheme="majorBidi" w:eastAsia="SimSun" w:hAnsiTheme="majorBidi" w:cstheme="majorBidi"/>
          <w:color w:val="000000"/>
          <w:spacing w:val="-4"/>
          <w:sz w:val="28"/>
          <w:szCs w:val="28"/>
          <w:cs/>
        </w:rPr>
        <w:t xml:space="preserve">ความเสี่ยงในการกู้ยืมโดยทั่วไปด้านอื่น ๆ (เช่น ความเสี่ยงด้านสภาพคล่อง) และต้นทุน (เช่น ค่าใช้จ่ายในการบริหาร) </w:t>
      </w:r>
      <w:r w:rsidRPr="000E3FFE">
        <w:rPr>
          <w:rFonts w:asciiTheme="majorBidi" w:eastAsia="SimSun" w:hAnsiTheme="majorBidi" w:cstheme="majorBidi"/>
          <w:color w:val="000000"/>
          <w:sz w:val="28"/>
          <w:szCs w:val="28"/>
          <w:cs/>
        </w:rPr>
        <w:t xml:space="preserve">รวมถึงอัตรากำไรขั้นต้นที่เกี่ยวข้องกับการถือสินทรัพย์ทางการเงินในช่วงระยะเวลาใดระยะเวลาหนึ่ง </w:t>
      </w:r>
    </w:p>
    <w:p w14:paraId="2B5B6E58" w14:textId="77777777" w:rsidR="0010706E" w:rsidRPr="005C0BB2" w:rsidRDefault="0010706E" w:rsidP="0010706E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BD45271" w14:textId="2E608A27" w:rsidR="0010706E" w:rsidRPr="005C0BB2" w:rsidRDefault="0010706E" w:rsidP="0010706E">
      <w:pPr>
        <w:tabs>
          <w:tab w:val="clear" w:pos="907"/>
          <w:tab w:val="left" w:pos="1080"/>
        </w:tabs>
        <w:spacing w:line="350" w:lineRule="exact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กลุ่มบริษัทพิจารณาข้อกำหนดตามสัญญาของเครื่องมือทางการเงิน ซี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 </w:t>
      </w:r>
      <w:r w:rsidR="00F93405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ซึ่งอาจทำให้ไม่เข้าเงื่อนไข ในการประเมิน กลุ่ม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พิจารณาถึง</w:t>
      </w:r>
    </w:p>
    <w:p w14:paraId="4B6BA22D" w14:textId="77777777" w:rsidR="0010706E" w:rsidRPr="005C0BB2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350" w:lineRule="exact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เหตุการณ์ที่อาจจะเกิดขึ้นซึ่งเป็นเหตุให้มีการเปลี่ยนแปลงจำนวนเงินและเวลาของกระแสเงินสด</w:t>
      </w:r>
    </w:p>
    <w:p w14:paraId="7B396C30" w14:textId="77777777" w:rsidR="0010706E" w:rsidRPr="005C0BB2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350" w:lineRule="exact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ลักษณะการปรับมูลค่าทางการเงิน</w:t>
      </w:r>
    </w:p>
    <w:p w14:paraId="64F87774" w14:textId="77777777" w:rsidR="0010706E" w:rsidRPr="005C0BB2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350" w:lineRule="exact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เงื่อนไขเมื่อสิทธิเรียกร้องของกลุ่มบริษัทถูกจำกัดเฉพาะกระแสเงินสดจากสินทรัพย์ตามที่กำหนด 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br/>
        <w:t>(เช่น สินทรัพย์ทางการเงินที่ผู้ให้กู้ไม่มีสิทธิไล่เบี้ย) และ</w:t>
      </w:r>
    </w:p>
    <w:p w14:paraId="2B0B8D76" w14:textId="77777777" w:rsidR="0010706E" w:rsidRPr="005C0BB2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350" w:lineRule="exact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ลักษณะการเปลี่ยนแปลงผลตอบแทนของมูลค่าเงินตามเวลา เช่น ระยะเวลาการปรับอัตราดอกเบี้ยใหม่</w:t>
      </w:r>
    </w:p>
    <w:p w14:paraId="753EA60E" w14:textId="77777777" w:rsidR="0010706E" w:rsidRPr="005C0BB2" w:rsidRDefault="0010706E" w:rsidP="0010706E">
      <w:pPr>
        <w:tabs>
          <w:tab w:val="clear" w:pos="907"/>
          <w:tab w:val="left" w:pos="1080"/>
        </w:tabs>
        <w:spacing w:line="350" w:lineRule="exact"/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32E87F30" w14:textId="77777777" w:rsidR="0010706E" w:rsidRPr="005C0BB2" w:rsidRDefault="0010706E" w:rsidP="0010706E">
      <w:pPr>
        <w:tabs>
          <w:tab w:val="clear" w:pos="907"/>
          <w:tab w:val="left" w:pos="1080"/>
        </w:tabs>
        <w:spacing w:line="350" w:lineRule="exact"/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การเปลี่ยนแปลงสินทรัพย์ทางการเงิน</w:t>
      </w:r>
    </w:p>
    <w:p w14:paraId="1C643181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080"/>
        <w:jc w:val="thaiDistribute"/>
        <w:rPr>
          <w:rFonts w:asciiTheme="majorBidi" w:eastAsia="Times New Roman" w:hAnsiTheme="majorBidi" w:cstheme="majorBidi"/>
          <w:bCs/>
          <w:sz w:val="28"/>
          <w:szCs w:val="28"/>
        </w:rPr>
      </w:pPr>
    </w:p>
    <w:p w14:paraId="4ACBDCE8" w14:textId="48A0B80F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หากเงื่อนไขในสินทรัพย์ทางการเงินมีการเปลี่ยนแปลงไป กลุ่มบริษัทจะประเมินว่ากระแสเงินสดของสินทรัพย์</w:t>
      </w:r>
      <w:r w:rsidR="00F93405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br/>
      </w:r>
      <w:r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ที่เปลี่ยนแปลงไปต่างจากเดิมอย่างมีนัยสำคัญหรือไม่ </w:t>
      </w:r>
    </w:p>
    <w:p w14:paraId="09E68F38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080"/>
        <w:jc w:val="thaiDistribute"/>
        <w:rPr>
          <w:rFonts w:asciiTheme="majorBidi" w:eastAsia="Times New Roman" w:hAnsiTheme="majorBidi" w:cstheme="majorBidi"/>
          <w:bCs/>
          <w:sz w:val="28"/>
          <w:szCs w:val="28"/>
        </w:rPr>
      </w:pPr>
    </w:p>
    <w:p w14:paraId="6D111023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ที่ได้รับเป็นส่วนหนึ่งของการเปลี่ยนแปลงบันทึกดังนี้ </w:t>
      </w:r>
    </w:p>
    <w:p w14:paraId="42A502C7" w14:textId="77777777" w:rsidR="0010706E" w:rsidRPr="005C0BB2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350" w:lineRule="exact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่าธรรมเนียมที่พิจารณาเป็นมูลค่ายุติธรรมของสินทรัพย์ใหม่และค่าธรรมเนียมแสดงถึงการชำระเงินคืนของต้นทุนการทำรายการที่เข้าเงื่อนไขให้รวมเป็นส่วนหนึ่งในการรับรู้รายการเมื่อเริ่มแรกของสินทรัพย์ และ </w:t>
      </w:r>
    </w:p>
    <w:p w14:paraId="4F687411" w14:textId="77777777" w:rsidR="0010706E" w:rsidRPr="005C0BB2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350" w:lineRule="exact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ค่าธรรมเนียมอื่น ๆ บันทึกในกำไรหรือขาดทุนเป็นส่วนหนึ่งของกำไรหรือขาดทุนจากการตัดรายการออกจากบัญชี </w:t>
      </w:r>
    </w:p>
    <w:p w14:paraId="75399FF7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jc w:val="thaiDistribute"/>
        <w:rPr>
          <w:rFonts w:asciiTheme="majorBidi" w:eastAsia="Times New Roman" w:hAnsiTheme="majorBidi" w:cstheme="majorBidi"/>
          <w:bCs/>
          <w:sz w:val="28"/>
          <w:szCs w:val="28"/>
        </w:rPr>
      </w:pPr>
    </w:p>
    <w:p w14:paraId="3EBAC73C" w14:textId="77777777" w:rsidR="0010706E" w:rsidRPr="000E3FFE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0E3FFE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หากกระแสเงินสดมีการเปลี่ยนแปลงไปเมื่อผู้กู้ประสบปัญหาทางการเงิน ดังนั้นวัตถุประสงค์ของการเปลี่ยนแปลงเป็นการรับชำระคืนให้มากที่สุดจากข้อกำหนดในสัญญาเดิมมากกว่าการออกสินทรัพย์ใหม่ที่มี</w:t>
      </w:r>
      <w:r w:rsidRPr="000E3FFE">
        <w:rPr>
          <w:rFonts w:asciiTheme="majorBidi" w:eastAsia="Times New Roman" w:hAnsiTheme="majorBidi" w:cstheme="majorBidi"/>
          <w:sz w:val="28"/>
          <w:szCs w:val="28"/>
          <w:cs/>
        </w:rPr>
        <w:t>ข้อกำหนด</w:t>
      </w:r>
      <w:r w:rsidRPr="000E3FFE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ต่างจากเดิมอย่างมีนัยสำคัญ หากกลุ่ม</w:t>
      </w:r>
      <w:r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บริษัท</w:t>
      </w:r>
      <w:r w:rsidRPr="000E3FFE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วางแผนที่จะเปลี่ยนแปลงสินทรัพย์ทางการเงินในทางที่ส่งผลให้เกิดการลดหนี้ </w:t>
      </w:r>
      <w:r w:rsidRPr="000E3FFE">
        <w:rPr>
          <w:rFonts w:asciiTheme="majorBidi" w:eastAsia="Times New Roman" w:hAnsiTheme="majorBidi" w:cstheme="majorBidi"/>
          <w:color w:val="000000"/>
          <w:sz w:val="28"/>
          <w:szCs w:val="28"/>
        </w:rPr>
        <w:br/>
      </w:r>
      <w:r w:rsidRPr="000E3FFE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1E7A100E" w14:textId="35AB22C8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cs/>
        </w:rPr>
      </w:pPr>
    </w:p>
    <w:p w14:paraId="4BC6B8F6" w14:textId="666F54CE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หากการเปลี่ยนแปลงในสินทรัพย์ทางการเงินที่วัดมูลค่าด้วยราคาทุนตัดจำหน่ายไม่ส่งผลต่อการตัดรายการสินทรัพย์ทางการเงินออกจากบัญชี กลุ่มบริษัท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</w:t>
      </w:r>
      <w:r w:rsidR="00983489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br/>
      </w:r>
      <w:r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21B280F9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580A8E7F" w14:textId="77777777" w:rsidR="0010706E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กำไรหรือขาดทุนจากการเปลี่ยนแปลงจะแสดงรวมกับผลขาดทุนด้านเครดิตที่คาดว่าจะเกิดขึ้น สำหรับกรณีอื่นนั้นแสดงเป็นดอกเบี้ยรับซึ่งคำนวณโดยใช้วิธีอัตราดอกเบี้ยที่แท้จริง</w:t>
      </w:r>
    </w:p>
    <w:p w14:paraId="28098743" w14:textId="139AB998" w:rsidR="0010706E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31CEA701" w14:textId="5FE9A056" w:rsidR="007B44C0" w:rsidRDefault="007B44C0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20B8EE51" w14:textId="719B628E" w:rsidR="007B44C0" w:rsidRDefault="007B44C0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7120C636" w14:textId="77777777" w:rsidR="007B44C0" w:rsidRDefault="007B44C0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1096E91D" w14:textId="425447A3" w:rsidR="0010706E" w:rsidRPr="005C0BB2" w:rsidRDefault="007B44C0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>
        <w:rPr>
          <w:rFonts w:asciiTheme="majorBidi" w:eastAsia="Times New Roman" w:hAnsiTheme="majorBidi" w:cstheme="majorBidi" w:hint="cs"/>
          <w:i/>
          <w:iCs/>
          <w:sz w:val="28"/>
          <w:szCs w:val="28"/>
          <w:cs/>
        </w:rPr>
        <w:lastRenderedPageBreak/>
        <w:t xml:space="preserve">หนี้สินทางการเงิน </w:t>
      </w:r>
      <w:r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- </w:t>
      </w:r>
      <w:r w:rsidR="0010706E"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การจัดประเภทรายการและการวัดมูลค่าภายหลัง</w:t>
      </w:r>
      <w:r>
        <w:rPr>
          <w:rFonts w:asciiTheme="majorBidi" w:eastAsia="Times New Roman" w:hAnsiTheme="majorBidi" w:cstheme="majorBidi" w:hint="cs"/>
          <w:i/>
          <w:iCs/>
          <w:sz w:val="28"/>
          <w:szCs w:val="28"/>
          <w:cs/>
        </w:rPr>
        <w:t>และกำไรและขาดทุน</w:t>
      </w:r>
    </w:p>
    <w:p w14:paraId="0879B3DD" w14:textId="364D21F1" w:rsidR="0010706E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81BD957" w14:textId="1667B229" w:rsidR="007B44C0" w:rsidRDefault="007B44C0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</w:t>
      </w:r>
      <w:r w:rsidR="00A2459B">
        <w:rPr>
          <w:rFonts w:asciiTheme="majorBidi" w:eastAsia="Times New Roman" w:hAnsiTheme="majorBidi" w:cstheme="majorBidi" w:hint="cs"/>
          <w:sz w:val="28"/>
          <w:szCs w:val="28"/>
          <w:cs/>
        </w:rPr>
        <w:t>ตามวิธีดอกเบี้ยที่แท้จริง ดอกเบี้ยจ่าย และกำไรหรือขาดทุนที่เกิดจากการตัดรายการออกจากบัญชีรับรู้ในกำไรหรือขาดทุน</w:t>
      </w:r>
    </w:p>
    <w:p w14:paraId="6085F0DC" w14:textId="77777777" w:rsidR="007B44C0" w:rsidRPr="005C0BB2" w:rsidRDefault="007B44C0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9A4F05E" w14:textId="1205948B" w:rsidR="0010706E" w:rsidRDefault="0010706E" w:rsidP="0010706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>
        <w:rPr>
          <w:rFonts w:asciiTheme="majorBidi" w:eastAsia="Times New Roman" w:hAnsiTheme="majorBidi" w:cstheme="majorBidi" w:hint="cs"/>
          <w:i/>
          <w:iCs/>
          <w:sz w:val="28"/>
          <w:szCs w:val="28"/>
          <w:cs/>
        </w:rPr>
        <w:t>การตัดรายการออกจากบัญชี</w:t>
      </w:r>
    </w:p>
    <w:p w14:paraId="67A5FF2B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663AF73A" w14:textId="12FF2CE6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cs/>
        </w:rPr>
        <w:t xml:space="preserve">สินทรัพย์ทางการเงิน </w:t>
      </w:r>
    </w:p>
    <w:p w14:paraId="7F2B4768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3A5F4ABB" w14:textId="77777777" w:rsidR="0010706E" w:rsidRPr="005C0BB2" w:rsidRDefault="0010706E" w:rsidP="0010706E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4C2BBC7" w14:textId="77777777" w:rsidR="0010706E" w:rsidRPr="005C0BB2" w:rsidRDefault="0010706E" w:rsidP="0010706E">
      <w:pPr>
        <w:tabs>
          <w:tab w:val="clear" w:pos="907"/>
          <w:tab w:val="left" w:pos="1080"/>
        </w:tabs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DAAA4F2" w14:textId="77777777" w:rsidR="0010706E" w:rsidRPr="005C0BB2" w:rsidRDefault="0010706E" w:rsidP="0010706E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(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1)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ผลตอบแทนที่จะได้รับ (รวมถึงสินทรัพย์ใหม่ที่ได้รับใด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ๆ หักด้วยหนี้สินใหม่ที่คาดการณ์ไว้) และ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(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2)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กำไรหรือขาดทุนสะสมที่รับรู้ในกำไรขาดทุนเบ็ดเสร็จอื่นรับรู้ในกำไรหรือขาดทุน</w:t>
      </w:r>
    </w:p>
    <w:p w14:paraId="4686C83B" w14:textId="77777777" w:rsidR="0010706E" w:rsidRPr="005C0BB2" w:rsidRDefault="0010706E" w:rsidP="0010706E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BBC6410" w14:textId="77777777" w:rsidR="0010706E" w:rsidRPr="005C0BB2" w:rsidRDefault="0010706E" w:rsidP="0010706E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กลุ่มบริษัทเข้าทำ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ธุรกรรม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ในกรณีนี้ สินทรัพย์ที่โอนไม่ได้ตัดรายการออกจากบัญชี</w:t>
      </w:r>
    </w:p>
    <w:p w14:paraId="4557917B" w14:textId="77777777" w:rsidR="0010706E" w:rsidRPr="00A75370" w:rsidRDefault="0010706E" w:rsidP="0010706E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B74E317" w14:textId="16B29F99" w:rsidR="0010706E" w:rsidRPr="00A75370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cs/>
        </w:rPr>
        <w:t xml:space="preserve">หนี้สินทางการเงิน </w:t>
      </w:r>
    </w:p>
    <w:p w14:paraId="5E38C72A" w14:textId="77777777" w:rsidR="0010706E" w:rsidRPr="00A75370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bCs/>
          <w:sz w:val="28"/>
          <w:szCs w:val="28"/>
        </w:rPr>
      </w:pPr>
    </w:p>
    <w:p w14:paraId="433D7FFB" w14:textId="676DD3A3" w:rsidR="0010706E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Times New Roman" w:hAnsi="Angsana New"/>
          <w:color w:val="000000"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="00A2459B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กลุ่มบรษัท</w:t>
      </w:r>
      <w:r w:rsidR="00A2459B" w:rsidRPr="00A2459B">
        <w:rPr>
          <w:rFonts w:ascii="Angsana New" w:eastAsia="Times New Roman" w:hAnsi="Angsana New"/>
          <w:color w:val="000000"/>
          <w:sz w:val="28"/>
          <w:szCs w:val="28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B5D08E0" w14:textId="3B2A7276" w:rsidR="00A2459B" w:rsidRDefault="00A2459B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Times New Roman" w:hAnsi="Angsana New"/>
          <w:color w:val="000000"/>
          <w:sz w:val="28"/>
          <w:szCs w:val="28"/>
        </w:rPr>
      </w:pPr>
    </w:p>
    <w:p w14:paraId="6675E0B9" w14:textId="6BBC3078" w:rsidR="00A2459B" w:rsidRPr="00A75370" w:rsidRDefault="00A2459B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2963A557" w14:textId="258EAAA0" w:rsidR="0010706E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6D348567" w14:textId="77777777" w:rsidR="00A2459B" w:rsidRPr="00A75370" w:rsidRDefault="00A2459B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6ECAB652" w14:textId="77777777" w:rsidR="0010706E" w:rsidRPr="00A75370" w:rsidRDefault="0010706E" w:rsidP="0010706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lastRenderedPageBreak/>
        <w:t>การหักกลบ</w:t>
      </w:r>
    </w:p>
    <w:p w14:paraId="71C15F12" w14:textId="77777777" w:rsidR="0010706E" w:rsidRPr="00A75370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22693C56" w14:textId="58154870" w:rsidR="0010706E" w:rsidRPr="00A75370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983489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Pr="00A75370">
        <w:rPr>
          <w:rFonts w:asciiTheme="majorBidi" w:eastAsia="Times New Roman" w:hAnsiTheme="majorBidi" w:cstheme="majorBidi" w:hint="cs"/>
          <w:sz w:val="28"/>
          <w:szCs w:val="28"/>
          <w:cs/>
        </w:rPr>
        <w:t>ก็</w:t>
      </w: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>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หรือตั้งใจที่จะรับสินทรัพย์และช</w:t>
      </w:r>
      <w:r w:rsidRPr="00A75370">
        <w:rPr>
          <w:rFonts w:asciiTheme="majorBidi" w:eastAsia="Times New Roman" w:hAnsiTheme="majorBidi" w:cstheme="majorBidi" w:hint="cs"/>
          <w:sz w:val="28"/>
          <w:szCs w:val="28"/>
          <w:cs/>
        </w:rPr>
        <w:t>ำ</w:t>
      </w: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>ระหนี้สินพร้อมกัน</w:t>
      </w:r>
    </w:p>
    <w:p w14:paraId="3A3C8064" w14:textId="77777777" w:rsidR="0010706E" w:rsidRPr="00A75370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3E164B4E" w14:textId="28C45DCC" w:rsidR="0010706E" w:rsidRPr="00A75370" w:rsidRDefault="0010706E" w:rsidP="0010706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การด้อยค่าของสินทรัพย์ทางการเงินและลูกหนี้ตามสัญญาเช่า</w:t>
      </w:r>
      <w:r w:rsidR="0084429F">
        <w:rPr>
          <w:rFonts w:asciiTheme="majorBidi" w:eastAsia="Times New Roman" w:hAnsiTheme="majorBidi" w:cstheme="majorBidi" w:hint="cs"/>
          <w:i/>
          <w:iCs/>
          <w:sz w:val="28"/>
          <w:szCs w:val="28"/>
          <w:cs/>
        </w:rPr>
        <w:t>ซื้อ</w:t>
      </w:r>
    </w:p>
    <w:p w14:paraId="7853B40B" w14:textId="77777777" w:rsidR="0010706E" w:rsidRPr="00A75370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E2EF97D" w14:textId="77777777" w:rsidR="0010706E" w:rsidRPr="00A75370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sz w:val="28"/>
          <w:szCs w:val="28"/>
        </w:rPr>
        <w:t xml:space="preserve">TFRS 9 </w:t>
      </w: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A75370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A75370">
        <w:rPr>
          <w:rFonts w:asciiTheme="majorBidi" w:eastAsia="Times New Roman" w:hAnsiTheme="majorBidi" w:cstheme="majorBidi"/>
          <w:sz w:val="28"/>
          <w:szCs w:val="28"/>
        </w:rPr>
        <w:t xml:space="preserve">TFRS 9 </w:t>
      </w: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A75370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14:paraId="2B26150A" w14:textId="77777777" w:rsidR="0010706E" w:rsidRPr="00A75370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Theme="majorBidi" w:eastAsia="Times New Roman" w:hAnsiTheme="majorBidi" w:cstheme="majorBidi"/>
          <w:sz w:val="28"/>
          <w:szCs w:val="28"/>
        </w:rPr>
      </w:pPr>
    </w:p>
    <w:p w14:paraId="6F01F84C" w14:textId="77777777" w:rsidR="0010706E" w:rsidRPr="00A75370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 xml:space="preserve">การพิจารณาการด้อยค่าถือปฏิบัติกับสินทรัพย์ทางการเงินที่ไม่ได้วัดมูลค่าภายหลังด้วยมูลค่ายุติธรรมผ่านกำไรหรือขาดทุนดังนี้ </w:t>
      </w:r>
    </w:p>
    <w:p w14:paraId="399F6961" w14:textId="101FAC89" w:rsidR="0010706E" w:rsidRPr="00A75370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>ลูกหนี้ตามสัญญาเช่า</w:t>
      </w:r>
      <w:r w:rsidR="0084429F">
        <w:rPr>
          <w:rFonts w:asciiTheme="majorBidi" w:eastAsia="Times New Roman" w:hAnsiTheme="majorBidi" w:cstheme="majorBidi" w:hint="cs"/>
          <w:sz w:val="28"/>
          <w:szCs w:val="28"/>
          <w:cs/>
        </w:rPr>
        <w:t>ซื้อ</w:t>
      </w:r>
    </w:p>
    <w:p w14:paraId="339A8C20" w14:textId="77777777" w:rsidR="0010706E" w:rsidRPr="00A75370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>ลูกหนี้จากการซื้อสิทธิเรียกร้อง และ</w:t>
      </w:r>
    </w:p>
    <w:p w14:paraId="4AFE71F4" w14:textId="77777777" w:rsidR="0010706E" w:rsidRPr="00A75370" w:rsidRDefault="0010706E" w:rsidP="0010706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>ลูกหนี้เงินให้สินเชื่ออื่น</w:t>
      </w:r>
    </w:p>
    <w:p w14:paraId="1E667EAD" w14:textId="77777777" w:rsidR="0010706E" w:rsidRPr="00A75370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0AAE0F4" w14:textId="77777777" w:rsidR="0010706E" w:rsidRPr="00A75370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A75370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การประมาณการและการใช้ดุลยพินิจที่สำคัญ</w:t>
      </w:r>
    </w:p>
    <w:p w14:paraId="7684BC77" w14:textId="77777777" w:rsidR="0010706E" w:rsidRPr="00A75370" w:rsidRDefault="0010706E" w:rsidP="0010706E">
      <w:pPr>
        <w:tabs>
          <w:tab w:val="clear" w:pos="907"/>
          <w:tab w:val="left" w:pos="1080"/>
        </w:tabs>
        <w:ind w:left="108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D3F1A8A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A75370">
        <w:rPr>
          <w:rFonts w:asciiTheme="majorBidi" w:eastAsia="Times New Roman" w:hAnsiTheme="majorBidi" w:cstheme="majorBidi"/>
          <w:sz w:val="28"/>
          <w:szCs w:val="28"/>
          <w:cs/>
        </w:rPr>
        <w:t>การคำนวณผลขาดทุนด้านเครดิตที่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คาดว่าจะเกิดขึ้นของกลุ่มบริษัทขึ้นอยู่กับแบบจำลองที่สลับซับซ้อนและชุดข้อมูลสมมติฐานหลายชุด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แบบจำลอง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ฝ่ายบริหารซึ่งพิจารณาร่วมกับข้อมูลที่หลากหลายของคู่สัญญา ซึ่งมาจากทั้งภายในและภายนอก ในกรณีที่แบบจำลองไม่สามารถประเมินความเสี่ยงที่เกิดขึ้นได้ จะมีการใช้ดุลยพินิจของผู้บริหารในการพิจารณาการปรั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บป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รุงภายหลังแบบจำลองตามหลักการ 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Management Overlay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ซึ่งจะครอบคลุมทั้งในเรื่องข้อบกพร่องของแบบจำลอง ความเสี่ยงของลูกหนี้ และปัจจัยอื่น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ๆ</w:t>
      </w:r>
    </w:p>
    <w:p w14:paraId="58E9FCF8" w14:textId="0F4B9B30" w:rsidR="0010706E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628D3616" w14:textId="5E60C5ED" w:rsidR="00A2459B" w:rsidRDefault="00A2459B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4196106E" w14:textId="3501250D" w:rsidR="00A2459B" w:rsidRDefault="00A2459B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07F73C71" w14:textId="32D670ED" w:rsidR="00A2459B" w:rsidRDefault="00A2459B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67B6FE93" w14:textId="77777777" w:rsidR="00A2459B" w:rsidRPr="00E749B0" w:rsidRDefault="00A2459B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239A91F5" w14:textId="77777777" w:rsidR="0010706E" w:rsidRPr="00E749B0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749B0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lastRenderedPageBreak/>
        <w:t>การวัดมูลค่าผลขาดทุนด้านเครดิตที่คาดว่าจะเกิดขึ้น</w:t>
      </w:r>
    </w:p>
    <w:p w14:paraId="7BDE3200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16312D94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คำนึงถึงความน่าจะเป็นถ่วงน้ำหนักซึ่งพิจารณาจากการประเมินช่วงของผลลัพธ์ที่เป็นไปได้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ซึ่งรวมถึงการพยากรณ์สภาวะเศรษฐกิจในอนาคต</w:t>
      </w:r>
    </w:p>
    <w:p w14:paraId="77AE38BD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1C3B0C7" w14:textId="77777777" w:rsidR="0010706E" w:rsidRPr="004C2000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SimSun" w:hAnsiTheme="majorBidi" w:cstheme="majorBidi"/>
          <w:sz w:val="28"/>
          <w:szCs w:val="28"/>
        </w:rPr>
      </w:pPr>
      <w:r w:rsidRPr="004C2000">
        <w:rPr>
          <w:rFonts w:asciiTheme="majorBidi" w:eastAsia="SimSun" w:hAnsiTheme="majorBidi" w:cs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 โดยวัดมูลค่าดังนี้</w:t>
      </w:r>
    </w:p>
    <w:p w14:paraId="7B61C7E3" w14:textId="77777777" w:rsidR="0010706E" w:rsidRPr="00C65AFB" w:rsidRDefault="0010706E" w:rsidP="0010706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eastAsia="SimSun" w:hAnsiTheme="majorBidi" w:cstheme="majorBidi"/>
          <w:sz w:val="28"/>
          <w:szCs w:val="28"/>
        </w:rPr>
      </w:pPr>
      <w:r w:rsidRPr="00C65AFB">
        <w:rPr>
          <w:rFonts w:asciiTheme="majorBidi" w:eastAsia="SimSun" w:hAnsiTheme="majorBidi" w:cstheme="majorBidi"/>
          <w:sz w:val="28"/>
          <w:szCs w:val="28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สดที่คาดว่าจะไม่ได้รับทั้งหมด (เช่น ส่วนต่างระหว่างกระแสเงินสดกับกิจการตามสัญญา และกระแสเงินสดที่กลุ่ม</w:t>
      </w:r>
      <w:r w:rsidRPr="00C65AFB">
        <w:rPr>
          <w:rFonts w:asciiTheme="majorBidi" w:eastAsia="SimSun" w:hAnsiTheme="majorBidi" w:cstheme="majorBidi" w:hint="cs"/>
          <w:sz w:val="28"/>
          <w:szCs w:val="28"/>
          <w:cs/>
        </w:rPr>
        <w:t>บริษัท</w:t>
      </w:r>
      <w:r w:rsidRPr="00C65AFB">
        <w:rPr>
          <w:rFonts w:asciiTheme="majorBidi" w:eastAsia="SimSun" w:hAnsiTheme="majorBidi" w:cstheme="majorBidi"/>
          <w:sz w:val="28"/>
          <w:szCs w:val="28"/>
          <w:cs/>
        </w:rPr>
        <w:t>คาดว่าจะได้รับ)</w:t>
      </w:r>
    </w:p>
    <w:p w14:paraId="713E4A92" w14:textId="77777777" w:rsidR="0010706E" w:rsidRPr="004C2000" w:rsidRDefault="0010706E" w:rsidP="0010706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val="en-GB"/>
        </w:rPr>
      </w:pPr>
      <w:r w:rsidRPr="004C2000">
        <w:rPr>
          <w:rFonts w:asciiTheme="majorBidi" w:eastAsia="SimSun" w:hAnsiTheme="majorBidi" w:cstheme="majorBidi"/>
          <w:sz w:val="28"/>
          <w:szCs w:val="28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</w:t>
      </w:r>
      <w:r w:rsidRPr="004C2000">
        <w:rPr>
          <w:rFonts w:asciiTheme="majorBidi" w:eastAsia="Calibri" w:hAnsiTheme="majorBidi" w:cstheme="majorBidi"/>
          <w:color w:val="000000"/>
          <w:sz w:val="28"/>
          <w:szCs w:val="28"/>
          <w:cs/>
          <w:lang w:val="en-GB"/>
        </w:rPr>
        <w:t>และมูลค่าปัจจุบันของประมาณการกระแสเงินสดในอนาคต</w:t>
      </w:r>
    </w:p>
    <w:p w14:paraId="7DBFADA9" w14:textId="77777777" w:rsidR="0010706E" w:rsidRPr="005C0BB2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D761884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ประมาณการของจำนวนเงินสดที่คาดว่าจะไม่ได้รับคำนวณโดยเป็นผลคูณของความน่าจะเป็นของการปฏิบัติผิดสัญญา</w:t>
      </w:r>
      <w:r w:rsidRPr="005C0BB2">
        <w:rPr>
          <w:rFonts w:asciiTheme="majorBidi" w:hAnsiTheme="majorBidi" w:cstheme="majorBidi"/>
          <w:color w:val="000000"/>
          <w:sz w:val="28"/>
          <w:szCs w:val="28"/>
        </w:rPr>
        <w:t xml:space="preserve"> (PD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color w:val="000000"/>
          <w:sz w:val="28"/>
          <w:szCs w:val="28"/>
        </w:rPr>
        <w:t xml:space="preserve">- Probability of default) 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กับร้อยละของความเสียหายที่อาจจะเกิดขึ้นเมื่อมีการปฏิบัติผิดสัญญาต่อยอดหนี้ </w:t>
      </w:r>
      <w:r w:rsidRPr="005C0BB2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(LGD - Loss given default) </w:t>
      </w:r>
      <w:r w:rsidRPr="005C0BB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กับประมาณการยอดหนี้เมื่อมีการปฏิบัติผิดสัญญา (</w:t>
      </w:r>
      <w:r w:rsidRPr="005C0BB2">
        <w:rPr>
          <w:rFonts w:asciiTheme="majorBidi" w:hAnsiTheme="majorBidi" w:cstheme="majorBidi"/>
          <w:color w:val="000000"/>
          <w:spacing w:val="-4"/>
          <w:sz w:val="28"/>
          <w:szCs w:val="28"/>
        </w:rPr>
        <w:t>EAD - Exposure at the time of default</w:t>
      </w:r>
      <w:r w:rsidRPr="005C0BB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)</w:t>
      </w:r>
    </w:p>
    <w:p w14:paraId="76975DFC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FD8B2D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ปัจจัยเชิงเศรษฐศาสตร์มหภาคถูกรวมอยู่ใน </w:t>
      </w:r>
      <w:r w:rsidRPr="005C0BB2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5C0BB2">
        <w:rPr>
          <w:rFonts w:asciiTheme="majorBidi" w:hAnsiTheme="majorBidi" w:cstheme="majorBidi"/>
          <w:color w:val="000000"/>
          <w:sz w:val="28"/>
          <w:szCs w:val="28"/>
        </w:rPr>
        <w:t xml:space="preserve">EAD 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หากมีความเกี่ยวข้องและมีอิทธิพลต่อความเสี่ยงด้านเครดิต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 ซึ่งสอดคล้องกับการวางแผนทางการเงินและการวางแผนเงินทุน</w:t>
      </w:r>
    </w:p>
    <w:p w14:paraId="44D1164A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450DFAA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กลุ่มสินทรัพย์ทางการเงินทั้งหมดที่มีสาระสำคัญ ทั้งในแง่ของการพิจารณา </w:t>
      </w:r>
      <w:r w:rsidRPr="005C0BB2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5C0BB2">
        <w:rPr>
          <w:rFonts w:asciiTheme="majorBidi" w:hAnsiTheme="majorBidi" w:cstheme="majorBidi"/>
          <w:color w:val="000000"/>
          <w:sz w:val="28"/>
          <w:szCs w:val="28"/>
        </w:rPr>
        <w:t>EAD</w:t>
      </w: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4DA13ADF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D5C6D1B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ที่หักต้นทุนเพื่อให้ได้มา และต้นทุนการขายหลักประกัน และไม่คำนึงว่าการยึดทรัพย์นั้นเป็นไปได้หรือไม่</w:t>
      </w:r>
    </w:p>
    <w:p w14:paraId="1DD27476" w14:textId="77777777" w:rsidR="0010706E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DCA8991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4E0C4A14" w14:textId="72513C5E" w:rsidR="0010706E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85E2BA" w14:textId="7857C7B8" w:rsidR="00A2459B" w:rsidRDefault="00A2459B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2C944" w14:textId="77777777" w:rsidR="0010706E" w:rsidRPr="004C2000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4C2000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การจัดชั้น</w:t>
      </w:r>
    </w:p>
    <w:p w14:paraId="5C701409" w14:textId="77777777" w:rsidR="0010706E" w:rsidRPr="004C2000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2BD9168" w14:textId="77777777" w:rsidR="0010706E" w:rsidRPr="004C2000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C200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4C2000">
        <w:rPr>
          <w:rFonts w:asciiTheme="majorBidi" w:hAnsiTheme="majorBidi" w:cstheme="majorBidi"/>
          <w:color w:val="000000"/>
          <w:sz w:val="28"/>
          <w:szCs w:val="28"/>
        </w:rPr>
        <w:t>3</w:t>
      </w:r>
      <w:r w:rsidRPr="004C2000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ชั้นทุกวันที่รายงาน 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4D803173" w14:textId="77777777" w:rsidR="0010706E" w:rsidRPr="004C2000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49F5ED7B" w14:textId="77777777" w:rsidR="0010706E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5C0BB2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1 </w:t>
      </w:r>
      <w:r w:rsidRPr="005C0BB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5C0BB2">
        <w:rPr>
          <w:rFonts w:asciiTheme="majorBidi" w:hAnsiTheme="majorBidi" w:cstheme="majorBidi"/>
          <w:i/>
          <w:iCs/>
          <w:color w:val="000000"/>
          <w:sz w:val="28"/>
          <w:szCs w:val="28"/>
        </w:rPr>
        <w:t>Performing)</w:t>
      </w:r>
    </w:p>
    <w:p w14:paraId="7AA46651" w14:textId="77777777" w:rsidR="0010706E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FF61B14" w14:textId="77777777" w:rsidR="0010706E" w:rsidRPr="008B7B1A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B7B1A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Pr="002704D2">
        <w:rPr>
          <w:rFonts w:asciiTheme="majorBidi" w:hAnsiTheme="majorBidi" w:cstheme="majorBidi"/>
          <w:spacing w:val="-2"/>
          <w:sz w:val="28"/>
          <w:szCs w:val="28"/>
          <w:lang w:val="en-GB"/>
        </w:rPr>
        <w:t>2</w:t>
      </w:r>
      <w:r w:rsidRPr="008B7B1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B7B1A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และชั้นที่ </w:t>
      </w:r>
      <w:r w:rsidRPr="008B7B1A">
        <w:rPr>
          <w:rFonts w:asciiTheme="majorBidi" w:hAnsiTheme="majorBidi" w:cstheme="majorBidi"/>
          <w:spacing w:val="-2"/>
          <w:sz w:val="28"/>
          <w:szCs w:val="28"/>
          <w:lang w:val="en-GB"/>
        </w:rPr>
        <w:t>3</w:t>
      </w:r>
      <w:r w:rsidRPr="008B7B1A">
        <w:rPr>
          <w:rFonts w:asciiTheme="majorBidi" w:hAnsiTheme="majorBidi" w:cstheme="majorBidi"/>
          <w:spacing w:val="-2"/>
          <w:sz w:val="28"/>
          <w:szCs w:val="28"/>
        </w:rPr>
        <w:t xml:space="preserve">) </w:t>
      </w:r>
      <w:r w:rsidRPr="008B7B1A">
        <w:rPr>
          <w:rFonts w:asciiTheme="majorBidi" w:hAnsiTheme="majorBidi" w:cstheme="majorBidi"/>
          <w:spacing w:val="-2"/>
          <w:sz w:val="28"/>
          <w:szCs w:val="28"/>
          <w:cs/>
        </w:rPr>
        <w:t>ณ วันที่รายงาน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B7B1A">
        <w:rPr>
          <w:rFonts w:asciiTheme="majorBidi" w:hAnsiTheme="majorBidi" w:cstheme="majorBidi"/>
          <w:spacing w:val="-2"/>
          <w:sz w:val="28"/>
          <w:szCs w:val="28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2704D2">
        <w:rPr>
          <w:rFonts w:asciiTheme="majorBidi" w:hAnsiTheme="majorBidi" w:cstheme="majorBidi"/>
          <w:spacing w:val="-2"/>
          <w:sz w:val="28"/>
          <w:szCs w:val="28"/>
          <w:lang w:val="en-GB"/>
        </w:rPr>
        <w:t>12</w:t>
      </w:r>
      <w:r w:rsidRPr="008B7B1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B7B1A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2704D2">
        <w:rPr>
          <w:rFonts w:asciiTheme="majorBidi" w:hAnsiTheme="majorBidi" w:cstheme="majorBidi"/>
          <w:spacing w:val="-2"/>
          <w:sz w:val="28"/>
          <w:szCs w:val="28"/>
          <w:lang w:val="en-GB"/>
        </w:rPr>
        <w:t>12</w:t>
      </w:r>
      <w:r w:rsidRPr="008B7B1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B7B1A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2704D2">
        <w:rPr>
          <w:rFonts w:asciiTheme="majorBidi" w:hAnsiTheme="majorBidi" w:cstheme="majorBidi"/>
          <w:spacing w:val="-2"/>
          <w:sz w:val="28"/>
          <w:szCs w:val="28"/>
          <w:lang w:val="en-GB"/>
        </w:rPr>
        <w:t>12</w:t>
      </w:r>
      <w:r w:rsidRPr="008B7B1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B7B1A">
        <w:rPr>
          <w:rFonts w:asciiTheme="majorBidi" w:hAnsiTheme="majorBidi" w:cstheme="majorBidi"/>
          <w:spacing w:val="-2"/>
          <w:sz w:val="28"/>
          <w:szCs w:val="28"/>
          <w:cs/>
        </w:rPr>
        <w:t>เดือนนับจากวันที่รายงาน</w:t>
      </w:r>
    </w:p>
    <w:p w14:paraId="6F79863C" w14:textId="77777777" w:rsidR="0010706E" w:rsidRPr="008B7B1A" w:rsidRDefault="0010706E" w:rsidP="0010706E">
      <w:pPr>
        <w:pStyle w:val="Default"/>
        <w:ind w:left="1080"/>
        <w:rPr>
          <w:rFonts w:asciiTheme="majorBidi" w:hAnsiTheme="majorBidi" w:cstheme="majorBidi"/>
          <w:sz w:val="28"/>
          <w:szCs w:val="28"/>
        </w:rPr>
      </w:pPr>
    </w:p>
    <w:p w14:paraId="241F9FF0" w14:textId="77777777" w:rsidR="0010706E" w:rsidRPr="008B7B1A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  <w:r w:rsidRPr="008B7B1A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ชั้นที่ </w:t>
      </w:r>
      <w:r w:rsidRPr="002704D2">
        <w:rPr>
          <w:rFonts w:asciiTheme="majorBidi" w:hAnsiTheme="majorBidi" w:cstheme="majorBidi"/>
          <w:i/>
          <w:iCs/>
          <w:spacing w:val="-2"/>
          <w:sz w:val="28"/>
          <w:szCs w:val="28"/>
          <w:lang w:val="en-GB"/>
        </w:rPr>
        <w:t>2</w:t>
      </w:r>
      <w:r w:rsidRPr="008B7B1A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>
        <w:rPr>
          <w:rFonts w:asciiTheme="majorBidi" w:hAnsiTheme="majorBidi" w:cstheme="majorBidi"/>
          <w:i/>
          <w:iCs/>
          <w:spacing w:val="-2"/>
          <w:sz w:val="28"/>
          <w:szCs w:val="28"/>
        </w:rPr>
        <w:t>(Under-performing)</w:t>
      </w:r>
    </w:p>
    <w:p w14:paraId="6C4782A4" w14:textId="77777777" w:rsidR="0010706E" w:rsidRPr="008B7B1A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</w:p>
    <w:p w14:paraId="0E6BC039" w14:textId="77777777" w:rsidR="0010706E" w:rsidRPr="008B7B1A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B7B1A">
        <w:rPr>
          <w:rFonts w:asciiTheme="majorBidi" w:hAnsiTheme="majorBidi" w:cstheme="majorBidi"/>
          <w:spacing w:val="-2"/>
          <w:sz w:val="28"/>
          <w:szCs w:val="28"/>
          <w:cs/>
        </w:rPr>
        <w:t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8B7B1A">
        <w:rPr>
          <w:rFonts w:asciiTheme="majorBidi" w:hAnsiTheme="majorBidi" w:cstheme="majorBidi"/>
          <w:spacing w:val="-2"/>
          <w:sz w:val="28"/>
          <w:szCs w:val="28"/>
        </w:rPr>
        <w:t xml:space="preserve">lifetime ECL) </w:t>
      </w:r>
      <w:r w:rsidRPr="008B7B1A">
        <w:rPr>
          <w:rFonts w:asciiTheme="majorBidi" w:hAnsiTheme="majorBidi" w:cstheme="majorBidi"/>
          <w:spacing w:val="-2"/>
          <w:sz w:val="28"/>
          <w:szCs w:val="28"/>
          <w:cs/>
        </w:rPr>
        <w:t xml:space="preserve">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สินทรัพย์ทางการเงินที่เกินกำหนดชำระเท่ากับหรือมากกว่า </w:t>
      </w:r>
      <w:r w:rsidRPr="008B7B1A">
        <w:rPr>
          <w:rFonts w:asciiTheme="majorBidi" w:hAnsiTheme="majorBidi" w:cstheme="majorBidi"/>
          <w:spacing w:val="-2"/>
          <w:sz w:val="28"/>
          <w:szCs w:val="28"/>
          <w:lang w:val="en-GB"/>
        </w:rPr>
        <w:t>3</w:t>
      </w:r>
      <w:r w:rsidRPr="002704D2">
        <w:rPr>
          <w:rFonts w:asciiTheme="majorBidi" w:hAnsiTheme="majorBidi" w:cstheme="majorBidi"/>
          <w:spacing w:val="-2"/>
          <w:sz w:val="28"/>
          <w:szCs w:val="28"/>
          <w:lang w:val="en-GB"/>
        </w:rPr>
        <w:t>0</w:t>
      </w:r>
      <w:r w:rsidRPr="008B7B1A">
        <w:rPr>
          <w:rFonts w:asciiTheme="majorBidi" w:hAnsiTheme="majorBidi" w:cstheme="majorBidi"/>
          <w:spacing w:val="-2"/>
          <w:sz w:val="28"/>
          <w:szCs w:val="28"/>
          <w:cs/>
        </w:rPr>
        <w:t xml:space="preserve"> 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56B9FAE3" w14:textId="77777777" w:rsidR="0010706E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7DAA870" w14:textId="77777777" w:rsidR="0010706E" w:rsidRPr="004C2000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SimSun" w:hAnsiTheme="majorBidi" w:cstheme="majorBidi"/>
          <w:color w:val="000000"/>
          <w:sz w:val="28"/>
          <w:szCs w:val="28"/>
        </w:rPr>
      </w:pPr>
      <w:r w:rsidRPr="004C2000">
        <w:rPr>
          <w:rFonts w:asciiTheme="majorBidi" w:eastAsia="SimSun" w:hAnsiTheme="majorBidi" w:cstheme="majorBidi"/>
          <w:color w:val="000000"/>
          <w:sz w:val="28"/>
          <w:szCs w:val="28"/>
          <w:cs/>
        </w:rPr>
        <w:t>สินทรัพย์ทางการเงินสามารถโอนกลับไปยังชั้นที่</w:t>
      </w:r>
      <w:r w:rsidRPr="004C2000">
        <w:rPr>
          <w:rFonts w:asciiTheme="majorBidi" w:eastAsia="SimSun" w:hAnsiTheme="majorBidi" w:cstheme="majorBidi"/>
          <w:color w:val="000000"/>
          <w:sz w:val="28"/>
          <w:szCs w:val="28"/>
        </w:rPr>
        <w:t xml:space="preserve"> 1 </w:t>
      </w:r>
      <w:r w:rsidRPr="004C2000">
        <w:rPr>
          <w:rFonts w:asciiTheme="majorBidi" w:eastAsia="SimSun" w:hAnsiTheme="majorBidi" w:cstheme="majorBidi"/>
          <w:color w:val="000000"/>
          <w:sz w:val="28"/>
          <w:szCs w:val="28"/>
          <w:cs/>
        </w:rPr>
        <w:t>ได้เมื่อสามารถพิสูจน์ได้ถึงความสามารถในการชำระหนี้ที่กลับมาเป็นปกติ</w:t>
      </w:r>
    </w:p>
    <w:p w14:paraId="5A7C9F96" w14:textId="77777777" w:rsidR="0010706E" w:rsidRPr="004C2000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SimSun" w:hAnsiTheme="majorBidi" w:cstheme="majorBidi"/>
          <w:bCs/>
          <w:sz w:val="24"/>
          <w:szCs w:val="24"/>
        </w:rPr>
      </w:pPr>
    </w:p>
    <w:p w14:paraId="7A032198" w14:textId="77777777" w:rsidR="0010706E" w:rsidRPr="0044594D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080"/>
        <w:jc w:val="thaiDistribute"/>
        <w:rPr>
          <w:rFonts w:asciiTheme="majorBidi" w:eastAsia="SimSun" w:hAnsiTheme="majorBidi" w:cstheme="majorBidi"/>
          <w:i/>
          <w:iCs/>
          <w:spacing w:val="-4"/>
          <w:sz w:val="28"/>
          <w:szCs w:val="28"/>
          <w:cs/>
        </w:rPr>
      </w:pPr>
      <w:r w:rsidRPr="0044594D">
        <w:rPr>
          <w:rFonts w:asciiTheme="majorBidi" w:eastAsia="SimSun" w:hAnsiTheme="majorBidi" w:cstheme="majorBidi"/>
          <w:i/>
          <w:iCs/>
          <w:color w:val="000000"/>
          <w:sz w:val="28"/>
          <w:szCs w:val="28"/>
          <w:cs/>
        </w:rPr>
        <w:t xml:space="preserve">ชั้นที่ </w:t>
      </w:r>
      <w:r w:rsidRPr="0044594D">
        <w:rPr>
          <w:rFonts w:asciiTheme="majorBidi" w:eastAsia="SimSun" w:hAnsiTheme="majorBidi" w:cstheme="majorBidi"/>
          <w:i/>
          <w:iCs/>
          <w:color w:val="000000"/>
          <w:sz w:val="28"/>
          <w:szCs w:val="28"/>
        </w:rPr>
        <w:t xml:space="preserve">3 </w:t>
      </w:r>
      <w:r w:rsidRPr="0044594D">
        <w:rPr>
          <w:rFonts w:asciiTheme="majorBidi" w:eastAsia="SimSun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44594D">
        <w:rPr>
          <w:rFonts w:asciiTheme="majorBidi" w:eastAsia="SimSun" w:hAnsiTheme="majorBidi" w:cstheme="majorBidi"/>
          <w:i/>
          <w:iCs/>
          <w:color w:val="000000"/>
          <w:sz w:val="28"/>
          <w:szCs w:val="28"/>
        </w:rPr>
        <w:t xml:space="preserve"> (Non-performing) </w:t>
      </w:r>
    </w:p>
    <w:p w14:paraId="652CB7D5" w14:textId="77777777" w:rsidR="0010706E" w:rsidRPr="004C2000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Theme="majorBidi" w:eastAsia="SimSun" w:hAnsiTheme="majorBidi" w:cstheme="majorBidi"/>
          <w:bCs/>
          <w:sz w:val="24"/>
          <w:szCs w:val="24"/>
        </w:rPr>
      </w:pPr>
    </w:p>
    <w:p w14:paraId="7F954AB4" w14:textId="77777777" w:rsidR="0010706E" w:rsidRPr="004C2000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SimSun" w:hAnsiTheme="majorBidi" w:cstheme="majorBidi"/>
          <w:color w:val="000000"/>
          <w:sz w:val="28"/>
          <w:szCs w:val="28"/>
        </w:rPr>
      </w:pPr>
      <w:r w:rsidRPr="004C2000">
        <w:rPr>
          <w:rFonts w:asciiTheme="majorBidi" w:eastAsia="SimSun" w:hAnsiTheme="majorBidi" w:cstheme="majorBidi"/>
          <w:color w:val="000000"/>
          <w:sz w:val="28"/>
          <w:szCs w:val="28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มีค้างชำระเงินต้นและ/หรือดอกเบี้ยเท่ากับหรือมากกว่า </w:t>
      </w:r>
      <w:r w:rsidRPr="004C2000">
        <w:rPr>
          <w:rFonts w:asciiTheme="majorBidi" w:eastAsia="SimSun" w:hAnsiTheme="majorBidi" w:cstheme="majorBidi"/>
          <w:color w:val="000000"/>
          <w:sz w:val="28"/>
          <w:szCs w:val="28"/>
        </w:rPr>
        <w:t>90</w:t>
      </w:r>
      <w:r w:rsidRPr="004C2000">
        <w:rPr>
          <w:rFonts w:asciiTheme="majorBidi" w:eastAsia="SimSun" w:hAnsiTheme="majorBidi" w:cstheme="majorBidi"/>
          <w:color w:val="000000"/>
          <w:sz w:val="28"/>
          <w:szCs w:val="28"/>
          <w:cs/>
        </w:rPr>
        <w:t xml:space="preserve"> วัน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1D5FE3EA" w14:textId="3F4C8886" w:rsidR="0010706E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color w:val="000000"/>
          <w:sz w:val="28"/>
          <w:szCs w:val="28"/>
        </w:rPr>
      </w:pPr>
    </w:p>
    <w:p w14:paraId="761E44C2" w14:textId="77777777" w:rsidR="00A2459B" w:rsidRPr="004C2000" w:rsidRDefault="00A2459B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color w:val="000000"/>
          <w:sz w:val="28"/>
          <w:szCs w:val="28"/>
          <w:cs/>
        </w:rPr>
      </w:pPr>
    </w:p>
    <w:p w14:paraId="02B739B0" w14:textId="77777777" w:rsidR="0010706E" w:rsidRPr="004D2E74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4C2000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lastRenderedPageBreak/>
        <w:t>หลักฐานที่แสดงว่า</w:t>
      </w:r>
      <w:r w:rsidRPr="004C2000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4C2000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4C2000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4A2CD8D2" w14:textId="77777777" w:rsidR="0010706E" w:rsidRPr="004C2000" w:rsidRDefault="0010706E" w:rsidP="0010706E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hanging="180"/>
        <w:rPr>
          <w:rFonts w:asciiTheme="majorBidi" w:hAnsiTheme="majorBidi" w:cstheme="majorBidi"/>
          <w:color w:val="000000"/>
          <w:sz w:val="28"/>
          <w:szCs w:val="28"/>
        </w:rPr>
      </w:pPr>
      <w:r w:rsidRPr="004C2000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อยู่ระหว่างการยึดหลักประกันเพื่อชำระหนี้</w:t>
      </w:r>
    </w:p>
    <w:p w14:paraId="3586DFDC" w14:textId="77777777" w:rsidR="0010706E" w:rsidRPr="004C2000" w:rsidRDefault="0010706E" w:rsidP="0010706E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hanging="180"/>
        <w:rPr>
          <w:rFonts w:asciiTheme="majorBidi" w:hAnsiTheme="majorBidi" w:cstheme="majorBidi"/>
          <w:color w:val="000000"/>
          <w:sz w:val="28"/>
          <w:szCs w:val="28"/>
        </w:rPr>
      </w:pPr>
      <w:r w:rsidRPr="004C2000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อยู่ระหว่างการฟ้องร้อง</w:t>
      </w:r>
    </w:p>
    <w:p w14:paraId="1246D729" w14:textId="77777777" w:rsidR="0010706E" w:rsidRPr="004C2000" w:rsidRDefault="0010706E" w:rsidP="0010706E">
      <w:pPr>
        <w:autoSpaceDE w:val="0"/>
        <w:autoSpaceDN w:val="0"/>
        <w:adjustRightInd w:val="0"/>
        <w:spacing w:after="69" w:line="240" w:lineRule="auto"/>
        <w:ind w:left="1260" w:right="44"/>
        <w:contextualSpacing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42B90A60" w14:textId="77777777" w:rsidR="0010706E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4C2000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4FCFCD7B" w14:textId="77777777" w:rsidR="0010706E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</w:p>
    <w:p w14:paraId="720AC1E5" w14:textId="77777777" w:rsidR="0010706E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>
        <w:rPr>
          <w:rFonts w:asciiTheme="majorBidi" w:eastAsiaTheme="minorHAnsi" w:hAnsiTheme="majorBidi" w:cstheme="majorBidi" w:hint="cs"/>
          <w:color w:val="000000"/>
          <w:sz w:val="28"/>
          <w:szCs w:val="28"/>
          <w:cs/>
        </w:rPr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21BD62B5" w14:textId="77777777" w:rsidR="0010706E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</w:p>
    <w:p w14:paraId="79807E9C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 w:rsidRPr="005C0BB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5186241A" w14:textId="77777777" w:rsidR="0010706E" w:rsidRPr="005C0BB2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223D5FC" w14:textId="77777777" w:rsidR="0010706E" w:rsidRPr="005C0BB2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color w:val="000000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กำไรหรือขาดทุน โดยลดลงตามมูลค่าตามบัญชีของสินทรัพย์</w:t>
      </w:r>
    </w:p>
    <w:p w14:paraId="53D4E489" w14:textId="77777777" w:rsidR="0010706E" w:rsidRPr="005C0BB2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9503A41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ผลขาดทุนจากการด้อยค่า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จากการด้อยค่าด้านเครดิตที่คาดว่าจะเกิดขึ้นใน </w:t>
      </w:r>
      <w:r w:rsidRPr="005C0BB2">
        <w:rPr>
          <w:rFonts w:asciiTheme="majorBidi" w:eastAsiaTheme="minorHAnsi" w:hAnsiTheme="majorBidi" w:cstheme="majorBidi"/>
          <w:sz w:val="28"/>
          <w:szCs w:val="28"/>
        </w:rPr>
        <w:t>12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 xml:space="preserve"> เดือนข้างหน้าหรือตลอดอายุหากเข้าเงื่อนไขว่า สินทรัพย์ทางการเงินมีการเพิ่มขึ้นอย่างมีนัยสำคัญของความเสี่ยงด้านเครดิต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หรือไม่</w:t>
      </w:r>
    </w:p>
    <w:p w14:paraId="05D7AB54" w14:textId="0240BCA4" w:rsidR="0010706E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3DD47594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bCs/>
          <w:sz w:val="30"/>
          <w:szCs w:val="30"/>
          <w:cs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สินทรัพย์ทางการเงินที่มีการเจรจาต่อรองเงื่อนไขใหม่หรือเปลี่ยนแปลงเงื่อนไขของกระแสเงินสดตามสัญญา</w:t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กลุ่มบริษัทอาจจะถือสินทรัพย์ทางการเงินดังกล่าวเป็นสินทรัพย์ทางการเงินที่มีความเสี่ยงด้านเครดิตเพิ่มขึ้นอย่างมีนัยสำคัญ ยกเว้นแต่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และไม่มีข้อบ่งชี้ของการด้อยค่า กลุ่มบริษัทจะถือสินทรัพย์ทางการเงินดังกล่าวเป็นสินทรัพย์ทางการเงินที่ไม่มีความเสี่ยงด้านเครดิตเพิ่มขึ้นอย่างมีนัยสำคัญ</w:t>
      </w:r>
    </w:p>
    <w:p w14:paraId="1AAF9439" w14:textId="0891A44B" w:rsidR="0010706E" w:rsidRDefault="0010706E" w:rsidP="0010706E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56587404" w14:textId="1A6792B7" w:rsidR="00A2459B" w:rsidRDefault="00A2459B" w:rsidP="0010706E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7435CC" w14:textId="0F40993F" w:rsidR="00A2459B" w:rsidRDefault="00A2459B" w:rsidP="0010706E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3C43B9F6" w14:textId="0D41F56D" w:rsidR="00A2459B" w:rsidRDefault="00A2459B" w:rsidP="0010706E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36710F05" w14:textId="2A5A040A" w:rsidR="00A2459B" w:rsidRDefault="00A2459B" w:rsidP="0010706E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5A59C993" w14:textId="77777777" w:rsidR="00A2459B" w:rsidRPr="00705A1A" w:rsidRDefault="00A2459B" w:rsidP="0010706E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D5FFEF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การตัดจำหน่ายเครื่องมือ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18C85AA1" w14:textId="77777777" w:rsidR="0010706E" w:rsidRPr="00705A1A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0"/>
          <w:szCs w:val="20"/>
        </w:rPr>
      </w:pPr>
    </w:p>
    <w:p w14:paraId="59498E0E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ในกรณีที่เครื่องมือทางการเงินถูกพิจารณาว่าไม่สามารถเรียกคืนได้ ส่วนของมูลค่าตามบัญชีขั้นต้นจะถูกตัดจำหน่ายพร้อมด้วยค่าเผื่อผลขาดทุนด้านเครดิตที่คาดว่าจะเกิดขึ้น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 มีการประเมินแล้วว่าไม่มีความน่าจะเป็นในการได้รับคืน และได้พิจารณาถึงผลขาดทุน มูลค่าที่ได้รับคืนภายหลังจากการตัดจำหน่ายออกจากบัญชีจะนำมาลดจำนวน</w:t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>ผล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ขาดทุนด้านเครดิตที่คาดว่าจะเกิดขึ้นในกำไรหรือขาดทุน</w:t>
      </w:r>
    </w:p>
    <w:p w14:paraId="75DB986F" w14:textId="77777777" w:rsidR="0010706E" w:rsidRPr="00705A1A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0"/>
          <w:szCs w:val="20"/>
        </w:rPr>
      </w:pPr>
    </w:p>
    <w:p w14:paraId="0473C301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หากมีการลดลงของค่าเผื่อผลขาดทุนด้านเครดิต</w:t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>ที่คาดว่าจะเกิดขึ้นในรอบระยะเวลาต่อมา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และการลดลงนั้นสัมพันธ์โดยตรงกับเหตุการณ์ที่เกิดขึ้นภายหลังการรับรู้</w:t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>ผลขาดทุน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ด้านเครดิตที่คาดว่าจะเกิดขึ้น</w:t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ผลขาดทุนด้านเครดิตที่คาดว่าจะเกิดขึ้นที่เคยรับรู้ในปีก่อนจะถูกกลับรายการกับบัญชีค่าเผื่อผลขาดทุน</w:t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</w:t>
      </w: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ที่คาดว่าจะเกิดขึ้น จำนวนเงินของการกลับรายการรับรู้ในกำไรหรือขาดทุน</w:t>
      </w:r>
    </w:p>
    <w:p w14:paraId="680CA765" w14:textId="77777777" w:rsidR="0010706E" w:rsidRPr="00705A1A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0"/>
          <w:szCs w:val="20"/>
        </w:rPr>
      </w:pPr>
    </w:p>
    <w:p w14:paraId="487ECA12" w14:textId="77777777" w:rsidR="0010706E" w:rsidRPr="005C0BB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C0BB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การปรับปรุงความเสี่ยงด้านเครดิต</w:t>
      </w:r>
    </w:p>
    <w:p w14:paraId="431B0276" w14:textId="77777777" w:rsidR="0010706E" w:rsidRPr="00705A1A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0"/>
          <w:szCs w:val="20"/>
        </w:rPr>
      </w:pPr>
    </w:p>
    <w:p w14:paraId="7E3A2E3F" w14:textId="77777777" w:rsidR="0010706E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pacing w:val="-2"/>
          <w:sz w:val="28"/>
          <w:szCs w:val="28"/>
        </w:rPr>
      </w:pPr>
      <w:r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 xml:space="preserve">เมื่อเวลาผ่านไป สินทรัพย์ทางการเงินที่ถูกจัดชั้นที่ </w:t>
      </w:r>
      <w:r>
        <w:rPr>
          <w:rFonts w:asciiTheme="majorBidi" w:eastAsia="Times New Roman" w:hAnsiTheme="majorBidi" w:cstheme="majorBidi"/>
          <w:spacing w:val="-2"/>
          <w:sz w:val="28"/>
          <w:szCs w:val="28"/>
        </w:rPr>
        <w:t xml:space="preserve">2 </w:t>
      </w:r>
      <w:r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 xml:space="preserve">หรือชั้นที่ </w:t>
      </w:r>
      <w:r>
        <w:rPr>
          <w:rFonts w:asciiTheme="majorBidi" w:eastAsia="Times New Roman" w:hAnsiTheme="majorBidi" w:cstheme="majorBidi"/>
          <w:spacing w:val="-2"/>
          <w:sz w:val="28"/>
          <w:szCs w:val="28"/>
        </w:rPr>
        <w:t xml:space="preserve">3 </w:t>
      </w:r>
      <w:r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 xml:space="preserve">อาจถูกจัดประเภทใหม่กลับไปเป็นชั้นที่ </w:t>
      </w:r>
      <w:r>
        <w:rPr>
          <w:rFonts w:asciiTheme="majorBidi" w:eastAsia="Times New Roman" w:hAnsiTheme="majorBidi" w:cstheme="majorBidi"/>
          <w:spacing w:val="-2"/>
          <w:sz w:val="28"/>
          <w:szCs w:val="28"/>
        </w:rPr>
        <w:t>1</w:t>
      </w:r>
    </w:p>
    <w:p w14:paraId="190D2EBC" w14:textId="77777777" w:rsidR="0010706E" w:rsidRPr="00705A1A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pacing w:val="-2"/>
          <w:sz w:val="20"/>
          <w:szCs w:val="20"/>
        </w:rPr>
      </w:pPr>
    </w:p>
    <w:p w14:paraId="29C6A1EA" w14:textId="77777777" w:rsidR="0010706E" w:rsidRPr="00845D5B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pacing w:val="-2"/>
          <w:sz w:val="28"/>
          <w:szCs w:val="28"/>
        </w:rPr>
      </w:pP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>สำหรับสินทรัพย์ทางการเงินที่มีการด้อยค่า</w:t>
      </w:r>
      <w:r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>ด้าน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เครดิต (ชั้นที่ 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lang w:val="en-GB"/>
        </w:rPr>
        <w:t>3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</w:rPr>
        <w:t xml:space="preserve">) 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>และไม่มีการปรับโครงสร้างหนี้ จะถูกโอนไปยัง</w:t>
      </w:r>
      <w:r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br/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ชั้นที่ 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lang w:val="en-GB"/>
        </w:rPr>
        <w:t>2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 หรือชั้นที่ 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lang w:val="en-GB"/>
        </w:rPr>
        <w:t>1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ด้อยค่าด้านเครดิตอีกต่อไป </w:t>
      </w:r>
    </w:p>
    <w:p w14:paraId="443E49A7" w14:textId="77777777" w:rsidR="0010706E" w:rsidRPr="00705A1A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pacing w:val="-2"/>
          <w:sz w:val="20"/>
          <w:szCs w:val="20"/>
        </w:rPr>
      </w:pPr>
    </w:p>
    <w:p w14:paraId="249C55A0" w14:textId="77777777" w:rsidR="0010706E" w:rsidRPr="00845D5B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pacing w:val="-2"/>
          <w:sz w:val="28"/>
          <w:szCs w:val="28"/>
        </w:rPr>
      </w:pP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สำหรับสินทรัพย์ทางการเงินที่จัดชั้นที่ 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lang w:val="en-GB"/>
        </w:rPr>
        <w:t>2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 สามารถโอนกลับไปยังชั้นที่ 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lang w:val="en-GB"/>
        </w:rPr>
        <w:t>1</w:t>
      </w:r>
      <w:r w:rsidRPr="00845D5B">
        <w:rPr>
          <w:rFonts w:asciiTheme="majorBidi" w:eastAsia="Times New Roman" w:hAnsiTheme="majorBidi" w:cstheme="majorBidi"/>
          <w:spacing w:val="-2"/>
          <w:sz w:val="28"/>
          <w:szCs w:val="28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1C8D9951" w14:textId="77777777" w:rsidR="0010706E" w:rsidRPr="00705A1A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pacing w:val="-2"/>
          <w:sz w:val="20"/>
          <w:szCs w:val="20"/>
        </w:rPr>
      </w:pPr>
    </w:p>
    <w:p w14:paraId="7F3F891F" w14:textId="77777777" w:rsidR="0010706E" w:rsidRPr="00845D5B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45D5B">
        <w:rPr>
          <w:rFonts w:asciiTheme="majorBidi" w:eastAsia="Calibri" w:hAnsiTheme="majorBidi" w:cstheme="majorBidi"/>
          <w:sz w:val="28"/>
          <w:szCs w:val="28"/>
          <w:cs/>
        </w:rPr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845D5B">
        <w:rPr>
          <w:rFonts w:asciiTheme="majorBidi" w:eastAsia="Calibri" w:hAnsiTheme="majorBidi" w:cstheme="majorBidi"/>
          <w:sz w:val="28"/>
          <w:szCs w:val="28"/>
          <w:lang w:val="en-GB"/>
        </w:rPr>
        <w:t>1</w:t>
      </w:r>
      <w:r w:rsidRPr="00845D5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845D5B">
        <w:rPr>
          <w:rFonts w:asciiTheme="majorBidi" w:eastAsia="Calibri" w:hAnsiTheme="majorBidi" w:cstheme="majorBidi"/>
          <w:sz w:val="28"/>
          <w:szCs w:val="28"/>
          <w:cs/>
        </w:rPr>
        <w:t>โดยอัตโนมัติหากความน่าจะเป็นที่ลูกหนี้จะผิดสัญญาที่ทำให้เกิดการเปลี่ยนชั้นนั้นไม่มีอีกต่อ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ไป</w:t>
      </w:r>
      <w:r w:rsidRPr="00845D5B">
        <w:rPr>
          <w:rFonts w:asciiTheme="majorBidi" w:eastAsia="Calibri" w:hAnsiTheme="majorBidi" w:cstheme="majorBidi"/>
          <w:sz w:val="28"/>
          <w:szCs w:val="28"/>
          <w:cs/>
        </w:rPr>
        <w:t xml:space="preserve"> สำหรับกรณีที่สินทรัพย์ทางการเงินถูกโอนไปยังชั้นที่ </w:t>
      </w:r>
      <w:r w:rsidRPr="00845D5B">
        <w:rPr>
          <w:rFonts w:asciiTheme="majorBidi" w:eastAsia="Calibri" w:hAnsiTheme="majorBidi" w:cstheme="majorBidi"/>
          <w:sz w:val="28"/>
          <w:szCs w:val="28"/>
          <w:lang w:val="en-GB"/>
        </w:rPr>
        <w:t>2</w:t>
      </w:r>
      <w:r w:rsidRPr="00845D5B">
        <w:rPr>
          <w:rFonts w:asciiTheme="majorBidi" w:eastAsia="Calibri" w:hAnsiTheme="majorBidi" w:cstheme="majorBidi"/>
          <w:sz w:val="28"/>
          <w:szCs w:val="28"/>
          <w:cs/>
        </w:rPr>
        <w:t xml:space="preserve"> เนื่องจากเกณฑ์เชิงคุณภาพ ปัจจัยดังกล่าวต้องได้รับการแก้ไขก่อนจึงจะโอนสินทรัพย์ทางการเงินดังกล่าวไปเป็นชั้นที่ </w:t>
      </w:r>
      <w:r w:rsidRPr="00845D5B">
        <w:rPr>
          <w:rFonts w:asciiTheme="majorBidi" w:eastAsia="Calibri" w:hAnsiTheme="majorBidi" w:cstheme="majorBidi"/>
          <w:sz w:val="28"/>
          <w:szCs w:val="28"/>
          <w:lang w:val="en-GB"/>
        </w:rPr>
        <w:t>1</w:t>
      </w:r>
      <w:r w:rsidRPr="00845D5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845D5B">
        <w:rPr>
          <w:rFonts w:asciiTheme="majorBidi" w:eastAsia="Calibri" w:hAnsiTheme="majorBidi" w:cstheme="majorBidi"/>
          <w:sz w:val="28"/>
          <w:szCs w:val="28"/>
          <w:cs/>
        </w:rPr>
        <w:t>รวมถึงได้มี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การ</w:t>
      </w:r>
      <w:r w:rsidRPr="00845D5B">
        <w:rPr>
          <w:rFonts w:asciiTheme="majorBidi" w:eastAsia="Calibri" w:hAnsiTheme="majorBidi" w:cstheme="majorBidi"/>
          <w:sz w:val="28"/>
          <w:szCs w:val="28"/>
          <w:cs/>
        </w:rPr>
        <w:t xml:space="preserve">ดำเนินการแก้ไขก่อนที่จะจัดประเภทสินเชื่อใหม่เป็นชั้นที่ </w:t>
      </w:r>
      <w:r w:rsidRPr="00845D5B">
        <w:rPr>
          <w:rFonts w:asciiTheme="majorBidi" w:eastAsia="Calibri" w:hAnsiTheme="majorBidi" w:cstheme="majorBidi"/>
          <w:sz w:val="28"/>
          <w:szCs w:val="28"/>
          <w:lang w:val="en-GB"/>
        </w:rPr>
        <w:t>1</w:t>
      </w:r>
      <w:r w:rsidRPr="00845D5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845D5B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</w:p>
    <w:p w14:paraId="437C5C27" w14:textId="77777777" w:rsidR="0010706E" w:rsidRPr="00845D5B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14E8219B" w14:textId="77777777" w:rsidR="0010706E" w:rsidRPr="007C166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</w:rPr>
        <w:t>3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จะสามารถโอนไปยังชั้นที่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lang w:val="en-GB"/>
        </w:rPr>
        <w:t>2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เมื่อลูกค้าดำเนินการตามข้อกำหนดตามสัญญาที่เปลี่ยนแปลงใหม่โดยการชำระเงินติดต่อกัน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3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เดือน หรือ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3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งวด แล้วแต่ระยะเวลาใดจะนานกว่า ลูกหนี้ดังกล่าวที่จะถูกโอนไปยังชั้นที่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lang w:val="en-GB"/>
        </w:rPr>
        <w:t>1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จะต้องใช้ระยะเวลาในการติดตามอีก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</w:rPr>
        <w:t>9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เดือน หรือ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9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งวด แล้วแต่ระยะเวลาใดจะนานกว่า โดยจะต้องไม่มียอดเงินที่ค้างชำระในบัญชีและคาดว่าลูกค้าจะชำระหนี้ที่เหลือทั้งหมด </w:t>
      </w:r>
    </w:p>
    <w:p w14:paraId="285DFE31" w14:textId="77777777" w:rsidR="0010706E" w:rsidRPr="007C166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Times New Roman" w:hAnsiTheme="majorBidi" w:cstheme="majorBidi"/>
          <w:bCs/>
          <w:sz w:val="28"/>
          <w:szCs w:val="28"/>
        </w:rPr>
      </w:pPr>
    </w:p>
    <w:p w14:paraId="38ED7132" w14:textId="77777777" w:rsidR="0010706E" w:rsidRPr="007C166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lastRenderedPageBreak/>
        <w:t xml:space="preserve">สำหรับลูกหนี้ปรับโครงสร้างหนี้ที่มีปัญหาที่จัดชั้นที่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lang w:val="en-GB"/>
        </w:rPr>
        <w:t>2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lang w:val="en-GB"/>
        </w:rPr>
        <w:t>1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เมื่อลูกค้าดำเนินการภายใต้ข้อกำหนดตามสัญญาที่เปลี่ยนแปลงใหม่โดยการชำระเงินติดต่อกัน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3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เดือน หรือ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3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งวด แล้วแต่ระยะเวลาใดจะนานกว่า </w:t>
      </w:r>
    </w:p>
    <w:p w14:paraId="081C6B60" w14:textId="77777777" w:rsidR="0010706E" w:rsidRPr="007C166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14:paraId="454FFE0B" w14:textId="77777777" w:rsidR="0010706E" w:rsidRPr="007C1662" w:rsidRDefault="0010706E" w:rsidP="0010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  <w:cs/>
        </w:rPr>
      </w:pP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สินทรัพย์ทางการเงินที่อยู่ในชั้นที่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3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จะถูกโอนไปยังชั้นที่ 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lang w:val="en-GB"/>
        </w:rPr>
        <w:t>2</w:t>
      </w:r>
      <w:r w:rsidRPr="007C1662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ก็ต่อเมื่อพิจารณาแล้วเห็นว่าไม่ด้อยค่าด้านเครดิต</w:t>
      </w:r>
    </w:p>
    <w:p w14:paraId="22AF63C9" w14:textId="0162138C" w:rsidR="00345185" w:rsidRDefault="00345185" w:rsidP="00BF7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1F3C7013" w14:textId="77777777" w:rsidR="0010706E" w:rsidRPr="005C0BB2" w:rsidRDefault="0010706E" w:rsidP="0010706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ดอกเบี้ย</w:t>
      </w:r>
    </w:p>
    <w:p w14:paraId="6CA4478A" w14:textId="77777777" w:rsidR="0010706E" w:rsidRPr="005C0BB2" w:rsidRDefault="0010706E" w:rsidP="0010706E">
      <w:pPr>
        <w:autoSpaceDE w:val="0"/>
        <w:autoSpaceDN w:val="0"/>
        <w:adjustRightInd w:val="0"/>
        <w:spacing w:after="69" w:line="200" w:lineRule="atLeast"/>
        <w:ind w:left="1080" w:right="296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755973A3" w14:textId="77777777" w:rsidR="0010706E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Theme="minorHAnsi" w:hAnsi="Angsana New"/>
          <w:sz w:val="28"/>
          <w:szCs w:val="28"/>
        </w:rPr>
      </w:pPr>
      <w:r w:rsidRPr="00D02F37">
        <w:rPr>
          <w:rFonts w:ascii="Angsana New" w:eastAsiaTheme="minorHAnsi" w:hAnsi="Angsana New" w:hint="cs"/>
          <w:sz w:val="28"/>
          <w:szCs w:val="28"/>
          <w:cs/>
        </w:rPr>
        <w:t xml:space="preserve">รายได้ดอกเบี้ยและค่าใช้จ่ายดอกเบี้ยรับรู้ในกำไรหรือขาดทุนโดยใช้วิธีอัตราดอกเบี้ยที่แท้จริง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</w:t>
      </w:r>
    </w:p>
    <w:p w14:paraId="03B633D2" w14:textId="77777777" w:rsidR="0010706E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Theme="minorHAnsi" w:hAnsi="Angsana New"/>
          <w:sz w:val="28"/>
          <w:szCs w:val="28"/>
        </w:rPr>
      </w:pPr>
    </w:p>
    <w:p w14:paraId="7FEEBFA6" w14:textId="77777777" w:rsidR="0010706E" w:rsidRPr="00D02F37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Theme="minorHAnsi" w:hAnsi="Angsana New"/>
          <w:sz w:val="28"/>
          <w:szCs w:val="28"/>
        </w:rPr>
      </w:pPr>
      <w:r w:rsidRPr="00D02F37">
        <w:rPr>
          <w:rFonts w:ascii="Angsana New" w:eastAsiaTheme="minorHAnsi" w:hAnsi="Angsana New" w:hint="cs"/>
          <w:sz w:val="28"/>
          <w:szCs w:val="28"/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ที่มีการด้อยค่าด้านเครดิต กลุ่มบริษัทประมาณการกระแสเงินสดที่คาดว่าจะได้รับในอนาคต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แต่ไม่พิจารณาค่าเผื่อผลขาดทุนด้านเครดิตที่คาดว่าจะเกิดขึ้น</w:t>
      </w:r>
    </w:p>
    <w:p w14:paraId="053B44A3" w14:textId="77777777" w:rsidR="0010706E" w:rsidRPr="00D02F37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Theme="minorHAnsi" w:hAnsi="Angsana New"/>
          <w:sz w:val="28"/>
          <w:szCs w:val="28"/>
        </w:rPr>
      </w:pPr>
    </w:p>
    <w:p w14:paraId="4DC4C21C" w14:textId="77777777" w:rsidR="0010706E" w:rsidRPr="00D02F37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Theme="minorHAnsi" w:hAnsi="Angsana New"/>
          <w:sz w:val="28"/>
          <w:szCs w:val="28"/>
        </w:rPr>
      </w:pPr>
      <w:r w:rsidRPr="00D02F37">
        <w:rPr>
          <w:rFonts w:ascii="Angsana New" w:eastAsiaTheme="minorHAnsi" w:hAnsi="Angsana New" w:hint="cs"/>
          <w:sz w:val="28"/>
          <w:szCs w:val="28"/>
          <w:cs/>
        </w:rPr>
        <w:t>การคำนวณอัตราดอกเบี้ยที่แท้จริงให้รวมถึงต้นทุนการทำรายการและค่าธรรมเนียม</w:t>
      </w:r>
      <w:r w:rsidRPr="00D02F37">
        <w:rPr>
          <w:rFonts w:ascii="Angsana New" w:hAnsi="Angsana New" w:hint="cs"/>
          <w:sz w:val="28"/>
          <w:szCs w:val="28"/>
          <w:cs/>
        </w:rPr>
        <w:t>ซึ่ง</w:t>
      </w:r>
      <w:r w:rsidRPr="00D02F37">
        <w:rPr>
          <w:rFonts w:ascii="Angsana New" w:eastAsiaTheme="minorHAnsi" w:hAnsi="Angsana New" w:hint="cs"/>
          <w:sz w:val="28"/>
          <w:szCs w:val="28"/>
          <w:cs/>
        </w:rPr>
        <w:t>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10577C0C" w14:textId="77777777" w:rsidR="0010706E" w:rsidRPr="00D02F37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Theme="minorHAnsi" w:hAnsi="Angsana New"/>
          <w:sz w:val="28"/>
          <w:szCs w:val="28"/>
        </w:rPr>
      </w:pPr>
    </w:p>
    <w:p w14:paraId="073EA3F7" w14:textId="77777777" w:rsidR="0010706E" w:rsidRPr="00D02F37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Theme="minorHAnsi" w:hAnsi="Angsana New"/>
          <w:sz w:val="28"/>
          <w:szCs w:val="28"/>
        </w:rPr>
      </w:pPr>
      <w:r w:rsidRPr="00D02F37">
        <w:rPr>
          <w:rFonts w:ascii="Angsana New" w:eastAsiaTheme="minorHAnsi" w:hAnsi="Angsana New" w:hint="cs"/>
          <w:sz w:val="28"/>
          <w:szCs w:val="28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บวกหรือหักค่าตัดจำหน่ายสะสมที่คำนวณโดยใช้วิธีอัตราดอกเบี้ยที่แท้จริง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ด้านเครดิตที่คาดว่าจะเกิดขึ้นสำหรับสินทรัพย์ทางการเงิน มูลค่าตามบัญชีขั้นต้นของสินทรัพย์ทางการเงินคือ ราคาทุนตัดจำหน่ายของสินทรัพย์ทางการเงินก่อนที่จะมีการปรับปรุงค่าเผื่อผลขาดทุนด้านเครดิตที่คาดว่าจะเกิดขึ้น</w:t>
      </w:r>
    </w:p>
    <w:p w14:paraId="2423A3AD" w14:textId="275BE3DF" w:rsidR="0010706E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</w:p>
    <w:p w14:paraId="0B41A8AC" w14:textId="70F08CF9" w:rsidR="000374EB" w:rsidRDefault="000374EB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</w:p>
    <w:p w14:paraId="575D1907" w14:textId="29960307" w:rsidR="000374EB" w:rsidRDefault="000374EB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</w:p>
    <w:p w14:paraId="7AFEE314" w14:textId="1F5A77AB" w:rsidR="000374EB" w:rsidRDefault="000374EB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</w:p>
    <w:p w14:paraId="6CADA945" w14:textId="5D43A736" w:rsidR="000374EB" w:rsidRDefault="000374EB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</w:p>
    <w:p w14:paraId="0772B93C" w14:textId="5738D483" w:rsidR="000374EB" w:rsidRDefault="000374EB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</w:p>
    <w:p w14:paraId="3A3D9BC1" w14:textId="688CFFBF" w:rsidR="000374EB" w:rsidRDefault="000374EB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</w:p>
    <w:p w14:paraId="043C2AEA" w14:textId="77777777" w:rsidR="000374EB" w:rsidRPr="005C0BB2" w:rsidRDefault="000374EB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</w:p>
    <w:p w14:paraId="6A6886B0" w14:textId="77777777" w:rsidR="0010706E" w:rsidRPr="005C0BB2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 w:rsidRPr="005C0BB2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lastRenderedPageBreak/>
        <w:t xml:space="preserve">การคำนวณรายได้ดอกเบี้ยและค่าใช้จ่ายดอกเบี้ย </w:t>
      </w:r>
    </w:p>
    <w:p w14:paraId="47040812" w14:textId="77777777" w:rsidR="0010706E" w:rsidRPr="005C0BB2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0B6773B" w14:textId="77777777" w:rsidR="0010706E" w:rsidRPr="005C0BB2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ในการคำนวณรายได้ดอกเบี้ยและค่าใช้จ่ายดอกเบี้ยใช้อัตราดอกเบี้ยที่แท้จริงกับมูลค่าตามบัญชีขั้นต้นของสินทรัพย์ (เมื่อสินทรัพย์ไม่ด้อยค่าด้านเครดิต) หรือราคาทุนตัดจำหน่ายของหนี้สิน อย่างไรก็ตาม 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แต่กลายเป็นสินทรัพย์ทางการเงินที่มีการด้อยค่าด้านเครดิตในภายหลัง ให้คำนวณรายได้ดอกเบี้ยโดยใช้อัตราดอกเบี้ยที่แท้จริงกับราคาทุนตัดจำหน่ายของสินทรัพย์ทางการเงิน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ด้อยค่าอีกต่อไปให้คำนวณรายได้ดอกเบี้ยโดยกลับไปใช้มูลค่าตามบัญชีขั้นต้นของสินทรัพย์</w:t>
      </w:r>
    </w:p>
    <w:p w14:paraId="7308B9FE" w14:textId="77777777" w:rsidR="0010706E" w:rsidRPr="005C0BB2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30D441E2" w14:textId="77777777" w:rsidR="0010706E" w:rsidRPr="005C0BB2" w:rsidRDefault="0010706E" w:rsidP="001070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eastAsiaTheme="minorHAnsi" w:hAnsiTheme="majorBidi" w:cstheme="majorBidi"/>
          <w:sz w:val="28"/>
          <w:szCs w:val="28"/>
          <w:cs/>
        </w:rPr>
        <w:t>สำหรับสินทรัพย์และหนี้สินทางการเงินที่มีอยู่ ณ วันที่เริ่มต้น</w:t>
      </w:r>
      <w:r w:rsidRPr="005C0BB2">
        <w:rPr>
          <w:rFonts w:asciiTheme="majorBidi" w:hAnsiTheme="majorBidi" w:cstheme="majorBidi"/>
          <w:sz w:val="28"/>
          <w:szCs w:val="28"/>
          <w:cs/>
        </w:rPr>
        <w:t>ใช้มาตรฐานครั้งแรก กลุ่มบริษัทคำนวณอัตราดอกเบี้ยที่แท้จริงจากกระแสเงินสดคงเหลือตามสัญญา</w:t>
      </w:r>
    </w:p>
    <w:p w14:paraId="2A94A0E0" w14:textId="77777777" w:rsidR="0010706E" w:rsidRDefault="0010706E" w:rsidP="00BF7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13B7AC16" w14:textId="5EFE5F8A" w:rsidR="00EC1F1F" w:rsidRPr="00A2459B" w:rsidRDefault="00EC1F1F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A2459B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สินค้าคงเหลือ</w:t>
      </w:r>
    </w:p>
    <w:p w14:paraId="0851842A" w14:textId="77777777" w:rsidR="00374771" w:rsidRPr="005C0BB2" w:rsidRDefault="00374771" w:rsidP="00374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3A47ED44" w14:textId="77777777" w:rsidR="00ED75EE" w:rsidRPr="005C0BB2" w:rsidRDefault="00374771" w:rsidP="00374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eastAsia="Times New Roman" w:hAnsiTheme="majorBidi" w:cstheme="majorBidi"/>
          <w:color w:val="0000FF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</w:rPr>
        <w:tab/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5C0BB2">
        <w:rPr>
          <w:rFonts w:asciiTheme="majorBidi" w:eastAsia="Times New Roman" w:hAnsiTheme="majorBidi" w:cstheme="majorBidi"/>
          <w:color w:val="0000FF"/>
          <w:sz w:val="28"/>
          <w:szCs w:val="28"/>
        </w:rPr>
        <w:t xml:space="preserve"> </w:t>
      </w:r>
    </w:p>
    <w:p w14:paraId="74661168" w14:textId="77777777" w:rsidR="00ED75EE" w:rsidRPr="005C0BB2" w:rsidRDefault="00ED75EE" w:rsidP="00374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eastAsia="Times New Roman" w:hAnsiTheme="majorBidi" w:cstheme="majorBidi"/>
          <w:color w:val="0000FF"/>
          <w:sz w:val="28"/>
          <w:szCs w:val="28"/>
        </w:rPr>
      </w:pPr>
    </w:p>
    <w:p w14:paraId="0AB6BC78" w14:textId="6F1D8880" w:rsidR="00374771" w:rsidRPr="005C0BB2" w:rsidRDefault="00ED75EE" w:rsidP="00ED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ต้นทุน</w:t>
      </w:r>
      <w:r w:rsidR="00041E26">
        <w:rPr>
          <w:rFonts w:asciiTheme="majorBidi" w:eastAsia="Times New Roman" w:hAnsiTheme="majorBidi" w:cstheme="majorBidi" w:hint="cs"/>
          <w:sz w:val="28"/>
          <w:szCs w:val="28"/>
          <w:cs/>
        </w:rPr>
        <w:t>ของสินค้าคำนวณโดยใช้วิธีราคาเจาะจง ต้นทุนในการซื้อป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ระกอบด้วยราคาซื้อและค่าใช้จ่ายทางตรงที่เกี่ยวข้องกับการซื้อสินค้านั้น </w:t>
      </w:r>
    </w:p>
    <w:p w14:paraId="1F68FA79" w14:textId="77777777" w:rsidR="002535A4" w:rsidRPr="005C0BB2" w:rsidRDefault="002535A4" w:rsidP="00ED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95DB440" w14:textId="77777777" w:rsidR="002535A4" w:rsidRPr="005C0BB2" w:rsidRDefault="002535A4" w:rsidP="00ED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สินค้าซึ่งได้ยึดมาจากลูกหนี้ที่ผิดนัดชำระหนี้จะรับรู้เริ่มแรกด้วยจำนวนที่ต่ำกว่าระหว่างมูลหนี้และมูลค่ายุติธรรมของสินค้าและแสดงต่อมาในงบการเงินด้วยมูลค่าที่ต่ำกว่าระหว่างมูลค่าตามบัญชีกับมูลค่าสุทธิที่จะได้รับ</w:t>
      </w:r>
    </w:p>
    <w:p w14:paraId="3AD8A8E2" w14:textId="77777777" w:rsidR="002535A4" w:rsidRPr="005C0BB2" w:rsidRDefault="002535A4" w:rsidP="00ED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24D3B155" w14:textId="4196F35B" w:rsidR="002535A4" w:rsidRDefault="002535A4" w:rsidP="00ED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A2459B">
        <w:rPr>
          <w:rFonts w:asciiTheme="majorBidi" w:eastAsia="Times New Roman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BF7D94" w:rsidRPr="00A2459B">
        <w:rPr>
          <w:rFonts w:asciiTheme="majorBidi" w:eastAsia="Times New Roman" w:hAnsiTheme="majorBidi" w:cstheme="majorBidi" w:hint="cs"/>
          <w:sz w:val="28"/>
          <w:szCs w:val="28"/>
          <w:cs/>
        </w:rPr>
        <w:t>ประมาณการต้นทุนในการผลิตสินค้าให้เสร็จและ</w:t>
      </w:r>
      <w:r w:rsidRPr="00A2459B">
        <w:rPr>
          <w:rFonts w:asciiTheme="majorBidi" w:eastAsia="Times New Roman" w:hAnsiTheme="majorBidi" w:cstheme="majorBidi"/>
          <w:sz w:val="28"/>
          <w:szCs w:val="28"/>
          <w:cs/>
        </w:rPr>
        <w:t>ค่าใช้จ่าย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ที่จำเป็นโดยประมาณในการขาย</w:t>
      </w:r>
    </w:p>
    <w:p w14:paraId="1488552B" w14:textId="77777777" w:rsidR="00ED0A56" w:rsidRPr="005C0BB2" w:rsidRDefault="00ED0A56" w:rsidP="008D3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017AA779" w14:textId="00BE1EC6" w:rsidR="00314679" w:rsidRPr="009D6954" w:rsidRDefault="002535A4" w:rsidP="00ED0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บริษัทบันทึกค่าเผื่อมูลค่าสินค้าลดลงสำหรับสินค้าที่เสื่อมคุณภาพ เสียหาย ล้าสมัยและค้างนาน</w:t>
      </w:r>
      <w:bookmarkStart w:id="4" w:name="_Hlk93578689"/>
      <w:r w:rsidR="00314679" w:rsidRPr="009D6954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0DDF0E7" w14:textId="4A217B0E" w:rsidR="00AB01BB" w:rsidRPr="00FC1428" w:rsidRDefault="00FC1428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FC1428">
        <w:rPr>
          <w:rFonts w:asciiTheme="majorBidi" w:eastAsia="Times New Roman" w:hAnsiTheme="majorBidi" w:cstheme="majorBidi" w:hint="cs"/>
          <w:b/>
          <w:bCs/>
          <w:i/>
          <w:iCs/>
          <w:sz w:val="28"/>
          <w:szCs w:val="28"/>
          <w:cs/>
        </w:rPr>
        <w:lastRenderedPageBreak/>
        <w:t>ทรัพย์สินรอการขาย</w:t>
      </w:r>
    </w:p>
    <w:bookmarkEnd w:id="4"/>
    <w:p w14:paraId="44877EA2" w14:textId="1D11DEC0" w:rsidR="00AB01BB" w:rsidRPr="00FC1428" w:rsidRDefault="00AB01BB" w:rsidP="00AB01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6AA3E5D9" w14:textId="337DA03D" w:rsidR="00AB01BB" w:rsidRPr="00DB7AB0" w:rsidRDefault="00FC1428" w:rsidP="00DB7AB0">
      <w:pPr>
        <w:pStyle w:val="ListParagraph"/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FC1428">
        <w:rPr>
          <w:rFonts w:asciiTheme="majorBidi" w:eastAsia="Times New Roman" w:hAnsiTheme="majorBidi" w:cstheme="majorBidi" w:hint="cs"/>
          <w:sz w:val="28"/>
          <w:szCs w:val="28"/>
          <w:cs/>
        </w:rPr>
        <w:t>ทรัพย์สินรอการขาย</w:t>
      </w:r>
      <w:r w:rsidR="00DB7AB0">
        <w:rPr>
          <w:rFonts w:asciiTheme="majorBidi" w:eastAsia="Times New Roman" w:hAnsiTheme="majorBidi" w:cstheme="majorBidi" w:hint="cs"/>
          <w:sz w:val="28"/>
          <w:szCs w:val="28"/>
          <w:cs/>
        </w:rPr>
        <w:t>ประกอบด้วย รถยนต์มือสองตามสภาพ ซึ่ง</w:t>
      </w:r>
      <w:r w:rsidRPr="00DB7AB0">
        <w:rPr>
          <w:rFonts w:asciiTheme="majorBidi" w:eastAsia="Times New Roman" w:hAnsiTheme="majorBidi" w:cstheme="majorBidi" w:hint="cs"/>
          <w:sz w:val="28"/>
          <w:szCs w:val="28"/>
          <w:cs/>
        </w:rPr>
        <w:t>แสดงตามราคาทุนหรือมูลค่าที่คาดว่าจะได้รับคืนแล้วแต่ราคาใดจะต่ำกว่า</w:t>
      </w:r>
      <w:r w:rsidR="00AB01BB" w:rsidRPr="00DB7AB0">
        <w:rPr>
          <w:rFonts w:asciiTheme="majorBidi" w:eastAsia="Times New Roman" w:hAnsiTheme="majorBidi" w:cstheme="majorBidi"/>
          <w:sz w:val="28"/>
          <w:szCs w:val="28"/>
          <w:cs/>
        </w:rPr>
        <w:t xml:space="preserve">  </w:t>
      </w:r>
    </w:p>
    <w:p w14:paraId="29F7EE5A" w14:textId="277FC1AC" w:rsidR="00FC1428" w:rsidRPr="00FC1428" w:rsidRDefault="00FC1428" w:rsidP="00AB01BB">
      <w:pPr>
        <w:pStyle w:val="ListParagraph"/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57D7224" w14:textId="15D4AC15" w:rsidR="00FC1428" w:rsidRPr="00DB7AB0" w:rsidRDefault="00FC1428" w:rsidP="00DB7AB0">
      <w:pPr>
        <w:pStyle w:val="ListParagraph"/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FC1428">
        <w:rPr>
          <w:rFonts w:asciiTheme="majorBidi" w:eastAsia="Times New Roman" w:hAnsiTheme="majorBidi" w:cstheme="majorBidi" w:hint="cs"/>
          <w:sz w:val="28"/>
          <w:szCs w:val="28"/>
          <w:cs/>
        </w:rPr>
        <w:t>กำไรหรือขาดทุนจากการจำหน่ายทรัพย์สินรอการขายจะรับรู้เป็นรายได้</w:t>
      </w:r>
      <w:r w:rsidR="00873DAD">
        <w:rPr>
          <w:rFonts w:asciiTheme="majorBidi" w:eastAsia="Times New Roman" w:hAnsiTheme="majorBidi" w:cstheme="majorBidi" w:hint="cs"/>
          <w:sz w:val="28"/>
          <w:szCs w:val="28"/>
          <w:cs/>
        </w:rPr>
        <w:t>หรือ</w:t>
      </w:r>
      <w:r w:rsidR="0076287F">
        <w:rPr>
          <w:rFonts w:asciiTheme="majorBidi" w:eastAsia="Times New Roman" w:hAnsiTheme="majorBidi" w:cstheme="majorBidi" w:hint="cs"/>
          <w:sz w:val="28"/>
          <w:szCs w:val="28"/>
          <w:cs/>
        </w:rPr>
        <w:t>ค่าใช้จ่าย</w:t>
      </w:r>
      <w:r w:rsidRPr="00FC1428">
        <w:rPr>
          <w:rFonts w:asciiTheme="majorBidi" w:eastAsia="Times New Roman" w:hAnsiTheme="majorBidi" w:cstheme="majorBidi" w:hint="cs"/>
          <w:sz w:val="28"/>
          <w:szCs w:val="28"/>
          <w:cs/>
        </w:rPr>
        <w:t>ในกำไรหรือขาดทุนเมื่อจำหน่าย</w:t>
      </w:r>
    </w:p>
    <w:p w14:paraId="40C7D2F0" w14:textId="77777777" w:rsidR="00314679" w:rsidRDefault="00314679" w:rsidP="00AB01BB">
      <w:pPr>
        <w:pStyle w:val="ListParagraph"/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025C3DA6" w14:textId="555F36D8" w:rsidR="00FC1428" w:rsidRDefault="00FC1428" w:rsidP="00AB01BB">
      <w:pPr>
        <w:pStyle w:val="ListParagraph"/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FC1428">
        <w:rPr>
          <w:rFonts w:asciiTheme="majorBidi" w:eastAsia="Times New Roman" w:hAnsiTheme="majorBidi" w:cstheme="majorBidi" w:hint="cs"/>
          <w:sz w:val="28"/>
          <w:szCs w:val="28"/>
          <w:cs/>
        </w:rPr>
        <w:t>ขาดทุนจากการด้อยค่าจะรับรู้ป็นค่าใช้จ่ายในกำไรหรือขาดทุน</w:t>
      </w:r>
    </w:p>
    <w:p w14:paraId="59D744DD" w14:textId="77777777" w:rsidR="00314679" w:rsidRPr="00FC1428" w:rsidRDefault="00314679" w:rsidP="00AB01BB">
      <w:pPr>
        <w:pStyle w:val="ListParagraph"/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C24FE8D" w14:textId="25B0C3C7" w:rsidR="0066658D" w:rsidRPr="005C0BB2" w:rsidRDefault="00433836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ส่วนปรับปรุง</w:t>
      </w:r>
      <w:r w:rsidR="0066658D"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อาคาร</w:t>
      </w:r>
      <w:r w:rsidR="00BC16B5"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เช่า</w:t>
      </w:r>
      <w:r w:rsidR="0066658D"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และอุปกรณ์</w:t>
      </w:r>
    </w:p>
    <w:p w14:paraId="52462064" w14:textId="77777777" w:rsidR="0066658D" w:rsidRPr="005C0BB2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  <w:cs/>
        </w:rPr>
      </w:pPr>
    </w:p>
    <w:p w14:paraId="1AE3FD9D" w14:textId="15B2C1A6" w:rsidR="0066658D" w:rsidRPr="00224D25" w:rsidRDefault="00433836" w:rsidP="0066658D">
      <w:pPr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224D25">
        <w:rPr>
          <w:rFonts w:asciiTheme="majorBidi" w:eastAsia="Times New Roman" w:hAnsiTheme="majorBidi" w:cstheme="majorBidi"/>
          <w:sz w:val="28"/>
          <w:szCs w:val="28"/>
          <w:cs/>
        </w:rPr>
        <w:t>ส่วนปรับปรุง</w:t>
      </w:r>
      <w:r w:rsidR="0066658D" w:rsidRPr="00224D25">
        <w:rPr>
          <w:rFonts w:asciiTheme="majorBidi" w:eastAsia="Times New Roman" w:hAnsiTheme="majorBidi" w:cstheme="majorBidi"/>
          <w:sz w:val="28"/>
          <w:szCs w:val="28"/>
          <w:cs/>
        </w:rPr>
        <w:t>อาคาร</w:t>
      </w:r>
      <w:r w:rsidR="00BC16B5" w:rsidRPr="00224D25">
        <w:rPr>
          <w:rFonts w:asciiTheme="majorBidi" w:eastAsia="Times New Roman" w:hAnsiTheme="majorBidi" w:cstheme="majorBidi"/>
          <w:sz w:val="28"/>
          <w:szCs w:val="28"/>
          <w:cs/>
        </w:rPr>
        <w:t>เช่า</w:t>
      </w:r>
      <w:r w:rsidR="0066658D" w:rsidRPr="00224D25">
        <w:rPr>
          <w:rFonts w:asciiTheme="majorBidi" w:eastAsia="Times New Roman" w:hAnsiTheme="majorBidi" w:cstheme="majorBidi"/>
          <w:sz w:val="28"/>
          <w:szCs w:val="28"/>
          <w:cs/>
        </w:rPr>
        <w:t xml:space="preserve">และอุปกรณ์วัดมูลค่าด้วยราคาทุนหักค่าเสื่อมราคาสะสมและขาดทุนจากการด้อยค่า </w:t>
      </w:r>
    </w:p>
    <w:p w14:paraId="37851F9E" w14:textId="77777777" w:rsidR="0066658D" w:rsidRPr="00224D25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091AB0FE" w14:textId="0ED2E5F0" w:rsidR="0066658D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224D25">
        <w:rPr>
          <w:rFonts w:asciiTheme="majorBidi" w:eastAsia="Times New Roman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9E6A0F">
        <w:rPr>
          <w:rFonts w:asciiTheme="majorBidi" w:eastAsia="Times New Roman" w:hAnsiTheme="majorBidi" w:cstheme="majorBidi" w:hint="cs"/>
          <w:sz w:val="28"/>
          <w:szCs w:val="28"/>
          <w:cs/>
        </w:rPr>
        <w:t>การกู้ยืม และ</w:t>
      </w:r>
      <w:r w:rsidRPr="00224D25">
        <w:rPr>
          <w:rFonts w:asciiTheme="majorBidi" w:eastAsia="Times New Roman" w:hAnsiTheme="majorBidi" w:cstheme="majorBidi"/>
          <w:sz w:val="28"/>
          <w:szCs w:val="28"/>
          <w:cs/>
        </w:rPr>
        <w:t>ต้นทุนในการรื้อถอน</w:t>
      </w:r>
      <w:r w:rsidRPr="00224D25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224D25">
        <w:rPr>
          <w:rFonts w:asciiTheme="majorBidi" w:eastAsia="Times New Roman" w:hAnsiTheme="majorBidi" w:cstheme="majorBidi"/>
          <w:sz w:val="28"/>
          <w:szCs w:val="28"/>
          <w:cs/>
        </w:rPr>
        <w:t>การขนย้าย</w:t>
      </w:r>
      <w:r w:rsidRPr="00224D25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224D25">
        <w:rPr>
          <w:rFonts w:asciiTheme="majorBidi" w:eastAsia="Times New Roman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Pr="00224D25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224D25">
        <w:rPr>
          <w:rFonts w:asciiTheme="majorBidi" w:eastAsia="Times New Roman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</w:t>
      </w:r>
      <w:r w:rsidR="00A25AB4" w:rsidRPr="00224D25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224D25">
        <w:rPr>
          <w:rFonts w:asciiTheme="majorBidi" w:eastAsia="Times New Roman" w:hAnsiTheme="majorBidi" w:cstheme="majorBidi"/>
          <w:sz w:val="28"/>
          <w:szCs w:val="28"/>
          <w:cs/>
        </w:rPr>
        <w:t>ลิขสิทธิ์ซอฟต์แวร์ดังกล่าวเป็นส่วนหนึ่งของอุปกรณ์</w:t>
      </w:r>
    </w:p>
    <w:p w14:paraId="4BCBD12C" w14:textId="65246C89" w:rsidR="009E6A0F" w:rsidRDefault="009E6A0F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1649EA8" w14:textId="62994F75" w:rsidR="009E6A0F" w:rsidRPr="00224D25" w:rsidRDefault="009E6A0F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ส่วนปรับปรุงอาคารเช่าและอุปกรณ์รับรู้ในกำไรหรือขาดทุน</w:t>
      </w:r>
    </w:p>
    <w:p w14:paraId="6271EAFE" w14:textId="77777777" w:rsidR="00D573D4" w:rsidRPr="00224D25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7510031" w14:textId="6B7236D3" w:rsidR="00D573D4" w:rsidRPr="00224D25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224D25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0981438D" w14:textId="77777777" w:rsidR="00D573D4" w:rsidRPr="00224D25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3F093357" w14:textId="6F4D921C" w:rsidR="00D573D4" w:rsidRPr="00224D25" w:rsidRDefault="00D573D4" w:rsidP="00A80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224D25">
        <w:rPr>
          <w:rFonts w:asciiTheme="majorBidi" w:eastAsia="Times New Roman" w:hAnsiTheme="majorBidi" w:cstheme="majorBidi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</w:t>
      </w:r>
      <w:r w:rsidR="00433836" w:rsidRPr="00224D25">
        <w:rPr>
          <w:rFonts w:asciiTheme="majorBidi" w:eastAsia="Times New Roman" w:hAnsiTheme="majorBidi" w:cstheme="majorBidi"/>
          <w:sz w:val="28"/>
          <w:szCs w:val="28"/>
          <w:cs/>
        </w:rPr>
        <w:t>ส่วนปรับปรุง</w:t>
      </w:r>
      <w:r w:rsidRPr="00224D25">
        <w:rPr>
          <w:rFonts w:asciiTheme="majorBidi" w:eastAsia="Times New Roman" w:hAnsiTheme="majorBidi" w:cstheme="majorBidi"/>
          <w:sz w:val="28"/>
          <w:szCs w:val="28"/>
          <w:cs/>
        </w:rPr>
        <w:t>อาคาร</w:t>
      </w:r>
      <w:r w:rsidR="00BC16B5" w:rsidRPr="00224D25">
        <w:rPr>
          <w:rFonts w:asciiTheme="majorBidi" w:eastAsia="Times New Roman" w:hAnsiTheme="majorBidi" w:cstheme="majorBidi"/>
          <w:sz w:val="28"/>
          <w:szCs w:val="28"/>
          <w:cs/>
        </w:rPr>
        <w:t>เช่า</w:t>
      </w:r>
      <w:r w:rsidRPr="00224D25">
        <w:rPr>
          <w:rFonts w:asciiTheme="majorBidi" w:eastAsia="Times New Roman" w:hAnsiTheme="majorBidi" w:cstheme="majorBidi"/>
          <w:sz w:val="28"/>
          <w:szCs w:val="28"/>
          <w:cs/>
        </w:rPr>
        <w:t>และอุปกรณ์</w:t>
      </w:r>
      <w:r w:rsidR="00A80DFD" w:rsidRPr="00224D25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E00DEC">
        <w:rPr>
          <w:rFonts w:asciiTheme="majorBidi" w:eastAsia="Times New Roman" w:hAnsiTheme="majorBidi" w:cstheme="majorBidi" w:hint="cs"/>
          <w:sz w:val="28"/>
          <w:szCs w:val="28"/>
          <w:cs/>
        </w:rPr>
        <w:t>เมื่อ</w:t>
      </w:r>
      <w:r w:rsidRPr="00224D25">
        <w:rPr>
          <w:rFonts w:asciiTheme="majorBidi" w:eastAsia="Calibri" w:hAnsiTheme="majorBidi" w:cstheme="majorBidi"/>
          <w:spacing w:val="-6"/>
          <w:sz w:val="28"/>
          <w:szCs w:val="28"/>
          <w:cs/>
        </w:rPr>
        <w:t>กลุ่มบริษัท</w:t>
      </w:r>
      <w:r w:rsidRPr="00224D25">
        <w:rPr>
          <w:rFonts w:asciiTheme="majorBidi" w:eastAsia="Times New Roman" w:hAnsiTheme="majorBidi" w:cstheme="majorBidi"/>
          <w:spacing w:val="-6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</w:t>
      </w:r>
      <w:r w:rsidRPr="00224D25">
        <w:rPr>
          <w:rFonts w:asciiTheme="majorBidi" w:eastAsia="Times New Roman" w:hAnsiTheme="majorBidi" w:cstheme="majorBidi"/>
          <w:sz w:val="28"/>
          <w:szCs w:val="28"/>
          <w:cs/>
        </w:rPr>
        <w:t>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ต้นทุนที่เกิดขึ้นในการซ่อมบำรุง</w:t>
      </w:r>
      <w:r w:rsidR="00433836" w:rsidRPr="00224D25">
        <w:rPr>
          <w:rFonts w:asciiTheme="majorBidi" w:eastAsia="Times New Roman" w:hAnsiTheme="majorBidi" w:cstheme="majorBidi"/>
          <w:sz w:val="28"/>
          <w:szCs w:val="28"/>
          <w:cs/>
        </w:rPr>
        <w:t>ส่วนปรับปรุง</w:t>
      </w:r>
      <w:r w:rsidRPr="00224D25">
        <w:rPr>
          <w:rFonts w:asciiTheme="majorBidi" w:eastAsia="Times New Roman" w:hAnsiTheme="majorBidi" w:cstheme="majorBidi"/>
          <w:sz w:val="28"/>
          <w:szCs w:val="28"/>
          <w:cs/>
        </w:rPr>
        <w:t>อาคาร</w:t>
      </w:r>
      <w:r w:rsidR="00BC16B5" w:rsidRPr="00224D25">
        <w:rPr>
          <w:rFonts w:asciiTheme="majorBidi" w:eastAsia="Times New Roman" w:hAnsiTheme="majorBidi" w:cstheme="majorBidi"/>
          <w:sz w:val="28"/>
          <w:szCs w:val="28"/>
          <w:cs/>
        </w:rPr>
        <w:t>เช่า</w:t>
      </w:r>
      <w:r w:rsidRPr="00224D25">
        <w:rPr>
          <w:rFonts w:asciiTheme="majorBidi" w:eastAsia="Times New Roman" w:hAnsiTheme="majorBidi" w:cstheme="majorBidi"/>
          <w:sz w:val="28"/>
          <w:szCs w:val="28"/>
          <w:cs/>
        </w:rPr>
        <w:t>และอุปกรณ์ที่เกิดขึ้นเป็นประจำจะรับรู้ในกำไรหรือขาดทุนเมื่อเกิดขึ้น</w:t>
      </w:r>
    </w:p>
    <w:p w14:paraId="5F037682" w14:textId="5B0A8E62" w:rsidR="00D573D4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22E63444" w14:textId="77777777" w:rsidR="00D573D4" w:rsidRPr="005C0BB2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746FE2C7" w14:textId="77777777" w:rsidR="00D573D4" w:rsidRPr="005C0BB2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07669ECB" w14:textId="4388D637" w:rsidR="00224D25" w:rsidRDefault="00224D25" w:rsidP="008A3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2D57EC">
        <w:rPr>
          <w:rFonts w:asciiTheme="majorBidi" w:eastAsia="Times New Roman" w:hAnsiTheme="majorBidi" w:cstheme="majorBidi"/>
          <w:sz w:val="28"/>
          <w:szCs w:val="28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</w:t>
      </w:r>
      <w:r w:rsidR="00983489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Pr="002D57EC">
        <w:rPr>
          <w:rFonts w:asciiTheme="majorBidi" w:eastAsia="Times New Roman" w:hAnsiTheme="majorBidi" w:cstheme="majorBidi"/>
          <w:sz w:val="28"/>
          <w:szCs w:val="28"/>
          <w:cs/>
        </w:rPr>
        <w:t>และรับรู้ในกำไรหรือขาดทุน ทั้งนี้ กลุ่มบริษัทไม่คิดค่าเสื่อมราคาสำหรับสินทรัพย์ที่อยู่ระหว่างการก่อสร้างและติดตั้ง</w:t>
      </w:r>
    </w:p>
    <w:p w14:paraId="22A25181" w14:textId="77777777" w:rsidR="00224D25" w:rsidRDefault="00224D25" w:rsidP="008A3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F8C321D" w14:textId="77777777" w:rsidR="005D7118" w:rsidRDefault="005D7118" w:rsidP="008A3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29802C5A" w14:textId="7D2E980D" w:rsidR="00D573D4" w:rsidRPr="005C0BB2" w:rsidRDefault="00D573D4" w:rsidP="008A3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lastRenderedPageBreak/>
        <w:t xml:space="preserve">ประมาณการอายุการให้ประโยชน์ของสินทรัพย์แสดงได้ดังนี้ </w:t>
      </w:r>
    </w:p>
    <w:p w14:paraId="35325023" w14:textId="77777777" w:rsidR="00C4758E" w:rsidRPr="005C0BB2" w:rsidRDefault="00C4758E" w:rsidP="00C47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7418" w:type="dxa"/>
        <w:tblInd w:w="450" w:type="dxa"/>
        <w:tblLook w:val="0000" w:firstRow="0" w:lastRow="0" w:firstColumn="0" w:lastColumn="0" w:noHBand="0" w:noVBand="0"/>
      </w:tblPr>
      <w:tblGrid>
        <w:gridCol w:w="5580"/>
        <w:gridCol w:w="1440"/>
        <w:gridCol w:w="398"/>
      </w:tblGrid>
      <w:tr w:rsidR="00224D25" w:rsidRPr="005C0BB2" w14:paraId="6723E3BC" w14:textId="067BF352" w:rsidTr="00224D25">
        <w:tc>
          <w:tcPr>
            <w:tcW w:w="5580" w:type="dxa"/>
            <w:vAlign w:val="bottom"/>
          </w:tcPr>
          <w:p w14:paraId="66392794" w14:textId="4938B160" w:rsidR="00224D25" w:rsidRPr="005C0BB2" w:rsidRDefault="00224D25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440" w:type="dxa"/>
            <w:shd w:val="clear" w:color="auto" w:fill="auto"/>
          </w:tcPr>
          <w:p w14:paraId="39B042F1" w14:textId="2049BB87" w:rsidR="00224D25" w:rsidRPr="005C0BB2" w:rsidRDefault="00224D25" w:rsidP="00C0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1 - 3</w:t>
            </w:r>
          </w:p>
        </w:tc>
        <w:tc>
          <w:tcPr>
            <w:tcW w:w="398" w:type="dxa"/>
            <w:shd w:val="clear" w:color="auto" w:fill="auto"/>
          </w:tcPr>
          <w:p w14:paraId="3A04D9CA" w14:textId="77777777" w:rsidR="00224D25" w:rsidRPr="005C0BB2" w:rsidRDefault="00224D25" w:rsidP="0006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224D25" w:rsidRPr="005C0BB2" w14:paraId="15588B0F" w14:textId="0F7A55FE" w:rsidTr="00224D25">
        <w:tc>
          <w:tcPr>
            <w:tcW w:w="5580" w:type="dxa"/>
            <w:vAlign w:val="bottom"/>
          </w:tcPr>
          <w:p w14:paraId="66E49CD4" w14:textId="77777777" w:rsidR="00224D25" w:rsidRPr="005C0BB2" w:rsidRDefault="00224D25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40" w:type="dxa"/>
            <w:shd w:val="clear" w:color="auto" w:fill="auto"/>
          </w:tcPr>
          <w:p w14:paraId="6B6162AE" w14:textId="78CA88FE" w:rsidR="00224D25" w:rsidRPr="005C0BB2" w:rsidRDefault="00224D25" w:rsidP="00C0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98" w:type="dxa"/>
            <w:shd w:val="clear" w:color="auto" w:fill="auto"/>
          </w:tcPr>
          <w:p w14:paraId="12139C1C" w14:textId="77777777" w:rsidR="00224D25" w:rsidRPr="005C0BB2" w:rsidRDefault="00224D25" w:rsidP="0006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224D25" w:rsidRPr="005C0BB2" w14:paraId="00B3044B" w14:textId="666EA189" w:rsidTr="00224D25">
        <w:tc>
          <w:tcPr>
            <w:tcW w:w="5580" w:type="dxa"/>
            <w:vAlign w:val="bottom"/>
          </w:tcPr>
          <w:p w14:paraId="00DB6A5D" w14:textId="77777777" w:rsidR="00224D25" w:rsidRPr="005C0BB2" w:rsidRDefault="00224D25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440" w:type="dxa"/>
            <w:shd w:val="clear" w:color="auto" w:fill="auto"/>
          </w:tcPr>
          <w:p w14:paraId="7C8C0FD4" w14:textId="749B760E" w:rsidR="00224D25" w:rsidRPr="005C0BB2" w:rsidRDefault="00224D25" w:rsidP="00BF4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398" w:type="dxa"/>
            <w:shd w:val="clear" w:color="auto" w:fill="auto"/>
          </w:tcPr>
          <w:p w14:paraId="24483201" w14:textId="77777777" w:rsidR="00224D25" w:rsidRPr="005C0BB2" w:rsidRDefault="00224D25" w:rsidP="0006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224D25" w:rsidRPr="005C0BB2" w14:paraId="70E88A64" w14:textId="2571E0AE" w:rsidTr="00224D25">
        <w:tc>
          <w:tcPr>
            <w:tcW w:w="5580" w:type="dxa"/>
            <w:shd w:val="clear" w:color="auto" w:fill="auto"/>
            <w:vAlign w:val="bottom"/>
          </w:tcPr>
          <w:p w14:paraId="6EB86000" w14:textId="77777777" w:rsidR="00224D25" w:rsidRPr="005C0BB2" w:rsidRDefault="00224D25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14:paraId="3247C707" w14:textId="0C5D3E25" w:rsidR="00224D25" w:rsidRPr="005C0BB2" w:rsidRDefault="00224D25" w:rsidP="00C0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98" w:type="dxa"/>
            <w:shd w:val="clear" w:color="auto" w:fill="auto"/>
          </w:tcPr>
          <w:p w14:paraId="06AB33A2" w14:textId="77777777" w:rsidR="00224D25" w:rsidRPr="005C0BB2" w:rsidRDefault="00224D25" w:rsidP="0006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6F9E29E7" w14:textId="77777777" w:rsidR="002D57EC" w:rsidRPr="005C0BB2" w:rsidRDefault="002D57EC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</w:p>
    <w:p w14:paraId="1A4F4FA8" w14:textId="165D4349" w:rsidR="00EE5343" w:rsidRPr="005C0BB2" w:rsidRDefault="00EE5343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สินทรัพย์ไม่มีตัวตน</w:t>
      </w:r>
    </w:p>
    <w:p w14:paraId="6FAF9381" w14:textId="77777777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64EA4EE3" w14:textId="738EDA8A" w:rsidR="00EE5343" w:rsidRPr="002D57EC" w:rsidRDefault="00EE5343" w:rsidP="0076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2D57EC">
        <w:rPr>
          <w:rFonts w:asciiTheme="majorBidi" w:eastAsia="Calibri" w:hAnsiTheme="majorBidi" w:cstheme="majorBidi"/>
          <w:sz w:val="28"/>
          <w:szCs w:val="28"/>
          <w:cs/>
        </w:rPr>
        <w:t>สินทรัพย์ไม่มีตัวตนที่กลุ่มบริษัทซื้อมาและมีอายุการใช้งานจำกัดวัดมูลค่าด้วยราคาทุนหักค่าตัดจำหน่ายสะสมและขาดทุนจากการด้อยค่า</w:t>
      </w:r>
      <w:r w:rsidR="00767F50" w:rsidRPr="002D57E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2D57EC">
        <w:rPr>
          <w:rFonts w:asciiTheme="majorBidi" w:eastAsia="Calibri" w:hAnsiTheme="majorBidi" w:cstheme="majorBidi"/>
          <w:sz w:val="28"/>
          <w:szCs w:val="28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 </w:t>
      </w:r>
      <w:r w:rsidR="00767F50" w:rsidRPr="002D57EC"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zCs w:val="28"/>
          <w:shd w:val="clear" w:color="auto" w:fill="E0E0E0"/>
        </w:rPr>
        <w:br/>
      </w:r>
      <w:r w:rsidR="00767F50" w:rsidRPr="002D57EC">
        <w:rPr>
          <w:rFonts w:asciiTheme="majorBidi" w:eastAsia="Times New Roman" w:hAnsiTheme="majorBidi" w:cs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FDACCAA" w14:textId="17EA6E8D" w:rsidR="00767F50" w:rsidRPr="002D57EC" w:rsidRDefault="00767F50" w:rsidP="0076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79FD411" w14:textId="68BFF908" w:rsidR="00767F50" w:rsidRPr="002D57EC" w:rsidRDefault="00767F50" w:rsidP="0076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zCs w:val="28"/>
          <w:shd w:val="clear" w:color="auto" w:fill="E0E0E0"/>
        </w:rPr>
      </w:pPr>
      <w:r w:rsidRPr="002D57EC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p w14:paraId="0BE14CF5" w14:textId="77777777" w:rsidR="00EE5343" w:rsidRPr="002D57EC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580"/>
        <w:gridCol w:w="1530"/>
        <w:gridCol w:w="1647"/>
      </w:tblGrid>
      <w:tr w:rsidR="00EE5343" w:rsidRPr="002D57EC" w14:paraId="499636DB" w14:textId="77777777" w:rsidTr="009E5FF3">
        <w:tc>
          <w:tcPr>
            <w:tcW w:w="5580" w:type="dxa"/>
          </w:tcPr>
          <w:p w14:paraId="25B2A570" w14:textId="5648DCDD" w:rsidR="00EE5343" w:rsidRPr="002D57EC" w:rsidRDefault="004F0AFE" w:rsidP="00EE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D57EC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530" w:type="dxa"/>
          </w:tcPr>
          <w:p w14:paraId="518176C1" w14:textId="2C5C3C38" w:rsidR="00EE5343" w:rsidRPr="002D57EC" w:rsidRDefault="00CC0C49" w:rsidP="0008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="00552E79" w:rsidRPr="002D57EC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647" w:type="dxa"/>
          </w:tcPr>
          <w:p w14:paraId="6EB5A560" w14:textId="77777777" w:rsidR="00EE5343" w:rsidRPr="002D57EC" w:rsidRDefault="00EE5343" w:rsidP="00EE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D57EC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22C34774" w14:textId="77777777" w:rsidR="00EE5343" w:rsidRPr="002D57EC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6293A77B" w14:textId="178F160C" w:rsidR="00165275" w:rsidRPr="002D57EC" w:rsidRDefault="00165275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2D57EC">
        <w:rPr>
          <w:rFonts w:asciiTheme="majorBidi" w:eastAsia="Times New Roman" w:hAnsiTheme="majorBidi" w:cstheme="majorBidi" w:hint="cs"/>
          <w:b/>
          <w:bCs/>
          <w:i/>
          <w:iCs/>
          <w:sz w:val="28"/>
          <w:szCs w:val="28"/>
          <w:cs/>
        </w:rPr>
        <w:t>สัญญาเช่า</w:t>
      </w:r>
    </w:p>
    <w:p w14:paraId="674D9510" w14:textId="265C6453" w:rsidR="00165275" w:rsidRDefault="00165275" w:rsidP="001652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4EDA476A" w14:textId="4EB33D24" w:rsidR="009E6A0F" w:rsidRPr="009E6A0F" w:rsidRDefault="009E6A0F" w:rsidP="009E6A0F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9E6A0F">
        <w:rPr>
          <w:rFonts w:asciiTheme="majorBidi" w:eastAsia="Times New Roman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29981A8" w14:textId="77777777" w:rsidR="00165275" w:rsidRPr="005C0BB2" w:rsidRDefault="00165275" w:rsidP="00165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eastAsia="Times New Roman" w:hAnsiTheme="majorBidi" w:cstheme="majorBidi"/>
          <w:b/>
          <w:i/>
          <w:iCs/>
          <w:sz w:val="28"/>
          <w:szCs w:val="28"/>
          <w:cs/>
        </w:rPr>
      </w:pPr>
    </w:p>
    <w:p w14:paraId="6724DC08" w14:textId="0DEB3F13" w:rsidR="00165275" w:rsidRDefault="009E6A0F" w:rsidP="00165275">
      <w:pPr>
        <w:ind w:left="540"/>
        <w:jc w:val="thaiDistribute"/>
        <w:rPr>
          <w:rFonts w:asciiTheme="majorBidi" w:eastAsia="Calibri" w:hAnsiTheme="majorBidi" w:cstheme="majorBidi"/>
          <w:b/>
          <w:sz w:val="28"/>
          <w:szCs w:val="28"/>
        </w:rPr>
      </w:pPr>
      <w:r w:rsidRPr="009E6A0F">
        <w:rPr>
          <w:rFonts w:asciiTheme="majorBidi" w:eastAsia="Calibri" w:hAnsiTheme="majorBidi" w:cstheme="majorBidi"/>
          <w:b/>
          <w:sz w:val="28"/>
          <w:szCs w:val="28"/>
          <w:cs/>
        </w:rPr>
        <w:t>ณ วันที่สัญญาเช่าเริ่มมีผล หรือวันที่มีการเปลี่ยนแปลงสัญญาเช่า</w:t>
      </w:r>
      <w:r w:rsidRPr="009E6A0F">
        <w:rPr>
          <w:rFonts w:asciiTheme="majorBidi" w:eastAsia="Calibri" w:hAnsiTheme="majorBidi" w:cstheme="majorBidi"/>
          <w:b/>
          <w:sz w:val="28"/>
          <w:szCs w:val="28"/>
        </w:rPr>
        <w:t xml:space="preserve"> </w:t>
      </w:r>
      <w:r w:rsidRPr="009E6A0F">
        <w:rPr>
          <w:rFonts w:asciiTheme="majorBidi" w:eastAsia="Calibri" w:hAnsiTheme="majorBidi" w:cstheme="majorBidi"/>
          <w:b/>
          <w:sz w:val="28"/>
          <w:szCs w:val="28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สำหรับสัญญาเช่า</w:t>
      </w:r>
      <w:r w:rsidR="00AB03F3">
        <w:rPr>
          <w:rFonts w:asciiTheme="majorBidi" w:eastAsia="Calibri" w:hAnsiTheme="majorBidi" w:cstheme="majorBidi"/>
          <w:b/>
          <w:sz w:val="28"/>
          <w:szCs w:val="28"/>
        </w:rPr>
        <w:t xml:space="preserve"> </w:t>
      </w:r>
      <w:r w:rsidRPr="009E6A0F">
        <w:rPr>
          <w:rFonts w:asciiTheme="majorBidi" w:eastAsia="Calibri" w:hAnsiTheme="majorBidi" w:cstheme="majorBidi"/>
          <w:b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2334846" w14:textId="0468558A" w:rsidR="00AB03F3" w:rsidRDefault="00AB03F3" w:rsidP="00165275">
      <w:pPr>
        <w:ind w:left="540"/>
        <w:jc w:val="thaiDistribute"/>
        <w:rPr>
          <w:rFonts w:asciiTheme="majorBidi" w:eastAsia="Calibri" w:hAnsiTheme="majorBidi" w:cstheme="majorBidi"/>
          <w:b/>
          <w:sz w:val="28"/>
          <w:szCs w:val="28"/>
        </w:rPr>
      </w:pPr>
    </w:p>
    <w:p w14:paraId="31A633C7" w14:textId="18EC20F4" w:rsidR="00AB03F3" w:rsidRDefault="00AB03F3" w:rsidP="00165275">
      <w:pPr>
        <w:ind w:left="540"/>
        <w:jc w:val="thaiDistribute"/>
        <w:rPr>
          <w:rFonts w:asciiTheme="majorBidi" w:eastAsia="Calibri" w:hAnsiTheme="majorBidi" w:cstheme="majorBidi"/>
          <w:b/>
          <w:sz w:val="28"/>
          <w:szCs w:val="28"/>
        </w:rPr>
      </w:pPr>
      <w:r w:rsidRPr="00AB03F3">
        <w:rPr>
          <w:rFonts w:asciiTheme="majorBidi" w:eastAsia="Calibri" w:hAnsiTheme="majorBidi" w:cstheme="majorBidi"/>
          <w:b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0A348A9" w14:textId="77777777" w:rsidR="009E6A0F" w:rsidRPr="005C0BB2" w:rsidRDefault="009E6A0F" w:rsidP="00165275">
      <w:pPr>
        <w:ind w:left="540"/>
        <w:jc w:val="thaiDistribute"/>
        <w:rPr>
          <w:rFonts w:asciiTheme="majorBidi" w:eastAsia="Calibri" w:hAnsiTheme="majorBidi" w:cstheme="majorBidi"/>
          <w:b/>
          <w:sz w:val="28"/>
          <w:szCs w:val="28"/>
        </w:rPr>
      </w:pPr>
    </w:p>
    <w:p w14:paraId="5E4E27B1" w14:textId="2A4EE075" w:rsidR="00165275" w:rsidRPr="00ED0A56" w:rsidRDefault="00165275" w:rsidP="00ED0A56">
      <w:pPr>
        <w:ind w:left="540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  <w:r w:rsidRPr="005C0BB2">
        <w:rPr>
          <w:rFonts w:asciiTheme="majorBidi" w:eastAsia="Calibri" w:hAnsiTheme="majorBidi" w:cstheme="majorBidi"/>
          <w:b/>
          <w:sz w:val="28"/>
          <w:szCs w:val="28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</w:t>
      </w:r>
      <w:r w:rsidR="00AB03F3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อายุสัญญาเช่า </w:t>
      </w:r>
    </w:p>
    <w:p w14:paraId="24BE400B" w14:textId="77777777" w:rsidR="005A518C" w:rsidRDefault="00165275" w:rsidP="004B34F9">
      <w:pPr>
        <w:tabs>
          <w:tab w:val="clear" w:pos="680"/>
          <w:tab w:val="clear" w:pos="907"/>
          <w:tab w:val="left" w:pos="3060"/>
        </w:tabs>
        <w:ind w:left="540"/>
        <w:contextualSpacing/>
        <w:jc w:val="thaiDistribute"/>
        <w:rPr>
          <w:rFonts w:asciiTheme="majorBidi" w:eastAsia="Times New Roman" w:hAnsiTheme="majorBidi" w:cstheme="majorBidi"/>
          <w:b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</w:t>
      </w:r>
      <w:r w:rsidRPr="004B34F9">
        <w:rPr>
          <w:rFonts w:asciiTheme="majorBidi" w:eastAsia="Times New Roman" w:hAnsiTheme="majorBidi" w:cstheme="majorBidi"/>
          <w:sz w:val="28"/>
          <w:szCs w:val="28"/>
          <w:cs/>
        </w:rPr>
        <w:t>ที่</w:t>
      </w:r>
      <w:r w:rsidR="00AB03F3" w:rsidRPr="004B34F9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 </w:t>
      </w:r>
      <w:r w:rsidR="00D86321" w:rsidRPr="004B34F9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="00D86321" w:rsidRPr="004B34F9">
        <w:rPr>
          <w:rFonts w:asciiTheme="majorBidi" w:eastAsia="Times New Roman" w:hAnsiTheme="majorBidi" w:cstheme="majorBidi"/>
          <w:b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="00D86321" w:rsidRPr="004B34F9">
        <w:rPr>
          <w:rFonts w:asciiTheme="majorBidi" w:eastAsia="Times New Roman" w:hAnsiTheme="majorBidi" w:cstheme="majorBidi" w:hint="cs"/>
          <w:b/>
          <w:sz w:val="28"/>
          <w:szCs w:val="28"/>
          <w:cs/>
        </w:rPr>
        <w:t xml:space="preserve"> </w:t>
      </w:r>
    </w:p>
    <w:p w14:paraId="1D732192" w14:textId="77777777" w:rsidR="00005BBB" w:rsidRDefault="00005BBB" w:rsidP="004B34F9">
      <w:pPr>
        <w:tabs>
          <w:tab w:val="clear" w:pos="680"/>
          <w:tab w:val="clear" w:pos="907"/>
          <w:tab w:val="left" w:pos="3060"/>
        </w:tabs>
        <w:ind w:left="540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EB983A4" w14:textId="6B3EABCC" w:rsidR="00165275" w:rsidRPr="00767DA1" w:rsidRDefault="00165275" w:rsidP="004B34F9">
      <w:pPr>
        <w:tabs>
          <w:tab w:val="clear" w:pos="680"/>
          <w:tab w:val="clear" w:pos="907"/>
          <w:tab w:val="left" w:pos="3060"/>
        </w:tabs>
        <w:ind w:left="540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4B34F9">
        <w:rPr>
          <w:rFonts w:asciiTheme="majorBidi" w:eastAsia="Times New Roman" w:hAnsiTheme="majorBidi" w:cstheme="majorBidi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</w:t>
      </w:r>
      <w:r w:rsidR="004B34F9" w:rsidRPr="004B34F9">
        <w:rPr>
          <w:rFonts w:asciiTheme="majorBidi" w:eastAsia="Times New Roman" w:hAnsiTheme="majorBidi" w:cstheme="majorBidi" w:hint="cs"/>
          <w:sz w:val="28"/>
          <w:szCs w:val="28"/>
          <w:cs/>
        </w:rPr>
        <w:t>วิธีดอกเบี้ยที่แท้จริง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4B34F9">
        <w:rPr>
          <w:rFonts w:asciiTheme="majorBidi" w:eastAsia="Calibri" w:hAnsiTheme="majorBidi" w:cstheme="majorBidi" w:hint="cs"/>
          <w:b/>
          <w:sz w:val="28"/>
          <w:szCs w:val="28"/>
          <w:cs/>
        </w:rPr>
        <w:t>และ</w:t>
      </w:r>
      <w:r w:rsidRPr="005C0BB2">
        <w:rPr>
          <w:rFonts w:asciiTheme="majorBidi" w:eastAsia="Calibri" w:hAnsiTheme="majorBidi" w:cstheme="majorBidi"/>
          <w:b/>
          <w:sz w:val="28"/>
          <w:szCs w:val="28"/>
          <w:cs/>
        </w:rPr>
        <w:t>หนี้สินตามสัญญาเช่าจะถูกวัดมูลค่าใหม่เมื่อมีการเปลี่ยนแปลง</w:t>
      </w:r>
      <w:r w:rsidRPr="00767DA1">
        <w:rPr>
          <w:rFonts w:asciiTheme="majorBidi" w:eastAsia="Times New Roman" w:hAnsiTheme="majorBidi" w:cstheme="majorBidi"/>
          <w:sz w:val="28"/>
          <w:szCs w:val="28"/>
          <w:cs/>
        </w:rPr>
        <w:t xml:space="preserve">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r w:rsidR="00A21226" w:rsidRPr="00767DA1">
        <w:rPr>
          <w:rFonts w:asciiTheme="majorBidi" w:eastAsia="Times New Roman" w:hAnsiTheme="majorBidi" w:cstheme="majorBidi" w:hint="cs"/>
          <w:sz w:val="28"/>
          <w:szCs w:val="28"/>
          <w:cs/>
        </w:rPr>
        <w:t>ยกเว้นสัญญาเช่าที่ได้รับส่วนลด</w:t>
      </w:r>
      <w:r w:rsidR="00BD656B" w:rsidRPr="00767DA1">
        <w:rPr>
          <w:rFonts w:asciiTheme="majorBidi" w:eastAsia="Times New Roman" w:hAnsiTheme="majorBidi" w:cstheme="majorBidi" w:hint="cs"/>
          <w:sz w:val="28"/>
          <w:szCs w:val="28"/>
          <w:cs/>
        </w:rPr>
        <w:t>ค่าเช่าจากสถานการณ์</w:t>
      </w:r>
      <w:r w:rsidR="00263BAB" w:rsidRPr="00767DA1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BD656B" w:rsidRPr="00767DA1">
        <w:rPr>
          <w:rFonts w:asciiTheme="majorBidi" w:eastAsia="Times New Roman" w:hAnsiTheme="majorBidi" w:cstheme="majorBidi"/>
          <w:sz w:val="28"/>
          <w:szCs w:val="28"/>
        </w:rPr>
        <w:t xml:space="preserve">COVID-19 </w:t>
      </w:r>
      <w:r w:rsidR="00BD656B" w:rsidRPr="00767DA1">
        <w:rPr>
          <w:rFonts w:asciiTheme="majorBidi" w:eastAsia="Times New Roman" w:hAnsiTheme="majorBidi" w:cstheme="majorBidi" w:hint="cs"/>
          <w:sz w:val="28"/>
          <w:szCs w:val="28"/>
          <w:cs/>
        </w:rPr>
        <w:t>และกลุ่มบริษัท</w:t>
      </w:r>
      <w:r w:rsidR="00AE4F2A" w:rsidRPr="00767DA1">
        <w:rPr>
          <w:rFonts w:asciiTheme="majorBidi" w:eastAsia="Times New Roman" w:hAnsiTheme="majorBidi" w:cstheme="majorBidi" w:hint="cs"/>
          <w:sz w:val="28"/>
          <w:szCs w:val="28"/>
          <w:cs/>
        </w:rPr>
        <w:t>เลือกไม่ประเมินว่าการได้รับส่วนลดค่าเช่าเป็นการเปลี่ยนแปลงสัญญาเช่า</w:t>
      </w:r>
    </w:p>
    <w:p w14:paraId="2DFC1B6C" w14:textId="77777777" w:rsidR="00165275" w:rsidRPr="00767DA1" w:rsidRDefault="00165275" w:rsidP="001652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0E888B15" w14:textId="1E247FD1" w:rsidR="00165275" w:rsidRPr="00C80CCF" w:rsidRDefault="00165275" w:rsidP="00165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C80CCF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กลุ่มบริษัทรับรู้ลูกหนี้สัญญาเช่าเงินทุนด้วยจำนวนเงินลงทุนส</w:t>
      </w:r>
      <w:r w:rsidR="006373DB">
        <w:rPr>
          <w:rFonts w:asciiTheme="majorBidi" w:eastAsia="Times New Roman" w:hAnsiTheme="majorBidi" w:cstheme="majorBidi" w:hint="cs"/>
          <w:sz w:val="28"/>
          <w:szCs w:val="28"/>
          <w:cs/>
        </w:rPr>
        <w:t>ุ</w:t>
      </w:r>
      <w:r w:rsidRPr="00C80CCF">
        <w:rPr>
          <w:rFonts w:asciiTheme="majorBidi" w:eastAsia="Times New Roman" w:hAnsiTheme="majorBidi" w:cstheme="majorBidi"/>
          <w:sz w:val="28"/>
          <w:szCs w:val="28"/>
          <w:cs/>
        </w:rPr>
        <w:t>ทธิของสัญญาเช่า ซึ่งประกอบด้วยมูลค่าปัจจุบันของค่าเช่า และมูลค่าคงเหลือที่ไม่ได้รับประกัน</w:t>
      </w:r>
      <w:r w:rsidR="008E0DD9">
        <w:rPr>
          <w:rFonts w:asciiTheme="majorBidi" w:eastAsia="Times New Roman" w:hAnsiTheme="majorBidi" w:cstheme="majorBidi" w:hint="cs"/>
          <w:sz w:val="28"/>
          <w:szCs w:val="28"/>
          <w:cs/>
        </w:rPr>
        <w:t>คิดลดด้วยอัตราดอกเบี้ยตามนัยของสัญญาเช่า</w:t>
      </w:r>
      <w:r w:rsidRPr="00C80CCF">
        <w:rPr>
          <w:rFonts w:asciiTheme="majorBidi" w:eastAsia="Times New Roman" w:hAnsiTheme="majorBidi" w:cstheme="majorBidi"/>
          <w:sz w:val="28"/>
          <w:szCs w:val="28"/>
          <w:cs/>
        </w:rPr>
        <w:t xml:space="preserve"> รายได้ดอกเบี้ยจากสัญญาเช่าเงินทุนจะถูกปันส่วนในแต่ละรอบ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ร</w:t>
      </w:r>
      <w:r w:rsidRPr="00C80CCF">
        <w:rPr>
          <w:rFonts w:asciiTheme="majorBidi" w:eastAsia="Times New Roman" w:hAnsiTheme="majorBidi" w:cstheme="majorBidi"/>
          <w:sz w:val="28"/>
          <w:szCs w:val="28"/>
          <w:cs/>
        </w:rPr>
        <w:t>ะยะเวลาบัญชี เพื่อสะท้อนอัตราผลตอบแทนคงที่ในแต่ละงวด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ของกลุ่ม</w:t>
      </w:r>
      <w:r w:rsidRPr="00C80CCF">
        <w:rPr>
          <w:rFonts w:asciiTheme="majorBidi" w:eastAsia="Times New Roman" w:hAnsiTheme="majorBidi" w:cstheme="majorBidi"/>
          <w:sz w:val="28"/>
          <w:szCs w:val="28"/>
          <w:cs/>
        </w:rPr>
        <w:t>บริษัทที่ได้จากเงินลงทุนสุทธิเหลือตามสัญญาเช่า</w:t>
      </w:r>
    </w:p>
    <w:p w14:paraId="20987FA0" w14:textId="21BA68AC" w:rsidR="004B34F9" w:rsidRPr="00C80CCF" w:rsidRDefault="00165275" w:rsidP="00165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C80CCF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14:paraId="06A73553" w14:textId="69F5D8E7" w:rsidR="00EE5343" w:rsidRPr="005C0BB2" w:rsidRDefault="00EE5343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การด้อยค่า</w:t>
      </w:r>
      <w:r w:rsidR="00D4615D"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ของสินทรัพย์ที่ไม่ใช่สินทรัพย์ทางการเงิน</w:t>
      </w:r>
    </w:p>
    <w:p w14:paraId="57B56560" w14:textId="77777777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61041CC5" w14:textId="5E3320DF" w:rsidR="00EE5343" w:rsidRPr="005C0BB2" w:rsidRDefault="00EE5343" w:rsidP="004B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5C0BB2">
        <w:rPr>
          <w:rFonts w:asciiTheme="majorBidi" w:eastAsia="Calibri" w:hAnsiTheme="majorBidi" w:cstheme="majorBidi"/>
          <w:sz w:val="28"/>
          <w:szCs w:val="28"/>
        </w:rPr>
        <w:t xml:space="preserve">  </w:t>
      </w:r>
      <w:r w:rsidR="006071FD" w:rsidRPr="005C0BB2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4B34F9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ขาดทุนจากการด้อยค่ารับรู้</w:t>
      </w:r>
      <w:r w:rsidR="00767F50" w:rsidRPr="004B34F9">
        <w:rPr>
          <w:rFonts w:asciiTheme="majorBidi" w:eastAsia="Calibri" w:hAnsiTheme="majorBidi" w:cstheme="majorBidi"/>
          <w:sz w:val="28"/>
          <w:szCs w:val="28"/>
          <w:cs/>
        </w:rPr>
        <w:t>ในกำไรหรือขาดทุน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เมื่อมูลค่าตามบัญชี</w:t>
      </w:r>
      <w:r w:rsidR="001863B2">
        <w:rPr>
          <w:rFonts w:asciiTheme="majorBidi" w:eastAsia="Calibri" w:hAnsiTheme="majorBidi" w:cstheme="majorBidi" w:hint="cs"/>
          <w:sz w:val="28"/>
          <w:szCs w:val="28"/>
          <w:cs/>
        </w:rPr>
        <w:t>ของ</w:t>
      </w:r>
      <w:r w:rsidR="00BA29C2">
        <w:rPr>
          <w:rFonts w:asciiTheme="majorBidi" w:eastAsia="Calibri" w:hAnsiTheme="majorBidi" w:cstheme="majorBidi" w:hint="cs"/>
          <w:sz w:val="28"/>
          <w:szCs w:val="28"/>
          <w:cs/>
        </w:rPr>
        <w:t>สินทรัพย์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552E79" w:rsidRPr="005C0BB2">
        <w:rPr>
          <w:rFonts w:asciiTheme="majorBidi" w:eastAsia="Calibri" w:hAnsiTheme="majorBidi" w:cstheme="majorBidi"/>
          <w:sz w:val="28"/>
          <w:szCs w:val="28"/>
          <w:cs/>
        </w:rPr>
        <w:t>หรือ</w:t>
      </w:r>
      <w:r w:rsidR="004B0C3B" w:rsidRPr="005C0BB2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มูลค่าตามบัญชีของ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 xml:space="preserve">หน่วยสินทรัพย์ที่ก่อให้เกิดเงินสดสูงกว่ามูลค่าที่จะได้รับคืน </w:t>
      </w:r>
    </w:p>
    <w:p w14:paraId="75D0A6D4" w14:textId="77777777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4A476B98" w14:textId="19A26526" w:rsidR="00AC4B5A" w:rsidRPr="005C0BB2" w:rsidRDefault="00AC4B5A" w:rsidP="00A43253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outlineLvl w:val="7"/>
        <w:rPr>
          <w:rFonts w:asciiTheme="majorBidi" w:eastAsia="Times New Roman" w:hAnsiTheme="majorBidi" w:cstheme="majorBidi"/>
          <w:sz w:val="28"/>
          <w:szCs w:val="28"/>
        </w:rPr>
      </w:pPr>
      <w:r w:rsidRPr="00316114">
        <w:rPr>
          <w:rFonts w:asciiTheme="majorBidi" w:eastAsia="Times New Roman" w:hAnsiTheme="majorBidi" w:cstheme="majorBidi"/>
          <w:sz w:val="28"/>
          <w:szCs w:val="28"/>
          <w:cs/>
        </w:rPr>
        <w:t xml:space="preserve"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 </w:t>
      </w:r>
      <w:r w:rsidR="00316114" w:rsidRPr="00316114">
        <w:rPr>
          <w:rFonts w:asciiTheme="majorBidi" w:eastAsia="Times New Roman" w:hAnsiTheme="majorBidi" w:cstheme="majorBidi" w:hint="cs"/>
          <w:sz w:val="28"/>
          <w:szCs w:val="28"/>
          <w:cs/>
        </w:rPr>
        <w:t>แต่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14:paraId="12FD89A9" w14:textId="4AAF767A" w:rsidR="004A550F" w:rsidRDefault="004A550F" w:rsidP="00BA0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86103AE" w14:textId="755E1A19" w:rsidR="00CA328A" w:rsidRDefault="00316114" w:rsidP="00BA0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 w:hint="cs"/>
          <w:sz w:val="28"/>
          <w:szCs w:val="28"/>
          <w:cs/>
        </w:rPr>
        <w:t>มูลค่าที่คาดว่าจะได้รับคืนคำนวณโดย</w:t>
      </w:r>
      <w:r w:rsidR="004B34F9" w:rsidRPr="005C0BB2">
        <w:rPr>
          <w:rFonts w:asciiTheme="majorBidi" w:eastAsia="Calibri" w:hAnsiTheme="majorBidi" w:cstheme="majorBidi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2DDD95A4" w14:textId="59D639F8" w:rsidR="002D57EC" w:rsidRDefault="002D57EC" w:rsidP="00BA0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2396D4B7" w14:textId="5DFA32F7" w:rsidR="004A550F" w:rsidRDefault="004A550F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เจ้าหนี้อื่น</w:t>
      </w:r>
    </w:p>
    <w:p w14:paraId="5900F51F" w14:textId="77777777" w:rsidR="00CD4A93" w:rsidRDefault="00CD4A93" w:rsidP="003815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/>
          <w:b/>
          <w:bCs/>
          <w:i/>
          <w:iCs/>
          <w:sz w:val="28"/>
          <w:szCs w:val="28"/>
        </w:rPr>
      </w:pPr>
    </w:p>
    <w:p w14:paraId="619992D5" w14:textId="38CCEB3A" w:rsidR="00695A8B" w:rsidRDefault="00CD4A93" w:rsidP="00CD4A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/>
          <w:sz w:val="28"/>
          <w:szCs w:val="28"/>
        </w:rPr>
      </w:pPr>
      <w:r w:rsidRPr="00CD4A93">
        <w:rPr>
          <w:rFonts w:asciiTheme="majorBidi" w:eastAsia="Times New Roman" w:hAnsiTheme="majorBidi" w:hint="cs"/>
          <w:sz w:val="28"/>
          <w:szCs w:val="28"/>
          <w:cs/>
        </w:rPr>
        <w:t>เจ้าหนี้อื่นแสดงในราคาทุน</w:t>
      </w:r>
    </w:p>
    <w:p w14:paraId="2868E63D" w14:textId="7E51A371" w:rsidR="00CD4A93" w:rsidRDefault="00CD4A93" w:rsidP="00CD4A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/>
          <w:sz w:val="28"/>
          <w:szCs w:val="28"/>
        </w:rPr>
      </w:pPr>
    </w:p>
    <w:p w14:paraId="3BFD9E2B" w14:textId="77777777" w:rsidR="00EE5343" w:rsidRPr="002C034A" w:rsidRDefault="00EE5343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2C034A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ผลประโยชน์ของพนักงาน  </w:t>
      </w:r>
    </w:p>
    <w:p w14:paraId="0BA9B74F" w14:textId="77777777" w:rsidR="00A66BDE" w:rsidRPr="002C034A" w:rsidRDefault="00A66BDE" w:rsidP="002828EF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Theme="majorBidi" w:eastAsia="Times New Roman" w:hAnsiTheme="majorBidi" w:cstheme="majorBidi"/>
          <w:iCs/>
          <w:sz w:val="28"/>
          <w:szCs w:val="28"/>
        </w:rPr>
      </w:pPr>
    </w:p>
    <w:p w14:paraId="08EA0375" w14:textId="77777777" w:rsidR="00EE5343" w:rsidRPr="002C034A" w:rsidRDefault="00EE5343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eastAsia="Times New Roman" w:hAnsiTheme="majorBidi" w:cstheme="majorBidi"/>
          <w:iCs/>
          <w:sz w:val="28"/>
          <w:szCs w:val="28"/>
        </w:rPr>
      </w:pPr>
      <w:r w:rsidRPr="002C034A">
        <w:rPr>
          <w:rFonts w:asciiTheme="majorBidi" w:eastAsia="Times New Roman" w:hAnsiTheme="majorBidi" w:cstheme="majorBidi"/>
          <w:iCs/>
          <w:sz w:val="28"/>
          <w:szCs w:val="28"/>
          <w:cs/>
        </w:rPr>
        <w:t>โครงการสมทบเงิน</w:t>
      </w:r>
    </w:p>
    <w:p w14:paraId="149343FF" w14:textId="77777777" w:rsidR="00EE5343" w:rsidRPr="002C034A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70A452B8" w14:textId="3FFE3D75" w:rsidR="00EE5343" w:rsidRPr="002C034A" w:rsidRDefault="00EE5343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iCs/>
          <w:sz w:val="28"/>
          <w:szCs w:val="28"/>
        </w:rPr>
      </w:pP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950B86" w:rsidRPr="00316114">
        <w:rPr>
          <w:rFonts w:asciiTheme="majorBidi" w:eastAsia="Times New Roman" w:hAnsiTheme="majorBidi" w:cstheme="majorBidi"/>
          <w:i/>
          <w:sz w:val="28"/>
          <w:szCs w:val="28"/>
          <w:cs/>
        </w:rPr>
        <w:t>กองทุนสำรองเลี้ยงชีพสำหรับพนักงานของกลุ่มบริษัท</w:t>
      </w:r>
      <w:r w:rsidRPr="00316114">
        <w:rPr>
          <w:rFonts w:asciiTheme="majorBidi" w:eastAsia="Times New Roman" w:hAnsiTheme="majorBidi" w:cstheme="majorBidi"/>
          <w:i/>
          <w:sz w:val="28"/>
          <w:szCs w:val="28"/>
          <w:cs/>
        </w:rPr>
        <w:t>จะ</w:t>
      </w: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>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2C034A">
        <w:rPr>
          <w:rFonts w:asciiTheme="majorBidi" w:eastAsia="Times New Roman" w:hAnsiTheme="majorBidi" w:cstheme="majorBidi"/>
          <w:i/>
          <w:sz w:val="28"/>
          <w:szCs w:val="28"/>
          <w:shd w:val="clear" w:color="auto" w:fill="D9D9D9"/>
          <w:cs/>
        </w:rPr>
        <w:t xml:space="preserve"> </w:t>
      </w:r>
    </w:p>
    <w:p w14:paraId="6B0648D0" w14:textId="77777777" w:rsidR="00EE5343" w:rsidRPr="002C034A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6B244A06" w14:textId="77777777" w:rsidR="00EE5343" w:rsidRPr="002C034A" w:rsidRDefault="00EE5343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eastAsia="Times New Roman" w:hAnsiTheme="majorBidi" w:cstheme="majorBidi"/>
          <w:iCs/>
          <w:sz w:val="28"/>
          <w:szCs w:val="28"/>
        </w:rPr>
      </w:pPr>
      <w:r w:rsidRPr="002C034A">
        <w:rPr>
          <w:rFonts w:asciiTheme="majorBidi" w:eastAsia="Times New Roman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6A38A8C3" w14:textId="77777777" w:rsidR="00EE5343" w:rsidRPr="002C034A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0515E9D7" w14:textId="6CC7ADE6" w:rsidR="00EE5343" w:rsidRPr="002C034A" w:rsidRDefault="00EE5343" w:rsidP="002828EF">
      <w:pPr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>ภาระผูกพันสุทธิของ</w:t>
      </w:r>
      <w:r w:rsidRPr="002C034A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983489">
        <w:rPr>
          <w:rFonts w:asciiTheme="majorBidi" w:eastAsia="Times New Roman" w:hAnsiTheme="majorBidi" w:cstheme="majorBidi" w:hint="cs"/>
          <w:i/>
          <w:sz w:val="28"/>
          <w:szCs w:val="28"/>
          <w:cs/>
        </w:rPr>
        <w:t>ปี</w:t>
      </w: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>ปัจจุบันและ</w:t>
      </w:r>
      <w:r w:rsidR="00983489">
        <w:rPr>
          <w:rFonts w:asciiTheme="majorBidi" w:eastAsia="Times New Roman" w:hAnsiTheme="majorBidi" w:cstheme="majorBidi" w:hint="cs"/>
          <w:i/>
          <w:sz w:val="28"/>
          <w:szCs w:val="28"/>
          <w:cs/>
        </w:rPr>
        <w:t>ปี</w:t>
      </w: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>ก่อน</w:t>
      </w:r>
      <w:r w:rsidR="00401E53"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>ๆ</w:t>
      </w:r>
      <w:r w:rsidR="00867FB1">
        <w:rPr>
          <w:rFonts w:asciiTheme="majorBidi" w:eastAsia="Times New Roman" w:hAnsiTheme="majorBidi" w:cstheme="majorBidi" w:hint="cs"/>
          <w:i/>
          <w:sz w:val="28"/>
          <w:szCs w:val="28"/>
          <w:cs/>
        </w:rPr>
        <w:t xml:space="preserve"> </w:t>
      </w: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>ผลประโยชน์ดังกล่าวได้มีการคิดลดกระแสเงินสด</w:t>
      </w:r>
      <w:r w:rsidR="00316114">
        <w:rPr>
          <w:rFonts w:asciiTheme="majorBidi" w:eastAsia="Times New Roman" w:hAnsiTheme="majorBidi" w:cstheme="majorBidi"/>
          <w:i/>
          <w:sz w:val="28"/>
          <w:szCs w:val="28"/>
          <w:cs/>
        </w:rPr>
        <w:br/>
      </w: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>เพื่อให้เป็นมูลค่าปัจจุบัน</w:t>
      </w:r>
      <w:r w:rsidR="00950B86" w:rsidRPr="00950B86">
        <w:rPr>
          <w:rFonts w:asciiTheme="majorBidi" w:eastAsia="Times New Roman" w:hAnsiTheme="majorBidi" w:cstheme="majorBidi"/>
          <w:i/>
          <w:sz w:val="28"/>
          <w:szCs w:val="28"/>
          <w:cs/>
        </w:rPr>
        <w:t>ซึ่งจัดทำโดยนักคณิตศาสตร์ประกันภัยที่ได้รับอนุญาตเป็นประจำ โดยวิธีคิดลดแต่ละหน่วยที่</w:t>
      </w:r>
      <w:r w:rsidR="00316114">
        <w:rPr>
          <w:rFonts w:asciiTheme="majorBidi" w:eastAsia="Times New Roman" w:hAnsiTheme="majorBidi" w:cstheme="majorBidi"/>
          <w:i/>
          <w:sz w:val="28"/>
          <w:szCs w:val="28"/>
          <w:cs/>
        </w:rPr>
        <w:br/>
      </w:r>
      <w:r w:rsidR="00950B86" w:rsidRPr="00950B86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ประมาณการไว้  </w:t>
      </w:r>
    </w:p>
    <w:p w14:paraId="34B89F31" w14:textId="77777777" w:rsidR="00EE5343" w:rsidRPr="002C034A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38AC8E0D" w14:textId="4C90A92D" w:rsidR="00EE5343" w:rsidRPr="002C034A" w:rsidRDefault="00EE5343" w:rsidP="00EE5343">
      <w:pPr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2C034A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2C034A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2C034A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2C034A">
        <w:rPr>
          <w:rFonts w:asciiTheme="majorBidi" w:eastAsia="Calibri" w:hAnsiTheme="majorBidi" w:cstheme="majorBidi"/>
          <w:i/>
          <w:sz w:val="28"/>
          <w:szCs w:val="28"/>
          <w:cs/>
        </w:rPr>
        <w:t>กำหนดดอกเบี้ยจ่ายของ</w:t>
      </w: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>หนี้สินผลประโยชน์</w:t>
      </w:r>
      <w:r w:rsidR="00950B86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>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5A11FD"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2C034A">
        <w:rPr>
          <w:rFonts w:asciiTheme="majorBidi" w:eastAsia="Calibri" w:hAnsiTheme="majorBidi" w:cstheme="majorBidi"/>
          <w:i/>
          <w:sz w:val="28"/>
          <w:szCs w:val="28"/>
          <w:cs/>
        </w:rPr>
        <w:t>ดอกเบี้ยจ่ายสุทธิและค่าใช้จ่ายอื่น</w:t>
      </w:r>
      <w:r w:rsidR="005A11FD" w:rsidRPr="002C034A">
        <w:rPr>
          <w:rFonts w:asciiTheme="majorBidi" w:eastAsia="Calibri" w:hAnsiTheme="majorBidi" w:cstheme="majorBidi"/>
          <w:i/>
          <w:sz w:val="28"/>
          <w:szCs w:val="28"/>
          <w:cs/>
        </w:rPr>
        <w:t xml:space="preserve"> </w:t>
      </w:r>
      <w:r w:rsidRPr="002C034A">
        <w:rPr>
          <w:rFonts w:asciiTheme="majorBidi" w:eastAsia="Calibr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</w:t>
      </w: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รับรู้รายการในกำไรหรือขาดทุน </w:t>
      </w:r>
    </w:p>
    <w:p w14:paraId="4ED2584C" w14:textId="77777777" w:rsidR="00EE5343" w:rsidRPr="002C034A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769231B3" w14:textId="77777777" w:rsidR="00EE5343" w:rsidRPr="002C034A" w:rsidRDefault="00EE5343" w:rsidP="00DB7158">
      <w:pPr>
        <w:ind w:left="547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2C034A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2C034A">
        <w:rPr>
          <w:rFonts w:asciiTheme="majorBidi" w:eastAsia="Calibri" w:hAnsiTheme="majorBidi" w:cstheme="majorBidi"/>
          <w:i/>
          <w:sz w:val="28"/>
          <w:szCs w:val="28"/>
          <w:cs/>
        </w:rPr>
        <w:t>รับรู้</w:t>
      </w:r>
      <w:r w:rsidRPr="002C034A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3040A43B" w14:textId="299EE76F" w:rsidR="00041E26" w:rsidRDefault="00041E26" w:rsidP="00044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7622BCA1" w14:textId="09569AAC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Times New Roman" w:hAnsiTheme="majorBidi" w:cstheme="majorBidi"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2DAB74B6" w14:textId="77777777" w:rsidR="00EE5343" w:rsidRPr="005C0BB2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25A92649" w14:textId="3AE93A2F" w:rsidR="00EE5343" w:rsidRDefault="00EE5343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C0BB2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 หาก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Pr="005C0BB2">
        <w:rPr>
          <w:rFonts w:asciiTheme="majorBidi" w:eastAsia="Times New Roman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14:paraId="2069F33E" w14:textId="47A9593F" w:rsidR="00041E26" w:rsidRDefault="00041E26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6D195B9" w14:textId="7169B578" w:rsidR="004D0B01" w:rsidRDefault="004D0B01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F639F92" w14:textId="2BEDA24B" w:rsidR="004D0B01" w:rsidRDefault="004D0B01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5677F3A2" w14:textId="52CA6644" w:rsidR="004D0B01" w:rsidRDefault="004D0B01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9C2256E" w14:textId="77777777" w:rsidR="004D0B01" w:rsidRPr="005C0BB2" w:rsidRDefault="004D0B01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20FB81E7" w14:textId="2C90FFE5" w:rsidR="006C1342" w:rsidRDefault="006C1342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eastAsia="Times New Roman" w:hAnsiTheme="majorBidi" w:cstheme="majorBidi" w:hint="cs"/>
          <w:b/>
          <w:bCs/>
          <w:i/>
          <w:iCs/>
          <w:sz w:val="28"/>
          <w:szCs w:val="28"/>
          <w:cs/>
        </w:rPr>
        <w:lastRenderedPageBreak/>
        <w:t>การจ่ายโดยใช้หุ้นเป็นเกณฑ์</w:t>
      </w:r>
    </w:p>
    <w:p w14:paraId="51B5CBEF" w14:textId="465D5E33" w:rsidR="006C1342" w:rsidRDefault="006C1342" w:rsidP="006C1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06F3A438" w14:textId="22C85C62" w:rsidR="006C1342" w:rsidRPr="006C1342" w:rsidRDefault="006C1342" w:rsidP="006C1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6C1342">
        <w:rPr>
          <w:rFonts w:asciiTheme="majorBidi" w:eastAsia="Times New Roman" w:hAnsiTheme="majorBidi" w:cstheme="majorBidi"/>
          <w:sz w:val="28"/>
          <w:szCs w:val="28"/>
          <w:cs/>
        </w:rPr>
        <w:t>มูลค่ายุติธรรมของสิทธิซื้อหุ้</w:t>
      </w:r>
      <w:r w:rsidRPr="006C1342">
        <w:rPr>
          <w:rFonts w:asciiTheme="majorBidi" w:eastAsia="Times New Roman" w:hAnsiTheme="majorBidi" w:cstheme="majorBidi" w:hint="cs"/>
          <w:sz w:val="28"/>
          <w:szCs w:val="28"/>
          <w:cs/>
        </w:rPr>
        <w:t>น</w:t>
      </w:r>
      <w:r w:rsidRPr="006C1342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6C1342">
        <w:rPr>
          <w:rFonts w:asciiTheme="majorBidi" w:eastAsia="Times New Roman" w:hAnsiTheme="majorBidi" w:cstheme="majorBidi"/>
          <w:sz w:val="28"/>
          <w:szCs w:val="28"/>
        </w:rPr>
        <w:t>(</w:t>
      </w:r>
      <w:r w:rsidRPr="006C1342">
        <w:rPr>
          <w:rFonts w:asciiTheme="majorBidi" w:eastAsia="Times New Roman" w:hAnsiTheme="majorBidi" w:cstheme="majorBidi"/>
          <w:sz w:val="28"/>
          <w:szCs w:val="28"/>
          <w:cs/>
        </w:rPr>
        <w:t>ชำระด้วยตราสารทุน) รับรู้เป็นค่าใช้จ่ายพร้อมกับการเพิ่มขึ้นในส่วนของผู้ถือหุ้น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05FE981A" w14:textId="3E90946C" w:rsidR="00575E32" w:rsidRDefault="00575E32" w:rsidP="006C1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46C5FC89" w14:textId="3CB904D7" w:rsidR="00EE5343" w:rsidRPr="005C0BB2" w:rsidRDefault="00EE5343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ประมาณการหนี้สิน</w:t>
      </w:r>
    </w:p>
    <w:p w14:paraId="3475E717" w14:textId="77777777" w:rsidR="00EE5343" w:rsidRPr="004D0B01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2A2F3699" w14:textId="5B2B5302" w:rsidR="000E157A" w:rsidRPr="005C0BB2" w:rsidRDefault="00EE5343" w:rsidP="00FE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D74D1A" w:rsidRPr="005C0BB2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ประมา</w:t>
      </w:r>
      <w:r w:rsidR="00D74D1A" w:rsidRPr="005C0BB2">
        <w:rPr>
          <w:rFonts w:asciiTheme="majorBidi" w:eastAsia="Calibri" w:hAnsiTheme="majorBidi" w:cstheme="majorBidi"/>
          <w:sz w:val="28"/>
          <w:szCs w:val="28"/>
          <w:cs/>
        </w:rPr>
        <w:t>ณ</w:t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202063" w:rsidRPr="005C0BB2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</w:p>
    <w:p w14:paraId="47FE5CFE" w14:textId="5A807F93" w:rsidR="003C1254" w:rsidRPr="00645838" w:rsidRDefault="003C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33AF28FB" w14:textId="7B54F3C2" w:rsidR="00433836" w:rsidRPr="005C0BB2" w:rsidRDefault="00433836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การวัดมูลค่ายุติธรรม</w:t>
      </w:r>
    </w:p>
    <w:p w14:paraId="2CA53857" w14:textId="77777777" w:rsidR="001F3496" w:rsidRPr="004D0B01" w:rsidRDefault="001F3496" w:rsidP="00433836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1BDF98" w14:textId="4C1C23FF" w:rsidR="00B866F8" w:rsidRPr="005C0BB2" w:rsidRDefault="00B866F8" w:rsidP="00B866F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65D9D8B" w14:textId="77777777" w:rsidR="00B866F8" w:rsidRPr="002C034A" w:rsidRDefault="00B866F8" w:rsidP="00B866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16"/>
          <w:szCs w:val="16"/>
        </w:rPr>
      </w:pPr>
    </w:p>
    <w:p w14:paraId="3C63CFDB" w14:textId="740C538C" w:rsidR="00433836" w:rsidRPr="005C0BB2" w:rsidRDefault="001F3496" w:rsidP="00433836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การ</w:t>
      </w:r>
      <w:r w:rsidR="00433836" w:rsidRPr="005C0BB2">
        <w:rPr>
          <w:rFonts w:asciiTheme="majorBidi" w:hAnsiTheme="majorBidi" w:cstheme="majorBidi"/>
          <w:sz w:val="28"/>
          <w:szCs w:val="28"/>
          <w:cs/>
        </w:rPr>
        <w:t>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  <w:r w:rsidR="00433836"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="00433836" w:rsidRPr="005C0BB2">
        <w:rPr>
          <w:rFonts w:asciiTheme="majorBidi" w:hAnsiTheme="majorBidi" w:cstheme="majorBidi"/>
          <w:sz w:val="28"/>
          <w:szCs w:val="28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433836"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="00433836" w:rsidRPr="005C0BB2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4B37B865" w14:textId="3004DD64" w:rsidR="00433836" w:rsidRPr="005C0BB2" w:rsidRDefault="00433836" w:rsidP="00433836">
      <w:pPr>
        <w:pStyle w:val="block"/>
        <w:numPr>
          <w:ilvl w:val="0"/>
          <w:numId w:val="18"/>
        </w:numPr>
        <w:tabs>
          <w:tab w:val="left" w:pos="900"/>
          <w:tab w:val="left" w:pos="2133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5C0BB2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5C0BB2">
        <w:rPr>
          <w:rFonts w:asciiTheme="majorBidi" w:hAnsiTheme="majorBidi" w:cstheme="majorBidi"/>
          <w:sz w:val="28"/>
          <w:szCs w:val="28"/>
          <w:lang w:val="en-US" w:bidi="th-TH"/>
        </w:rPr>
        <w:tab/>
      </w: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3A9C6F8" w14:textId="1D0AA186" w:rsidR="00433836" w:rsidRPr="005C0BB2" w:rsidRDefault="00433836" w:rsidP="004C7B91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2160" w:right="-7" w:hanging="162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5C0BB2">
        <w:rPr>
          <w:rFonts w:asciiTheme="majorBidi" w:hAnsiTheme="majorBidi" w:cstheme="majorBidi"/>
          <w:sz w:val="28"/>
          <w:szCs w:val="28"/>
          <w:lang w:bidi="th-TH"/>
        </w:rPr>
        <w:t xml:space="preserve"> 2 </w:t>
      </w:r>
      <w:r w:rsidRPr="005C0BB2">
        <w:rPr>
          <w:rFonts w:asciiTheme="majorBidi" w:hAnsiTheme="majorBidi" w:cstheme="majorBidi"/>
          <w:sz w:val="28"/>
          <w:szCs w:val="28"/>
          <w:lang w:bidi="th-TH"/>
        </w:rPr>
        <w:tab/>
      </w: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C0BB2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1342EE7D" w14:textId="69D0D034" w:rsidR="00433836" w:rsidRPr="005C0BB2" w:rsidRDefault="00433836" w:rsidP="00433836">
      <w:pPr>
        <w:pStyle w:val="block"/>
        <w:numPr>
          <w:ilvl w:val="0"/>
          <w:numId w:val="18"/>
        </w:numPr>
        <w:tabs>
          <w:tab w:val="left" w:pos="900"/>
          <w:tab w:val="left" w:pos="2133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5C0BB2">
        <w:rPr>
          <w:rFonts w:asciiTheme="majorBidi" w:hAnsiTheme="majorBidi" w:cstheme="majorBidi"/>
          <w:sz w:val="28"/>
          <w:szCs w:val="28"/>
          <w:lang w:bidi="th-TH"/>
        </w:rPr>
        <w:t xml:space="preserve"> 3 </w:t>
      </w:r>
      <w:r w:rsidRPr="005C0BB2">
        <w:rPr>
          <w:rFonts w:asciiTheme="majorBidi" w:hAnsiTheme="majorBidi" w:cstheme="majorBidi"/>
          <w:sz w:val="28"/>
          <w:szCs w:val="28"/>
          <w:lang w:bidi="th-TH"/>
        </w:rPr>
        <w:tab/>
      </w: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</w:t>
      </w:r>
      <w:r w:rsidR="001F3496" w:rsidRPr="005C0BB2">
        <w:rPr>
          <w:rFonts w:asciiTheme="majorBidi" w:hAnsiTheme="majorBidi" w:cstheme="majorBidi"/>
          <w:sz w:val="28"/>
          <w:szCs w:val="28"/>
          <w:cs/>
          <w:lang w:bidi="th-TH"/>
        </w:rPr>
        <w:t>ใช้เป็นข้อมูลที่ไม่</w:t>
      </w: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สามารถสังเกตได้ </w:t>
      </w:r>
      <w:r w:rsidR="001F3496" w:rsidRPr="005C0BB2">
        <w:rPr>
          <w:rFonts w:asciiTheme="majorBidi" w:hAnsiTheme="majorBidi" w:cstheme="majorBidi"/>
          <w:sz w:val="28"/>
          <w:szCs w:val="28"/>
          <w:cs/>
          <w:lang w:bidi="th-TH"/>
        </w:rPr>
        <w:t>สำหรับสินทรัพย์หรือหนี้สินนั้น</w:t>
      </w:r>
    </w:p>
    <w:p w14:paraId="26871F92" w14:textId="33EA819A" w:rsidR="00B7209A" w:rsidRPr="005C0BB2" w:rsidRDefault="00B72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 w:bidi="ar-SA"/>
        </w:rPr>
      </w:pPr>
    </w:p>
    <w:p w14:paraId="07C543F2" w14:textId="2FCD9989" w:rsidR="00433836" w:rsidRDefault="00433836" w:rsidP="00433836">
      <w:pPr>
        <w:pStyle w:val="block"/>
        <w:tabs>
          <w:tab w:val="left" w:pos="900"/>
          <w:tab w:val="left" w:pos="2133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 </w:t>
      </w:r>
    </w:p>
    <w:p w14:paraId="7D87EE96" w14:textId="62D8FE2E" w:rsidR="00DC51B7" w:rsidRDefault="00DC51B7" w:rsidP="00433836">
      <w:pPr>
        <w:pStyle w:val="block"/>
        <w:tabs>
          <w:tab w:val="left" w:pos="900"/>
          <w:tab w:val="left" w:pos="2133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99C1722" w14:textId="5ADF0B78" w:rsidR="00DC51B7" w:rsidRPr="00316114" w:rsidRDefault="00DC51B7" w:rsidP="00433836">
      <w:pPr>
        <w:pStyle w:val="block"/>
        <w:tabs>
          <w:tab w:val="left" w:pos="900"/>
          <w:tab w:val="left" w:pos="2133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316114" w:rsidDel="001A6CC8">
        <w:rPr>
          <w:rFonts w:asciiTheme="majorBidi" w:hAnsiTheme="majorBidi" w:cstheme="majorBidi"/>
          <w:sz w:val="28"/>
          <w:szCs w:val="28"/>
          <w:cs/>
          <w:lang w:bidi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316114" w:rsidRPr="00316114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316114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01AB5AE9" w14:textId="3970520D" w:rsidR="00DC51B7" w:rsidRPr="005C0BB2" w:rsidRDefault="00DC51B7" w:rsidP="00433836">
      <w:pPr>
        <w:pStyle w:val="block"/>
        <w:tabs>
          <w:tab w:val="left" w:pos="900"/>
          <w:tab w:val="left" w:pos="2133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316114" w:rsidDel="001A6CC8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</w:t>
      </w:r>
      <w:r w:rsidRPr="0031611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316114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316114" w:rsidDel="001A6CC8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316114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5ED8CCD" w14:textId="77777777" w:rsidR="00316114" w:rsidRPr="005C0BB2" w:rsidRDefault="00316114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Calibri" w:hAnsiTheme="majorBidi" w:cstheme="majorBidi"/>
          <w:iCs/>
          <w:sz w:val="28"/>
          <w:szCs w:val="28"/>
        </w:rPr>
      </w:pPr>
    </w:p>
    <w:p w14:paraId="06C17E03" w14:textId="4AEEF839" w:rsidR="00FE3640" w:rsidRPr="005C0BB2" w:rsidRDefault="00FE3640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รายได้</w:t>
      </w:r>
      <w:r w:rsidR="00352D6C">
        <w:rPr>
          <w:rFonts w:asciiTheme="majorBidi" w:eastAsia="Times New Roman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</w:p>
    <w:p w14:paraId="480BDE08" w14:textId="77777777" w:rsidR="00DF700E" w:rsidRPr="005C0BB2" w:rsidRDefault="00DF700E" w:rsidP="00DF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F328307" w14:textId="31864802" w:rsidR="00352D6C" w:rsidRPr="00316114" w:rsidRDefault="00352D6C" w:rsidP="00352D6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16114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Pr="00316114">
        <w:rPr>
          <w:rFonts w:asciiTheme="majorBidi" w:hAnsiTheme="majorBidi" w:cstheme="majorBidi" w:hint="cs"/>
          <w:i/>
          <w:iCs/>
          <w:sz w:val="28"/>
          <w:szCs w:val="28"/>
          <w:cs/>
        </w:rPr>
        <w:t>รับรู้รายได้</w:t>
      </w:r>
    </w:p>
    <w:p w14:paraId="128E067A" w14:textId="77777777" w:rsidR="00352D6C" w:rsidRPr="00316114" w:rsidRDefault="00352D6C" w:rsidP="00B812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56D019" w14:textId="453F7282" w:rsidR="00B81283" w:rsidRDefault="00DF700E" w:rsidP="00B812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16114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</w:t>
      </w:r>
      <w:r w:rsidR="007608A5" w:rsidRPr="00316114">
        <w:rPr>
          <w:rFonts w:asciiTheme="majorBidi" w:hAnsiTheme="majorBidi" w:cstheme="majorBidi"/>
          <w:sz w:val="28"/>
          <w:szCs w:val="28"/>
          <w:cs/>
        </w:rPr>
        <w:t>่กลุ่มบริษัท</w:t>
      </w:r>
      <w:r w:rsidR="006071FD" w:rsidRPr="00316114">
        <w:rPr>
          <w:rFonts w:asciiTheme="majorBidi" w:hAnsiTheme="majorBidi" w:cstheme="majorBidi"/>
          <w:sz w:val="28"/>
          <w:szCs w:val="28"/>
          <w:cs/>
        </w:rPr>
        <w:br/>
      </w:r>
      <w:r w:rsidRPr="00316114">
        <w:rPr>
          <w:rFonts w:asciiTheme="majorBidi" w:hAnsiTheme="majorBidi" w:cstheme="majorBidi"/>
          <w:sz w:val="28"/>
          <w:szCs w:val="28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352D6C" w:rsidRPr="00316114">
        <w:rPr>
          <w:rFonts w:asciiTheme="majorBidi" w:hAnsiTheme="majorBidi" w:cstheme="majorBidi"/>
          <w:sz w:val="28"/>
          <w:szCs w:val="28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2E18BD7E" w14:textId="77777777" w:rsidR="00316114" w:rsidRPr="005C0BB2" w:rsidRDefault="00316114" w:rsidP="00B812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EAF079" w14:textId="062A6391" w:rsidR="004C39DC" w:rsidRDefault="00EB678F" w:rsidP="00DF7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16114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316114">
        <w:rPr>
          <w:rFonts w:asciiTheme="majorBidi" w:hAnsiTheme="majorBidi" w:cstheme="majorBidi"/>
          <w:sz w:val="28"/>
          <w:szCs w:val="28"/>
        </w:rPr>
        <w:t xml:space="preserve"> </w:t>
      </w:r>
    </w:p>
    <w:p w14:paraId="48B721A4" w14:textId="77777777" w:rsidR="00EB678F" w:rsidRDefault="00EB678F" w:rsidP="00DF7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9D8110" w14:textId="3AF7280B" w:rsidR="00DF700E" w:rsidRDefault="00DF700E" w:rsidP="00DF7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36C81210" w14:textId="3469CCBA" w:rsidR="00EB678F" w:rsidRDefault="00EB678F" w:rsidP="00DF7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19E31D" w14:textId="459BB70D" w:rsidR="00EB678F" w:rsidRPr="00316114" w:rsidRDefault="00EB678F" w:rsidP="00EB67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316114">
        <w:rPr>
          <w:rFonts w:asciiTheme="majorBidi" w:hAnsiTheme="majorBidi" w:cstheme="majorBidi"/>
          <w:i/>
          <w:iCs/>
          <w:sz w:val="28"/>
          <w:szCs w:val="28"/>
          <w:cs/>
        </w:rPr>
        <w:t>โปรแกรมสิทธิพิเศษแก่ลูกค้า</w:t>
      </w:r>
      <w:r w:rsidRPr="0031611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01CA3CDA" w14:textId="77777777" w:rsidR="00EB678F" w:rsidRPr="00316114" w:rsidRDefault="00EB678F" w:rsidP="00EB67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9DFB809" w14:textId="481CF9DB" w:rsidR="00EB678F" w:rsidRDefault="00EB678F" w:rsidP="00EB67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16114">
        <w:rPr>
          <w:rFonts w:asciiTheme="majorBidi" w:hAnsiTheme="majorBidi" w:cstheme="majorBidi"/>
          <w:sz w:val="28"/>
          <w:szCs w:val="28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316114">
        <w:rPr>
          <w:rFonts w:asciiTheme="majorBidi" w:hAnsiTheme="majorBidi" w:cstheme="majorBidi"/>
          <w:sz w:val="28"/>
          <w:szCs w:val="28"/>
        </w:rPr>
        <w:t xml:space="preserve"> </w:t>
      </w:r>
      <w:r w:rsidRPr="00316114">
        <w:rPr>
          <w:rFonts w:asciiTheme="majorBidi" w:hAnsiTheme="majorBidi" w:cstheme="majorBidi"/>
          <w:sz w:val="28"/>
          <w:szCs w:val="28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11A67C2E" w14:textId="77777777" w:rsidR="00EB678F" w:rsidRPr="005C0BB2" w:rsidRDefault="00EB678F" w:rsidP="00DF7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50D49E7" w14:textId="77777777" w:rsidR="00F75691" w:rsidRPr="005C0BB2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iCs/>
          <w:sz w:val="28"/>
          <w:szCs w:val="28"/>
        </w:rPr>
      </w:pPr>
      <w:r w:rsidRPr="005C0BB2">
        <w:rPr>
          <w:rFonts w:asciiTheme="majorBidi" w:eastAsia="Calibri" w:hAnsiTheme="majorBidi" w:cstheme="majorBidi"/>
          <w:iCs/>
          <w:sz w:val="28"/>
          <w:szCs w:val="28"/>
          <w:cs/>
        </w:rPr>
        <w:t>รายได้ค่าธรรมเนียมและบริการ</w:t>
      </w:r>
    </w:p>
    <w:p w14:paraId="79D8F3C3" w14:textId="77777777" w:rsidR="00F75691" w:rsidRPr="005C0BB2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130C7FAC" w14:textId="77777777" w:rsidR="00F75691" w:rsidRPr="005C0BB2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กลุ่มบริษัทรับรู้รายได้ค่าธรรมเนียมและบริการเมื่อได้ให้บริการแก่ลูกค้าแล้ว</w:t>
      </w:r>
    </w:p>
    <w:p w14:paraId="23B2F365" w14:textId="767A3F75" w:rsidR="00F75691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4AE15693" w14:textId="41C334F9" w:rsidR="002D57EC" w:rsidRDefault="002D57EC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78D3F9B0" w14:textId="77777777" w:rsidR="002D57EC" w:rsidRPr="005C0BB2" w:rsidRDefault="002D57EC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23303E5D" w14:textId="77777777" w:rsidR="00F75691" w:rsidRPr="005C0BB2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lastRenderedPageBreak/>
        <w:t>รายได้จากค่าปรับล่าช้า</w:t>
      </w:r>
    </w:p>
    <w:p w14:paraId="0CD53301" w14:textId="77777777" w:rsidR="00F75691" w:rsidRPr="005C0BB2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A127032" w14:textId="1242953A" w:rsidR="00F75691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กลุ่มบริษัทรับรู้รายได้จากค่าปรับล่าช้าตามจำนวนที่ได้รับจริง</w:t>
      </w:r>
    </w:p>
    <w:p w14:paraId="1F637D88" w14:textId="77777777" w:rsidR="00041E26" w:rsidRPr="005C0BB2" w:rsidRDefault="00041E26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18D1C44" w14:textId="77777777" w:rsidR="00F75691" w:rsidRPr="005C0BB2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รายได้อื่น</w:t>
      </w:r>
    </w:p>
    <w:p w14:paraId="4D82515E" w14:textId="77777777" w:rsidR="00F75691" w:rsidRPr="005C0BB2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52C23CC" w14:textId="64446DFB" w:rsidR="00F75691" w:rsidRPr="005C0BB2" w:rsidRDefault="00F75691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รายได้อื่นรับรู้ตามเกณฑ์คงค้าง</w:t>
      </w:r>
    </w:p>
    <w:p w14:paraId="74BFD6B4" w14:textId="77777777" w:rsidR="00316114" w:rsidRPr="005C0BB2" w:rsidRDefault="00316114" w:rsidP="00F7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0A2EE8B1" w14:textId="77777777" w:rsidR="003E7D29" w:rsidRPr="005C0BB2" w:rsidRDefault="003E7D29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ค่าใช้จ่าย</w:t>
      </w:r>
    </w:p>
    <w:p w14:paraId="44A18346" w14:textId="77777777" w:rsidR="003E7D29" w:rsidRPr="005C0BB2" w:rsidRDefault="003E7D29" w:rsidP="003E7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0335FE62" w14:textId="77777777" w:rsidR="003E7D29" w:rsidRPr="005C0BB2" w:rsidRDefault="003E7D29" w:rsidP="003E7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ต้นทุนทางการเงิน</w:t>
      </w:r>
    </w:p>
    <w:p w14:paraId="496CA2EF" w14:textId="77777777" w:rsidR="003E7D29" w:rsidRPr="005C0BB2" w:rsidRDefault="003E7D29" w:rsidP="003E7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7B3808B" w14:textId="77777777" w:rsidR="003E7D29" w:rsidRPr="005C0BB2" w:rsidRDefault="003E7D29" w:rsidP="003E7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ดอกเบี้ยจ่ายและค่าใช้จ่ายทำนองเดียวกันบันทึกในกำไรหรือขาดทุนในงวดที่ค่าใช้จ่ายดังกล่าวเกิดขึ้น</w:t>
      </w:r>
    </w:p>
    <w:p w14:paraId="6087B54E" w14:textId="77777777" w:rsidR="00CA328A" w:rsidRPr="005C0BB2" w:rsidRDefault="00CA3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14:paraId="59EAF7E4" w14:textId="46829EAE" w:rsidR="005E474A" w:rsidRPr="005C0BB2" w:rsidRDefault="005E474A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ภาษีเงินได้</w:t>
      </w:r>
    </w:p>
    <w:p w14:paraId="2634CDE8" w14:textId="77777777" w:rsidR="005E474A" w:rsidRPr="005C0BB2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52CBFC38" w14:textId="789B4292" w:rsidR="005E474A" w:rsidRPr="005C0BB2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</w:t>
      </w:r>
      <w:r w:rsidR="002E33D1" w:rsidRPr="005C0BB2">
        <w:rPr>
          <w:rFonts w:asciiTheme="majorBidi" w:eastAsia="Times New Roman" w:hAnsiTheme="majorBidi" w:cstheme="majorBidi"/>
          <w:sz w:val="28"/>
          <w:szCs w:val="28"/>
          <w:cs/>
        </w:rPr>
        <w:t>ปี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ปัจจุบันและภาษีเงินได้รอการตัดบัญชี</w:t>
      </w:r>
      <w:r w:rsidR="00561E02">
        <w:rPr>
          <w:rFonts w:asciiTheme="majorBidi" w:eastAsia="Times New Roman" w:hAnsiTheme="majorBidi" w:cstheme="majorBidi" w:hint="cs"/>
          <w:sz w:val="28"/>
          <w:szCs w:val="28"/>
          <w:cs/>
        </w:rPr>
        <w:t>ซึ่ง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รับรู้ในกำไรหรือขาดทุนเว้นแต่</w:t>
      </w:r>
      <w:r w:rsidR="003A4B63" w:rsidRPr="005C0BB2">
        <w:rPr>
          <w:rFonts w:asciiTheme="majorBidi" w:eastAsia="Times New Roman" w:hAnsiTheme="majorBidi" w:cstheme="majorBidi"/>
          <w:sz w:val="28"/>
          <w:szCs w:val="28"/>
          <w:cs/>
        </w:rPr>
        <w:t>รายการ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ที่รับรู้โดยตรงในส่วนของผู้ถือหุ้นหรือกำไรขาดทุนเบ็ดเสร็จอื่น</w:t>
      </w:r>
    </w:p>
    <w:p w14:paraId="7697E05C" w14:textId="77777777" w:rsidR="00E04E8C" w:rsidRPr="005C0BB2" w:rsidRDefault="00E04E8C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B871877" w14:textId="387C4B54" w:rsidR="005E474A" w:rsidRPr="005C0BB2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ภาษีเงินได้ของ</w:t>
      </w:r>
      <w:r w:rsidR="00D82331" w:rsidRPr="005C0BB2">
        <w:rPr>
          <w:rFonts w:asciiTheme="majorBidi" w:eastAsia="Times New Roman" w:hAnsiTheme="majorBidi" w:cstheme="majorBidi"/>
          <w:sz w:val="28"/>
          <w:szCs w:val="28"/>
          <w:cs/>
        </w:rPr>
        <w:t>ปี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ปัจจุบัน</w:t>
      </w:r>
      <w:r w:rsidR="00561E02">
        <w:rPr>
          <w:rFonts w:asciiTheme="majorBidi" w:eastAsia="Times New Roman" w:hAnsiTheme="majorBidi" w:cstheme="majorBidi" w:hint="cs"/>
          <w:sz w:val="28"/>
          <w:szCs w:val="28"/>
          <w:cs/>
        </w:rPr>
        <w:t>บันทึก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โดยคำนวณจากกำไรหรือขาดทุนประจำปีที่ต้องเสียภาษี โดยใช้อัตราภาษีที่ประกาศใช้</w:t>
      </w:r>
      <w:r w:rsidR="00561E02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D82331"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ๆ</w:t>
      </w:r>
      <w:r w:rsidRPr="005C0BB2"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48C26E90" w14:textId="77777777" w:rsidR="005E474A" w:rsidRPr="005C0BB2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761AE924" w14:textId="16860BA1" w:rsidR="00AF04E9" w:rsidRPr="005C0BB2" w:rsidRDefault="005E474A" w:rsidP="00AF04E9">
      <w:pPr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390DD7" w:rsidRPr="005C0BB2">
        <w:rPr>
          <w:rFonts w:asciiTheme="majorBidi" w:eastAsia="Calibri" w:hAnsiTheme="majorBidi" w:cstheme="majorBidi"/>
          <w:sz w:val="28"/>
          <w:szCs w:val="28"/>
          <w:cs/>
        </w:rPr>
        <w:t xml:space="preserve"> ภาษีเงินได้รอการตัดบัญชีจะไม่ถูกรับรู้เมื่อเกิดจากผลแตกต่างชั่วคราว</w:t>
      </w:r>
      <w:r w:rsidR="00D139A5">
        <w:rPr>
          <w:rFonts w:asciiTheme="majorBidi" w:eastAsia="Calibri" w:hAnsiTheme="majorBidi" w:cstheme="majorBidi" w:hint="cs"/>
          <w:sz w:val="28"/>
          <w:szCs w:val="28"/>
          <w:cs/>
        </w:rPr>
        <w:t>สำหรับ</w:t>
      </w:r>
      <w:r w:rsidR="00390DD7" w:rsidRPr="005C0BB2">
        <w:rPr>
          <w:rFonts w:asciiTheme="majorBidi" w:eastAsia="Calibri" w:hAnsiTheme="majorBidi" w:cstheme="majorBidi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และทางภาษี และผลแตกต่างที่เกี่ยวข้องกับเงินลงทุนในบริษัทย่อยและการร่วมค้า หากเป็นไปได้ว่าจะไม่มีการกลับรายการในอนาคตอันใกล้</w:t>
      </w:r>
    </w:p>
    <w:p w14:paraId="1985F987" w14:textId="77777777" w:rsidR="00AF04E9" w:rsidRPr="005C0BB2" w:rsidRDefault="00AF04E9" w:rsidP="00AF04E9">
      <w:pPr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534BB50" w14:textId="2704A9C2" w:rsidR="005E474A" w:rsidRPr="005C0BB2" w:rsidRDefault="005E474A" w:rsidP="00D139A5">
      <w:pPr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="00D139A5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5C0BB2">
        <w:rPr>
          <w:rFonts w:asciiTheme="majorBidi" w:eastAsia="Calibri" w:hAnsiTheme="majorBidi" w:cstheme="majorBidi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</w:t>
      </w:r>
      <w:r w:rsidR="00D139A5">
        <w:rPr>
          <w:rFonts w:asciiTheme="majorBidi" w:eastAsia="Calibri" w:hAnsiTheme="majorBidi" w:cstheme="majorBidi" w:hint="cs"/>
          <w:sz w:val="28"/>
          <w:szCs w:val="28"/>
          <w:cs/>
        </w:rPr>
        <w:t>น</w:t>
      </w:r>
      <w:r w:rsidR="00D139A5">
        <w:rPr>
          <w:rFonts w:asciiTheme="majorBidi" w:eastAsia="Calibri" w:hAnsiTheme="majorBidi" w:cstheme="majorBidi"/>
          <w:sz w:val="28"/>
          <w:szCs w:val="28"/>
          <w:cs/>
        </w:rPr>
        <w:br/>
      </w:r>
      <w:r w:rsidR="00D139A5" w:rsidRPr="00316114">
        <w:rPr>
          <w:rFonts w:asciiTheme="majorBidi" w:eastAsia="Calibr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D139A5" w:rsidRPr="0031611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D139A5" w:rsidRPr="00316114">
        <w:rPr>
          <w:rFonts w:asciiTheme="majorBidi" w:eastAsia="Calibri" w:hAnsiTheme="majorBidi" w:cstheme="majorBidi"/>
          <w:sz w:val="28"/>
          <w:szCs w:val="28"/>
          <w:cs/>
        </w:rPr>
        <w:t>ทั้งนี้ สินทรัพย์ภาษีเงินได้ของ</w:t>
      </w:r>
      <w:r w:rsidR="00E01113">
        <w:rPr>
          <w:rFonts w:asciiTheme="majorBidi" w:eastAsia="Calibri" w:hAnsiTheme="majorBidi" w:cstheme="majorBidi" w:hint="cs"/>
          <w:sz w:val="28"/>
          <w:szCs w:val="28"/>
          <w:cs/>
        </w:rPr>
        <w:t>ปี</w:t>
      </w:r>
      <w:r w:rsidR="00D139A5" w:rsidRPr="00316114">
        <w:rPr>
          <w:rFonts w:asciiTheme="majorBidi" w:eastAsia="Calibri" w:hAnsiTheme="majorBidi" w:cstheme="majorBidi"/>
          <w:sz w:val="28"/>
          <w:szCs w:val="28"/>
          <w:cs/>
        </w:rPr>
        <w:t>ปัจจุบันจะ</w:t>
      </w:r>
      <w:r w:rsidR="00D139A5" w:rsidRPr="00316114">
        <w:rPr>
          <w:rFonts w:asciiTheme="majorBidi" w:eastAsia="Calibri" w:hAnsiTheme="majorBidi" w:cstheme="majorBidi"/>
          <w:sz w:val="28"/>
          <w:szCs w:val="28"/>
          <w:cs/>
        </w:rPr>
        <w:br/>
        <w:t>หักกลบกับหนี้สินภาษีเงินได้ของ</w:t>
      </w:r>
      <w:r w:rsidR="00F46A39">
        <w:rPr>
          <w:rFonts w:asciiTheme="majorBidi" w:eastAsia="Calibri" w:hAnsiTheme="majorBidi" w:cstheme="majorBidi" w:hint="cs"/>
          <w:sz w:val="28"/>
          <w:szCs w:val="28"/>
          <w:cs/>
        </w:rPr>
        <w:t>ปี</w:t>
      </w:r>
      <w:r w:rsidR="00D139A5" w:rsidRPr="00316114">
        <w:rPr>
          <w:rFonts w:asciiTheme="majorBidi" w:eastAsia="Calibri" w:hAnsiTheme="majorBidi" w:cstheme="majorBidi"/>
          <w:sz w:val="28"/>
          <w:szCs w:val="28"/>
          <w:cs/>
        </w:rPr>
        <w:t>ปัจจุบันในงบการเงินเฉพาะกิจการ</w:t>
      </w:r>
    </w:p>
    <w:p w14:paraId="2F125E3A" w14:textId="424E23BE" w:rsidR="00FD508C" w:rsidRPr="005C0BB2" w:rsidRDefault="00F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78A6387D" w14:textId="783D0858" w:rsidR="005E474A" w:rsidRPr="005C0BB2" w:rsidRDefault="005E474A" w:rsidP="0053236F">
      <w:pPr>
        <w:spacing w:line="240" w:lineRule="auto"/>
        <w:ind w:left="547" w:right="29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5C0BB2">
        <w:rPr>
          <w:rFonts w:asciiTheme="majorBidi" w:eastAsia="Calibri" w:hAnsiTheme="majorBidi" w:cstheme="majorBidi"/>
          <w:sz w:val="28"/>
          <w:szCs w:val="28"/>
          <w:cs/>
        </w:rPr>
        <w:lastRenderedPageBreak/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EC14C1" w:rsidRPr="005C0BB2">
        <w:rPr>
          <w:rFonts w:asciiTheme="majorBidi" w:eastAsia="Calibri" w:hAnsiTheme="majorBidi" w:cstheme="majorBidi"/>
          <w:sz w:val="28"/>
          <w:szCs w:val="28"/>
          <w:cs/>
        </w:rPr>
        <w:t>สินทรัพย์ภาษีเงินได้รอการตัดบัญชีจะถูกทบทวน ณ ทุกวันที่รายงาน และจะถูกปรับลดลงเท่าที่ประโยชน์ทางภาษีจะมีโอกาสถูกใช้จริง</w:t>
      </w:r>
    </w:p>
    <w:p w14:paraId="1BD2115E" w14:textId="7139286E" w:rsidR="00763212" w:rsidRDefault="00763212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45CF1EA1" w14:textId="073D4FCC" w:rsidR="00316114" w:rsidRPr="00D145AE" w:rsidRDefault="00D145AE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eastAsia="Times New Roman" w:hAnsiTheme="majorBidi" w:hint="cs"/>
          <w:b/>
          <w:bCs/>
          <w:i/>
          <w:iCs/>
          <w:sz w:val="28"/>
          <w:szCs w:val="28"/>
          <w:cs/>
        </w:rPr>
        <w:t>การ</w:t>
      </w:r>
      <w:r w:rsidRPr="00D145AE">
        <w:rPr>
          <w:rFonts w:asciiTheme="majorBidi" w:eastAsia="Times New Roman" w:hAnsiTheme="majorBidi" w:hint="cs"/>
          <w:b/>
          <w:bCs/>
          <w:i/>
          <w:iCs/>
          <w:sz w:val="28"/>
          <w:szCs w:val="28"/>
          <w:cs/>
        </w:rPr>
        <w:t>ดำเนินงานที่ยกเลิก</w:t>
      </w:r>
    </w:p>
    <w:p w14:paraId="562AF9EF" w14:textId="49C321D6" w:rsidR="00D145AE" w:rsidRDefault="00D145AE" w:rsidP="00D145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/>
          <w:b/>
          <w:bCs/>
          <w:i/>
          <w:iCs/>
          <w:sz w:val="28"/>
          <w:szCs w:val="28"/>
        </w:rPr>
      </w:pPr>
    </w:p>
    <w:p w14:paraId="2D27F6F0" w14:textId="77777777" w:rsidR="00D145AE" w:rsidRPr="005C0BB2" w:rsidRDefault="00D145AE" w:rsidP="00D14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iCs/>
          <w:sz w:val="28"/>
          <w:szCs w:val="28"/>
        </w:rPr>
      </w:pPr>
      <w:bookmarkStart w:id="5" w:name="_Hlk93345558"/>
      <w:r w:rsidRPr="00D145AE">
        <w:rPr>
          <w:rFonts w:asciiTheme="majorBidi" w:eastAsia="Times New Roman" w:hAnsiTheme="majorBidi" w:cstheme="majorBidi"/>
          <w:b/>
          <w:sz w:val="28"/>
          <w:szCs w:val="28"/>
          <w:cs/>
        </w:rPr>
        <w:t>การดำเนินงานที่ยกเลิกเป็นส่วนประกอบของธุรกิจของ</w:t>
      </w:r>
      <w:r w:rsidRPr="00D145AE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D145AE">
        <w:rPr>
          <w:rFonts w:asciiTheme="majorBidi" w:eastAsia="Times New Roman" w:hAnsiTheme="majorBidi" w:cstheme="majorBidi"/>
          <w:b/>
          <w:sz w:val="28"/>
          <w:szCs w:val="28"/>
          <w:cs/>
        </w:rPr>
        <w:t xml:space="preserve"> เป็นสายงานธุรกิจที่สำคัญที่ยกเลิกหรือถือไว้เพื่อขาย โดยจัดประเภทเป็นการดำเนินงานที่ยกเลิกเมื่อมีการขาย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 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bookmarkEnd w:id="5"/>
    <w:p w14:paraId="287CBFCD" w14:textId="77777777" w:rsidR="00D145AE" w:rsidRDefault="00D145AE" w:rsidP="00D145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64F103A9" w14:textId="587619F8" w:rsidR="005E474A" w:rsidRPr="005C0BB2" w:rsidRDefault="005E474A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 xml:space="preserve">กำไรต่อหุ้น </w:t>
      </w:r>
    </w:p>
    <w:p w14:paraId="0D26534C" w14:textId="77777777" w:rsidR="005E474A" w:rsidRPr="005C0BB2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1256497A" w14:textId="204A4F78" w:rsidR="005E474A" w:rsidRPr="005C0BB2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sz w:val="28"/>
          <w:szCs w:val="28"/>
          <w:cs/>
        </w:rPr>
        <w:t>กำไรต่อหุ้นขั้นพื้นฐาน</w:t>
      </w:r>
      <w:r w:rsidRPr="00D145AE">
        <w:rPr>
          <w:rFonts w:asciiTheme="majorBidi" w:eastAsia="Times New Roman" w:hAnsiTheme="majorBidi" w:cstheme="majorBidi"/>
          <w:b/>
          <w:sz w:val="28"/>
          <w:szCs w:val="28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0A3DBC" w:rsidRPr="00D145AE">
        <w:rPr>
          <w:rFonts w:asciiTheme="majorBidi" w:eastAsia="Times New Roman" w:hAnsiTheme="majorBidi" w:cstheme="majorBidi" w:hint="cs"/>
          <w:b/>
          <w:sz w:val="28"/>
          <w:szCs w:val="28"/>
          <w:cs/>
        </w:rPr>
        <w:t>ปรับปรุง</w:t>
      </w:r>
      <w:r w:rsidR="00D145AE" w:rsidRPr="00D145AE">
        <w:rPr>
          <w:rFonts w:asciiTheme="majorBidi" w:eastAsia="Times New Roman" w:hAnsiTheme="majorBidi" w:cstheme="majorBidi" w:hint="cs"/>
          <w:b/>
          <w:sz w:val="28"/>
          <w:szCs w:val="28"/>
          <w:cs/>
        </w:rPr>
        <w:t>ด้วย</w:t>
      </w:r>
      <w:r w:rsidR="000A3DBC" w:rsidRPr="00D145AE">
        <w:rPr>
          <w:rFonts w:asciiTheme="majorBidi" w:eastAsia="Times New Roman" w:hAnsiTheme="majorBidi" w:cstheme="majorBidi" w:hint="cs"/>
          <w:b/>
          <w:sz w:val="28"/>
          <w:szCs w:val="28"/>
          <w:cs/>
        </w:rPr>
        <w:t>จ</w:t>
      </w:r>
      <w:r w:rsidR="00D145AE" w:rsidRPr="00D145AE">
        <w:rPr>
          <w:rFonts w:asciiTheme="majorBidi" w:eastAsia="Times New Roman" w:hAnsiTheme="majorBidi" w:cstheme="majorBidi" w:hint="cs"/>
          <w:b/>
          <w:sz w:val="28"/>
          <w:szCs w:val="28"/>
          <w:cs/>
        </w:rPr>
        <w:t>ำ</w:t>
      </w:r>
      <w:r w:rsidR="000A3DBC" w:rsidRPr="00D145AE">
        <w:rPr>
          <w:rFonts w:asciiTheme="majorBidi" w:eastAsia="Times New Roman" w:hAnsiTheme="majorBidi" w:cstheme="majorBidi" w:hint="cs"/>
          <w:b/>
          <w:sz w:val="28"/>
          <w:szCs w:val="28"/>
          <w:cs/>
        </w:rPr>
        <w:t>นวนหุ้นสามัญที่เปลี่ยนแปลงจากการออกหุ้นสามัญปันผล</w:t>
      </w:r>
    </w:p>
    <w:p w14:paraId="256E2865" w14:textId="77777777" w:rsidR="00AF04E9" w:rsidRPr="005C0BB2" w:rsidRDefault="00AF04E9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</w:p>
    <w:p w14:paraId="219A6988" w14:textId="1C11CA41" w:rsidR="005E474A" w:rsidRPr="005C0BB2" w:rsidRDefault="005E474A" w:rsidP="0034647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บุคคลหรือกิจการที่เกี่ยวข้องกัน</w:t>
      </w:r>
    </w:p>
    <w:p w14:paraId="3BCF40DA" w14:textId="77777777" w:rsidR="005E474A" w:rsidRPr="005C0BB2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18F7B8C0" w14:textId="77777777" w:rsidR="005E474A" w:rsidRPr="005C0BB2" w:rsidRDefault="005E474A" w:rsidP="005E474A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53236F" w:rsidRPr="005C0BB2">
        <w:rPr>
          <w:rFonts w:asciiTheme="majorBidi" w:eastAsia="Times New Roman" w:hAnsiTheme="majorBidi" w:cstheme="majorBidi"/>
          <w:b/>
          <w:sz w:val="28"/>
          <w:szCs w:val="28"/>
          <w:cs/>
        </w:rPr>
        <w:t xml:space="preserve"> </w:t>
      </w:r>
      <w:r w:rsidRPr="005C0BB2">
        <w:rPr>
          <w:rFonts w:asciiTheme="majorBidi" w:eastAsia="Times New Roman" w:hAnsiTheme="majorBidi" w:cstheme="majorBidi"/>
          <w:b/>
          <w:sz w:val="28"/>
          <w:szCs w:val="28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53236F" w:rsidRPr="005C0BB2">
        <w:rPr>
          <w:rFonts w:asciiTheme="majorBidi" w:eastAsia="Times New Roman" w:hAnsiTheme="majorBidi" w:cstheme="majorBidi"/>
          <w:b/>
          <w:sz w:val="28"/>
          <w:szCs w:val="28"/>
          <w:cs/>
        </w:rPr>
        <w:t xml:space="preserve"> </w:t>
      </w:r>
      <w:r w:rsidRPr="005C0BB2">
        <w:rPr>
          <w:rFonts w:asciiTheme="majorBidi" w:eastAsia="Times New Roman" w:hAnsiTheme="majorBidi" w:cstheme="majorBidi"/>
          <w:b/>
          <w:sz w:val="28"/>
          <w:szCs w:val="28"/>
          <w:cs/>
        </w:rPr>
        <w:t xml:space="preserve"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72775126" w14:textId="77777777" w:rsidR="00B16873" w:rsidRPr="005C0BB2" w:rsidRDefault="00B16873" w:rsidP="00B1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74AF8F01" w14:textId="77777777" w:rsidR="00AB01BB" w:rsidRPr="00AB01BB" w:rsidRDefault="00AB01BB" w:rsidP="00AB01BB">
      <w:pPr>
        <w:pStyle w:val="ListParagraph"/>
        <w:numPr>
          <w:ilvl w:val="1"/>
          <w:numId w:val="20"/>
        </w:numPr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AB01BB">
        <w:rPr>
          <w:rFonts w:asciiTheme="majorBidi" w:eastAsia="Times New Roman" w:hAnsiTheme="majorBidi" w:hint="cs"/>
          <w:b/>
          <w:bCs/>
          <w:i/>
          <w:iCs/>
          <w:sz w:val="28"/>
          <w:szCs w:val="28"/>
          <w:cs/>
        </w:rPr>
        <w:t>รายงานทางการเงินจำแนกตามส่วนงาน</w:t>
      </w:r>
    </w:p>
    <w:p w14:paraId="1DD64E54" w14:textId="7A7E82F8" w:rsidR="00AB01BB" w:rsidRDefault="00AB01BB" w:rsidP="00AB01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p w14:paraId="66710FDF" w14:textId="4DD690AA" w:rsidR="005E474A" w:rsidRPr="00D145AE" w:rsidRDefault="00AB01BB" w:rsidP="00F46A39">
      <w:pPr>
        <w:pStyle w:val="ListParagraph"/>
        <w:ind w:left="518" w:right="47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AB01BB">
        <w:rPr>
          <w:rFonts w:asciiTheme="majorBidi" w:eastAsia="Times New Roman" w:hAnsiTheme="majorBidi" w:cstheme="majorBidi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</w:t>
      </w:r>
      <w:r w:rsidRPr="00AB01BB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AB01BB">
        <w:rPr>
          <w:rFonts w:asciiTheme="majorBidi" w:eastAsia="Times New Roman" w:hAnsiTheme="majorBidi" w:cstheme="majorBidi"/>
          <w:sz w:val="28"/>
          <w:szCs w:val="28"/>
          <w:cs/>
        </w:rPr>
        <w:t>(ผู้มีอำนาจตัดสินใจสูงสุดด้านการดำเนินงาน)</w:t>
      </w:r>
      <w:r w:rsidR="00F46A39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3C15B1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Pr="00AB01BB">
        <w:rPr>
          <w:rFonts w:asciiTheme="majorBidi" w:eastAsia="Times New Roman" w:hAnsiTheme="majorBidi" w:cstheme="majorBidi"/>
          <w:sz w:val="28"/>
          <w:szCs w:val="28"/>
          <w:cs/>
        </w:rPr>
        <w:t xml:space="preserve">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  <w:bookmarkStart w:id="6" w:name="_Hlk93345539"/>
    </w:p>
    <w:bookmarkEnd w:id="6"/>
    <w:p w14:paraId="1A7ABB9A" w14:textId="771ECED8" w:rsidR="005E474A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  <w:highlight w:val="cyan"/>
        </w:rPr>
      </w:pPr>
    </w:p>
    <w:p w14:paraId="73F222AF" w14:textId="2B299B45" w:rsidR="002D57EC" w:rsidRDefault="002D57EC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  <w:highlight w:val="cyan"/>
        </w:rPr>
      </w:pPr>
    </w:p>
    <w:p w14:paraId="76367E1B" w14:textId="2390BC0F" w:rsidR="002D57EC" w:rsidRDefault="002D57EC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  <w:highlight w:val="cyan"/>
        </w:rPr>
      </w:pPr>
    </w:p>
    <w:p w14:paraId="028B54CF" w14:textId="36413602" w:rsidR="002D57EC" w:rsidRDefault="002D57EC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  <w:highlight w:val="cyan"/>
        </w:rPr>
      </w:pPr>
    </w:p>
    <w:p w14:paraId="7EC1B607" w14:textId="77777777" w:rsidR="002D57EC" w:rsidRPr="00AB01BB" w:rsidRDefault="002D57EC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8"/>
          <w:szCs w:val="28"/>
          <w:highlight w:val="cyan"/>
        </w:rPr>
      </w:pPr>
    </w:p>
    <w:p w14:paraId="51533D43" w14:textId="01620F5B" w:rsidR="00923A2F" w:rsidRPr="00923A2F" w:rsidRDefault="00FD508C" w:rsidP="00675FBD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23A2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ผลกระทบจากการแพร่ระบาดของโรคติดเชื้อไวรัสโคโรนา </w:t>
      </w:r>
      <w:r w:rsidRPr="00923A2F">
        <w:rPr>
          <w:rFonts w:asciiTheme="majorBidi" w:hAnsiTheme="majorBidi" w:cstheme="majorBidi"/>
          <w:b/>
          <w:bCs/>
          <w:sz w:val="28"/>
          <w:szCs w:val="28"/>
        </w:rPr>
        <w:t>2019</w:t>
      </w:r>
      <w:r w:rsidRPr="00923A2F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</w:t>
      </w:r>
      <w:r w:rsidRPr="00923A2F">
        <w:rPr>
          <w:rFonts w:asciiTheme="majorBidi" w:hAnsiTheme="majorBidi" w:cstheme="majorBidi"/>
          <w:b/>
          <w:bCs/>
          <w:sz w:val="28"/>
          <w:szCs w:val="28"/>
        </w:rPr>
        <w:t>COVID-19)</w:t>
      </w:r>
    </w:p>
    <w:p w14:paraId="21CEE8F4" w14:textId="77777777" w:rsidR="00675FBD" w:rsidRDefault="00675FBD" w:rsidP="00675F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CA7331B" w14:textId="7C861D59" w:rsidR="007C4EAB" w:rsidRPr="007C4EAB" w:rsidRDefault="004C6DCB" w:rsidP="007C4E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75FBD">
        <w:rPr>
          <w:rFonts w:asciiTheme="majorBidi" w:hAnsiTheme="majorBidi" w:cstheme="majorBidi" w:hint="cs"/>
          <w:i/>
          <w:iCs/>
          <w:sz w:val="28"/>
          <w:szCs w:val="28"/>
          <w:cs/>
        </w:rPr>
        <w:t>ลูกหนี้</w:t>
      </w:r>
      <w:r w:rsidR="00923A2F" w:rsidRPr="00675FBD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ตามสัญญา</w:t>
      </w:r>
      <w:r w:rsidR="00AF7F35" w:rsidRPr="00675FBD">
        <w:rPr>
          <w:rFonts w:asciiTheme="majorBidi" w:hAnsiTheme="majorBidi" w:cstheme="majorBidi" w:hint="cs"/>
          <w:i/>
          <w:iCs/>
          <w:sz w:val="28"/>
          <w:szCs w:val="28"/>
          <w:cs/>
        </w:rPr>
        <w:t>เช่าซื้อและลูกหนี้เงินให้</w:t>
      </w:r>
      <w:r w:rsidR="001216A0" w:rsidRPr="00675FBD">
        <w:rPr>
          <w:rFonts w:asciiTheme="majorBidi" w:hAnsiTheme="majorBidi" w:cstheme="majorBidi" w:hint="cs"/>
          <w:i/>
          <w:iCs/>
          <w:sz w:val="28"/>
          <w:szCs w:val="28"/>
          <w:cs/>
        </w:rPr>
        <w:t>สินเชื่ออื่น</w:t>
      </w:r>
    </w:p>
    <w:p w14:paraId="6F4B6886" w14:textId="77777777" w:rsidR="00C06DFB" w:rsidRPr="00C06DFB" w:rsidRDefault="00C06DFB" w:rsidP="00C06D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73556FB" w14:textId="5C9FAC11" w:rsidR="005A0D51" w:rsidRPr="00CB02C1" w:rsidRDefault="005A0D51" w:rsidP="00675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สถานการณ์การแพร่ระบาดของ </w:t>
      </w:r>
      <w:r w:rsidRPr="00CB02C1">
        <w:rPr>
          <w:rFonts w:asciiTheme="majorBidi" w:hAnsiTheme="majorBidi" w:cstheme="majorBidi"/>
          <w:sz w:val="28"/>
          <w:szCs w:val="28"/>
        </w:rPr>
        <w:t xml:space="preserve">COVID-19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ยังคงเกิดขึ้นอย่างต่อเ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นื่อง โดยเริ่มมีการแจกจ่ายวัคซีนในระหว่างปี </w:t>
      </w:r>
      <w:r w:rsidRPr="00CB02C1">
        <w:rPr>
          <w:rFonts w:asciiTheme="majorBidi" w:hAnsiTheme="majorBidi" w:cstheme="majorBidi"/>
          <w:sz w:val="28"/>
          <w:szCs w:val="28"/>
        </w:rPr>
        <w:t xml:space="preserve">2564 </w:t>
      </w:r>
      <w:r w:rsidRPr="00CB02C1">
        <w:rPr>
          <w:rFonts w:asciiTheme="majorBidi" w:hAnsiTheme="majorBidi" w:cstheme="majorBidi"/>
          <w:sz w:val="28"/>
          <w:szCs w:val="28"/>
        </w:rPr>
        <w:br/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CB02C1">
        <w:rPr>
          <w:rFonts w:asciiTheme="majorBidi" w:hAnsiTheme="majorBidi" w:cstheme="majorBidi"/>
          <w:sz w:val="28"/>
          <w:szCs w:val="28"/>
        </w:rPr>
        <w:t xml:space="preserve">14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CB02C1">
        <w:rPr>
          <w:rFonts w:asciiTheme="majorBidi" w:hAnsiTheme="majorBidi" w:cstheme="majorBidi"/>
          <w:sz w:val="28"/>
          <w:szCs w:val="28"/>
        </w:rPr>
        <w:t xml:space="preserve">2564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ธนาคารแห่งประเทศไทย </w:t>
      </w:r>
      <w:r w:rsidRPr="00CB02C1">
        <w:rPr>
          <w:rFonts w:asciiTheme="majorBidi" w:hAnsiTheme="majorBidi" w:cstheme="majorBidi"/>
          <w:sz w:val="28"/>
          <w:szCs w:val="28"/>
        </w:rPr>
        <w:t>(“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ธปท</w:t>
      </w:r>
      <w:r w:rsidRPr="00CB02C1">
        <w:rPr>
          <w:rFonts w:asciiTheme="majorBidi" w:hAnsiTheme="majorBidi" w:cstheme="majorBidi"/>
          <w:sz w:val="28"/>
          <w:szCs w:val="28"/>
        </w:rPr>
        <w:t xml:space="preserve">.”)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ได้ออกหนังสือเวียนที่ ธปท</w:t>
      </w:r>
      <w:r w:rsidRPr="00CB02C1">
        <w:rPr>
          <w:rFonts w:asciiTheme="majorBidi" w:hAnsiTheme="majorBidi" w:cstheme="majorBidi"/>
          <w:sz w:val="28"/>
          <w:szCs w:val="28"/>
        </w:rPr>
        <w:t xml:space="preserve">.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กปน</w:t>
      </w:r>
      <w:r w:rsidRPr="00CB02C1">
        <w:rPr>
          <w:rFonts w:asciiTheme="majorBidi" w:hAnsiTheme="majorBidi" w:cstheme="majorBidi"/>
          <w:sz w:val="28"/>
          <w:szCs w:val="28"/>
        </w:rPr>
        <w:t xml:space="preserve">.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ว</w:t>
      </w:r>
      <w:r w:rsidRPr="00CB02C1">
        <w:rPr>
          <w:rFonts w:asciiTheme="majorBidi" w:hAnsiTheme="majorBidi" w:cstheme="majorBidi"/>
          <w:sz w:val="28"/>
          <w:szCs w:val="28"/>
        </w:rPr>
        <w:t xml:space="preserve">. 480/2564 </w:t>
      </w:r>
      <w:r w:rsidRPr="00CB02C1">
        <w:rPr>
          <w:rFonts w:asciiTheme="majorBidi" w:hAnsiTheme="majorBidi" w:cstheme="majorBidi"/>
          <w:sz w:val="28"/>
          <w:szCs w:val="28"/>
        </w:rPr>
        <w:br/>
      </w:r>
      <w:r w:rsidRPr="00CB02C1">
        <w:rPr>
          <w:rFonts w:asciiTheme="majorBidi" w:hAnsiTheme="majorBidi" w:cstheme="majorBidi" w:hint="cs"/>
          <w:sz w:val="28"/>
          <w:szCs w:val="28"/>
          <w:cs/>
        </w:rPr>
        <w:t>เรื่อง</w:t>
      </w:r>
      <w:r w:rsidRPr="00CB02C1">
        <w:rPr>
          <w:rFonts w:asciiTheme="majorBidi" w:hAnsiTheme="majorBidi" w:cstheme="majorBidi"/>
          <w:sz w:val="28"/>
          <w:szCs w:val="28"/>
          <w:cs/>
        </w:rPr>
        <w:t>มาตรการ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ให้ความช่วยเหลือลูกหนี้</w:t>
      </w:r>
      <w:r w:rsidRPr="00CB02C1">
        <w:rPr>
          <w:rFonts w:asciiTheme="majorBidi" w:hAnsiTheme="majorBidi" w:cstheme="majorBidi"/>
          <w:sz w:val="28"/>
          <w:szCs w:val="28"/>
          <w:cs/>
        </w:rPr>
        <w:t>รายย่อยในช่วง</w:t>
      </w:r>
      <w:bookmarkStart w:id="7" w:name="_Hlk78569913"/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สถานการณ์การระบาดของโรคติดเชื้อไวรัสโคโรนา </w:t>
      </w:r>
      <w:r w:rsidRPr="00CB02C1">
        <w:rPr>
          <w:rFonts w:asciiTheme="majorBidi" w:hAnsiTheme="majorBidi" w:cstheme="majorBidi"/>
          <w:sz w:val="28"/>
          <w:szCs w:val="28"/>
        </w:rPr>
        <w:t xml:space="preserve">2019 </w:t>
      </w:r>
      <w:r w:rsidRPr="00CB02C1">
        <w:rPr>
          <w:rFonts w:asciiTheme="majorBidi" w:hAnsiTheme="majorBidi" w:cstheme="majorBidi"/>
          <w:sz w:val="28"/>
          <w:szCs w:val="28"/>
        </w:rPr>
        <w:br/>
        <w:t xml:space="preserve">(COVID-19)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ระยะที่ </w:t>
      </w:r>
      <w:r w:rsidRPr="00CB02C1">
        <w:rPr>
          <w:rFonts w:asciiTheme="majorBidi" w:hAnsiTheme="majorBidi" w:cstheme="majorBidi"/>
          <w:sz w:val="28"/>
          <w:szCs w:val="28"/>
        </w:rPr>
        <w:t xml:space="preserve">3 </w:t>
      </w:r>
      <w:bookmarkEnd w:id="7"/>
      <w:r w:rsidRPr="00CB02C1">
        <w:rPr>
          <w:rFonts w:asciiTheme="majorBidi" w:hAnsiTheme="majorBidi" w:cstheme="majorBidi"/>
          <w:sz w:val="28"/>
          <w:szCs w:val="28"/>
          <w:cs/>
        </w:rPr>
        <w:t>เพื่อบรรเทาความเดือดร้อนให้แก่ลูกหนี้ที่ได้รับผลกระทบ โดยยกระดับมาตรการเดิมให้ตอบสนองต่อสถานการณ์ที่รุนแรงขึ้น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ขยายเวลา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เพื่อให้ลูกหนี้สามารถแจ้งความประสงค์ขอรับความช่วยเหลือจนถึงวันที่ </w:t>
      </w:r>
      <w:r w:rsidRPr="00CB02C1">
        <w:rPr>
          <w:rFonts w:asciiTheme="majorBidi" w:hAnsiTheme="majorBidi" w:cstheme="majorBidi"/>
          <w:sz w:val="28"/>
          <w:szCs w:val="28"/>
        </w:rPr>
        <w:t xml:space="preserve">31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B02C1">
        <w:rPr>
          <w:rFonts w:asciiTheme="majorBidi" w:hAnsiTheme="majorBidi" w:cstheme="majorBidi"/>
          <w:sz w:val="28"/>
          <w:szCs w:val="28"/>
        </w:rPr>
        <w:t>2564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 ทั้งนี้กลุ่มบริษัทดำเนินการตามมาตรการให้ความช่วยเหลือแก่</w:t>
      </w:r>
      <w:r w:rsidRPr="00CB02C1">
        <w:rPr>
          <w:rFonts w:asciiTheme="majorBidi" w:hAnsiTheme="majorBidi" w:cstheme="majorBidi"/>
          <w:sz w:val="28"/>
          <w:szCs w:val="28"/>
          <w:cs/>
        </w:rPr>
        <w:t>ลูกหนี้ที่ไม่ถูกจัดชั้นเป็น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ลูกหนี้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ด้อยคุณภาพ </w:t>
      </w:r>
      <w:r w:rsidRPr="00CB02C1">
        <w:rPr>
          <w:rFonts w:asciiTheme="majorBidi" w:hAnsiTheme="majorBidi" w:cstheme="majorBidi"/>
          <w:sz w:val="28"/>
          <w:szCs w:val="28"/>
        </w:rPr>
        <w:t>(Non-performing loans: NPL)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สำหรับค่างวดผ่อนชำระตั้งแต่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เดือนมกราคม </w:t>
      </w:r>
      <w:r w:rsidRPr="00CB02C1">
        <w:rPr>
          <w:rFonts w:asciiTheme="majorBidi" w:hAnsiTheme="majorBidi" w:cstheme="majorBidi"/>
          <w:sz w:val="28"/>
          <w:szCs w:val="28"/>
        </w:rPr>
        <w:t xml:space="preserve">2564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ถึงเดือน</w:t>
      </w:r>
      <w:r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</w:rPr>
        <w:t>2564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 ตามสิทธิที่ได้ลงทะเบียน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bookmarkStart w:id="8" w:name="_Hlk78569934"/>
      <w:r w:rsidRPr="00CB02C1">
        <w:rPr>
          <w:rFonts w:asciiTheme="majorBidi" w:hAnsiTheme="majorBidi" w:cstheme="majorBidi" w:hint="cs"/>
          <w:sz w:val="28"/>
          <w:szCs w:val="28"/>
          <w:cs/>
        </w:rPr>
        <w:t>รายละเอียด</w:t>
      </w:r>
      <w:r w:rsidRPr="00CB02C1">
        <w:rPr>
          <w:rFonts w:asciiTheme="majorBidi" w:hAnsiTheme="majorBidi" w:cstheme="majorBidi"/>
          <w:sz w:val="28"/>
          <w:szCs w:val="28"/>
          <w:cs/>
        </w:rPr>
        <w:t>ดังนี้</w:t>
      </w:r>
      <w:bookmarkEnd w:id="8"/>
    </w:p>
    <w:p w14:paraId="5456DBE9" w14:textId="77777777" w:rsidR="005A0D51" w:rsidRPr="00CB02C1" w:rsidRDefault="005A0D51" w:rsidP="005A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8"/>
          <w:szCs w:val="28"/>
        </w:rPr>
      </w:pPr>
    </w:p>
    <w:p w14:paraId="233F55E2" w14:textId="77777777" w:rsidR="005A0D51" w:rsidRPr="00CB02C1" w:rsidRDefault="005A0D51" w:rsidP="005A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-</w:t>
      </w:r>
      <w:r w:rsidRPr="00CB02C1">
        <w:rPr>
          <w:rFonts w:asciiTheme="majorBidi" w:hAnsiTheme="majorBidi" w:cstheme="majorBidi"/>
          <w:sz w:val="28"/>
          <w:szCs w:val="28"/>
          <w:cs/>
        </w:rPr>
        <w:tab/>
        <w:t>ให้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สิทธิผ่อนผันพัก</w:t>
      </w:r>
      <w:r w:rsidRPr="00CB02C1">
        <w:rPr>
          <w:rFonts w:asciiTheme="majorBidi" w:hAnsiTheme="majorBidi" w:cstheme="majorBidi"/>
          <w:sz w:val="28"/>
          <w:szCs w:val="28"/>
          <w:cs/>
        </w:rPr>
        <w:t>ชำระค่างวด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ในอัตรา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Pr="00CB02C1">
        <w:rPr>
          <w:rFonts w:asciiTheme="majorBidi" w:hAnsiTheme="majorBidi" w:cstheme="majorBidi"/>
          <w:sz w:val="28"/>
          <w:szCs w:val="28"/>
        </w:rPr>
        <w:t xml:space="preserve">50 </w:t>
      </w:r>
      <w:r w:rsidRPr="00CB02C1">
        <w:rPr>
          <w:rFonts w:asciiTheme="majorBidi" w:hAnsiTheme="majorBidi" w:cstheme="majorBidi"/>
          <w:sz w:val="28"/>
          <w:szCs w:val="28"/>
          <w:cs/>
        </w:rPr>
        <w:t>ของค่างวด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Pr="00CB02C1">
        <w:rPr>
          <w:rFonts w:asciiTheme="majorBidi" w:hAnsiTheme="majorBidi" w:cstheme="majorBidi"/>
          <w:sz w:val="28"/>
          <w:szCs w:val="28"/>
          <w:cs/>
        </w:rPr>
        <w:t>ให้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สิทธิชำระหนี้บางส่วน เดือนละไม่ต่ำกว่า </w:t>
      </w:r>
      <w:r w:rsidRPr="00CB02C1">
        <w:rPr>
          <w:rFonts w:asciiTheme="majorBidi" w:hAnsiTheme="majorBidi" w:cstheme="majorBidi"/>
          <w:sz w:val="28"/>
          <w:szCs w:val="28"/>
        </w:rPr>
        <w:br/>
        <w:t xml:space="preserve">6,000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สำหรับลูกค้าสินเชื่อ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ทุกประเภท และมีประวัติค้างชำระค่างวดไม่เกิน </w:t>
      </w:r>
      <w:r w:rsidRPr="00CB02C1">
        <w:rPr>
          <w:rFonts w:asciiTheme="majorBidi" w:hAnsiTheme="majorBidi" w:cstheme="majorBidi"/>
          <w:sz w:val="28"/>
          <w:szCs w:val="28"/>
        </w:rPr>
        <w:t xml:space="preserve">2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งวด ก่อนเข้ารับสิทธิ</w:t>
      </w:r>
    </w:p>
    <w:p w14:paraId="4FCE8994" w14:textId="77777777" w:rsidR="005A0D51" w:rsidRPr="00CB02C1" w:rsidRDefault="005A0D51" w:rsidP="005A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bookmarkStart w:id="9" w:name="_Hlk71704241"/>
      <w:r w:rsidRPr="00CB02C1">
        <w:rPr>
          <w:rFonts w:asciiTheme="majorBidi" w:hAnsiTheme="majorBidi" w:cstheme="majorBidi"/>
          <w:sz w:val="28"/>
          <w:szCs w:val="28"/>
        </w:rPr>
        <w:t xml:space="preserve">-    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มาตรการปรับโครงสร้างหนี้ให้กับลูกหนี้ที่เข้าเงื่อนไข</w:t>
      </w:r>
      <w:bookmarkEnd w:id="9"/>
    </w:p>
    <w:p w14:paraId="4180E1BC" w14:textId="5DE37282" w:rsidR="005A0D51" w:rsidRDefault="005A0D51" w:rsidP="005A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</w:rPr>
        <w:t xml:space="preserve">-    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ให้สิทธิพักชำระหนี้ </w:t>
      </w:r>
      <w:r w:rsidRPr="00CB02C1">
        <w:rPr>
          <w:rFonts w:asciiTheme="majorBidi" w:hAnsiTheme="majorBidi" w:cstheme="majorBidi"/>
          <w:sz w:val="28"/>
          <w:szCs w:val="28"/>
        </w:rPr>
        <w:t xml:space="preserve">2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งวด สำหรับลูกหนี้กรณีเป็นผู้ป่วย </w:t>
      </w:r>
      <w:r w:rsidRPr="00CB02C1">
        <w:rPr>
          <w:rFonts w:asciiTheme="majorBidi" w:hAnsiTheme="majorBidi" w:cstheme="majorBidi"/>
          <w:sz w:val="28"/>
          <w:szCs w:val="28"/>
        </w:rPr>
        <w:t>COVID-19</w:t>
      </w:r>
    </w:p>
    <w:p w14:paraId="58367FC1" w14:textId="77777777" w:rsidR="009511E1" w:rsidRPr="00CB02C1" w:rsidRDefault="009511E1" w:rsidP="005A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3946BE" w14:textId="3D6B731A" w:rsidR="005A0D51" w:rsidRPr="00CB02C1" w:rsidRDefault="005A0D51" w:rsidP="005A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0" w:name="_Hlk78570360"/>
      <w:r w:rsidRPr="00CB02C1">
        <w:rPr>
          <w:rFonts w:asciiTheme="majorBidi" w:hAnsiTheme="majorBidi" w:cstheme="majorBidi" w:hint="cs"/>
          <w:sz w:val="28"/>
          <w:szCs w:val="28"/>
          <w:cs/>
        </w:rPr>
        <w:t>กลุ่มบริษัทได้ออก</w:t>
      </w:r>
      <w:r w:rsidRPr="00CB02C1">
        <w:rPr>
          <w:rFonts w:asciiTheme="majorBidi" w:hAnsiTheme="majorBidi" w:cstheme="majorBidi"/>
          <w:sz w:val="28"/>
          <w:szCs w:val="28"/>
          <w:cs/>
        </w:rPr>
        <w:t>มาตรการให้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CB02C1">
        <w:rPr>
          <w:rFonts w:asciiTheme="majorBidi" w:hAnsiTheme="majorBidi" w:cstheme="majorBidi"/>
          <w:sz w:val="28"/>
          <w:szCs w:val="28"/>
          <w:cs/>
        </w:rPr>
        <w:t>ช่วยเหลือ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เพิ่มเติมเพื่อช่วยเหลือลูกหนี้ที่ได้รับผลกระทบจากสถานการณ์การแพร่ระบาดระยะที่ </w:t>
      </w:r>
      <w:r w:rsidRPr="00CB02C1">
        <w:rPr>
          <w:rFonts w:asciiTheme="majorBidi" w:hAnsiTheme="majorBidi" w:cstheme="majorBidi"/>
          <w:sz w:val="28"/>
          <w:szCs w:val="28"/>
        </w:rPr>
        <w:t>3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สำหรับค่างวดผ่อนชำระตั้งแต่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เดือนพฤษภาคม </w:t>
      </w:r>
      <w:r w:rsidRPr="00CB02C1">
        <w:rPr>
          <w:rFonts w:asciiTheme="majorBidi" w:hAnsiTheme="majorBidi" w:cstheme="majorBidi"/>
          <w:sz w:val="28"/>
          <w:szCs w:val="28"/>
        </w:rPr>
        <w:t xml:space="preserve">2564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ถึงเดือน</w:t>
      </w:r>
      <w:r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</w:rPr>
        <w:t>2564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 ตามสิทธิที่ได้ลงทะเบียน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รายละเอียด</w:t>
      </w:r>
      <w:r w:rsidRPr="00CB02C1">
        <w:rPr>
          <w:rFonts w:asciiTheme="majorBidi" w:hAnsiTheme="majorBidi" w:cstheme="majorBidi"/>
          <w:sz w:val="28"/>
          <w:szCs w:val="28"/>
          <w:cs/>
        </w:rPr>
        <w:t>ดังนี้</w:t>
      </w:r>
    </w:p>
    <w:bookmarkEnd w:id="10"/>
    <w:p w14:paraId="475BABCF" w14:textId="77777777" w:rsidR="005A0D51" w:rsidRPr="00CB02C1" w:rsidRDefault="005A0D51" w:rsidP="005A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2DAF44D" w14:textId="432A98AA" w:rsidR="005A0D51" w:rsidRPr="00CB02C1" w:rsidRDefault="005A0D51" w:rsidP="005A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</w:rPr>
        <w:t xml:space="preserve">-    </w:t>
      </w:r>
      <w:r w:rsidRPr="00CB02C1">
        <w:rPr>
          <w:rFonts w:asciiTheme="majorBidi" w:hAnsiTheme="majorBidi" w:cstheme="majorBidi"/>
          <w:sz w:val="28"/>
          <w:szCs w:val="28"/>
          <w:cs/>
        </w:rPr>
        <w:t>ให้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สิทธิผ่อนผันพัก</w:t>
      </w:r>
      <w:r w:rsidRPr="00CB02C1">
        <w:rPr>
          <w:rFonts w:asciiTheme="majorBidi" w:hAnsiTheme="majorBidi" w:cstheme="majorBidi"/>
          <w:sz w:val="28"/>
          <w:szCs w:val="28"/>
          <w:cs/>
        </w:rPr>
        <w:t>ชำระค่างวด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ในอัตรา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Pr="00CB02C1">
        <w:rPr>
          <w:rFonts w:asciiTheme="majorBidi" w:hAnsiTheme="majorBidi" w:cstheme="majorBidi"/>
          <w:sz w:val="28"/>
          <w:szCs w:val="28"/>
        </w:rPr>
        <w:t xml:space="preserve">80 </w:t>
      </w:r>
      <w:r w:rsidRPr="00CB02C1">
        <w:rPr>
          <w:rFonts w:asciiTheme="majorBidi" w:hAnsiTheme="majorBidi" w:cstheme="majorBidi"/>
          <w:sz w:val="28"/>
          <w:szCs w:val="28"/>
          <w:cs/>
        </w:rPr>
        <w:t>ของค่างวด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แต่ไม่ต่ำกว่า </w:t>
      </w:r>
      <w:r w:rsidRPr="00CB02C1">
        <w:rPr>
          <w:rFonts w:asciiTheme="majorBidi" w:hAnsiTheme="majorBidi" w:cstheme="majorBidi"/>
          <w:sz w:val="28"/>
          <w:szCs w:val="28"/>
        </w:rPr>
        <w:t xml:space="preserve">4,000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สำหรับลูกค้าสินเชื่อ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ทุกประเภท และมีประวัติค้างชำระค่างวดไม่เกิน </w:t>
      </w:r>
      <w:r w:rsidRPr="00CB02C1">
        <w:rPr>
          <w:rFonts w:asciiTheme="majorBidi" w:hAnsiTheme="majorBidi" w:cstheme="majorBidi"/>
          <w:sz w:val="28"/>
          <w:szCs w:val="28"/>
        </w:rPr>
        <w:t xml:space="preserve">2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งวด ก่อนเข้ารับสิทธิ</w:t>
      </w:r>
    </w:p>
    <w:p w14:paraId="44DAFF1F" w14:textId="77777777" w:rsidR="005A0D51" w:rsidRPr="00CB02C1" w:rsidRDefault="005A0D51" w:rsidP="005A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</w:rPr>
        <w:t xml:space="preserve">-   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ให้สิทธิพักชำระหนี้ </w:t>
      </w:r>
      <w:r w:rsidRPr="00CB02C1">
        <w:rPr>
          <w:rFonts w:asciiTheme="majorBidi" w:hAnsiTheme="majorBidi" w:cstheme="majorBidi"/>
          <w:sz w:val="28"/>
          <w:szCs w:val="28"/>
        </w:rPr>
        <w:t xml:space="preserve">2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งวด สำหรับลูกหนี้ที่</w:t>
      </w:r>
      <w:r w:rsidRPr="00CB02C1">
        <w:rPr>
          <w:rFonts w:asciiTheme="majorBidi" w:hAnsiTheme="majorBidi" w:cstheme="majorBidi" w:hint="eastAsia"/>
          <w:sz w:val="28"/>
          <w:szCs w:val="28"/>
          <w:cs/>
        </w:rPr>
        <w:t>เป็นกลุ่มเสี่ยงสูง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B02C1">
        <w:rPr>
          <w:rFonts w:asciiTheme="majorBidi" w:hAnsiTheme="majorBidi" w:cstheme="majorBidi" w:hint="eastAsia"/>
          <w:sz w:val="28"/>
          <w:szCs w:val="28"/>
          <w:cs/>
        </w:rPr>
        <w:t>มี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คำสั่งให้</w:t>
      </w:r>
      <w:r w:rsidRPr="00CB02C1">
        <w:rPr>
          <w:rFonts w:asciiTheme="majorBidi" w:hAnsiTheme="majorBidi" w:cstheme="majorBidi" w:hint="eastAsia"/>
          <w:sz w:val="28"/>
          <w:szCs w:val="28"/>
          <w:cs/>
        </w:rPr>
        <w:t>กักตัว</w:t>
      </w:r>
    </w:p>
    <w:p w14:paraId="207A173D" w14:textId="21EF357A" w:rsidR="005A0D51" w:rsidRDefault="005A0D51" w:rsidP="005A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C6CC45" w14:textId="5C8BAAF1" w:rsidR="00F73DEB" w:rsidRPr="00F73DEB" w:rsidRDefault="00FA6C7F" w:rsidP="00F7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FA6C7F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สัญญาเช่า</w:t>
      </w:r>
    </w:p>
    <w:p w14:paraId="7B71F94C" w14:textId="77777777" w:rsidR="002E53CC" w:rsidRPr="00FA6C7F" w:rsidRDefault="002E53CC" w:rsidP="005A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0E34F9A" w14:textId="74B0A3E0" w:rsidR="00831252" w:rsidRPr="00D145AE" w:rsidRDefault="00831252" w:rsidP="008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45AE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ตั้งแต่วันที่ </w:t>
      </w:r>
      <w:r w:rsidRPr="00D145AE">
        <w:rPr>
          <w:rFonts w:asciiTheme="majorBidi" w:eastAsia="Times New Roman" w:hAnsiTheme="majorBidi" w:cstheme="majorBidi" w:hint="cs"/>
          <w:sz w:val="28"/>
          <w:szCs w:val="28"/>
        </w:rPr>
        <w:t>1</w:t>
      </w:r>
      <w:r w:rsidRPr="00D145AE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มกราคม </w:t>
      </w:r>
      <w:r w:rsidRPr="00D145AE">
        <w:rPr>
          <w:rFonts w:asciiTheme="majorBidi" w:eastAsia="Times New Roman" w:hAnsiTheme="majorBidi" w:cstheme="majorBidi" w:hint="cs"/>
          <w:sz w:val="28"/>
          <w:szCs w:val="28"/>
        </w:rPr>
        <w:t>2564</w:t>
      </w:r>
      <w:r w:rsidRPr="00D145AE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กลุ่มบริษัทได้ถือปฏิบัติตามการปรับปรุง</w:t>
      </w:r>
      <w:r w:rsidRPr="00D145AE">
        <w:rPr>
          <w:rFonts w:asciiTheme="majorBidi" w:eastAsia="Times New Roman" w:hAnsiTheme="majorBidi" w:cstheme="majorBidi" w:hint="cs"/>
          <w:sz w:val="28"/>
          <w:szCs w:val="28"/>
        </w:rPr>
        <w:t xml:space="preserve"> TFRS</w:t>
      </w:r>
      <w:r w:rsidRPr="00D145AE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D145AE">
        <w:rPr>
          <w:rFonts w:asciiTheme="majorBidi" w:eastAsia="Times New Roman" w:hAnsiTheme="majorBidi" w:cstheme="majorBidi" w:hint="cs"/>
          <w:sz w:val="28"/>
          <w:szCs w:val="28"/>
        </w:rPr>
        <w:t xml:space="preserve">16 </w:t>
      </w:r>
      <w:r w:rsidRPr="00D145AE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เรื่อง การลดค่าเช่าที่เกี่ยวข้องกับ </w:t>
      </w:r>
      <w:r w:rsidRPr="00D145AE">
        <w:rPr>
          <w:rFonts w:asciiTheme="majorBidi" w:eastAsia="Times New Roman" w:hAnsiTheme="majorBidi" w:cstheme="majorBidi" w:hint="cs"/>
          <w:sz w:val="28"/>
          <w:szCs w:val="28"/>
        </w:rPr>
        <w:t>COVID-1</w:t>
      </w:r>
      <w:r w:rsidR="00D145AE" w:rsidRPr="00D145AE">
        <w:rPr>
          <w:rFonts w:asciiTheme="majorBidi" w:eastAsia="Times New Roman" w:hAnsiTheme="majorBidi" w:cstheme="majorBidi"/>
          <w:sz w:val="28"/>
          <w:szCs w:val="28"/>
        </w:rPr>
        <w:t>9</w:t>
      </w:r>
      <w:r w:rsidRPr="00D145AE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D145AE">
        <w:rPr>
          <w:rFonts w:asciiTheme="majorBidi" w:eastAsia="Times New Roman" w:hAnsiTheme="majorBidi" w:cstheme="majorBidi" w:hint="cs"/>
          <w:sz w:val="28"/>
          <w:szCs w:val="28"/>
        </w:rPr>
        <w:t xml:space="preserve">COVID-19 </w:t>
      </w:r>
      <w:r w:rsidRPr="00D145AE">
        <w:rPr>
          <w:rFonts w:asciiTheme="majorBidi" w:eastAsia="Times New Roman" w:hAnsiTheme="majorBidi" w:cstheme="majorBidi" w:hint="cs"/>
          <w:sz w:val="28"/>
          <w:szCs w:val="28"/>
          <w:cs/>
        </w:rPr>
        <w:t>ที่เข้าเงื่อนไขเป็นการเปลี่ยนแปลงสัญญาเช่า</w:t>
      </w:r>
    </w:p>
    <w:p w14:paraId="02195C1B" w14:textId="77777777" w:rsidR="00831252" w:rsidRPr="00D145AE" w:rsidRDefault="00831252" w:rsidP="005A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23591E" w14:textId="6FCF5BAC" w:rsidR="002D57EC" w:rsidRDefault="005A0D51" w:rsidP="005A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D145AE">
        <w:rPr>
          <w:rFonts w:asciiTheme="majorBidi" w:hAnsiTheme="majorBidi" w:cstheme="majorBidi"/>
          <w:sz w:val="28"/>
          <w:szCs w:val="28"/>
          <w:cs/>
        </w:rPr>
        <w:tab/>
      </w:r>
      <w:r w:rsidRPr="00D145AE">
        <w:rPr>
          <w:rFonts w:asciiTheme="majorBidi" w:hAnsiTheme="majorBidi" w:cstheme="majorBidi" w:hint="cs"/>
          <w:sz w:val="28"/>
          <w:szCs w:val="28"/>
          <w:cs/>
        </w:rPr>
        <w:t>ใน</w:t>
      </w:r>
      <w:r w:rsidR="00FA6C7F">
        <w:rPr>
          <w:rFonts w:asciiTheme="majorBidi" w:hAnsiTheme="majorBidi" w:cstheme="majorBidi" w:hint="cs"/>
          <w:sz w:val="28"/>
          <w:szCs w:val="28"/>
          <w:cs/>
        </w:rPr>
        <w:t>ระหว่าง</w:t>
      </w:r>
      <w:r w:rsidRPr="00D145AE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D145AE">
        <w:rPr>
          <w:rFonts w:asciiTheme="majorBidi" w:eastAsia="Times New Roman" w:hAnsiTheme="majorBidi" w:cstheme="majorBidi" w:hint="cs"/>
          <w:sz w:val="28"/>
          <w:szCs w:val="28"/>
          <w:cs/>
        </w:rPr>
        <w:t>2564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D145AE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กลุ่มบริษัทและบริษัทได้รับการลดค่าเช่าที่เกี่ยวข้องกับ </w:t>
      </w:r>
      <w:r w:rsidRPr="00D145AE">
        <w:rPr>
          <w:rFonts w:asciiTheme="majorBidi" w:hAnsiTheme="majorBidi" w:cstheme="majorBidi" w:hint="cs"/>
          <w:sz w:val="28"/>
          <w:szCs w:val="28"/>
        </w:rPr>
        <w:t>COVID-</w:t>
      </w:r>
      <w:r w:rsidRPr="00D145AE">
        <w:rPr>
          <w:rFonts w:asciiTheme="majorBidi" w:hAnsiTheme="majorBidi" w:cstheme="majorBidi" w:hint="cs"/>
          <w:sz w:val="28"/>
          <w:szCs w:val="28"/>
          <w:cs/>
        </w:rPr>
        <w:t xml:space="preserve">19 ทำให้ค่าเช่าสำหรับปีสิ้นสุดวันที่        </w:t>
      </w:r>
      <w:r w:rsidRPr="00D145AE">
        <w:rPr>
          <w:rFonts w:asciiTheme="majorBidi" w:hAnsiTheme="majorBidi" w:cstheme="majorBidi"/>
          <w:sz w:val="28"/>
          <w:szCs w:val="28"/>
          <w:cs/>
        </w:rPr>
        <w:br/>
      </w:r>
      <w:r w:rsidRPr="00D145AE">
        <w:rPr>
          <w:rFonts w:asciiTheme="majorBidi" w:hAnsiTheme="majorBidi" w:cstheme="majorBidi" w:hint="cs"/>
          <w:sz w:val="28"/>
          <w:szCs w:val="28"/>
          <w:cs/>
        </w:rPr>
        <w:t xml:space="preserve">31 ธันวาคม 2564 ลดลงเป็นจำนวน </w:t>
      </w:r>
      <w:r w:rsidR="0019422B">
        <w:rPr>
          <w:rFonts w:asciiTheme="majorBidi" w:hAnsiTheme="majorBidi" w:cstheme="majorBidi"/>
          <w:sz w:val="28"/>
          <w:szCs w:val="28"/>
          <w:cs/>
        </w:rPr>
        <w:t>106,000</w:t>
      </w:r>
      <w:r w:rsidRPr="00D145AE">
        <w:rPr>
          <w:rFonts w:asciiTheme="majorBidi" w:hAnsiTheme="majorBidi" w:cstheme="majorBidi" w:hint="cs"/>
          <w:sz w:val="28"/>
          <w:szCs w:val="28"/>
          <w:cs/>
        </w:rPr>
        <w:t xml:space="preserve"> บาท</w:t>
      </w:r>
      <w:r w:rsidRPr="00D145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45AE">
        <w:rPr>
          <w:rFonts w:asciiTheme="majorBidi" w:hAnsiTheme="majorBidi" w:cstheme="majorBidi" w:hint="cs"/>
          <w:sz w:val="28"/>
          <w:szCs w:val="28"/>
          <w:cs/>
        </w:rPr>
        <w:t>แล</w:t>
      </w:r>
      <w:r w:rsidR="00777B92">
        <w:rPr>
          <w:rFonts w:asciiTheme="majorBidi" w:hAnsiTheme="majorBidi" w:cstheme="majorBidi" w:hint="cs"/>
          <w:sz w:val="28"/>
          <w:szCs w:val="28"/>
          <w:cs/>
        </w:rPr>
        <w:t xml:space="preserve">ะ </w:t>
      </w:r>
      <w:r w:rsidR="00777B92">
        <w:rPr>
          <w:rFonts w:asciiTheme="majorBidi" w:hAnsiTheme="majorBidi" w:cstheme="majorBidi"/>
          <w:sz w:val="28"/>
          <w:szCs w:val="28"/>
          <w:cs/>
        </w:rPr>
        <w:t>90,000</w:t>
      </w:r>
      <w:r w:rsidRPr="00D145AE">
        <w:rPr>
          <w:rFonts w:asciiTheme="majorBidi" w:hAnsiTheme="majorBidi" w:cstheme="majorBidi" w:hint="cs"/>
          <w:sz w:val="28"/>
          <w:szCs w:val="28"/>
          <w:cs/>
        </w:rPr>
        <w:t xml:space="preserve"> บาท ตามลำดับ</w:t>
      </w:r>
    </w:p>
    <w:p w14:paraId="53135AB1" w14:textId="0931360F" w:rsidR="00FD508C" w:rsidRPr="005C0BB2" w:rsidRDefault="00DD25DF" w:rsidP="00B70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6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ภายหลังวันที่ </w:t>
      </w:r>
      <w:r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</w:rPr>
        <w:t>256</w:t>
      </w:r>
      <w:r w:rsidR="00BE79CA">
        <w:rPr>
          <w:rFonts w:asciiTheme="majorBidi" w:hAnsiTheme="majorBidi" w:cstheme="majorBidi"/>
          <w:sz w:val="28"/>
          <w:szCs w:val="28"/>
        </w:rPr>
        <w:t>4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การแพร่ระบาดของ</w:t>
      </w:r>
      <w:r w:rsidR="008A2378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COVID-19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ยังคงอยู่ โดยมีการตรวจพบผู้ติดเชื้อเป็นจำนวนเพิ่มขึ้นอย่างต่อเนื่องและมีการแพร่ระบาดไปทั่วประเทศ ทั้งนี้ </w:t>
      </w:r>
      <w:r w:rsidRPr="005C0BB2">
        <w:rPr>
          <w:rFonts w:asciiTheme="majorBidi" w:hAnsiTheme="majorBidi" w:cstheme="majorBidi"/>
          <w:sz w:val="28"/>
          <w:szCs w:val="28"/>
          <w:cs/>
        </w:rPr>
        <w:t>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1DEAD87C" w14:textId="49031D90" w:rsidR="00FD508C" w:rsidRDefault="00FD508C" w:rsidP="0046108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FCACD13" w14:textId="07B1D211" w:rsidR="00B1375A" w:rsidRPr="005C0BB2" w:rsidRDefault="00D145AE" w:rsidP="0046108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B1375A" w:rsidRPr="005C0BB2">
        <w:rPr>
          <w:rFonts w:asciiTheme="majorBidi" w:hAnsiTheme="majorBidi" w:cstheme="majorBidi"/>
          <w:b/>
          <w:bCs/>
          <w:sz w:val="28"/>
          <w:szCs w:val="28"/>
        </w:rPr>
        <w:tab/>
      </w:r>
      <w:r w:rsidR="00000175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บุคคลหรือกิจการที่เกี่ยวข้องกัน</w:t>
      </w:r>
      <w:r w:rsidR="00000175" w:rsidRPr="005C0BB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422A0DFF" w14:textId="77777777" w:rsidR="00B1375A" w:rsidRPr="005C0BB2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6267BD09" w14:textId="70CA9116" w:rsidR="00584930" w:rsidRPr="005C0BB2" w:rsidRDefault="00584930" w:rsidP="00EC1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C0BB2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116491" w:rsidRPr="005C0BB2">
        <w:rPr>
          <w:rFonts w:asciiTheme="majorBidi" w:hAnsiTheme="majorBidi" w:cstheme="majorBidi"/>
          <w:b/>
          <w:sz w:val="28"/>
          <w:szCs w:val="28"/>
          <w:cs/>
        </w:rPr>
        <w:t>บริษัทย่อยและ</w:t>
      </w:r>
      <w:r w:rsidRPr="005C0BB2">
        <w:rPr>
          <w:rFonts w:asciiTheme="majorBidi" w:hAnsiTheme="majorBidi" w:cstheme="majorBidi"/>
          <w:b/>
          <w:sz w:val="28"/>
          <w:szCs w:val="28"/>
          <w:cs/>
        </w:rPr>
        <w:t>การร่วมค้าได้เปิดเผยในหมายเหตุ</w:t>
      </w:r>
      <w:r w:rsidRPr="00B3607D">
        <w:rPr>
          <w:rFonts w:asciiTheme="majorBidi" w:hAnsiTheme="majorBidi" w:cstheme="majorBidi"/>
          <w:b/>
          <w:sz w:val="28"/>
          <w:szCs w:val="28"/>
          <w:cs/>
        </w:rPr>
        <w:t xml:space="preserve">ข้อ </w:t>
      </w:r>
      <w:r w:rsidR="00FD508C" w:rsidRPr="00B3607D">
        <w:rPr>
          <w:rFonts w:asciiTheme="majorBidi" w:hAnsiTheme="majorBidi" w:cstheme="majorBidi"/>
          <w:bCs/>
          <w:sz w:val="28"/>
          <w:szCs w:val="28"/>
          <w:lang w:eastAsia="zh-CN"/>
        </w:rPr>
        <w:t>1</w:t>
      </w:r>
      <w:r w:rsidR="003C15B1">
        <w:rPr>
          <w:rFonts w:asciiTheme="majorBidi" w:hAnsiTheme="majorBidi" w:cstheme="majorBidi"/>
          <w:bCs/>
          <w:sz w:val="28"/>
          <w:szCs w:val="28"/>
          <w:lang w:eastAsia="zh-CN"/>
        </w:rPr>
        <w:t>1</w:t>
      </w:r>
      <w:r w:rsidR="00116491" w:rsidRPr="00B3607D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116491" w:rsidRPr="00B3607D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="00FD508C" w:rsidRPr="00B3607D">
        <w:rPr>
          <w:rFonts w:asciiTheme="majorBidi" w:hAnsiTheme="majorBidi" w:cstheme="majorBidi"/>
          <w:bCs/>
          <w:sz w:val="28"/>
          <w:szCs w:val="28"/>
        </w:rPr>
        <w:t>1</w:t>
      </w:r>
      <w:r w:rsidR="003C15B1">
        <w:rPr>
          <w:rFonts w:asciiTheme="majorBidi" w:hAnsiTheme="majorBidi" w:cstheme="majorBidi"/>
          <w:bCs/>
          <w:sz w:val="28"/>
          <w:szCs w:val="28"/>
        </w:rPr>
        <w:t>2</w:t>
      </w:r>
      <w:r w:rsidRPr="005C0BB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116491" w:rsidRPr="005C0BB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547C0A">
        <w:rPr>
          <w:rFonts w:asciiTheme="majorBidi" w:hAnsiTheme="majorBidi" w:cstheme="majorBidi" w:hint="cs"/>
          <w:b/>
          <w:sz w:val="28"/>
          <w:szCs w:val="28"/>
          <w:cs/>
        </w:rPr>
        <w:t>สำหรับ</w:t>
      </w:r>
      <w:r w:rsidR="001923C6" w:rsidRPr="005C0BB2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887ACD" w:rsidRPr="005C0BB2">
        <w:rPr>
          <w:rFonts w:asciiTheme="majorBidi" w:hAnsiTheme="majorBidi" w:cstheme="majorBidi"/>
          <w:b/>
          <w:sz w:val="28"/>
          <w:szCs w:val="28"/>
          <w:cs/>
        </w:rPr>
        <w:t>อื่น</w:t>
      </w:r>
      <w:r w:rsidR="001923C6" w:rsidRPr="005C0BB2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EA6B38" w:rsidRPr="005C0BB2">
        <w:rPr>
          <w:rFonts w:asciiTheme="majorBidi" w:hAnsiTheme="majorBidi" w:cstheme="majorBidi"/>
          <w:b/>
          <w:sz w:val="28"/>
          <w:szCs w:val="28"/>
          <w:cs/>
        </w:rPr>
        <w:t>ที่</w:t>
      </w:r>
      <w:r w:rsidR="001923C6" w:rsidRPr="005C0BB2">
        <w:rPr>
          <w:rFonts w:asciiTheme="majorBidi" w:hAnsiTheme="majorBidi" w:cstheme="majorBidi"/>
          <w:b/>
          <w:sz w:val="28"/>
          <w:szCs w:val="28"/>
          <w:cs/>
        </w:rPr>
        <w:t>มีรายการระหว่างกันที่มีนัยสำคัญ</w:t>
      </w:r>
      <w:r w:rsidR="00EA6B38" w:rsidRPr="005C0BB2">
        <w:rPr>
          <w:rFonts w:asciiTheme="majorBidi" w:hAnsiTheme="majorBidi" w:cstheme="majorBidi"/>
          <w:b/>
          <w:sz w:val="28"/>
          <w:szCs w:val="28"/>
          <w:cs/>
        </w:rPr>
        <w:t>กับกลุ่มบริษัท</w:t>
      </w:r>
      <w:r w:rsidR="001923C6" w:rsidRPr="005C0BB2">
        <w:rPr>
          <w:rFonts w:asciiTheme="majorBidi" w:hAnsiTheme="majorBidi" w:cstheme="majorBidi"/>
          <w:b/>
          <w:sz w:val="28"/>
          <w:szCs w:val="28"/>
          <w:cs/>
        </w:rPr>
        <w:t>ในระหว่าง</w:t>
      </w:r>
      <w:r w:rsidR="00EC14C1" w:rsidRPr="005C0BB2">
        <w:rPr>
          <w:rFonts w:asciiTheme="majorBidi" w:hAnsiTheme="majorBidi" w:cstheme="majorBidi"/>
          <w:b/>
          <w:sz w:val="28"/>
          <w:szCs w:val="28"/>
          <w:cs/>
        </w:rPr>
        <w:t>ปี</w:t>
      </w:r>
      <w:r w:rsidR="001923C6" w:rsidRPr="005C0BB2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40CBF476" w14:textId="77777777" w:rsidR="00584930" w:rsidRPr="005C0BB2" w:rsidRDefault="0058493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sz w:val="14"/>
          <w:szCs w:val="1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3690"/>
      </w:tblGrid>
      <w:tr w:rsidR="00B1375A" w:rsidRPr="005C0BB2" w14:paraId="0355437B" w14:textId="77777777" w:rsidTr="1965FB8A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6B6E25CF" w14:textId="77777777" w:rsidR="00AB0317" w:rsidRPr="005C0BB2" w:rsidRDefault="00AB0317" w:rsidP="001923C6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42"/>
                <w:tab w:val="left" w:pos="3942"/>
              </w:tabs>
              <w:spacing w:line="380" w:lineRule="exact"/>
              <w:ind w:right="5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BAD7952" w14:textId="77777777" w:rsidR="00B1375A" w:rsidRPr="005C0BB2" w:rsidRDefault="00B1375A" w:rsidP="001923C6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42"/>
                <w:tab w:val="left" w:pos="3942"/>
              </w:tabs>
              <w:spacing w:line="380" w:lineRule="exact"/>
              <w:ind w:right="5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  <w:r w:rsidR="00843400"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/บุคคล</w:t>
            </w:r>
          </w:p>
        </w:tc>
        <w:tc>
          <w:tcPr>
            <w:tcW w:w="1440" w:type="dxa"/>
            <w:shd w:val="clear" w:color="auto" w:fill="auto"/>
          </w:tcPr>
          <w:p w14:paraId="49143A32" w14:textId="77777777" w:rsidR="00B1375A" w:rsidRPr="005C0BB2" w:rsidRDefault="00B1375A" w:rsidP="001923C6">
            <w:pPr>
              <w:spacing w:line="380" w:lineRule="exact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4C02F2"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="00322B71"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4C02F2"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690" w:type="dxa"/>
            <w:shd w:val="clear" w:color="auto" w:fill="auto"/>
          </w:tcPr>
          <w:p w14:paraId="2809704D" w14:textId="77777777" w:rsidR="00AB0317" w:rsidRPr="005C0BB2" w:rsidRDefault="00AB0317" w:rsidP="0019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90"/>
              </w:tabs>
              <w:spacing w:line="380" w:lineRule="exact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D25EF2D" w14:textId="77777777" w:rsidR="00B1375A" w:rsidRPr="005C0BB2" w:rsidRDefault="00B1375A" w:rsidP="0019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90"/>
              </w:tabs>
              <w:spacing w:line="380" w:lineRule="exact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F1DD9" w:rsidRPr="005C0BB2" w14:paraId="7FA5B79C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790A66A6" w14:textId="77777777" w:rsidR="005F1DD9" w:rsidRPr="005C0BB2" w:rsidRDefault="005F1DD9" w:rsidP="001923C6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F10EB84" w14:textId="77777777" w:rsidR="005F1DD9" w:rsidRPr="005C0BB2" w:rsidRDefault="005F1DD9" w:rsidP="001923C6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727DF13" w14:textId="77777777" w:rsidR="005F1DD9" w:rsidRPr="005C0BB2" w:rsidRDefault="005F1DD9" w:rsidP="001923C6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-20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บุคคลที่มีอำนาจและความ</w:t>
            </w:r>
            <w:r w:rsidR="00087F54"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รับผิดชอบ</w:t>
            </w: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</w:t>
            </w:r>
            <w:r w:rsidR="00865863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กลุ่ม</w:t>
            </w: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 (ไม่ว่าจะทำหน้าที่ในระดับบริหารหรือไม่)</w:t>
            </w:r>
          </w:p>
        </w:tc>
      </w:tr>
      <w:tr w:rsidR="00AB0317" w:rsidRPr="005C0BB2" w14:paraId="7D789314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1381E877" w14:textId="77777777" w:rsidR="00AB0317" w:rsidRPr="005C0BB2" w:rsidRDefault="008C2ADE" w:rsidP="001923C6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มิตรสิบ </w:t>
            </w:r>
            <w:r w:rsidR="00EB728C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พิ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โก จำกัด</w:t>
            </w:r>
          </w:p>
        </w:tc>
        <w:tc>
          <w:tcPr>
            <w:tcW w:w="1440" w:type="dxa"/>
            <w:shd w:val="clear" w:color="auto" w:fill="auto"/>
          </w:tcPr>
          <w:p w14:paraId="79BFDC64" w14:textId="77777777" w:rsidR="00AB0317" w:rsidRPr="005C0BB2" w:rsidRDefault="00AB0317" w:rsidP="001923C6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076ED40" w14:textId="77777777" w:rsidR="00AB0317" w:rsidRPr="005C0BB2" w:rsidRDefault="00AB0317" w:rsidP="001923C6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บริษัทย่อยซึ่งบริษัทถือหุ้นร้อยละ </w:t>
            </w:r>
            <w:r w:rsidR="00D824AB" w:rsidRPr="005C0BB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100</w:t>
            </w:r>
          </w:p>
        </w:tc>
      </w:tr>
      <w:tr w:rsidR="00AB0317" w:rsidRPr="005C0BB2" w14:paraId="7D9E1489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15AF5683" w14:textId="77777777" w:rsidR="00AB0317" w:rsidRPr="005C0BB2" w:rsidRDefault="008C2ADE" w:rsidP="001923C6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 เสกเงิน จำกัด</w:t>
            </w:r>
          </w:p>
        </w:tc>
        <w:tc>
          <w:tcPr>
            <w:tcW w:w="1440" w:type="dxa"/>
            <w:shd w:val="clear" w:color="auto" w:fill="auto"/>
          </w:tcPr>
          <w:p w14:paraId="029696F7" w14:textId="77777777" w:rsidR="00AB0317" w:rsidRPr="005C0BB2" w:rsidRDefault="00AB0317" w:rsidP="001923C6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62A3E1F" w14:textId="77777777" w:rsidR="00AB0317" w:rsidRPr="005C0BB2" w:rsidRDefault="00AB0317" w:rsidP="001923C6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บริษัทย่อยซึ่งบริษัทถือหุ้นร้อยละ </w:t>
            </w:r>
            <w:r w:rsidR="00D824AB" w:rsidRPr="005C0BB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100</w:t>
            </w:r>
          </w:p>
        </w:tc>
      </w:tr>
      <w:tr w:rsidR="00FD508C" w:rsidRPr="005C0BB2" w14:paraId="3B9151FA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0230851D" w14:textId="0EF54846" w:rsidR="00FD508C" w:rsidRPr="005C0BB2" w:rsidRDefault="00FD508C" w:rsidP="00FD508C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เบสท์ คาร์ เซ็นเตอร์ จำกัด</w:t>
            </w:r>
          </w:p>
        </w:tc>
        <w:tc>
          <w:tcPr>
            <w:tcW w:w="1440" w:type="dxa"/>
            <w:shd w:val="clear" w:color="auto" w:fill="auto"/>
          </w:tcPr>
          <w:p w14:paraId="1A6F5239" w14:textId="707C2F87" w:rsidR="00FD508C" w:rsidRPr="005C0BB2" w:rsidRDefault="00FD508C" w:rsidP="00FD50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BB22063" w14:textId="67384CE5" w:rsidR="00FD508C" w:rsidRPr="005C0BB2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บริษัทย่อยซึ่งบริษัทถือหุ้นร้อยละ </w:t>
            </w: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100</w:t>
            </w:r>
          </w:p>
        </w:tc>
      </w:tr>
      <w:tr w:rsidR="00FD508C" w:rsidRPr="005C0BB2" w14:paraId="1ADBD514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3486C47B" w14:textId="77777777" w:rsidR="00FD508C" w:rsidRPr="005C0BB2" w:rsidRDefault="00FD508C" w:rsidP="00FD508C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แอพแท็กซี่ จำกัด</w:t>
            </w:r>
          </w:p>
        </w:tc>
        <w:tc>
          <w:tcPr>
            <w:tcW w:w="1440" w:type="dxa"/>
            <w:shd w:val="clear" w:color="auto" w:fill="auto"/>
          </w:tcPr>
          <w:p w14:paraId="312C6E23" w14:textId="77777777" w:rsidR="00FD508C" w:rsidRPr="005C0BB2" w:rsidRDefault="00FD508C" w:rsidP="00FD50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108A0B2F" w14:textId="77777777" w:rsidR="00FD508C" w:rsidRPr="005C0BB2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ถือหุ้นทางตรงในการร่วมค้า</w:t>
            </w:r>
          </w:p>
        </w:tc>
      </w:tr>
      <w:tr w:rsidR="00FD508C" w:rsidRPr="005C0BB2" w14:paraId="4868D38C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7E8A3348" w14:textId="77777777" w:rsidR="00FD508C" w:rsidRPr="005C0BB2" w:rsidRDefault="00FD508C" w:rsidP="00FD508C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ชัยศิริจิต จำกัด</w:t>
            </w:r>
          </w:p>
        </w:tc>
        <w:tc>
          <w:tcPr>
            <w:tcW w:w="1440" w:type="dxa"/>
            <w:shd w:val="clear" w:color="auto" w:fill="auto"/>
          </w:tcPr>
          <w:p w14:paraId="16DE5B40" w14:textId="77777777" w:rsidR="00FD508C" w:rsidRPr="005C0BB2" w:rsidRDefault="00FD508C" w:rsidP="00FD50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B5F7718" w14:textId="77777777" w:rsidR="00FD508C" w:rsidRPr="005C0BB2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FD508C" w:rsidRPr="005C0BB2" w14:paraId="65CDA123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3F48600B" w14:textId="77777777" w:rsidR="00FD508C" w:rsidRPr="002D57EC" w:rsidRDefault="00FD508C" w:rsidP="00FD508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ดำรงค์ชัย เซฟแอนด์สตีล เฟอร์นิเจอร์ จำกัด</w:t>
            </w:r>
          </w:p>
        </w:tc>
        <w:tc>
          <w:tcPr>
            <w:tcW w:w="1440" w:type="dxa"/>
            <w:shd w:val="clear" w:color="auto" w:fill="auto"/>
          </w:tcPr>
          <w:p w14:paraId="569969F3" w14:textId="77777777" w:rsidR="00FD508C" w:rsidRPr="002D57EC" w:rsidRDefault="00FD508C" w:rsidP="00FD508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68274F4" w14:textId="77777777" w:rsidR="00FD508C" w:rsidRPr="002D57EC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FD508C" w:rsidRPr="005C0BB2" w14:paraId="78CA9911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1CAB9628" w14:textId="77777777" w:rsidR="00FD508C" w:rsidRPr="002D57EC" w:rsidRDefault="00FD508C" w:rsidP="00FD508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สวัสดิ์ศิริ จำกัด</w:t>
            </w:r>
          </w:p>
        </w:tc>
        <w:tc>
          <w:tcPr>
            <w:tcW w:w="1440" w:type="dxa"/>
            <w:shd w:val="clear" w:color="auto" w:fill="auto"/>
          </w:tcPr>
          <w:p w14:paraId="7DAC3938" w14:textId="77777777" w:rsidR="00FD508C" w:rsidRPr="002D57EC" w:rsidRDefault="00FD508C" w:rsidP="00FD508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31C1E7E" w14:textId="77777777" w:rsidR="00FD508C" w:rsidRPr="002D57EC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FD508C" w:rsidRPr="005C0BB2" w14:paraId="0B4882D0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0F5F2474" w14:textId="77777777" w:rsidR="00FD508C" w:rsidRPr="002D57EC" w:rsidRDefault="00FD508C" w:rsidP="00FD508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เอ็น.อี.อี. จำกัด</w:t>
            </w:r>
          </w:p>
        </w:tc>
        <w:tc>
          <w:tcPr>
            <w:tcW w:w="1440" w:type="dxa"/>
            <w:shd w:val="clear" w:color="auto" w:fill="auto"/>
          </w:tcPr>
          <w:p w14:paraId="5006329B" w14:textId="77777777" w:rsidR="00FD508C" w:rsidRPr="002D57EC" w:rsidRDefault="00FD508C" w:rsidP="00FD508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18D0548E" w14:textId="77777777" w:rsidR="00FD508C" w:rsidRPr="002D57EC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547C0A" w:rsidRPr="005C0BB2" w14:paraId="5CDCFC9B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426916FF" w14:textId="47FCFA7D" w:rsidR="00547C0A" w:rsidRPr="002D57EC" w:rsidRDefault="00E753B2" w:rsidP="00FD508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ดีซีเค แลนด์ จำกัด</w:t>
            </w:r>
          </w:p>
        </w:tc>
        <w:tc>
          <w:tcPr>
            <w:tcW w:w="1440" w:type="dxa"/>
            <w:shd w:val="clear" w:color="auto" w:fill="auto"/>
          </w:tcPr>
          <w:p w14:paraId="54A41EF6" w14:textId="79BD207A" w:rsidR="00547C0A" w:rsidRPr="002D57EC" w:rsidRDefault="00E753B2" w:rsidP="00FD508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744938B" w14:textId="77F1279A" w:rsidR="00547C0A" w:rsidRPr="002D57EC" w:rsidRDefault="00E753B2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E753B2" w:rsidRPr="00713876" w14:paraId="088C225D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05957869" w14:textId="6B00F92F" w:rsidR="00E753B2" w:rsidRPr="00713876" w:rsidRDefault="00E753B2" w:rsidP="00FD508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387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ดี.ซี. โกดังและโรงงาน จำกัด</w:t>
            </w:r>
          </w:p>
        </w:tc>
        <w:tc>
          <w:tcPr>
            <w:tcW w:w="1440" w:type="dxa"/>
            <w:shd w:val="clear" w:color="auto" w:fill="auto"/>
          </w:tcPr>
          <w:p w14:paraId="523914E2" w14:textId="15E8610B" w:rsidR="00E753B2" w:rsidRPr="00713876" w:rsidRDefault="00E753B2" w:rsidP="00FD508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387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2E2F98A" w14:textId="01B261A9" w:rsidR="00E753B2" w:rsidRPr="00713876" w:rsidRDefault="00E753B2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713876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E753B2" w:rsidRPr="00713876" w14:paraId="77AD62FF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1733F8CA" w14:textId="2438FB3E" w:rsidR="00E753B2" w:rsidRPr="00713876" w:rsidRDefault="28479092" w:rsidP="1965FB8A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713876">
              <w:rPr>
                <w:rFonts w:asciiTheme="majorBidi" w:hAnsiTheme="majorBidi" w:cstheme="majorBidi"/>
                <w:sz w:val="28"/>
                <w:szCs w:val="28"/>
              </w:rPr>
              <w:t>บริษัท</w:t>
            </w:r>
            <w:proofErr w:type="spellEnd"/>
            <w:r w:rsidRPr="007138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13876">
              <w:rPr>
                <w:rFonts w:asciiTheme="majorBidi" w:hAnsiTheme="majorBidi" w:cstheme="majorBidi"/>
                <w:sz w:val="28"/>
                <w:szCs w:val="28"/>
              </w:rPr>
              <w:t>เอ็ม.</w:t>
            </w:r>
            <w:proofErr w:type="gramStart"/>
            <w:r w:rsidRPr="00713876">
              <w:rPr>
                <w:rFonts w:asciiTheme="majorBidi" w:hAnsiTheme="majorBidi" w:cstheme="majorBidi"/>
                <w:sz w:val="28"/>
                <w:szCs w:val="28"/>
              </w:rPr>
              <w:t>ที.กรุ๊ป</w:t>
            </w:r>
            <w:proofErr w:type="spellEnd"/>
            <w:proofErr w:type="gramEnd"/>
            <w:r w:rsidRPr="007138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13876">
              <w:rPr>
                <w:rFonts w:asciiTheme="majorBidi" w:hAnsiTheme="majorBidi" w:cstheme="majorBidi"/>
                <w:sz w:val="28"/>
                <w:szCs w:val="28"/>
              </w:rPr>
              <w:t>เซอร์วิส</w:t>
            </w:r>
            <w:proofErr w:type="spellEnd"/>
            <w:r w:rsidRPr="007138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13876">
              <w:rPr>
                <w:rFonts w:asciiTheme="majorBidi" w:hAnsiTheme="majorBidi" w:cstheme="majorBidi"/>
                <w:sz w:val="28"/>
                <w:szCs w:val="28"/>
              </w:rPr>
              <w:t>จำกัด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3FDC0E89" w14:textId="7F395D51" w:rsidR="00E753B2" w:rsidRPr="00713876" w:rsidRDefault="028C9A5B" w:rsidP="1965FB8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387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8267D9A" w14:textId="00BFF2F4" w:rsidR="00E753B2" w:rsidRPr="00713876" w:rsidRDefault="028C9A5B" w:rsidP="1965FB8A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713876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FD508C" w:rsidRPr="005C0BB2" w14:paraId="02747B97" w14:textId="77777777" w:rsidTr="1965FB8A">
        <w:trPr>
          <w:trHeight w:val="20"/>
        </w:trPr>
        <w:tc>
          <w:tcPr>
            <w:tcW w:w="4140" w:type="dxa"/>
            <w:shd w:val="clear" w:color="auto" w:fill="auto"/>
          </w:tcPr>
          <w:p w14:paraId="09AB6F5D" w14:textId="77777777" w:rsidR="00FD508C" w:rsidRPr="005C0BB2" w:rsidRDefault="00FD508C" w:rsidP="00FD508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10DBF165" w14:textId="77777777" w:rsidR="00FD508C" w:rsidRPr="005C0BB2" w:rsidRDefault="00FD508C" w:rsidP="00FD508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9541AA2" w14:textId="77777777" w:rsidR="005945FD" w:rsidRPr="005C0BB2" w:rsidRDefault="00FD508C" w:rsidP="00FD508C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สมาชิกในครอบครัวที่ใกล้ชิดผู้บริหารและ/หรือ</w:t>
            </w:r>
          </w:p>
          <w:p w14:paraId="60C8626B" w14:textId="34407EFA" w:rsidR="00FD508C" w:rsidRPr="005C0BB2" w:rsidRDefault="00FD508C" w:rsidP="005945FD">
            <w:pPr>
              <w:tabs>
                <w:tab w:val="clear" w:pos="227"/>
                <w:tab w:val="clear" w:pos="680"/>
                <w:tab w:val="clear" w:pos="907"/>
                <w:tab w:val="clear" w:pos="2580"/>
                <w:tab w:val="left" w:pos="77"/>
                <w:tab w:val="left" w:pos="2700"/>
              </w:tabs>
              <w:spacing w:line="240" w:lineRule="auto"/>
              <w:ind w:left="437" w:right="72" w:hanging="19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ผู้ถือหุ้น</w:t>
            </w:r>
          </w:p>
        </w:tc>
      </w:tr>
    </w:tbl>
    <w:p w14:paraId="1617E882" w14:textId="77777777" w:rsidR="005E4A14" w:rsidRPr="005C0BB2" w:rsidRDefault="005E4A14" w:rsidP="00547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260"/>
        <w:gridCol w:w="270"/>
        <w:gridCol w:w="1170"/>
        <w:gridCol w:w="270"/>
        <w:gridCol w:w="1170"/>
      </w:tblGrid>
      <w:tr w:rsidR="00480137" w:rsidRPr="005C0BB2" w14:paraId="050AE498" w14:textId="77777777" w:rsidTr="1965FB8A">
        <w:trPr>
          <w:tblHeader/>
        </w:trPr>
        <w:tc>
          <w:tcPr>
            <w:tcW w:w="3960" w:type="dxa"/>
          </w:tcPr>
          <w:p w14:paraId="51F665FB" w14:textId="2BB6698E" w:rsidR="00480137" w:rsidRPr="005C0BB2" w:rsidRDefault="00547C0A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47C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90" w:type="dxa"/>
            <w:gridSpan w:val="3"/>
          </w:tcPr>
          <w:p w14:paraId="412CFA2F" w14:textId="639F9E65" w:rsidR="00480137" w:rsidRPr="005C0BB2" w:rsidRDefault="00480137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86A527" w14:textId="77777777" w:rsidR="00480137" w:rsidRPr="005C0BB2" w:rsidRDefault="00480137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497ABF54" w14:textId="77777777" w:rsidR="00480137" w:rsidRPr="005C0BB2" w:rsidRDefault="00480137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A93" w:rsidRPr="005C0BB2" w14:paraId="25884575" w14:textId="77777777" w:rsidTr="1965FB8A">
        <w:trPr>
          <w:tblHeader/>
        </w:trPr>
        <w:tc>
          <w:tcPr>
            <w:tcW w:w="3960" w:type="dxa"/>
          </w:tcPr>
          <w:p w14:paraId="0DF03DFD" w14:textId="77777777" w:rsidR="009E3A93" w:rsidRPr="005C0BB2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235EE1"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235EE1"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260" w:type="dxa"/>
          </w:tcPr>
          <w:p w14:paraId="5486D12D" w14:textId="7F1139FF" w:rsidR="009E3A93" w:rsidRPr="005C0BB2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79C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3138303" w14:textId="77777777" w:rsidR="009E3A93" w:rsidRPr="005C0BB2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E95F7DC" w14:textId="1A9FBAAF" w:rsidR="009E3A93" w:rsidRPr="005C0BB2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79C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A5290BB" w14:textId="77777777" w:rsidR="009E3A93" w:rsidRPr="005C0BB2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873FA8" w14:textId="5AB6F4E6" w:rsidR="009E3A93" w:rsidRPr="005C0BB2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79C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BA1F52F" w14:textId="77777777" w:rsidR="009E3A93" w:rsidRPr="005C0BB2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F47EE28" w14:textId="5CB98BB8" w:rsidR="009E3A93" w:rsidRPr="005C0BB2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BE79C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E3A93" w:rsidRPr="005C0BB2" w14:paraId="12E4B37B" w14:textId="77777777" w:rsidTr="1965FB8A">
        <w:trPr>
          <w:trHeight w:val="352"/>
          <w:tblHeader/>
        </w:trPr>
        <w:tc>
          <w:tcPr>
            <w:tcW w:w="3960" w:type="dxa"/>
          </w:tcPr>
          <w:p w14:paraId="77DD5392" w14:textId="77777777" w:rsidR="009E3A93" w:rsidRPr="005C0BB2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00DBFF7B" w14:textId="77777777" w:rsidR="009E3A93" w:rsidRPr="005C0BB2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84866" w:rsidRPr="005C0BB2" w14:paraId="214AC16E" w14:textId="77777777" w:rsidTr="1965FB8A">
        <w:trPr>
          <w:trHeight w:val="352"/>
        </w:trPr>
        <w:tc>
          <w:tcPr>
            <w:tcW w:w="3960" w:type="dxa"/>
          </w:tcPr>
          <w:p w14:paraId="6AC62616" w14:textId="77777777" w:rsidR="00A84866" w:rsidRPr="005C0BB2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60" w:type="dxa"/>
          </w:tcPr>
          <w:p w14:paraId="4EB00C5F" w14:textId="77777777" w:rsidR="00A84866" w:rsidRPr="005C0BB2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D769CF" w14:textId="77777777" w:rsidR="00A84866" w:rsidRPr="005C0BB2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03071D" w14:textId="77777777" w:rsidR="00A84866" w:rsidRPr="005C0BB2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34A000" w14:textId="77777777" w:rsidR="00A84866" w:rsidRPr="005C0BB2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B103E" w14:textId="77777777" w:rsidR="00A84866" w:rsidRPr="005C0BB2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DAF81B" w14:textId="77777777" w:rsidR="00A84866" w:rsidRPr="005C0BB2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6D1EFE" w14:textId="77777777" w:rsidR="00A84866" w:rsidRPr="005C0BB2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79CA" w:rsidRPr="005C0BB2" w14:paraId="666015F3" w14:textId="77777777" w:rsidTr="1965FB8A">
        <w:trPr>
          <w:trHeight w:val="352"/>
        </w:trPr>
        <w:tc>
          <w:tcPr>
            <w:tcW w:w="3960" w:type="dxa"/>
          </w:tcPr>
          <w:p w14:paraId="4BEB538E" w14:textId="41204A5F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DF14A13" w14:textId="436EFE39" w:rsidR="00BE79CA" w:rsidRPr="005C0BB2" w:rsidRDefault="4F1F6665" w:rsidP="4878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487851CC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70" w:type="dxa"/>
          </w:tcPr>
          <w:p w14:paraId="4CB38C6D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F1EFD0E" w14:textId="7DF64C49" w:rsidR="00BE79CA" w:rsidRPr="005C0BB2" w:rsidRDefault="00F2605E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BE79C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2DEB232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66CCCE" w14:textId="71AE84C8" w:rsidR="00BE79CA" w:rsidRPr="005C0BB2" w:rsidRDefault="6F6E4779" w:rsidP="3E142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3E142B32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70" w:type="dxa"/>
          </w:tcPr>
          <w:p w14:paraId="66CBCDDB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A5454B" w14:textId="130B19C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BE79CA" w:rsidRPr="005C0BB2" w14:paraId="0C89AC5F" w14:textId="77777777" w:rsidTr="1965FB8A">
        <w:tc>
          <w:tcPr>
            <w:tcW w:w="3960" w:type="dxa"/>
          </w:tcPr>
          <w:p w14:paraId="0F3704F7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CC62A9B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5D62F5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EAA4B5D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19FA04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92D04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860C9D3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2B4F31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1F1" w:rsidRPr="006A51F1" w14:paraId="683E8487" w14:textId="77777777" w:rsidTr="1965FB8A">
        <w:tc>
          <w:tcPr>
            <w:tcW w:w="3960" w:type="dxa"/>
          </w:tcPr>
          <w:p w14:paraId="412FE642" w14:textId="0DABEBFF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รายได้จากการขายรถ</w:t>
            </w:r>
          </w:p>
        </w:tc>
        <w:tc>
          <w:tcPr>
            <w:tcW w:w="1260" w:type="dxa"/>
          </w:tcPr>
          <w:p w14:paraId="65A14179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59B471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A6C4C0F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AEC2C6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731246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790FA4B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FDEFA8B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1F1" w:rsidRPr="006A51F1" w14:paraId="2144EB91" w14:textId="77777777" w:rsidTr="1965FB8A">
        <w:tc>
          <w:tcPr>
            <w:tcW w:w="3960" w:type="dxa"/>
          </w:tcPr>
          <w:p w14:paraId="015DB499" w14:textId="62658149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2E60E6E" w14:textId="11A2C442" w:rsidR="006A51F1" w:rsidRPr="00D145AE" w:rsidRDefault="40817D90" w:rsidP="4878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487851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C431F5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7BD587B" w14:textId="0A168FE4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F85B6D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D817EC" w14:textId="283E73EF" w:rsidR="006A51F1" w:rsidRPr="00D145AE" w:rsidRDefault="545E7C05" w:rsidP="4878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487851CC">
              <w:rPr>
                <w:rFonts w:asciiTheme="majorBidi" w:hAnsiTheme="majorBidi" w:cstheme="majorBidi"/>
                <w:sz w:val="28"/>
                <w:szCs w:val="28"/>
              </w:rPr>
              <w:t>343,311</w:t>
            </w:r>
          </w:p>
        </w:tc>
        <w:tc>
          <w:tcPr>
            <w:tcW w:w="270" w:type="dxa"/>
          </w:tcPr>
          <w:p w14:paraId="441AA2D5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CE5A703" w14:textId="1E9AD49A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51F1" w:rsidRPr="005C0BB2" w14:paraId="2855BF2A" w14:textId="77777777" w:rsidTr="1965FB8A">
        <w:tc>
          <w:tcPr>
            <w:tcW w:w="3960" w:type="dxa"/>
          </w:tcPr>
          <w:p w14:paraId="731CC94A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2630874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482BA0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7BE58AB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5C4CCB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FAFC2E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6A97B67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EF000A7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1F1" w:rsidRPr="005C0BB2" w14:paraId="67527498" w14:textId="77777777" w:rsidTr="1965FB8A">
        <w:tc>
          <w:tcPr>
            <w:tcW w:w="3960" w:type="dxa"/>
          </w:tcPr>
          <w:p w14:paraId="2B27B1D4" w14:textId="55E9CD5C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2CDDD826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BA043E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41A194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E0898C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09B772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8CF665B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7969802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1F1" w:rsidRPr="005C0BB2" w14:paraId="0454545D" w14:textId="77777777" w:rsidTr="1965FB8A">
        <w:tc>
          <w:tcPr>
            <w:tcW w:w="3960" w:type="dxa"/>
          </w:tcPr>
          <w:p w14:paraId="6ECE0C12" w14:textId="242B5F0F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1B20E70" w14:textId="216E1BEC" w:rsidR="006A51F1" w:rsidRPr="00D145AE" w:rsidRDefault="27BDE7FA" w:rsidP="4878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487851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E0E149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C2F9E71" w14:textId="39A1A829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DDFE44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70266E" w14:textId="69EFF0E4" w:rsidR="006A51F1" w:rsidRPr="00D145AE" w:rsidRDefault="379D4E40" w:rsidP="4878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487851CC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270" w:type="dxa"/>
          </w:tcPr>
          <w:p w14:paraId="0D7F3EDA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59AF275" w14:textId="18A5654A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  <w:tr w:rsidR="006A51F1" w:rsidRPr="005C0BB2" w14:paraId="607502A9" w14:textId="77777777" w:rsidTr="1965FB8A">
        <w:tc>
          <w:tcPr>
            <w:tcW w:w="3960" w:type="dxa"/>
          </w:tcPr>
          <w:p w14:paraId="0A84D77E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4BC3BC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A0B74C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EA4BAB2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9B2192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63AEE2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3913EF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1BE66A7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1F1" w:rsidRPr="005C0BB2" w14:paraId="30862264" w14:textId="77777777" w:rsidTr="1965FB8A">
        <w:trPr>
          <w:trHeight w:val="352"/>
        </w:trPr>
        <w:tc>
          <w:tcPr>
            <w:tcW w:w="3960" w:type="dxa"/>
          </w:tcPr>
          <w:p w14:paraId="64E6A437" w14:textId="74BF90ED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60" w:type="dxa"/>
          </w:tcPr>
          <w:p w14:paraId="7F36B628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F7171C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23E93AB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B3E2C2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0F0BF0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49B966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5A5545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1F1" w:rsidRPr="005C0BB2" w14:paraId="0215B2CC" w14:textId="77777777" w:rsidTr="1965FB8A">
        <w:trPr>
          <w:trHeight w:val="352"/>
        </w:trPr>
        <w:tc>
          <w:tcPr>
            <w:tcW w:w="3960" w:type="dxa"/>
          </w:tcPr>
          <w:p w14:paraId="5805C726" w14:textId="70395529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0B5ED45" w14:textId="66039287" w:rsidR="006A51F1" w:rsidRPr="00D145AE" w:rsidRDefault="5B6ED813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5C628F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93DD069" w14:textId="3198E46A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70F20F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02FFD8" w14:textId="75522CBE" w:rsidR="006A51F1" w:rsidRPr="00D145AE" w:rsidRDefault="12C17388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270" w:type="dxa"/>
          </w:tcPr>
          <w:p w14:paraId="711DC580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E2EBD02" w14:textId="4BE041D1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1,398</w:t>
            </w:r>
          </w:p>
        </w:tc>
      </w:tr>
      <w:tr w:rsidR="006A51F1" w:rsidRPr="005C0BB2" w14:paraId="3F8EBE7F" w14:textId="77777777" w:rsidTr="1965FB8A">
        <w:trPr>
          <w:trHeight w:val="352"/>
        </w:trPr>
        <w:tc>
          <w:tcPr>
            <w:tcW w:w="3960" w:type="dxa"/>
          </w:tcPr>
          <w:p w14:paraId="6B9BF661" w14:textId="50D2F70F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60" w:type="dxa"/>
          </w:tcPr>
          <w:p w14:paraId="5947CFD7" w14:textId="79A2F9BA" w:rsidR="006A51F1" w:rsidRPr="00D145AE" w:rsidRDefault="5B6ED813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32FD4266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8E90DFC" w14:textId="21BE06F4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5FCA4899" w14:textId="7B45C767" w:rsidR="006A51F1" w:rsidRPr="00D145AE" w:rsidRDefault="006A51F1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4FFD6E" w14:textId="3F69418D" w:rsidR="006A51F1" w:rsidRPr="00D145AE" w:rsidRDefault="085B533F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0DBA5BBA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5D9E4D" w14:textId="2B4E9160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6A51F1" w:rsidRPr="005C0BB2" w14:paraId="4B265574" w14:textId="77777777" w:rsidTr="1965FB8A">
        <w:trPr>
          <w:trHeight w:val="352"/>
        </w:trPr>
        <w:tc>
          <w:tcPr>
            <w:tcW w:w="3960" w:type="dxa"/>
          </w:tcPr>
          <w:p w14:paraId="06BD40DB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6DB574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D6D6D6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8FCDCAE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AAF2AC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2CAD2A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FC07AF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BFC647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1F1" w:rsidRPr="005C0BB2" w14:paraId="3E12CDAE" w14:textId="77777777" w:rsidTr="1965FB8A">
        <w:trPr>
          <w:trHeight w:val="254"/>
        </w:trPr>
        <w:tc>
          <w:tcPr>
            <w:tcW w:w="3960" w:type="dxa"/>
          </w:tcPr>
          <w:p w14:paraId="12DE8066" w14:textId="1AB34003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</w:tcPr>
          <w:p w14:paraId="7CF07615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EF0A34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672910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9EF8D2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BC57FF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88B352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545378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1F1" w:rsidRPr="005C0BB2" w14:paraId="0C04B2AF" w14:textId="77777777" w:rsidTr="1965FB8A">
        <w:trPr>
          <w:trHeight w:val="254"/>
        </w:trPr>
        <w:tc>
          <w:tcPr>
            <w:tcW w:w="3960" w:type="dxa"/>
          </w:tcPr>
          <w:p w14:paraId="3721AB08" w14:textId="45335429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1AB1AAA" w14:textId="6A5176FF" w:rsidR="006A51F1" w:rsidRPr="00D145AE" w:rsidRDefault="081EEFE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2AAD8C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5099C4" w14:textId="0E95DBBD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27E019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CD0E80" w14:textId="75C8E082" w:rsidR="006A51F1" w:rsidRPr="00D145AE" w:rsidRDefault="38262D20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270" w:type="dxa"/>
          </w:tcPr>
          <w:p w14:paraId="7CB22228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D55AAE" w14:textId="2E4D7331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</w:tr>
      <w:tr w:rsidR="006A51F1" w:rsidRPr="005C0BB2" w14:paraId="31E7FF12" w14:textId="77777777" w:rsidTr="1965FB8A">
        <w:trPr>
          <w:trHeight w:val="254"/>
        </w:trPr>
        <w:tc>
          <w:tcPr>
            <w:tcW w:w="3960" w:type="dxa"/>
          </w:tcPr>
          <w:p w14:paraId="310983FE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5196E87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B22748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99C0C3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84B6E2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68BEDC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6EF80E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2F193D" w14:textId="77777777" w:rsidR="006A51F1" w:rsidRPr="00D145AE" w:rsidRDefault="006A51F1" w:rsidP="006A5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5179" w:rsidRPr="005C0BB2" w14:paraId="5EBAA690" w14:textId="77777777" w:rsidTr="1965FB8A">
        <w:trPr>
          <w:trHeight w:val="254"/>
        </w:trPr>
        <w:tc>
          <w:tcPr>
            <w:tcW w:w="3960" w:type="dxa"/>
          </w:tcPr>
          <w:p w14:paraId="52C690CD" w14:textId="076D1F7C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60" w:type="dxa"/>
          </w:tcPr>
          <w:p w14:paraId="26ADD760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2C3B9D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F7E9A7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B69A2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A04E02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DD7A9F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B5DBB5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5179" w:rsidRPr="005C0BB2" w14:paraId="494846CD" w14:textId="77777777" w:rsidTr="1965FB8A">
        <w:trPr>
          <w:trHeight w:val="254"/>
        </w:trPr>
        <w:tc>
          <w:tcPr>
            <w:tcW w:w="3960" w:type="dxa"/>
          </w:tcPr>
          <w:p w14:paraId="66DD6576" w14:textId="7F7C819D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68A5A60" w14:textId="6FB8AD05" w:rsidR="00FC5179" w:rsidRPr="00D145AE" w:rsidRDefault="3342ED03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B9EE0B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EDD551" w14:textId="005D8622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1D5C8B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740B5A" w14:textId="6A08F79B" w:rsidR="00FC5179" w:rsidRPr="00D145AE" w:rsidRDefault="2FBA03E7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270" w:type="dxa"/>
          </w:tcPr>
          <w:p w14:paraId="79E440C7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95FE44" w14:textId="1EEF6EAA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5179" w:rsidRPr="005C0BB2" w14:paraId="2675F11C" w14:textId="77777777" w:rsidTr="1965FB8A">
        <w:trPr>
          <w:trHeight w:val="254"/>
        </w:trPr>
        <w:tc>
          <w:tcPr>
            <w:tcW w:w="3960" w:type="dxa"/>
          </w:tcPr>
          <w:p w14:paraId="0A31C9A4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31144C9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88B34E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537A78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8E4434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DB6D6A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012BFD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015065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5179" w:rsidRPr="005C0BB2" w14:paraId="66AA3ECC" w14:textId="77777777" w:rsidTr="1965FB8A">
        <w:tc>
          <w:tcPr>
            <w:tcW w:w="3960" w:type="dxa"/>
          </w:tcPr>
          <w:p w14:paraId="747A4DCB" w14:textId="0B2A5ADB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13075CDC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821DFE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C56A59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8DA057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4CF270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FD7B72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758633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C5179" w:rsidRPr="005C0BB2" w14:paraId="4E395B66" w14:textId="77777777" w:rsidTr="1965FB8A">
        <w:tc>
          <w:tcPr>
            <w:tcW w:w="3960" w:type="dxa"/>
          </w:tcPr>
          <w:p w14:paraId="2C380415" w14:textId="68BF3042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C0169A6" w14:textId="606D2660" w:rsidR="00FC5179" w:rsidRPr="00D145AE" w:rsidRDefault="7643A687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3F0535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B79E7D" w14:textId="0AF3145D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481242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F11037" w14:textId="04FEB854" w:rsidR="00FC5179" w:rsidRPr="00D145AE" w:rsidRDefault="1FBA65D3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080E90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23607D" w14:textId="427DF96B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584FF2" w:rsidRPr="005C0BB2" w14:paraId="7039A5A0" w14:textId="77777777" w:rsidTr="1965FB8A">
        <w:tc>
          <w:tcPr>
            <w:tcW w:w="3960" w:type="dxa"/>
          </w:tcPr>
          <w:p w14:paraId="430DCC61" w14:textId="77777777" w:rsidR="00584FF2" w:rsidRPr="00D145AE" w:rsidRDefault="00584FF2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3666D2C" w14:textId="77777777" w:rsidR="00584FF2" w:rsidRPr="1965FB8A" w:rsidRDefault="00584FF2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76F2DA" w14:textId="77777777" w:rsidR="00584FF2" w:rsidRPr="00D145AE" w:rsidRDefault="00584FF2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4F3BB5" w14:textId="77777777" w:rsidR="00584FF2" w:rsidRPr="00D145AE" w:rsidRDefault="00584FF2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B27688" w14:textId="77777777" w:rsidR="00584FF2" w:rsidRPr="00D145AE" w:rsidRDefault="00584FF2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7A08E9" w14:textId="77777777" w:rsidR="00584FF2" w:rsidRPr="1965FB8A" w:rsidRDefault="00584FF2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B4B3C1" w14:textId="77777777" w:rsidR="00584FF2" w:rsidRPr="00D145AE" w:rsidRDefault="00584FF2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60B62D" w14:textId="77777777" w:rsidR="00584FF2" w:rsidRPr="00D145AE" w:rsidRDefault="00584FF2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5179" w:rsidRPr="005C0BB2" w14:paraId="702A0799" w14:textId="77777777" w:rsidTr="1965FB8A">
        <w:tc>
          <w:tcPr>
            <w:tcW w:w="3960" w:type="dxa"/>
          </w:tcPr>
          <w:p w14:paraId="08711C83" w14:textId="0DC08910" w:rsidR="00FC5179" w:rsidRPr="005C0BB2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9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  <w:r w:rsidRPr="1965FB8A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60" w:type="dxa"/>
          </w:tcPr>
          <w:p w14:paraId="765F83FC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5755CE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839208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8620B5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A1BDDB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FD6F60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A6702C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77BB3" w:rsidRPr="00D145AE" w14:paraId="5A25439C" w14:textId="77777777" w:rsidTr="006D37B5">
        <w:tc>
          <w:tcPr>
            <w:tcW w:w="3960" w:type="dxa"/>
          </w:tcPr>
          <w:p w14:paraId="6E7D74DF" w14:textId="77777777" w:rsidR="00577BB3" w:rsidRPr="00D145AE" w:rsidRDefault="00577BB3" w:rsidP="006D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DF9919C" w14:textId="77777777" w:rsidR="00577BB3" w:rsidRPr="00D145AE" w:rsidRDefault="00577BB3" w:rsidP="006D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53FE97" w14:textId="77777777" w:rsidR="00577BB3" w:rsidRPr="00D145AE" w:rsidRDefault="00577BB3" w:rsidP="006D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5AB66F" w14:textId="77777777" w:rsidR="00577BB3" w:rsidRPr="00D145AE" w:rsidRDefault="00577BB3" w:rsidP="006D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15700E" w14:textId="77777777" w:rsidR="00577BB3" w:rsidRPr="00D145AE" w:rsidRDefault="00577BB3" w:rsidP="006D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78979C" w14:textId="6023AA34" w:rsidR="00577BB3" w:rsidRPr="00D145AE" w:rsidRDefault="0087560D" w:rsidP="006D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1,847</w:t>
            </w:r>
          </w:p>
        </w:tc>
        <w:tc>
          <w:tcPr>
            <w:tcW w:w="270" w:type="dxa"/>
          </w:tcPr>
          <w:p w14:paraId="045D234D" w14:textId="77777777" w:rsidR="00577BB3" w:rsidRPr="00D145AE" w:rsidRDefault="00577BB3" w:rsidP="006D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1FFC78" w14:textId="1DE9ACC8" w:rsidR="00577BB3" w:rsidRPr="00D145AE" w:rsidRDefault="0087560D" w:rsidP="006D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5179" w:rsidRPr="005C0BB2" w14:paraId="1960BB37" w14:textId="77777777" w:rsidTr="1965FB8A">
        <w:tc>
          <w:tcPr>
            <w:tcW w:w="3960" w:type="dxa"/>
          </w:tcPr>
          <w:p w14:paraId="4A36E1FF" w14:textId="53F3200C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53451075">
              <w:rPr>
                <w:rFonts w:ascii="Angsana New" w:eastAsia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688DD23" w14:textId="46A7D8BA" w:rsidR="00FC5179" w:rsidRPr="005C0BB2" w:rsidRDefault="3777D603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  <w:r w:rsidRPr="53451075">
              <w:rPr>
                <w:rFonts w:ascii="Angsana New" w:eastAsia="Angsana New" w:hAnsi="Angsana New"/>
                <w:sz w:val="28"/>
                <w:szCs w:val="28"/>
              </w:rPr>
              <w:t>1,008</w:t>
            </w:r>
          </w:p>
        </w:tc>
        <w:tc>
          <w:tcPr>
            <w:tcW w:w="270" w:type="dxa"/>
          </w:tcPr>
          <w:p w14:paraId="3B9857F7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7366CF" w14:textId="7F5FA536" w:rsidR="00FC5179" w:rsidRPr="005C0BB2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  <w:r w:rsidRPr="53451075">
              <w:rPr>
                <w:rFonts w:ascii="Angsana New" w:eastAsia="Angsana New" w:hAnsi="Angsana New"/>
                <w:sz w:val="28"/>
                <w:szCs w:val="28"/>
              </w:rPr>
              <w:t>1,</w:t>
            </w:r>
            <w:r w:rsidR="0E2A21C4" w:rsidRPr="53451075">
              <w:rPr>
                <w:rFonts w:ascii="Angsana New" w:eastAsia="Angsana New" w:hAnsi="Angsana New"/>
                <w:sz w:val="28"/>
                <w:szCs w:val="28"/>
              </w:rPr>
              <w:t>301</w:t>
            </w:r>
          </w:p>
        </w:tc>
        <w:tc>
          <w:tcPr>
            <w:tcW w:w="270" w:type="dxa"/>
          </w:tcPr>
          <w:p w14:paraId="0C3C095D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3FF96B" w14:textId="44FEE3D6" w:rsidR="00FC5179" w:rsidRPr="005C0BB2" w:rsidRDefault="0E2A21C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  <w:r w:rsidRPr="53451075">
              <w:rPr>
                <w:rFonts w:ascii="Angsana New" w:eastAsia="Angsana New" w:hAnsi="Angsana New"/>
                <w:sz w:val="28"/>
                <w:szCs w:val="28"/>
              </w:rPr>
              <w:t>902</w:t>
            </w:r>
          </w:p>
        </w:tc>
        <w:tc>
          <w:tcPr>
            <w:tcW w:w="270" w:type="dxa"/>
          </w:tcPr>
          <w:p w14:paraId="0F506666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751985" w14:textId="3A4EBA08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  <w:r w:rsidRPr="53451075">
              <w:rPr>
                <w:rFonts w:ascii="Angsana New" w:eastAsia="Angsana New" w:hAnsi="Angsana New"/>
                <w:sz w:val="28"/>
                <w:szCs w:val="28"/>
              </w:rPr>
              <w:t>1,256</w:t>
            </w:r>
          </w:p>
        </w:tc>
      </w:tr>
      <w:tr w:rsidR="00CA328A" w:rsidRPr="005C0BB2" w14:paraId="08ED2964" w14:textId="77777777" w:rsidTr="1965FB8A">
        <w:trPr>
          <w:trHeight w:val="182"/>
        </w:trPr>
        <w:tc>
          <w:tcPr>
            <w:tcW w:w="3960" w:type="dxa"/>
          </w:tcPr>
          <w:p w14:paraId="22346089" w14:textId="77777777" w:rsidR="00CA328A" w:rsidRPr="005C0BB2" w:rsidRDefault="00CA328A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E681A58" w14:textId="77777777" w:rsidR="00CA328A" w:rsidRPr="005C0BB2" w:rsidRDefault="00CA328A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C7931D" w14:textId="77777777" w:rsidR="00CA328A" w:rsidRPr="005C0BB2" w:rsidRDefault="00CA328A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637DA7" w14:textId="77777777" w:rsidR="00CA328A" w:rsidRPr="005C0BB2" w:rsidRDefault="00CA328A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83965" w14:textId="77777777" w:rsidR="00CA328A" w:rsidRPr="005C0BB2" w:rsidRDefault="00CA328A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1ECDB5" w14:textId="77777777" w:rsidR="00CA328A" w:rsidRPr="005C0BB2" w:rsidRDefault="00CA328A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C64F88" w14:textId="77777777" w:rsidR="00CA328A" w:rsidRPr="005C0BB2" w:rsidRDefault="00CA328A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E5BF6B" w14:textId="77777777" w:rsidR="00CA328A" w:rsidRPr="005C0BB2" w:rsidRDefault="00CA328A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5179" w:rsidRPr="005C0BB2" w14:paraId="7717A245" w14:textId="77777777" w:rsidTr="1965FB8A">
        <w:tc>
          <w:tcPr>
            <w:tcW w:w="3960" w:type="dxa"/>
          </w:tcPr>
          <w:p w14:paraId="7396FA9B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lastRenderedPageBreak/>
              <w:t>ค่าเช่าจ่าย</w:t>
            </w:r>
          </w:p>
        </w:tc>
        <w:tc>
          <w:tcPr>
            <w:tcW w:w="1260" w:type="dxa"/>
          </w:tcPr>
          <w:p w14:paraId="0218FD74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C00969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35B273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0BC430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723A2E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2EE142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84860F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5179" w:rsidRPr="005C0BB2" w14:paraId="709EA784" w14:textId="77777777" w:rsidTr="1965FB8A">
        <w:tc>
          <w:tcPr>
            <w:tcW w:w="3960" w:type="dxa"/>
          </w:tcPr>
          <w:p w14:paraId="60B93371" w14:textId="3A09B3CE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BF75D87" w14:textId="090DE209" w:rsidR="00FC5179" w:rsidRPr="005C0BB2" w:rsidRDefault="549922E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270" w:type="dxa"/>
          </w:tcPr>
          <w:p w14:paraId="1BCBD7F7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28E2FD" w14:textId="2604B790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70" w:type="dxa"/>
          </w:tcPr>
          <w:p w14:paraId="1998EFF6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3A6126" w14:textId="3526E31C" w:rsidR="00FC5179" w:rsidRPr="005C0BB2" w:rsidRDefault="096767D7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270" w:type="dxa"/>
          </w:tcPr>
          <w:p w14:paraId="29ADABCC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A48568" w14:textId="3239568B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FC5179" w:rsidRPr="005C0BB2" w14:paraId="08387F57" w14:textId="77777777" w:rsidTr="1965FB8A">
        <w:tc>
          <w:tcPr>
            <w:tcW w:w="3960" w:type="dxa"/>
          </w:tcPr>
          <w:p w14:paraId="7218CFF8" w14:textId="77777777" w:rsidR="00FC5179" w:rsidRPr="005C0BB2" w:rsidRDefault="00FC5179" w:rsidP="00FC5179">
            <w:pPr>
              <w:pStyle w:val="a"/>
              <w:tabs>
                <w:tab w:val="clear" w:pos="1080"/>
              </w:tabs>
              <w:spacing w:line="36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14:paraId="3CEF5CEC" w14:textId="352A4C15" w:rsidR="00FC5179" w:rsidRPr="005C0BB2" w:rsidRDefault="3AB6901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270" w:type="dxa"/>
          </w:tcPr>
          <w:p w14:paraId="45CC9F14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FF97D5" w14:textId="6B50AD0B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  <w:tc>
          <w:tcPr>
            <w:tcW w:w="270" w:type="dxa"/>
          </w:tcPr>
          <w:p w14:paraId="4970B0DA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3D794F" w14:textId="47E97A22" w:rsidR="00FC5179" w:rsidRPr="005C0BB2" w:rsidRDefault="7D58E40F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270" w:type="dxa"/>
          </w:tcPr>
          <w:p w14:paraId="68638491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E1A9B6" w14:textId="61288DE2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</w:tr>
      <w:tr w:rsidR="00D145AE" w:rsidRPr="005C0BB2" w14:paraId="36FCEBA0" w14:textId="77777777" w:rsidTr="1965FB8A">
        <w:trPr>
          <w:trHeight w:val="155"/>
        </w:trPr>
        <w:tc>
          <w:tcPr>
            <w:tcW w:w="3960" w:type="dxa"/>
          </w:tcPr>
          <w:p w14:paraId="1DE7AB26" w14:textId="77777777" w:rsidR="00D145AE" w:rsidRPr="005C0BB2" w:rsidRDefault="00D145AE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9D8FAB" w14:textId="77777777" w:rsidR="00D145AE" w:rsidRPr="005C0BB2" w:rsidRDefault="00D145AE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9D7C2C" w14:textId="77777777" w:rsidR="00D145AE" w:rsidRPr="005C0BB2" w:rsidRDefault="00D145AE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B170CA" w14:textId="77777777" w:rsidR="00D145AE" w:rsidRPr="005C0BB2" w:rsidRDefault="00D145AE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40AFD5" w14:textId="77777777" w:rsidR="00D145AE" w:rsidRPr="005C0BB2" w:rsidRDefault="00D145AE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A62591" w14:textId="77777777" w:rsidR="00D145AE" w:rsidRPr="005C0BB2" w:rsidRDefault="00D145AE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FC0572" w14:textId="77777777" w:rsidR="00D145AE" w:rsidRPr="005C0BB2" w:rsidRDefault="00D145AE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698AC1" w14:textId="77777777" w:rsidR="00D145AE" w:rsidRPr="005C0BB2" w:rsidRDefault="00D145AE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5179" w:rsidRPr="005C0BB2" w14:paraId="232A6D0B" w14:textId="77777777" w:rsidTr="1965FB8A">
        <w:tc>
          <w:tcPr>
            <w:tcW w:w="3960" w:type="dxa"/>
          </w:tcPr>
          <w:p w14:paraId="1092A8B7" w14:textId="10947281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655F228F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BDBCFE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08051C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B8DCCA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FAEE26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F0D8F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07F40D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5179" w:rsidRPr="005C0BB2" w14:paraId="498240A5" w14:textId="77777777" w:rsidTr="1965FB8A">
        <w:tc>
          <w:tcPr>
            <w:tcW w:w="3960" w:type="dxa"/>
          </w:tcPr>
          <w:p w14:paraId="2DA5FC10" w14:textId="61228960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3C3CD13" w14:textId="11AFBD4F" w:rsidR="00FC5179" w:rsidRPr="005C0BB2" w:rsidRDefault="0B50E1CD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9F34E3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BC99EC" w14:textId="7F248FD4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69A1B7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6DBF0D" w14:textId="525C198B" w:rsidR="00FC5179" w:rsidRPr="005C0BB2" w:rsidRDefault="6965DC12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270" w:type="dxa"/>
          </w:tcPr>
          <w:p w14:paraId="654719D5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B6DE7C" w14:textId="568DDBDC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1,014</w:t>
            </w:r>
          </w:p>
        </w:tc>
      </w:tr>
      <w:tr w:rsidR="00FC5179" w:rsidRPr="005C0BB2" w14:paraId="6F72E4E2" w14:textId="77777777" w:rsidTr="1965FB8A">
        <w:tc>
          <w:tcPr>
            <w:tcW w:w="3960" w:type="dxa"/>
          </w:tcPr>
          <w:p w14:paraId="42940E54" w14:textId="5D2568A5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</w:t>
            </w:r>
            <w:r w:rsidR="002F0DBD"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D145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กี่ยวข้องกัน</w:t>
            </w:r>
          </w:p>
        </w:tc>
        <w:tc>
          <w:tcPr>
            <w:tcW w:w="1260" w:type="dxa"/>
          </w:tcPr>
          <w:p w14:paraId="44F68FDF" w14:textId="4527940F" w:rsidR="00FC5179" w:rsidRPr="00D145AE" w:rsidRDefault="7C5665ED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41FA324E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68C170" w14:textId="217DD8BF" w:rsidR="00FC5179" w:rsidRPr="00D145AE" w:rsidRDefault="7C5665ED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</w:tcPr>
          <w:p w14:paraId="6BD1BD20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5173DA" w14:textId="7447B3E2" w:rsidR="00FC5179" w:rsidRPr="00D145AE" w:rsidRDefault="4E1BDAB6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D65C85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A82A7E" w14:textId="47430850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5179" w:rsidRPr="005C0BB2" w14:paraId="4164650C" w14:textId="77777777" w:rsidTr="1965FB8A">
        <w:tc>
          <w:tcPr>
            <w:tcW w:w="3960" w:type="dxa"/>
          </w:tcPr>
          <w:p w14:paraId="24F6CEB0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14:paraId="2B63FA20" w14:textId="7E317889" w:rsidR="00FC5179" w:rsidRPr="00D145AE" w:rsidRDefault="063F79DB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2,290</w:t>
            </w:r>
          </w:p>
        </w:tc>
        <w:tc>
          <w:tcPr>
            <w:tcW w:w="270" w:type="dxa"/>
          </w:tcPr>
          <w:p w14:paraId="357F5C57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0650B7" w14:textId="20A4BC44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1,286</w:t>
            </w:r>
          </w:p>
        </w:tc>
        <w:tc>
          <w:tcPr>
            <w:tcW w:w="270" w:type="dxa"/>
          </w:tcPr>
          <w:p w14:paraId="775377E2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2B1F99" w14:textId="628999BD" w:rsidR="00FC5179" w:rsidRPr="00D145AE" w:rsidRDefault="5252BF8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270" w:type="dxa"/>
          </w:tcPr>
          <w:p w14:paraId="09680C39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A99FCD" w14:textId="5E045D94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1,281</w:t>
            </w:r>
          </w:p>
        </w:tc>
      </w:tr>
      <w:tr w:rsidR="00FC5179" w:rsidRPr="005C0BB2" w14:paraId="625A0C30" w14:textId="77777777" w:rsidTr="1965FB8A">
        <w:tc>
          <w:tcPr>
            <w:tcW w:w="3960" w:type="dxa"/>
          </w:tcPr>
          <w:p w14:paraId="26777412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FAC9D58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1D2BC3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2495CD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93E1FD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51A550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3FD863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5D1E23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5179" w:rsidRPr="005C0BB2" w14:paraId="2AC032A4" w14:textId="77777777" w:rsidTr="1965FB8A">
        <w:tc>
          <w:tcPr>
            <w:tcW w:w="3960" w:type="dxa"/>
          </w:tcPr>
          <w:p w14:paraId="52D0B221" w14:textId="246B7050" w:rsidR="00FC5179" w:rsidRPr="00E718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18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2B4E7814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6153CE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D8FD0C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708EE5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26E9B7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E0FB80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1D5E87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5179" w:rsidRPr="005C0BB2" w14:paraId="70A184AA" w14:textId="77777777" w:rsidTr="1965FB8A">
        <w:tc>
          <w:tcPr>
            <w:tcW w:w="3960" w:type="dxa"/>
          </w:tcPr>
          <w:p w14:paraId="42E75BBB" w14:textId="3C196DD8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40B6F6A4" w14:textId="2BBE81BC" w:rsidR="00FC5179" w:rsidRPr="005C0BB2" w:rsidRDefault="52C40303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16,037</w:t>
            </w:r>
          </w:p>
        </w:tc>
        <w:tc>
          <w:tcPr>
            <w:tcW w:w="270" w:type="dxa"/>
          </w:tcPr>
          <w:p w14:paraId="4620C606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59A2DA" w14:textId="29EEA4FA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17,34</w:t>
            </w:r>
            <w:r w:rsidR="0089216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3C97AC1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773E2B" w14:textId="308395B2" w:rsidR="00FC5179" w:rsidRPr="005C0BB2" w:rsidRDefault="0FCCEEC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10,912</w:t>
            </w:r>
          </w:p>
        </w:tc>
        <w:tc>
          <w:tcPr>
            <w:tcW w:w="270" w:type="dxa"/>
          </w:tcPr>
          <w:p w14:paraId="6098BB6E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5B538F" w14:textId="2B967F6D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12,4</w:t>
            </w:r>
            <w:r w:rsidR="003C15B1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FC5179" w:rsidRPr="005C0BB2" w14:paraId="5AED6B60" w14:textId="77777777" w:rsidTr="1965FB8A">
        <w:tc>
          <w:tcPr>
            <w:tcW w:w="3960" w:type="dxa"/>
          </w:tcPr>
          <w:p w14:paraId="70870312" w14:textId="3697B98E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068DC76C" w14:textId="6518B669" w:rsidR="00FC5179" w:rsidRPr="005C0BB2" w:rsidRDefault="344CF141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270" w:type="dxa"/>
          </w:tcPr>
          <w:p w14:paraId="082833B5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546672" w14:textId="4E2FB2A8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270" w:type="dxa"/>
          </w:tcPr>
          <w:p w14:paraId="05EAE607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876061" w14:textId="7FE5D444" w:rsidR="00FC5179" w:rsidRPr="005C0BB2" w:rsidRDefault="3E621D4C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270" w:type="dxa"/>
          </w:tcPr>
          <w:p w14:paraId="278927CE" w14:textId="77777777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C8D703" w14:textId="0718E02E" w:rsidR="00FC5179" w:rsidRPr="005C0BB2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</w:tbl>
    <w:p w14:paraId="2532332E" w14:textId="7DFE5799" w:rsidR="00AF04E9" w:rsidRPr="00EB2BFE" w:rsidRDefault="00AF04E9" w:rsidP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69FEE2A" w14:textId="77777777" w:rsidR="00CF7D55" w:rsidRPr="00EB2BFE" w:rsidRDefault="002116AF" w:rsidP="00CF7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EB2BF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ค่าตอบแทนกรรมการ</w:t>
      </w:r>
    </w:p>
    <w:p w14:paraId="420560CD" w14:textId="77777777" w:rsidR="00CF7D55" w:rsidRPr="00EB2BFE" w:rsidRDefault="00CF7D55" w:rsidP="00CF7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25E7AB9E" w14:textId="3F132A84" w:rsidR="00CF7D55" w:rsidRPr="00EB2BFE" w:rsidRDefault="002116AF" w:rsidP="00CF7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EB2BFE">
        <w:rPr>
          <w:rFonts w:asciiTheme="majorBidi" w:hAnsiTheme="majorBidi" w:cstheme="majorBidi"/>
          <w:sz w:val="28"/>
          <w:szCs w:val="28"/>
          <w:cs/>
        </w:rPr>
        <w:t xml:space="preserve">ค่าตอบแทนกรรมการนี้เป็นประโยชน์ที่จ่ายให้แก่กรรมการบริษัท ตามมาตรา </w:t>
      </w:r>
      <w:r w:rsidR="00596874">
        <w:rPr>
          <w:rFonts w:asciiTheme="majorBidi" w:hAnsiTheme="majorBidi" w:cstheme="majorBidi"/>
          <w:sz w:val="28"/>
          <w:szCs w:val="28"/>
        </w:rPr>
        <w:t>90</w:t>
      </w:r>
      <w:r w:rsidR="00C425BB">
        <w:rPr>
          <w:rFonts w:asciiTheme="majorBidi" w:hAnsiTheme="majorBidi" w:cstheme="majorBidi"/>
          <w:sz w:val="28"/>
          <w:szCs w:val="28"/>
        </w:rPr>
        <w:t xml:space="preserve"> </w:t>
      </w:r>
      <w:r w:rsidRPr="00EB2BFE">
        <w:rPr>
          <w:rFonts w:asciiTheme="majorBidi" w:hAnsiTheme="majorBidi" w:cstheme="majorBidi"/>
          <w:sz w:val="28"/>
          <w:szCs w:val="28"/>
          <w:cs/>
        </w:rPr>
        <w:t>ของพระราชบัญญัติบริษัทมหาชนโดย</w:t>
      </w:r>
    </w:p>
    <w:p w14:paraId="7E8D0FE7" w14:textId="63935318" w:rsidR="00596874" w:rsidRPr="00EB2BFE" w:rsidRDefault="002116AF" w:rsidP="0059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  <w:r w:rsidRPr="00EB2BFE">
        <w:rPr>
          <w:rFonts w:asciiTheme="majorBidi" w:hAnsiTheme="majorBidi" w:cstheme="majorBidi"/>
          <w:sz w:val="28"/>
          <w:szCs w:val="28"/>
          <w:cs/>
        </w:rPr>
        <w:t>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</w:t>
      </w:r>
    </w:p>
    <w:p w14:paraId="78DFDD6C" w14:textId="6219470A" w:rsidR="00181CB4" w:rsidRPr="00EB2BFE" w:rsidRDefault="00181CB4" w:rsidP="00507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BE283D3" w14:textId="49944589" w:rsidR="002116AF" w:rsidRPr="00EB2BFE" w:rsidRDefault="00D30314" w:rsidP="00C5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B2BFE">
        <w:rPr>
          <w:rFonts w:asciiTheme="majorBidi" w:hAnsiTheme="majorBidi" w:cstheme="majorBidi"/>
          <w:sz w:val="28"/>
          <w:szCs w:val="28"/>
          <w:cs/>
        </w:rPr>
        <w:t>กลุ่ม</w:t>
      </w:r>
      <w:r w:rsidR="002116AF" w:rsidRPr="00EB2BFE">
        <w:rPr>
          <w:rFonts w:asciiTheme="majorBidi" w:hAnsiTheme="majorBidi" w:cstheme="majorBidi"/>
          <w:sz w:val="28"/>
          <w:szCs w:val="28"/>
          <w:cs/>
        </w:rPr>
        <w:t>บริษัทจ่ายค่าตอบแทนกรรมการสำหรับ</w:t>
      </w:r>
      <w:r w:rsidR="00063DA3" w:rsidRPr="00EB2BFE">
        <w:rPr>
          <w:rFonts w:asciiTheme="majorBidi" w:hAnsiTheme="majorBidi" w:cstheme="majorBidi"/>
          <w:sz w:val="28"/>
          <w:szCs w:val="28"/>
          <w:cs/>
        </w:rPr>
        <w:t xml:space="preserve">ปีสิ้นสุดวันที่ </w:t>
      </w:r>
      <w:r w:rsidR="00B403D6" w:rsidRPr="00EB2BFE">
        <w:rPr>
          <w:rFonts w:asciiTheme="majorBidi" w:hAnsiTheme="majorBidi" w:cstheme="majorBidi"/>
          <w:sz w:val="28"/>
          <w:szCs w:val="28"/>
        </w:rPr>
        <w:t xml:space="preserve">31 </w:t>
      </w:r>
      <w:r w:rsidR="00063DA3" w:rsidRPr="00EB2BF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403D6" w:rsidRPr="00EB2BFE">
        <w:rPr>
          <w:rFonts w:asciiTheme="majorBidi" w:hAnsiTheme="majorBidi" w:cstheme="majorBidi"/>
          <w:sz w:val="28"/>
          <w:szCs w:val="28"/>
        </w:rPr>
        <w:t>256</w:t>
      </w:r>
      <w:r w:rsidR="00BE79CA" w:rsidRPr="00EB2BFE">
        <w:rPr>
          <w:rFonts w:asciiTheme="majorBidi" w:hAnsiTheme="majorBidi" w:cstheme="majorBidi"/>
          <w:sz w:val="28"/>
          <w:szCs w:val="28"/>
        </w:rPr>
        <w:t>4</w:t>
      </w:r>
      <w:r w:rsidR="002116AF" w:rsidRPr="00EB2BFE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B403D6" w:rsidRPr="00EB2BFE">
        <w:rPr>
          <w:rFonts w:asciiTheme="majorBidi" w:hAnsiTheme="majorBidi" w:cstheme="majorBidi"/>
          <w:sz w:val="28"/>
          <w:szCs w:val="28"/>
        </w:rPr>
        <w:t xml:space="preserve"> 256</w:t>
      </w:r>
      <w:r w:rsidR="00BE79CA" w:rsidRPr="00EB2BFE">
        <w:rPr>
          <w:rFonts w:asciiTheme="majorBidi" w:hAnsiTheme="majorBidi" w:cstheme="majorBidi"/>
          <w:sz w:val="28"/>
          <w:szCs w:val="28"/>
        </w:rPr>
        <w:t>3</w:t>
      </w:r>
      <w:r w:rsidR="002116AF" w:rsidRPr="00EB2BFE">
        <w:rPr>
          <w:rFonts w:asciiTheme="majorBidi" w:hAnsiTheme="majorBidi" w:cstheme="majorBidi"/>
          <w:sz w:val="28"/>
          <w:szCs w:val="28"/>
          <w:cs/>
        </w:rPr>
        <w:t xml:space="preserve"> จำนวนเงิน</w:t>
      </w:r>
      <w:r w:rsidR="006B7B65" w:rsidRPr="00EB2BFE">
        <w:rPr>
          <w:rFonts w:asciiTheme="majorBidi" w:hAnsiTheme="majorBidi" w:cstheme="majorBidi"/>
          <w:sz w:val="28"/>
          <w:szCs w:val="28"/>
        </w:rPr>
        <w:t xml:space="preserve"> 1.38 </w:t>
      </w:r>
      <w:r w:rsidR="002116AF" w:rsidRPr="00EB2BFE">
        <w:rPr>
          <w:rFonts w:asciiTheme="majorBidi" w:hAnsiTheme="majorBidi" w:cstheme="majorBidi"/>
          <w:sz w:val="28"/>
          <w:szCs w:val="28"/>
          <w:cs/>
        </w:rPr>
        <w:t>ล้านบาท แล</w:t>
      </w:r>
      <w:r w:rsidR="00367ACC" w:rsidRPr="00EB2BFE">
        <w:rPr>
          <w:rFonts w:asciiTheme="majorBidi" w:hAnsiTheme="majorBidi" w:cstheme="majorBidi"/>
          <w:sz w:val="28"/>
          <w:szCs w:val="28"/>
          <w:cs/>
        </w:rPr>
        <w:t>ะ</w:t>
      </w:r>
      <w:r w:rsidR="00367ACC" w:rsidRPr="00EB2BFE">
        <w:rPr>
          <w:rFonts w:asciiTheme="majorBidi" w:hAnsiTheme="majorBidi" w:cstheme="majorBidi"/>
          <w:sz w:val="28"/>
          <w:szCs w:val="28"/>
        </w:rPr>
        <w:t xml:space="preserve"> </w:t>
      </w:r>
      <w:r w:rsidR="00B403D6" w:rsidRPr="00EB2BFE">
        <w:rPr>
          <w:rFonts w:asciiTheme="majorBidi" w:hAnsiTheme="majorBidi" w:cstheme="majorBidi"/>
          <w:sz w:val="28"/>
          <w:szCs w:val="28"/>
        </w:rPr>
        <w:t>1.</w:t>
      </w:r>
      <w:r w:rsidR="00BE79CA" w:rsidRPr="00EB2BFE">
        <w:rPr>
          <w:rFonts w:asciiTheme="majorBidi" w:hAnsiTheme="majorBidi" w:cstheme="majorBidi"/>
          <w:sz w:val="28"/>
          <w:szCs w:val="28"/>
        </w:rPr>
        <w:t>6</w:t>
      </w:r>
      <w:r w:rsidR="00B403D6" w:rsidRPr="00EB2BFE">
        <w:rPr>
          <w:rFonts w:asciiTheme="majorBidi" w:hAnsiTheme="majorBidi" w:cstheme="majorBidi"/>
          <w:sz w:val="28"/>
          <w:szCs w:val="28"/>
        </w:rPr>
        <w:t>2</w:t>
      </w:r>
      <w:r w:rsidR="002116AF" w:rsidRPr="00EB2BFE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</w:p>
    <w:p w14:paraId="282C1419" w14:textId="01281FD0" w:rsidR="00D145AE" w:rsidRPr="006B7B65" w:rsidRDefault="00D145AE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590C75" w14:textId="223FD08E" w:rsidR="002D57EC" w:rsidRDefault="002D57EC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3093C2" w14:textId="33A1277C" w:rsidR="002D57EC" w:rsidRDefault="002D57EC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7487C1" w14:textId="3988CA6F" w:rsidR="002D57EC" w:rsidRDefault="002D57EC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CADD90" w14:textId="47A339EF" w:rsidR="002D57EC" w:rsidRDefault="002D57EC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F26EA6" w14:textId="77777777" w:rsidR="003C15B1" w:rsidRDefault="003C15B1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44AEB9" w14:textId="5CEFE0CC" w:rsidR="002D57EC" w:rsidRDefault="002D57EC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8FDA08" w14:textId="1EAC62A3" w:rsidR="002D57EC" w:rsidRDefault="002D57EC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E4531B" w14:textId="77777777" w:rsidR="00B50EDA" w:rsidRDefault="00B50ED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F1D301" w14:textId="77777777" w:rsidR="00B50EDA" w:rsidRDefault="00B50ED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79074D" w14:textId="77777777" w:rsidR="00B50EDA" w:rsidRDefault="00B50ED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50D943" w14:textId="77777777" w:rsidR="002D57EC" w:rsidRPr="005C0BB2" w:rsidRDefault="002D57EC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E3DE30" w14:textId="5C26EEC8" w:rsidR="004C0F9E" w:rsidRPr="005C0BB2" w:rsidRDefault="004C0F9E" w:rsidP="004C0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ยอดคงเหลือที่สำคัญกับบุคคลหรือกิจการที่เกี่ยวข้องกัน ณ วันที่ </w:t>
      </w:r>
      <w:r w:rsidRPr="005C0BB2">
        <w:rPr>
          <w:rFonts w:asciiTheme="majorBidi" w:hAnsiTheme="majorBidi" w:cstheme="majorBidi"/>
          <w:sz w:val="28"/>
          <w:szCs w:val="28"/>
        </w:rPr>
        <w:t xml:space="preserve">31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C0BB2">
        <w:rPr>
          <w:rFonts w:asciiTheme="majorBidi" w:hAnsiTheme="majorBidi" w:cstheme="majorBidi"/>
          <w:sz w:val="28"/>
          <w:szCs w:val="28"/>
        </w:rPr>
        <w:t>256</w:t>
      </w:r>
      <w:r w:rsidR="00BE79CA">
        <w:rPr>
          <w:rFonts w:asciiTheme="majorBidi" w:hAnsiTheme="majorBidi" w:cstheme="majorBidi"/>
          <w:sz w:val="28"/>
          <w:szCs w:val="28"/>
        </w:rPr>
        <w:t>4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5C0BB2">
        <w:rPr>
          <w:rFonts w:asciiTheme="majorBidi" w:hAnsiTheme="majorBidi" w:cstheme="majorBidi"/>
          <w:sz w:val="28"/>
          <w:szCs w:val="28"/>
        </w:rPr>
        <w:t>256</w:t>
      </w:r>
      <w:r w:rsidR="00BE79CA">
        <w:rPr>
          <w:rFonts w:asciiTheme="majorBidi" w:hAnsiTheme="majorBidi" w:cstheme="majorBidi"/>
          <w:sz w:val="28"/>
          <w:szCs w:val="28"/>
        </w:rPr>
        <w:t>3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FCF915C" w14:textId="77777777" w:rsidR="004C0F9E" w:rsidRPr="00232C9D" w:rsidRDefault="004C0F9E" w:rsidP="004C0F9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4C0F9E" w:rsidRPr="005C0BB2" w14:paraId="11E9E198" w14:textId="77777777" w:rsidTr="1965FB8A">
        <w:trPr>
          <w:tblHeader/>
        </w:trPr>
        <w:tc>
          <w:tcPr>
            <w:tcW w:w="3573" w:type="dxa"/>
          </w:tcPr>
          <w:p w14:paraId="2908398F" w14:textId="77777777" w:rsidR="004C0F9E" w:rsidRPr="005C0BB2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3B94F333" w14:textId="77777777" w:rsidR="004C0F9E" w:rsidRPr="005C0BB2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42B39B" w14:textId="77777777" w:rsidR="004C0F9E" w:rsidRPr="005C0BB2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05F13779" w14:textId="77777777" w:rsidR="004C0F9E" w:rsidRPr="005C0BB2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79CA" w:rsidRPr="005C0BB2" w14:paraId="4A057AFC" w14:textId="77777777" w:rsidTr="1965FB8A">
        <w:trPr>
          <w:tblHeader/>
        </w:trPr>
        <w:tc>
          <w:tcPr>
            <w:tcW w:w="3573" w:type="dxa"/>
          </w:tcPr>
          <w:p w14:paraId="58DA9B23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7E80F4" w14:textId="6F88842E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125F86A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8B7EA4D" w14:textId="3B7B2B0D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2A4661D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EE2DB8" w14:textId="578C3883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75CB4C0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8EF97A" w14:textId="53D266AA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C0F9E" w:rsidRPr="005C0BB2" w14:paraId="51166B29" w14:textId="77777777" w:rsidTr="1965FB8A">
        <w:trPr>
          <w:tblHeader/>
        </w:trPr>
        <w:tc>
          <w:tcPr>
            <w:tcW w:w="3573" w:type="dxa"/>
          </w:tcPr>
          <w:p w14:paraId="4F4C0231" w14:textId="77777777" w:rsidR="004C0F9E" w:rsidRPr="00D145AE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31FCFA2D" w14:textId="77777777" w:rsidR="004C0F9E" w:rsidRPr="00D145AE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32C9D" w:rsidRPr="005C0BB2" w14:paraId="3B7173A8" w14:textId="77777777" w:rsidTr="1965FB8A">
        <w:tc>
          <w:tcPr>
            <w:tcW w:w="3573" w:type="dxa"/>
          </w:tcPr>
          <w:p w14:paraId="7B04B9DF" w14:textId="0A75DD82" w:rsidR="00232C9D" w:rsidRPr="00D145AE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ลูกหนี้ค้างรับ</w:t>
            </w:r>
          </w:p>
        </w:tc>
        <w:tc>
          <w:tcPr>
            <w:tcW w:w="1170" w:type="dxa"/>
          </w:tcPr>
          <w:p w14:paraId="7F5BA4EE" w14:textId="77777777" w:rsidR="00232C9D" w:rsidRPr="00D145AE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D347A7" w14:textId="77777777" w:rsidR="00232C9D" w:rsidRPr="00D145AE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70C1FC" w14:textId="77777777" w:rsidR="00232C9D" w:rsidRPr="00D145AE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CEC52D" w14:textId="77777777" w:rsidR="00232C9D" w:rsidRPr="00D145AE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86F2703" w14:textId="77777777" w:rsidR="00232C9D" w:rsidRPr="00D145AE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88BDC" w14:textId="77777777" w:rsidR="00232C9D" w:rsidRPr="00D145AE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5A54BC" w14:textId="77777777" w:rsidR="00232C9D" w:rsidRPr="00D145AE" w:rsidRDefault="00232C9D" w:rsidP="0023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79CA" w:rsidRPr="005C0BB2" w14:paraId="2BDC6B90" w14:textId="77777777" w:rsidTr="1965FB8A">
        <w:tc>
          <w:tcPr>
            <w:tcW w:w="3573" w:type="dxa"/>
          </w:tcPr>
          <w:p w14:paraId="349AF7E7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8251C5B" w14:textId="697ED1AD" w:rsidR="00BE79CA" w:rsidRPr="00D145AE" w:rsidRDefault="60B18CF2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BD94D2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02F3E3" w14:textId="36D25505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531CC4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98358C2" w14:textId="066345DD" w:rsidR="00BE79CA" w:rsidRPr="00D145AE" w:rsidRDefault="501E1CA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270" w:type="dxa"/>
          </w:tcPr>
          <w:p w14:paraId="5EF0BDE0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B12B71" w14:textId="08925A3F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C5179" w:rsidRPr="00D145A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E79CA" w:rsidRPr="008D5957" w14:paraId="794A924C" w14:textId="77777777" w:rsidTr="1965FB8A">
        <w:tc>
          <w:tcPr>
            <w:tcW w:w="3573" w:type="dxa"/>
          </w:tcPr>
          <w:p w14:paraId="4217412A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12BB789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52CBCFD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05B14EC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13E6180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412F3514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142857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F5C76E8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E79CA" w:rsidRPr="005C0BB2" w14:paraId="07A8F5C1" w14:textId="77777777" w:rsidTr="1965FB8A">
        <w:tc>
          <w:tcPr>
            <w:tcW w:w="3573" w:type="dxa"/>
          </w:tcPr>
          <w:p w14:paraId="3CDB5CA7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เงินประกันการเช่า</w:t>
            </w:r>
            <w:r w:rsidRPr="00D145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D145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170" w:type="dxa"/>
          </w:tcPr>
          <w:p w14:paraId="467E5400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695BF6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F9F603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5F9E7D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650139B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0CCDE5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438098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79CA" w:rsidRPr="005C0BB2" w14:paraId="6A0A765D" w14:textId="77777777" w:rsidTr="1965FB8A">
        <w:tc>
          <w:tcPr>
            <w:tcW w:w="3573" w:type="dxa"/>
          </w:tcPr>
          <w:p w14:paraId="77E898DE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313D7FD9" w14:textId="3C38097A" w:rsidR="00BE79CA" w:rsidRPr="00D145AE" w:rsidRDefault="00FC4126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1F5E83C5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F1F18A" w14:textId="308789AA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36" w:type="dxa"/>
          </w:tcPr>
          <w:p w14:paraId="67CBEDDB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570E9A4" w14:textId="55820625" w:rsidR="00BE79CA" w:rsidRPr="00D145AE" w:rsidRDefault="69C013C8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BFEE74" w14:textId="77777777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2BA29F" w14:textId="0360EA9D" w:rsidR="00BE79CA" w:rsidRPr="00D145AE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044299" w:rsidRPr="005C0BB2" w14:paraId="50F6DDD4" w14:textId="77777777" w:rsidTr="1965FB8A">
        <w:tc>
          <w:tcPr>
            <w:tcW w:w="3573" w:type="dxa"/>
          </w:tcPr>
          <w:p w14:paraId="73BFE9E6" w14:textId="77777777" w:rsidR="00044299" w:rsidRPr="00D145AE" w:rsidRDefault="00044299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7D14D1" w14:textId="77777777" w:rsidR="00044299" w:rsidRDefault="0004429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945DEE" w14:textId="77777777" w:rsidR="00044299" w:rsidRPr="00D145AE" w:rsidRDefault="00044299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E462A7" w14:textId="77777777" w:rsidR="00044299" w:rsidRPr="00D145AE" w:rsidRDefault="00044299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98FCA" w14:textId="77777777" w:rsidR="00044299" w:rsidRPr="00D145AE" w:rsidRDefault="00044299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EFDFA3F" w14:textId="77777777" w:rsidR="00044299" w:rsidRPr="1965FB8A" w:rsidRDefault="0004429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760FC3" w14:textId="77777777" w:rsidR="00044299" w:rsidRPr="00D145AE" w:rsidRDefault="00044299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47939E" w14:textId="77777777" w:rsidR="00044299" w:rsidRPr="00D145AE" w:rsidRDefault="00044299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5179" w:rsidRPr="008D5957" w14:paraId="4022DE6E" w14:textId="77777777" w:rsidTr="1965FB8A">
        <w:tc>
          <w:tcPr>
            <w:tcW w:w="3573" w:type="dxa"/>
          </w:tcPr>
          <w:p w14:paraId="5414A0BF" w14:textId="27EBFD90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  <w:r w:rsidRPr="00D145A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คอมมิชชั่นรอตัดบัญชี</w:t>
            </w:r>
          </w:p>
        </w:tc>
        <w:tc>
          <w:tcPr>
            <w:tcW w:w="1170" w:type="dxa"/>
          </w:tcPr>
          <w:p w14:paraId="3667976E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F2931D9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A6A3856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800014D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433EBA71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883683A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442577B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C5179" w:rsidRPr="008D5957" w14:paraId="711EACC6" w14:textId="77777777" w:rsidTr="1965FB8A">
        <w:tc>
          <w:tcPr>
            <w:tcW w:w="3573" w:type="dxa"/>
          </w:tcPr>
          <w:p w14:paraId="14BBE626" w14:textId="07CC7B26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  <w:cs/>
              </w:rPr>
              <w:t>บ</w:t>
            </w:r>
            <w:r w:rsidRPr="00D145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ริษัทย่อย</w:t>
            </w:r>
          </w:p>
        </w:tc>
        <w:tc>
          <w:tcPr>
            <w:tcW w:w="1170" w:type="dxa"/>
          </w:tcPr>
          <w:p w14:paraId="0778FE86" w14:textId="6F0AB107" w:rsidR="00FC5179" w:rsidRPr="00D145AE" w:rsidRDefault="0B27D7A0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C90F6E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61C402" w14:textId="1BEE7EC2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A93A6C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33315D5" w14:textId="5165ADF3" w:rsidR="00FC5179" w:rsidRPr="00D145AE" w:rsidRDefault="3173BCD8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10,289</w:t>
            </w:r>
          </w:p>
        </w:tc>
        <w:tc>
          <w:tcPr>
            <w:tcW w:w="270" w:type="dxa"/>
          </w:tcPr>
          <w:p w14:paraId="29D942A1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DDE173" w14:textId="5D52BBEC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5179" w:rsidRPr="008D5957" w14:paraId="76FC4CBD" w14:textId="77777777" w:rsidTr="1965FB8A">
        <w:tc>
          <w:tcPr>
            <w:tcW w:w="3573" w:type="dxa"/>
          </w:tcPr>
          <w:p w14:paraId="40D72A61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1981AE39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057229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F9643D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874DBB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1BDC30B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F05B1A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E3FA0B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5179" w:rsidRPr="008D5957" w14:paraId="1101B451" w14:textId="77777777" w:rsidTr="1965FB8A">
        <w:tc>
          <w:tcPr>
            <w:tcW w:w="3573" w:type="dxa"/>
          </w:tcPr>
          <w:p w14:paraId="3ADED724" w14:textId="32E93839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  <w:r w:rsidRPr="00D145A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1F0434B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524519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31BA67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C8F7F5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2DD3344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04998F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83E554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5179" w:rsidRPr="008D5957" w14:paraId="1A1A3A64" w14:textId="77777777" w:rsidTr="1965FB8A">
        <w:tc>
          <w:tcPr>
            <w:tcW w:w="3573" w:type="dxa"/>
          </w:tcPr>
          <w:p w14:paraId="096F3104" w14:textId="4504969D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  <w:cs/>
              </w:rPr>
              <w:t>บ</w:t>
            </w:r>
            <w:r w:rsidRPr="00D145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ริษัทย่อย</w:t>
            </w:r>
          </w:p>
        </w:tc>
        <w:tc>
          <w:tcPr>
            <w:tcW w:w="1170" w:type="dxa"/>
          </w:tcPr>
          <w:p w14:paraId="09B812AA" w14:textId="077C1E98" w:rsidR="00FC5179" w:rsidRPr="00D145AE" w:rsidRDefault="2F445F7F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B0BDAD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697F59" w14:textId="5C12DCB3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474995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3DEA136" w14:textId="678C7F33" w:rsidR="00FC5179" w:rsidRPr="00D145AE" w:rsidRDefault="5059BD0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270" w:type="dxa"/>
          </w:tcPr>
          <w:p w14:paraId="2EDB646B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A82182" w14:textId="5AA9ACCC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5179" w:rsidRPr="008D5957" w14:paraId="21F1D8E7" w14:textId="77777777" w:rsidTr="1965FB8A">
        <w:tc>
          <w:tcPr>
            <w:tcW w:w="3573" w:type="dxa"/>
          </w:tcPr>
          <w:p w14:paraId="7B3ED0B6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33D9D3C6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9E1DEF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EF2CD8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983E34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F96FB4C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338B78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7A53E8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5179" w:rsidRPr="005C0BB2" w14:paraId="6A566062" w14:textId="77777777" w:rsidTr="1965FB8A">
        <w:tc>
          <w:tcPr>
            <w:tcW w:w="3573" w:type="dxa"/>
          </w:tcPr>
          <w:p w14:paraId="346FF02D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455DBCB9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1DDEE6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FCE14A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BB584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54F5682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66CA0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722731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5179" w:rsidRPr="005C0BB2" w14:paraId="652C5FC8" w14:textId="77777777" w:rsidTr="1965FB8A">
        <w:tc>
          <w:tcPr>
            <w:tcW w:w="3573" w:type="dxa"/>
          </w:tcPr>
          <w:p w14:paraId="2D0D5327" w14:textId="12E8ABAD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33BD7BB" w14:textId="27C1B4AE" w:rsidR="00FC5179" w:rsidRPr="00D145AE" w:rsidRDefault="25FA873A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D01598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D96161" w14:textId="14A6F70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799511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5863F4" w14:textId="4600AD95" w:rsidR="00FC5179" w:rsidRPr="00D145AE" w:rsidRDefault="6C0681A1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17,875</w:t>
            </w:r>
          </w:p>
        </w:tc>
        <w:tc>
          <w:tcPr>
            <w:tcW w:w="270" w:type="dxa"/>
          </w:tcPr>
          <w:p w14:paraId="34FF32A7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46EE2F" w14:textId="4B01F306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5179" w:rsidRPr="005C0BB2" w14:paraId="5B5AB02C" w14:textId="77777777" w:rsidTr="1965FB8A">
        <w:tc>
          <w:tcPr>
            <w:tcW w:w="3573" w:type="dxa"/>
          </w:tcPr>
          <w:p w14:paraId="0EBC8AC9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2250C2B" w14:textId="3C571799" w:rsidR="00FC5179" w:rsidRPr="00D145AE" w:rsidRDefault="6851CF36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70" w:type="dxa"/>
          </w:tcPr>
          <w:p w14:paraId="1250D4F2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05FD30" w14:textId="085669C0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36" w:type="dxa"/>
          </w:tcPr>
          <w:p w14:paraId="7ACEF9E5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155AFC3" w14:textId="14747DA7" w:rsidR="00FC5179" w:rsidRPr="00D145AE" w:rsidRDefault="456CDCEF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70" w:type="dxa"/>
          </w:tcPr>
          <w:p w14:paraId="7F44C97E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F2D825" w14:textId="1F639A6C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FC5179" w:rsidRPr="008D5957" w14:paraId="6A184AA2" w14:textId="77777777" w:rsidTr="1965FB8A">
        <w:tc>
          <w:tcPr>
            <w:tcW w:w="3573" w:type="dxa"/>
          </w:tcPr>
          <w:p w14:paraId="412572AF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4AD703A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B733F2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507A58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725AFC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319474B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D0E89B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784C69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5179" w:rsidRPr="005C0BB2" w14:paraId="76506809" w14:textId="77777777" w:rsidTr="1965FB8A">
        <w:tc>
          <w:tcPr>
            <w:tcW w:w="3573" w:type="dxa"/>
          </w:tcPr>
          <w:p w14:paraId="40F417AC" w14:textId="77777777" w:rsidR="00FC5179" w:rsidRPr="00D145AE" w:rsidRDefault="00FC5179" w:rsidP="00FC5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6F3CEDC2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7A283C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6649E8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E2764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4AA0691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CA96FB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EFEC3" w14:textId="77777777" w:rsidR="00FC5179" w:rsidRPr="00D145AE" w:rsidRDefault="00FC517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6834" w:rsidRPr="005C0BB2" w14:paraId="3F89455E" w14:textId="77777777" w:rsidTr="1965FB8A">
        <w:tc>
          <w:tcPr>
            <w:tcW w:w="3573" w:type="dxa"/>
          </w:tcPr>
          <w:p w14:paraId="0808364B" w14:textId="23CAD75B" w:rsidR="00DF6834" w:rsidRPr="00D145AE" w:rsidRDefault="00DF6834" w:rsidP="00DF6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45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E17958A" w14:textId="2919FC1E" w:rsidR="00DF6834" w:rsidRPr="00D145AE" w:rsidRDefault="1BE7E778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D0B51D" w14:textId="77777777" w:rsidR="00DF6834" w:rsidRPr="00D145AE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C0D52E" w14:textId="37B4773B" w:rsidR="00DF6834" w:rsidRPr="00D145AE" w:rsidRDefault="758D7E3F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BF0FAA" w14:textId="77777777" w:rsidR="00DF6834" w:rsidRPr="00D145AE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2C8D150" w14:textId="46F65273" w:rsidR="00DF6834" w:rsidRPr="00D145AE" w:rsidRDefault="06C47CD8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270" w:type="dxa"/>
          </w:tcPr>
          <w:p w14:paraId="5D12BAE9" w14:textId="77777777" w:rsidR="00DF6834" w:rsidRPr="00D145AE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99561C" w14:textId="214EDC9D" w:rsidR="00DF6834" w:rsidRPr="00D145AE" w:rsidRDefault="758D7E3F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6834" w:rsidRPr="005C0BB2" w14:paraId="27816F14" w14:textId="77777777" w:rsidTr="1965FB8A">
        <w:tc>
          <w:tcPr>
            <w:tcW w:w="3573" w:type="dxa"/>
          </w:tcPr>
          <w:p w14:paraId="2D92E022" w14:textId="77777777" w:rsidR="00DF6834" w:rsidRPr="005C0BB2" w:rsidRDefault="00DF6834" w:rsidP="00DF6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กิจการการร่วมค้า</w:t>
            </w:r>
          </w:p>
        </w:tc>
        <w:tc>
          <w:tcPr>
            <w:tcW w:w="1170" w:type="dxa"/>
          </w:tcPr>
          <w:p w14:paraId="76AD42E7" w14:textId="690D6339" w:rsidR="00DF6834" w:rsidRPr="005C0BB2" w:rsidRDefault="49BCA07A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EC8DDA" w14:textId="77777777" w:rsidR="00DF6834" w:rsidRPr="005C0BB2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0AE0CD" w14:textId="517C7198" w:rsidR="00DF6834" w:rsidRPr="005C0BB2" w:rsidRDefault="758D7E3F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95EF502" w14:textId="77777777" w:rsidR="00DF6834" w:rsidRPr="005C0BB2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AEA3414" w14:textId="08F4B428" w:rsidR="00DF6834" w:rsidRPr="005C0BB2" w:rsidRDefault="4733D2EF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DCC1E7" w14:textId="77777777" w:rsidR="00DF6834" w:rsidRPr="005C0BB2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077E34" w14:textId="553CF794" w:rsidR="00DF6834" w:rsidRPr="005C0BB2" w:rsidRDefault="758D7E3F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F6834" w:rsidRPr="008D5957" w14:paraId="34C3CD8F" w14:textId="77777777" w:rsidTr="1965FB8A">
        <w:tc>
          <w:tcPr>
            <w:tcW w:w="3573" w:type="dxa"/>
          </w:tcPr>
          <w:p w14:paraId="2B8F121B" w14:textId="77777777" w:rsidR="00DF6834" w:rsidRPr="008D5957" w:rsidRDefault="00DF6834" w:rsidP="00DF6834">
            <w:pPr>
              <w:pStyle w:val="a"/>
              <w:tabs>
                <w:tab w:val="clear" w:pos="1080"/>
              </w:tabs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val="en-US"/>
              </w:rPr>
            </w:pPr>
            <w:bookmarkStart w:id="11" w:name="_Hlk94274140"/>
          </w:p>
        </w:tc>
        <w:tc>
          <w:tcPr>
            <w:tcW w:w="1170" w:type="dxa"/>
          </w:tcPr>
          <w:p w14:paraId="2AB6665C" w14:textId="77777777" w:rsidR="00DF6834" w:rsidRPr="008D5957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819504" w14:textId="77777777" w:rsidR="00DF6834" w:rsidRPr="008D5957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3E79C5" w14:textId="77777777" w:rsidR="00DF6834" w:rsidRPr="008D5957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D240B2" w14:textId="77777777" w:rsidR="00DF6834" w:rsidRPr="008D5957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808ED78" w14:textId="77777777" w:rsidR="00DF6834" w:rsidRPr="008D5957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8AD149" w14:textId="77777777" w:rsidR="00DF6834" w:rsidRPr="008D5957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8BBC4E" w14:textId="77777777" w:rsidR="00DF6834" w:rsidRPr="008D5957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1"/>
      <w:tr w:rsidR="00DF6834" w:rsidRPr="005C0BB2" w14:paraId="41F8D519" w14:textId="77777777" w:rsidTr="1965FB8A">
        <w:tc>
          <w:tcPr>
            <w:tcW w:w="3573" w:type="dxa"/>
          </w:tcPr>
          <w:p w14:paraId="56B1BCE4" w14:textId="77777777" w:rsidR="00DF6834" w:rsidRPr="005C0BB2" w:rsidRDefault="00DF6834" w:rsidP="00DF6834">
            <w:pPr>
              <w:pStyle w:val="a"/>
              <w:tabs>
                <w:tab w:val="clear" w:pos="1080"/>
              </w:tabs>
              <w:spacing w:line="360" w:lineRule="exact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เงินประกันค่าเช่า (หนี้สิน)</w:t>
            </w:r>
          </w:p>
        </w:tc>
        <w:tc>
          <w:tcPr>
            <w:tcW w:w="1170" w:type="dxa"/>
          </w:tcPr>
          <w:p w14:paraId="7BA85DC7" w14:textId="77777777" w:rsidR="00DF6834" w:rsidRPr="005C0BB2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28B2A" w14:textId="77777777" w:rsidR="00DF6834" w:rsidRPr="005C0BB2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418514" w14:textId="77777777" w:rsidR="00DF6834" w:rsidRPr="005C0BB2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9B1A4D" w14:textId="77777777" w:rsidR="00DF6834" w:rsidRPr="005C0BB2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64C9AC5" w14:textId="77777777" w:rsidR="00DF6834" w:rsidRPr="005C0BB2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DA4425" w14:textId="77777777" w:rsidR="00DF6834" w:rsidRPr="005C0BB2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7516CF" w14:textId="77777777" w:rsidR="00DF6834" w:rsidRPr="005C0BB2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6834" w:rsidRPr="005C0BB2" w14:paraId="292C8CF2" w14:textId="77777777" w:rsidTr="1965FB8A">
        <w:tc>
          <w:tcPr>
            <w:tcW w:w="3573" w:type="dxa"/>
          </w:tcPr>
          <w:p w14:paraId="0213E804" w14:textId="77777777" w:rsidR="00DF6834" w:rsidRPr="005C0BB2" w:rsidRDefault="00DF6834" w:rsidP="00DF6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0B8A350" w14:textId="45371055" w:rsidR="00DF6834" w:rsidRPr="005C0BB2" w:rsidRDefault="29F8AF2B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5E274E" w14:textId="77777777" w:rsidR="00DF6834" w:rsidRPr="005C0BB2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16B3C0" w14:textId="68A996E6" w:rsidR="00DF6834" w:rsidRPr="005C0BB2" w:rsidRDefault="758D7E3F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FAB37B" w14:textId="77777777" w:rsidR="00DF6834" w:rsidRPr="005C0BB2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6C42A5B" w14:textId="7C1AF655" w:rsidR="00DF6834" w:rsidRPr="005C0BB2" w:rsidRDefault="319D779D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70" w:type="dxa"/>
          </w:tcPr>
          <w:p w14:paraId="0E99D981" w14:textId="77777777" w:rsidR="00DF6834" w:rsidRPr="005C0BB2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39D852" w14:textId="619C4BED" w:rsidR="00DF6834" w:rsidRPr="005C0BB2" w:rsidRDefault="758D7E3F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</w:tr>
      <w:tr w:rsidR="00DF6834" w:rsidRPr="005C0BB2" w14:paraId="078F6769" w14:textId="77777777" w:rsidTr="1965FB8A">
        <w:tc>
          <w:tcPr>
            <w:tcW w:w="3573" w:type="dxa"/>
          </w:tcPr>
          <w:p w14:paraId="2D27DA82" w14:textId="77777777" w:rsidR="00DF6834" w:rsidRPr="005C0BB2" w:rsidRDefault="00DF6834" w:rsidP="00DF6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กิจการการร่วมค้า</w:t>
            </w:r>
          </w:p>
        </w:tc>
        <w:tc>
          <w:tcPr>
            <w:tcW w:w="1170" w:type="dxa"/>
          </w:tcPr>
          <w:p w14:paraId="6CF688B6" w14:textId="4224DD80" w:rsidR="00DF6834" w:rsidRPr="005C0BB2" w:rsidRDefault="58BC134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8E7A601" w14:textId="77777777" w:rsidR="00DF6834" w:rsidRPr="005C0BB2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D83FD0" w14:textId="4CC12128" w:rsidR="00DF6834" w:rsidRPr="005C0BB2" w:rsidRDefault="758D7E3F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8150B64" w14:textId="77777777" w:rsidR="00DF6834" w:rsidRPr="005C0BB2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A62ECD8" w14:textId="1E3A6535" w:rsidR="00DF6834" w:rsidRPr="005C0BB2" w:rsidRDefault="50C275AD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024FB81" w14:textId="77777777" w:rsidR="00DF6834" w:rsidRPr="005C0BB2" w:rsidRDefault="00DF6834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D13FF5" w14:textId="2AFEB74D" w:rsidR="00DF6834" w:rsidRPr="005C0BB2" w:rsidRDefault="758D7E3F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145AE" w:rsidRPr="008D5957" w14:paraId="181B44EC" w14:textId="77777777" w:rsidTr="1965FB8A">
        <w:tc>
          <w:tcPr>
            <w:tcW w:w="3573" w:type="dxa"/>
          </w:tcPr>
          <w:p w14:paraId="0822EA9D" w14:textId="77777777" w:rsidR="00D145AE" w:rsidRPr="008D5957" w:rsidRDefault="00D145AE" w:rsidP="00917EE2">
            <w:pPr>
              <w:pStyle w:val="a"/>
              <w:tabs>
                <w:tab w:val="clear" w:pos="1080"/>
              </w:tabs>
              <w:ind w:left="9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</w:tcPr>
          <w:p w14:paraId="3E8F3CD0" w14:textId="77777777" w:rsidR="00D145AE" w:rsidRPr="008D5957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1CBEBF" w14:textId="77777777" w:rsidR="00D145AE" w:rsidRPr="008D5957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CE6E4B" w14:textId="77777777" w:rsidR="00D145AE" w:rsidRPr="008D5957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6A02F9" w14:textId="77777777" w:rsidR="00D145AE" w:rsidRPr="008D5957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900C820" w14:textId="77777777" w:rsidR="00D145AE" w:rsidRPr="008D5957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0A39E7" w14:textId="77777777" w:rsidR="00D145AE" w:rsidRPr="008D5957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5C61A7" w14:textId="77777777" w:rsidR="00D145AE" w:rsidRPr="008D5957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45AE" w:rsidRPr="005C0BB2" w14:paraId="374082D7" w14:textId="77777777" w:rsidTr="1965FB8A">
        <w:tc>
          <w:tcPr>
            <w:tcW w:w="3573" w:type="dxa"/>
          </w:tcPr>
          <w:p w14:paraId="73CC70E5" w14:textId="6E3FCEBC" w:rsidR="00D145AE" w:rsidRPr="00D145AE" w:rsidRDefault="00D145AE" w:rsidP="00D1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D145AE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</w:tcPr>
          <w:p w14:paraId="0514054B" w14:textId="77777777" w:rsidR="00D145AE" w:rsidRPr="005C0BB2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1BCAB6" w14:textId="77777777" w:rsidR="00D145AE" w:rsidRPr="005C0BB2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3C985D" w14:textId="77777777" w:rsidR="00D145AE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ADDF29" w14:textId="77777777" w:rsidR="00D145AE" w:rsidRPr="005C0BB2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556E44B" w14:textId="77777777" w:rsidR="00D145AE" w:rsidRPr="005C0BB2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180B94B" w14:textId="77777777" w:rsidR="00D145AE" w:rsidRPr="005C0BB2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516299" w14:textId="77777777" w:rsidR="00D145AE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45AE" w:rsidRPr="005C0BB2" w14:paraId="4055283E" w14:textId="77777777" w:rsidTr="1965FB8A">
        <w:tc>
          <w:tcPr>
            <w:tcW w:w="3573" w:type="dxa"/>
          </w:tcPr>
          <w:p w14:paraId="40E8444D" w14:textId="264BB8D1" w:rsidR="00D145AE" w:rsidRPr="00D145AE" w:rsidRDefault="00D145AE" w:rsidP="00D1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99121C7" w14:textId="1F4B6E88" w:rsidR="00D145AE" w:rsidRPr="005C0BB2" w:rsidRDefault="7132B959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270" w:type="dxa"/>
          </w:tcPr>
          <w:p w14:paraId="3FC9A709" w14:textId="77777777" w:rsidR="00D145AE" w:rsidRPr="005C0BB2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19D2A5" w14:textId="323014AA" w:rsidR="00D145AE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236" w:type="dxa"/>
          </w:tcPr>
          <w:p w14:paraId="17B2DDA2" w14:textId="77777777" w:rsidR="00D145AE" w:rsidRPr="005C0BB2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3ED5396" w14:textId="0D177C28" w:rsidR="00D145AE" w:rsidRPr="005C0BB2" w:rsidRDefault="13AB796B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AC8321" w14:textId="77777777" w:rsidR="00D145AE" w:rsidRPr="005C0BB2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2F301A" w14:textId="79959605" w:rsidR="00D145AE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45AE" w:rsidRPr="005C0BB2" w14:paraId="40CB4537" w14:textId="77777777" w:rsidTr="1965FB8A">
        <w:tc>
          <w:tcPr>
            <w:tcW w:w="3573" w:type="dxa"/>
          </w:tcPr>
          <w:p w14:paraId="1DF5B85A" w14:textId="77777777" w:rsidR="00D145AE" w:rsidRPr="005C0BB2" w:rsidRDefault="00D145AE" w:rsidP="00D1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AE28C3" w14:textId="77777777" w:rsidR="00D145AE" w:rsidRPr="005C0BB2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5EB967" w14:textId="77777777" w:rsidR="00D145AE" w:rsidRPr="005C0BB2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FB61EF" w14:textId="77777777" w:rsidR="00D145AE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E8EC8A" w14:textId="77777777" w:rsidR="00D145AE" w:rsidRPr="005C0BB2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6C70E05" w14:textId="77777777" w:rsidR="00D145AE" w:rsidRPr="005C0BB2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D71D63E" w14:textId="77777777" w:rsidR="00D145AE" w:rsidRPr="005C0BB2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34EF41" w14:textId="77777777" w:rsidR="00D145AE" w:rsidRDefault="00D145AE" w:rsidP="1965F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0FF6914" w14:textId="255224E3" w:rsidR="53451075" w:rsidRDefault="53451075" w:rsidP="53451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1C8DCE4D" w14:textId="14CE8B9F" w:rsidR="53451075" w:rsidRDefault="53451075" w:rsidP="53451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1EB1487E" w14:textId="6B16AE70" w:rsidR="53451075" w:rsidRDefault="53451075" w:rsidP="53451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2D470E3" w14:textId="68600E7B" w:rsidR="53451075" w:rsidRDefault="53451075" w:rsidP="53451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2519F11" w14:textId="6BB09D68" w:rsidR="53451075" w:rsidRDefault="53451075" w:rsidP="53451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DB6F144" w14:textId="238D2E15" w:rsidR="00DF6834" w:rsidRDefault="00DF6834" w:rsidP="53451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84ACDB2" w14:textId="4AE0FC5B" w:rsidR="004072A9" w:rsidRDefault="004072A9" w:rsidP="00407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CB02C1">
        <w:rPr>
          <w:rFonts w:asciiTheme="majorBidi" w:hAnsiTheme="majorBidi" w:cstheme="majorBidi"/>
          <w:sz w:val="28"/>
          <w:szCs w:val="28"/>
          <w:cs/>
        </w:rPr>
        <w:t>กู้ยืมระยะสั้น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แก่</w:t>
      </w:r>
      <w:r w:rsidRPr="00CB02C1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กิจการที่เกี่ยวข้องกันสำหรับ</w:t>
      </w:r>
      <w:r w:rsidR="00F70BEE">
        <w:rPr>
          <w:rFonts w:asciiTheme="majorBidi" w:hAnsiTheme="majorBidi" w:cstheme="majorBidi" w:hint="cs"/>
          <w:sz w:val="28"/>
          <w:szCs w:val="28"/>
          <w:cs/>
        </w:rPr>
        <w:t>แต่ละปี</w:t>
      </w:r>
      <w:r w:rsidRPr="00CB02C1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</w:rPr>
        <w:t>3</w:t>
      </w:r>
      <w:r w:rsidR="00352CBF">
        <w:rPr>
          <w:rFonts w:asciiTheme="majorBidi" w:eastAsia="Times New Roman" w:hAnsiTheme="majorBidi" w:cstheme="majorBidi"/>
          <w:sz w:val="28"/>
          <w:szCs w:val="28"/>
        </w:rPr>
        <w:t>1</w:t>
      </w:r>
      <w:r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352CBF">
        <w:rPr>
          <w:rFonts w:asciiTheme="majorBidi" w:eastAsia="Times New Roman" w:hAnsiTheme="majorBidi" w:cstheme="majorBidi" w:hint="cs"/>
          <w:sz w:val="28"/>
          <w:szCs w:val="28"/>
          <w:cs/>
        </w:rPr>
        <w:t>ธันวาคม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38C1DE29" w14:textId="77777777" w:rsidR="004072A9" w:rsidRPr="00835550" w:rsidRDefault="004072A9" w:rsidP="00407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172"/>
        <w:gridCol w:w="1082"/>
        <w:gridCol w:w="1168"/>
        <w:gridCol w:w="269"/>
        <w:gridCol w:w="989"/>
        <w:gridCol w:w="269"/>
        <w:gridCol w:w="1082"/>
        <w:gridCol w:w="269"/>
        <w:gridCol w:w="1073"/>
      </w:tblGrid>
      <w:tr w:rsidR="004072A9" w:rsidRPr="00CB02C1" w14:paraId="478C7A50" w14:textId="77777777" w:rsidTr="009B5142">
        <w:trPr>
          <w:tblHeader/>
        </w:trPr>
        <w:tc>
          <w:tcPr>
            <w:tcW w:w="973" w:type="pct"/>
          </w:tcPr>
          <w:p w14:paraId="0074A317" w14:textId="77777777" w:rsidR="004072A9" w:rsidRPr="00CB02C1" w:rsidRDefault="004072A9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15A154D1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693F96E3" w14:textId="77777777" w:rsidR="004072A9" w:rsidRPr="00CB02C1" w:rsidRDefault="004072A9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072A9" w:rsidRPr="00CB02C1" w14:paraId="4B7A257C" w14:textId="77777777" w:rsidTr="009B5142">
        <w:trPr>
          <w:tblHeader/>
        </w:trPr>
        <w:tc>
          <w:tcPr>
            <w:tcW w:w="973" w:type="pct"/>
          </w:tcPr>
          <w:p w14:paraId="733D2A2C" w14:textId="77777777" w:rsidR="004072A9" w:rsidRPr="00CB02C1" w:rsidRDefault="004072A9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0C87D565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52123D76" w14:textId="24CB936A" w:rsidR="004072A9" w:rsidRPr="00CB02C1" w:rsidRDefault="00352CBF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8" w:type="pct"/>
          </w:tcPr>
          <w:p w14:paraId="20CCB36F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นวาคม</w:t>
            </w:r>
          </w:p>
        </w:tc>
        <w:tc>
          <w:tcPr>
            <w:tcW w:w="147" w:type="pct"/>
          </w:tcPr>
          <w:p w14:paraId="680C5B73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</w:tcPr>
          <w:p w14:paraId="3D1D3879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250C50CD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64848FF4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C93686B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E19B679" w14:textId="03CA5F67" w:rsidR="004072A9" w:rsidRPr="00CB02C1" w:rsidRDefault="003A56EB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นวาคม</w:t>
            </w:r>
          </w:p>
        </w:tc>
      </w:tr>
      <w:tr w:rsidR="004072A9" w:rsidRPr="00CB02C1" w14:paraId="25503F12" w14:textId="77777777" w:rsidTr="009B5142">
        <w:trPr>
          <w:tblHeader/>
        </w:trPr>
        <w:tc>
          <w:tcPr>
            <w:tcW w:w="973" w:type="pct"/>
          </w:tcPr>
          <w:p w14:paraId="27FCE49C" w14:textId="77777777" w:rsidR="004072A9" w:rsidRPr="00CB02C1" w:rsidRDefault="004072A9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ให้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กู้ยืมระยะสั้น</w:t>
            </w:r>
          </w:p>
        </w:tc>
        <w:tc>
          <w:tcPr>
            <w:tcW w:w="640" w:type="pct"/>
          </w:tcPr>
          <w:p w14:paraId="2BDAF0FE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591" w:type="pct"/>
          </w:tcPr>
          <w:p w14:paraId="095BFC38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638" w:type="pct"/>
          </w:tcPr>
          <w:p w14:paraId="28E7AFCF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5B506C44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37566543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08779F26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7021262E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47" w:type="pct"/>
          </w:tcPr>
          <w:p w14:paraId="42C2A773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09EC09E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</w:tr>
      <w:tr w:rsidR="004072A9" w:rsidRPr="00CB02C1" w14:paraId="4F2C4F47" w14:textId="77777777" w:rsidTr="009B5142">
        <w:trPr>
          <w:tblHeader/>
        </w:trPr>
        <w:tc>
          <w:tcPr>
            <w:tcW w:w="973" w:type="pct"/>
          </w:tcPr>
          <w:p w14:paraId="12906EEE" w14:textId="77777777" w:rsidR="004072A9" w:rsidRPr="00CB02C1" w:rsidRDefault="004072A9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49FC6EB0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742F21B0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72A9" w:rsidRPr="00CB02C1" w14:paraId="344DBEE6" w14:textId="77777777" w:rsidTr="009B5142">
        <w:trPr>
          <w:tblHeader/>
        </w:trPr>
        <w:tc>
          <w:tcPr>
            <w:tcW w:w="973" w:type="pct"/>
          </w:tcPr>
          <w:p w14:paraId="71EA37D3" w14:textId="77777777" w:rsidR="004072A9" w:rsidRPr="00CB02C1" w:rsidRDefault="004072A9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ริษัทย่อย</w:t>
            </w:r>
          </w:p>
        </w:tc>
        <w:tc>
          <w:tcPr>
            <w:tcW w:w="640" w:type="pct"/>
          </w:tcPr>
          <w:p w14:paraId="416C7C1C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79E20BB8" w14:textId="61370674" w:rsidR="004072A9" w:rsidRPr="00CB02C1" w:rsidRDefault="003A56EB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638" w:type="pct"/>
          </w:tcPr>
          <w:p w14:paraId="6FE891F8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47" w:type="pct"/>
          </w:tcPr>
          <w:p w14:paraId="4834C84F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2BF56A39" w14:textId="40FD1E9C" w:rsidR="004072A9" w:rsidRPr="00CB02C1" w:rsidRDefault="003A56EB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67,000</w:t>
            </w:r>
          </w:p>
        </w:tc>
        <w:tc>
          <w:tcPr>
            <w:tcW w:w="147" w:type="pct"/>
          </w:tcPr>
          <w:p w14:paraId="00F8D94A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65B4916B" w14:textId="09DCD72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A56E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55AB4BF2">
              <w:rPr>
                <w:rFonts w:asciiTheme="majorBidi" w:hAnsiTheme="majorBidi" w:cstheme="majorBidi"/>
                <w:sz w:val="28"/>
                <w:szCs w:val="28"/>
              </w:rPr>
              <w:t>0,000)</w:t>
            </w:r>
          </w:p>
        </w:tc>
        <w:tc>
          <w:tcPr>
            <w:tcW w:w="147" w:type="pct"/>
          </w:tcPr>
          <w:p w14:paraId="5B3BB626" w14:textId="77777777" w:rsidR="004072A9" w:rsidRPr="00CB02C1" w:rsidRDefault="004072A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CC7B3E9" w14:textId="757F6771" w:rsidR="004072A9" w:rsidRPr="00CB02C1" w:rsidRDefault="003A56EB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57,000</w:t>
            </w:r>
          </w:p>
        </w:tc>
      </w:tr>
    </w:tbl>
    <w:p w14:paraId="09355B8E" w14:textId="77777777" w:rsidR="0059142F" w:rsidRDefault="0059142F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0E8C4E0" w14:textId="1D51641A" w:rsidR="00D87473" w:rsidRDefault="00D87473" w:rsidP="00D87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รายการเคลื่อนไหวของเงินกู้ยืมระยะสั้นจากบุคคลหรือกิจการที่เกี่ยวข้องกันสำหรับ</w:t>
      </w:r>
      <w:r w:rsidR="003B6EDD">
        <w:rPr>
          <w:rFonts w:asciiTheme="majorBidi" w:hAnsiTheme="majorBidi" w:cstheme="majorBidi" w:hint="cs"/>
          <w:sz w:val="28"/>
          <w:szCs w:val="28"/>
          <w:cs/>
        </w:rPr>
        <w:t>แต่ละปี</w:t>
      </w:r>
      <w:r w:rsidRPr="00CB02C1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</w:rPr>
        <w:t>3</w:t>
      </w:r>
      <w:r w:rsidR="003B6EDD">
        <w:rPr>
          <w:rFonts w:asciiTheme="majorBidi" w:eastAsia="Times New Roman" w:hAnsiTheme="majorBidi" w:cstheme="majorBidi"/>
          <w:sz w:val="28"/>
          <w:szCs w:val="28"/>
        </w:rPr>
        <w:t>1</w:t>
      </w:r>
      <w:r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3B6EDD">
        <w:rPr>
          <w:rFonts w:asciiTheme="majorBidi" w:eastAsia="Times New Roman" w:hAnsiTheme="majorBidi" w:cstheme="majorBidi" w:hint="cs"/>
          <w:sz w:val="28"/>
          <w:szCs w:val="28"/>
          <w:cs/>
        </w:rPr>
        <w:t>ธันวาคม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6CD59B51" w14:textId="77777777" w:rsidR="00D87473" w:rsidRDefault="00D87473" w:rsidP="00D87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172"/>
        <w:gridCol w:w="1082"/>
        <w:gridCol w:w="1168"/>
        <w:gridCol w:w="269"/>
        <w:gridCol w:w="989"/>
        <w:gridCol w:w="269"/>
        <w:gridCol w:w="1082"/>
        <w:gridCol w:w="269"/>
        <w:gridCol w:w="1073"/>
      </w:tblGrid>
      <w:tr w:rsidR="00D87473" w:rsidRPr="00CB02C1" w14:paraId="1C0B8059" w14:textId="77777777" w:rsidTr="009B5142">
        <w:trPr>
          <w:tblHeader/>
        </w:trPr>
        <w:tc>
          <w:tcPr>
            <w:tcW w:w="973" w:type="pct"/>
          </w:tcPr>
          <w:p w14:paraId="59B45960" w14:textId="77777777" w:rsidR="00D87473" w:rsidRPr="00CB02C1" w:rsidRDefault="00D87473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76D5A7E4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7D96C4DE" w14:textId="77777777" w:rsidR="00D87473" w:rsidRPr="00CB02C1" w:rsidRDefault="00D87473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87473" w:rsidRPr="00CB02C1" w14:paraId="4CA686C6" w14:textId="77777777" w:rsidTr="009B5142">
        <w:trPr>
          <w:tblHeader/>
        </w:trPr>
        <w:tc>
          <w:tcPr>
            <w:tcW w:w="973" w:type="pct"/>
          </w:tcPr>
          <w:p w14:paraId="00478804" w14:textId="77777777" w:rsidR="00D87473" w:rsidRPr="00CB02C1" w:rsidRDefault="00D87473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53399EF9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6494A606" w14:textId="63E54304" w:rsidR="00D87473" w:rsidRPr="00CB02C1" w:rsidRDefault="000224BB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38" w:type="pct"/>
          </w:tcPr>
          <w:p w14:paraId="35B22E2A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นวาคม</w:t>
            </w:r>
          </w:p>
        </w:tc>
        <w:tc>
          <w:tcPr>
            <w:tcW w:w="147" w:type="pct"/>
          </w:tcPr>
          <w:p w14:paraId="0FA1D003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</w:tcPr>
          <w:p w14:paraId="4DB5B2E5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E9CD0AF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70FEAD14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542BA7E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BF97913" w14:textId="1E9EF8BD" w:rsidR="00D87473" w:rsidRPr="00CB02C1" w:rsidRDefault="000224BB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87473" w:rsidRPr="00CB02C1" w14:paraId="40D28837" w14:textId="77777777" w:rsidTr="009B5142">
        <w:trPr>
          <w:tblHeader/>
        </w:trPr>
        <w:tc>
          <w:tcPr>
            <w:tcW w:w="973" w:type="pct"/>
          </w:tcPr>
          <w:p w14:paraId="2B8D2E9A" w14:textId="77777777" w:rsidR="00D87473" w:rsidRPr="00CB02C1" w:rsidRDefault="00D87473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40" w:type="pct"/>
          </w:tcPr>
          <w:p w14:paraId="62418729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591" w:type="pct"/>
          </w:tcPr>
          <w:p w14:paraId="06EB1919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638" w:type="pct"/>
          </w:tcPr>
          <w:p w14:paraId="042E8876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0835C913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126F85D8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5B6E5BD3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33C59BDF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7" w:type="pct"/>
          </w:tcPr>
          <w:p w14:paraId="3EF99B45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8C67711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</w:tr>
      <w:tr w:rsidR="00D87473" w:rsidRPr="00CB02C1" w14:paraId="3B9BE7D4" w14:textId="77777777" w:rsidTr="009B5142">
        <w:trPr>
          <w:tblHeader/>
        </w:trPr>
        <w:tc>
          <w:tcPr>
            <w:tcW w:w="973" w:type="pct"/>
          </w:tcPr>
          <w:p w14:paraId="67C072EE" w14:textId="77777777" w:rsidR="00D87473" w:rsidRPr="00CB02C1" w:rsidRDefault="00D87473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5D060334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4AB5CD90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7473" w:rsidRPr="00CB02C1" w14:paraId="77A0CCD7" w14:textId="77777777" w:rsidTr="009B5142">
        <w:trPr>
          <w:tblHeader/>
        </w:trPr>
        <w:tc>
          <w:tcPr>
            <w:tcW w:w="973" w:type="pct"/>
          </w:tcPr>
          <w:p w14:paraId="671973AC" w14:textId="77777777" w:rsidR="00D87473" w:rsidRPr="00CB02C1" w:rsidRDefault="00D87473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</w:t>
            </w:r>
            <w:r w:rsidRPr="004A01B8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640" w:type="pct"/>
          </w:tcPr>
          <w:p w14:paraId="56778E83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43A30930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638" w:type="pct"/>
          </w:tcPr>
          <w:p w14:paraId="60A448DB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47" w:type="pct"/>
          </w:tcPr>
          <w:p w14:paraId="198BF245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28DA0C72" w14:textId="5EC95ED2" w:rsidR="00D87473" w:rsidRPr="00CB02C1" w:rsidRDefault="000224BB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87473" w:rsidRPr="55AB4BF2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147" w:type="pct"/>
          </w:tcPr>
          <w:p w14:paraId="501C40EA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66F32021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(25,000)</w:t>
            </w:r>
          </w:p>
        </w:tc>
        <w:tc>
          <w:tcPr>
            <w:tcW w:w="147" w:type="pct"/>
          </w:tcPr>
          <w:p w14:paraId="18248B00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CF53FE3" w14:textId="7AF5E81F" w:rsidR="00D87473" w:rsidRPr="00CB02C1" w:rsidRDefault="000224BB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87473" w:rsidRPr="55AB4BF2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D87473" w:rsidRPr="00CB02C1" w14:paraId="1DDCFE49" w14:textId="77777777" w:rsidTr="009B5142">
        <w:trPr>
          <w:tblHeader/>
        </w:trPr>
        <w:tc>
          <w:tcPr>
            <w:tcW w:w="973" w:type="pct"/>
          </w:tcPr>
          <w:p w14:paraId="6EDF4B17" w14:textId="77777777" w:rsidR="00D87473" w:rsidRPr="00CB02C1" w:rsidRDefault="00D87473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07509C48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A88316D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15DCF014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7F2DBB2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1AE330DB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8D5F855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63A4A640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E8AC921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D52D5B2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87473" w:rsidRPr="00CB02C1" w14:paraId="0DBE4665" w14:textId="77777777" w:rsidTr="009B5142">
        <w:trPr>
          <w:tblHeader/>
        </w:trPr>
        <w:tc>
          <w:tcPr>
            <w:tcW w:w="973" w:type="pct"/>
          </w:tcPr>
          <w:p w14:paraId="4213EA4C" w14:textId="77777777" w:rsidR="00D87473" w:rsidRPr="00CB02C1" w:rsidRDefault="00D87473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br w:type="page"/>
            </w:r>
          </w:p>
        </w:tc>
        <w:tc>
          <w:tcPr>
            <w:tcW w:w="1231" w:type="pct"/>
            <w:gridSpan w:val="2"/>
          </w:tcPr>
          <w:p w14:paraId="11102CCB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01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349330A7" w14:textId="77777777" w:rsidR="00D87473" w:rsidRPr="00CB02C1" w:rsidRDefault="00D87473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7473" w:rsidRPr="00CB02C1" w14:paraId="4CE09D37" w14:textId="77777777" w:rsidTr="009B5142">
        <w:trPr>
          <w:tblHeader/>
        </w:trPr>
        <w:tc>
          <w:tcPr>
            <w:tcW w:w="973" w:type="pct"/>
          </w:tcPr>
          <w:p w14:paraId="579F4E5B" w14:textId="77777777" w:rsidR="00D87473" w:rsidRPr="00CB02C1" w:rsidRDefault="00D87473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158DE5B5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7FB212C3" w14:textId="426D2146" w:rsidR="00D87473" w:rsidRPr="00CB02C1" w:rsidRDefault="00146B5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38" w:type="pct"/>
          </w:tcPr>
          <w:p w14:paraId="6D86C404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661AACFC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286B302A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3239553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7724515D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752502D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BDA9DB3" w14:textId="403FFB7B" w:rsidR="00D87473" w:rsidRPr="00CB02C1" w:rsidRDefault="00146B59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 w:line="240" w:lineRule="auto"/>
              <w:ind w:left="-110"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87473" w:rsidRPr="00CB02C1" w14:paraId="546A744E" w14:textId="77777777" w:rsidTr="009B5142">
        <w:trPr>
          <w:tblHeader/>
        </w:trPr>
        <w:tc>
          <w:tcPr>
            <w:tcW w:w="973" w:type="pct"/>
          </w:tcPr>
          <w:p w14:paraId="5FFC21DE" w14:textId="77777777" w:rsidR="00D87473" w:rsidRPr="00CB02C1" w:rsidRDefault="00D87473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40" w:type="pct"/>
          </w:tcPr>
          <w:p w14:paraId="66AC2826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591" w:type="pct"/>
          </w:tcPr>
          <w:p w14:paraId="758D2639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638" w:type="pct"/>
          </w:tcPr>
          <w:p w14:paraId="4300528A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7E6B5F75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7839F7D9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62E632D8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43981C7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7" w:type="pct"/>
          </w:tcPr>
          <w:p w14:paraId="1D348C0F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3EDC9FC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</w:tr>
      <w:tr w:rsidR="00D87473" w:rsidRPr="00CB02C1" w14:paraId="4C335297" w14:textId="77777777" w:rsidTr="009B5142">
        <w:trPr>
          <w:tblHeader/>
        </w:trPr>
        <w:tc>
          <w:tcPr>
            <w:tcW w:w="973" w:type="pct"/>
          </w:tcPr>
          <w:p w14:paraId="12FCB12D" w14:textId="77777777" w:rsidR="00D87473" w:rsidRPr="00CB02C1" w:rsidRDefault="00D87473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0325C0DA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5A6412D5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7473" w:rsidRPr="00CB02C1" w14:paraId="5749369B" w14:textId="77777777" w:rsidTr="009B5142">
        <w:trPr>
          <w:tblHeader/>
        </w:trPr>
        <w:tc>
          <w:tcPr>
            <w:tcW w:w="973" w:type="pct"/>
          </w:tcPr>
          <w:p w14:paraId="67F45A32" w14:textId="77777777" w:rsidR="00D87473" w:rsidRPr="00CB02C1" w:rsidRDefault="00D87473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24352D39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3.50</w:t>
            </w:r>
          </w:p>
        </w:tc>
        <w:tc>
          <w:tcPr>
            <w:tcW w:w="591" w:type="pct"/>
          </w:tcPr>
          <w:p w14:paraId="27149D41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8" w:type="pct"/>
          </w:tcPr>
          <w:p w14:paraId="5CE18D45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147" w:type="pct"/>
          </w:tcPr>
          <w:p w14:paraId="53F574EB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0A9347F2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F3BC9F5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43BF9AF0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(9,000)</w:t>
            </w:r>
          </w:p>
        </w:tc>
        <w:tc>
          <w:tcPr>
            <w:tcW w:w="147" w:type="pct"/>
          </w:tcPr>
          <w:p w14:paraId="28A7C859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7BDCC08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7473" w:rsidRPr="00CB02C1" w14:paraId="5272DAF7" w14:textId="77777777" w:rsidTr="009B5142">
        <w:trPr>
          <w:tblHeader/>
        </w:trPr>
        <w:tc>
          <w:tcPr>
            <w:tcW w:w="973" w:type="pct"/>
          </w:tcPr>
          <w:p w14:paraId="2EC0C122" w14:textId="77777777" w:rsidR="00D87473" w:rsidRPr="00CB02C1" w:rsidRDefault="00D87473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40" w:type="pct"/>
          </w:tcPr>
          <w:p w14:paraId="33BE139D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1E0334D8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7C0F0EE4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147" w:type="pct"/>
          </w:tcPr>
          <w:p w14:paraId="68BB4B85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44D0F8B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B5A4CB8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23E072F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(25,000)</w:t>
            </w:r>
          </w:p>
        </w:tc>
        <w:tc>
          <w:tcPr>
            <w:tcW w:w="147" w:type="pct"/>
          </w:tcPr>
          <w:p w14:paraId="00A675D6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D034B77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7473" w:rsidRPr="00CB02C1" w14:paraId="21B5DBC9" w14:textId="77777777" w:rsidTr="009B5142">
        <w:trPr>
          <w:tblHeader/>
        </w:trPr>
        <w:tc>
          <w:tcPr>
            <w:tcW w:w="973" w:type="pct"/>
          </w:tcPr>
          <w:p w14:paraId="1B4706B1" w14:textId="77777777" w:rsidR="00D87473" w:rsidRPr="00CB02C1" w:rsidRDefault="00D87473" w:rsidP="009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0" w:type="pct"/>
          </w:tcPr>
          <w:p w14:paraId="0ED88514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2375FC67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060AE60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34,000</w:t>
            </w:r>
          </w:p>
        </w:tc>
        <w:tc>
          <w:tcPr>
            <w:tcW w:w="147" w:type="pct"/>
          </w:tcPr>
          <w:p w14:paraId="180E39C5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4CB0A70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C5C6B06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082864A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(34,000)</w:t>
            </w:r>
          </w:p>
        </w:tc>
        <w:tc>
          <w:tcPr>
            <w:tcW w:w="147" w:type="pct"/>
          </w:tcPr>
          <w:p w14:paraId="5A66BF2A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2C098E2" w14:textId="77777777" w:rsidR="00D87473" w:rsidRPr="00CB02C1" w:rsidRDefault="00D87473" w:rsidP="009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55AB4B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480C32CC" w14:textId="77777777" w:rsidR="0059142F" w:rsidRDefault="0059142F" w:rsidP="00D87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3795C52" w14:textId="77777777" w:rsidR="00F10F18" w:rsidRPr="008D5957" w:rsidRDefault="00F10F18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D595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</w:t>
      </w:r>
      <w:r w:rsidR="0023332F" w:rsidRPr="008D595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ที่ทำกับบุคคลหรือกิจการที่เกี่ยวข้องกัน</w:t>
      </w:r>
    </w:p>
    <w:p w14:paraId="71D796AB" w14:textId="5881406B" w:rsidR="00F10F18" w:rsidRPr="008D5957" w:rsidRDefault="00F10F18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26E29C" w14:textId="22668617" w:rsidR="0049278D" w:rsidRDefault="0049278D" w:rsidP="00BF5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D5957">
        <w:rPr>
          <w:rFonts w:asciiTheme="majorBidi" w:hAnsiTheme="majorBidi" w:cstheme="majorBidi"/>
          <w:sz w:val="28"/>
          <w:szCs w:val="28"/>
          <w:cs/>
        </w:rPr>
        <w:t>บริษัทลงนามในสัญญาให้บริการพื้นที่สำนักงานกับบริษัทย่อยและกิจการร่วมค้าหลายฉบับ โดยมีระยะเวลาใน</w:t>
      </w:r>
      <w:r w:rsidR="0061766B">
        <w:rPr>
          <w:rFonts w:asciiTheme="majorBidi" w:hAnsiTheme="majorBidi" w:cstheme="majorBidi"/>
          <w:sz w:val="28"/>
          <w:szCs w:val="28"/>
        </w:rPr>
        <w:br/>
      </w:r>
      <w:r w:rsidRPr="008D5957">
        <w:rPr>
          <w:rFonts w:asciiTheme="majorBidi" w:hAnsiTheme="majorBidi" w:cstheme="majorBidi"/>
          <w:sz w:val="28"/>
          <w:szCs w:val="28"/>
          <w:cs/>
        </w:rPr>
        <w:t>การ</w:t>
      </w:r>
      <w:r w:rsidRPr="00E1581A">
        <w:rPr>
          <w:rFonts w:asciiTheme="majorBidi" w:hAnsiTheme="majorBidi" w:cstheme="majorBidi"/>
          <w:sz w:val="28"/>
          <w:szCs w:val="28"/>
          <w:cs/>
        </w:rPr>
        <w:t xml:space="preserve">ให้บริการ </w:t>
      </w:r>
      <w:r w:rsidRPr="00E1581A">
        <w:rPr>
          <w:rFonts w:asciiTheme="majorBidi" w:hAnsiTheme="majorBidi" w:cstheme="majorBidi"/>
          <w:sz w:val="28"/>
          <w:szCs w:val="28"/>
        </w:rPr>
        <w:t>1</w:t>
      </w:r>
      <w:r w:rsidRPr="00E158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1581A">
        <w:rPr>
          <w:rFonts w:asciiTheme="majorBidi" w:hAnsiTheme="majorBidi" w:cstheme="majorBidi"/>
          <w:sz w:val="28"/>
          <w:szCs w:val="28"/>
        </w:rPr>
        <w:t>- 3</w:t>
      </w:r>
      <w:r w:rsidRPr="00E1581A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Pr="00E1581A">
        <w:rPr>
          <w:rFonts w:asciiTheme="majorBidi" w:hAnsiTheme="majorBidi" w:cstheme="majorBidi"/>
          <w:sz w:val="28"/>
          <w:szCs w:val="28"/>
        </w:rPr>
        <w:t xml:space="preserve"> </w:t>
      </w:r>
      <w:r w:rsidRPr="00E1581A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E1581A">
        <w:rPr>
          <w:rFonts w:asciiTheme="majorBidi" w:hAnsiTheme="majorBidi" w:cstheme="majorBidi"/>
          <w:sz w:val="28"/>
          <w:szCs w:val="28"/>
        </w:rPr>
        <w:t>1</w:t>
      </w:r>
      <w:r w:rsidRPr="00E1581A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E1581A">
        <w:rPr>
          <w:rFonts w:asciiTheme="majorBidi" w:hAnsiTheme="majorBidi" w:cstheme="majorBidi"/>
          <w:sz w:val="28"/>
          <w:szCs w:val="28"/>
        </w:rPr>
        <w:t xml:space="preserve">2562 </w:t>
      </w:r>
      <w:r w:rsidRPr="00E1581A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E1581A">
        <w:rPr>
          <w:rFonts w:asciiTheme="majorBidi" w:hAnsiTheme="majorBidi" w:cstheme="majorBidi"/>
          <w:sz w:val="28"/>
          <w:szCs w:val="28"/>
        </w:rPr>
        <w:t xml:space="preserve">31 </w:t>
      </w:r>
      <w:r w:rsidRPr="00E1581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1581A">
        <w:rPr>
          <w:rFonts w:asciiTheme="majorBidi" w:hAnsiTheme="majorBidi" w:cstheme="majorBidi"/>
          <w:sz w:val="28"/>
          <w:szCs w:val="28"/>
        </w:rPr>
        <w:t>2565</w:t>
      </w:r>
      <w:r w:rsidRPr="008D5957">
        <w:rPr>
          <w:rFonts w:asciiTheme="majorBidi" w:hAnsiTheme="majorBidi" w:cstheme="majorBidi"/>
          <w:sz w:val="28"/>
          <w:szCs w:val="28"/>
          <w:cs/>
        </w:rPr>
        <w:t xml:space="preserve"> บริษัทได้รับค่าบริการตามที่ได้ระบุในสัญญา</w:t>
      </w:r>
    </w:p>
    <w:p w14:paraId="3453923D" w14:textId="77777777" w:rsidR="002D57EC" w:rsidRPr="008D5957" w:rsidRDefault="002D57EC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D0514B" w14:textId="3332C12B" w:rsidR="0049278D" w:rsidRPr="002762FD" w:rsidRDefault="0049278D" w:rsidP="1965F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762FD">
        <w:rPr>
          <w:rFonts w:asciiTheme="majorBidi" w:hAnsiTheme="majorBidi" w:cstheme="majorBidi"/>
          <w:sz w:val="28"/>
          <w:szCs w:val="28"/>
          <w:cs/>
        </w:rPr>
        <w:t>บริษัทลงนามในสัญญาให้บริการแก่บริษัทย่อย ขอบเขตการให้บริการประกอบด้วยงานการบัญชีและการเงิน งานกฎหมาย งานทรัพยากรบุคคล งานเทคโนโลยีสารสนเทศ</w:t>
      </w:r>
      <w:r w:rsidR="7D9300B4" w:rsidRPr="002762FD">
        <w:rPr>
          <w:rFonts w:asciiTheme="majorBidi" w:hAnsiTheme="majorBidi" w:cstheme="majorBidi"/>
          <w:sz w:val="28"/>
          <w:szCs w:val="28"/>
          <w:cs/>
        </w:rPr>
        <w:t xml:space="preserve"> งานแผนการตลาด งาน</w:t>
      </w:r>
      <w:r w:rsidR="5150E554" w:rsidRPr="002762FD">
        <w:rPr>
          <w:rFonts w:asciiTheme="majorBidi" w:hAnsiTheme="majorBidi" w:cstheme="majorBidi"/>
          <w:sz w:val="28"/>
          <w:szCs w:val="28"/>
          <w:cs/>
        </w:rPr>
        <w:t>รั</w:t>
      </w:r>
      <w:r w:rsidR="7D9300B4" w:rsidRPr="002762FD">
        <w:rPr>
          <w:rFonts w:asciiTheme="majorBidi" w:hAnsiTheme="majorBidi" w:cstheme="majorBidi"/>
          <w:sz w:val="28"/>
          <w:szCs w:val="28"/>
          <w:cs/>
        </w:rPr>
        <w:t>กษาความปลอดภัย และงาน</w:t>
      </w:r>
      <w:r w:rsidR="3C81E217" w:rsidRPr="002762FD">
        <w:rPr>
          <w:rFonts w:asciiTheme="majorBidi" w:hAnsiTheme="majorBidi" w:cstheme="majorBidi"/>
          <w:sz w:val="28"/>
          <w:szCs w:val="28"/>
          <w:cs/>
        </w:rPr>
        <w:t>การ</w:t>
      </w:r>
      <w:r w:rsidR="7D9300B4" w:rsidRPr="002762FD">
        <w:rPr>
          <w:rFonts w:asciiTheme="majorBidi" w:hAnsiTheme="majorBidi" w:cstheme="majorBidi"/>
          <w:sz w:val="28"/>
          <w:szCs w:val="28"/>
          <w:cs/>
        </w:rPr>
        <w:t>ผลิต</w:t>
      </w:r>
      <w:r w:rsidRPr="002762FD">
        <w:rPr>
          <w:rFonts w:asciiTheme="majorBidi" w:hAnsiTheme="majorBidi" w:cstheme="majorBidi"/>
          <w:sz w:val="28"/>
          <w:szCs w:val="28"/>
          <w:cs/>
        </w:rPr>
        <w:t xml:space="preserve"> โดยมีระยะเวลาในการให้บริการ</w:t>
      </w:r>
      <w:r w:rsidR="00BB4B2B" w:rsidRPr="002762FD">
        <w:rPr>
          <w:rFonts w:asciiTheme="majorBidi" w:hAnsiTheme="majorBidi" w:cstheme="majorBidi" w:hint="cs"/>
          <w:sz w:val="28"/>
          <w:szCs w:val="28"/>
          <w:cs/>
        </w:rPr>
        <w:t>ระหว่าง</w:t>
      </w:r>
      <w:r w:rsidRPr="002762FD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2762FD">
        <w:rPr>
          <w:rFonts w:asciiTheme="majorBidi" w:hAnsiTheme="majorBidi" w:cstheme="majorBidi"/>
          <w:sz w:val="28"/>
          <w:szCs w:val="28"/>
        </w:rPr>
        <w:t xml:space="preserve">1 </w:t>
      </w:r>
      <w:r w:rsidRPr="002762FD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2762FD">
        <w:rPr>
          <w:rFonts w:asciiTheme="majorBidi" w:hAnsiTheme="majorBidi" w:cstheme="majorBidi"/>
          <w:sz w:val="28"/>
          <w:szCs w:val="28"/>
        </w:rPr>
        <w:t xml:space="preserve"> 256</w:t>
      </w:r>
      <w:r w:rsidR="006A51F1" w:rsidRPr="002762FD">
        <w:rPr>
          <w:rFonts w:asciiTheme="majorBidi" w:hAnsiTheme="majorBidi" w:cstheme="majorBidi"/>
          <w:sz w:val="28"/>
          <w:szCs w:val="28"/>
        </w:rPr>
        <w:t>4</w:t>
      </w:r>
      <w:r w:rsidRPr="002762FD">
        <w:rPr>
          <w:rFonts w:asciiTheme="majorBidi" w:hAnsiTheme="majorBidi" w:cstheme="majorBidi"/>
          <w:sz w:val="28"/>
          <w:szCs w:val="28"/>
        </w:rPr>
        <w:t xml:space="preserve"> </w:t>
      </w:r>
      <w:r w:rsidRPr="002762FD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2762FD">
        <w:rPr>
          <w:rFonts w:asciiTheme="majorBidi" w:hAnsiTheme="majorBidi" w:cstheme="majorBidi"/>
          <w:sz w:val="28"/>
          <w:szCs w:val="28"/>
        </w:rPr>
        <w:t xml:space="preserve">31 </w:t>
      </w:r>
      <w:proofErr w:type="spellStart"/>
      <w:r w:rsidR="2758703B" w:rsidRPr="002762FD">
        <w:rPr>
          <w:rFonts w:asciiTheme="majorBidi" w:hAnsiTheme="majorBidi" w:cstheme="majorBidi"/>
          <w:sz w:val="28"/>
          <w:szCs w:val="28"/>
        </w:rPr>
        <w:t>มกราคม</w:t>
      </w:r>
      <w:proofErr w:type="spellEnd"/>
      <w:r w:rsidRPr="002762F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762FD">
        <w:rPr>
          <w:rFonts w:asciiTheme="majorBidi" w:hAnsiTheme="majorBidi" w:cstheme="majorBidi"/>
          <w:sz w:val="28"/>
          <w:szCs w:val="28"/>
        </w:rPr>
        <w:t>256</w:t>
      </w:r>
      <w:r w:rsidR="282F2AEF" w:rsidRPr="002762FD">
        <w:rPr>
          <w:rFonts w:asciiTheme="majorBidi" w:hAnsiTheme="majorBidi" w:cstheme="majorBidi"/>
          <w:sz w:val="28"/>
          <w:szCs w:val="28"/>
        </w:rPr>
        <w:t xml:space="preserve">5 </w:t>
      </w:r>
      <w:r w:rsidRPr="002762FD">
        <w:rPr>
          <w:rFonts w:asciiTheme="majorBidi" w:hAnsiTheme="majorBidi" w:cstheme="majorBidi"/>
          <w:sz w:val="28"/>
          <w:szCs w:val="28"/>
          <w:cs/>
        </w:rPr>
        <w:t>บริษัทได้รับค่าบริการตามที่ได้ระบุในสัญญา</w:t>
      </w:r>
      <w:r w:rsidR="00D145AE" w:rsidRPr="002762FD">
        <w:rPr>
          <w:rFonts w:asciiTheme="majorBidi" w:hAnsiTheme="majorBidi" w:cstheme="majorBidi"/>
          <w:sz w:val="28"/>
          <w:szCs w:val="28"/>
        </w:rPr>
        <w:t xml:space="preserve"> </w:t>
      </w:r>
      <w:r w:rsidR="00D145AE" w:rsidRPr="002762FD">
        <w:rPr>
          <w:rFonts w:asciiTheme="majorBidi" w:hAnsiTheme="majorBidi" w:cstheme="majorBidi"/>
          <w:sz w:val="28"/>
          <w:szCs w:val="28"/>
          <w:cs/>
        </w:rPr>
        <w:t>นอกจากนี้ บริษัทได้ต่อ</w:t>
      </w:r>
      <w:r w:rsidR="0024072D" w:rsidRPr="002762FD">
        <w:rPr>
          <w:rFonts w:asciiTheme="majorBidi" w:hAnsiTheme="majorBidi" w:cstheme="majorBidi"/>
          <w:sz w:val="28"/>
          <w:szCs w:val="28"/>
          <w:cs/>
        </w:rPr>
        <w:t>สัญญาบริการดังกล่าว โดยมีผลบังคับใช้</w:t>
      </w:r>
      <w:r w:rsidR="00CB0DA2">
        <w:rPr>
          <w:rFonts w:asciiTheme="majorBidi" w:hAnsiTheme="majorBidi" w:cstheme="majorBidi" w:hint="cs"/>
          <w:sz w:val="28"/>
          <w:szCs w:val="28"/>
          <w:cs/>
        </w:rPr>
        <w:t>ระหว่าง</w:t>
      </w:r>
      <w:r w:rsidR="0024072D" w:rsidRPr="002762FD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407B5E17" w:rsidRPr="002762FD">
        <w:rPr>
          <w:rFonts w:asciiTheme="majorBidi" w:hAnsiTheme="majorBidi" w:cstheme="majorBidi"/>
          <w:sz w:val="28"/>
          <w:szCs w:val="28"/>
          <w:cs/>
        </w:rPr>
        <w:t>1 มกราคม 2565</w:t>
      </w:r>
      <w:r w:rsidR="0024072D" w:rsidRPr="002762FD">
        <w:rPr>
          <w:rFonts w:asciiTheme="majorBidi" w:hAnsiTheme="majorBidi" w:cstheme="majorBidi"/>
          <w:sz w:val="28"/>
          <w:szCs w:val="28"/>
        </w:rPr>
        <w:t xml:space="preserve"> </w:t>
      </w:r>
      <w:r w:rsidR="0024072D" w:rsidRPr="002762FD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="6CC8E789" w:rsidRPr="002762FD">
        <w:rPr>
          <w:rFonts w:asciiTheme="majorBidi" w:hAnsiTheme="majorBidi" w:cstheme="majorBidi"/>
          <w:sz w:val="28"/>
          <w:szCs w:val="28"/>
          <w:cs/>
        </w:rPr>
        <w:t>31 ธันวาคม 2565</w:t>
      </w:r>
    </w:p>
    <w:p w14:paraId="7A0B37B7" w14:textId="77777777" w:rsidR="006A51F1" w:rsidRPr="008D5957" w:rsidRDefault="006A51F1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B4D56E" w14:textId="799E1C50" w:rsidR="0049278D" w:rsidRPr="008D5957" w:rsidRDefault="006A51F1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A51F1">
        <w:rPr>
          <w:rFonts w:asciiTheme="majorBidi" w:hAnsiTheme="majorBidi" w:cstheme="majorBidi" w:hint="cs"/>
          <w:sz w:val="28"/>
          <w:szCs w:val="28"/>
          <w:cs/>
        </w:rPr>
        <w:lastRenderedPageBreak/>
        <w:t>กลุ่มบริษัทลงนามในสัญญาเช่าอุปกรณ์</w:t>
      </w:r>
      <w:r w:rsidRPr="006A51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51F1">
        <w:rPr>
          <w:rFonts w:asciiTheme="majorBidi" w:hAnsiTheme="majorBidi" w:cstheme="majorBidi" w:hint="cs"/>
          <w:sz w:val="28"/>
          <w:szCs w:val="28"/>
          <w:cs/>
        </w:rPr>
        <w:t>อาคารและพื้นที่</w:t>
      </w:r>
      <w:r w:rsidRPr="6E93A354">
        <w:rPr>
          <w:rFonts w:asciiTheme="majorBidi" w:hAnsiTheme="majorBidi" w:cstheme="majorBidi"/>
          <w:sz w:val="28"/>
          <w:szCs w:val="28"/>
          <w:cs/>
        </w:rPr>
        <w:t>ส</w:t>
      </w:r>
      <w:r w:rsidR="28EFC068" w:rsidRPr="6E93A354">
        <w:rPr>
          <w:rFonts w:asciiTheme="majorBidi" w:hAnsiTheme="majorBidi" w:cstheme="majorBidi"/>
          <w:sz w:val="28"/>
          <w:szCs w:val="28"/>
          <w:cs/>
        </w:rPr>
        <w:t>ำ</w:t>
      </w:r>
      <w:r w:rsidRPr="6E93A354">
        <w:rPr>
          <w:rFonts w:asciiTheme="majorBidi" w:hAnsiTheme="majorBidi" w:cstheme="majorBidi"/>
          <w:sz w:val="28"/>
          <w:szCs w:val="28"/>
          <w:cs/>
        </w:rPr>
        <w:t>นักงาน</w:t>
      </w:r>
      <w:r w:rsidRPr="006A51F1">
        <w:rPr>
          <w:rFonts w:asciiTheme="majorBidi" w:hAnsiTheme="majorBidi" w:cstheme="majorBidi" w:hint="cs"/>
          <w:sz w:val="28"/>
          <w:szCs w:val="28"/>
          <w:cs/>
        </w:rPr>
        <w:t>หลายฉบับกับบุคคลหรือกิจการที่เกี่ยวข้องกัน</w:t>
      </w:r>
      <w:r w:rsidRPr="006A51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51F1">
        <w:rPr>
          <w:rFonts w:asciiTheme="majorBidi" w:hAnsiTheme="majorBidi" w:cstheme="majorBidi" w:hint="cs"/>
          <w:sz w:val="28"/>
          <w:szCs w:val="28"/>
          <w:cs/>
        </w:rPr>
        <w:t>โดยมีระยะเวลาเช่าภายใน</w:t>
      </w:r>
      <w:r w:rsidRPr="006A51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072D">
        <w:rPr>
          <w:rFonts w:asciiTheme="majorBidi" w:hAnsiTheme="majorBidi" w:cstheme="majorBidi"/>
          <w:sz w:val="28"/>
          <w:szCs w:val="28"/>
        </w:rPr>
        <w:t xml:space="preserve">1 </w:t>
      </w:r>
      <w:r w:rsidRPr="006A51F1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6A51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51F1">
        <w:rPr>
          <w:rFonts w:asciiTheme="majorBidi" w:hAnsiTheme="majorBidi" w:cstheme="majorBidi" w:hint="cs"/>
          <w:sz w:val="28"/>
          <w:szCs w:val="28"/>
          <w:cs/>
        </w:rPr>
        <w:t>ตั้งแต่วันที่</w:t>
      </w:r>
      <w:r w:rsidRPr="006A51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072D">
        <w:rPr>
          <w:rFonts w:asciiTheme="majorBidi" w:hAnsiTheme="majorBidi" w:cstheme="majorBidi"/>
          <w:sz w:val="28"/>
          <w:szCs w:val="28"/>
        </w:rPr>
        <w:t xml:space="preserve">1 </w:t>
      </w:r>
      <w:r w:rsidRPr="006A51F1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6A51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072D" w:rsidRPr="00E1581A">
        <w:rPr>
          <w:rFonts w:asciiTheme="majorBidi" w:hAnsiTheme="majorBidi" w:cstheme="majorBidi"/>
          <w:sz w:val="28"/>
          <w:szCs w:val="28"/>
        </w:rPr>
        <w:t>256</w:t>
      </w:r>
      <w:r w:rsidR="0024072D">
        <w:rPr>
          <w:rFonts w:asciiTheme="majorBidi" w:hAnsiTheme="majorBidi" w:cstheme="majorBidi"/>
          <w:sz w:val="28"/>
          <w:szCs w:val="28"/>
        </w:rPr>
        <w:t xml:space="preserve">4 </w:t>
      </w:r>
      <w:r w:rsidRPr="006A51F1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Pr="006A51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072D">
        <w:rPr>
          <w:rFonts w:asciiTheme="majorBidi" w:hAnsiTheme="majorBidi" w:cstheme="majorBidi"/>
          <w:sz w:val="28"/>
          <w:szCs w:val="28"/>
        </w:rPr>
        <w:t>31</w:t>
      </w:r>
      <w:r w:rsidRPr="006A51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51F1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6A51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072D" w:rsidRPr="00E1581A">
        <w:rPr>
          <w:rFonts w:asciiTheme="majorBidi" w:hAnsiTheme="majorBidi" w:cstheme="majorBidi"/>
          <w:sz w:val="28"/>
          <w:szCs w:val="28"/>
        </w:rPr>
        <w:t>2565</w:t>
      </w:r>
      <w:r w:rsidRPr="006A51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A51F1">
        <w:rPr>
          <w:rFonts w:asciiTheme="majorBidi" w:hAnsiTheme="majorBidi" w:cstheme="majorBidi" w:hint="cs"/>
          <w:sz w:val="28"/>
          <w:szCs w:val="28"/>
          <w:cs/>
        </w:rPr>
        <w:t>กลุ่มบริษัทมีสิทธิต่อสัญญาเช่าเมื่อสิ้นสุดอายุสัญญา</w:t>
      </w:r>
      <w:r w:rsidR="0024072D">
        <w:rPr>
          <w:rFonts w:asciiTheme="majorBidi" w:hAnsiTheme="majorBidi" w:cstheme="majorBidi"/>
          <w:sz w:val="28"/>
          <w:szCs w:val="28"/>
        </w:rPr>
        <w:t xml:space="preserve"> </w:t>
      </w:r>
    </w:p>
    <w:p w14:paraId="076CC172" w14:textId="77777777" w:rsidR="0049278D" w:rsidRPr="00C41BAC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7245D5DA" w14:textId="399D3FAD" w:rsidR="0049278D" w:rsidRDefault="006A51F1" w:rsidP="1965F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1965FB8A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เงินกู้ยืมระยะสั้นจากบุคคลหรือกิจการที่เกี่ยวข้องกันครบก</w:t>
      </w:r>
      <w:r w:rsidR="5BD020F9" w:rsidRPr="1965FB8A">
        <w:rPr>
          <w:rFonts w:asciiTheme="majorBidi" w:hAnsiTheme="majorBidi" w:cstheme="majorBidi"/>
          <w:sz w:val="28"/>
          <w:szCs w:val="28"/>
          <w:cs/>
        </w:rPr>
        <w:t>ำ</w:t>
      </w:r>
      <w:r w:rsidRPr="1965FB8A">
        <w:rPr>
          <w:rFonts w:asciiTheme="majorBidi" w:hAnsiTheme="majorBidi" w:cstheme="majorBidi"/>
          <w:sz w:val="28"/>
          <w:szCs w:val="28"/>
          <w:cs/>
        </w:rPr>
        <w:t>หนดช</w:t>
      </w:r>
      <w:r w:rsidR="131677F8" w:rsidRPr="1965FB8A">
        <w:rPr>
          <w:rFonts w:asciiTheme="majorBidi" w:hAnsiTheme="majorBidi" w:cstheme="majorBidi"/>
          <w:sz w:val="28"/>
          <w:szCs w:val="28"/>
          <w:cs/>
        </w:rPr>
        <w:t>ำ</w:t>
      </w:r>
      <w:r w:rsidRPr="1965FB8A">
        <w:rPr>
          <w:rFonts w:asciiTheme="majorBidi" w:hAnsiTheme="majorBidi" w:cstheme="majorBidi"/>
          <w:sz w:val="28"/>
          <w:szCs w:val="28"/>
          <w:cs/>
        </w:rPr>
        <w:t>ระคืนเมื่อทวงถาม</w:t>
      </w:r>
    </w:p>
    <w:p w14:paraId="7277F781" w14:textId="7F5F0319" w:rsidR="0024072D" w:rsidRDefault="0024072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06E45E" w14:textId="383F76E1" w:rsidR="0024072D" w:rsidRPr="008D5957" w:rsidRDefault="0024072D" w:rsidP="00761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2" w:name="_Hlk94279455"/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>
        <w:rPr>
          <w:rFonts w:asciiTheme="majorBidi" w:hAnsiTheme="majorBidi" w:cstheme="majorBidi"/>
          <w:sz w:val="28"/>
          <w:szCs w:val="28"/>
        </w:rPr>
        <w:t xml:space="preserve">2564 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บริษัทลงนามในสัญญาขายทรัพย์</w:t>
      </w:r>
      <w:r w:rsidR="007618F1">
        <w:rPr>
          <w:rFonts w:asciiTheme="majorBidi" w:hAnsiTheme="majorBidi" w:cstheme="majorBidi" w:hint="cs"/>
          <w:sz w:val="28"/>
          <w:szCs w:val="28"/>
          <w:cs/>
        </w:rPr>
        <w:t>สิน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กับบริษัท เบสท์ คาร์ เซ็นเตอร์ จำกัด </w:t>
      </w:r>
      <w:r>
        <w:rPr>
          <w:rFonts w:asciiTheme="majorBidi" w:hAnsiTheme="majorBidi" w:cstheme="majorBidi"/>
          <w:sz w:val="28"/>
          <w:szCs w:val="28"/>
        </w:rPr>
        <w:t>(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>
        <w:rPr>
          <w:rFonts w:asciiTheme="majorBidi" w:hAnsiTheme="majorBidi" w:cstheme="majorBidi"/>
          <w:sz w:val="28"/>
          <w:szCs w:val="28"/>
        </w:rPr>
        <w:t xml:space="preserve">) </w:t>
      </w:r>
      <w:r>
        <w:rPr>
          <w:rFonts w:asciiTheme="majorBidi" w:hAnsiTheme="majorBidi" w:cstheme="majorBidi" w:hint="cs"/>
          <w:sz w:val="28"/>
          <w:szCs w:val="28"/>
          <w:cs/>
        </w:rPr>
        <w:t>รายการทรัพย์สินประกอบด้วย รถยนต์มือสองและอุปกรณ์รถยนต์ ทั้งนี้ บริษัทได้ส่งมอบทรัพย์สินและได้รับชำระเงิน</w:t>
      </w:r>
      <w:r w:rsidR="007C4EAB"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>ทั้ง</w:t>
      </w:r>
      <w:r w:rsidR="007475A8">
        <w:rPr>
          <w:rFonts w:asciiTheme="majorBidi" w:hAnsiTheme="majorBidi" w:cstheme="majorBidi" w:hint="cs"/>
          <w:sz w:val="28"/>
          <w:szCs w:val="28"/>
          <w:cs/>
        </w:rPr>
        <w:t>จำนวน</w:t>
      </w:r>
      <w:r>
        <w:rPr>
          <w:rFonts w:asciiTheme="majorBidi" w:hAnsiTheme="majorBidi" w:cstheme="majorBidi" w:hint="cs"/>
          <w:sz w:val="28"/>
          <w:szCs w:val="28"/>
          <w:cs/>
        </w:rPr>
        <w:t>แล้ว</w:t>
      </w:r>
    </w:p>
    <w:bookmarkEnd w:id="12"/>
    <w:p w14:paraId="4169579A" w14:textId="015297A9" w:rsidR="00CA328A" w:rsidRDefault="00CA328A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FBBA3E" w14:textId="201BE748" w:rsidR="00407E49" w:rsidRPr="005C0BB2" w:rsidRDefault="003A13B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407E49" w:rsidRPr="005C0BB2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07E49" w:rsidRPr="005C0BB2">
        <w:rPr>
          <w:rFonts w:asciiTheme="majorBidi" w:hAnsiTheme="majorBidi" w:cstheme="maj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724AD4B" w14:textId="77777777" w:rsidR="00407E49" w:rsidRPr="00C41BAC" w:rsidRDefault="00407E49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5190F1C" w14:textId="4D8E0C15" w:rsidR="00407E49" w:rsidRPr="005C0BB2" w:rsidRDefault="00407E49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วันที่ </w:t>
      </w:r>
      <w:r w:rsidR="0049278D" w:rsidRPr="005C0BB2">
        <w:rPr>
          <w:rFonts w:asciiTheme="majorBidi" w:hAnsiTheme="majorBidi" w:cstheme="majorBidi"/>
          <w:sz w:val="28"/>
          <w:szCs w:val="28"/>
        </w:rPr>
        <w:t xml:space="preserve">31 </w:t>
      </w:r>
      <w:r w:rsidR="0049278D" w:rsidRPr="005C0BB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9278D" w:rsidRPr="005C0BB2">
        <w:rPr>
          <w:rFonts w:asciiTheme="majorBidi" w:hAnsiTheme="majorBidi" w:cstheme="majorBidi"/>
          <w:sz w:val="28"/>
          <w:szCs w:val="28"/>
        </w:rPr>
        <w:t>256</w:t>
      </w:r>
      <w:r w:rsidR="00BE79CA">
        <w:rPr>
          <w:rFonts w:asciiTheme="majorBidi" w:hAnsiTheme="majorBidi" w:cstheme="majorBidi"/>
          <w:sz w:val="28"/>
          <w:szCs w:val="28"/>
        </w:rPr>
        <w:t>4</w:t>
      </w:r>
      <w:r w:rsidR="0049278D" w:rsidRPr="005C0BB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49278D" w:rsidRPr="005C0BB2">
        <w:rPr>
          <w:rFonts w:asciiTheme="majorBidi" w:hAnsiTheme="majorBidi" w:cstheme="majorBidi"/>
          <w:sz w:val="28"/>
          <w:szCs w:val="28"/>
        </w:rPr>
        <w:t>256</w:t>
      </w:r>
      <w:r w:rsidR="00BE79CA">
        <w:rPr>
          <w:rFonts w:asciiTheme="majorBidi" w:hAnsiTheme="majorBidi" w:cstheme="majorBidi"/>
          <w:sz w:val="28"/>
          <w:szCs w:val="28"/>
        </w:rPr>
        <w:t>3</w:t>
      </w:r>
      <w:r w:rsidR="0049278D"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2D655820" w14:textId="77777777" w:rsidR="00407E49" w:rsidRPr="00E718AE" w:rsidRDefault="00407E49" w:rsidP="00E718AE">
      <w:pPr>
        <w:pStyle w:val="block"/>
        <w:spacing w:after="0" w:line="340" w:lineRule="exact"/>
        <w:ind w:left="540" w:hanging="54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61"/>
        <w:gridCol w:w="236"/>
        <w:gridCol w:w="1204"/>
        <w:gridCol w:w="270"/>
        <w:gridCol w:w="1170"/>
      </w:tblGrid>
      <w:tr w:rsidR="0049278D" w:rsidRPr="005C0BB2" w14:paraId="316F8045" w14:textId="77777777" w:rsidTr="00BE79CA">
        <w:trPr>
          <w:trHeight w:val="352"/>
        </w:trPr>
        <w:tc>
          <w:tcPr>
            <w:tcW w:w="3960" w:type="dxa"/>
          </w:tcPr>
          <w:p w14:paraId="56C933C5" w14:textId="77777777" w:rsidR="0049278D" w:rsidRPr="005C0BB2" w:rsidRDefault="0049278D" w:rsidP="00E718AE">
            <w:pPr>
              <w:pStyle w:val="a1"/>
              <w:tabs>
                <w:tab w:val="clear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1" w:type="dxa"/>
            <w:gridSpan w:val="3"/>
          </w:tcPr>
          <w:p w14:paraId="1BA1E9F8" w14:textId="0CA6017E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D999B86" w14:textId="77777777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78F03007" w14:textId="77777777" w:rsidR="0049278D" w:rsidRPr="005C0BB2" w:rsidRDefault="0049278D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2EA9" w:rsidRPr="005C0BB2" w14:paraId="35A3E291" w14:textId="77777777" w:rsidTr="00BE79CA">
        <w:trPr>
          <w:trHeight w:val="352"/>
        </w:trPr>
        <w:tc>
          <w:tcPr>
            <w:tcW w:w="3960" w:type="dxa"/>
          </w:tcPr>
          <w:p w14:paraId="1D989722" w14:textId="77777777" w:rsidR="00A52EA9" w:rsidRPr="005C0BB2" w:rsidRDefault="00A52EA9" w:rsidP="00E718AE">
            <w:pPr>
              <w:pStyle w:val="a1"/>
              <w:tabs>
                <w:tab w:val="clear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EAB272" w14:textId="07541A75" w:rsidR="00A52EA9" w:rsidRPr="005C0BB2" w:rsidRDefault="00A52EA9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BE79C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3CC70A5" w14:textId="77777777" w:rsidR="00A52EA9" w:rsidRPr="005C0BB2" w:rsidRDefault="00A52EA9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50A2A61" w14:textId="32F327C9" w:rsidR="00A52EA9" w:rsidRPr="005C0BB2" w:rsidRDefault="00A52EA9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BE79C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208C42D" w14:textId="77777777" w:rsidR="00A52EA9" w:rsidRPr="005C0BB2" w:rsidRDefault="00A52EA9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55AAC6B" w14:textId="748E6BC9" w:rsidR="00A52EA9" w:rsidRPr="005C0BB2" w:rsidRDefault="00A52EA9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BE79C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29555F2" w14:textId="77777777" w:rsidR="00A52EA9" w:rsidRPr="005C0BB2" w:rsidRDefault="00A52EA9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0EECEB" w14:textId="5D672B3F" w:rsidR="00A52EA9" w:rsidRPr="005C0BB2" w:rsidRDefault="00A52EA9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BE79C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52EA9" w:rsidRPr="005C0BB2" w14:paraId="3229B798" w14:textId="77777777" w:rsidTr="00BE79CA">
        <w:trPr>
          <w:trHeight w:val="352"/>
        </w:trPr>
        <w:tc>
          <w:tcPr>
            <w:tcW w:w="3960" w:type="dxa"/>
          </w:tcPr>
          <w:p w14:paraId="6B379D6E" w14:textId="77777777" w:rsidR="00A52EA9" w:rsidRPr="005C0BB2" w:rsidRDefault="00A52EA9" w:rsidP="00E718AE">
            <w:pPr>
              <w:pStyle w:val="a1"/>
              <w:tabs>
                <w:tab w:val="clear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81" w:type="dxa"/>
            <w:gridSpan w:val="7"/>
          </w:tcPr>
          <w:p w14:paraId="4F9F6D1C" w14:textId="77777777" w:rsidR="00A52EA9" w:rsidRPr="005C0BB2" w:rsidRDefault="00A52EA9" w:rsidP="00E71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79CA" w:rsidRPr="005C0BB2" w14:paraId="16032EF0" w14:textId="77777777" w:rsidTr="00BE79CA">
        <w:trPr>
          <w:trHeight w:val="352"/>
        </w:trPr>
        <w:tc>
          <w:tcPr>
            <w:tcW w:w="3960" w:type="dxa"/>
          </w:tcPr>
          <w:p w14:paraId="057515B1" w14:textId="77777777" w:rsidR="00BE79CA" w:rsidRPr="005C0BB2" w:rsidRDefault="00BE79CA" w:rsidP="00BE79CA">
            <w:pPr>
              <w:pStyle w:val="a1"/>
              <w:tabs>
                <w:tab w:val="clear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77CDE81C" w14:textId="200D3159" w:rsidR="00BE79CA" w:rsidRPr="005C0BB2" w:rsidRDefault="07B95F68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70" w:type="dxa"/>
          </w:tcPr>
          <w:p w14:paraId="314E7EF2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B68DEA9" w14:textId="5BD097FC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36" w:type="dxa"/>
          </w:tcPr>
          <w:p w14:paraId="7132BD94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29FBBD8" w14:textId="21683E34" w:rsidR="00BE79CA" w:rsidRPr="005C0BB2" w:rsidRDefault="1916AD02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70" w:type="dxa"/>
          </w:tcPr>
          <w:p w14:paraId="04F628A9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82910A" w14:textId="5D0409ED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BE79CA" w:rsidRPr="005C0BB2" w14:paraId="08666C27" w14:textId="77777777" w:rsidTr="00BE79CA">
        <w:trPr>
          <w:trHeight w:val="352"/>
        </w:trPr>
        <w:tc>
          <w:tcPr>
            <w:tcW w:w="3960" w:type="dxa"/>
          </w:tcPr>
          <w:p w14:paraId="132C5BDF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14:paraId="27CD33B5" w14:textId="348B76BE" w:rsidR="00BE79CA" w:rsidRPr="005C0BB2" w:rsidRDefault="2241BCF5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</w:rPr>
              <w:t>70,100</w:t>
            </w:r>
          </w:p>
        </w:tc>
        <w:tc>
          <w:tcPr>
            <w:tcW w:w="270" w:type="dxa"/>
          </w:tcPr>
          <w:p w14:paraId="06457B5A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299E1F2" w14:textId="4141A64A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30,541</w:t>
            </w:r>
          </w:p>
        </w:tc>
        <w:tc>
          <w:tcPr>
            <w:tcW w:w="236" w:type="dxa"/>
          </w:tcPr>
          <w:p w14:paraId="547DC7DF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869905F" w14:textId="400D87DB" w:rsidR="00BE79CA" w:rsidRPr="005C0BB2" w:rsidRDefault="75F50760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</w:rPr>
              <w:t>39,673</w:t>
            </w:r>
          </w:p>
        </w:tc>
        <w:tc>
          <w:tcPr>
            <w:tcW w:w="270" w:type="dxa"/>
          </w:tcPr>
          <w:p w14:paraId="04D48EF7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7D5658" w14:textId="656EAB31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25,316</w:t>
            </w:r>
          </w:p>
        </w:tc>
      </w:tr>
      <w:tr w:rsidR="00BE79CA" w:rsidRPr="005C0BB2" w14:paraId="42ADB1F9" w14:textId="77777777" w:rsidTr="00BE79CA">
        <w:trPr>
          <w:trHeight w:val="352"/>
        </w:trPr>
        <w:tc>
          <w:tcPr>
            <w:tcW w:w="3960" w:type="dxa"/>
          </w:tcPr>
          <w:p w14:paraId="5C4FC326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เงินฝากธนาคารออมทรัพย์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FE5E5F" w14:textId="394F6944" w:rsidR="00BE79CA" w:rsidRPr="005C0BB2" w:rsidRDefault="5B7F1C10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</w:rPr>
              <w:t>5,974</w:t>
            </w:r>
          </w:p>
        </w:tc>
        <w:tc>
          <w:tcPr>
            <w:tcW w:w="270" w:type="dxa"/>
          </w:tcPr>
          <w:p w14:paraId="0B774CFD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AD13DBA" w14:textId="0E381505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236" w:type="dxa"/>
          </w:tcPr>
          <w:p w14:paraId="483A1523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749B042" w14:textId="2A77C795" w:rsidR="00BE79CA" w:rsidRPr="005C0BB2" w:rsidRDefault="28BB0B33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</w:rPr>
              <w:t>5,187</w:t>
            </w:r>
          </w:p>
        </w:tc>
        <w:tc>
          <w:tcPr>
            <w:tcW w:w="270" w:type="dxa"/>
          </w:tcPr>
          <w:p w14:paraId="60FBDE4B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8BC913" w14:textId="5FCD1F43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</w:tr>
      <w:tr w:rsidR="00BE79CA" w:rsidRPr="005C0BB2" w14:paraId="1A975BD8" w14:textId="77777777" w:rsidTr="00BE79CA">
        <w:trPr>
          <w:trHeight w:val="352"/>
        </w:trPr>
        <w:tc>
          <w:tcPr>
            <w:tcW w:w="3960" w:type="dxa"/>
          </w:tcPr>
          <w:p w14:paraId="1C916FA8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753D7A" w14:textId="6DDBBE72" w:rsidR="00BE79CA" w:rsidRPr="005C0BB2" w:rsidRDefault="2002F704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646508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76,170</w:t>
            </w:r>
          </w:p>
        </w:tc>
        <w:tc>
          <w:tcPr>
            <w:tcW w:w="270" w:type="dxa"/>
          </w:tcPr>
          <w:p w14:paraId="36C422B3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1D73FB68" w14:textId="2D08F6BA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30,967</w:t>
            </w:r>
          </w:p>
        </w:tc>
        <w:tc>
          <w:tcPr>
            <w:tcW w:w="236" w:type="dxa"/>
          </w:tcPr>
          <w:p w14:paraId="0580781C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C8C8DE9" w14:textId="478A6D94" w:rsidR="00BE79CA" w:rsidRPr="005C0BB2" w:rsidRDefault="06EA7FF4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646508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44,914</w:t>
            </w:r>
          </w:p>
        </w:tc>
        <w:tc>
          <w:tcPr>
            <w:tcW w:w="270" w:type="dxa"/>
          </w:tcPr>
          <w:p w14:paraId="272CDEEA" w14:textId="7777777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70847B" w14:textId="255A3147" w:rsidR="00BE79CA" w:rsidRPr="005C0BB2" w:rsidRDefault="00BE79CA" w:rsidP="00BE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25,699</w:t>
            </w:r>
          </w:p>
        </w:tc>
      </w:tr>
    </w:tbl>
    <w:p w14:paraId="3BAB3C5E" w14:textId="77777777" w:rsidR="00CE3BA2" w:rsidRPr="00C41BAC" w:rsidRDefault="00CE3BA2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970D7A9" w14:textId="0B7B67DD" w:rsidR="002D57EC" w:rsidRDefault="00CE3BA2" w:rsidP="009F1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เงินสดและรายการเทียบเท่าเงินสดทั้งหมดของ</w:t>
      </w:r>
      <w:r w:rsidR="007C33EF" w:rsidRPr="005C0BB2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บริษัท ณ วันที่ </w:t>
      </w:r>
      <w:r w:rsidR="0049278D" w:rsidRPr="005C0BB2">
        <w:rPr>
          <w:rFonts w:asciiTheme="majorBidi" w:hAnsiTheme="majorBidi" w:cstheme="majorBidi"/>
          <w:sz w:val="28"/>
          <w:szCs w:val="28"/>
        </w:rPr>
        <w:t xml:space="preserve">31 </w:t>
      </w:r>
      <w:r w:rsidR="0049278D" w:rsidRPr="005C0BB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9278D" w:rsidRPr="005C0BB2">
        <w:rPr>
          <w:rFonts w:asciiTheme="majorBidi" w:hAnsiTheme="majorBidi" w:cstheme="majorBidi"/>
          <w:sz w:val="28"/>
          <w:szCs w:val="28"/>
        </w:rPr>
        <w:t>256</w:t>
      </w:r>
      <w:r w:rsidR="00BE79CA">
        <w:rPr>
          <w:rFonts w:asciiTheme="majorBidi" w:hAnsiTheme="majorBidi" w:cstheme="majorBidi"/>
          <w:sz w:val="28"/>
          <w:szCs w:val="28"/>
        </w:rPr>
        <w:t>4</w:t>
      </w:r>
      <w:r w:rsidR="0049278D" w:rsidRPr="005C0BB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49278D" w:rsidRPr="005C0BB2">
        <w:rPr>
          <w:rFonts w:asciiTheme="majorBidi" w:hAnsiTheme="majorBidi" w:cstheme="majorBidi"/>
          <w:sz w:val="28"/>
          <w:szCs w:val="28"/>
        </w:rPr>
        <w:t>256</w:t>
      </w:r>
      <w:r w:rsidR="00BE79CA">
        <w:rPr>
          <w:rFonts w:asciiTheme="majorBidi" w:hAnsiTheme="majorBidi" w:cstheme="majorBidi"/>
          <w:sz w:val="28"/>
          <w:szCs w:val="28"/>
        </w:rPr>
        <w:t>3</w:t>
      </w:r>
      <w:r w:rsidR="0049278D"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เป็นสกุลเงินบาท</w:t>
      </w:r>
    </w:p>
    <w:p w14:paraId="4161C3E4" w14:textId="77777777" w:rsidR="009F1767" w:rsidRPr="009F1767" w:rsidRDefault="009F1767" w:rsidP="009F1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D29A89" w14:textId="1C18E18F" w:rsidR="00375A14" w:rsidRDefault="009F1767" w:rsidP="009F1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3A13BD">
        <w:rPr>
          <w:rFonts w:asciiTheme="majorBidi" w:hAnsiTheme="majorBidi" w:cstheme="majorBidi"/>
          <w:b/>
          <w:bCs/>
          <w:sz w:val="28"/>
          <w:szCs w:val="28"/>
        </w:rPr>
        <w:lastRenderedPageBreak/>
        <w:t>7</w:t>
      </w:r>
      <w:r w:rsidR="00375A14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2324C6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ลูกหนี้ตามสัญญาเช่า</w:t>
      </w:r>
      <w:r w:rsidR="00CD1161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ซื้อ</w:t>
      </w:r>
    </w:p>
    <w:p w14:paraId="5B445693" w14:textId="77777777" w:rsidR="00CA328A" w:rsidRPr="005C0BB2" w:rsidRDefault="00CA328A" w:rsidP="0082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3CF3C21" w14:textId="10F1F1AD" w:rsidR="0046269A" w:rsidRPr="005C0BB2" w:rsidRDefault="0046269A" w:rsidP="0046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ลูกหนี้ตามสัญญาเช่าซื้อ ณ วันที่ </w:t>
      </w:r>
      <w:r w:rsidRPr="005C0BB2">
        <w:rPr>
          <w:rFonts w:asciiTheme="majorBidi" w:hAnsiTheme="majorBidi" w:cstheme="majorBidi"/>
          <w:sz w:val="28"/>
          <w:szCs w:val="28"/>
        </w:rPr>
        <w:t>31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5C0BB2">
        <w:rPr>
          <w:rFonts w:asciiTheme="majorBidi" w:hAnsiTheme="majorBidi" w:cstheme="majorBidi"/>
          <w:sz w:val="28"/>
          <w:szCs w:val="28"/>
        </w:rPr>
        <w:t>256</w:t>
      </w:r>
      <w:r w:rsidR="00BE79CA">
        <w:rPr>
          <w:rFonts w:asciiTheme="majorBidi" w:hAnsiTheme="majorBidi" w:cstheme="majorBidi"/>
          <w:sz w:val="28"/>
          <w:szCs w:val="28"/>
        </w:rPr>
        <w:t>4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5C0BB2">
        <w:rPr>
          <w:rFonts w:asciiTheme="majorBidi" w:hAnsiTheme="majorBidi" w:cstheme="majorBidi"/>
          <w:sz w:val="28"/>
          <w:szCs w:val="28"/>
        </w:rPr>
        <w:t>256</w:t>
      </w:r>
      <w:r w:rsidR="00BE79CA">
        <w:rPr>
          <w:rFonts w:asciiTheme="majorBidi" w:hAnsiTheme="majorBidi" w:cstheme="majorBidi"/>
          <w:sz w:val="28"/>
          <w:szCs w:val="28"/>
        </w:rPr>
        <w:t>3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2042BB45" w14:textId="77777777" w:rsidR="0046269A" w:rsidRPr="00C41BAC" w:rsidRDefault="0046269A" w:rsidP="0046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052"/>
        <w:gridCol w:w="1050"/>
        <w:gridCol w:w="1050"/>
        <w:gridCol w:w="1050"/>
        <w:gridCol w:w="1050"/>
        <w:gridCol w:w="1050"/>
        <w:gridCol w:w="1007"/>
      </w:tblGrid>
      <w:tr w:rsidR="0046269A" w:rsidRPr="005C0BB2" w14:paraId="29D402A7" w14:textId="77777777" w:rsidTr="00CA328A">
        <w:tc>
          <w:tcPr>
            <w:tcW w:w="2159" w:type="dxa"/>
          </w:tcPr>
          <w:p w14:paraId="3B171484" w14:textId="77777777" w:rsidR="0046269A" w:rsidRPr="005C0BB2" w:rsidRDefault="0046269A" w:rsidP="0004268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9" w:type="dxa"/>
            <w:gridSpan w:val="7"/>
            <w:vAlign w:val="bottom"/>
          </w:tcPr>
          <w:p w14:paraId="7F7AEC9B" w14:textId="53B77362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46269A" w:rsidRPr="005C0BB2" w14:paraId="16718EE7" w14:textId="77777777" w:rsidTr="00CA328A">
        <w:tc>
          <w:tcPr>
            <w:tcW w:w="2159" w:type="dxa"/>
          </w:tcPr>
          <w:p w14:paraId="45767C63" w14:textId="77777777" w:rsidR="0046269A" w:rsidRPr="005C0BB2" w:rsidRDefault="0046269A" w:rsidP="0004268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9" w:type="dxa"/>
            <w:gridSpan w:val="7"/>
            <w:vAlign w:val="bottom"/>
          </w:tcPr>
          <w:p w14:paraId="6D8EB2E3" w14:textId="68EC3956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8029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46269A" w:rsidRPr="005C0BB2" w14:paraId="582D3B2B" w14:textId="77777777" w:rsidTr="00CA328A">
        <w:tc>
          <w:tcPr>
            <w:tcW w:w="2159" w:type="dxa"/>
          </w:tcPr>
          <w:p w14:paraId="1D83DEB4" w14:textId="77777777" w:rsidR="0046269A" w:rsidRPr="005C0BB2" w:rsidRDefault="0046269A" w:rsidP="0004268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2" w:type="dxa"/>
            <w:vAlign w:val="bottom"/>
          </w:tcPr>
          <w:p w14:paraId="67036E5D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9ADD0DC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0" w:type="dxa"/>
            <w:vAlign w:val="bottom"/>
          </w:tcPr>
          <w:p w14:paraId="6C32510D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50" w:type="dxa"/>
            <w:vAlign w:val="bottom"/>
          </w:tcPr>
          <w:p w14:paraId="615C445A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50" w:type="dxa"/>
            <w:vAlign w:val="bottom"/>
          </w:tcPr>
          <w:p w14:paraId="2BB70870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7CB7F10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50" w:type="dxa"/>
            <w:vAlign w:val="bottom"/>
          </w:tcPr>
          <w:p w14:paraId="44D66280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F8DB299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50" w:type="dxa"/>
            <w:vAlign w:val="bottom"/>
          </w:tcPr>
          <w:p w14:paraId="2A097937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1007" w:type="dxa"/>
            <w:vAlign w:val="bottom"/>
          </w:tcPr>
          <w:p w14:paraId="487C0088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6269A" w:rsidRPr="005C0BB2" w14:paraId="2AF94BA1" w14:textId="77777777" w:rsidTr="00CA328A">
        <w:tc>
          <w:tcPr>
            <w:tcW w:w="2159" w:type="dxa"/>
          </w:tcPr>
          <w:p w14:paraId="5A43D1B0" w14:textId="77777777" w:rsidR="0046269A" w:rsidRPr="005C0BB2" w:rsidRDefault="0046269A" w:rsidP="0004268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9" w:type="dxa"/>
            <w:gridSpan w:val="7"/>
            <w:vAlign w:val="bottom"/>
          </w:tcPr>
          <w:p w14:paraId="76D02A72" w14:textId="77777777" w:rsidR="0046269A" w:rsidRPr="005C0BB2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6269A" w:rsidRPr="005C0BB2" w14:paraId="107756C3" w14:textId="77777777" w:rsidTr="00CA328A">
        <w:tc>
          <w:tcPr>
            <w:tcW w:w="2159" w:type="dxa"/>
          </w:tcPr>
          <w:p w14:paraId="38D72ED7" w14:textId="77777777" w:rsidR="0046269A" w:rsidRPr="005C0BB2" w:rsidRDefault="0046269A" w:rsidP="00042681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52" w:type="dxa"/>
          </w:tcPr>
          <w:p w14:paraId="322CAF4B" w14:textId="3566022A" w:rsidR="0046269A" w:rsidRPr="005C0BB2" w:rsidRDefault="003B4BE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609,544</w:t>
            </w:r>
          </w:p>
        </w:tc>
        <w:tc>
          <w:tcPr>
            <w:tcW w:w="1050" w:type="dxa"/>
          </w:tcPr>
          <w:p w14:paraId="774DAB22" w14:textId="65218973" w:rsidR="0046269A" w:rsidRPr="005C0BB2" w:rsidRDefault="0004428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368,024</w:t>
            </w:r>
          </w:p>
        </w:tc>
        <w:tc>
          <w:tcPr>
            <w:tcW w:w="1050" w:type="dxa"/>
          </w:tcPr>
          <w:p w14:paraId="79AB1DDA" w14:textId="38C93F73" w:rsidR="0046269A" w:rsidRPr="005C0BB2" w:rsidRDefault="0004428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285,916</w:t>
            </w:r>
          </w:p>
        </w:tc>
        <w:tc>
          <w:tcPr>
            <w:tcW w:w="1050" w:type="dxa"/>
          </w:tcPr>
          <w:p w14:paraId="34A5209E" w14:textId="5E4F818B" w:rsidR="0046269A" w:rsidRPr="005C0BB2" w:rsidRDefault="0004428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197,192</w:t>
            </w:r>
          </w:p>
        </w:tc>
        <w:tc>
          <w:tcPr>
            <w:tcW w:w="1050" w:type="dxa"/>
          </w:tcPr>
          <w:p w14:paraId="3DE120F2" w14:textId="6B9C5110" w:rsidR="0046269A" w:rsidRPr="005C0BB2" w:rsidRDefault="0004428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106,371</w:t>
            </w:r>
          </w:p>
        </w:tc>
        <w:tc>
          <w:tcPr>
            <w:tcW w:w="1050" w:type="dxa"/>
          </w:tcPr>
          <w:p w14:paraId="00B9ABB3" w14:textId="3A594595" w:rsidR="0046269A" w:rsidRPr="005C0BB2" w:rsidRDefault="0004428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26,336</w:t>
            </w:r>
          </w:p>
        </w:tc>
        <w:tc>
          <w:tcPr>
            <w:tcW w:w="1007" w:type="dxa"/>
          </w:tcPr>
          <w:p w14:paraId="6DFCA5F3" w14:textId="21542D74" w:rsidR="0046269A" w:rsidRPr="005C0BB2" w:rsidRDefault="00801CC7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1,593,383</w:t>
            </w:r>
          </w:p>
        </w:tc>
      </w:tr>
      <w:tr w:rsidR="0046269A" w:rsidRPr="005C0BB2" w14:paraId="7E5D581C" w14:textId="77777777" w:rsidTr="00CA328A">
        <w:tc>
          <w:tcPr>
            <w:tcW w:w="2159" w:type="dxa"/>
            <w:vAlign w:val="bottom"/>
          </w:tcPr>
          <w:p w14:paraId="4D48430B" w14:textId="77777777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2" w:type="dxa"/>
            <w:vAlign w:val="bottom"/>
          </w:tcPr>
          <w:p w14:paraId="18EF1365" w14:textId="14042CAA" w:rsidR="00E718AE" w:rsidRPr="005C0BB2" w:rsidRDefault="0063319C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01CC7">
              <w:rPr>
                <w:rFonts w:asciiTheme="majorBidi" w:hAnsiTheme="majorBidi" w:cstheme="majorBidi"/>
                <w:sz w:val="28"/>
                <w:szCs w:val="28"/>
              </w:rPr>
              <w:t>148,10</w:t>
            </w:r>
            <w:r w:rsidR="004B1FC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0" w:type="dxa"/>
            <w:vAlign w:val="bottom"/>
          </w:tcPr>
          <w:p w14:paraId="573B1198" w14:textId="37B7103E" w:rsidR="00E718AE" w:rsidRPr="005C0BB2" w:rsidRDefault="0063319C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01CC7">
              <w:rPr>
                <w:rFonts w:asciiTheme="majorBidi" w:hAnsiTheme="majorBidi" w:cstheme="majorBidi"/>
                <w:sz w:val="28"/>
                <w:szCs w:val="28"/>
              </w:rPr>
              <w:t>101,212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0" w:type="dxa"/>
            <w:vAlign w:val="bottom"/>
          </w:tcPr>
          <w:p w14:paraId="0B15AD21" w14:textId="0E9C8165" w:rsidR="00E718AE" w:rsidRPr="005C0BB2" w:rsidRDefault="0063319C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01CC7">
              <w:rPr>
                <w:rFonts w:asciiTheme="majorBidi" w:hAnsiTheme="majorBidi" w:cstheme="majorBidi"/>
                <w:sz w:val="28"/>
                <w:szCs w:val="28"/>
              </w:rPr>
              <w:t>61,740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0" w:type="dxa"/>
            <w:vAlign w:val="bottom"/>
          </w:tcPr>
          <w:p w14:paraId="590AF2A6" w14:textId="5A2BFD9E" w:rsidR="00E718AE" w:rsidRPr="005C0BB2" w:rsidRDefault="0063319C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01CC7">
              <w:rPr>
                <w:rFonts w:asciiTheme="majorBidi" w:hAnsiTheme="majorBidi" w:cstheme="majorBidi"/>
                <w:sz w:val="28"/>
                <w:szCs w:val="28"/>
              </w:rPr>
              <w:t>31,211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0" w:type="dxa"/>
            <w:vAlign w:val="bottom"/>
          </w:tcPr>
          <w:p w14:paraId="1EB04517" w14:textId="6F5E074F" w:rsidR="00E718AE" w:rsidRPr="005C0BB2" w:rsidRDefault="0063319C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(10,411)</w:t>
            </w:r>
          </w:p>
        </w:tc>
        <w:tc>
          <w:tcPr>
            <w:tcW w:w="1050" w:type="dxa"/>
            <w:vAlign w:val="bottom"/>
          </w:tcPr>
          <w:p w14:paraId="0BDC7B2F" w14:textId="35E104B8" w:rsidR="00E718AE" w:rsidRPr="005C0BB2" w:rsidRDefault="0063319C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(1,672)</w:t>
            </w:r>
          </w:p>
        </w:tc>
        <w:tc>
          <w:tcPr>
            <w:tcW w:w="1007" w:type="dxa"/>
            <w:vAlign w:val="bottom"/>
          </w:tcPr>
          <w:p w14:paraId="3BFD456E" w14:textId="3504E5AE" w:rsidR="00E718AE" w:rsidRPr="005C0BB2" w:rsidRDefault="0063319C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(354,352)</w:t>
            </w:r>
          </w:p>
        </w:tc>
      </w:tr>
      <w:tr w:rsidR="0046269A" w:rsidRPr="005C0BB2" w14:paraId="10725534" w14:textId="77777777" w:rsidTr="00CA328A">
        <w:tc>
          <w:tcPr>
            <w:tcW w:w="2159" w:type="dxa"/>
            <w:vAlign w:val="bottom"/>
          </w:tcPr>
          <w:p w14:paraId="5E0A317E" w14:textId="77777777" w:rsidR="0046269A" w:rsidRPr="005C0BB2" w:rsidRDefault="0046269A" w:rsidP="00042681">
            <w:pPr>
              <w:spacing w:line="34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48198A69" w14:textId="7280A227" w:rsidR="0046269A" w:rsidRPr="005C0BB2" w:rsidRDefault="00C53212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461,438</w:t>
            </w:r>
          </w:p>
        </w:tc>
        <w:tc>
          <w:tcPr>
            <w:tcW w:w="1050" w:type="dxa"/>
            <w:vAlign w:val="bottom"/>
          </w:tcPr>
          <w:p w14:paraId="16DFBD9B" w14:textId="7D87ECD1" w:rsidR="0046269A" w:rsidRPr="005C0BB2" w:rsidRDefault="00C53212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266,812</w:t>
            </w:r>
          </w:p>
        </w:tc>
        <w:tc>
          <w:tcPr>
            <w:tcW w:w="1050" w:type="dxa"/>
            <w:vAlign w:val="bottom"/>
          </w:tcPr>
          <w:p w14:paraId="2079A686" w14:textId="2B315D7C" w:rsidR="0046269A" w:rsidRPr="005C0BB2" w:rsidRDefault="00C53212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224,176</w:t>
            </w:r>
          </w:p>
        </w:tc>
        <w:tc>
          <w:tcPr>
            <w:tcW w:w="1050" w:type="dxa"/>
            <w:vAlign w:val="bottom"/>
          </w:tcPr>
          <w:p w14:paraId="75F61388" w14:textId="61102A06" w:rsidR="0046269A" w:rsidRPr="005C0BB2" w:rsidRDefault="00C53212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165,981</w:t>
            </w:r>
          </w:p>
        </w:tc>
        <w:tc>
          <w:tcPr>
            <w:tcW w:w="1050" w:type="dxa"/>
            <w:vAlign w:val="bottom"/>
          </w:tcPr>
          <w:p w14:paraId="7C5832BA" w14:textId="12C0CF85" w:rsidR="0046269A" w:rsidRPr="005C0BB2" w:rsidRDefault="00C53212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95,960</w:t>
            </w:r>
          </w:p>
        </w:tc>
        <w:tc>
          <w:tcPr>
            <w:tcW w:w="1050" w:type="dxa"/>
            <w:vAlign w:val="bottom"/>
          </w:tcPr>
          <w:p w14:paraId="5E9F002E" w14:textId="3976B403" w:rsidR="0046269A" w:rsidRPr="005C0BB2" w:rsidRDefault="00C53212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24,664</w:t>
            </w:r>
          </w:p>
        </w:tc>
        <w:tc>
          <w:tcPr>
            <w:tcW w:w="1007" w:type="dxa"/>
            <w:vAlign w:val="bottom"/>
          </w:tcPr>
          <w:p w14:paraId="14D6D33C" w14:textId="3B99A72B" w:rsidR="0046269A" w:rsidRPr="005C0BB2" w:rsidRDefault="00C53212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1,239,031</w:t>
            </w:r>
          </w:p>
        </w:tc>
      </w:tr>
      <w:tr w:rsidR="0046269A" w:rsidRPr="005C0BB2" w14:paraId="7EECEE19" w14:textId="77777777" w:rsidTr="00CA328A">
        <w:tc>
          <w:tcPr>
            <w:tcW w:w="2159" w:type="dxa"/>
            <w:vAlign w:val="bottom"/>
          </w:tcPr>
          <w:p w14:paraId="0D3B6C68" w14:textId="37E3B829" w:rsidR="0046269A" w:rsidRPr="005C0BB2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="00E718A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52" w:type="dxa"/>
            <w:vAlign w:val="bottom"/>
          </w:tcPr>
          <w:p w14:paraId="3BBA9451" w14:textId="24CE9953" w:rsidR="0046269A" w:rsidRPr="005C0BB2" w:rsidRDefault="00E10DE8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(12,0</w:t>
            </w:r>
            <w:r w:rsidR="00C53212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0" w:type="dxa"/>
            <w:vAlign w:val="bottom"/>
          </w:tcPr>
          <w:p w14:paraId="7FD8CCA6" w14:textId="786033C1" w:rsidR="0046269A" w:rsidRPr="005C0BB2" w:rsidRDefault="00AD2E82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(8,2</w:t>
            </w:r>
            <w:r w:rsidR="00C53212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0" w:type="dxa"/>
            <w:vAlign w:val="bottom"/>
          </w:tcPr>
          <w:p w14:paraId="3B300BB8" w14:textId="7713AC46" w:rsidR="0046269A" w:rsidRPr="005C0BB2" w:rsidRDefault="00AD2E82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(7,29</w:t>
            </w:r>
            <w:r w:rsidR="0074695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0" w:type="dxa"/>
            <w:vAlign w:val="bottom"/>
          </w:tcPr>
          <w:p w14:paraId="3D3E5ECC" w14:textId="4B2AE241" w:rsidR="0046269A" w:rsidRPr="005C0BB2" w:rsidRDefault="00AD2E82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</w:t>
            </w:r>
            <w:r w:rsidR="00746955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0" w:type="dxa"/>
            <w:vAlign w:val="bottom"/>
          </w:tcPr>
          <w:p w14:paraId="1CC7807E" w14:textId="48ED7423" w:rsidR="0046269A" w:rsidRPr="005C0BB2" w:rsidRDefault="00AD2E82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</w:t>
            </w:r>
            <w:r w:rsidR="00746955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0" w:type="dxa"/>
            <w:vAlign w:val="bottom"/>
          </w:tcPr>
          <w:p w14:paraId="2C992715" w14:textId="235CFC71" w:rsidR="0046269A" w:rsidRPr="005C0BB2" w:rsidRDefault="00AD2E82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</w:t>
            </w:r>
            <w:r w:rsidR="00746955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7" w:type="dxa"/>
            <w:vAlign w:val="bottom"/>
          </w:tcPr>
          <w:p w14:paraId="0A7D2B25" w14:textId="379D8764" w:rsidR="0046269A" w:rsidRPr="005C0BB2" w:rsidRDefault="00AD2E82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6966">
              <w:rPr>
                <w:rFonts w:asciiTheme="majorBidi" w:hAnsiTheme="majorBidi" w:cstheme="majorBidi"/>
                <w:sz w:val="28"/>
                <w:szCs w:val="28"/>
              </w:rPr>
              <w:t>38,</w:t>
            </w:r>
            <w:r w:rsidR="00746955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5769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34487" w:rsidRPr="002D6FEA" w14:paraId="5DC062B7" w14:textId="77777777" w:rsidTr="006D37B5">
        <w:tc>
          <w:tcPr>
            <w:tcW w:w="2159" w:type="dxa"/>
          </w:tcPr>
          <w:p w14:paraId="6277361B" w14:textId="77777777" w:rsidR="00F34487" w:rsidRPr="005C0BB2" w:rsidRDefault="00F34487" w:rsidP="00F34487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2" w:type="dxa"/>
          </w:tcPr>
          <w:p w14:paraId="1263A1EC" w14:textId="624A1A0A" w:rsidR="00F34487" w:rsidRPr="005C0BB2" w:rsidRDefault="00F34487" w:rsidP="00F344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449,364</w:t>
            </w:r>
          </w:p>
        </w:tc>
        <w:tc>
          <w:tcPr>
            <w:tcW w:w="1050" w:type="dxa"/>
          </w:tcPr>
          <w:p w14:paraId="134794BB" w14:textId="23E6EEE6" w:rsidR="00F34487" w:rsidRPr="005C0BB2" w:rsidRDefault="00F34487" w:rsidP="00F344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258,525</w:t>
            </w:r>
          </w:p>
        </w:tc>
        <w:tc>
          <w:tcPr>
            <w:tcW w:w="1050" w:type="dxa"/>
          </w:tcPr>
          <w:p w14:paraId="3C21940A" w14:textId="3DEF66AE" w:rsidR="00F34487" w:rsidRPr="005C0BB2" w:rsidRDefault="00F34487" w:rsidP="00F344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216,885</w:t>
            </w:r>
          </w:p>
        </w:tc>
        <w:tc>
          <w:tcPr>
            <w:tcW w:w="1050" w:type="dxa"/>
          </w:tcPr>
          <w:p w14:paraId="6F390FC2" w14:textId="15ACE65C" w:rsidR="00F34487" w:rsidRPr="005C0BB2" w:rsidRDefault="00F34487" w:rsidP="00F344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160,089</w:t>
            </w:r>
          </w:p>
        </w:tc>
        <w:tc>
          <w:tcPr>
            <w:tcW w:w="1050" w:type="dxa"/>
          </w:tcPr>
          <w:p w14:paraId="7B1E744B" w14:textId="69A5DC73" w:rsidR="00F34487" w:rsidRPr="005C0BB2" w:rsidRDefault="00F34487" w:rsidP="00F344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92,208</w:t>
            </w:r>
          </w:p>
        </w:tc>
        <w:tc>
          <w:tcPr>
            <w:tcW w:w="1050" w:type="dxa"/>
          </w:tcPr>
          <w:p w14:paraId="5A6053F6" w14:textId="321CBD7F" w:rsidR="00F34487" w:rsidRPr="005C0BB2" w:rsidRDefault="00F34487" w:rsidP="00F344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23,503</w:t>
            </w:r>
          </w:p>
        </w:tc>
        <w:tc>
          <w:tcPr>
            <w:tcW w:w="1007" w:type="dxa"/>
            <w:vAlign w:val="bottom"/>
          </w:tcPr>
          <w:p w14:paraId="3C81E1CE" w14:textId="27BE4ADA" w:rsidR="00F34487" w:rsidRPr="009C1508" w:rsidRDefault="00F34487" w:rsidP="00F344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1,200,574</w:t>
            </w:r>
          </w:p>
        </w:tc>
      </w:tr>
    </w:tbl>
    <w:p w14:paraId="67BA21C9" w14:textId="71DACF34" w:rsidR="00CA328A" w:rsidRDefault="00CA328A"/>
    <w:p w14:paraId="724BEFC7" w14:textId="77777777" w:rsidR="002D57EC" w:rsidRDefault="002D57EC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040"/>
        <w:gridCol w:w="1051"/>
        <w:gridCol w:w="1061"/>
        <w:gridCol w:w="989"/>
        <w:gridCol w:w="1169"/>
        <w:gridCol w:w="992"/>
        <w:gridCol w:w="989"/>
      </w:tblGrid>
      <w:tr w:rsidR="00E57764" w:rsidRPr="00CB02C1" w14:paraId="1F015CED" w14:textId="77777777" w:rsidTr="00CA328A">
        <w:trPr>
          <w:trHeight w:val="275"/>
        </w:trPr>
        <w:tc>
          <w:tcPr>
            <w:tcW w:w="2159" w:type="dxa"/>
          </w:tcPr>
          <w:p w14:paraId="083EB9B2" w14:textId="387E7C1A" w:rsidR="00E57764" w:rsidRPr="00CB02C1" w:rsidRDefault="008B3775" w:rsidP="00E5776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7291" w:type="dxa"/>
            <w:gridSpan w:val="7"/>
            <w:vAlign w:val="bottom"/>
          </w:tcPr>
          <w:p w14:paraId="69669224" w14:textId="77777777" w:rsidR="00E57764" w:rsidRPr="00CB02C1" w:rsidRDefault="00E57764" w:rsidP="00E57764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E57764" w:rsidRPr="00CB02C1" w14:paraId="0073E655" w14:textId="77777777" w:rsidTr="00CA328A">
        <w:trPr>
          <w:trHeight w:val="286"/>
        </w:trPr>
        <w:tc>
          <w:tcPr>
            <w:tcW w:w="2159" w:type="dxa"/>
          </w:tcPr>
          <w:p w14:paraId="1256AE84" w14:textId="77777777" w:rsidR="00E57764" w:rsidRPr="00CB02C1" w:rsidRDefault="00E57764" w:rsidP="00E5776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91" w:type="dxa"/>
            <w:gridSpan w:val="7"/>
            <w:vAlign w:val="bottom"/>
          </w:tcPr>
          <w:p w14:paraId="2271BD32" w14:textId="2C04C7FE" w:rsidR="00E57764" w:rsidRPr="00CB02C1" w:rsidRDefault="00E57764" w:rsidP="00E57764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577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E57764" w:rsidRPr="00CB02C1" w14:paraId="45AD9854" w14:textId="77777777" w:rsidTr="00CA328A">
        <w:trPr>
          <w:trHeight w:val="1640"/>
        </w:trPr>
        <w:tc>
          <w:tcPr>
            <w:tcW w:w="2159" w:type="dxa"/>
          </w:tcPr>
          <w:p w14:paraId="79580312" w14:textId="77777777" w:rsidR="00E57764" w:rsidRPr="00CB02C1" w:rsidRDefault="00E57764" w:rsidP="00E5776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407AD296" w14:textId="77777777" w:rsidR="00E57764" w:rsidRPr="00CB02C1" w:rsidRDefault="00E57764" w:rsidP="00E5776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CB02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2ED8C0D" w14:textId="77777777" w:rsidR="00E57764" w:rsidRPr="00CB02C1" w:rsidRDefault="00E57764" w:rsidP="00E5776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1" w:type="dxa"/>
            <w:vAlign w:val="bottom"/>
          </w:tcPr>
          <w:p w14:paraId="2E22941C" w14:textId="77777777" w:rsidR="00E57764" w:rsidRPr="00CB02C1" w:rsidRDefault="00E57764" w:rsidP="00E5776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61" w:type="dxa"/>
            <w:vAlign w:val="bottom"/>
          </w:tcPr>
          <w:p w14:paraId="7F98B149" w14:textId="77777777" w:rsidR="00E57764" w:rsidRPr="00CB02C1" w:rsidRDefault="00E57764" w:rsidP="00E5776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989" w:type="dxa"/>
            <w:vAlign w:val="bottom"/>
          </w:tcPr>
          <w:p w14:paraId="1FD649CA" w14:textId="77777777" w:rsidR="00E57764" w:rsidRPr="00CB02C1" w:rsidRDefault="00E57764" w:rsidP="00E5776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AD97F0E" w14:textId="77777777" w:rsidR="00E57764" w:rsidRPr="00CB02C1" w:rsidRDefault="00E57764" w:rsidP="00E5776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169" w:type="dxa"/>
            <w:vAlign w:val="bottom"/>
          </w:tcPr>
          <w:p w14:paraId="04EC3087" w14:textId="77777777" w:rsidR="00E57764" w:rsidRPr="00CB02C1" w:rsidRDefault="00E57764" w:rsidP="00E5776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40E6901" w14:textId="77777777" w:rsidR="00E57764" w:rsidRPr="00CB02C1" w:rsidRDefault="00E57764" w:rsidP="00E5776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2" w:type="dxa"/>
            <w:vAlign w:val="bottom"/>
          </w:tcPr>
          <w:p w14:paraId="67DF53E1" w14:textId="77777777" w:rsidR="00E57764" w:rsidRPr="00CB02C1" w:rsidRDefault="00E57764" w:rsidP="00E5776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89" w:type="dxa"/>
            <w:vAlign w:val="bottom"/>
          </w:tcPr>
          <w:p w14:paraId="7DA1DD24" w14:textId="77777777" w:rsidR="00E57764" w:rsidRPr="00CB02C1" w:rsidRDefault="00E57764" w:rsidP="00E5776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57764" w:rsidRPr="00CB02C1" w14:paraId="7E46EB60" w14:textId="77777777" w:rsidTr="00CA328A">
        <w:trPr>
          <w:trHeight w:val="275"/>
        </w:trPr>
        <w:tc>
          <w:tcPr>
            <w:tcW w:w="2159" w:type="dxa"/>
          </w:tcPr>
          <w:p w14:paraId="2FB997DF" w14:textId="77777777" w:rsidR="00E57764" w:rsidRPr="00CB02C1" w:rsidRDefault="00E57764" w:rsidP="00E5776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91" w:type="dxa"/>
            <w:gridSpan w:val="7"/>
            <w:vAlign w:val="bottom"/>
          </w:tcPr>
          <w:p w14:paraId="7E04192E" w14:textId="77777777" w:rsidR="00E57764" w:rsidRPr="00CB02C1" w:rsidRDefault="00E57764" w:rsidP="00E57764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57764" w:rsidRPr="00CB02C1" w14:paraId="4B3526B4" w14:textId="77777777" w:rsidTr="00CA328A">
        <w:trPr>
          <w:trHeight w:val="340"/>
        </w:trPr>
        <w:tc>
          <w:tcPr>
            <w:tcW w:w="2159" w:type="dxa"/>
          </w:tcPr>
          <w:p w14:paraId="01C0B0D9" w14:textId="77777777" w:rsidR="00E57764" w:rsidRPr="00CB02C1" w:rsidRDefault="00E57764" w:rsidP="00E57764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40" w:type="dxa"/>
            <w:vAlign w:val="bottom"/>
          </w:tcPr>
          <w:p w14:paraId="584D28C2" w14:textId="4232DB28" w:rsidR="00E57764" w:rsidRPr="00CB02C1" w:rsidRDefault="009F5C62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618,</w:t>
            </w:r>
            <w:r w:rsidR="00874BA7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051" w:type="dxa"/>
            <w:vAlign w:val="bottom"/>
          </w:tcPr>
          <w:p w14:paraId="23216F99" w14:textId="67F3644B" w:rsidR="00E57764" w:rsidRPr="00CB02C1" w:rsidRDefault="00874BA7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368,024</w:t>
            </w:r>
          </w:p>
        </w:tc>
        <w:tc>
          <w:tcPr>
            <w:tcW w:w="1061" w:type="dxa"/>
            <w:vAlign w:val="bottom"/>
          </w:tcPr>
          <w:p w14:paraId="54C3183F" w14:textId="7EBC4DC4" w:rsidR="00E57764" w:rsidRPr="00CB02C1" w:rsidRDefault="00874BA7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285,916</w:t>
            </w:r>
          </w:p>
        </w:tc>
        <w:tc>
          <w:tcPr>
            <w:tcW w:w="989" w:type="dxa"/>
            <w:vAlign w:val="bottom"/>
          </w:tcPr>
          <w:p w14:paraId="5B8616A8" w14:textId="4A0972DE" w:rsidR="00E57764" w:rsidRPr="00CB02C1" w:rsidRDefault="00874BA7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197,192</w:t>
            </w:r>
          </w:p>
        </w:tc>
        <w:tc>
          <w:tcPr>
            <w:tcW w:w="1169" w:type="dxa"/>
            <w:vAlign w:val="bottom"/>
          </w:tcPr>
          <w:p w14:paraId="422008D7" w14:textId="67815B8B" w:rsidR="00E57764" w:rsidRPr="00CB02C1" w:rsidRDefault="00874BA7" w:rsidP="00F9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106,371</w:t>
            </w:r>
          </w:p>
        </w:tc>
        <w:tc>
          <w:tcPr>
            <w:tcW w:w="992" w:type="dxa"/>
            <w:vAlign w:val="bottom"/>
          </w:tcPr>
          <w:p w14:paraId="620009D4" w14:textId="26C117FB" w:rsidR="00E57764" w:rsidRPr="00CB02C1" w:rsidRDefault="00DC58A9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26,336</w:t>
            </w:r>
          </w:p>
        </w:tc>
        <w:tc>
          <w:tcPr>
            <w:tcW w:w="989" w:type="dxa"/>
            <w:vAlign w:val="bottom"/>
          </w:tcPr>
          <w:p w14:paraId="3685EF2B" w14:textId="56CD2DD8" w:rsidR="00E57764" w:rsidRPr="00CB02C1" w:rsidRDefault="004E4450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1,602,143</w:t>
            </w:r>
          </w:p>
        </w:tc>
      </w:tr>
      <w:tr w:rsidR="00E57764" w:rsidRPr="00CB02C1" w14:paraId="472DE054" w14:textId="77777777" w:rsidTr="00CA328A">
        <w:trPr>
          <w:trHeight w:val="671"/>
        </w:trPr>
        <w:tc>
          <w:tcPr>
            <w:tcW w:w="2159" w:type="dxa"/>
          </w:tcPr>
          <w:p w14:paraId="511A9850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40" w:type="dxa"/>
            <w:vAlign w:val="bottom"/>
          </w:tcPr>
          <w:p w14:paraId="04521580" w14:textId="70309B32" w:rsidR="00E57764" w:rsidRPr="00CB02C1" w:rsidRDefault="004E4450" w:rsidP="00E577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(148,106)</w:t>
            </w:r>
          </w:p>
        </w:tc>
        <w:tc>
          <w:tcPr>
            <w:tcW w:w="1051" w:type="dxa"/>
            <w:vAlign w:val="bottom"/>
          </w:tcPr>
          <w:p w14:paraId="5C0F7A35" w14:textId="7D4CE0C7" w:rsidR="00E57764" w:rsidRPr="00CB02C1" w:rsidRDefault="004E4450" w:rsidP="00E577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(101,212)</w:t>
            </w:r>
          </w:p>
        </w:tc>
        <w:tc>
          <w:tcPr>
            <w:tcW w:w="1061" w:type="dxa"/>
            <w:vAlign w:val="bottom"/>
          </w:tcPr>
          <w:p w14:paraId="58D0319F" w14:textId="07AE69E6" w:rsidR="00E57764" w:rsidRPr="00CB02C1" w:rsidRDefault="004E4450" w:rsidP="002611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(61,740)</w:t>
            </w:r>
          </w:p>
        </w:tc>
        <w:tc>
          <w:tcPr>
            <w:tcW w:w="989" w:type="dxa"/>
            <w:vAlign w:val="bottom"/>
          </w:tcPr>
          <w:p w14:paraId="460C8FF5" w14:textId="2E01A39A" w:rsidR="00E57764" w:rsidRPr="00CB02C1" w:rsidRDefault="00C21774" w:rsidP="00E577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(31,211)</w:t>
            </w:r>
          </w:p>
        </w:tc>
        <w:tc>
          <w:tcPr>
            <w:tcW w:w="1169" w:type="dxa"/>
            <w:vAlign w:val="bottom"/>
          </w:tcPr>
          <w:p w14:paraId="6AFB72C2" w14:textId="59635B2B" w:rsidR="00E57764" w:rsidRPr="00CB02C1" w:rsidRDefault="00C21774" w:rsidP="00F918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(10,411)</w:t>
            </w:r>
          </w:p>
        </w:tc>
        <w:tc>
          <w:tcPr>
            <w:tcW w:w="992" w:type="dxa"/>
            <w:vAlign w:val="bottom"/>
          </w:tcPr>
          <w:p w14:paraId="4B6E64A0" w14:textId="668C3CA2" w:rsidR="00E57764" w:rsidRPr="00CB02C1" w:rsidRDefault="00C21774" w:rsidP="00E577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(1,672)</w:t>
            </w:r>
          </w:p>
        </w:tc>
        <w:tc>
          <w:tcPr>
            <w:tcW w:w="989" w:type="dxa"/>
            <w:vAlign w:val="bottom"/>
          </w:tcPr>
          <w:p w14:paraId="65173A8B" w14:textId="34C7F9F4" w:rsidR="00E57764" w:rsidRPr="00CB02C1" w:rsidRDefault="00C21774" w:rsidP="003D7D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(354,352)</w:t>
            </w:r>
          </w:p>
        </w:tc>
      </w:tr>
      <w:tr w:rsidR="00E57764" w:rsidRPr="00CB02C1" w14:paraId="16C4ADF3" w14:textId="77777777" w:rsidTr="00CA328A">
        <w:trPr>
          <w:trHeight w:val="299"/>
        </w:trPr>
        <w:tc>
          <w:tcPr>
            <w:tcW w:w="2159" w:type="dxa"/>
          </w:tcPr>
          <w:p w14:paraId="4603DDB1" w14:textId="77777777" w:rsidR="00E57764" w:rsidRPr="00CB02C1" w:rsidRDefault="00E57764" w:rsidP="00E57764">
            <w:pPr>
              <w:spacing w:line="28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1D5CADB6" w14:textId="5A30414C" w:rsidR="00E57764" w:rsidRPr="00CB02C1" w:rsidRDefault="003D7D00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470,198</w:t>
            </w:r>
          </w:p>
        </w:tc>
        <w:tc>
          <w:tcPr>
            <w:tcW w:w="1051" w:type="dxa"/>
            <w:vAlign w:val="bottom"/>
          </w:tcPr>
          <w:p w14:paraId="0780F3DD" w14:textId="46A41081" w:rsidR="00E57764" w:rsidRPr="00CB02C1" w:rsidRDefault="003D7D00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266,812</w:t>
            </w:r>
          </w:p>
        </w:tc>
        <w:tc>
          <w:tcPr>
            <w:tcW w:w="1061" w:type="dxa"/>
            <w:vAlign w:val="bottom"/>
          </w:tcPr>
          <w:p w14:paraId="79182977" w14:textId="1F19EC59" w:rsidR="00E57764" w:rsidRPr="00CB02C1" w:rsidRDefault="003D7D00" w:rsidP="00261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224,176</w:t>
            </w:r>
          </w:p>
        </w:tc>
        <w:tc>
          <w:tcPr>
            <w:tcW w:w="989" w:type="dxa"/>
            <w:vAlign w:val="bottom"/>
          </w:tcPr>
          <w:p w14:paraId="2EFBC5AC" w14:textId="408CD0BF" w:rsidR="00E57764" w:rsidRPr="00AD788D" w:rsidRDefault="003D7D00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165,981</w:t>
            </w:r>
          </w:p>
        </w:tc>
        <w:tc>
          <w:tcPr>
            <w:tcW w:w="1169" w:type="dxa"/>
            <w:vAlign w:val="bottom"/>
          </w:tcPr>
          <w:p w14:paraId="0BDB32AD" w14:textId="753114FD" w:rsidR="00E57764" w:rsidRPr="00AD788D" w:rsidRDefault="003D7D00" w:rsidP="00F9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95,960</w:t>
            </w:r>
          </w:p>
        </w:tc>
        <w:tc>
          <w:tcPr>
            <w:tcW w:w="992" w:type="dxa"/>
            <w:vAlign w:val="bottom"/>
          </w:tcPr>
          <w:p w14:paraId="7333CC7E" w14:textId="76FF136F" w:rsidR="00E57764" w:rsidRPr="00AD788D" w:rsidRDefault="003D7D00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24,664</w:t>
            </w:r>
          </w:p>
        </w:tc>
        <w:tc>
          <w:tcPr>
            <w:tcW w:w="989" w:type="dxa"/>
            <w:vAlign w:val="bottom"/>
          </w:tcPr>
          <w:p w14:paraId="25390013" w14:textId="7D22C35D" w:rsidR="00E57764" w:rsidRPr="00CB02C1" w:rsidRDefault="003D7D00" w:rsidP="003D7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1,247,791</w:t>
            </w:r>
          </w:p>
        </w:tc>
      </w:tr>
      <w:tr w:rsidR="00E57764" w:rsidRPr="00CB02C1" w14:paraId="2A014D19" w14:textId="77777777" w:rsidTr="00CA328A">
        <w:trPr>
          <w:trHeight w:val="227"/>
        </w:trPr>
        <w:tc>
          <w:tcPr>
            <w:tcW w:w="2159" w:type="dxa"/>
          </w:tcPr>
          <w:p w14:paraId="1251FCFA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40" w:type="dxa"/>
            <w:vAlign w:val="bottom"/>
          </w:tcPr>
          <w:p w14:paraId="6E62B10C" w14:textId="6B2C594D" w:rsidR="00E57764" w:rsidRPr="00CB02C1" w:rsidRDefault="0012693D" w:rsidP="00E577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</w:t>
            </w:r>
            <w:r w:rsidR="0057473B"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1" w:type="dxa"/>
            <w:vAlign w:val="bottom"/>
          </w:tcPr>
          <w:p w14:paraId="5B2F1C55" w14:textId="0CA1A46F" w:rsidR="00E57764" w:rsidRPr="00CB02C1" w:rsidRDefault="009A48B1" w:rsidP="00E577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</w:t>
            </w:r>
            <w:r w:rsidR="003D7D0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7473B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1" w:type="dxa"/>
            <w:vAlign w:val="bottom"/>
          </w:tcPr>
          <w:p w14:paraId="395ED633" w14:textId="6B9798D7" w:rsidR="00E57764" w:rsidRPr="00CB02C1" w:rsidRDefault="009A48B1" w:rsidP="002611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</w:t>
            </w:r>
            <w:r w:rsidR="003D7D00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57473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89" w:type="dxa"/>
            <w:vAlign w:val="bottom"/>
          </w:tcPr>
          <w:p w14:paraId="064C3CE5" w14:textId="20917783" w:rsidR="00E57764" w:rsidRPr="00CB02C1" w:rsidRDefault="009A48B1" w:rsidP="00E577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601EE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57473B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 w:rsidR="004601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69" w:type="dxa"/>
            <w:vAlign w:val="bottom"/>
          </w:tcPr>
          <w:p w14:paraId="35C8D2EA" w14:textId="33AB0E4B" w:rsidR="00E57764" w:rsidRPr="00CB02C1" w:rsidRDefault="004601EE" w:rsidP="00F918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3D7D0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7473B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14:paraId="74503DE9" w14:textId="04310DCF" w:rsidR="00E57764" w:rsidRPr="00CB02C1" w:rsidRDefault="004601EE" w:rsidP="00E577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3D7D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7473B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89" w:type="dxa"/>
            <w:vAlign w:val="bottom"/>
          </w:tcPr>
          <w:p w14:paraId="45640ADB" w14:textId="74A70945" w:rsidR="00E57764" w:rsidRPr="00CB02C1" w:rsidRDefault="004601EE" w:rsidP="003D7D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</w:t>
            </w:r>
            <w:r w:rsidR="00A75D04">
              <w:rPr>
                <w:rFonts w:asciiTheme="majorBidi" w:hAnsiTheme="majorBidi" w:cstheme="majorBidi"/>
                <w:sz w:val="28"/>
                <w:szCs w:val="28"/>
              </w:rPr>
              <w:t>924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57764" w:rsidRPr="00CB02C1" w14:paraId="7D287D93" w14:textId="77777777" w:rsidTr="00CA328A">
        <w:trPr>
          <w:trHeight w:val="182"/>
        </w:trPr>
        <w:tc>
          <w:tcPr>
            <w:tcW w:w="2159" w:type="dxa"/>
          </w:tcPr>
          <w:p w14:paraId="0EF7943F" w14:textId="77777777" w:rsidR="00E57764" w:rsidRPr="00CB02C1" w:rsidRDefault="00E57764" w:rsidP="00E57764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0" w:type="dxa"/>
            <w:vAlign w:val="bottom"/>
          </w:tcPr>
          <w:p w14:paraId="4AFEF866" w14:textId="3F01A802" w:rsidR="00E57764" w:rsidRPr="00CB02C1" w:rsidRDefault="004601EE" w:rsidP="00E577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</w:t>
            </w:r>
            <w:r w:rsidR="00A75D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="003D7D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51" w:type="dxa"/>
            <w:vAlign w:val="bottom"/>
          </w:tcPr>
          <w:p w14:paraId="328C2DC8" w14:textId="3B7A7DDF" w:rsidR="00E57764" w:rsidRPr="00CB02C1" w:rsidRDefault="00630875" w:rsidP="00E577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</w:t>
            </w:r>
            <w:r w:rsidR="003D7D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A75D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061" w:type="dxa"/>
            <w:vAlign w:val="bottom"/>
          </w:tcPr>
          <w:p w14:paraId="46C52B7F" w14:textId="3CE57D3D" w:rsidR="00E57764" w:rsidRPr="00CB02C1" w:rsidRDefault="00630875" w:rsidP="002611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216,</w:t>
            </w:r>
            <w:r w:rsidR="003D7D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="00A75D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89" w:type="dxa"/>
            <w:vAlign w:val="bottom"/>
          </w:tcPr>
          <w:p w14:paraId="152278D0" w14:textId="6F74970E" w:rsidR="00E57764" w:rsidRPr="00AD788D" w:rsidRDefault="00630875" w:rsidP="00E577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</w:t>
            </w:r>
            <w:r w:rsidR="003D7D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3C38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3D7D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69" w:type="dxa"/>
            <w:vAlign w:val="bottom"/>
          </w:tcPr>
          <w:p w14:paraId="66817696" w14:textId="6DEF3B8F" w:rsidR="00E57764" w:rsidRPr="00AD788D" w:rsidRDefault="00630875" w:rsidP="00F918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</w:t>
            </w:r>
            <w:r w:rsidR="003C38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208</w:t>
            </w:r>
          </w:p>
        </w:tc>
        <w:tc>
          <w:tcPr>
            <w:tcW w:w="992" w:type="dxa"/>
            <w:vAlign w:val="bottom"/>
          </w:tcPr>
          <w:p w14:paraId="0FAF4D15" w14:textId="04C582D8" w:rsidR="00E57764" w:rsidRPr="00AD788D" w:rsidRDefault="00630875" w:rsidP="00E577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</w:t>
            </w:r>
            <w:r w:rsidR="003D7D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3C38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989" w:type="dxa"/>
            <w:vAlign w:val="bottom"/>
          </w:tcPr>
          <w:p w14:paraId="532CEA61" w14:textId="14E221DC" w:rsidR="00E57764" w:rsidRPr="00CB02C1" w:rsidRDefault="007A554E" w:rsidP="007A55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6308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1,208,</w:t>
            </w:r>
            <w:r w:rsidR="003C38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867</w:t>
            </w:r>
          </w:p>
        </w:tc>
      </w:tr>
    </w:tbl>
    <w:p w14:paraId="44F92F2F" w14:textId="663AA917" w:rsidR="00E57764" w:rsidRDefault="00E57764" w:rsidP="00802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</w:rPr>
      </w:pPr>
    </w:p>
    <w:p w14:paraId="68A16764" w14:textId="77777777" w:rsidR="008E13BA" w:rsidRDefault="008E13BA" w:rsidP="00802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</w:rPr>
      </w:pPr>
    </w:p>
    <w:p w14:paraId="6769E886" w14:textId="77777777" w:rsidR="00734931" w:rsidRDefault="00734931">
      <w:r>
        <w:br w:type="page"/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51"/>
        <w:gridCol w:w="1051"/>
        <w:gridCol w:w="1051"/>
        <w:gridCol w:w="1051"/>
        <w:gridCol w:w="1051"/>
        <w:gridCol w:w="1051"/>
        <w:gridCol w:w="1002"/>
      </w:tblGrid>
      <w:tr w:rsidR="008029A3" w:rsidRPr="005C0BB2" w14:paraId="6A2F0BA3" w14:textId="77777777" w:rsidTr="00A41E35">
        <w:tc>
          <w:tcPr>
            <w:tcW w:w="2160" w:type="dxa"/>
          </w:tcPr>
          <w:p w14:paraId="470ACA8B" w14:textId="6AA8C3BC" w:rsidR="008029A3" w:rsidRPr="005C0BB2" w:rsidRDefault="008029A3" w:rsidP="00A41E3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04090C71" w14:textId="77777777" w:rsidR="008029A3" w:rsidRPr="005C0BB2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8029A3" w:rsidRPr="005C0BB2" w14:paraId="7E617FB8" w14:textId="77777777" w:rsidTr="00A41E35">
        <w:tc>
          <w:tcPr>
            <w:tcW w:w="2160" w:type="dxa"/>
          </w:tcPr>
          <w:p w14:paraId="29DE5C16" w14:textId="77777777" w:rsidR="008029A3" w:rsidRPr="005C0BB2" w:rsidRDefault="008029A3" w:rsidP="00A41E3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527F72BC" w14:textId="6090C572" w:rsidR="008029A3" w:rsidRPr="005C0BB2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8029A3" w:rsidRPr="005C0BB2" w14:paraId="252C1820" w14:textId="77777777" w:rsidTr="00A41E35">
        <w:tc>
          <w:tcPr>
            <w:tcW w:w="2160" w:type="dxa"/>
          </w:tcPr>
          <w:p w14:paraId="7D6DA57C" w14:textId="77777777" w:rsidR="008029A3" w:rsidRPr="005C0BB2" w:rsidRDefault="008029A3" w:rsidP="00A41E3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727278C2" w14:textId="77777777" w:rsidR="008029A3" w:rsidRPr="005C0BB2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2C8FAE47" w14:textId="77777777" w:rsidR="008029A3" w:rsidRPr="005C0BB2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1" w:type="dxa"/>
            <w:vAlign w:val="bottom"/>
          </w:tcPr>
          <w:p w14:paraId="1F1DA0C1" w14:textId="77777777" w:rsidR="008029A3" w:rsidRPr="005C0BB2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51" w:type="dxa"/>
            <w:vAlign w:val="bottom"/>
          </w:tcPr>
          <w:p w14:paraId="4EACC01D" w14:textId="77777777" w:rsidR="008029A3" w:rsidRPr="005C0BB2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51" w:type="dxa"/>
            <w:vAlign w:val="bottom"/>
          </w:tcPr>
          <w:p w14:paraId="5452F49F" w14:textId="77777777" w:rsidR="008029A3" w:rsidRPr="005C0BB2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D7F5AAC" w14:textId="77777777" w:rsidR="008029A3" w:rsidRPr="005C0BB2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51" w:type="dxa"/>
            <w:vAlign w:val="bottom"/>
          </w:tcPr>
          <w:p w14:paraId="69C622F7" w14:textId="77777777" w:rsidR="008029A3" w:rsidRPr="005C0BB2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1385D8E" w14:textId="77777777" w:rsidR="008029A3" w:rsidRPr="005C0BB2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51" w:type="dxa"/>
            <w:vAlign w:val="bottom"/>
          </w:tcPr>
          <w:p w14:paraId="1A6A0C25" w14:textId="77777777" w:rsidR="008029A3" w:rsidRPr="005C0BB2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1002" w:type="dxa"/>
            <w:vAlign w:val="bottom"/>
          </w:tcPr>
          <w:p w14:paraId="7160AF25" w14:textId="77777777" w:rsidR="008029A3" w:rsidRPr="005C0BB2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029A3" w:rsidRPr="005C0BB2" w14:paraId="670A7B2E" w14:textId="77777777" w:rsidTr="00A41E35">
        <w:tc>
          <w:tcPr>
            <w:tcW w:w="2160" w:type="dxa"/>
          </w:tcPr>
          <w:p w14:paraId="27A65CDE" w14:textId="77777777" w:rsidR="008029A3" w:rsidRPr="005C0BB2" w:rsidRDefault="008029A3" w:rsidP="00A41E3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8" w:type="dxa"/>
            <w:gridSpan w:val="7"/>
            <w:vAlign w:val="bottom"/>
          </w:tcPr>
          <w:p w14:paraId="344570F0" w14:textId="77777777" w:rsidR="008029A3" w:rsidRPr="005C0BB2" w:rsidRDefault="008029A3" w:rsidP="00A41E35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029A3" w:rsidRPr="005C0BB2" w14:paraId="2D703003" w14:textId="77777777" w:rsidTr="00A41E35">
        <w:tc>
          <w:tcPr>
            <w:tcW w:w="2160" w:type="dxa"/>
          </w:tcPr>
          <w:p w14:paraId="1824854E" w14:textId="77777777" w:rsidR="008029A3" w:rsidRPr="005C0BB2" w:rsidRDefault="008029A3" w:rsidP="00A41E35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51" w:type="dxa"/>
          </w:tcPr>
          <w:p w14:paraId="4C1AC2E6" w14:textId="77777777" w:rsidR="008029A3" w:rsidRPr="005C0BB2" w:rsidRDefault="008029A3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749DF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49DF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1" w:type="dxa"/>
          </w:tcPr>
          <w:p w14:paraId="39B3C8EC" w14:textId="77777777" w:rsidR="008029A3" w:rsidRPr="005C0BB2" w:rsidRDefault="008029A3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404,227</w:t>
            </w:r>
          </w:p>
        </w:tc>
        <w:tc>
          <w:tcPr>
            <w:tcW w:w="1051" w:type="dxa"/>
          </w:tcPr>
          <w:p w14:paraId="412FD7A2" w14:textId="77777777" w:rsidR="008029A3" w:rsidRPr="005C0BB2" w:rsidRDefault="008029A3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337,746</w:t>
            </w:r>
          </w:p>
        </w:tc>
        <w:tc>
          <w:tcPr>
            <w:tcW w:w="1051" w:type="dxa"/>
          </w:tcPr>
          <w:p w14:paraId="637029C8" w14:textId="77777777" w:rsidR="008029A3" w:rsidRPr="005C0BB2" w:rsidRDefault="008029A3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245,898</w:t>
            </w:r>
          </w:p>
        </w:tc>
        <w:tc>
          <w:tcPr>
            <w:tcW w:w="1051" w:type="dxa"/>
          </w:tcPr>
          <w:p w14:paraId="60FFC5E1" w14:textId="77777777" w:rsidR="008029A3" w:rsidRPr="005C0BB2" w:rsidRDefault="008029A3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136,037</w:t>
            </w:r>
          </w:p>
        </w:tc>
        <w:tc>
          <w:tcPr>
            <w:tcW w:w="1051" w:type="dxa"/>
          </w:tcPr>
          <w:p w14:paraId="4F573BFA" w14:textId="77777777" w:rsidR="008029A3" w:rsidRPr="005C0BB2" w:rsidRDefault="008029A3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49,728</w:t>
            </w:r>
          </w:p>
        </w:tc>
        <w:tc>
          <w:tcPr>
            <w:tcW w:w="1002" w:type="dxa"/>
          </w:tcPr>
          <w:p w14:paraId="60A4CD98" w14:textId="77777777" w:rsidR="008029A3" w:rsidRPr="005C0BB2" w:rsidRDefault="008029A3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1,685,618</w:t>
            </w:r>
          </w:p>
        </w:tc>
      </w:tr>
      <w:tr w:rsidR="008029A3" w:rsidRPr="005C0BB2" w14:paraId="6CFEB660" w14:textId="77777777" w:rsidTr="008029A3">
        <w:tc>
          <w:tcPr>
            <w:tcW w:w="2160" w:type="dxa"/>
            <w:vAlign w:val="bottom"/>
          </w:tcPr>
          <w:p w14:paraId="43EEBD3B" w14:textId="77777777" w:rsidR="008029A3" w:rsidRPr="005C0BB2" w:rsidRDefault="008029A3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1" w:type="dxa"/>
            <w:vAlign w:val="bottom"/>
          </w:tcPr>
          <w:p w14:paraId="38DE479E" w14:textId="77777777" w:rsidR="008029A3" w:rsidRDefault="008029A3" w:rsidP="00A4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6E414E" w14:textId="77777777" w:rsidR="008029A3" w:rsidRPr="005C0BB2" w:rsidRDefault="008029A3" w:rsidP="00A4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(171,189)</w:t>
            </w:r>
          </w:p>
        </w:tc>
        <w:tc>
          <w:tcPr>
            <w:tcW w:w="1051" w:type="dxa"/>
            <w:vAlign w:val="bottom"/>
          </w:tcPr>
          <w:p w14:paraId="1ACC1D10" w14:textId="77777777" w:rsidR="008029A3" w:rsidRDefault="008029A3" w:rsidP="00A4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83AC7B" w14:textId="77777777" w:rsidR="008029A3" w:rsidRPr="005C0BB2" w:rsidRDefault="008029A3" w:rsidP="00A4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(122,018)</w:t>
            </w:r>
          </w:p>
        </w:tc>
        <w:tc>
          <w:tcPr>
            <w:tcW w:w="1051" w:type="dxa"/>
            <w:vAlign w:val="bottom"/>
          </w:tcPr>
          <w:p w14:paraId="0D7CB0F8" w14:textId="77777777" w:rsidR="008029A3" w:rsidRDefault="008029A3" w:rsidP="00A4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9DDC1C" w14:textId="77777777" w:rsidR="008029A3" w:rsidRPr="005C0BB2" w:rsidRDefault="008029A3" w:rsidP="00A4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(78,124)</w:t>
            </w:r>
          </w:p>
        </w:tc>
        <w:tc>
          <w:tcPr>
            <w:tcW w:w="1051" w:type="dxa"/>
            <w:vAlign w:val="bottom"/>
          </w:tcPr>
          <w:p w14:paraId="5A11D29F" w14:textId="77777777" w:rsidR="008029A3" w:rsidRDefault="008029A3" w:rsidP="00A4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C9FD4B" w14:textId="77777777" w:rsidR="008029A3" w:rsidRPr="005C0BB2" w:rsidRDefault="008029A3" w:rsidP="00A4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(40,886)</w:t>
            </w:r>
          </w:p>
        </w:tc>
        <w:tc>
          <w:tcPr>
            <w:tcW w:w="1051" w:type="dxa"/>
            <w:vAlign w:val="bottom"/>
          </w:tcPr>
          <w:p w14:paraId="780716C9" w14:textId="77777777" w:rsidR="008029A3" w:rsidRDefault="008029A3" w:rsidP="00A4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0216A1" w14:textId="77777777" w:rsidR="008029A3" w:rsidRPr="005C0BB2" w:rsidRDefault="008029A3" w:rsidP="00A4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(15,220)</w:t>
            </w:r>
          </w:p>
        </w:tc>
        <w:tc>
          <w:tcPr>
            <w:tcW w:w="1051" w:type="dxa"/>
            <w:vAlign w:val="bottom"/>
          </w:tcPr>
          <w:p w14:paraId="422AF0D6" w14:textId="77777777" w:rsidR="008029A3" w:rsidRDefault="008029A3" w:rsidP="00A4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660D20" w14:textId="77777777" w:rsidR="008029A3" w:rsidRPr="005C0BB2" w:rsidRDefault="008029A3" w:rsidP="00A4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(2,693)</w:t>
            </w:r>
          </w:p>
        </w:tc>
        <w:tc>
          <w:tcPr>
            <w:tcW w:w="1002" w:type="dxa"/>
            <w:vAlign w:val="bottom"/>
          </w:tcPr>
          <w:p w14:paraId="5A122DC2" w14:textId="77777777" w:rsidR="008029A3" w:rsidRDefault="008029A3" w:rsidP="00A4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7260F8" w14:textId="77777777" w:rsidR="008029A3" w:rsidRPr="005C0BB2" w:rsidRDefault="008029A3" w:rsidP="00A4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(430,130)</w:t>
            </w:r>
          </w:p>
        </w:tc>
      </w:tr>
      <w:tr w:rsidR="008029A3" w:rsidRPr="005C0BB2" w14:paraId="3A90C06E" w14:textId="77777777" w:rsidTr="008029A3">
        <w:tc>
          <w:tcPr>
            <w:tcW w:w="2160" w:type="dxa"/>
            <w:vAlign w:val="bottom"/>
          </w:tcPr>
          <w:p w14:paraId="02A76821" w14:textId="77777777" w:rsidR="008029A3" w:rsidRPr="005C0BB2" w:rsidRDefault="008029A3" w:rsidP="00A41E35">
            <w:pPr>
              <w:spacing w:line="34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6B527927" w14:textId="77777777" w:rsidR="008029A3" w:rsidRPr="005C0BB2" w:rsidRDefault="008029A3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340,793</w:t>
            </w:r>
          </w:p>
        </w:tc>
        <w:tc>
          <w:tcPr>
            <w:tcW w:w="1051" w:type="dxa"/>
            <w:vAlign w:val="bottom"/>
          </w:tcPr>
          <w:p w14:paraId="55FEABBB" w14:textId="77777777" w:rsidR="008029A3" w:rsidRPr="005C0BB2" w:rsidRDefault="008029A3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282,209</w:t>
            </w:r>
          </w:p>
        </w:tc>
        <w:tc>
          <w:tcPr>
            <w:tcW w:w="1051" w:type="dxa"/>
            <w:vAlign w:val="bottom"/>
          </w:tcPr>
          <w:p w14:paraId="260EF855" w14:textId="77777777" w:rsidR="008029A3" w:rsidRPr="005C0BB2" w:rsidRDefault="008029A3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259,622</w:t>
            </w:r>
          </w:p>
        </w:tc>
        <w:tc>
          <w:tcPr>
            <w:tcW w:w="1051" w:type="dxa"/>
            <w:vAlign w:val="bottom"/>
          </w:tcPr>
          <w:p w14:paraId="27598EBA" w14:textId="77777777" w:rsidR="008029A3" w:rsidRPr="005C0BB2" w:rsidRDefault="008029A3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205,012</w:t>
            </w:r>
          </w:p>
        </w:tc>
        <w:tc>
          <w:tcPr>
            <w:tcW w:w="1051" w:type="dxa"/>
            <w:vAlign w:val="bottom"/>
          </w:tcPr>
          <w:p w14:paraId="31C531BD" w14:textId="77777777" w:rsidR="008029A3" w:rsidRPr="005C0BB2" w:rsidRDefault="008029A3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120,817</w:t>
            </w:r>
          </w:p>
        </w:tc>
        <w:tc>
          <w:tcPr>
            <w:tcW w:w="1051" w:type="dxa"/>
            <w:vAlign w:val="bottom"/>
          </w:tcPr>
          <w:p w14:paraId="7511F407" w14:textId="77777777" w:rsidR="008029A3" w:rsidRPr="005C0BB2" w:rsidRDefault="008029A3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47,035</w:t>
            </w:r>
          </w:p>
        </w:tc>
        <w:tc>
          <w:tcPr>
            <w:tcW w:w="1002" w:type="dxa"/>
            <w:vAlign w:val="bottom"/>
          </w:tcPr>
          <w:p w14:paraId="4CCB9E9D" w14:textId="77777777" w:rsidR="008029A3" w:rsidRPr="005C0BB2" w:rsidRDefault="008029A3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1,255,488</w:t>
            </w:r>
          </w:p>
        </w:tc>
      </w:tr>
      <w:tr w:rsidR="008029A3" w:rsidRPr="005C0BB2" w14:paraId="44B37EFB" w14:textId="77777777" w:rsidTr="008029A3">
        <w:tc>
          <w:tcPr>
            <w:tcW w:w="2160" w:type="dxa"/>
            <w:vAlign w:val="bottom"/>
          </w:tcPr>
          <w:p w14:paraId="5E331C2B" w14:textId="77777777" w:rsidR="008029A3" w:rsidRPr="005C0BB2" w:rsidRDefault="008029A3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51" w:type="dxa"/>
            <w:vAlign w:val="bottom"/>
          </w:tcPr>
          <w:p w14:paraId="69CC8026" w14:textId="77777777" w:rsidR="008029A3" w:rsidRPr="005C0BB2" w:rsidRDefault="008029A3" w:rsidP="00A4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(10,131)</w:t>
            </w:r>
          </w:p>
        </w:tc>
        <w:tc>
          <w:tcPr>
            <w:tcW w:w="1051" w:type="dxa"/>
            <w:vAlign w:val="bottom"/>
          </w:tcPr>
          <w:p w14:paraId="655D2C89" w14:textId="77777777" w:rsidR="008029A3" w:rsidRPr="005C0BB2" w:rsidRDefault="008029A3" w:rsidP="00A4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(7,795)</w:t>
            </w:r>
          </w:p>
        </w:tc>
        <w:tc>
          <w:tcPr>
            <w:tcW w:w="1051" w:type="dxa"/>
            <w:vAlign w:val="bottom"/>
          </w:tcPr>
          <w:p w14:paraId="428271D7" w14:textId="77777777" w:rsidR="008029A3" w:rsidRPr="005C0BB2" w:rsidRDefault="008029A3" w:rsidP="00A4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(6,629)</w:t>
            </w:r>
          </w:p>
        </w:tc>
        <w:tc>
          <w:tcPr>
            <w:tcW w:w="1051" w:type="dxa"/>
            <w:vAlign w:val="bottom"/>
          </w:tcPr>
          <w:p w14:paraId="2156186E" w14:textId="77777777" w:rsidR="008029A3" w:rsidRPr="005C0BB2" w:rsidRDefault="008029A3" w:rsidP="00A4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(4,883)</w:t>
            </w:r>
          </w:p>
        </w:tc>
        <w:tc>
          <w:tcPr>
            <w:tcW w:w="1051" w:type="dxa"/>
            <w:vAlign w:val="bottom"/>
          </w:tcPr>
          <w:p w14:paraId="7EF3E6D5" w14:textId="77777777" w:rsidR="008029A3" w:rsidRPr="005C0BB2" w:rsidRDefault="008029A3" w:rsidP="00A4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(2,443)</w:t>
            </w:r>
          </w:p>
        </w:tc>
        <w:tc>
          <w:tcPr>
            <w:tcW w:w="1051" w:type="dxa"/>
            <w:vAlign w:val="bottom"/>
          </w:tcPr>
          <w:p w14:paraId="6DEB8664" w14:textId="77777777" w:rsidR="008029A3" w:rsidRPr="005C0BB2" w:rsidRDefault="008029A3" w:rsidP="00A4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(834)</w:t>
            </w:r>
          </w:p>
        </w:tc>
        <w:tc>
          <w:tcPr>
            <w:tcW w:w="1002" w:type="dxa"/>
            <w:vAlign w:val="bottom"/>
          </w:tcPr>
          <w:p w14:paraId="7F8FA4D5" w14:textId="77777777" w:rsidR="008029A3" w:rsidRPr="005C0BB2" w:rsidRDefault="008029A3" w:rsidP="00A4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(32,715)</w:t>
            </w:r>
          </w:p>
        </w:tc>
      </w:tr>
      <w:tr w:rsidR="007A554E" w:rsidRPr="005C0BB2" w14:paraId="678FDD54" w14:textId="77777777" w:rsidTr="006D37B5">
        <w:tc>
          <w:tcPr>
            <w:tcW w:w="2160" w:type="dxa"/>
          </w:tcPr>
          <w:p w14:paraId="351B49E9" w14:textId="77777777" w:rsidR="007A554E" w:rsidRPr="005C0BB2" w:rsidRDefault="007A554E" w:rsidP="007A554E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1" w:type="dxa"/>
          </w:tcPr>
          <w:p w14:paraId="72EF4A9B" w14:textId="77777777" w:rsidR="007A554E" w:rsidRPr="005C0BB2" w:rsidRDefault="007A554E" w:rsidP="007A55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330,662</w:t>
            </w:r>
          </w:p>
        </w:tc>
        <w:tc>
          <w:tcPr>
            <w:tcW w:w="1051" w:type="dxa"/>
          </w:tcPr>
          <w:p w14:paraId="610E09C7" w14:textId="77777777" w:rsidR="007A554E" w:rsidRPr="005C0BB2" w:rsidRDefault="007A554E" w:rsidP="007A55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274,414</w:t>
            </w:r>
          </w:p>
        </w:tc>
        <w:tc>
          <w:tcPr>
            <w:tcW w:w="1051" w:type="dxa"/>
          </w:tcPr>
          <w:p w14:paraId="7299FFAA" w14:textId="77777777" w:rsidR="007A554E" w:rsidRPr="005C0BB2" w:rsidRDefault="007A554E" w:rsidP="007A55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252,993</w:t>
            </w:r>
          </w:p>
        </w:tc>
        <w:tc>
          <w:tcPr>
            <w:tcW w:w="1051" w:type="dxa"/>
          </w:tcPr>
          <w:p w14:paraId="18F21DF0" w14:textId="77777777" w:rsidR="007A554E" w:rsidRPr="005C0BB2" w:rsidRDefault="007A554E" w:rsidP="007A55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200,129</w:t>
            </w:r>
          </w:p>
        </w:tc>
        <w:tc>
          <w:tcPr>
            <w:tcW w:w="1051" w:type="dxa"/>
          </w:tcPr>
          <w:p w14:paraId="1B73395C" w14:textId="77777777" w:rsidR="007A554E" w:rsidRPr="005C0BB2" w:rsidRDefault="007A554E" w:rsidP="007A55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118,374</w:t>
            </w:r>
          </w:p>
        </w:tc>
        <w:tc>
          <w:tcPr>
            <w:tcW w:w="1051" w:type="dxa"/>
          </w:tcPr>
          <w:p w14:paraId="2E6C489A" w14:textId="77777777" w:rsidR="007A554E" w:rsidRPr="005C0BB2" w:rsidRDefault="007A554E" w:rsidP="007A55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46,201</w:t>
            </w:r>
          </w:p>
        </w:tc>
        <w:tc>
          <w:tcPr>
            <w:tcW w:w="1002" w:type="dxa"/>
            <w:vAlign w:val="bottom"/>
          </w:tcPr>
          <w:p w14:paraId="0B2A0F0B" w14:textId="33093918" w:rsidR="007A554E" w:rsidRPr="005C0BB2" w:rsidRDefault="007A554E" w:rsidP="007A55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1,222,773</w:t>
            </w:r>
          </w:p>
        </w:tc>
      </w:tr>
    </w:tbl>
    <w:p w14:paraId="7FE84CFB" w14:textId="77777777" w:rsidR="004254C1" w:rsidRPr="00DA1244" w:rsidRDefault="004254C1" w:rsidP="00DA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</w:rPr>
      </w:pPr>
    </w:p>
    <w:p w14:paraId="3C844F4F" w14:textId="157204F1" w:rsidR="00E57764" w:rsidRPr="00CB02C1" w:rsidRDefault="00E57764" w:rsidP="00E5776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ตารางต่อไปนี้แสดงข้อมูลลูกหนี้ตามสัญญาเช่าซื้อที่มีการเปลี่ยนแปลงเงื่อนไขรวมถึง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ลูกหนี้ตามสัญญาเช่าซื้อ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ที่มี</w:t>
      </w:r>
      <w:r w:rsidRPr="00CB02C1">
        <w:rPr>
          <w:rFonts w:asciiTheme="majorBidi" w:hAnsiTheme="majorBidi" w:cstheme="majorBidi"/>
          <w:b/>
          <w:sz w:val="28"/>
          <w:szCs w:val="28"/>
        </w:rPr>
        <w:br/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การเปลี่ยนแปลงเงื่อนไขตามแนวทางในการให้ความช่วยเหลือลูกหนี้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 xml:space="preserve">ตามที่ได้อธิบายไว้ในหมายเหตุข้อ </w:t>
      </w:r>
      <w:r w:rsidR="0024072D">
        <w:rPr>
          <w:rFonts w:asciiTheme="majorBidi" w:hAnsiTheme="majorBidi" w:cstheme="majorBidi"/>
          <w:bCs/>
          <w:sz w:val="28"/>
          <w:szCs w:val="28"/>
        </w:rPr>
        <w:t>4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ในระหว่าง</w:t>
      </w:r>
      <w:r w:rsidR="00CF7C7C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สิ้นสุด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ธันวาคม</w:t>
      </w:r>
      <w:r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Cs/>
          <w:sz w:val="28"/>
          <w:szCs w:val="28"/>
        </w:rPr>
        <w:t>2564</w:t>
      </w:r>
    </w:p>
    <w:p w14:paraId="59C74607" w14:textId="77777777" w:rsidR="004254C1" w:rsidRPr="002D57EC" w:rsidRDefault="004254C1" w:rsidP="00E57764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2573"/>
      </w:tblGrid>
      <w:tr w:rsidR="00E57764" w:rsidRPr="00CB02C1" w14:paraId="2390BF9E" w14:textId="77777777" w:rsidTr="00E57764">
        <w:trPr>
          <w:trHeight w:val="426"/>
        </w:trPr>
        <w:tc>
          <w:tcPr>
            <w:tcW w:w="6570" w:type="dxa"/>
          </w:tcPr>
          <w:p w14:paraId="424BA156" w14:textId="77777777" w:rsidR="00E57764" w:rsidRPr="00CB02C1" w:rsidRDefault="00E57764" w:rsidP="00E57764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73" w:type="dxa"/>
            <w:hideMark/>
          </w:tcPr>
          <w:p w14:paraId="6A794013" w14:textId="77777777" w:rsidR="00E57764" w:rsidRPr="00CB02C1" w:rsidRDefault="00E57764" w:rsidP="00E57764">
            <w:pPr>
              <w:pStyle w:val="acctfourfigures"/>
              <w:tabs>
                <w:tab w:val="left" w:pos="720"/>
              </w:tabs>
              <w:spacing w:line="192" w:lineRule="auto"/>
              <w:ind w:left="-86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และ</w:t>
            </w: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  <w:p w14:paraId="489BFEF4" w14:textId="77777777" w:rsidR="00E57764" w:rsidRPr="00CB02C1" w:rsidRDefault="00E57764" w:rsidP="00E57764">
            <w:pPr>
              <w:pStyle w:val="acctfourfigures"/>
              <w:tabs>
                <w:tab w:val="left" w:pos="720"/>
              </w:tabs>
              <w:spacing w:line="192" w:lineRule="auto"/>
              <w:ind w:left="-86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57764" w:rsidRPr="00CB02C1" w14:paraId="65790EF6" w14:textId="77777777" w:rsidTr="00994D54">
        <w:trPr>
          <w:trHeight w:val="182"/>
        </w:trPr>
        <w:tc>
          <w:tcPr>
            <w:tcW w:w="6570" w:type="dxa"/>
            <w:vAlign w:val="bottom"/>
          </w:tcPr>
          <w:p w14:paraId="0313D63C" w14:textId="0F9F3C40" w:rsidR="00E57764" w:rsidRPr="00CB02C1" w:rsidRDefault="00E57764" w:rsidP="00E57764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ปี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สิ้นสุดวันที่ </w:t>
            </w:r>
            <w:r w:rsidRPr="005A186A">
              <w:rPr>
                <w:rFonts w:asciiTheme="majorBidi" w:eastAsia="Times New Roman" w:hAnsiTheme="majorBidi" w:cstheme="majorBidi"/>
                <w:b/>
                <w:bCs/>
                <w:i/>
                <w:iCs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lang w:val="en-US"/>
              </w:rPr>
              <w:t>1</w:t>
            </w:r>
            <w:r w:rsidRPr="005A186A">
              <w:rPr>
                <w:rFonts w:asciiTheme="majorBidi" w:eastAsia="Times New Roman" w:hAnsiTheme="majorBidi" w:cstheme="majorBidi"/>
                <w:b/>
                <w:bCs/>
                <w:i/>
                <w:i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  <w:r w:rsidRPr="008931D4">
              <w:rPr>
                <w:rFonts w:asciiTheme="majorBidi" w:eastAsia="Times New Roman" w:hAnsiTheme="majorBidi" w:cstheme="majorBidi"/>
                <w:cs/>
              </w:rPr>
              <w:t xml:space="preserve">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2564</w:t>
            </w:r>
          </w:p>
        </w:tc>
        <w:tc>
          <w:tcPr>
            <w:tcW w:w="2573" w:type="dxa"/>
            <w:vAlign w:val="bottom"/>
          </w:tcPr>
          <w:p w14:paraId="2B0E7A5D" w14:textId="77777777" w:rsidR="00E57764" w:rsidRPr="00CB02C1" w:rsidRDefault="00E57764" w:rsidP="00E57764">
            <w:pPr>
              <w:pStyle w:val="acctfourfigures"/>
              <w:tabs>
                <w:tab w:val="left" w:pos="720"/>
              </w:tabs>
              <w:spacing w:line="192" w:lineRule="auto"/>
              <w:ind w:left="-86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57764" w:rsidRPr="00CB02C1" w14:paraId="450FCFF7" w14:textId="77777777" w:rsidTr="00E57764">
        <w:trPr>
          <w:trHeight w:val="426"/>
        </w:trPr>
        <w:tc>
          <w:tcPr>
            <w:tcW w:w="6570" w:type="dxa"/>
          </w:tcPr>
          <w:p w14:paraId="703FE7A7" w14:textId="77777777" w:rsidR="00E57764" w:rsidRPr="00CB02C1" w:rsidRDefault="00E57764" w:rsidP="00E57764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73" w:type="dxa"/>
            <w:vAlign w:val="bottom"/>
          </w:tcPr>
          <w:p w14:paraId="5EA6EE46" w14:textId="77777777" w:rsidR="00E57764" w:rsidRPr="00CB02C1" w:rsidRDefault="00E57764" w:rsidP="00E57764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E57764" w:rsidRPr="00CB02C1" w14:paraId="6A746D3F" w14:textId="77777777" w:rsidTr="00E57764">
        <w:trPr>
          <w:trHeight w:val="299"/>
        </w:trPr>
        <w:tc>
          <w:tcPr>
            <w:tcW w:w="6570" w:type="dxa"/>
            <w:hideMark/>
          </w:tcPr>
          <w:p w14:paraId="0AAA1D16" w14:textId="099A0BBF" w:rsidR="00E57764" w:rsidRPr="00CB02C1" w:rsidRDefault="00E57764" w:rsidP="00E57764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ลูกหนี้ตามสัญญาเช่าซื้อที่มีการเปลี่ยนแปลงเงื่อนไขในระหว่าง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2573" w:type="dxa"/>
            <w:vAlign w:val="bottom"/>
          </w:tcPr>
          <w:p w14:paraId="3B2A8D1D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E57764" w:rsidRPr="00D239CF" w14:paraId="30EA298C" w14:textId="77777777" w:rsidTr="00E57764">
        <w:trPr>
          <w:trHeight w:val="299"/>
        </w:trPr>
        <w:tc>
          <w:tcPr>
            <w:tcW w:w="6570" w:type="dxa"/>
          </w:tcPr>
          <w:p w14:paraId="0F8FF051" w14:textId="77777777" w:rsidR="00E57764" w:rsidRPr="00D239CF" w:rsidRDefault="00E57764" w:rsidP="00E57764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239C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มูลค่าตามบัญชีสุทธิก่อนการเปลี่ยนแปลงเงื่อนไข</w:t>
            </w:r>
          </w:p>
        </w:tc>
        <w:tc>
          <w:tcPr>
            <w:tcW w:w="2573" w:type="dxa"/>
            <w:vAlign w:val="bottom"/>
          </w:tcPr>
          <w:p w14:paraId="20031285" w14:textId="2115EBE2" w:rsidR="00E57764" w:rsidRPr="005604EB" w:rsidRDefault="008467DE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1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995,863</w:t>
            </w:r>
          </w:p>
        </w:tc>
      </w:tr>
    </w:tbl>
    <w:p w14:paraId="2248A04D" w14:textId="77777777" w:rsidR="00E57764" w:rsidRPr="008B3F4C" w:rsidRDefault="00E57764" w:rsidP="00E57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573A658A" w14:textId="252554EF" w:rsidR="00E57764" w:rsidRPr="00CB02C1" w:rsidRDefault="00E57764" w:rsidP="00E57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 w:cs="Arial"/>
        </w:rPr>
      </w:pPr>
      <w:r w:rsidRPr="00D239CF">
        <w:rPr>
          <w:rFonts w:ascii="Angsana New" w:eastAsia="Times New Roman" w:hAnsi="Angsana New" w:hint="cs"/>
          <w:sz w:val="28"/>
          <w:szCs w:val="28"/>
          <w:cs/>
        </w:rPr>
        <w:t xml:space="preserve">ณ วันที่ </w:t>
      </w:r>
      <w:r w:rsidRPr="00D239CF">
        <w:rPr>
          <w:rFonts w:asciiTheme="majorBidi" w:eastAsia="Times New Roman" w:hAnsiTheme="majorBidi" w:cstheme="majorBidi"/>
          <w:sz w:val="28"/>
          <w:szCs w:val="28"/>
        </w:rPr>
        <w:t>3</w:t>
      </w:r>
      <w:r>
        <w:rPr>
          <w:rFonts w:asciiTheme="majorBidi" w:eastAsia="Times New Roman" w:hAnsiTheme="majorBidi" w:cstheme="majorBidi"/>
          <w:sz w:val="28"/>
          <w:szCs w:val="28"/>
        </w:rPr>
        <w:t>1</w:t>
      </w:r>
      <w:r w:rsidRPr="00D239CF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ธันวาคม</w:t>
      </w:r>
      <w:r w:rsidRPr="00D239CF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D239CF">
        <w:rPr>
          <w:rFonts w:ascii="Angsana New" w:eastAsia="Times New Roman" w:hAnsi="Angsana New" w:hint="cs"/>
          <w:sz w:val="28"/>
          <w:szCs w:val="28"/>
        </w:rPr>
        <w:t>256</w:t>
      </w:r>
      <w:r w:rsidRPr="00D239CF">
        <w:rPr>
          <w:rFonts w:ascii="Angsana New" w:eastAsia="Times New Roman" w:hAnsi="Angsana New"/>
          <w:sz w:val="28"/>
          <w:szCs w:val="28"/>
        </w:rPr>
        <w:t>4</w:t>
      </w:r>
      <w:r w:rsidRPr="00D239CF">
        <w:rPr>
          <w:rFonts w:ascii="Angsana New" w:eastAsia="Times New Roman" w:hAnsi="Angsana New" w:hint="cs"/>
          <w:sz w:val="28"/>
          <w:szCs w:val="28"/>
        </w:rPr>
        <w:t xml:space="preserve"> </w:t>
      </w:r>
      <w:r w:rsidRPr="00D239CF">
        <w:rPr>
          <w:rFonts w:ascii="Angsana New" w:eastAsia="Times New Roman" w:hAnsi="Angsana New" w:hint="cs"/>
          <w:sz w:val="28"/>
          <w:szCs w:val="28"/>
          <w:cs/>
        </w:rPr>
        <w:t>มูลค่าตามบัญชีสุทธิของลูกหนี้ตามสัญญาเช่าซื้อที่มีการเปลี่ยนแปลงเงื่อนไข มีจำนวน</w:t>
      </w:r>
      <w:r w:rsidRPr="00D239CF">
        <w:rPr>
          <w:rFonts w:ascii="Angsana New" w:eastAsia="Times New Roman" w:hAnsi="Angsana New"/>
          <w:b/>
          <w:bCs/>
          <w:sz w:val="28"/>
          <w:szCs w:val="28"/>
        </w:rPr>
        <w:t xml:space="preserve"> </w:t>
      </w:r>
      <w:r w:rsidR="000A2697">
        <w:rPr>
          <w:rFonts w:ascii="Angsana New" w:eastAsia="Times New Roman" w:hAnsi="Angsana New"/>
          <w:b/>
          <w:bCs/>
          <w:sz w:val="28"/>
          <w:szCs w:val="28"/>
        </w:rPr>
        <w:br/>
      </w:r>
      <w:r w:rsidR="00B43CB8">
        <w:rPr>
          <w:rFonts w:ascii="Angsana New" w:eastAsia="Times New Roman" w:hAnsi="Angsana New"/>
          <w:sz w:val="28"/>
          <w:szCs w:val="28"/>
        </w:rPr>
        <w:t>763</w:t>
      </w:r>
      <w:r>
        <w:rPr>
          <w:rFonts w:ascii="Angsana New" w:eastAsia="Times New Roman" w:hAnsi="Angsana New"/>
          <w:b/>
          <w:bCs/>
          <w:sz w:val="28"/>
          <w:szCs w:val="28"/>
        </w:rPr>
        <w:t xml:space="preserve"> </w:t>
      </w:r>
      <w:r w:rsidRPr="00CB02C1">
        <w:rPr>
          <w:rFonts w:ascii="Angsana New" w:eastAsia="Times New Roman" w:hAnsi="Angsana New" w:hint="cs"/>
          <w:sz w:val="28"/>
          <w:szCs w:val="28"/>
          <w:cs/>
        </w:rPr>
        <w:t>ล้านบาท</w:t>
      </w:r>
    </w:p>
    <w:p w14:paraId="7656487B" w14:textId="77777777" w:rsidR="00E57764" w:rsidRPr="00CB02C1" w:rsidRDefault="00E57764" w:rsidP="00E57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9370A03" w14:textId="77777777" w:rsidR="00B36DAB" w:rsidRDefault="00B36DAB" w:rsidP="00E5776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714DBCD1" w14:textId="00795178" w:rsidR="00E57764" w:rsidRPr="00CB02C1" w:rsidRDefault="00E57764" w:rsidP="00E5776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B02C1">
        <w:rPr>
          <w:rFonts w:asciiTheme="majorBidi" w:hAnsiTheme="majorBidi" w:cstheme="majorBidi"/>
          <w:b/>
          <w:sz w:val="28"/>
          <w:szCs w:val="28"/>
          <w:cs/>
        </w:rPr>
        <w:lastRenderedPageBreak/>
        <w:t>ตารางต่อไปนี้แสดงข้อมูลเกี่ยวกับคุณภาพของเครดิต ณ วันที่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ธันวาคม</w:t>
      </w:r>
      <w:r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CB02C1">
        <w:rPr>
          <w:rFonts w:ascii="Angsana New" w:eastAsia="Times New Roman" w:hAnsi="Angsana New"/>
          <w:sz w:val="28"/>
          <w:szCs w:val="28"/>
        </w:rPr>
        <w:t>2564</w:t>
      </w:r>
      <w:r w:rsidRPr="00CB02C1">
        <w:rPr>
          <w:rFonts w:ascii="Angsana New" w:eastAsia="Times New Roman" w:hAnsi="Angsana New" w:hint="cs"/>
          <w:sz w:val="28"/>
          <w:szCs w:val="28"/>
          <w:cs/>
        </w:rPr>
        <w:t xml:space="preserve"> และ</w:t>
      </w:r>
      <w:r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CB02C1">
        <w:rPr>
          <w:rFonts w:ascii="Angsana New" w:eastAsia="Times New Roman" w:hAnsi="Angsana New"/>
          <w:sz w:val="28"/>
          <w:szCs w:val="28"/>
        </w:rPr>
        <w:t xml:space="preserve">2563 </w:t>
      </w:r>
      <w:r w:rsidRPr="00CB02C1">
        <w:rPr>
          <w:rFonts w:ascii="Angsana New" w:eastAsia="Times New Roman" w:hAnsi="Angsana New" w:hint="cs"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 ๆ</w:t>
      </w:r>
      <w:r w:rsidRPr="00CB02C1">
        <w:rPr>
          <w:rFonts w:ascii="Angsana New" w:eastAsia="Times New Roman" w:hAnsi="Angsana New"/>
          <w:sz w:val="28"/>
          <w:szCs w:val="28"/>
        </w:rPr>
        <w:t xml:space="preserve"> </w:t>
      </w:r>
    </w:p>
    <w:p w14:paraId="4E519A4E" w14:textId="77777777" w:rsidR="00E57764" w:rsidRPr="00C55DE1" w:rsidRDefault="00E57764" w:rsidP="00E57764">
      <w:pPr>
        <w:pStyle w:val="block"/>
        <w:spacing w:after="0" w:line="192" w:lineRule="auto"/>
        <w:ind w:left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06"/>
        <w:gridCol w:w="240"/>
        <w:gridCol w:w="1209"/>
        <w:gridCol w:w="244"/>
        <w:gridCol w:w="1098"/>
        <w:gridCol w:w="251"/>
        <w:gridCol w:w="992"/>
      </w:tblGrid>
      <w:tr w:rsidR="00E57764" w:rsidRPr="00CB02C1" w14:paraId="5A4E1FE7" w14:textId="77777777" w:rsidTr="00E57764">
        <w:trPr>
          <w:trHeight w:val="322"/>
          <w:tblHeader/>
        </w:trPr>
        <w:tc>
          <w:tcPr>
            <w:tcW w:w="3834" w:type="dxa"/>
            <w:shd w:val="clear" w:color="auto" w:fill="auto"/>
            <w:vAlign w:val="bottom"/>
          </w:tcPr>
          <w:p w14:paraId="2B999042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0" w:type="dxa"/>
            <w:gridSpan w:val="7"/>
          </w:tcPr>
          <w:p w14:paraId="3D3FF95C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57764" w:rsidRPr="00CB02C1" w14:paraId="10490199" w14:textId="77777777" w:rsidTr="00E57764">
        <w:trPr>
          <w:trHeight w:val="314"/>
          <w:tblHeader/>
        </w:trPr>
        <w:tc>
          <w:tcPr>
            <w:tcW w:w="3834" w:type="dxa"/>
            <w:shd w:val="clear" w:color="auto" w:fill="auto"/>
            <w:vAlign w:val="bottom"/>
          </w:tcPr>
          <w:p w14:paraId="022AC6D3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0" w:type="dxa"/>
            <w:gridSpan w:val="7"/>
          </w:tcPr>
          <w:p w14:paraId="3E1A4154" w14:textId="1D457AF3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57764" w:rsidRPr="00CB02C1" w14:paraId="38F29B4A" w14:textId="77777777" w:rsidTr="00E57764">
        <w:trPr>
          <w:trHeight w:val="360"/>
          <w:tblHeader/>
        </w:trPr>
        <w:tc>
          <w:tcPr>
            <w:tcW w:w="3834" w:type="dxa"/>
            <w:shd w:val="clear" w:color="auto" w:fill="auto"/>
            <w:vAlign w:val="bottom"/>
          </w:tcPr>
          <w:p w14:paraId="5BCEF909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E34BFCA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38AE62FA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0" w:type="dxa"/>
          </w:tcPr>
          <w:p w14:paraId="1517EC50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1D16438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68FEAA28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4" w:type="dxa"/>
          </w:tcPr>
          <w:p w14:paraId="0CD2BD5D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BB763CB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7C0F68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67C626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4F297094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1" w:type="dxa"/>
          </w:tcPr>
          <w:p w14:paraId="03D0B044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06D3A7" w14:textId="77777777" w:rsidR="00E57764" w:rsidRPr="00CB02C1" w:rsidDel="00D43E7A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57764" w:rsidRPr="00CB02C1" w14:paraId="09E69090" w14:textId="77777777" w:rsidTr="00E57764">
        <w:trPr>
          <w:trHeight w:val="314"/>
          <w:tblHeader/>
        </w:trPr>
        <w:tc>
          <w:tcPr>
            <w:tcW w:w="3834" w:type="dxa"/>
            <w:shd w:val="clear" w:color="auto" w:fill="auto"/>
          </w:tcPr>
          <w:p w14:paraId="4E3C35D5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40" w:type="dxa"/>
            <w:gridSpan w:val="7"/>
            <w:shd w:val="clear" w:color="auto" w:fill="auto"/>
          </w:tcPr>
          <w:p w14:paraId="76E9FEF2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7764" w:rsidRPr="00CB02C1" w14:paraId="0CB64649" w14:textId="77777777" w:rsidTr="00E57764">
        <w:trPr>
          <w:trHeight w:val="322"/>
        </w:trPr>
        <w:tc>
          <w:tcPr>
            <w:tcW w:w="3834" w:type="dxa"/>
            <w:shd w:val="clear" w:color="auto" w:fill="auto"/>
          </w:tcPr>
          <w:p w14:paraId="6D44A785" w14:textId="0D8A8C87" w:rsidR="00E57764" w:rsidRPr="00CB02C1" w:rsidRDefault="00053381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338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06" w:type="dxa"/>
            <w:shd w:val="clear" w:color="auto" w:fill="auto"/>
          </w:tcPr>
          <w:p w14:paraId="7DDB96E5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C38B983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731CD33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C9A0C0C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CCCFF21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4F645580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730F866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2D11" w:rsidRPr="00CB02C1" w14:paraId="112976C2" w14:textId="77777777" w:rsidTr="00E57764">
        <w:trPr>
          <w:trHeight w:val="314"/>
        </w:trPr>
        <w:tc>
          <w:tcPr>
            <w:tcW w:w="3834" w:type="dxa"/>
            <w:shd w:val="clear" w:color="auto" w:fill="auto"/>
          </w:tcPr>
          <w:p w14:paraId="47B32135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206" w:type="dxa"/>
            <w:shd w:val="clear" w:color="auto" w:fill="auto"/>
          </w:tcPr>
          <w:p w14:paraId="3E0DBB0E" w14:textId="3185D96C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332,502</w:t>
            </w:r>
          </w:p>
        </w:tc>
        <w:tc>
          <w:tcPr>
            <w:tcW w:w="240" w:type="dxa"/>
          </w:tcPr>
          <w:p w14:paraId="2FCDE8E5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96C66BF" w14:textId="3402DF8C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EAE60CA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2C3F017" w14:textId="42215BC2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51DE5980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A1C77B6" w14:textId="711EA529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332,502</w:t>
            </w:r>
          </w:p>
        </w:tc>
      </w:tr>
      <w:tr w:rsidR="009B2D11" w:rsidRPr="00CB02C1" w14:paraId="42218AAF" w14:textId="77777777" w:rsidTr="00E57764">
        <w:trPr>
          <w:trHeight w:val="314"/>
        </w:trPr>
        <w:tc>
          <w:tcPr>
            <w:tcW w:w="3834" w:type="dxa"/>
            <w:shd w:val="clear" w:color="auto" w:fill="auto"/>
          </w:tcPr>
          <w:p w14:paraId="7EBDAAB1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4D4A4DAC" w14:textId="7AD49540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772,018</w:t>
            </w:r>
          </w:p>
        </w:tc>
        <w:tc>
          <w:tcPr>
            <w:tcW w:w="240" w:type="dxa"/>
          </w:tcPr>
          <w:p w14:paraId="3692A59D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32E8419E" w14:textId="6D46C7A9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32A0C1D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4F1F7379" w14:textId="14CA0C1A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049DD8FB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699B780" w14:textId="3FB312BA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772,018</w:t>
            </w:r>
          </w:p>
        </w:tc>
      </w:tr>
      <w:tr w:rsidR="009B2D11" w:rsidRPr="00CB02C1" w14:paraId="1D9864D3" w14:textId="77777777" w:rsidTr="00E57764">
        <w:trPr>
          <w:trHeight w:val="314"/>
        </w:trPr>
        <w:tc>
          <w:tcPr>
            <w:tcW w:w="3834" w:type="dxa"/>
            <w:shd w:val="clear" w:color="auto" w:fill="auto"/>
          </w:tcPr>
          <w:p w14:paraId="1BD2259B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67F97077" w14:textId="486EC33E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75C782B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617AFBE3" w14:textId="37A5E7AC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11,375</w:t>
            </w:r>
          </w:p>
        </w:tc>
        <w:tc>
          <w:tcPr>
            <w:tcW w:w="244" w:type="dxa"/>
          </w:tcPr>
          <w:p w14:paraId="461E0D61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9F41AE2" w14:textId="263F0721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74B7FF01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1BEBE53" w14:textId="49A9E7E4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11,375</w:t>
            </w:r>
          </w:p>
        </w:tc>
      </w:tr>
      <w:tr w:rsidR="009B2D11" w:rsidRPr="00CB02C1" w14:paraId="792DDFF6" w14:textId="77777777" w:rsidTr="00E57764">
        <w:trPr>
          <w:trHeight w:val="305"/>
        </w:trPr>
        <w:tc>
          <w:tcPr>
            <w:tcW w:w="3834" w:type="dxa"/>
            <w:shd w:val="clear" w:color="auto" w:fill="auto"/>
          </w:tcPr>
          <w:p w14:paraId="7A60B0FD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6A72DEE8" w14:textId="5C44F943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3DE5401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13498F85" w14:textId="53A27206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81,949</w:t>
            </w:r>
          </w:p>
        </w:tc>
        <w:tc>
          <w:tcPr>
            <w:tcW w:w="244" w:type="dxa"/>
          </w:tcPr>
          <w:p w14:paraId="08139D0A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37C3330" w14:textId="5B0153FB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7EC4BF3B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CE931F1" w14:textId="1631E0C2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81,949</w:t>
            </w:r>
          </w:p>
        </w:tc>
      </w:tr>
      <w:tr w:rsidR="009B2D11" w:rsidRPr="00CB02C1" w14:paraId="25D4F2A9" w14:textId="77777777" w:rsidTr="00E57764">
        <w:trPr>
          <w:trHeight w:val="314"/>
        </w:trPr>
        <w:tc>
          <w:tcPr>
            <w:tcW w:w="3834" w:type="dxa"/>
            <w:shd w:val="clear" w:color="auto" w:fill="auto"/>
          </w:tcPr>
          <w:p w14:paraId="6FF5D268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6" w:type="dxa"/>
            <w:shd w:val="clear" w:color="auto" w:fill="auto"/>
          </w:tcPr>
          <w:p w14:paraId="4495CB4E" w14:textId="5D1B7414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1A53BFD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7AFB2BC7" w14:textId="19FD315D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0CB6D74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732ADDD" w14:textId="6C903D14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35,057</w:t>
            </w:r>
          </w:p>
        </w:tc>
        <w:tc>
          <w:tcPr>
            <w:tcW w:w="251" w:type="dxa"/>
          </w:tcPr>
          <w:p w14:paraId="1E44F65E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6AC2A05" w14:textId="0BDE85C0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35,057</w:t>
            </w:r>
          </w:p>
        </w:tc>
      </w:tr>
      <w:tr w:rsidR="009B2D11" w:rsidRPr="00CB02C1" w14:paraId="20478BA9" w14:textId="77777777" w:rsidTr="00E57764">
        <w:trPr>
          <w:trHeight w:val="314"/>
        </w:trPr>
        <w:tc>
          <w:tcPr>
            <w:tcW w:w="3834" w:type="dxa"/>
            <w:shd w:val="clear" w:color="auto" w:fill="auto"/>
          </w:tcPr>
          <w:p w14:paraId="756E05FF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18E90837" w14:textId="0140FCF5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EECF422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235E8123" w14:textId="215B86D1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B8CEBCF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83F6B11" w14:textId="2E14543C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6,130</w:t>
            </w:r>
          </w:p>
        </w:tc>
        <w:tc>
          <w:tcPr>
            <w:tcW w:w="251" w:type="dxa"/>
          </w:tcPr>
          <w:p w14:paraId="63FB6994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F0E3D04" w14:textId="72BDD7A3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6,130</w:t>
            </w:r>
          </w:p>
        </w:tc>
      </w:tr>
      <w:tr w:rsidR="009B2D11" w:rsidRPr="00CB02C1" w14:paraId="654B1B52" w14:textId="77777777" w:rsidTr="00E57764">
        <w:trPr>
          <w:trHeight w:val="629"/>
        </w:trPr>
        <w:tc>
          <w:tcPr>
            <w:tcW w:w="3834" w:type="dxa"/>
            <w:shd w:val="clear" w:color="auto" w:fill="auto"/>
          </w:tcPr>
          <w:p w14:paraId="73C597A0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ดอกเบี้ยที่ยังไม่ถือเป็นรายได้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4E50624B" w14:textId="77777777" w:rsidR="009B2D1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515420" w14:textId="7473CD1A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1,104,520</w:t>
            </w:r>
          </w:p>
        </w:tc>
        <w:tc>
          <w:tcPr>
            <w:tcW w:w="240" w:type="dxa"/>
          </w:tcPr>
          <w:p w14:paraId="421530F5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4248A992" w14:textId="77777777" w:rsidR="009B2D1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595360" w14:textId="58CA17B5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93,324</w:t>
            </w:r>
          </w:p>
        </w:tc>
        <w:tc>
          <w:tcPr>
            <w:tcW w:w="244" w:type="dxa"/>
          </w:tcPr>
          <w:p w14:paraId="33E05734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0771E202" w14:textId="77777777" w:rsidR="009B2D1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3ADED1" w14:textId="68C1C6C4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41,187</w:t>
            </w:r>
          </w:p>
        </w:tc>
        <w:tc>
          <w:tcPr>
            <w:tcW w:w="251" w:type="dxa"/>
          </w:tcPr>
          <w:p w14:paraId="4482D450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A2AB796" w14:textId="77777777" w:rsidR="009B2D1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FF040C" w14:textId="6564E08E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1,239,031</w:t>
            </w:r>
          </w:p>
        </w:tc>
      </w:tr>
      <w:tr w:rsidR="009B2D11" w:rsidRPr="00CB02C1" w14:paraId="76AA62B5" w14:textId="77777777" w:rsidTr="00E57764">
        <w:trPr>
          <w:trHeight w:val="306"/>
        </w:trPr>
        <w:tc>
          <w:tcPr>
            <w:tcW w:w="3834" w:type="dxa"/>
            <w:shd w:val="clear" w:color="auto" w:fill="auto"/>
          </w:tcPr>
          <w:p w14:paraId="0D640643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150FA47" w14:textId="0E8C7B13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</w:t>
            </w:r>
            <w:r w:rsidR="001A5F18">
              <w:rPr>
                <w:rFonts w:asciiTheme="majorBidi" w:hAnsiTheme="majorBidi" w:cstheme="majorBidi"/>
                <w:sz w:val="28"/>
                <w:szCs w:val="28"/>
              </w:rPr>
              <w:t>886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2A9E49A4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157BD5DF" w14:textId="62023138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5F18">
              <w:rPr>
                <w:rFonts w:asciiTheme="majorBidi" w:hAnsiTheme="majorBidi" w:cstheme="majorBidi"/>
                <w:sz w:val="28"/>
                <w:szCs w:val="28"/>
              </w:rPr>
              <w:t>1,569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4" w:type="dxa"/>
          </w:tcPr>
          <w:p w14:paraId="4AC895D1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C28498C" w14:textId="50866CD1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(5,002)</w:t>
            </w:r>
          </w:p>
        </w:tc>
        <w:tc>
          <w:tcPr>
            <w:tcW w:w="251" w:type="dxa"/>
          </w:tcPr>
          <w:p w14:paraId="009A3271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DBD78" w14:textId="36C6331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</w:t>
            </w:r>
            <w:r w:rsidR="00E07588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B2D11" w:rsidRPr="00CB02C1" w14:paraId="541E9860" w14:textId="77777777" w:rsidTr="00E57764">
        <w:trPr>
          <w:trHeight w:val="314"/>
        </w:trPr>
        <w:tc>
          <w:tcPr>
            <w:tcW w:w="3834" w:type="dxa"/>
            <w:shd w:val="clear" w:color="auto" w:fill="auto"/>
          </w:tcPr>
          <w:p w14:paraId="0199B551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D85C6" w14:textId="3542A75E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</w:t>
            </w:r>
            <w:r w:rsidR="001A5F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8278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40" w:type="dxa"/>
          </w:tcPr>
          <w:p w14:paraId="6791A9E3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F4E34" w14:textId="2B8E0355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</w:t>
            </w:r>
            <w:r w:rsidR="008278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755</w:t>
            </w:r>
          </w:p>
        </w:tc>
        <w:tc>
          <w:tcPr>
            <w:tcW w:w="244" w:type="dxa"/>
          </w:tcPr>
          <w:p w14:paraId="63D7FF39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721D8" w14:textId="21008396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36,185</w:t>
            </w:r>
          </w:p>
        </w:tc>
        <w:tc>
          <w:tcPr>
            <w:tcW w:w="251" w:type="dxa"/>
          </w:tcPr>
          <w:p w14:paraId="3F8A4A23" w14:textId="77777777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4B057F" w14:textId="48621D5C" w:rsidR="009B2D11" w:rsidRPr="00CB02C1" w:rsidRDefault="009B2D11" w:rsidP="009B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1,200</w:t>
            </w:r>
            <w:r w:rsidR="009470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278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574</w:t>
            </w:r>
          </w:p>
        </w:tc>
      </w:tr>
    </w:tbl>
    <w:p w14:paraId="769946D1" w14:textId="77777777" w:rsidR="008B3F4C" w:rsidRPr="008B3F4C" w:rsidRDefault="008B3F4C" w:rsidP="00E57764">
      <w:pPr>
        <w:rPr>
          <w:sz w:val="28"/>
          <w:szCs w:val="28"/>
        </w:rPr>
      </w:pPr>
    </w:p>
    <w:p w14:paraId="29934796" w14:textId="77777777" w:rsidR="00F955E7" w:rsidRDefault="00F955E7">
      <w:r>
        <w:br w:type="page"/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41"/>
        <w:gridCol w:w="1193"/>
        <w:gridCol w:w="255"/>
        <w:gridCol w:w="1212"/>
        <w:gridCol w:w="245"/>
        <w:gridCol w:w="1101"/>
        <w:gridCol w:w="252"/>
        <w:gridCol w:w="994"/>
      </w:tblGrid>
      <w:tr w:rsidR="00E57764" w:rsidRPr="00CB02C1" w14:paraId="035476AB" w14:textId="77777777" w:rsidTr="0019599B">
        <w:trPr>
          <w:trHeight w:val="327"/>
          <w:tblHeader/>
        </w:trPr>
        <w:tc>
          <w:tcPr>
            <w:tcW w:w="3841" w:type="dxa"/>
            <w:shd w:val="clear" w:color="auto" w:fill="auto"/>
            <w:vAlign w:val="bottom"/>
          </w:tcPr>
          <w:p w14:paraId="1FD4D281" w14:textId="0F1EBF08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2" w:type="dxa"/>
            <w:gridSpan w:val="7"/>
          </w:tcPr>
          <w:p w14:paraId="429C5ACE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57764" w:rsidRPr="00CB02C1" w14:paraId="7273B06C" w14:textId="77777777" w:rsidTr="0019599B">
        <w:trPr>
          <w:trHeight w:val="319"/>
          <w:tblHeader/>
        </w:trPr>
        <w:tc>
          <w:tcPr>
            <w:tcW w:w="3841" w:type="dxa"/>
            <w:shd w:val="clear" w:color="auto" w:fill="auto"/>
            <w:vAlign w:val="bottom"/>
          </w:tcPr>
          <w:p w14:paraId="5A592BD3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2" w:type="dxa"/>
            <w:gridSpan w:val="7"/>
          </w:tcPr>
          <w:p w14:paraId="29F33637" w14:textId="7A583713" w:rsidR="00E57764" w:rsidRPr="00CB02C1" w:rsidRDefault="00BA40F1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0F1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</w:tr>
      <w:tr w:rsidR="00E57764" w:rsidRPr="00CB02C1" w14:paraId="08A0CE3C" w14:textId="77777777" w:rsidTr="0019599B">
        <w:trPr>
          <w:trHeight w:val="366"/>
          <w:tblHeader/>
        </w:trPr>
        <w:tc>
          <w:tcPr>
            <w:tcW w:w="3841" w:type="dxa"/>
            <w:shd w:val="clear" w:color="auto" w:fill="auto"/>
            <w:vAlign w:val="bottom"/>
          </w:tcPr>
          <w:p w14:paraId="5B441445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DCA90C7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3F2109D8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5" w:type="dxa"/>
          </w:tcPr>
          <w:p w14:paraId="71837E5B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C934F8F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A600D60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</w:tcPr>
          <w:p w14:paraId="71EDC8FB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4A442C5C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66A3E8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AAD6FE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506B4B4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2" w:type="dxa"/>
          </w:tcPr>
          <w:p w14:paraId="3D4F1C7B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F047247" w14:textId="77777777" w:rsidR="00E57764" w:rsidRPr="00CB02C1" w:rsidDel="00D43E7A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57764" w:rsidRPr="00CB02C1" w14:paraId="5AC01D06" w14:textId="77777777" w:rsidTr="0019599B">
        <w:trPr>
          <w:trHeight w:val="319"/>
          <w:tblHeader/>
        </w:trPr>
        <w:tc>
          <w:tcPr>
            <w:tcW w:w="3841" w:type="dxa"/>
            <w:shd w:val="clear" w:color="auto" w:fill="auto"/>
          </w:tcPr>
          <w:p w14:paraId="1C148F5E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52" w:type="dxa"/>
            <w:gridSpan w:val="7"/>
            <w:shd w:val="clear" w:color="auto" w:fill="auto"/>
          </w:tcPr>
          <w:p w14:paraId="5BCCCC22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7764" w:rsidRPr="00CB02C1" w14:paraId="6DE6BCE1" w14:textId="77777777" w:rsidTr="0019599B">
        <w:trPr>
          <w:trHeight w:val="327"/>
        </w:trPr>
        <w:tc>
          <w:tcPr>
            <w:tcW w:w="3841" w:type="dxa"/>
            <w:shd w:val="clear" w:color="auto" w:fill="auto"/>
          </w:tcPr>
          <w:p w14:paraId="172665DE" w14:textId="2545C1D3" w:rsidR="00E57764" w:rsidRPr="00CB02C1" w:rsidRDefault="00053381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338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93" w:type="dxa"/>
            <w:shd w:val="clear" w:color="auto" w:fill="auto"/>
          </w:tcPr>
          <w:p w14:paraId="371EC4B3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326CD2B5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13DC2EC4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0FAD3D9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319DD99D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FB23534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2AFD0B6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435C" w:rsidRPr="00CB02C1" w14:paraId="489063C8" w14:textId="77777777" w:rsidTr="0019599B">
        <w:trPr>
          <w:trHeight w:val="319"/>
        </w:trPr>
        <w:tc>
          <w:tcPr>
            <w:tcW w:w="3841" w:type="dxa"/>
            <w:shd w:val="clear" w:color="auto" w:fill="auto"/>
          </w:tcPr>
          <w:p w14:paraId="47E8F554" w14:textId="77777777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193" w:type="dxa"/>
            <w:shd w:val="clear" w:color="auto" w:fill="auto"/>
          </w:tcPr>
          <w:p w14:paraId="4F187F71" w14:textId="215279F6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337,899</w:t>
            </w:r>
          </w:p>
        </w:tc>
        <w:tc>
          <w:tcPr>
            <w:tcW w:w="255" w:type="dxa"/>
          </w:tcPr>
          <w:p w14:paraId="79DDE96A" w14:textId="77777777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51507FC4" w14:textId="7A248734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18427093" w14:textId="77777777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47E5803C" w14:textId="1F0AC930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A75468D" w14:textId="77777777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10207760" w14:textId="1497B4CE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337,899</w:t>
            </w:r>
          </w:p>
        </w:tc>
      </w:tr>
      <w:tr w:rsidR="002D435C" w:rsidRPr="00CB02C1" w14:paraId="5518D217" w14:textId="77777777" w:rsidTr="0019599B">
        <w:trPr>
          <w:trHeight w:val="319"/>
        </w:trPr>
        <w:tc>
          <w:tcPr>
            <w:tcW w:w="3841" w:type="dxa"/>
            <w:shd w:val="clear" w:color="auto" w:fill="auto"/>
          </w:tcPr>
          <w:p w14:paraId="6650DB8D" w14:textId="77777777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47039FA4" w14:textId="0E7EB8F7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774,938</w:t>
            </w:r>
          </w:p>
        </w:tc>
        <w:tc>
          <w:tcPr>
            <w:tcW w:w="255" w:type="dxa"/>
          </w:tcPr>
          <w:p w14:paraId="7110343C" w14:textId="77777777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15B0E3F3" w14:textId="6663D5B7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3E25A862" w14:textId="77777777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45B99FE7" w14:textId="7BD50C01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D3834C2" w14:textId="77777777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704D007E" w14:textId="1AFFF604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774,938</w:t>
            </w:r>
          </w:p>
        </w:tc>
      </w:tr>
      <w:tr w:rsidR="002D435C" w:rsidRPr="00CB02C1" w14:paraId="4306ACC2" w14:textId="77777777" w:rsidTr="0019599B">
        <w:trPr>
          <w:trHeight w:val="319"/>
        </w:trPr>
        <w:tc>
          <w:tcPr>
            <w:tcW w:w="3841" w:type="dxa"/>
            <w:shd w:val="clear" w:color="auto" w:fill="auto"/>
          </w:tcPr>
          <w:p w14:paraId="3440A0FC" w14:textId="77777777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2E6CBB37" w14:textId="2E8A9175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1C56F464" w14:textId="77777777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4EEA57C6" w14:textId="64DD5EA0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11,464</w:t>
            </w:r>
          </w:p>
        </w:tc>
        <w:tc>
          <w:tcPr>
            <w:tcW w:w="245" w:type="dxa"/>
          </w:tcPr>
          <w:p w14:paraId="0F3630A8" w14:textId="77777777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2CF55BD3" w14:textId="373A6CD6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BD0695E" w14:textId="77777777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6567326F" w14:textId="25158112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11,464</w:t>
            </w:r>
          </w:p>
        </w:tc>
      </w:tr>
      <w:tr w:rsidR="002D435C" w:rsidRPr="00CB02C1" w14:paraId="46F7712D" w14:textId="77777777" w:rsidTr="0019599B">
        <w:trPr>
          <w:trHeight w:val="310"/>
        </w:trPr>
        <w:tc>
          <w:tcPr>
            <w:tcW w:w="3841" w:type="dxa"/>
            <w:shd w:val="clear" w:color="auto" w:fill="auto"/>
          </w:tcPr>
          <w:p w14:paraId="721E5F8C" w14:textId="77777777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12446C3B" w14:textId="14FAF20D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65F8DC56" w14:textId="77777777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1729C555" w14:textId="5A5EFE98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82,263</w:t>
            </w:r>
          </w:p>
        </w:tc>
        <w:tc>
          <w:tcPr>
            <w:tcW w:w="245" w:type="dxa"/>
          </w:tcPr>
          <w:p w14:paraId="38840B8C" w14:textId="77777777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3CBBC025" w14:textId="576E2BED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09C70D75" w14:textId="77777777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345BF5F4" w14:textId="45056196" w:rsidR="002D435C" w:rsidRPr="00CB02C1" w:rsidRDefault="002D435C" w:rsidP="002D4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82,263</w:t>
            </w:r>
          </w:p>
        </w:tc>
      </w:tr>
      <w:tr w:rsidR="009120F7" w:rsidRPr="00CB02C1" w14:paraId="7F888BDD" w14:textId="77777777" w:rsidTr="00CA328A">
        <w:trPr>
          <w:trHeight w:val="319"/>
        </w:trPr>
        <w:tc>
          <w:tcPr>
            <w:tcW w:w="3841" w:type="dxa"/>
            <w:shd w:val="clear" w:color="auto" w:fill="auto"/>
          </w:tcPr>
          <w:p w14:paraId="1DBD9587" w14:textId="77777777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3" w:type="dxa"/>
            <w:shd w:val="clear" w:color="auto" w:fill="auto"/>
          </w:tcPr>
          <w:p w14:paraId="0D1E2F24" w14:textId="4CE631D5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5A033C69" w14:textId="77777777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49317B29" w14:textId="7FEAF23F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0A4EA6C5" w14:textId="77777777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06608300" w14:textId="54063F84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35,097</w:t>
            </w:r>
          </w:p>
        </w:tc>
        <w:tc>
          <w:tcPr>
            <w:tcW w:w="252" w:type="dxa"/>
          </w:tcPr>
          <w:p w14:paraId="3F8E49A7" w14:textId="77777777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0AC5D6A" w14:textId="2CACE32A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35,097</w:t>
            </w:r>
          </w:p>
        </w:tc>
      </w:tr>
      <w:tr w:rsidR="009120F7" w:rsidRPr="00CB02C1" w14:paraId="0C49736C" w14:textId="77777777" w:rsidTr="00CA328A">
        <w:trPr>
          <w:trHeight w:val="319"/>
        </w:trPr>
        <w:tc>
          <w:tcPr>
            <w:tcW w:w="3841" w:type="dxa"/>
            <w:shd w:val="clear" w:color="auto" w:fill="auto"/>
          </w:tcPr>
          <w:p w14:paraId="346A8DC1" w14:textId="77777777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76CCF150" w14:textId="361287A7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2F527FDA" w14:textId="77777777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0AFF965B" w14:textId="735C6042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0A37D177" w14:textId="77777777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1A6B82BF" w14:textId="6C773A0A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6,130</w:t>
            </w:r>
          </w:p>
        </w:tc>
        <w:tc>
          <w:tcPr>
            <w:tcW w:w="252" w:type="dxa"/>
          </w:tcPr>
          <w:p w14:paraId="29839BED" w14:textId="77777777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90191F7" w14:textId="7F939CB1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6,130</w:t>
            </w:r>
          </w:p>
        </w:tc>
      </w:tr>
      <w:tr w:rsidR="009120F7" w:rsidRPr="00CB02C1" w14:paraId="76AE9EDA" w14:textId="77777777" w:rsidTr="00CA328A">
        <w:trPr>
          <w:trHeight w:val="145"/>
        </w:trPr>
        <w:tc>
          <w:tcPr>
            <w:tcW w:w="3841" w:type="dxa"/>
            <w:shd w:val="clear" w:color="auto" w:fill="auto"/>
          </w:tcPr>
          <w:p w14:paraId="78DD9CAB" w14:textId="77777777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ดอกเบี้ยที่ยังไม่ถือเป็นรายได้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06B23200" w14:textId="77777777" w:rsidR="009120F7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1831CD" w14:textId="4E2841FC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1,112,837</w:t>
            </w:r>
          </w:p>
        </w:tc>
        <w:tc>
          <w:tcPr>
            <w:tcW w:w="255" w:type="dxa"/>
          </w:tcPr>
          <w:p w14:paraId="0A3B38E1" w14:textId="77777777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5685899C" w14:textId="77777777" w:rsidR="009120F7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6640C6" w14:textId="2A0C8C10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</w:t>
            </w:r>
            <w:r w:rsidR="0049608C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245" w:type="dxa"/>
          </w:tcPr>
          <w:p w14:paraId="1ECFE025" w14:textId="77777777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64F71791" w14:textId="77777777" w:rsidR="009120F7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C5DF0F" w14:textId="221A9B32" w:rsidR="0049608C" w:rsidRPr="00CB02C1" w:rsidRDefault="0049608C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41,227</w:t>
            </w:r>
          </w:p>
        </w:tc>
        <w:tc>
          <w:tcPr>
            <w:tcW w:w="252" w:type="dxa"/>
          </w:tcPr>
          <w:p w14:paraId="090B47D3" w14:textId="77777777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3CCE6DA5" w14:textId="77777777" w:rsidR="009120F7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74B773" w14:textId="07835B2D" w:rsidR="00F248D1" w:rsidRPr="00CB02C1" w:rsidRDefault="00F248D1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1,247,791</w:t>
            </w:r>
          </w:p>
        </w:tc>
      </w:tr>
      <w:tr w:rsidR="009120F7" w:rsidRPr="00CB02C1" w14:paraId="231116E0" w14:textId="77777777" w:rsidTr="0019599B">
        <w:trPr>
          <w:trHeight w:val="311"/>
        </w:trPr>
        <w:tc>
          <w:tcPr>
            <w:tcW w:w="3841" w:type="dxa"/>
            <w:shd w:val="clear" w:color="auto" w:fill="auto"/>
          </w:tcPr>
          <w:p w14:paraId="2410F693" w14:textId="77777777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39D0361A" w14:textId="7F0D9FD9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D92A32">
              <w:rPr>
                <w:rFonts w:asciiTheme="majorBidi" w:hAnsiTheme="majorBidi" w:cstheme="majorBidi"/>
                <w:sz w:val="28"/>
                <w:szCs w:val="28"/>
              </w:rPr>
              <w:t>2,332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03B84EFA" w14:textId="77777777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50BA83E4" w14:textId="13366B9F" w:rsidR="009120F7" w:rsidRPr="00CB02C1" w:rsidRDefault="0049608C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92A32">
              <w:rPr>
                <w:rFonts w:asciiTheme="majorBidi" w:hAnsiTheme="majorBidi" w:cstheme="majorBidi"/>
                <w:sz w:val="28"/>
                <w:szCs w:val="28"/>
              </w:rPr>
              <w:t>1,581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1E62AF13" w14:textId="77777777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4AE33F4C" w14:textId="7D293AA9" w:rsidR="009120F7" w:rsidRPr="00CB02C1" w:rsidRDefault="0049608C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(5,0</w:t>
            </w:r>
            <w:r w:rsidR="002D3A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92A3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</w:tcPr>
          <w:p w14:paraId="0B0026D2" w14:textId="77777777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E0275" w14:textId="4FB5D1C2" w:rsidR="009120F7" w:rsidRPr="00CB02C1" w:rsidRDefault="00F248D1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</w:t>
            </w:r>
            <w:r w:rsidR="00D92A32">
              <w:rPr>
                <w:rFonts w:asciiTheme="majorBidi" w:hAnsiTheme="majorBidi" w:cstheme="majorBidi"/>
                <w:sz w:val="28"/>
                <w:szCs w:val="28"/>
              </w:rPr>
              <w:t>924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20F7" w:rsidRPr="00CB02C1" w14:paraId="1D6F3738" w14:textId="77777777" w:rsidTr="0019599B">
        <w:trPr>
          <w:trHeight w:val="319"/>
        </w:trPr>
        <w:tc>
          <w:tcPr>
            <w:tcW w:w="3841" w:type="dxa"/>
            <w:shd w:val="clear" w:color="auto" w:fill="auto"/>
          </w:tcPr>
          <w:p w14:paraId="61A75714" w14:textId="77777777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493F2" w14:textId="3D8CC008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</w:t>
            </w:r>
            <w:r w:rsidR="00D92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</w:t>
            </w:r>
            <w:r w:rsidR="007C78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505</w:t>
            </w:r>
          </w:p>
        </w:tc>
        <w:tc>
          <w:tcPr>
            <w:tcW w:w="255" w:type="dxa"/>
          </w:tcPr>
          <w:p w14:paraId="6F6CAA84" w14:textId="77777777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670AE" w14:textId="2C70B9EE" w:rsidR="009120F7" w:rsidRPr="00CB02C1" w:rsidRDefault="0049608C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7C78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2,146</w:t>
            </w:r>
          </w:p>
        </w:tc>
        <w:tc>
          <w:tcPr>
            <w:tcW w:w="245" w:type="dxa"/>
          </w:tcPr>
          <w:p w14:paraId="5BAD9E3F" w14:textId="77777777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CCB54" w14:textId="533B7295" w:rsidR="009120F7" w:rsidRPr="00CB02C1" w:rsidRDefault="002D3A51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36,21</w:t>
            </w:r>
            <w:r w:rsidR="007C78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2" w:type="dxa"/>
          </w:tcPr>
          <w:p w14:paraId="50311355" w14:textId="77777777" w:rsidR="009120F7" w:rsidRPr="00CB02C1" w:rsidRDefault="009120F7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F781A" w14:textId="39FF8E9E" w:rsidR="009120F7" w:rsidRPr="00CB02C1" w:rsidRDefault="00F248D1" w:rsidP="00912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1,208,</w:t>
            </w:r>
            <w:r w:rsidR="007C78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867</w:t>
            </w:r>
          </w:p>
        </w:tc>
      </w:tr>
    </w:tbl>
    <w:p w14:paraId="5C51680E" w14:textId="77777777" w:rsidR="00053381" w:rsidRPr="00053381" w:rsidRDefault="00053381" w:rsidP="00053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84" w:hanging="153"/>
        <w:rPr>
          <w:rFonts w:ascii="Angsana New" w:hAnsi="Angsana New"/>
          <w:sz w:val="16"/>
          <w:szCs w:val="16"/>
          <w:vertAlign w:val="superscript"/>
        </w:rPr>
      </w:pPr>
    </w:p>
    <w:p w14:paraId="1C1A664E" w14:textId="77777777" w:rsidR="0019599B" w:rsidRDefault="0019599B"/>
    <w:p w14:paraId="6793E1BA" w14:textId="77777777" w:rsidR="00360DBC" w:rsidRDefault="00360DBC">
      <w:r>
        <w:br w:type="page"/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194"/>
        <w:gridCol w:w="246"/>
        <w:gridCol w:w="1212"/>
        <w:gridCol w:w="236"/>
        <w:gridCol w:w="1100"/>
        <w:gridCol w:w="242"/>
        <w:gridCol w:w="994"/>
      </w:tblGrid>
      <w:tr w:rsidR="00E57764" w:rsidRPr="00CB02C1" w14:paraId="40D99C44" w14:textId="77777777" w:rsidTr="0019599B">
        <w:trPr>
          <w:trHeight w:val="324"/>
          <w:tblHeader/>
        </w:trPr>
        <w:tc>
          <w:tcPr>
            <w:tcW w:w="3869" w:type="dxa"/>
            <w:shd w:val="clear" w:color="auto" w:fill="auto"/>
            <w:vAlign w:val="bottom"/>
          </w:tcPr>
          <w:p w14:paraId="4510DE5E" w14:textId="19B59EA5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4" w:type="dxa"/>
            <w:gridSpan w:val="7"/>
          </w:tcPr>
          <w:p w14:paraId="332F83A2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57764" w:rsidRPr="00CB02C1" w14:paraId="2DB86FEC" w14:textId="77777777" w:rsidTr="0019599B">
        <w:trPr>
          <w:trHeight w:val="316"/>
          <w:tblHeader/>
        </w:trPr>
        <w:tc>
          <w:tcPr>
            <w:tcW w:w="3869" w:type="dxa"/>
            <w:shd w:val="clear" w:color="auto" w:fill="auto"/>
            <w:vAlign w:val="bottom"/>
          </w:tcPr>
          <w:p w14:paraId="774CC24E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4" w:type="dxa"/>
            <w:gridSpan w:val="7"/>
          </w:tcPr>
          <w:p w14:paraId="56C70FDD" w14:textId="2F9A3865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57764" w:rsidRPr="00CB02C1" w14:paraId="0FA0C4D6" w14:textId="77777777" w:rsidTr="0019599B">
        <w:trPr>
          <w:trHeight w:val="362"/>
          <w:tblHeader/>
        </w:trPr>
        <w:tc>
          <w:tcPr>
            <w:tcW w:w="3869" w:type="dxa"/>
            <w:shd w:val="clear" w:color="auto" w:fill="auto"/>
            <w:vAlign w:val="bottom"/>
          </w:tcPr>
          <w:p w14:paraId="17AA7406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131C201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6CEC6033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6" w:type="dxa"/>
          </w:tcPr>
          <w:p w14:paraId="43337B71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9136742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686D1435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3BAD2F2A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7DF72609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7B27ED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B75DED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3D9B3B18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42" w:type="dxa"/>
          </w:tcPr>
          <w:p w14:paraId="0736D413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D7293E6" w14:textId="77777777" w:rsidR="00E57764" w:rsidRPr="00CB02C1" w:rsidDel="00D43E7A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57764" w:rsidRPr="00CB02C1" w14:paraId="0F1ABF3C" w14:textId="77777777" w:rsidTr="0019599B">
        <w:trPr>
          <w:trHeight w:val="316"/>
          <w:tblHeader/>
        </w:trPr>
        <w:tc>
          <w:tcPr>
            <w:tcW w:w="3869" w:type="dxa"/>
            <w:shd w:val="clear" w:color="auto" w:fill="auto"/>
          </w:tcPr>
          <w:p w14:paraId="25ABF6E6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4" w:type="dxa"/>
            <w:gridSpan w:val="7"/>
            <w:shd w:val="clear" w:color="auto" w:fill="auto"/>
          </w:tcPr>
          <w:p w14:paraId="512B8F06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7764" w:rsidRPr="00CB02C1" w14:paraId="51681012" w14:textId="77777777" w:rsidTr="0019599B">
        <w:trPr>
          <w:trHeight w:val="324"/>
        </w:trPr>
        <w:tc>
          <w:tcPr>
            <w:tcW w:w="3869" w:type="dxa"/>
            <w:shd w:val="clear" w:color="auto" w:fill="auto"/>
          </w:tcPr>
          <w:p w14:paraId="10272369" w14:textId="76990B37" w:rsidR="00E57764" w:rsidRPr="00CB02C1" w:rsidRDefault="00053381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338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94" w:type="dxa"/>
            <w:shd w:val="clear" w:color="auto" w:fill="auto"/>
          </w:tcPr>
          <w:p w14:paraId="488638FA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6044B3BF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46B099ED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0DF663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32B1ECE9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EDA8248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FC4F140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7764" w:rsidRPr="00CB02C1" w14:paraId="660FC001" w14:textId="77777777" w:rsidTr="0019599B">
        <w:trPr>
          <w:trHeight w:val="316"/>
        </w:trPr>
        <w:tc>
          <w:tcPr>
            <w:tcW w:w="3869" w:type="dxa"/>
            <w:shd w:val="clear" w:color="auto" w:fill="auto"/>
          </w:tcPr>
          <w:p w14:paraId="203D6AFE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194" w:type="dxa"/>
            <w:shd w:val="clear" w:color="auto" w:fill="auto"/>
          </w:tcPr>
          <w:p w14:paraId="6F3E4DB0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707,199</w:t>
            </w:r>
          </w:p>
        </w:tc>
        <w:tc>
          <w:tcPr>
            <w:tcW w:w="246" w:type="dxa"/>
          </w:tcPr>
          <w:p w14:paraId="44375AB7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1A9FE909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BBCDD9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56D4AD8F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38133BD7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4EB685E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707,199</w:t>
            </w:r>
          </w:p>
        </w:tc>
      </w:tr>
      <w:tr w:rsidR="00E57764" w:rsidRPr="00CB02C1" w14:paraId="7A555C99" w14:textId="77777777" w:rsidTr="0019599B">
        <w:trPr>
          <w:trHeight w:val="316"/>
        </w:trPr>
        <w:tc>
          <w:tcPr>
            <w:tcW w:w="3869" w:type="dxa"/>
            <w:shd w:val="clear" w:color="auto" w:fill="auto"/>
          </w:tcPr>
          <w:p w14:paraId="0545C8BF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4" w:type="dxa"/>
            <w:shd w:val="clear" w:color="auto" w:fill="auto"/>
          </w:tcPr>
          <w:p w14:paraId="61330DD1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217,239</w:t>
            </w:r>
          </w:p>
        </w:tc>
        <w:tc>
          <w:tcPr>
            <w:tcW w:w="246" w:type="dxa"/>
          </w:tcPr>
          <w:p w14:paraId="7EA6013C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418A53BB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BB0D5D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0CFCA039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29B72DD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30925F0E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217,239</w:t>
            </w:r>
          </w:p>
        </w:tc>
      </w:tr>
      <w:tr w:rsidR="00E57764" w:rsidRPr="00CB02C1" w14:paraId="2F0605E5" w14:textId="77777777" w:rsidTr="0019599B">
        <w:trPr>
          <w:trHeight w:val="316"/>
        </w:trPr>
        <w:tc>
          <w:tcPr>
            <w:tcW w:w="3869" w:type="dxa"/>
            <w:shd w:val="clear" w:color="auto" w:fill="auto"/>
          </w:tcPr>
          <w:p w14:paraId="37CE427C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4" w:type="dxa"/>
            <w:shd w:val="clear" w:color="auto" w:fill="auto"/>
          </w:tcPr>
          <w:p w14:paraId="7ED94DE9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718ECCB1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0E4F959E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226,135</w:t>
            </w:r>
          </w:p>
        </w:tc>
        <w:tc>
          <w:tcPr>
            <w:tcW w:w="236" w:type="dxa"/>
          </w:tcPr>
          <w:p w14:paraId="1E2B96DB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09471BD7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0803B723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1957DC1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226,135</w:t>
            </w:r>
          </w:p>
        </w:tc>
      </w:tr>
      <w:tr w:rsidR="00E57764" w:rsidRPr="00CB02C1" w14:paraId="1CFE6D5E" w14:textId="77777777" w:rsidTr="0019599B">
        <w:trPr>
          <w:trHeight w:val="307"/>
        </w:trPr>
        <w:tc>
          <w:tcPr>
            <w:tcW w:w="3869" w:type="dxa"/>
            <w:shd w:val="clear" w:color="auto" w:fill="auto"/>
          </w:tcPr>
          <w:p w14:paraId="151CDF30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4" w:type="dxa"/>
            <w:shd w:val="clear" w:color="auto" w:fill="auto"/>
          </w:tcPr>
          <w:p w14:paraId="0FAAE25F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29BB1740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0977C9B2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70,134</w:t>
            </w:r>
          </w:p>
        </w:tc>
        <w:tc>
          <w:tcPr>
            <w:tcW w:w="236" w:type="dxa"/>
          </w:tcPr>
          <w:p w14:paraId="5381642A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25EC896F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7E61298F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708442AA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70,134</w:t>
            </w:r>
          </w:p>
        </w:tc>
      </w:tr>
      <w:tr w:rsidR="00E57764" w:rsidRPr="00CB02C1" w14:paraId="5BAD39B8" w14:textId="77777777" w:rsidTr="0019599B">
        <w:trPr>
          <w:trHeight w:val="316"/>
        </w:trPr>
        <w:tc>
          <w:tcPr>
            <w:tcW w:w="3869" w:type="dxa"/>
            <w:shd w:val="clear" w:color="auto" w:fill="auto"/>
          </w:tcPr>
          <w:p w14:paraId="67B6817E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5F92B083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98A8774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727B3C43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C3CF58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7EF670A8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33,331</w:t>
            </w:r>
          </w:p>
        </w:tc>
        <w:tc>
          <w:tcPr>
            <w:tcW w:w="242" w:type="dxa"/>
          </w:tcPr>
          <w:p w14:paraId="4F4CC974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4FD93AAF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33,331</w:t>
            </w:r>
          </w:p>
        </w:tc>
      </w:tr>
      <w:tr w:rsidR="00E57764" w:rsidRPr="00CB02C1" w14:paraId="7DE85A15" w14:textId="77777777" w:rsidTr="0019599B">
        <w:trPr>
          <w:trHeight w:val="316"/>
        </w:trPr>
        <w:tc>
          <w:tcPr>
            <w:tcW w:w="3869" w:type="dxa"/>
            <w:shd w:val="clear" w:color="auto" w:fill="auto"/>
          </w:tcPr>
          <w:p w14:paraId="1F8C2222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5E064778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31F0AD9F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79417D3B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6E43C8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012B3989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1,450</w:t>
            </w:r>
          </w:p>
        </w:tc>
        <w:tc>
          <w:tcPr>
            <w:tcW w:w="242" w:type="dxa"/>
          </w:tcPr>
          <w:p w14:paraId="724AE321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DF86931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1,450</w:t>
            </w:r>
          </w:p>
        </w:tc>
      </w:tr>
      <w:tr w:rsidR="00E57764" w:rsidRPr="00CB02C1" w14:paraId="71C465C8" w14:textId="77777777" w:rsidTr="0019599B">
        <w:trPr>
          <w:trHeight w:val="633"/>
        </w:trPr>
        <w:tc>
          <w:tcPr>
            <w:tcW w:w="3869" w:type="dxa"/>
            <w:shd w:val="clear" w:color="auto" w:fill="auto"/>
          </w:tcPr>
          <w:p w14:paraId="55D4DD4D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ดอกเบี้ยที่ยังไม่ถือเป็นรายได้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623AAE9C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497622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924,438</w:t>
            </w:r>
          </w:p>
        </w:tc>
        <w:tc>
          <w:tcPr>
            <w:tcW w:w="246" w:type="dxa"/>
          </w:tcPr>
          <w:p w14:paraId="1D45B991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16ECA089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D753C1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296,269</w:t>
            </w:r>
          </w:p>
        </w:tc>
        <w:tc>
          <w:tcPr>
            <w:tcW w:w="236" w:type="dxa"/>
          </w:tcPr>
          <w:p w14:paraId="75B4DE7D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36C85746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C8E7A1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34,781</w:t>
            </w:r>
          </w:p>
        </w:tc>
        <w:tc>
          <w:tcPr>
            <w:tcW w:w="242" w:type="dxa"/>
          </w:tcPr>
          <w:p w14:paraId="3C6AE51A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BE3F993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EA6228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1,255,488</w:t>
            </w:r>
          </w:p>
        </w:tc>
      </w:tr>
      <w:tr w:rsidR="00E57764" w:rsidRPr="00CB02C1" w14:paraId="3B575586" w14:textId="77777777" w:rsidTr="0019599B">
        <w:trPr>
          <w:trHeight w:val="362"/>
        </w:trPr>
        <w:tc>
          <w:tcPr>
            <w:tcW w:w="3869" w:type="dxa"/>
            <w:shd w:val="clear" w:color="auto" w:fill="auto"/>
          </w:tcPr>
          <w:p w14:paraId="16818DEA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032DFEFC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(25,261)</w:t>
            </w:r>
          </w:p>
        </w:tc>
        <w:tc>
          <w:tcPr>
            <w:tcW w:w="246" w:type="dxa"/>
          </w:tcPr>
          <w:p w14:paraId="169BCD23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7219650C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(4,451)</w:t>
            </w:r>
          </w:p>
        </w:tc>
        <w:tc>
          <w:tcPr>
            <w:tcW w:w="236" w:type="dxa"/>
          </w:tcPr>
          <w:p w14:paraId="53466A14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4F6070AF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(3,003)</w:t>
            </w:r>
          </w:p>
        </w:tc>
        <w:tc>
          <w:tcPr>
            <w:tcW w:w="242" w:type="dxa"/>
          </w:tcPr>
          <w:p w14:paraId="41CFC73C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5B1B2495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(32,715)</w:t>
            </w:r>
          </w:p>
        </w:tc>
      </w:tr>
      <w:tr w:rsidR="00E57764" w:rsidRPr="00CB02C1" w14:paraId="13187A3A" w14:textId="77777777" w:rsidTr="0019599B">
        <w:trPr>
          <w:trHeight w:val="316"/>
        </w:trPr>
        <w:tc>
          <w:tcPr>
            <w:tcW w:w="3869" w:type="dxa"/>
            <w:shd w:val="clear" w:color="auto" w:fill="auto"/>
          </w:tcPr>
          <w:p w14:paraId="2078D704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D660E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899,177</w:t>
            </w:r>
          </w:p>
        </w:tc>
        <w:tc>
          <w:tcPr>
            <w:tcW w:w="246" w:type="dxa"/>
          </w:tcPr>
          <w:p w14:paraId="06A10A5F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78579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291,818</w:t>
            </w:r>
          </w:p>
        </w:tc>
        <w:tc>
          <w:tcPr>
            <w:tcW w:w="236" w:type="dxa"/>
          </w:tcPr>
          <w:p w14:paraId="00685E2F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1E1DA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31,778</w:t>
            </w:r>
          </w:p>
        </w:tc>
        <w:tc>
          <w:tcPr>
            <w:tcW w:w="242" w:type="dxa"/>
          </w:tcPr>
          <w:p w14:paraId="60724B8D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942E8" w14:textId="77777777" w:rsidR="00E57764" w:rsidRPr="00CB02C1" w:rsidRDefault="00E57764" w:rsidP="00E57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1,222,773</w:t>
            </w:r>
          </w:p>
        </w:tc>
      </w:tr>
    </w:tbl>
    <w:p w14:paraId="3327DD08" w14:textId="77777777" w:rsidR="00CA400D" w:rsidRDefault="00CA400D" w:rsidP="00255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3B8A5F2E" w14:textId="77777777" w:rsidR="00955853" w:rsidRDefault="00955853" w:rsidP="00255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B74C5D1" w14:textId="0BF7C698" w:rsidR="00255B18" w:rsidRPr="00CA328A" w:rsidRDefault="00255B18" w:rsidP="00255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CA328A">
        <w:rPr>
          <w:rFonts w:ascii="Angsana New" w:hAnsi="Angsana New"/>
          <w:sz w:val="28"/>
          <w:szCs w:val="28"/>
          <w:cs/>
        </w:rPr>
        <w:lastRenderedPageBreak/>
        <w:t>รายการเคลื่อนไหวของค่าเผื่อ</w:t>
      </w:r>
      <w:r w:rsidRPr="00CA328A">
        <w:rPr>
          <w:rFonts w:ascii="Angsana New" w:hAnsi="Angsana New" w:hint="cs"/>
          <w:sz w:val="28"/>
          <w:szCs w:val="28"/>
          <w:cs/>
        </w:rPr>
        <w:t>ผลขาดทุนด้านเครดิตที่คาดว่าจะเกิดขึ้นร</w:t>
      </w:r>
      <w:r w:rsidRPr="00CA328A">
        <w:rPr>
          <w:rFonts w:ascii="Angsana New" w:hAnsi="Angsana New"/>
          <w:sz w:val="28"/>
          <w:szCs w:val="28"/>
          <w:cs/>
        </w:rPr>
        <w:t>ะหว่าง</w:t>
      </w:r>
      <w:r w:rsidRPr="00CA328A">
        <w:rPr>
          <w:rFonts w:ascii="Angsana New" w:hAnsi="Angsana New" w:hint="cs"/>
          <w:sz w:val="28"/>
          <w:szCs w:val="28"/>
          <w:cs/>
        </w:rPr>
        <w:t xml:space="preserve">ปีสำหรับลูกหนี้ตามสัญญาเช่าซื้อ </w:t>
      </w:r>
      <w:r w:rsidRPr="00CA328A"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19D59881" w14:textId="77777777" w:rsidR="00255B18" w:rsidRPr="00D83EC1" w:rsidRDefault="00255B18" w:rsidP="00255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2"/>
          <w:szCs w:val="12"/>
        </w:rPr>
      </w:pP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442"/>
        <w:gridCol w:w="1440"/>
        <w:gridCol w:w="1440"/>
        <w:gridCol w:w="1440"/>
      </w:tblGrid>
      <w:tr w:rsidR="00255B18" w:rsidRPr="00CA328A" w14:paraId="5C17694A" w14:textId="77777777" w:rsidTr="005E0F51">
        <w:trPr>
          <w:tblHeader/>
        </w:trPr>
        <w:tc>
          <w:tcPr>
            <w:tcW w:w="3672" w:type="dxa"/>
          </w:tcPr>
          <w:p w14:paraId="32483B78" w14:textId="1E6924CA" w:rsidR="00255B18" w:rsidRPr="00CA328A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bookmarkStart w:id="13" w:name="_Hlk93409316"/>
          </w:p>
        </w:tc>
        <w:tc>
          <w:tcPr>
            <w:tcW w:w="5762" w:type="dxa"/>
            <w:gridSpan w:val="4"/>
            <w:vAlign w:val="bottom"/>
          </w:tcPr>
          <w:p w14:paraId="181E43B0" w14:textId="3A85969C" w:rsidR="00255B18" w:rsidRPr="00CA328A" w:rsidRDefault="00255B18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CA328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255B18" w:rsidRPr="00CA328A" w14:paraId="69AA6CA0" w14:textId="77777777" w:rsidTr="005E0F51">
        <w:trPr>
          <w:tblHeader/>
        </w:trPr>
        <w:tc>
          <w:tcPr>
            <w:tcW w:w="3672" w:type="dxa"/>
          </w:tcPr>
          <w:p w14:paraId="092F1820" w14:textId="454E7764" w:rsidR="00255B18" w:rsidRPr="00CA328A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6EBD27BD" w14:textId="428C06CA" w:rsidR="00255B18" w:rsidRPr="00CA328A" w:rsidRDefault="00255B18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CA328A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</w:tr>
      <w:tr w:rsidR="00255B18" w:rsidRPr="00CA328A" w14:paraId="374F8249" w14:textId="77777777" w:rsidTr="005E0F51">
        <w:trPr>
          <w:tblHeader/>
        </w:trPr>
        <w:tc>
          <w:tcPr>
            <w:tcW w:w="3672" w:type="dxa"/>
          </w:tcPr>
          <w:p w14:paraId="4A1636C7" w14:textId="77777777" w:rsidR="00255B18" w:rsidRPr="00CA328A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51404569" w14:textId="77777777" w:rsidR="00255B18" w:rsidRPr="00CA328A" w:rsidRDefault="00255B18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ที่ไม่มีการเพิ่มขึ้น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</w:tcPr>
          <w:p w14:paraId="29B3B42C" w14:textId="77777777" w:rsidR="00255B18" w:rsidRPr="00CA328A" w:rsidRDefault="00255B18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6E13CC74" w14:textId="77777777" w:rsidR="00255B18" w:rsidRPr="00CA328A" w:rsidRDefault="00255B18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ที่มีการด้อยค่า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0897817E" w14:textId="77777777" w:rsidR="00255B18" w:rsidRPr="00CA328A" w:rsidRDefault="00255B18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255B18" w:rsidRPr="00CA328A" w14:paraId="6887823E" w14:textId="77777777" w:rsidTr="005E0F51">
        <w:trPr>
          <w:tblHeader/>
        </w:trPr>
        <w:tc>
          <w:tcPr>
            <w:tcW w:w="3672" w:type="dxa"/>
          </w:tcPr>
          <w:p w14:paraId="0045F740" w14:textId="77777777" w:rsidR="00255B18" w:rsidRPr="00CA328A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172B05BB" w14:textId="77777777" w:rsidR="00255B18" w:rsidRPr="00CA328A" w:rsidRDefault="00255B18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CA328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</w:t>
            </w: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255B18" w:rsidRPr="00CA328A" w14:paraId="6A7FBEC2" w14:textId="77777777" w:rsidTr="005E0F51">
        <w:tc>
          <w:tcPr>
            <w:tcW w:w="3672" w:type="dxa"/>
            <w:vAlign w:val="bottom"/>
          </w:tcPr>
          <w:p w14:paraId="319C6C48" w14:textId="77777777" w:rsidR="00255B18" w:rsidRPr="00CA328A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442" w:type="dxa"/>
            <w:vAlign w:val="bottom"/>
          </w:tcPr>
          <w:p w14:paraId="58F2D774" w14:textId="77777777" w:rsidR="00255B18" w:rsidRPr="00CA328A" w:rsidRDefault="00255B18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7405A0C" w14:textId="77777777" w:rsidR="00255B18" w:rsidRPr="00CA328A" w:rsidRDefault="00255B18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ACB878D" w14:textId="77777777" w:rsidR="00255B18" w:rsidRPr="00CA328A" w:rsidRDefault="00255B18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D1C1C8A" w14:textId="77777777" w:rsidR="00255B18" w:rsidRPr="00CA328A" w:rsidRDefault="00255B18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55B18" w:rsidRPr="00CA328A" w14:paraId="44F544B6" w14:textId="77777777" w:rsidTr="005E0F51">
        <w:tc>
          <w:tcPr>
            <w:tcW w:w="3672" w:type="dxa"/>
          </w:tcPr>
          <w:p w14:paraId="41C61695" w14:textId="1CB6AC8A" w:rsidR="00255B18" w:rsidRPr="00CA328A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A328A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1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 มกราคม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675D2080" w14:textId="4EC87243" w:rsidR="00255B18" w:rsidRPr="00036C2B" w:rsidRDefault="2BD37F10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lang w:val="en-US" w:bidi="th-TH"/>
              </w:rPr>
            </w:pPr>
            <w:r w:rsidRPr="00036C2B"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  <w:t>25,26</w:t>
            </w:r>
            <w:r w:rsidR="47C8AAAB" w:rsidRPr="00036C2B"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40" w:type="dxa"/>
          </w:tcPr>
          <w:p w14:paraId="7AB4CE8D" w14:textId="0BE4C76D" w:rsidR="00255B18" w:rsidRPr="00036C2B" w:rsidRDefault="3731FFDE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4,451</w:t>
            </w:r>
          </w:p>
        </w:tc>
        <w:tc>
          <w:tcPr>
            <w:tcW w:w="1440" w:type="dxa"/>
          </w:tcPr>
          <w:p w14:paraId="0564E153" w14:textId="7D2686E3" w:rsidR="00255B18" w:rsidRPr="00036C2B" w:rsidRDefault="2BD37F10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3,00</w:t>
            </w:r>
            <w:r w:rsidR="6E8AEAC3" w:rsidRPr="00036C2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0A24E86D" w14:textId="2E2CCFF1" w:rsidR="00255B18" w:rsidRPr="00036C2B" w:rsidRDefault="2BD37F10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32,71</w:t>
            </w:r>
            <w:r w:rsidR="56804817" w:rsidRPr="00036C2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55B18" w:rsidRPr="00CA328A" w14:paraId="282C495C" w14:textId="77777777" w:rsidTr="005E0F51">
        <w:tc>
          <w:tcPr>
            <w:tcW w:w="3672" w:type="dxa"/>
          </w:tcPr>
          <w:p w14:paraId="1059CCEB" w14:textId="77777777" w:rsidR="00255B18" w:rsidRPr="00CA328A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การเปลี่ยนแปลง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ที่เกิดจากการเปลี่ยนการจัดชั้น</w:t>
            </w:r>
          </w:p>
        </w:tc>
        <w:tc>
          <w:tcPr>
            <w:tcW w:w="1442" w:type="dxa"/>
            <w:vAlign w:val="bottom"/>
          </w:tcPr>
          <w:p w14:paraId="6016FBD5" w14:textId="2FB86B1A" w:rsidR="00255B18" w:rsidRPr="00036C2B" w:rsidRDefault="0AF90B54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440" w:type="dxa"/>
          </w:tcPr>
          <w:p w14:paraId="6CC7F783" w14:textId="14FD8E68" w:rsidR="00255B18" w:rsidRPr="00036C2B" w:rsidRDefault="0C2943F0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(1,299)</w:t>
            </w:r>
          </w:p>
        </w:tc>
        <w:tc>
          <w:tcPr>
            <w:tcW w:w="1440" w:type="dxa"/>
          </w:tcPr>
          <w:p w14:paraId="4E6F5453" w14:textId="26FB7A23" w:rsidR="00255B18" w:rsidRPr="00036C2B" w:rsidRDefault="0AF90B54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440" w:type="dxa"/>
            <w:vAlign w:val="bottom"/>
          </w:tcPr>
          <w:p w14:paraId="2002D82F" w14:textId="08BECCDA" w:rsidR="00255B18" w:rsidRPr="005D6E7C" w:rsidRDefault="00862C0D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8"/>
                <w:szCs w:val="35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5B18" w:rsidRPr="00CA328A" w14:paraId="65161286" w14:textId="77777777" w:rsidTr="005E0F51">
        <w:tc>
          <w:tcPr>
            <w:tcW w:w="3672" w:type="dxa"/>
            <w:vAlign w:val="bottom"/>
          </w:tcPr>
          <w:p w14:paraId="4607106F" w14:textId="77777777" w:rsidR="00255B18" w:rsidRPr="00CA328A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การเปลี่ยนแปลง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ที่เกิดจากการวัดมูลค่าใหม่ของ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br/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   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2" w:type="dxa"/>
            <w:vAlign w:val="bottom"/>
          </w:tcPr>
          <w:p w14:paraId="180E4D24" w14:textId="2CDF2E3F" w:rsidR="00255B18" w:rsidRPr="00036C2B" w:rsidRDefault="4BCE688D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(4,40</w:t>
            </w:r>
            <w:r w:rsidR="3416BBD4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7B2173F" w14:textId="5C9A3C52" w:rsidR="00255B18" w:rsidRPr="00036C2B" w:rsidRDefault="74454A4D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(19)</w:t>
            </w:r>
          </w:p>
        </w:tc>
        <w:tc>
          <w:tcPr>
            <w:tcW w:w="1440" w:type="dxa"/>
            <w:vAlign w:val="bottom"/>
          </w:tcPr>
          <w:p w14:paraId="0632BC6F" w14:textId="53043130" w:rsidR="00255B18" w:rsidRPr="00036C2B" w:rsidRDefault="4BCE688D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2,02</w:t>
            </w:r>
            <w:r w:rsidR="20ABF0FE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vAlign w:val="bottom"/>
          </w:tcPr>
          <w:p w14:paraId="63739B34" w14:textId="56FD8B68" w:rsidR="00255B18" w:rsidRPr="00036C2B" w:rsidRDefault="4BCE688D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(2,39</w:t>
            </w:r>
            <w:r w:rsidR="0B693009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255B18" w:rsidRPr="00CA328A" w14:paraId="0DBDAF08" w14:textId="77777777" w:rsidTr="005E0F51">
        <w:tc>
          <w:tcPr>
            <w:tcW w:w="3672" w:type="dxa"/>
            <w:vAlign w:val="bottom"/>
          </w:tcPr>
          <w:p w14:paraId="1AD18975" w14:textId="77777777" w:rsidR="00255B18" w:rsidRPr="00CA328A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7392FAC2" w14:textId="5A486DF5" w:rsidR="00255B18" w:rsidRPr="00036C2B" w:rsidRDefault="7572E754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17,97</w:t>
            </w:r>
            <w:r w:rsidR="729A60A1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40" w:type="dxa"/>
            <w:vAlign w:val="bottom"/>
          </w:tcPr>
          <w:p w14:paraId="68AAD996" w14:textId="68647309" w:rsidR="00255B18" w:rsidRPr="00036C2B" w:rsidRDefault="7572E754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525</w:t>
            </w:r>
          </w:p>
        </w:tc>
        <w:tc>
          <w:tcPr>
            <w:tcW w:w="1440" w:type="dxa"/>
            <w:vAlign w:val="bottom"/>
          </w:tcPr>
          <w:p w14:paraId="7D6A4C18" w14:textId="4DCD4157" w:rsidR="00255B18" w:rsidRPr="00036C2B" w:rsidRDefault="7572E754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1440" w:type="dxa"/>
            <w:vAlign w:val="bottom"/>
          </w:tcPr>
          <w:p w14:paraId="71F6378A" w14:textId="0BD86418" w:rsidR="00255B18" w:rsidRPr="00036C2B" w:rsidRDefault="3B77BE8B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19,439</w:t>
            </w:r>
          </w:p>
        </w:tc>
      </w:tr>
      <w:tr w:rsidR="00255B18" w:rsidRPr="00CA328A" w14:paraId="712BC049" w14:textId="77777777" w:rsidTr="005E0F51">
        <w:tc>
          <w:tcPr>
            <w:tcW w:w="3672" w:type="dxa"/>
            <w:vAlign w:val="bottom"/>
          </w:tcPr>
          <w:p w14:paraId="40F09029" w14:textId="77777777" w:rsidR="00255B18" w:rsidRPr="00CA328A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67D74EF5" w14:textId="4BF3458A" w:rsidR="00255B18" w:rsidRPr="00036C2B" w:rsidRDefault="10B95AEA" w:rsidP="00480B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(7,546)</w:t>
            </w:r>
          </w:p>
        </w:tc>
        <w:tc>
          <w:tcPr>
            <w:tcW w:w="1440" w:type="dxa"/>
            <w:vAlign w:val="bottom"/>
          </w:tcPr>
          <w:p w14:paraId="49FCF395" w14:textId="716E1229" w:rsidR="00255B18" w:rsidRPr="00036C2B" w:rsidRDefault="49D20A24" w:rsidP="00480B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(2,08</w:t>
            </w:r>
            <w:r w:rsidR="17632826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08196829" w14:textId="149ADCEE" w:rsidR="00255B18" w:rsidRPr="00036C2B" w:rsidRDefault="10B95AEA" w:rsidP="00480B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(1,667)</w:t>
            </w:r>
          </w:p>
        </w:tc>
        <w:tc>
          <w:tcPr>
            <w:tcW w:w="1440" w:type="dxa"/>
            <w:vAlign w:val="bottom"/>
          </w:tcPr>
          <w:p w14:paraId="51BD95E1" w14:textId="7772AFBB" w:rsidR="00255B18" w:rsidRPr="00036C2B" w:rsidRDefault="10B95AEA" w:rsidP="00480B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(11,302</w:t>
            </w:r>
            <w:r w:rsidR="332F8BDF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255B18" w:rsidRPr="00CA328A" w14:paraId="7389EC55" w14:textId="77777777" w:rsidTr="00D83EC1">
        <w:tc>
          <w:tcPr>
            <w:tcW w:w="3672" w:type="dxa"/>
            <w:vAlign w:val="bottom"/>
          </w:tcPr>
          <w:p w14:paraId="367CB1C6" w14:textId="77777777" w:rsidR="00255B18" w:rsidRPr="00CA328A" w:rsidRDefault="00255B18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A328A">
              <w:rPr>
                <w:rFonts w:ascii="Angsana New" w:eastAsia="AngsanaNew" w:hAnsi="Angsana New"/>
                <w:b/>
                <w:bCs/>
                <w:sz w:val="28"/>
                <w:szCs w:val="28"/>
                <w:lang w:eastAsia="en-GB"/>
              </w:rPr>
              <w:t>31</w:t>
            </w:r>
            <w:r w:rsidRPr="00CA328A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68BCB924" w14:textId="598D8B73" w:rsidR="00255B18" w:rsidRPr="00036C2B" w:rsidRDefault="6BC9520A" w:rsidP="00480BE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31,88</w:t>
            </w:r>
            <w:r w:rsidR="26126988" w:rsidRPr="00036C2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2B178D78" w14:textId="4C295CEF" w:rsidR="00255B18" w:rsidRPr="00036C2B" w:rsidRDefault="3D7F5255" w:rsidP="00480BE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1,569</w:t>
            </w:r>
          </w:p>
        </w:tc>
        <w:tc>
          <w:tcPr>
            <w:tcW w:w="1440" w:type="dxa"/>
          </w:tcPr>
          <w:p w14:paraId="419B03F1" w14:textId="7CF40E5F" w:rsidR="00255B18" w:rsidRPr="00036C2B" w:rsidRDefault="6BC9520A" w:rsidP="00480BE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5,00</w:t>
            </w:r>
            <w:r w:rsidR="061F1452" w:rsidRPr="00036C2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72F31C19" w14:textId="10A997EC" w:rsidR="00255B18" w:rsidRPr="00036C2B" w:rsidRDefault="6BC9520A" w:rsidP="00480BE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38,45</w:t>
            </w:r>
            <w:r w:rsidR="4CADBF20" w:rsidRPr="00036C2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D83EC1" w:rsidRPr="00CA328A" w14:paraId="7FB1BA4A" w14:textId="77777777" w:rsidTr="00D83EC1">
        <w:trPr>
          <w:trHeight w:val="119"/>
        </w:trPr>
        <w:tc>
          <w:tcPr>
            <w:tcW w:w="3672" w:type="dxa"/>
            <w:vAlign w:val="bottom"/>
          </w:tcPr>
          <w:p w14:paraId="3002029E" w14:textId="77777777" w:rsidR="00D83EC1" w:rsidRPr="00D83EC1" w:rsidRDefault="00D83EC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582B3433" w14:textId="77777777" w:rsidR="00D83EC1" w:rsidRPr="00036C2B" w:rsidRDefault="00D83EC1" w:rsidP="00D83EC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</w:tcPr>
          <w:p w14:paraId="0C7E6957" w14:textId="77777777" w:rsidR="00D83EC1" w:rsidRPr="00036C2B" w:rsidRDefault="00D83EC1" w:rsidP="00D83EC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</w:tcPr>
          <w:p w14:paraId="689BD5CA" w14:textId="77777777" w:rsidR="00D83EC1" w:rsidRPr="00036C2B" w:rsidRDefault="00D83EC1" w:rsidP="00D83EC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D65A683" w14:textId="77777777" w:rsidR="00D83EC1" w:rsidRPr="00036C2B" w:rsidRDefault="00D83EC1" w:rsidP="00D83EC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bookmarkEnd w:id="13"/>
      <w:tr w:rsidR="00557BEA" w:rsidRPr="00CA328A" w14:paraId="3C780C9A" w14:textId="77777777" w:rsidTr="005E0F51">
        <w:trPr>
          <w:tblHeader/>
        </w:trPr>
        <w:tc>
          <w:tcPr>
            <w:tcW w:w="3672" w:type="dxa"/>
          </w:tcPr>
          <w:p w14:paraId="1BF8C17D" w14:textId="1182A1DC" w:rsidR="00557BEA" w:rsidRPr="00CA328A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312390D5" w14:textId="7F14C2BA" w:rsidR="00557BEA" w:rsidRPr="00036C2B" w:rsidRDefault="00557BEA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036C2B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</w:t>
            </w:r>
            <w:r w:rsidRPr="00036C2B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เฉพาะกิจการ</w:t>
            </w:r>
          </w:p>
        </w:tc>
      </w:tr>
      <w:tr w:rsidR="00557BEA" w:rsidRPr="00CA328A" w14:paraId="76F95E5F" w14:textId="77777777" w:rsidTr="005E0F51">
        <w:trPr>
          <w:tblHeader/>
        </w:trPr>
        <w:tc>
          <w:tcPr>
            <w:tcW w:w="3672" w:type="dxa"/>
          </w:tcPr>
          <w:p w14:paraId="648845E3" w14:textId="77777777" w:rsidR="00557BEA" w:rsidRPr="00CA328A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5AEDFC6A" w14:textId="71423D1E" w:rsidR="00557BEA" w:rsidRPr="00CA328A" w:rsidRDefault="00557BEA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CA328A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</w:tr>
      <w:tr w:rsidR="00557BEA" w:rsidRPr="00CA328A" w14:paraId="310521D0" w14:textId="77777777" w:rsidTr="0014325B">
        <w:trPr>
          <w:tblHeader/>
        </w:trPr>
        <w:tc>
          <w:tcPr>
            <w:tcW w:w="3672" w:type="dxa"/>
          </w:tcPr>
          <w:p w14:paraId="57A669FB" w14:textId="77777777" w:rsidR="00557BEA" w:rsidRPr="00CA328A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263CAB9C" w14:textId="77777777" w:rsidR="00557BEA" w:rsidRPr="00CA328A" w:rsidRDefault="00557BEA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ที่ไม่มีการเพิ่มขึ้น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</w:tcPr>
          <w:p w14:paraId="009048F5" w14:textId="77777777" w:rsidR="00557BEA" w:rsidRPr="00CA328A" w:rsidRDefault="00557BEA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3A4B84D8" w14:textId="77777777" w:rsidR="00557BEA" w:rsidRPr="00CA328A" w:rsidRDefault="00557BEA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ที่มีการด้อยค่า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7E3421E4" w14:textId="22811B51" w:rsidR="00557BEA" w:rsidRPr="00CA328A" w:rsidRDefault="00557BEA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557BEA" w:rsidRPr="00CA328A" w14:paraId="1F6742EE" w14:textId="77777777" w:rsidTr="005E0F51">
        <w:trPr>
          <w:tblHeader/>
        </w:trPr>
        <w:tc>
          <w:tcPr>
            <w:tcW w:w="3672" w:type="dxa"/>
          </w:tcPr>
          <w:p w14:paraId="2CEEF750" w14:textId="77777777" w:rsidR="00557BEA" w:rsidRPr="00CA328A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66928E3A" w14:textId="77777777" w:rsidR="00557BEA" w:rsidRPr="00CA328A" w:rsidRDefault="00557BEA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CA328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</w:t>
            </w: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557BEA" w:rsidRPr="00CA328A" w14:paraId="137C5520" w14:textId="77777777" w:rsidTr="005E0F51">
        <w:tc>
          <w:tcPr>
            <w:tcW w:w="3672" w:type="dxa"/>
            <w:vAlign w:val="bottom"/>
          </w:tcPr>
          <w:p w14:paraId="577F619A" w14:textId="77777777" w:rsidR="00557BEA" w:rsidRPr="00CA328A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442" w:type="dxa"/>
            <w:vAlign w:val="bottom"/>
          </w:tcPr>
          <w:p w14:paraId="4CD0332D" w14:textId="77777777" w:rsidR="00557BEA" w:rsidRPr="00036C2B" w:rsidRDefault="00557BEA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A482434" w14:textId="77777777" w:rsidR="00557BEA" w:rsidRPr="00036C2B" w:rsidRDefault="00557BEA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CA1DD71" w14:textId="77777777" w:rsidR="00557BEA" w:rsidRPr="00036C2B" w:rsidRDefault="00557BEA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8B9303D" w14:textId="77777777" w:rsidR="00557BEA" w:rsidRPr="00036C2B" w:rsidRDefault="00557BEA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57BEA" w:rsidRPr="00CA328A" w14:paraId="337092F8" w14:textId="77777777" w:rsidTr="005E0F51">
        <w:tc>
          <w:tcPr>
            <w:tcW w:w="3672" w:type="dxa"/>
          </w:tcPr>
          <w:p w14:paraId="23DA729C" w14:textId="77777777" w:rsidR="00557BEA" w:rsidRPr="00CA328A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A328A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1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 มกราคม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0E6B972D" w14:textId="5CC8A619" w:rsidR="00557BEA" w:rsidRPr="00036C2B" w:rsidRDefault="0E55A4AC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  <w:t>25,26</w:t>
            </w:r>
            <w:r w:rsidR="0D78CCBF" w:rsidRPr="00036C2B"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40" w:type="dxa"/>
          </w:tcPr>
          <w:p w14:paraId="50935E48" w14:textId="63A05F0D" w:rsidR="00557BEA" w:rsidRPr="00036C2B" w:rsidRDefault="35FF95FB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4,451</w:t>
            </w:r>
          </w:p>
        </w:tc>
        <w:tc>
          <w:tcPr>
            <w:tcW w:w="1440" w:type="dxa"/>
          </w:tcPr>
          <w:p w14:paraId="4094CE31" w14:textId="20F9A261" w:rsidR="00557BEA" w:rsidRPr="00036C2B" w:rsidRDefault="272DAE8C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3,00</w:t>
            </w:r>
            <w:r w:rsidR="61FD667D" w:rsidRPr="00036C2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27B70611" w14:textId="45417DBC" w:rsidR="00557BEA" w:rsidRPr="00036C2B" w:rsidRDefault="272DAE8C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32,71</w:t>
            </w:r>
            <w:r w:rsidR="6C210D9B" w:rsidRPr="00036C2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57BEA" w:rsidRPr="00CA328A" w14:paraId="6D1B83D1" w14:textId="77777777" w:rsidTr="005E0F51">
        <w:tc>
          <w:tcPr>
            <w:tcW w:w="3672" w:type="dxa"/>
          </w:tcPr>
          <w:p w14:paraId="00C2F0F1" w14:textId="77777777" w:rsidR="00557BEA" w:rsidRPr="00CA328A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การเปลี่ยนแปลง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ที่เกิดจากการเปลี่ยนการจัดชั้น</w:t>
            </w:r>
          </w:p>
        </w:tc>
        <w:tc>
          <w:tcPr>
            <w:tcW w:w="1442" w:type="dxa"/>
            <w:vAlign w:val="bottom"/>
          </w:tcPr>
          <w:p w14:paraId="51A1ED8B" w14:textId="68F0423B" w:rsidR="00557BEA" w:rsidRPr="00036C2B" w:rsidRDefault="142003B0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440" w:type="dxa"/>
          </w:tcPr>
          <w:p w14:paraId="4C22DCD7" w14:textId="261A3E9B" w:rsidR="00557BEA" w:rsidRPr="00036C2B" w:rsidRDefault="6612AE0F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(1,299)</w:t>
            </w:r>
          </w:p>
        </w:tc>
        <w:tc>
          <w:tcPr>
            <w:tcW w:w="1440" w:type="dxa"/>
          </w:tcPr>
          <w:p w14:paraId="707F0642" w14:textId="3C034BDD" w:rsidR="00557BEA" w:rsidRPr="00036C2B" w:rsidRDefault="0E7E04C0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440" w:type="dxa"/>
            <w:vAlign w:val="bottom"/>
          </w:tcPr>
          <w:p w14:paraId="5420103B" w14:textId="51DE797F" w:rsidR="00557BEA" w:rsidRPr="00324378" w:rsidRDefault="00324378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bidi="th-TH"/>
              </w:rPr>
              <w:t>-</w:t>
            </w:r>
          </w:p>
        </w:tc>
      </w:tr>
      <w:tr w:rsidR="00557BEA" w:rsidRPr="00CA328A" w14:paraId="76AB0D55" w14:textId="77777777" w:rsidTr="005E0F51">
        <w:tc>
          <w:tcPr>
            <w:tcW w:w="3672" w:type="dxa"/>
            <w:vAlign w:val="bottom"/>
          </w:tcPr>
          <w:p w14:paraId="539CE7B4" w14:textId="77777777" w:rsidR="00557BEA" w:rsidRPr="00CA328A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การเปลี่ยนแปลง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ที่เกิดจากการวัดมูลค่าใหม่ของ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br/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   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2" w:type="dxa"/>
            <w:vAlign w:val="bottom"/>
          </w:tcPr>
          <w:p w14:paraId="4571CB1E" w14:textId="0B19FAF9" w:rsidR="00557BEA" w:rsidRPr="00036C2B" w:rsidRDefault="09944B0F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(4,40</w:t>
            </w:r>
            <w:r w:rsidR="4F768989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98A18DD" w14:textId="1C48A3A4" w:rsidR="00557BEA" w:rsidRPr="00036C2B" w:rsidRDefault="40E5E560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(19)</w:t>
            </w:r>
          </w:p>
        </w:tc>
        <w:tc>
          <w:tcPr>
            <w:tcW w:w="1440" w:type="dxa"/>
            <w:vAlign w:val="bottom"/>
          </w:tcPr>
          <w:p w14:paraId="01E89D65" w14:textId="3C744135" w:rsidR="00557BEA" w:rsidRPr="00036C2B" w:rsidRDefault="6DB5C92F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2,02</w:t>
            </w:r>
            <w:r w:rsidR="512C2C96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vAlign w:val="bottom"/>
          </w:tcPr>
          <w:p w14:paraId="53EAEDA1" w14:textId="3DAD2C6B" w:rsidR="00557BEA" w:rsidRPr="00036C2B" w:rsidRDefault="304F6EE6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(2,39</w:t>
            </w:r>
            <w:r w:rsidR="30EECF29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57BEA" w:rsidRPr="00CA328A" w14:paraId="1FA732BE" w14:textId="77777777" w:rsidTr="005E0F51">
        <w:tc>
          <w:tcPr>
            <w:tcW w:w="3672" w:type="dxa"/>
            <w:vAlign w:val="bottom"/>
          </w:tcPr>
          <w:p w14:paraId="1B2B708A" w14:textId="77777777" w:rsidR="00557BEA" w:rsidRPr="00CA328A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6C891EF2" w14:textId="76E4A86C" w:rsidR="00557BEA" w:rsidRPr="00036C2B" w:rsidRDefault="6F1BB7A0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18,423</w:t>
            </w:r>
          </w:p>
        </w:tc>
        <w:tc>
          <w:tcPr>
            <w:tcW w:w="1440" w:type="dxa"/>
            <w:vAlign w:val="bottom"/>
          </w:tcPr>
          <w:p w14:paraId="63750852" w14:textId="306BCAAB" w:rsidR="00557BEA" w:rsidRPr="00036C2B" w:rsidRDefault="51C537E3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53</w:t>
            </w:r>
            <w:r w:rsidR="00A34899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40" w:type="dxa"/>
            <w:vAlign w:val="bottom"/>
          </w:tcPr>
          <w:p w14:paraId="1BCD2CE6" w14:textId="54AF2B5B" w:rsidR="00557BEA" w:rsidRPr="00036C2B" w:rsidRDefault="6C4B14C6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94</w:t>
            </w:r>
            <w:r w:rsidR="1AFE7862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440" w:type="dxa"/>
            <w:vAlign w:val="bottom"/>
          </w:tcPr>
          <w:p w14:paraId="294037BE" w14:textId="27BD5638" w:rsidR="00557BEA" w:rsidRPr="00036C2B" w:rsidRDefault="45DE47F7" w:rsidP="00480BE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19,906</w:t>
            </w:r>
          </w:p>
        </w:tc>
      </w:tr>
      <w:tr w:rsidR="00557BEA" w:rsidRPr="00CA328A" w14:paraId="3A32CB1E" w14:textId="77777777" w:rsidTr="005E0F51">
        <w:tc>
          <w:tcPr>
            <w:tcW w:w="3672" w:type="dxa"/>
            <w:vAlign w:val="bottom"/>
          </w:tcPr>
          <w:p w14:paraId="6C5257C5" w14:textId="77777777" w:rsidR="00557BEA" w:rsidRPr="00CA328A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2DFE1BFA" w14:textId="3F648DB1" w:rsidR="00557BEA" w:rsidRPr="00036C2B" w:rsidRDefault="03097DB7" w:rsidP="00480B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(7,546)</w:t>
            </w:r>
          </w:p>
        </w:tc>
        <w:tc>
          <w:tcPr>
            <w:tcW w:w="1440" w:type="dxa"/>
            <w:vAlign w:val="bottom"/>
          </w:tcPr>
          <w:p w14:paraId="0883FF98" w14:textId="769A338F" w:rsidR="00557BEA" w:rsidRPr="00036C2B" w:rsidRDefault="461A7613" w:rsidP="00480B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(2,08</w:t>
            </w:r>
            <w:r w:rsidR="010C2CD6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AF11F6B" w14:textId="141E6B78" w:rsidR="00557BEA" w:rsidRPr="00036C2B" w:rsidRDefault="08CAFD88" w:rsidP="00480B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(1,667)</w:t>
            </w:r>
          </w:p>
        </w:tc>
        <w:tc>
          <w:tcPr>
            <w:tcW w:w="1440" w:type="dxa"/>
            <w:vAlign w:val="bottom"/>
          </w:tcPr>
          <w:p w14:paraId="1F4F245D" w14:textId="508C1ED0" w:rsidR="00557BEA" w:rsidRPr="00036C2B" w:rsidRDefault="2C348B66" w:rsidP="00480BE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(11,302</w:t>
            </w:r>
            <w:r w:rsidR="63CECB1E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57BEA" w:rsidRPr="00CA328A" w14:paraId="11F746B9" w14:textId="77777777" w:rsidTr="005E0F51">
        <w:tc>
          <w:tcPr>
            <w:tcW w:w="3672" w:type="dxa"/>
            <w:vAlign w:val="bottom"/>
          </w:tcPr>
          <w:p w14:paraId="49A714BD" w14:textId="77777777" w:rsidR="00557BEA" w:rsidRPr="00CA328A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A328A">
              <w:rPr>
                <w:rFonts w:ascii="Angsana New" w:eastAsia="AngsanaNew" w:hAnsi="Angsana New"/>
                <w:b/>
                <w:bCs/>
                <w:sz w:val="28"/>
                <w:szCs w:val="28"/>
                <w:lang w:eastAsia="en-GB"/>
              </w:rPr>
              <w:t>31</w:t>
            </w:r>
            <w:r w:rsidRPr="00CA328A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29D38482" w14:textId="77086A5D" w:rsidR="00557BEA" w:rsidRPr="00036C2B" w:rsidRDefault="19CA3181" w:rsidP="00480BE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32,332</w:t>
            </w:r>
          </w:p>
        </w:tc>
        <w:tc>
          <w:tcPr>
            <w:tcW w:w="1440" w:type="dxa"/>
          </w:tcPr>
          <w:p w14:paraId="328F2DA5" w14:textId="630167A0" w:rsidR="00557BEA" w:rsidRPr="00036C2B" w:rsidRDefault="5EB8C6C8" w:rsidP="00480BE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1,581</w:t>
            </w:r>
          </w:p>
        </w:tc>
        <w:tc>
          <w:tcPr>
            <w:tcW w:w="1440" w:type="dxa"/>
          </w:tcPr>
          <w:p w14:paraId="39D6D22E" w14:textId="796D05FF" w:rsidR="00557BEA" w:rsidRPr="00036C2B" w:rsidRDefault="5EB8C6C8" w:rsidP="00480BE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5,01</w:t>
            </w:r>
            <w:r w:rsidR="00A3489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014A143E" w14:textId="79FDE2E2" w:rsidR="00557BEA" w:rsidRPr="00036C2B" w:rsidRDefault="2AE2A31E" w:rsidP="00480BE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70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38,92</w:t>
            </w:r>
            <w:r w:rsidR="2B514E1F" w:rsidRPr="00036C2B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31BAC25C" w14:textId="381169CC" w:rsidR="00ED4CDB" w:rsidRPr="009216FF" w:rsidRDefault="00ED4CDB" w:rsidP="0012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23"/>
        </w:tabs>
        <w:rPr>
          <w:sz w:val="2"/>
          <w:szCs w:val="2"/>
        </w:rPr>
      </w:pP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442"/>
        <w:gridCol w:w="1440"/>
        <w:gridCol w:w="1440"/>
        <w:gridCol w:w="1440"/>
      </w:tblGrid>
      <w:tr w:rsidR="00557BEA" w:rsidRPr="00CA328A" w14:paraId="7216DC49" w14:textId="77777777" w:rsidTr="00FB10B5">
        <w:trPr>
          <w:tblHeader/>
        </w:trPr>
        <w:tc>
          <w:tcPr>
            <w:tcW w:w="3672" w:type="dxa"/>
          </w:tcPr>
          <w:p w14:paraId="6D0D3134" w14:textId="152FA1CF" w:rsidR="00557BEA" w:rsidRPr="00C638BB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highlight w:val="yellow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2E259020" w14:textId="58943A52" w:rsidR="00557BEA" w:rsidRPr="00C638BB" w:rsidRDefault="00557BEA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highlight w:val="yellow"/>
                <w:cs/>
                <w:lang w:val="en-GB" w:eastAsia="th-TH"/>
              </w:rPr>
            </w:pPr>
            <w:r w:rsidRPr="00036C2B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  <w:r w:rsidRPr="00036C2B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557BEA" w:rsidRPr="00CA328A" w14:paraId="11567A9D" w14:textId="77777777" w:rsidTr="00FB10B5">
        <w:trPr>
          <w:tblHeader/>
        </w:trPr>
        <w:tc>
          <w:tcPr>
            <w:tcW w:w="3672" w:type="dxa"/>
          </w:tcPr>
          <w:p w14:paraId="720DD35A" w14:textId="77777777" w:rsidR="00557BEA" w:rsidRPr="00CA328A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17722733" w14:textId="53505A5F" w:rsidR="00557BEA" w:rsidRPr="00CA328A" w:rsidRDefault="00557BEA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CA328A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557BEA" w:rsidRPr="00CA328A" w14:paraId="2A27920C" w14:textId="77777777" w:rsidTr="00FB10B5">
        <w:trPr>
          <w:tblHeader/>
        </w:trPr>
        <w:tc>
          <w:tcPr>
            <w:tcW w:w="3672" w:type="dxa"/>
          </w:tcPr>
          <w:p w14:paraId="3DAA9D85" w14:textId="77777777" w:rsidR="00557BEA" w:rsidRPr="00CA328A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5569D1E7" w14:textId="77777777" w:rsidR="00557BEA" w:rsidRPr="00CA328A" w:rsidRDefault="00557BEA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ที่ไม่มีการเพิ่มขึ้น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</w:tcPr>
          <w:p w14:paraId="57A67BE9" w14:textId="77777777" w:rsidR="00557BEA" w:rsidRPr="00CA328A" w:rsidRDefault="00557BEA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28EC7030" w14:textId="77777777" w:rsidR="00557BEA" w:rsidRPr="00CA328A" w:rsidRDefault="00557BEA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ที่มีการด้อยค่า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1198B36A" w14:textId="77777777" w:rsidR="00557BEA" w:rsidRPr="00CA328A" w:rsidRDefault="00557BEA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557BEA" w:rsidRPr="00CA328A" w14:paraId="6DC66EEA" w14:textId="77777777" w:rsidTr="005E0F51">
        <w:trPr>
          <w:tblHeader/>
        </w:trPr>
        <w:tc>
          <w:tcPr>
            <w:tcW w:w="3672" w:type="dxa"/>
          </w:tcPr>
          <w:p w14:paraId="4B1A941A" w14:textId="77777777" w:rsidR="00557BEA" w:rsidRPr="00CA328A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55B076B2" w14:textId="77777777" w:rsidR="00557BEA" w:rsidRPr="00CA328A" w:rsidRDefault="00557BEA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CA328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</w:t>
            </w: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557BEA" w:rsidRPr="00CA328A" w14:paraId="771225E2" w14:textId="77777777" w:rsidTr="005E0F51">
        <w:tc>
          <w:tcPr>
            <w:tcW w:w="3672" w:type="dxa"/>
            <w:vAlign w:val="bottom"/>
          </w:tcPr>
          <w:p w14:paraId="709A088E" w14:textId="77777777" w:rsidR="00557BEA" w:rsidRPr="00CA328A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442" w:type="dxa"/>
            <w:vAlign w:val="bottom"/>
          </w:tcPr>
          <w:p w14:paraId="60473209" w14:textId="77777777" w:rsidR="00557BEA" w:rsidRPr="00CA328A" w:rsidRDefault="00557BEA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6576640" w14:textId="77777777" w:rsidR="00557BEA" w:rsidRPr="00CA328A" w:rsidRDefault="00557BEA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1FA7D12" w14:textId="77777777" w:rsidR="00557BEA" w:rsidRPr="00CA328A" w:rsidRDefault="00557BEA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19CCA86" w14:textId="77777777" w:rsidR="00557BEA" w:rsidRPr="00CA328A" w:rsidRDefault="00557BEA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57BEA" w:rsidRPr="00CA328A" w14:paraId="6B638CD8" w14:textId="77777777" w:rsidTr="005E0F51">
        <w:tc>
          <w:tcPr>
            <w:tcW w:w="3672" w:type="dxa"/>
          </w:tcPr>
          <w:p w14:paraId="0E445093" w14:textId="77777777" w:rsidR="00557BEA" w:rsidRPr="00CA328A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A328A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1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 มกราคม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6DD3D969" w14:textId="53771ADC" w:rsidR="00557BEA" w:rsidRPr="00CA328A" w:rsidRDefault="00557BEA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  <w:t>26,816</w:t>
            </w:r>
          </w:p>
        </w:tc>
        <w:tc>
          <w:tcPr>
            <w:tcW w:w="1440" w:type="dxa"/>
          </w:tcPr>
          <w:p w14:paraId="73489251" w14:textId="2ED512E6" w:rsidR="00557BEA" w:rsidRPr="00CA328A" w:rsidRDefault="00557BEA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CA328A">
              <w:rPr>
                <w:rFonts w:ascii="Angsana New" w:hAnsi="Angsana New"/>
                <w:sz w:val="28"/>
                <w:szCs w:val="28"/>
              </w:rPr>
              <w:t>4,800</w:t>
            </w:r>
          </w:p>
        </w:tc>
        <w:tc>
          <w:tcPr>
            <w:tcW w:w="1440" w:type="dxa"/>
          </w:tcPr>
          <w:p w14:paraId="42223353" w14:textId="42EE5CF7" w:rsidR="00557BEA" w:rsidRPr="00CA328A" w:rsidRDefault="00557BEA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CA328A">
              <w:rPr>
                <w:rFonts w:ascii="Angsana New" w:hAnsi="Angsana New"/>
                <w:sz w:val="28"/>
                <w:szCs w:val="28"/>
              </w:rPr>
              <w:t>4,197</w:t>
            </w:r>
          </w:p>
        </w:tc>
        <w:tc>
          <w:tcPr>
            <w:tcW w:w="1440" w:type="dxa"/>
            <w:vAlign w:val="bottom"/>
          </w:tcPr>
          <w:p w14:paraId="3517C168" w14:textId="6FCBDFA3" w:rsidR="00557BEA" w:rsidRPr="00CA328A" w:rsidRDefault="00557BEA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CA328A">
              <w:rPr>
                <w:rFonts w:ascii="Angsana New" w:hAnsi="Angsana New"/>
                <w:sz w:val="28"/>
                <w:szCs w:val="28"/>
              </w:rPr>
              <w:t>35,813</w:t>
            </w:r>
          </w:p>
        </w:tc>
      </w:tr>
      <w:tr w:rsidR="00557BEA" w:rsidRPr="00CA328A" w14:paraId="45470B9B" w14:textId="77777777" w:rsidTr="005E0F51">
        <w:tc>
          <w:tcPr>
            <w:tcW w:w="3672" w:type="dxa"/>
          </w:tcPr>
          <w:p w14:paraId="651F210B" w14:textId="77777777" w:rsidR="00557BEA" w:rsidRPr="00CA328A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การเปลี่ยนแปลง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ที่เกิดจากการเปลี่ยนการจัดชั้น</w:t>
            </w:r>
          </w:p>
        </w:tc>
        <w:tc>
          <w:tcPr>
            <w:tcW w:w="1442" w:type="dxa"/>
            <w:vAlign w:val="bottom"/>
          </w:tcPr>
          <w:p w14:paraId="76439675" w14:textId="1428C5C4" w:rsidR="00557BEA" w:rsidRPr="00CA328A" w:rsidRDefault="00557BEA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CA328A">
              <w:rPr>
                <w:rFonts w:ascii="Angsana New" w:hAnsi="Angsana New"/>
                <w:sz w:val="28"/>
                <w:szCs w:val="28"/>
              </w:rPr>
              <w:t>(2,776)</w:t>
            </w:r>
          </w:p>
        </w:tc>
        <w:tc>
          <w:tcPr>
            <w:tcW w:w="1440" w:type="dxa"/>
          </w:tcPr>
          <w:p w14:paraId="19F00330" w14:textId="6370980C" w:rsidR="00557BEA" w:rsidRPr="00CA328A" w:rsidRDefault="00557BEA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CA328A">
              <w:rPr>
                <w:rFonts w:ascii="Angsana New" w:hAnsi="Angsana New"/>
                <w:sz w:val="28"/>
                <w:szCs w:val="28"/>
              </w:rPr>
              <w:t>2,353</w:t>
            </w:r>
          </w:p>
        </w:tc>
        <w:tc>
          <w:tcPr>
            <w:tcW w:w="1440" w:type="dxa"/>
          </w:tcPr>
          <w:p w14:paraId="27B70582" w14:textId="02E0FC3C" w:rsidR="00557BEA" w:rsidRPr="00CA328A" w:rsidRDefault="00557BEA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CA328A">
              <w:rPr>
                <w:rFonts w:ascii="Angsana New" w:hAnsi="Angsana New"/>
                <w:sz w:val="28"/>
                <w:szCs w:val="28"/>
              </w:rPr>
              <w:t>423</w:t>
            </w:r>
          </w:p>
        </w:tc>
        <w:tc>
          <w:tcPr>
            <w:tcW w:w="1440" w:type="dxa"/>
            <w:vAlign w:val="bottom"/>
          </w:tcPr>
          <w:p w14:paraId="335B0121" w14:textId="7B4F676C" w:rsidR="00557BEA" w:rsidRPr="00CA328A" w:rsidRDefault="00557BEA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CA32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BEA" w:rsidRPr="00CA328A" w14:paraId="657988B5" w14:textId="77777777" w:rsidTr="005E0F51">
        <w:tc>
          <w:tcPr>
            <w:tcW w:w="3672" w:type="dxa"/>
            <w:vAlign w:val="bottom"/>
          </w:tcPr>
          <w:p w14:paraId="51951120" w14:textId="77777777" w:rsidR="00557BEA" w:rsidRPr="00CA328A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การเปลี่ยนแปลง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ที่เกิดจากการวัดมูลค่าใหม่ของ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br/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   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2" w:type="dxa"/>
            <w:vAlign w:val="bottom"/>
          </w:tcPr>
          <w:p w14:paraId="5EBECDF7" w14:textId="455EAD1C" w:rsidR="00557BEA" w:rsidRPr="00CA328A" w:rsidRDefault="00557BEA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(860)</w:t>
            </w:r>
          </w:p>
        </w:tc>
        <w:tc>
          <w:tcPr>
            <w:tcW w:w="1440" w:type="dxa"/>
            <w:vAlign w:val="bottom"/>
          </w:tcPr>
          <w:p w14:paraId="58F078A9" w14:textId="5D9C96E2" w:rsidR="00557BEA" w:rsidRPr="00CA328A" w:rsidRDefault="00557BEA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(1,520)</w:t>
            </w:r>
          </w:p>
        </w:tc>
        <w:tc>
          <w:tcPr>
            <w:tcW w:w="1440" w:type="dxa"/>
            <w:vAlign w:val="bottom"/>
          </w:tcPr>
          <w:p w14:paraId="1C51D5DF" w14:textId="6A0CF15E" w:rsidR="00557BEA" w:rsidRPr="00CA328A" w:rsidRDefault="00557BEA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507</w:t>
            </w:r>
          </w:p>
        </w:tc>
        <w:tc>
          <w:tcPr>
            <w:tcW w:w="1440" w:type="dxa"/>
            <w:vAlign w:val="bottom"/>
          </w:tcPr>
          <w:p w14:paraId="0A8683C3" w14:textId="67C75F78" w:rsidR="00557BEA" w:rsidRPr="00CA328A" w:rsidRDefault="00557BEA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(1,873)</w:t>
            </w:r>
          </w:p>
        </w:tc>
      </w:tr>
      <w:tr w:rsidR="00557BEA" w:rsidRPr="00CA328A" w14:paraId="70BEB2B5" w14:textId="77777777" w:rsidTr="005E0F51">
        <w:tc>
          <w:tcPr>
            <w:tcW w:w="3672" w:type="dxa"/>
            <w:vAlign w:val="bottom"/>
          </w:tcPr>
          <w:p w14:paraId="027E82CA" w14:textId="77777777" w:rsidR="00557BEA" w:rsidRPr="00CA328A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4A6C3C99" w14:textId="75177300" w:rsidR="00557BEA" w:rsidRPr="00CA328A" w:rsidRDefault="00557BEA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23,789</w:t>
            </w:r>
          </w:p>
        </w:tc>
        <w:tc>
          <w:tcPr>
            <w:tcW w:w="1440" w:type="dxa"/>
            <w:vAlign w:val="bottom"/>
          </w:tcPr>
          <w:p w14:paraId="355DA2C9" w14:textId="6B378BE0" w:rsidR="00557BEA" w:rsidRPr="00CA328A" w:rsidRDefault="00557BEA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3,3</w:t>
            </w:r>
            <w:r w:rsidR="003A13BD">
              <w:rPr>
                <w:rFonts w:ascii="Angsana New" w:hAnsi="Angsana New"/>
                <w:sz w:val="28"/>
                <w:szCs w:val="28"/>
                <w:lang w:val="en-US" w:bidi="th-TH"/>
              </w:rPr>
              <w:t>08</w:t>
            </w:r>
          </w:p>
        </w:tc>
        <w:tc>
          <w:tcPr>
            <w:tcW w:w="1440" w:type="dxa"/>
            <w:vAlign w:val="bottom"/>
          </w:tcPr>
          <w:p w14:paraId="643AC465" w14:textId="1479BA3D" w:rsidR="00557BEA" w:rsidRPr="00CA328A" w:rsidRDefault="00557BEA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1,903</w:t>
            </w:r>
          </w:p>
        </w:tc>
        <w:tc>
          <w:tcPr>
            <w:tcW w:w="1440" w:type="dxa"/>
            <w:vAlign w:val="bottom"/>
          </w:tcPr>
          <w:p w14:paraId="3D8D4C8E" w14:textId="615CEDC4" w:rsidR="00557BEA" w:rsidRPr="00CA328A" w:rsidRDefault="00557BEA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29,000</w:t>
            </w:r>
          </w:p>
        </w:tc>
      </w:tr>
      <w:tr w:rsidR="00557BEA" w:rsidRPr="00CA328A" w14:paraId="3409790B" w14:textId="77777777" w:rsidTr="005E0F51">
        <w:tc>
          <w:tcPr>
            <w:tcW w:w="3672" w:type="dxa"/>
            <w:vAlign w:val="bottom"/>
          </w:tcPr>
          <w:p w14:paraId="5EDAC2C3" w14:textId="77777777" w:rsidR="00557BEA" w:rsidRPr="00CA328A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096E9A2B" w14:textId="2074E836" w:rsidR="00557BEA" w:rsidRPr="00CA328A" w:rsidRDefault="00557BEA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(21,708)</w:t>
            </w:r>
          </w:p>
        </w:tc>
        <w:tc>
          <w:tcPr>
            <w:tcW w:w="1440" w:type="dxa"/>
            <w:vAlign w:val="bottom"/>
          </w:tcPr>
          <w:p w14:paraId="731D299A" w14:textId="5D13B80D" w:rsidR="00557BEA" w:rsidRPr="00CA328A" w:rsidRDefault="00557BEA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(4,490)</w:t>
            </w:r>
          </w:p>
        </w:tc>
        <w:tc>
          <w:tcPr>
            <w:tcW w:w="1440" w:type="dxa"/>
            <w:vAlign w:val="bottom"/>
          </w:tcPr>
          <w:p w14:paraId="40D1EBD0" w14:textId="227EAA11" w:rsidR="00557BEA" w:rsidRPr="00CA328A" w:rsidRDefault="00557BEA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(4,027)</w:t>
            </w:r>
          </w:p>
        </w:tc>
        <w:tc>
          <w:tcPr>
            <w:tcW w:w="1440" w:type="dxa"/>
            <w:vAlign w:val="bottom"/>
          </w:tcPr>
          <w:p w14:paraId="50504F92" w14:textId="43F4ED00" w:rsidR="00557BEA" w:rsidRPr="00CA328A" w:rsidRDefault="00557BEA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(30,225)</w:t>
            </w:r>
          </w:p>
        </w:tc>
      </w:tr>
      <w:tr w:rsidR="00557BEA" w:rsidRPr="00557BEA" w14:paraId="6EFE6A3B" w14:textId="77777777" w:rsidTr="005E0F51">
        <w:tc>
          <w:tcPr>
            <w:tcW w:w="3672" w:type="dxa"/>
            <w:vAlign w:val="bottom"/>
          </w:tcPr>
          <w:p w14:paraId="6A756F23" w14:textId="77777777" w:rsidR="00557BEA" w:rsidRPr="00CA328A" w:rsidRDefault="00557BEA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A328A">
              <w:rPr>
                <w:rFonts w:ascii="Angsana New" w:eastAsia="AngsanaNew" w:hAnsi="Angsana New"/>
                <w:b/>
                <w:bCs/>
                <w:sz w:val="28"/>
                <w:szCs w:val="28"/>
                <w:lang w:eastAsia="en-GB"/>
              </w:rPr>
              <w:t>31</w:t>
            </w:r>
            <w:r w:rsidRPr="00CA328A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3635913E" w14:textId="6CF767F2" w:rsidR="00557BEA" w:rsidRPr="00CA328A" w:rsidRDefault="00557BEA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328A">
              <w:rPr>
                <w:rFonts w:ascii="Angsana New" w:hAnsi="Angsana New"/>
                <w:b/>
                <w:bCs/>
                <w:sz w:val="28"/>
                <w:szCs w:val="28"/>
              </w:rPr>
              <w:t>25,261</w:t>
            </w:r>
          </w:p>
        </w:tc>
        <w:tc>
          <w:tcPr>
            <w:tcW w:w="1440" w:type="dxa"/>
          </w:tcPr>
          <w:p w14:paraId="4011D735" w14:textId="61CDA07C" w:rsidR="00557BEA" w:rsidRPr="00CA328A" w:rsidRDefault="00557BEA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328A">
              <w:rPr>
                <w:rFonts w:ascii="Angsana New" w:hAnsi="Angsana New"/>
                <w:b/>
                <w:bCs/>
                <w:sz w:val="28"/>
                <w:szCs w:val="28"/>
              </w:rPr>
              <w:t>4,451</w:t>
            </w:r>
          </w:p>
        </w:tc>
        <w:tc>
          <w:tcPr>
            <w:tcW w:w="1440" w:type="dxa"/>
          </w:tcPr>
          <w:p w14:paraId="0779E460" w14:textId="1648E97E" w:rsidR="00557BEA" w:rsidRPr="00CA328A" w:rsidRDefault="00557BEA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328A">
              <w:rPr>
                <w:rFonts w:ascii="Angsana New" w:hAnsi="Angsana New"/>
                <w:b/>
                <w:bCs/>
                <w:sz w:val="28"/>
                <w:szCs w:val="28"/>
              </w:rPr>
              <w:t>3,003</w:t>
            </w:r>
          </w:p>
        </w:tc>
        <w:tc>
          <w:tcPr>
            <w:tcW w:w="1440" w:type="dxa"/>
            <w:vAlign w:val="bottom"/>
          </w:tcPr>
          <w:p w14:paraId="6A3ADB5D" w14:textId="3D2CB939" w:rsidR="00557BEA" w:rsidRPr="00CA328A" w:rsidRDefault="00557BEA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328A">
              <w:rPr>
                <w:rFonts w:ascii="Angsana New" w:hAnsi="Angsana New"/>
                <w:b/>
                <w:bCs/>
                <w:sz w:val="28"/>
                <w:szCs w:val="28"/>
              </w:rPr>
              <w:t>32,715</w:t>
            </w:r>
          </w:p>
        </w:tc>
      </w:tr>
    </w:tbl>
    <w:p w14:paraId="30102704" w14:textId="77777777" w:rsidR="00C95AEF" w:rsidRDefault="00C95AEF" w:rsidP="00E57764">
      <w:pPr>
        <w:ind w:firstLine="540"/>
        <w:rPr>
          <w:rFonts w:asciiTheme="majorBidi" w:eastAsia="Times New Roman" w:hAnsiTheme="majorBidi"/>
          <w:sz w:val="28"/>
          <w:szCs w:val="28"/>
        </w:rPr>
      </w:pPr>
    </w:p>
    <w:p w14:paraId="6AFE395F" w14:textId="49788842" w:rsidR="00880F55" w:rsidRPr="00EA347F" w:rsidRDefault="00880F55" w:rsidP="00E57764">
      <w:pPr>
        <w:ind w:firstLine="540"/>
        <w:rPr>
          <w:rFonts w:asciiTheme="majorBidi" w:eastAsia="Times New Roman" w:hAnsiTheme="majorBidi"/>
          <w:sz w:val="28"/>
          <w:szCs w:val="28"/>
        </w:rPr>
      </w:pPr>
      <w:r w:rsidRPr="00EA347F">
        <w:rPr>
          <w:rFonts w:asciiTheme="majorBidi" w:eastAsia="Times New Roman" w:hAnsiTheme="majorBidi" w:hint="cs"/>
          <w:sz w:val="28"/>
          <w:szCs w:val="28"/>
          <w:cs/>
        </w:rPr>
        <w:t>ณ</w:t>
      </w:r>
      <w:r w:rsidRPr="00EA347F">
        <w:rPr>
          <w:rFonts w:asciiTheme="majorBidi" w:eastAsia="Times New Roman" w:hAnsiTheme="majorBidi"/>
          <w:sz w:val="28"/>
          <w:szCs w:val="28"/>
          <w:cs/>
        </w:rPr>
        <w:t xml:space="preserve"> </w:t>
      </w:r>
      <w:r w:rsidRPr="00EA347F">
        <w:rPr>
          <w:rFonts w:asciiTheme="majorBidi" w:eastAsia="Times New Roman" w:hAnsiTheme="majorBidi" w:hint="cs"/>
          <w:sz w:val="28"/>
          <w:szCs w:val="28"/>
          <w:cs/>
        </w:rPr>
        <w:t>วันที่</w:t>
      </w:r>
      <w:r w:rsidRPr="00EA347F">
        <w:rPr>
          <w:rFonts w:asciiTheme="majorBidi" w:eastAsia="Times New Roman" w:hAnsiTheme="majorBidi"/>
          <w:sz w:val="28"/>
          <w:szCs w:val="28"/>
          <w:cs/>
        </w:rPr>
        <w:t xml:space="preserve"> </w:t>
      </w:r>
      <w:r w:rsidRPr="00880F55">
        <w:rPr>
          <w:rFonts w:asciiTheme="majorBidi" w:eastAsia="Times New Roman" w:hAnsiTheme="majorBidi"/>
          <w:sz w:val="28"/>
          <w:szCs w:val="28"/>
        </w:rPr>
        <w:t xml:space="preserve">31 </w:t>
      </w:r>
      <w:r w:rsidRPr="00EA347F">
        <w:rPr>
          <w:rFonts w:asciiTheme="majorBidi" w:eastAsia="Times New Roman" w:hAnsiTheme="majorBidi" w:hint="cs"/>
          <w:sz w:val="28"/>
          <w:szCs w:val="28"/>
          <w:cs/>
        </w:rPr>
        <w:t>ธันวาคม</w:t>
      </w:r>
      <w:r w:rsidRPr="00EA347F">
        <w:rPr>
          <w:rFonts w:asciiTheme="majorBidi" w:eastAsia="Times New Roman" w:hAnsiTheme="majorBidi"/>
          <w:sz w:val="28"/>
          <w:szCs w:val="28"/>
          <w:cs/>
        </w:rPr>
        <w:t xml:space="preserve"> </w:t>
      </w:r>
      <w:r w:rsidRPr="00880F55">
        <w:rPr>
          <w:rFonts w:asciiTheme="majorBidi" w:eastAsia="Times New Roman" w:hAnsiTheme="majorBidi"/>
          <w:sz w:val="28"/>
          <w:szCs w:val="28"/>
        </w:rPr>
        <w:t xml:space="preserve">2564 </w:t>
      </w:r>
      <w:r w:rsidRPr="00EA347F">
        <w:rPr>
          <w:rFonts w:asciiTheme="majorBidi" w:eastAsia="Times New Roman" w:hAnsiTheme="majorBidi" w:hint="cs"/>
          <w:sz w:val="28"/>
          <w:szCs w:val="28"/>
          <w:cs/>
        </w:rPr>
        <w:t>ระยะเวลาปกติของการให้สินเชื่อแก่ลูกค้าของกลุ่มบริษัทคือ</w:t>
      </w:r>
      <w:r w:rsidRPr="00EA347F">
        <w:rPr>
          <w:rFonts w:asciiTheme="majorBidi" w:eastAsia="Times New Roman" w:hAnsiTheme="majorBidi"/>
          <w:sz w:val="28"/>
          <w:szCs w:val="28"/>
          <w:cs/>
        </w:rPr>
        <w:t xml:space="preserve"> </w:t>
      </w:r>
      <w:r w:rsidRPr="00880F55">
        <w:rPr>
          <w:rFonts w:asciiTheme="majorBidi" w:eastAsia="Times New Roman" w:hAnsiTheme="majorBidi"/>
          <w:sz w:val="28"/>
          <w:szCs w:val="28"/>
        </w:rPr>
        <w:t xml:space="preserve">1 - 7 </w:t>
      </w:r>
      <w:r w:rsidRPr="00EA347F">
        <w:rPr>
          <w:rFonts w:asciiTheme="majorBidi" w:eastAsia="Times New Roman" w:hAnsiTheme="majorBidi" w:hint="cs"/>
          <w:sz w:val="28"/>
          <w:szCs w:val="28"/>
          <w:cs/>
        </w:rPr>
        <w:t>ปี</w:t>
      </w:r>
      <w:r w:rsidRPr="00EA347F">
        <w:rPr>
          <w:rFonts w:asciiTheme="majorBidi" w:eastAsia="Times New Roman" w:hAnsiTheme="majorBidi"/>
          <w:sz w:val="28"/>
          <w:szCs w:val="28"/>
          <w:cs/>
        </w:rPr>
        <w:t xml:space="preserve"> (</w:t>
      </w:r>
      <w:r w:rsidRPr="00880F55">
        <w:rPr>
          <w:rFonts w:asciiTheme="majorBidi" w:eastAsia="Times New Roman" w:hAnsiTheme="majorBidi"/>
          <w:sz w:val="28"/>
          <w:szCs w:val="28"/>
        </w:rPr>
        <w:t xml:space="preserve">31 </w:t>
      </w:r>
      <w:r w:rsidRPr="00EA347F">
        <w:rPr>
          <w:rFonts w:asciiTheme="majorBidi" w:eastAsia="Times New Roman" w:hAnsiTheme="majorBidi" w:hint="cs"/>
          <w:sz w:val="28"/>
          <w:szCs w:val="28"/>
          <w:cs/>
        </w:rPr>
        <w:t>ธันวาคม</w:t>
      </w:r>
      <w:r w:rsidRPr="00EA347F">
        <w:rPr>
          <w:rFonts w:asciiTheme="majorBidi" w:eastAsia="Times New Roman" w:hAnsiTheme="majorBidi"/>
          <w:sz w:val="28"/>
          <w:szCs w:val="28"/>
          <w:cs/>
        </w:rPr>
        <w:t xml:space="preserve"> </w:t>
      </w:r>
      <w:r w:rsidRPr="00880F55">
        <w:rPr>
          <w:rFonts w:asciiTheme="majorBidi" w:eastAsia="Times New Roman" w:hAnsiTheme="majorBidi"/>
          <w:sz w:val="28"/>
          <w:szCs w:val="28"/>
        </w:rPr>
        <w:t xml:space="preserve">2563: 1 - 7 </w:t>
      </w:r>
      <w:r w:rsidRPr="00EA347F">
        <w:rPr>
          <w:rFonts w:asciiTheme="majorBidi" w:eastAsia="Times New Roman" w:hAnsiTheme="majorBidi" w:hint="cs"/>
          <w:sz w:val="28"/>
          <w:szCs w:val="28"/>
          <w:cs/>
        </w:rPr>
        <w:t>ปี</w:t>
      </w:r>
      <w:r w:rsidRPr="00EA347F">
        <w:rPr>
          <w:rFonts w:asciiTheme="majorBidi" w:eastAsia="Times New Roman" w:hAnsiTheme="majorBidi"/>
          <w:sz w:val="28"/>
          <w:szCs w:val="28"/>
          <w:cs/>
        </w:rPr>
        <w:t>)</w:t>
      </w:r>
    </w:p>
    <w:p w14:paraId="1D20F232" w14:textId="77777777" w:rsidR="00880F55" w:rsidRPr="00EA347F" w:rsidRDefault="00880F55" w:rsidP="00E57764">
      <w:pPr>
        <w:ind w:firstLine="540"/>
        <w:rPr>
          <w:rFonts w:asciiTheme="majorBidi" w:eastAsia="Times New Roman" w:hAnsiTheme="majorBidi"/>
          <w:sz w:val="28"/>
          <w:szCs w:val="28"/>
        </w:rPr>
      </w:pPr>
    </w:p>
    <w:p w14:paraId="220355DF" w14:textId="265497A8" w:rsidR="00880F55" w:rsidRPr="00EA347F" w:rsidRDefault="00880F55" w:rsidP="00E57764">
      <w:pPr>
        <w:ind w:firstLine="540"/>
        <w:rPr>
          <w:rFonts w:asciiTheme="majorBidi" w:eastAsia="Times New Roman" w:hAnsiTheme="majorBidi" w:cstheme="majorBidi"/>
          <w:sz w:val="28"/>
          <w:szCs w:val="28"/>
          <w:cs/>
        </w:rPr>
      </w:pPr>
      <w:r w:rsidRPr="00EA347F">
        <w:rPr>
          <w:rFonts w:asciiTheme="majorBidi" w:eastAsia="Times New Roman" w:hAnsiTheme="majorBidi" w:hint="cs"/>
          <w:sz w:val="28"/>
          <w:szCs w:val="28"/>
          <w:cs/>
        </w:rPr>
        <w:t>ลูกหนี้ตามสัญญาเช่าซื้อของกลุ่มบริษัท</w:t>
      </w:r>
      <w:r w:rsidRPr="00EA347F">
        <w:rPr>
          <w:rFonts w:asciiTheme="majorBidi" w:eastAsia="Times New Roman" w:hAnsiTheme="majorBidi"/>
          <w:sz w:val="28"/>
          <w:szCs w:val="28"/>
          <w:cs/>
        </w:rPr>
        <w:t xml:space="preserve"> </w:t>
      </w:r>
      <w:r w:rsidRPr="00EA347F">
        <w:rPr>
          <w:rFonts w:asciiTheme="majorBidi" w:eastAsia="Times New Roman" w:hAnsiTheme="majorBidi" w:hint="cs"/>
          <w:sz w:val="28"/>
          <w:szCs w:val="28"/>
          <w:cs/>
        </w:rPr>
        <w:t>ณ</w:t>
      </w:r>
      <w:r w:rsidR="000C1195" w:rsidRPr="00EA347F">
        <w:rPr>
          <w:rFonts w:asciiTheme="majorBidi" w:eastAsia="Times New Roman" w:hAnsiTheme="majorBidi"/>
          <w:sz w:val="28"/>
          <w:szCs w:val="28"/>
        </w:rPr>
        <w:t xml:space="preserve"> </w:t>
      </w:r>
      <w:r w:rsidRPr="00EA347F">
        <w:rPr>
          <w:rFonts w:asciiTheme="majorBidi" w:eastAsia="Times New Roman" w:hAnsiTheme="majorBidi" w:hint="cs"/>
          <w:sz w:val="28"/>
          <w:szCs w:val="28"/>
          <w:cs/>
        </w:rPr>
        <w:t>วันที่</w:t>
      </w:r>
      <w:r w:rsidRPr="00EA347F">
        <w:rPr>
          <w:rFonts w:asciiTheme="majorBidi" w:eastAsia="Times New Roman" w:hAnsiTheme="majorBidi"/>
          <w:sz w:val="28"/>
          <w:szCs w:val="28"/>
          <w:cs/>
        </w:rPr>
        <w:t xml:space="preserve"> </w:t>
      </w:r>
      <w:r w:rsidRPr="00EA347F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Pr="00EA347F">
        <w:rPr>
          <w:rFonts w:asciiTheme="majorBidi" w:eastAsia="Times New Roman" w:hAnsiTheme="majorBidi" w:hint="cs"/>
          <w:sz w:val="28"/>
          <w:szCs w:val="28"/>
          <w:cs/>
        </w:rPr>
        <w:t>ธันวาคม</w:t>
      </w:r>
      <w:r w:rsidRPr="00EA347F">
        <w:rPr>
          <w:rFonts w:asciiTheme="majorBidi" w:eastAsia="Times New Roman" w:hAnsiTheme="majorBidi"/>
          <w:sz w:val="28"/>
          <w:szCs w:val="28"/>
          <w:cs/>
        </w:rPr>
        <w:t xml:space="preserve"> </w:t>
      </w:r>
      <w:r w:rsidRPr="00EA347F">
        <w:rPr>
          <w:rFonts w:asciiTheme="majorBidi" w:eastAsia="Times New Roman" w:hAnsiTheme="majorBidi" w:cstheme="majorBidi"/>
          <w:sz w:val="28"/>
          <w:szCs w:val="28"/>
        </w:rPr>
        <w:t xml:space="preserve">2564 </w:t>
      </w:r>
      <w:r w:rsidRPr="00EA347F">
        <w:rPr>
          <w:rFonts w:asciiTheme="majorBidi" w:eastAsia="Times New Roman" w:hAnsiTheme="majorBidi" w:hint="cs"/>
          <w:sz w:val="28"/>
          <w:szCs w:val="28"/>
          <w:cs/>
        </w:rPr>
        <w:t>และ</w:t>
      </w:r>
      <w:r w:rsidRPr="00EA347F">
        <w:rPr>
          <w:rFonts w:asciiTheme="majorBidi" w:eastAsia="Times New Roman" w:hAnsiTheme="majorBidi"/>
          <w:sz w:val="28"/>
          <w:szCs w:val="28"/>
          <w:cs/>
        </w:rPr>
        <w:t xml:space="preserve"> </w:t>
      </w:r>
      <w:r w:rsidRPr="00EA347F">
        <w:rPr>
          <w:rFonts w:asciiTheme="majorBidi" w:eastAsia="Times New Roman" w:hAnsiTheme="majorBidi" w:cstheme="majorBidi"/>
          <w:sz w:val="28"/>
          <w:szCs w:val="28"/>
        </w:rPr>
        <w:t xml:space="preserve">2563 </w:t>
      </w:r>
      <w:r w:rsidRPr="00EA347F">
        <w:rPr>
          <w:rFonts w:asciiTheme="majorBidi" w:eastAsia="Times New Roman" w:hAnsiTheme="majorBidi" w:hint="cs"/>
          <w:sz w:val="28"/>
          <w:szCs w:val="28"/>
          <w:cs/>
        </w:rPr>
        <w:t>เป็นสกุลเงินบาท</w:t>
      </w:r>
    </w:p>
    <w:p w14:paraId="3F4AFE77" w14:textId="62A0AAC2" w:rsidR="003A13BD" w:rsidRPr="00EA347F" w:rsidRDefault="003A13BD" w:rsidP="00E57764">
      <w:pPr>
        <w:ind w:firstLine="540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2EEA8B9D" w14:textId="6562F0CA" w:rsidR="00CF4477" w:rsidRPr="00EA347F" w:rsidRDefault="003A13BD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A347F">
        <w:rPr>
          <w:rFonts w:asciiTheme="majorBidi" w:hAnsiTheme="majorBidi" w:cstheme="majorBidi"/>
          <w:b/>
          <w:bCs/>
          <w:sz w:val="28"/>
          <w:szCs w:val="28"/>
        </w:rPr>
        <w:t>8</w:t>
      </w:r>
      <w:r w:rsidR="00CF4477" w:rsidRPr="00EA347F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bookmarkStart w:id="14" w:name="_Hlk93410436"/>
      <w:r w:rsidR="00CF4477" w:rsidRPr="00EA347F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ลูกหนี้จากการซื้อสิทธิเรียกร้อง</w:t>
      </w:r>
      <w:bookmarkEnd w:id="14"/>
    </w:p>
    <w:p w14:paraId="76FAE318" w14:textId="77777777" w:rsidR="00CF4477" w:rsidRPr="00EA347F" w:rsidRDefault="00CF4477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E7007D" w14:textId="0B8C861C" w:rsidR="00D52195" w:rsidRPr="00EA347F" w:rsidRDefault="00663008" w:rsidP="0064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A347F">
        <w:rPr>
          <w:rFonts w:asciiTheme="majorBidi" w:hAnsiTheme="majorBidi" w:cstheme="majorBidi"/>
          <w:sz w:val="28"/>
          <w:szCs w:val="28"/>
          <w:cs/>
        </w:rPr>
        <w:t xml:space="preserve">ลูกหนี้จากการซื้อสิทธิเรียกร้อง </w:t>
      </w:r>
      <w:r w:rsidR="00CF4477" w:rsidRPr="00EA347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C05D5" w:rsidRPr="00EA347F">
        <w:rPr>
          <w:rFonts w:asciiTheme="majorBidi" w:hAnsiTheme="majorBidi" w:cstheme="majorBidi"/>
          <w:sz w:val="28"/>
          <w:szCs w:val="28"/>
        </w:rPr>
        <w:t>31</w:t>
      </w:r>
      <w:r w:rsidR="001C05D5" w:rsidRPr="00EA347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C05D5" w:rsidRPr="00EA347F">
        <w:rPr>
          <w:rFonts w:asciiTheme="majorBidi" w:hAnsiTheme="majorBidi" w:cstheme="majorBidi"/>
          <w:sz w:val="28"/>
          <w:szCs w:val="28"/>
        </w:rPr>
        <w:t>256</w:t>
      </w:r>
      <w:r w:rsidR="008029A3" w:rsidRPr="00EA347F">
        <w:rPr>
          <w:rFonts w:asciiTheme="majorBidi" w:hAnsiTheme="majorBidi" w:cstheme="majorBidi"/>
          <w:sz w:val="28"/>
          <w:szCs w:val="28"/>
        </w:rPr>
        <w:t>4</w:t>
      </w:r>
      <w:r w:rsidR="001C05D5" w:rsidRPr="00EA347F">
        <w:rPr>
          <w:rFonts w:asciiTheme="majorBidi" w:hAnsiTheme="majorBidi" w:cstheme="majorBidi"/>
          <w:sz w:val="28"/>
          <w:szCs w:val="28"/>
        </w:rPr>
        <w:t xml:space="preserve"> </w:t>
      </w:r>
      <w:r w:rsidR="001C05D5" w:rsidRPr="00EA347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C05D5" w:rsidRPr="00EA347F">
        <w:rPr>
          <w:rFonts w:asciiTheme="majorBidi" w:hAnsiTheme="majorBidi" w:cstheme="majorBidi"/>
          <w:sz w:val="28"/>
          <w:szCs w:val="28"/>
        </w:rPr>
        <w:t>256</w:t>
      </w:r>
      <w:r w:rsidR="008029A3" w:rsidRPr="00EA347F">
        <w:rPr>
          <w:rFonts w:asciiTheme="majorBidi" w:hAnsiTheme="majorBidi" w:cstheme="majorBidi"/>
          <w:sz w:val="28"/>
          <w:szCs w:val="28"/>
        </w:rPr>
        <w:t>3</w:t>
      </w:r>
      <w:r w:rsidR="001C05D5" w:rsidRPr="00EA34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FE1" w:rsidRPr="00EA347F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460ACDC6" w14:textId="77777777" w:rsidR="001C05D5" w:rsidRPr="00EA347F" w:rsidRDefault="001C05D5" w:rsidP="0064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4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707"/>
      </w:tblGrid>
      <w:tr w:rsidR="001C05D5" w:rsidRPr="005C0BB2" w14:paraId="5DD0EE11" w14:textId="77777777" w:rsidTr="001C05D5">
        <w:tc>
          <w:tcPr>
            <w:tcW w:w="5760" w:type="dxa"/>
          </w:tcPr>
          <w:p w14:paraId="08BCFAE9" w14:textId="77777777" w:rsidR="001C05D5" w:rsidRPr="005C0BB2" w:rsidRDefault="001C05D5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87" w:type="dxa"/>
            <w:gridSpan w:val="3"/>
          </w:tcPr>
          <w:p w14:paraId="6C8FA59A" w14:textId="22C31CBA" w:rsidR="001C05D5" w:rsidRPr="005C0BB2" w:rsidRDefault="001C05D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52195" w:rsidRPr="005C0BB2" w14:paraId="4911F95F" w14:textId="77777777" w:rsidTr="001C05D5">
        <w:tc>
          <w:tcPr>
            <w:tcW w:w="5760" w:type="dxa"/>
          </w:tcPr>
          <w:p w14:paraId="3349FC63" w14:textId="77777777" w:rsidR="00D52195" w:rsidRPr="005C0BB2" w:rsidRDefault="00D52195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38641F42" w14:textId="3D814DDB" w:rsidR="00D52195" w:rsidRPr="005C0BB2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29A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40FF0C7" w14:textId="77777777" w:rsidR="00D52195" w:rsidRPr="005C0BB2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7" w:type="dxa"/>
          </w:tcPr>
          <w:p w14:paraId="2294FF47" w14:textId="7403BF47" w:rsidR="00D52195" w:rsidRPr="005C0BB2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29A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F2841" w:rsidRPr="005C0BB2" w14:paraId="2A584484" w14:textId="77777777" w:rsidTr="001C05D5">
        <w:tc>
          <w:tcPr>
            <w:tcW w:w="5760" w:type="dxa"/>
          </w:tcPr>
          <w:p w14:paraId="51987C4A" w14:textId="77777777" w:rsidR="009F2841" w:rsidRPr="005C0BB2" w:rsidRDefault="009F2841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87" w:type="dxa"/>
            <w:gridSpan w:val="3"/>
          </w:tcPr>
          <w:p w14:paraId="61E5075C" w14:textId="77777777" w:rsidR="009F2841" w:rsidRPr="005C0BB2" w:rsidRDefault="007942A4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29A3" w:rsidRPr="005C0BB2" w14:paraId="46287C1E" w14:textId="77777777" w:rsidTr="001C05D5">
        <w:trPr>
          <w:trHeight w:val="352"/>
        </w:trPr>
        <w:tc>
          <w:tcPr>
            <w:tcW w:w="5760" w:type="dxa"/>
          </w:tcPr>
          <w:p w14:paraId="17494B9B" w14:textId="77777777" w:rsidR="008029A3" w:rsidRPr="005C0BB2" w:rsidRDefault="008029A3" w:rsidP="008029A3">
            <w:pPr>
              <w:pStyle w:val="a1"/>
              <w:tabs>
                <w:tab w:val="clear" w:pos="1080"/>
              </w:tabs>
              <w:ind w:left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10" w:type="dxa"/>
          </w:tcPr>
          <w:p w14:paraId="71E63001" w14:textId="4C3C74AB" w:rsidR="008029A3" w:rsidRPr="005C0BB2" w:rsidRDefault="00257377" w:rsidP="0080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11,928</w:t>
            </w:r>
          </w:p>
        </w:tc>
        <w:tc>
          <w:tcPr>
            <w:tcW w:w="270" w:type="dxa"/>
          </w:tcPr>
          <w:p w14:paraId="26CC8722" w14:textId="77777777" w:rsidR="008029A3" w:rsidRPr="005C0BB2" w:rsidRDefault="008029A3" w:rsidP="0080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7" w:type="dxa"/>
          </w:tcPr>
          <w:p w14:paraId="0F68E511" w14:textId="79A5AD9B" w:rsidR="008029A3" w:rsidRPr="005C0BB2" w:rsidRDefault="008029A3" w:rsidP="0080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</w:tr>
      <w:tr w:rsidR="008029A3" w:rsidRPr="005C0BB2" w14:paraId="4129C03E" w14:textId="77777777" w:rsidTr="001C05D5">
        <w:trPr>
          <w:trHeight w:val="352"/>
        </w:trPr>
        <w:tc>
          <w:tcPr>
            <w:tcW w:w="5760" w:type="dxa"/>
          </w:tcPr>
          <w:p w14:paraId="1A2E548E" w14:textId="61E04905" w:rsidR="008029A3" w:rsidRPr="005C0BB2" w:rsidRDefault="008029A3" w:rsidP="0080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บวก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ดอกเบี้ยค้างรับ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E6E9443" w14:textId="46549B90" w:rsidR="008029A3" w:rsidRPr="005C0BB2" w:rsidRDefault="00257377" w:rsidP="0080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3AD5E2" w14:textId="77777777" w:rsidR="008029A3" w:rsidRPr="005C0BB2" w:rsidRDefault="008029A3" w:rsidP="0080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332C2F92" w14:textId="3FB04EF5" w:rsidR="008029A3" w:rsidRPr="005C0BB2" w:rsidRDefault="008029A3" w:rsidP="0080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29A3" w:rsidRPr="005C0BB2" w14:paraId="69C48318" w14:textId="77777777" w:rsidTr="006F1DD2">
        <w:trPr>
          <w:trHeight w:val="352"/>
        </w:trPr>
        <w:tc>
          <w:tcPr>
            <w:tcW w:w="5760" w:type="dxa"/>
          </w:tcPr>
          <w:p w14:paraId="79C0D9F2" w14:textId="77777777" w:rsidR="008029A3" w:rsidRPr="005C0BB2" w:rsidRDefault="008029A3" w:rsidP="008029A3">
            <w:pPr>
              <w:pStyle w:val="a1"/>
              <w:tabs>
                <w:tab w:val="clear" w:pos="1080"/>
              </w:tabs>
              <w:ind w:left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676076E" w14:textId="00A45055" w:rsidR="008029A3" w:rsidRPr="005C0BB2" w:rsidRDefault="00257377" w:rsidP="0080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11,928</w:t>
            </w:r>
          </w:p>
        </w:tc>
        <w:tc>
          <w:tcPr>
            <w:tcW w:w="270" w:type="dxa"/>
          </w:tcPr>
          <w:p w14:paraId="2908042B" w14:textId="77777777" w:rsidR="008029A3" w:rsidRPr="005C0BB2" w:rsidRDefault="008029A3" w:rsidP="0080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3394AD2E" w14:textId="32F0F0E5" w:rsidR="008029A3" w:rsidRPr="005C0BB2" w:rsidRDefault="008029A3" w:rsidP="0080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</w:tr>
      <w:tr w:rsidR="008029A3" w:rsidRPr="005C0BB2" w14:paraId="694FC885" w14:textId="77777777" w:rsidTr="003A13BD">
        <w:trPr>
          <w:trHeight w:val="352"/>
        </w:trPr>
        <w:tc>
          <w:tcPr>
            <w:tcW w:w="5760" w:type="dxa"/>
          </w:tcPr>
          <w:p w14:paraId="6C4B22DF" w14:textId="3E5A51C1" w:rsidR="008029A3" w:rsidRPr="005C0BB2" w:rsidRDefault="00E8179B" w:rsidP="00E8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985B3D5" w14:textId="60A72CE2" w:rsidR="008029A3" w:rsidRPr="005C0BB2" w:rsidRDefault="00257377" w:rsidP="0080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(181)</w:t>
            </w:r>
          </w:p>
        </w:tc>
        <w:tc>
          <w:tcPr>
            <w:tcW w:w="270" w:type="dxa"/>
          </w:tcPr>
          <w:p w14:paraId="3950BEBB" w14:textId="77777777" w:rsidR="008029A3" w:rsidRPr="005C0BB2" w:rsidRDefault="008029A3" w:rsidP="0080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69B1E94B" w14:textId="720829F3" w:rsidR="008029A3" w:rsidRPr="005C0BB2" w:rsidRDefault="00E8179B" w:rsidP="0080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</w:tr>
      <w:tr w:rsidR="008029A3" w:rsidRPr="005C0BB2" w14:paraId="6A83BD2C" w14:textId="77777777" w:rsidTr="003A13BD">
        <w:trPr>
          <w:trHeight w:val="235"/>
        </w:trPr>
        <w:tc>
          <w:tcPr>
            <w:tcW w:w="5760" w:type="dxa"/>
          </w:tcPr>
          <w:p w14:paraId="124E3AAB" w14:textId="77777777" w:rsidR="008029A3" w:rsidRPr="005C0BB2" w:rsidRDefault="008029A3" w:rsidP="0080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E2D6A9E" w14:textId="41D4D63E" w:rsidR="008029A3" w:rsidRPr="005C0BB2" w:rsidRDefault="00257377" w:rsidP="0080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11,747</w:t>
            </w:r>
          </w:p>
        </w:tc>
        <w:tc>
          <w:tcPr>
            <w:tcW w:w="270" w:type="dxa"/>
          </w:tcPr>
          <w:p w14:paraId="0F600798" w14:textId="77777777" w:rsidR="008029A3" w:rsidRPr="005C0BB2" w:rsidRDefault="008029A3" w:rsidP="0080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720FFDAD" w14:textId="3719658A" w:rsidR="008029A3" w:rsidRPr="005C0BB2" w:rsidRDefault="008029A3" w:rsidP="0080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1,166</w:t>
            </w:r>
          </w:p>
        </w:tc>
      </w:tr>
    </w:tbl>
    <w:p w14:paraId="1415D544" w14:textId="56E4485D" w:rsidR="00E8179B" w:rsidRPr="00CA328A" w:rsidRDefault="00E8179B" w:rsidP="00E8179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A328A">
        <w:rPr>
          <w:rFonts w:asciiTheme="majorBidi" w:hAnsiTheme="majorBidi" w:cstheme="majorBidi"/>
          <w:b/>
          <w:sz w:val="28"/>
          <w:szCs w:val="28"/>
          <w:cs/>
        </w:rPr>
        <w:lastRenderedPageBreak/>
        <w:t>ตารางต่อไปนี้แสดงข้อมูลเกี่ยวกับคุณภาพของเครดิต ณ วันที่</w:t>
      </w:r>
      <w:r w:rsidRPr="00CA328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A328A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Pr="00CA328A">
        <w:rPr>
          <w:rFonts w:asciiTheme="majorBidi" w:eastAsia="Times New Roman" w:hAnsiTheme="majorBidi" w:cstheme="majorBidi" w:hint="cs"/>
          <w:sz w:val="28"/>
          <w:szCs w:val="28"/>
          <w:cs/>
        </w:rPr>
        <w:t>ธันวาคม</w:t>
      </w:r>
      <w:r w:rsidRPr="00CA328A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CA328A">
        <w:rPr>
          <w:rFonts w:ascii="Angsana New" w:eastAsia="Times New Roman" w:hAnsi="Angsana New"/>
          <w:sz w:val="28"/>
          <w:szCs w:val="28"/>
        </w:rPr>
        <w:t>2564</w:t>
      </w:r>
      <w:r w:rsidRPr="00CA328A">
        <w:rPr>
          <w:rFonts w:ascii="Angsana New" w:eastAsia="Times New Roman" w:hAnsi="Angsana New" w:hint="cs"/>
          <w:sz w:val="28"/>
          <w:szCs w:val="28"/>
          <w:cs/>
        </w:rPr>
        <w:t xml:space="preserve"> และ </w:t>
      </w:r>
      <w:r w:rsidRPr="00CA328A">
        <w:rPr>
          <w:rFonts w:ascii="Angsana New" w:eastAsia="Times New Roman" w:hAnsi="Angsana New"/>
          <w:sz w:val="28"/>
          <w:szCs w:val="28"/>
        </w:rPr>
        <w:t xml:space="preserve">2563 </w:t>
      </w:r>
      <w:r w:rsidRPr="00CA328A">
        <w:rPr>
          <w:rFonts w:ascii="Angsana New" w:eastAsia="Times New Roman" w:hAnsi="Angsana New" w:hint="cs"/>
          <w:sz w:val="28"/>
          <w:szCs w:val="28"/>
          <w:cs/>
        </w:rPr>
        <w:t>สำหรับ</w:t>
      </w:r>
      <w:r w:rsidRPr="00CA328A">
        <w:rPr>
          <w:rFonts w:ascii="Angsana New" w:eastAsia="Times New Roman" w:hAnsi="Angsana New"/>
          <w:sz w:val="28"/>
          <w:szCs w:val="28"/>
          <w:cs/>
        </w:rPr>
        <w:t>ลูกหนี้จากการซื้อสิทธิเรียกร้อง</w:t>
      </w:r>
      <w:r w:rsidRPr="00CA328A">
        <w:rPr>
          <w:rFonts w:ascii="Angsana New" w:eastAsia="Times New Roman" w:hAnsi="Angsana New" w:hint="cs"/>
          <w:sz w:val="28"/>
          <w:szCs w:val="28"/>
          <w:cs/>
        </w:rPr>
        <w:t xml:space="preserve"> โดยไม่คำนึงถึงหลักประกันและการปรับเครดิตให้ดีขึ้นด้านอื่น ๆ</w:t>
      </w:r>
      <w:r w:rsidRPr="00CA328A">
        <w:rPr>
          <w:rFonts w:ascii="Angsana New" w:eastAsia="Times New Roman" w:hAnsi="Angsana New"/>
          <w:sz w:val="28"/>
          <w:szCs w:val="28"/>
        </w:rPr>
        <w:t xml:space="preserve"> </w:t>
      </w:r>
    </w:p>
    <w:p w14:paraId="24A34362" w14:textId="77777777" w:rsidR="00E8179B" w:rsidRPr="00134470" w:rsidRDefault="00E8179B" w:rsidP="00E8179B">
      <w:pPr>
        <w:pStyle w:val="block"/>
        <w:spacing w:after="0" w:line="192" w:lineRule="auto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06"/>
        <w:gridCol w:w="240"/>
        <w:gridCol w:w="1209"/>
        <w:gridCol w:w="244"/>
        <w:gridCol w:w="1098"/>
        <w:gridCol w:w="251"/>
        <w:gridCol w:w="992"/>
      </w:tblGrid>
      <w:tr w:rsidR="00E8179B" w:rsidRPr="00CA328A" w14:paraId="792C00A1" w14:textId="77777777" w:rsidTr="005E0F51">
        <w:trPr>
          <w:trHeight w:val="322"/>
          <w:tblHeader/>
        </w:trPr>
        <w:tc>
          <w:tcPr>
            <w:tcW w:w="3834" w:type="dxa"/>
            <w:shd w:val="clear" w:color="auto" w:fill="auto"/>
            <w:vAlign w:val="bottom"/>
          </w:tcPr>
          <w:p w14:paraId="265CCA7D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0" w:type="dxa"/>
            <w:gridSpan w:val="7"/>
          </w:tcPr>
          <w:p w14:paraId="50D0E69D" w14:textId="7262289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8179B" w:rsidRPr="00CA328A" w14:paraId="76F105E6" w14:textId="77777777" w:rsidTr="005E0F51">
        <w:trPr>
          <w:trHeight w:val="314"/>
          <w:tblHeader/>
        </w:trPr>
        <w:tc>
          <w:tcPr>
            <w:tcW w:w="3834" w:type="dxa"/>
            <w:shd w:val="clear" w:color="auto" w:fill="auto"/>
            <w:vAlign w:val="bottom"/>
          </w:tcPr>
          <w:p w14:paraId="28211A66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0" w:type="dxa"/>
            <w:gridSpan w:val="7"/>
          </w:tcPr>
          <w:p w14:paraId="18FE82EA" w14:textId="5A9D7FDD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8179B" w:rsidRPr="00CA328A" w14:paraId="175EBA43" w14:textId="77777777" w:rsidTr="005E0F51">
        <w:trPr>
          <w:trHeight w:val="360"/>
          <w:tblHeader/>
        </w:trPr>
        <w:tc>
          <w:tcPr>
            <w:tcW w:w="3834" w:type="dxa"/>
            <w:shd w:val="clear" w:color="auto" w:fill="auto"/>
            <w:vAlign w:val="bottom"/>
          </w:tcPr>
          <w:p w14:paraId="177C3FEB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4ACDB7D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466CF7F7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0" w:type="dxa"/>
          </w:tcPr>
          <w:p w14:paraId="5D71A95A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C7ACDBD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3E33C904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4" w:type="dxa"/>
          </w:tcPr>
          <w:p w14:paraId="63B373F2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673EE6A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8E611A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300161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71B1C565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1" w:type="dxa"/>
          </w:tcPr>
          <w:p w14:paraId="4BEEA7C1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A67EE4" w14:textId="77777777" w:rsidR="00E8179B" w:rsidRPr="00CA328A" w:rsidDel="00D43E7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8179B" w:rsidRPr="00CA328A" w14:paraId="16052C89" w14:textId="77777777" w:rsidTr="005E0F51">
        <w:trPr>
          <w:trHeight w:val="314"/>
          <w:tblHeader/>
        </w:trPr>
        <w:tc>
          <w:tcPr>
            <w:tcW w:w="3834" w:type="dxa"/>
            <w:shd w:val="clear" w:color="auto" w:fill="auto"/>
          </w:tcPr>
          <w:p w14:paraId="281C501E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40" w:type="dxa"/>
            <w:gridSpan w:val="7"/>
            <w:shd w:val="clear" w:color="auto" w:fill="auto"/>
          </w:tcPr>
          <w:p w14:paraId="613A5614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8179B" w:rsidRPr="00CA328A" w14:paraId="47935EAA" w14:textId="77777777" w:rsidTr="005E0F51">
        <w:trPr>
          <w:trHeight w:val="322"/>
        </w:trPr>
        <w:tc>
          <w:tcPr>
            <w:tcW w:w="3834" w:type="dxa"/>
            <w:shd w:val="clear" w:color="auto" w:fill="auto"/>
          </w:tcPr>
          <w:p w14:paraId="5F8A537E" w14:textId="3629A1BF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206" w:type="dxa"/>
            <w:shd w:val="clear" w:color="auto" w:fill="auto"/>
          </w:tcPr>
          <w:p w14:paraId="58B1ECCD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CD6611F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758A447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6EA2EC3E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B4DE60E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767F97B3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7EBAE88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79B" w:rsidRPr="00CA328A" w14:paraId="579CFAD9" w14:textId="77777777" w:rsidTr="005E0F51">
        <w:trPr>
          <w:trHeight w:val="314"/>
        </w:trPr>
        <w:tc>
          <w:tcPr>
            <w:tcW w:w="3834" w:type="dxa"/>
            <w:shd w:val="clear" w:color="auto" w:fill="auto"/>
          </w:tcPr>
          <w:p w14:paraId="0D9174BD" w14:textId="50035CBE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03840D7" w14:textId="6DAA0363" w:rsidR="00E8179B" w:rsidRPr="00CA328A" w:rsidRDefault="00832FF2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11,928</w:t>
            </w:r>
          </w:p>
        </w:tc>
        <w:tc>
          <w:tcPr>
            <w:tcW w:w="240" w:type="dxa"/>
          </w:tcPr>
          <w:p w14:paraId="291C4B34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3D7DCE3A" w14:textId="03589607" w:rsidR="00E8179B" w:rsidRPr="00CA328A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E5D53B9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D61B313" w14:textId="210A10BE" w:rsidR="00E8179B" w:rsidRPr="00CA328A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281FDC0F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94A0489" w14:textId="4914769A" w:rsidR="00E8179B" w:rsidRPr="00CA328A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11,928</w:t>
            </w:r>
          </w:p>
        </w:tc>
      </w:tr>
      <w:tr w:rsidR="00E8179B" w:rsidRPr="00CA328A" w14:paraId="1B114966" w14:textId="77777777" w:rsidTr="00384A47">
        <w:trPr>
          <w:trHeight w:val="60"/>
        </w:trPr>
        <w:tc>
          <w:tcPr>
            <w:tcW w:w="3834" w:type="dxa"/>
            <w:shd w:val="clear" w:color="auto" w:fill="auto"/>
          </w:tcPr>
          <w:p w14:paraId="3C503312" w14:textId="43CDBB00" w:rsidR="00E8179B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6BC40404" w14:textId="47A2F65F" w:rsidR="00E8179B" w:rsidRPr="00CA328A" w:rsidRDefault="00832FF2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11,928</w:t>
            </w:r>
          </w:p>
        </w:tc>
        <w:tc>
          <w:tcPr>
            <w:tcW w:w="240" w:type="dxa"/>
          </w:tcPr>
          <w:p w14:paraId="59DAFC6C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41129586" w14:textId="78802EE1" w:rsidR="00E8179B" w:rsidRPr="00CA328A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0FF0ACD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34E1B23" w14:textId="1A310365" w:rsidR="00E8179B" w:rsidRPr="00CA328A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7673DE30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61FBFE3" w14:textId="6B66565B" w:rsidR="00E8179B" w:rsidRPr="00CA328A" w:rsidRDefault="00BB6AD7" w:rsidP="0038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11,928</w:t>
            </w:r>
          </w:p>
        </w:tc>
      </w:tr>
      <w:tr w:rsidR="00E8179B" w:rsidRPr="00CA328A" w14:paraId="588754EE" w14:textId="77777777" w:rsidTr="005E0F51">
        <w:trPr>
          <w:trHeight w:val="306"/>
        </w:trPr>
        <w:tc>
          <w:tcPr>
            <w:tcW w:w="3834" w:type="dxa"/>
            <w:shd w:val="clear" w:color="auto" w:fill="auto"/>
          </w:tcPr>
          <w:p w14:paraId="0139910B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A328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187E154F" w14:textId="39BCD7C4" w:rsidR="00E8179B" w:rsidRPr="00CA328A" w:rsidRDefault="00832FF2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(181)</w:t>
            </w:r>
          </w:p>
        </w:tc>
        <w:tc>
          <w:tcPr>
            <w:tcW w:w="240" w:type="dxa"/>
          </w:tcPr>
          <w:p w14:paraId="38044806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174BE8BC" w14:textId="6893719C" w:rsidR="00E8179B" w:rsidRPr="00CA328A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562C284C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712C7B1" w14:textId="655C0046" w:rsidR="00E8179B" w:rsidRPr="00CA328A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2683DA92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4E3E3" w14:textId="470ADE2F" w:rsidR="00E8179B" w:rsidRPr="00CA328A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(181)</w:t>
            </w:r>
          </w:p>
        </w:tc>
      </w:tr>
      <w:tr w:rsidR="00E8179B" w:rsidRPr="00CA328A" w14:paraId="12684D63" w14:textId="77777777" w:rsidTr="005E0F51">
        <w:trPr>
          <w:trHeight w:val="314"/>
        </w:trPr>
        <w:tc>
          <w:tcPr>
            <w:tcW w:w="3834" w:type="dxa"/>
            <w:shd w:val="clear" w:color="auto" w:fill="auto"/>
          </w:tcPr>
          <w:p w14:paraId="5AD203A7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30BAA" w14:textId="6ED3CF66" w:rsidR="00E8179B" w:rsidRPr="00CA328A" w:rsidRDefault="00832FF2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11,747</w:t>
            </w:r>
          </w:p>
        </w:tc>
        <w:tc>
          <w:tcPr>
            <w:tcW w:w="240" w:type="dxa"/>
          </w:tcPr>
          <w:p w14:paraId="3243451C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F2088" w14:textId="7B7A61E2" w:rsidR="00E8179B" w:rsidRPr="00CA328A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44FE7B0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77FC17" w14:textId="15835B51" w:rsidR="00E8179B" w:rsidRPr="00CA328A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0E0EDE31" w14:textId="77777777" w:rsidR="00E8179B" w:rsidRPr="00CA328A" w:rsidRDefault="00E8179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EBD7D" w14:textId="67EC5BC7" w:rsidR="00E8179B" w:rsidRPr="00CA328A" w:rsidRDefault="00BB6AD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11,747</w:t>
            </w:r>
          </w:p>
        </w:tc>
      </w:tr>
    </w:tbl>
    <w:p w14:paraId="086BF251" w14:textId="77777777" w:rsidR="0019599B" w:rsidRDefault="0019599B">
      <w:pPr>
        <w:rPr>
          <w:sz w:val="28"/>
          <w:szCs w:val="28"/>
        </w:rPr>
      </w:pPr>
    </w:p>
    <w:p w14:paraId="082D4338" w14:textId="77777777" w:rsidR="00E578EE" w:rsidRPr="00134470" w:rsidRDefault="00E578EE">
      <w:pPr>
        <w:rPr>
          <w:sz w:val="28"/>
          <w:szCs w:val="28"/>
        </w:rPr>
      </w:pPr>
    </w:p>
    <w:tbl>
      <w:tblPr>
        <w:tblW w:w="90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06"/>
        <w:gridCol w:w="240"/>
        <w:gridCol w:w="1209"/>
        <w:gridCol w:w="244"/>
        <w:gridCol w:w="1098"/>
        <w:gridCol w:w="251"/>
        <w:gridCol w:w="992"/>
      </w:tblGrid>
      <w:tr w:rsidR="00384A47" w:rsidRPr="00CA328A" w14:paraId="07B0B029" w14:textId="77777777" w:rsidTr="005E0F51">
        <w:trPr>
          <w:trHeight w:val="322"/>
          <w:tblHeader/>
        </w:trPr>
        <w:tc>
          <w:tcPr>
            <w:tcW w:w="3834" w:type="dxa"/>
            <w:shd w:val="clear" w:color="auto" w:fill="auto"/>
            <w:vAlign w:val="bottom"/>
          </w:tcPr>
          <w:p w14:paraId="0246C38E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0" w:type="dxa"/>
            <w:gridSpan w:val="7"/>
          </w:tcPr>
          <w:p w14:paraId="6FC8DC19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84A47" w:rsidRPr="00CA328A" w14:paraId="1EB45F88" w14:textId="77777777" w:rsidTr="005E0F51">
        <w:trPr>
          <w:trHeight w:val="314"/>
          <w:tblHeader/>
        </w:trPr>
        <w:tc>
          <w:tcPr>
            <w:tcW w:w="3834" w:type="dxa"/>
            <w:shd w:val="clear" w:color="auto" w:fill="auto"/>
            <w:vAlign w:val="bottom"/>
          </w:tcPr>
          <w:p w14:paraId="2062CFDE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0" w:type="dxa"/>
            <w:gridSpan w:val="7"/>
          </w:tcPr>
          <w:p w14:paraId="09CD2941" w14:textId="63E4E981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84A47" w:rsidRPr="00CA328A" w14:paraId="0C61459E" w14:textId="77777777" w:rsidTr="005E0F51">
        <w:trPr>
          <w:trHeight w:val="360"/>
          <w:tblHeader/>
        </w:trPr>
        <w:tc>
          <w:tcPr>
            <w:tcW w:w="3834" w:type="dxa"/>
            <w:shd w:val="clear" w:color="auto" w:fill="auto"/>
            <w:vAlign w:val="bottom"/>
          </w:tcPr>
          <w:p w14:paraId="08C1B1BC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9CC3E29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7B795B98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0" w:type="dxa"/>
          </w:tcPr>
          <w:p w14:paraId="79BBD8F7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367F7A96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538E93E6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4" w:type="dxa"/>
          </w:tcPr>
          <w:p w14:paraId="1FCCBC5E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C632583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A2D161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475852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0B1412B7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1" w:type="dxa"/>
          </w:tcPr>
          <w:p w14:paraId="1C1EB08D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67E24B" w14:textId="77777777" w:rsidR="00384A47" w:rsidRPr="00CA328A" w:rsidDel="00D43E7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84A47" w:rsidRPr="00CA328A" w14:paraId="073C3897" w14:textId="77777777" w:rsidTr="005E0F51">
        <w:trPr>
          <w:trHeight w:val="314"/>
          <w:tblHeader/>
        </w:trPr>
        <w:tc>
          <w:tcPr>
            <w:tcW w:w="3834" w:type="dxa"/>
            <w:shd w:val="clear" w:color="auto" w:fill="auto"/>
          </w:tcPr>
          <w:p w14:paraId="0AB8873B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40" w:type="dxa"/>
            <w:gridSpan w:val="7"/>
            <w:shd w:val="clear" w:color="auto" w:fill="auto"/>
          </w:tcPr>
          <w:p w14:paraId="6428AB30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84A47" w:rsidRPr="00CA328A" w14:paraId="05E3B027" w14:textId="77777777" w:rsidTr="005E0F51">
        <w:trPr>
          <w:trHeight w:val="322"/>
        </w:trPr>
        <w:tc>
          <w:tcPr>
            <w:tcW w:w="3834" w:type="dxa"/>
            <w:shd w:val="clear" w:color="auto" w:fill="auto"/>
          </w:tcPr>
          <w:p w14:paraId="2C53BEC4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15" w:name="_Hlk93410894"/>
            <w:r w:rsidRPr="00CA32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ลูกหนี้จากการซื้อสิทธิเรียกร้อง</w:t>
            </w:r>
            <w:bookmarkEnd w:id="15"/>
          </w:p>
        </w:tc>
        <w:tc>
          <w:tcPr>
            <w:tcW w:w="1206" w:type="dxa"/>
            <w:shd w:val="clear" w:color="auto" w:fill="auto"/>
          </w:tcPr>
          <w:p w14:paraId="23CA2ABD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DD65DB8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3D61324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6A927DE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26B36AF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061D928C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78BB676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4A47" w:rsidRPr="00CA328A" w14:paraId="5DF7D6F4" w14:textId="77777777" w:rsidTr="005E0F51">
        <w:trPr>
          <w:trHeight w:val="314"/>
        </w:trPr>
        <w:tc>
          <w:tcPr>
            <w:tcW w:w="3834" w:type="dxa"/>
            <w:shd w:val="clear" w:color="auto" w:fill="auto"/>
          </w:tcPr>
          <w:p w14:paraId="0AE96F22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38593036" w14:textId="1E063228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240" w:type="dxa"/>
          </w:tcPr>
          <w:p w14:paraId="509B5EAF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738C3BF5" w14:textId="1109953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5E524C8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2C0F363" w14:textId="69BE33CB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5F45D190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4856EC9" w14:textId="66C62E7B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</w:tr>
      <w:tr w:rsidR="00384A47" w:rsidRPr="00CA328A" w14:paraId="581D9E39" w14:textId="77777777" w:rsidTr="005E0F51">
        <w:trPr>
          <w:trHeight w:val="60"/>
        </w:trPr>
        <w:tc>
          <w:tcPr>
            <w:tcW w:w="3834" w:type="dxa"/>
            <w:shd w:val="clear" w:color="auto" w:fill="auto"/>
          </w:tcPr>
          <w:p w14:paraId="07FE48DA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413D907D" w14:textId="6A51DBAD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240" w:type="dxa"/>
          </w:tcPr>
          <w:p w14:paraId="71DCD536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3FEC7599" w14:textId="37AE25A4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D684785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48CAA75" w14:textId="40D5D1AE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3742F22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B410305" w14:textId="5205ABA1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</w:tr>
      <w:tr w:rsidR="00384A47" w:rsidRPr="00CA328A" w14:paraId="30251609" w14:textId="77777777" w:rsidTr="005E0F51">
        <w:trPr>
          <w:trHeight w:val="306"/>
        </w:trPr>
        <w:tc>
          <w:tcPr>
            <w:tcW w:w="3834" w:type="dxa"/>
            <w:shd w:val="clear" w:color="auto" w:fill="auto"/>
          </w:tcPr>
          <w:p w14:paraId="034BCE85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A32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A328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0E3E87AE" w14:textId="50B3EC02" w:rsidR="00384A47" w:rsidRPr="00CA328A" w:rsidRDefault="00384A47" w:rsidP="0038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40" w:type="dxa"/>
          </w:tcPr>
          <w:p w14:paraId="0FE7DD02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4D164215" w14:textId="2EE6C312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9F20DD9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60A1F18" w14:textId="65D9DF5E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D57865A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A1219" w14:textId="1CF9CD70" w:rsidR="00384A47" w:rsidRPr="00CA328A" w:rsidRDefault="00384A47" w:rsidP="0038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</w:tr>
      <w:tr w:rsidR="00384A47" w:rsidRPr="00CA328A" w14:paraId="6913F782" w14:textId="77777777" w:rsidTr="005E0F51">
        <w:trPr>
          <w:trHeight w:val="314"/>
        </w:trPr>
        <w:tc>
          <w:tcPr>
            <w:tcW w:w="3834" w:type="dxa"/>
            <w:shd w:val="clear" w:color="auto" w:fill="auto"/>
          </w:tcPr>
          <w:p w14:paraId="19CB1FA7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A0EFB" w14:textId="7097F7C8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1,166</w:t>
            </w:r>
          </w:p>
        </w:tc>
        <w:tc>
          <w:tcPr>
            <w:tcW w:w="240" w:type="dxa"/>
          </w:tcPr>
          <w:p w14:paraId="6B6D6755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211E7" w14:textId="65D64FBF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915A5A8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0F69A" w14:textId="725B0D36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32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048119E3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AC5D2" w14:textId="3F0EC2B5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32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1,166</w:t>
            </w:r>
          </w:p>
        </w:tc>
      </w:tr>
    </w:tbl>
    <w:p w14:paraId="031D5F0B" w14:textId="18D3EE02" w:rsidR="00E8179B" w:rsidRPr="00CA328A" w:rsidRDefault="00E8179B" w:rsidP="00EF3D9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5D7DEB8C" w14:textId="77777777" w:rsidR="004254C1" w:rsidRPr="00CA328A" w:rsidRDefault="004254C1" w:rsidP="00EF3D9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57A6AC99" w14:textId="77777777" w:rsidR="007F67E7" w:rsidRDefault="007F67E7" w:rsidP="00384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3A5AD2CA" w14:textId="6911C4F7" w:rsidR="007F67E7" w:rsidRDefault="007F67E7" w:rsidP="00815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063D47E6" w14:textId="4774A2FC" w:rsidR="00384A47" w:rsidRPr="00CA328A" w:rsidRDefault="00384A47" w:rsidP="00384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CA328A">
        <w:rPr>
          <w:rFonts w:ascii="Angsana New" w:hAnsi="Angsana New"/>
          <w:sz w:val="28"/>
          <w:szCs w:val="28"/>
          <w:cs/>
        </w:rPr>
        <w:lastRenderedPageBreak/>
        <w:t>รายการเคลื่อนไหวของค่าเผื่อ</w:t>
      </w:r>
      <w:r w:rsidRPr="00CA328A">
        <w:rPr>
          <w:rFonts w:ascii="Angsana New" w:hAnsi="Angsana New" w:hint="cs"/>
          <w:sz w:val="28"/>
          <w:szCs w:val="28"/>
          <w:cs/>
        </w:rPr>
        <w:t>ผลขาดทุนด้านเครดิตที่คาดว่าจะเกิดขึ้นร</w:t>
      </w:r>
      <w:r w:rsidRPr="00CA328A">
        <w:rPr>
          <w:rFonts w:ascii="Angsana New" w:hAnsi="Angsana New"/>
          <w:sz w:val="28"/>
          <w:szCs w:val="28"/>
          <w:cs/>
        </w:rPr>
        <w:t>ะหว่าง</w:t>
      </w:r>
      <w:r w:rsidRPr="00CA328A">
        <w:rPr>
          <w:rFonts w:ascii="Angsana New" w:hAnsi="Angsana New" w:hint="cs"/>
          <w:sz w:val="28"/>
          <w:szCs w:val="28"/>
          <w:cs/>
        </w:rPr>
        <w:t>ปีสำหรับ</w:t>
      </w:r>
      <w:r w:rsidRPr="00CA328A">
        <w:rPr>
          <w:rFonts w:ascii="Angsana New" w:hAnsi="Angsana New"/>
          <w:sz w:val="28"/>
          <w:szCs w:val="28"/>
          <w:cs/>
        </w:rPr>
        <w:t>ลูกหนี้จากการซื้อสิทธิเรียกร้อง</w:t>
      </w:r>
      <w:r w:rsidRPr="00CA328A">
        <w:rPr>
          <w:rFonts w:ascii="Angsana New" w:hAnsi="Angsana New"/>
          <w:sz w:val="28"/>
          <w:szCs w:val="28"/>
        </w:rPr>
        <w:br/>
      </w:r>
      <w:r w:rsidRPr="00CA328A"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77FC083D" w14:textId="77777777" w:rsidR="00384A47" w:rsidRPr="00CA328A" w:rsidRDefault="00384A47" w:rsidP="0021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bookmarkStart w:id="16" w:name="_Hlk95731117"/>
    </w:p>
    <w:bookmarkEnd w:id="16"/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442"/>
        <w:gridCol w:w="1440"/>
        <w:gridCol w:w="1440"/>
        <w:gridCol w:w="1440"/>
      </w:tblGrid>
      <w:tr w:rsidR="00384A47" w:rsidRPr="00CA328A" w14:paraId="01044605" w14:textId="77777777" w:rsidTr="005E0F51">
        <w:trPr>
          <w:tblHeader/>
        </w:trPr>
        <w:tc>
          <w:tcPr>
            <w:tcW w:w="3672" w:type="dxa"/>
          </w:tcPr>
          <w:p w14:paraId="1AD4FA26" w14:textId="5FDED31A" w:rsidR="00384A47" w:rsidRPr="00CA328A" w:rsidRDefault="00384A47" w:rsidP="00EB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778D4105" w14:textId="68AE6215" w:rsidR="00384A47" w:rsidRPr="00CA328A" w:rsidRDefault="00384A47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CA328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384A47" w:rsidRPr="00CA328A" w14:paraId="3689D1F3" w14:textId="77777777" w:rsidTr="005E0F51">
        <w:trPr>
          <w:tblHeader/>
        </w:trPr>
        <w:tc>
          <w:tcPr>
            <w:tcW w:w="3672" w:type="dxa"/>
          </w:tcPr>
          <w:p w14:paraId="1BFEE232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1C384A5F" w14:textId="7F325D38" w:rsidR="00384A47" w:rsidRPr="00CA328A" w:rsidRDefault="00384A47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CA328A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</w:tr>
      <w:tr w:rsidR="00384A47" w:rsidRPr="00CA328A" w14:paraId="6D7C4E30" w14:textId="77777777" w:rsidTr="005E0F51">
        <w:trPr>
          <w:tblHeader/>
        </w:trPr>
        <w:tc>
          <w:tcPr>
            <w:tcW w:w="3672" w:type="dxa"/>
          </w:tcPr>
          <w:p w14:paraId="604838A5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4DB20089" w14:textId="77777777" w:rsidR="00384A47" w:rsidRPr="00CA328A" w:rsidRDefault="00384A47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ที่ไม่มีการเพิ่มขึ้น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</w:tcPr>
          <w:p w14:paraId="40CB6581" w14:textId="77777777" w:rsidR="00384A47" w:rsidRPr="00CA328A" w:rsidRDefault="00384A47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5601E89E" w14:textId="77777777" w:rsidR="00384A47" w:rsidRPr="00CA328A" w:rsidRDefault="00384A47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ที่มีการด้อยค่า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2245DEAD" w14:textId="77777777" w:rsidR="00384A47" w:rsidRPr="00CA328A" w:rsidRDefault="00384A47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384A47" w:rsidRPr="00CA328A" w14:paraId="45443862" w14:textId="77777777" w:rsidTr="005E0F51">
        <w:trPr>
          <w:tblHeader/>
        </w:trPr>
        <w:tc>
          <w:tcPr>
            <w:tcW w:w="3672" w:type="dxa"/>
          </w:tcPr>
          <w:p w14:paraId="54D0823E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5E2179A3" w14:textId="77777777" w:rsidR="00384A47" w:rsidRPr="00CA328A" w:rsidRDefault="00384A47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CA328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</w:t>
            </w: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384A47" w:rsidRPr="00CA328A" w14:paraId="2C957E0C" w14:textId="77777777" w:rsidTr="005E0F51">
        <w:tc>
          <w:tcPr>
            <w:tcW w:w="3672" w:type="dxa"/>
            <w:vAlign w:val="bottom"/>
          </w:tcPr>
          <w:p w14:paraId="6533DD18" w14:textId="09F27C3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ลูกหนี้จากการซื้อสิทธิเรียกร้อง</w:t>
            </w:r>
          </w:p>
        </w:tc>
        <w:tc>
          <w:tcPr>
            <w:tcW w:w="1442" w:type="dxa"/>
            <w:vAlign w:val="bottom"/>
          </w:tcPr>
          <w:p w14:paraId="11B5C53A" w14:textId="77777777" w:rsidR="00384A47" w:rsidRPr="00CA328A" w:rsidRDefault="00384A47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55BFDF1" w14:textId="77777777" w:rsidR="00384A47" w:rsidRPr="00CA328A" w:rsidRDefault="00384A47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529BF0C" w14:textId="77777777" w:rsidR="00384A47" w:rsidRPr="00CA328A" w:rsidRDefault="00384A47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D93078D" w14:textId="77777777" w:rsidR="00384A47" w:rsidRPr="00CA328A" w:rsidRDefault="00384A47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84A47" w:rsidRPr="00036C2B" w14:paraId="6CDCD993" w14:textId="77777777" w:rsidTr="005E0F51">
        <w:tc>
          <w:tcPr>
            <w:tcW w:w="3672" w:type="dxa"/>
          </w:tcPr>
          <w:p w14:paraId="7E115352" w14:textId="77777777" w:rsidR="00384A47" w:rsidRPr="00036C2B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036C2B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036C2B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1</w:t>
            </w:r>
            <w:r w:rsidRPr="00036C2B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 มกราคม</w:t>
            </w:r>
            <w:r w:rsidRPr="00036C2B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79B65D22" w14:textId="5A07008A" w:rsidR="00384A47" w:rsidRPr="00036C2B" w:rsidRDefault="347D44B3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40" w:type="dxa"/>
          </w:tcPr>
          <w:p w14:paraId="641FD45D" w14:textId="5583B382" w:rsidR="00384A47" w:rsidRPr="00036C2B" w:rsidRDefault="003A2391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422ED18" w14:textId="388A7564" w:rsidR="00384A47" w:rsidRPr="00036C2B" w:rsidRDefault="003A2391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AEE8E7B" w14:textId="03253FEA" w:rsidR="00384A47" w:rsidRPr="00036C2B" w:rsidRDefault="25AF1D4D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84A47" w:rsidRPr="00036C2B" w14:paraId="40EFB103" w14:textId="77777777" w:rsidTr="005E0F51">
        <w:tc>
          <w:tcPr>
            <w:tcW w:w="3672" w:type="dxa"/>
            <w:vAlign w:val="bottom"/>
          </w:tcPr>
          <w:p w14:paraId="0871FF61" w14:textId="77777777" w:rsidR="00384A47" w:rsidRPr="00036C2B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036C2B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185EE8A2" w14:textId="6AA56D41" w:rsidR="00384A47" w:rsidRPr="00036C2B" w:rsidRDefault="5647FB7B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7C22C55A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40" w:type="dxa"/>
            <w:vAlign w:val="bottom"/>
          </w:tcPr>
          <w:p w14:paraId="0C0F51C4" w14:textId="11933478" w:rsidR="00384A47" w:rsidRPr="00036C2B" w:rsidRDefault="003A2391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2C0878C" w14:textId="4CA7C2DC" w:rsidR="00384A47" w:rsidRPr="00036C2B" w:rsidRDefault="003A2391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F1CDA4D" w14:textId="7DF6F34A" w:rsidR="00384A47" w:rsidRPr="00036C2B" w:rsidRDefault="4E270144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181</w:t>
            </w:r>
          </w:p>
        </w:tc>
      </w:tr>
      <w:tr w:rsidR="00384A47" w:rsidRPr="00036C2B" w14:paraId="593AA770" w14:textId="77777777" w:rsidTr="005E0F51">
        <w:tc>
          <w:tcPr>
            <w:tcW w:w="3672" w:type="dxa"/>
            <w:vAlign w:val="bottom"/>
          </w:tcPr>
          <w:p w14:paraId="46668F70" w14:textId="77777777" w:rsidR="00384A47" w:rsidRPr="00036C2B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036C2B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6799A33C" w14:textId="42550281" w:rsidR="00384A47" w:rsidRPr="00036C2B" w:rsidRDefault="787152AE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333B4057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0C18360D" w14:textId="5750AA72" w:rsidR="00384A47" w:rsidRPr="00036C2B" w:rsidRDefault="003A2391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7DE50DD" w14:textId="5AEB5DE4" w:rsidR="00384A47" w:rsidRPr="00036C2B" w:rsidRDefault="003A2391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6D0F458" w14:textId="36216773" w:rsidR="00384A47" w:rsidRPr="00036C2B" w:rsidRDefault="4B68C05C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11EC8CC2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384A47" w:rsidRPr="00CA328A" w14:paraId="726D6467" w14:textId="77777777" w:rsidTr="005E0F51">
        <w:tc>
          <w:tcPr>
            <w:tcW w:w="3672" w:type="dxa"/>
            <w:vAlign w:val="bottom"/>
          </w:tcPr>
          <w:p w14:paraId="3A365ADD" w14:textId="77777777" w:rsidR="00384A47" w:rsidRPr="00036C2B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036C2B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036C2B">
              <w:rPr>
                <w:rFonts w:ascii="Angsana New" w:eastAsia="AngsanaNew" w:hAnsi="Angsana New"/>
                <w:b/>
                <w:bCs/>
                <w:sz w:val="28"/>
                <w:szCs w:val="28"/>
                <w:lang w:eastAsia="en-GB"/>
              </w:rPr>
              <w:t>31</w:t>
            </w:r>
            <w:r w:rsidRPr="00036C2B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5248AEB2" w14:textId="1279DFD2" w:rsidR="00384A47" w:rsidRPr="00036C2B" w:rsidRDefault="686452EA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181</w:t>
            </w:r>
          </w:p>
        </w:tc>
        <w:tc>
          <w:tcPr>
            <w:tcW w:w="1440" w:type="dxa"/>
          </w:tcPr>
          <w:p w14:paraId="4962B768" w14:textId="127DEA38" w:rsidR="00384A47" w:rsidRPr="00036C2B" w:rsidRDefault="003A2391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B22FB54" w14:textId="038F1986" w:rsidR="00384A47" w:rsidRPr="00036C2B" w:rsidRDefault="003A2391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810AA98" w14:textId="4BD5DB49" w:rsidR="00384A47" w:rsidRPr="00036C2B" w:rsidRDefault="3652649E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181</w:t>
            </w:r>
          </w:p>
        </w:tc>
      </w:tr>
    </w:tbl>
    <w:p w14:paraId="0254B1FF" w14:textId="77777777" w:rsidR="00384A47" w:rsidRPr="006F2E66" w:rsidRDefault="00384A47" w:rsidP="00EB7396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442"/>
        <w:gridCol w:w="1440"/>
        <w:gridCol w:w="1440"/>
        <w:gridCol w:w="1440"/>
      </w:tblGrid>
      <w:tr w:rsidR="00384A47" w:rsidRPr="00CA328A" w14:paraId="6DCEB0AE" w14:textId="77777777" w:rsidTr="005E0F51">
        <w:trPr>
          <w:tblHeader/>
        </w:trPr>
        <w:tc>
          <w:tcPr>
            <w:tcW w:w="3672" w:type="dxa"/>
          </w:tcPr>
          <w:p w14:paraId="49277084" w14:textId="2E06F199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091460B5" w14:textId="77777777" w:rsidR="00384A47" w:rsidRPr="00CA328A" w:rsidRDefault="00384A47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CA328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384A47" w:rsidRPr="00CA328A" w14:paraId="04BB2CDD" w14:textId="77777777" w:rsidTr="005E0F51">
        <w:trPr>
          <w:tblHeader/>
        </w:trPr>
        <w:tc>
          <w:tcPr>
            <w:tcW w:w="3672" w:type="dxa"/>
          </w:tcPr>
          <w:p w14:paraId="2D5CF481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621CC4EA" w14:textId="7EC5B344" w:rsidR="00384A47" w:rsidRPr="00CA328A" w:rsidRDefault="00384A47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CA328A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384A47" w:rsidRPr="00CA328A" w14:paraId="07C7F483" w14:textId="77777777" w:rsidTr="005E0F51">
        <w:trPr>
          <w:tblHeader/>
        </w:trPr>
        <w:tc>
          <w:tcPr>
            <w:tcW w:w="3672" w:type="dxa"/>
          </w:tcPr>
          <w:p w14:paraId="1BB4C453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00DC53D0" w14:textId="77777777" w:rsidR="00384A47" w:rsidRPr="00CA328A" w:rsidRDefault="00384A47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ที่ไม่มีการเพิ่มขึ้น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</w:tcPr>
          <w:p w14:paraId="1F87F3C2" w14:textId="77777777" w:rsidR="00384A47" w:rsidRPr="00CA328A" w:rsidRDefault="00384A47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3D9F1EDD" w14:textId="77777777" w:rsidR="00384A47" w:rsidRPr="00CA328A" w:rsidRDefault="00384A47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ที่มีการด้อยค่า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1C6FCAE8" w14:textId="77777777" w:rsidR="00384A47" w:rsidRPr="00CA328A" w:rsidRDefault="00384A47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384A47" w:rsidRPr="00CA328A" w14:paraId="4B85E4C7" w14:textId="77777777" w:rsidTr="005E0F51">
        <w:trPr>
          <w:tblHeader/>
        </w:trPr>
        <w:tc>
          <w:tcPr>
            <w:tcW w:w="3672" w:type="dxa"/>
          </w:tcPr>
          <w:p w14:paraId="1CFBEAFB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07726B2A" w14:textId="77777777" w:rsidR="00384A47" w:rsidRPr="00CA328A" w:rsidRDefault="00384A47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CA328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</w:t>
            </w: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384A47" w:rsidRPr="00CA328A" w14:paraId="0458FE21" w14:textId="77777777" w:rsidTr="005E0F51">
        <w:tc>
          <w:tcPr>
            <w:tcW w:w="3672" w:type="dxa"/>
            <w:vAlign w:val="bottom"/>
          </w:tcPr>
          <w:p w14:paraId="6AA67ACF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ลูกหนี้จากการซื้อสิทธิเรียกร้อง</w:t>
            </w:r>
          </w:p>
        </w:tc>
        <w:tc>
          <w:tcPr>
            <w:tcW w:w="1442" w:type="dxa"/>
            <w:vAlign w:val="bottom"/>
          </w:tcPr>
          <w:p w14:paraId="0FC25335" w14:textId="77777777" w:rsidR="00384A47" w:rsidRPr="00CA328A" w:rsidRDefault="00384A47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CFEE355" w14:textId="77777777" w:rsidR="00384A47" w:rsidRPr="00CA328A" w:rsidRDefault="00384A47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9640DDE" w14:textId="77777777" w:rsidR="00384A47" w:rsidRPr="00CA328A" w:rsidRDefault="00384A47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E74DD42" w14:textId="77777777" w:rsidR="00384A47" w:rsidRPr="00CA328A" w:rsidRDefault="00384A47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84A47" w:rsidRPr="00CA328A" w14:paraId="3F3C70BD" w14:textId="77777777" w:rsidTr="005E0F51">
        <w:tc>
          <w:tcPr>
            <w:tcW w:w="3672" w:type="dxa"/>
          </w:tcPr>
          <w:p w14:paraId="6519E099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A328A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1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 มกราคม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2CCA38A8" w14:textId="09C12A0B" w:rsidR="00384A47" w:rsidRPr="00CA328A" w:rsidRDefault="00384A47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1440" w:type="dxa"/>
          </w:tcPr>
          <w:p w14:paraId="64EC4E29" w14:textId="3A5E62F1" w:rsidR="00384A47" w:rsidRPr="00CA328A" w:rsidRDefault="00384A47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CA32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87F5F86" w14:textId="6948258A" w:rsidR="00384A47" w:rsidRPr="00CA328A" w:rsidRDefault="00384A47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CA32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9806F59" w14:textId="379AAC6C" w:rsidR="00384A47" w:rsidRPr="00CA328A" w:rsidRDefault="00384A47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CA328A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384A47" w:rsidRPr="00CA328A" w14:paraId="4FC7C554" w14:textId="77777777" w:rsidTr="005E0F51">
        <w:tc>
          <w:tcPr>
            <w:tcW w:w="3672" w:type="dxa"/>
            <w:vAlign w:val="bottom"/>
          </w:tcPr>
          <w:p w14:paraId="0CBDE079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6B594551" w14:textId="52768E49" w:rsidR="00384A47" w:rsidRPr="00CA328A" w:rsidRDefault="00384A47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40" w:type="dxa"/>
            <w:vAlign w:val="bottom"/>
          </w:tcPr>
          <w:p w14:paraId="5AC51994" w14:textId="520686F9" w:rsidR="00384A47" w:rsidRPr="00CA328A" w:rsidRDefault="00384A47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67324FF" w14:textId="06A7AA97" w:rsidR="00384A47" w:rsidRPr="00CA328A" w:rsidRDefault="00384A47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A5F2980" w14:textId="43D58513" w:rsidR="00384A47" w:rsidRPr="00CA328A" w:rsidRDefault="00384A47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384A47" w:rsidRPr="00CA328A" w14:paraId="4C1A1343" w14:textId="77777777" w:rsidTr="005E0F51">
        <w:tc>
          <w:tcPr>
            <w:tcW w:w="3672" w:type="dxa"/>
            <w:vAlign w:val="bottom"/>
          </w:tcPr>
          <w:p w14:paraId="3DE9F956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540F3F91" w14:textId="6E46C07D" w:rsidR="00384A47" w:rsidRPr="00CA328A" w:rsidRDefault="00384A47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(146)</w:t>
            </w:r>
          </w:p>
        </w:tc>
        <w:tc>
          <w:tcPr>
            <w:tcW w:w="1440" w:type="dxa"/>
            <w:vAlign w:val="bottom"/>
          </w:tcPr>
          <w:p w14:paraId="68068A05" w14:textId="5F74ECFA" w:rsidR="00384A47" w:rsidRPr="00CA328A" w:rsidRDefault="00384A47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DE9D4AE" w14:textId="615B4D0C" w:rsidR="00384A47" w:rsidRPr="00CA328A" w:rsidRDefault="00384A47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E910281" w14:textId="2BF2857D" w:rsidR="00384A47" w:rsidRPr="00CA328A" w:rsidRDefault="00384A47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(146)</w:t>
            </w:r>
          </w:p>
        </w:tc>
      </w:tr>
      <w:tr w:rsidR="00384A47" w:rsidRPr="00CA328A" w14:paraId="5B619C76" w14:textId="77777777" w:rsidTr="005E0F51">
        <w:tc>
          <w:tcPr>
            <w:tcW w:w="3672" w:type="dxa"/>
            <w:vAlign w:val="bottom"/>
          </w:tcPr>
          <w:p w14:paraId="1F61C9AF" w14:textId="77777777" w:rsidR="00384A47" w:rsidRPr="00CA328A" w:rsidRDefault="00384A47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A328A">
              <w:rPr>
                <w:rFonts w:ascii="Angsana New" w:eastAsia="AngsanaNew" w:hAnsi="Angsana New"/>
                <w:b/>
                <w:bCs/>
                <w:sz w:val="28"/>
                <w:szCs w:val="28"/>
                <w:lang w:eastAsia="en-GB"/>
              </w:rPr>
              <w:t>31</w:t>
            </w:r>
            <w:r w:rsidRPr="00CA328A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0582F7F9" w14:textId="2B536BE1" w:rsidR="00384A47" w:rsidRPr="00CA328A" w:rsidRDefault="00384A47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328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0C6FC42E" w14:textId="23B40997" w:rsidR="00384A47" w:rsidRPr="00CA328A" w:rsidRDefault="00384A47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328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6C5DF72" w14:textId="4CE0A65E" w:rsidR="00384A47" w:rsidRPr="00CA328A" w:rsidRDefault="00384A47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328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019DDDF" w14:textId="7BF2A1A2" w:rsidR="00384A47" w:rsidRPr="00CA328A" w:rsidRDefault="00384A47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328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4A7E4A6A" w14:textId="77777777" w:rsidR="00384A47" w:rsidRPr="00CA328A" w:rsidRDefault="00384A47" w:rsidP="00B73CEA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575C2A11" w14:textId="60A86B2A" w:rsidR="006479B1" w:rsidRPr="005C0BB2" w:rsidRDefault="009A57F6" w:rsidP="007F67E7">
      <w:pPr>
        <w:pStyle w:val="block"/>
        <w:spacing w:after="0" w:line="240" w:lineRule="auto"/>
        <w:ind w:left="0" w:firstLine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5C0BB2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ธันวาคม </w:t>
      </w:r>
      <w:r w:rsidRPr="005C0BB2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CB09A9">
        <w:rPr>
          <w:rFonts w:asciiTheme="majorBidi" w:hAnsiTheme="majorBidi" w:cstheme="majorBidi"/>
          <w:sz w:val="28"/>
          <w:szCs w:val="28"/>
          <w:lang w:val="en-US" w:bidi="th-TH"/>
        </w:rPr>
        <w:t>4</w:t>
      </w: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ระยะเวลาปกติของการให้สินเชื่อแก่ลูกค้าของกลุ่มบริษัทคือ </w:t>
      </w:r>
      <w:r w:rsidR="00BC16F7">
        <w:rPr>
          <w:rFonts w:asciiTheme="majorBidi" w:hAnsiTheme="majorBidi" w:cstheme="majorBidi"/>
          <w:sz w:val="28"/>
          <w:szCs w:val="28"/>
          <w:lang w:val="en-US" w:bidi="th-TH"/>
        </w:rPr>
        <w:t>90</w:t>
      </w:r>
      <w:r w:rsidR="007F67E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BC16F7">
        <w:rPr>
          <w:rFonts w:asciiTheme="majorBidi" w:hAnsiTheme="majorBidi" w:cstheme="majorBidi"/>
          <w:sz w:val="28"/>
          <w:szCs w:val="28"/>
          <w:lang w:val="en-US" w:bidi="th-TH"/>
        </w:rPr>
        <w:t>-</w:t>
      </w:r>
      <w:r w:rsidR="007F67E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BC16F7">
        <w:rPr>
          <w:rFonts w:asciiTheme="majorBidi" w:hAnsiTheme="majorBidi" w:cstheme="majorBidi"/>
          <w:sz w:val="28"/>
          <w:szCs w:val="28"/>
          <w:lang w:val="en-US" w:bidi="th-TH"/>
        </w:rPr>
        <w:t>180</w:t>
      </w: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วัน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(</w:t>
      </w:r>
      <w:r w:rsidRPr="005C0BB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</w:t>
      </w:r>
      <w:r w:rsidR="00A51517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3</w:t>
      </w:r>
      <w:r w:rsidRPr="005C0BB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: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</w:t>
      </w:r>
      <w:r w:rsidR="00D7466B" w:rsidRPr="005C0BB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90 - 180</w:t>
      </w:r>
      <w:r w:rsidR="00C23864" w:rsidRPr="005C0BB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วัน</w:t>
      </w:r>
      <w:r w:rsidR="00716497" w:rsidRPr="005C0BB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)</w:t>
      </w:r>
    </w:p>
    <w:p w14:paraId="1D274775" w14:textId="77777777" w:rsidR="00516C6F" w:rsidRPr="00CF524A" w:rsidRDefault="00516C6F" w:rsidP="00EA6B3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382616C" w14:textId="3079D36C" w:rsidR="00B67631" w:rsidRDefault="00716497" w:rsidP="00811A1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>ลูกหนี้จากการซื้อสิทธิเรียกร้องของ</w:t>
      </w:r>
      <w:r w:rsidR="007C33EF"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</w:t>
      </w:r>
      <w:r w:rsidR="00B23329"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บริษัท ณ วันที่ </w:t>
      </w:r>
      <w:r w:rsidR="00B23329" w:rsidRPr="005C0BB2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="00B23329"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ธันวาคม </w:t>
      </w:r>
      <w:r w:rsidR="00B23329" w:rsidRPr="005C0BB2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CB09A9">
        <w:rPr>
          <w:rFonts w:asciiTheme="majorBidi" w:hAnsiTheme="majorBidi" w:cstheme="majorBidi"/>
          <w:sz w:val="28"/>
          <w:szCs w:val="28"/>
          <w:lang w:val="en-US" w:bidi="th-TH"/>
        </w:rPr>
        <w:t>4</w:t>
      </w:r>
      <w:r w:rsidR="00B23329" w:rsidRPr="005C0BB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B23329"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และ </w:t>
      </w:r>
      <w:r w:rsidR="00B23329" w:rsidRPr="005C0BB2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CB09A9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B23329" w:rsidRPr="005C0BB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เป็นสกุลเงินบาท</w:t>
      </w:r>
    </w:p>
    <w:p w14:paraId="01A7BB93" w14:textId="28DD6744" w:rsidR="00B67631" w:rsidRPr="005C0BB2" w:rsidRDefault="00852774" w:rsidP="00B67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9</w:t>
      </w:r>
      <w:r w:rsidR="00B67631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B67631">
        <w:rPr>
          <w:rFonts w:asciiTheme="majorBidi" w:hAnsiTheme="majorBidi" w:cstheme="majorBidi" w:hint="cs"/>
          <w:b/>
          <w:bCs/>
          <w:sz w:val="28"/>
          <w:szCs w:val="28"/>
          <w:cs/>
        </w:rPr>
        <w:t>ลูกหนี้เงินให้สินเชื่ออื่น</w:t>
      </w:r>
    </w:p>
    <w:p w14:paraId="4500513D" w14:textId="383963A8" w:rsidR="005E0F51" w:rsidRPr="00CF524A" w:rsidRDefault="005E0F51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4D1420D" w14:textId="5D9BA120" w:rsidR="005E0F51" w:rsidRPr="00CB02C1" w:rsidRDefault="005E0F51" w:rsidP="005E0F51">
      <w:pPr>
        <w:tabs>
          <w:tab w:val="clear" w:pos="680"/>
          <w:tab w:val="left" w:pos="720"/>
        </w:tabs>
        <w:ind w:left="540" w:right="378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B02C1">
        <w:rPr>
          <w:rFonts w:asciiTheme="majorBidi" w:hAnsiTheme="majorBidi" w:cstheme="majorBidi"/>
          <w:b/>
          <w:sz w:val="28"/>
          <w:szCs w:val="28"/>
          <w:cs/>
        </w:rPr>
        <w:t>ลูกหนี้เงินให้สินเชื่ออื่นประกอบด้วยลูกหนี้ผ่อนชำระค่าเบี้ยประกันและลูกหนี้เงินให้สินเชื่อแก่ล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ู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กค้ารายย่อย ณ วันที่</w:t>
      </w:r>
      <w:r w:rsidRPr="00CB02C1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ธันวาคม</w:t>
      </w:r>
      <w:r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Cs/>
          <w:sz w:val="28"/>
          <w:szCs w:val="28"/>
        </w:rPr>
        <w:t>2564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Pr="00CB02C1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Cs/>
          <w:sz w:val="28"/>
          <w:szCs w:val="28"/>
        </w:rPr>
        <w:t>2563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สรุปได้ดังนี้</w:t>
      </w:r>
    </w:p>
    <w:p w14:paraId="7ADFC8A8" w14:textId="77777777" w:rsidR="005E0F51" w:rsidRPr="00CB02C1" w:rsidRDefault="005E0F51" w:rsidP="005E0F51">
      <w:pPr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4"/>
        <w:gridCol w:w="1167"/>
        <w:gridCol w:w="269"/>
        <w:gridCol w:w="1258"/>
        <w:gridCol w:w="236"/>
        <w:gridCol w:w="1201"/>
        <w:gridCol w:w="269"/>
        <w:gridCol w:w="1170"/>
      </w:tblGrid>
      <w:tr w:rsidR="005E0F51" w:rsidRPr="00CB02C1" w14:paraId="5A46E3FE" w14:textId="77777777" w:rsidTr="00852774">
        <w:trPr>
          <w:trHeight w:val="301"/>
          <w:tblHeader/>
        </w:trPr>
        <w:tc>
          <w:tcPr>
            <w:tcW w:w="3564" w:type="dxa"/>
          </w:tcPr>
          <w:p w14:paraId="7621D05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</w:tcPr>
          <w:p w14:paraId="0A43590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4BB21E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0" w:type="dxa"/>
            <w:gridSpan w:val="3"/>
          </w:tcPr>
          <w:p w14:paraId="2A109C3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0F51" w:rsidRPr="00CB02C1" w14:paraId="76C6DD8D" w14:textId="77777777" w:rsidTr="00852774">
        <w:trPr>
          <w:trHeight w:val="301"/>
          <w:tblHeader/>
        </w:trPr>
        <w:tc>
          <w:tcPr>
            <w:tcW w:w="3564" w:type="dxa"/>
          </w:tcPr>
          <w:p w14:paraId="374BCC8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71F1A6B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</w:tcPr>
          <w:p w14:paraId="5E958E4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2A7F0A1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66B2C9D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3F6A48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</w:tcPr>
          <w:p w14:paraId="5813DF2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D65003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E0F51" w:rsidRPr="00CB02C1" w14:paraId="646F69AC" w14:textId="77777777" w:rsidTr="00852774">
        <w:trPr>
          <w:trHeight w:val="301"/>
          <w:tblHeader/>
        </w:trPr>
        <w:tc>
          <w:tcPr>
            <w:tcW w:w="3564" w:type="dxa"/>
          </w:tcPr>
          <w:p w14:paraId="462E6FA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70" w:type="dxa"/>
            <w:gridSpan w:val="7"/>
          </w:tcPr>
          <w:p w14:paraId="7E7EE04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0F51" w:rsidRPr="00CB02C1" w14:paraId="29029152" w14:textId="77777777" w:rsidTr="00852774">
        <w:trPr>
          <w:trHeight w:val="344"/>
        </w:trPr>
        <w:tc>
          <w:tcPr>
            <w:tcW w:w="3564" w:type="dxa"/>
          </w:tcPr>
          <w:p w14:paraId="2135CFD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67" w:type="dxa"/>
          </w:tcPr>
          <w:p w14:paraId="287240B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229AAB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387CA9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74941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2632DB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1DED2F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508B7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0F51" w:rsidRPr="00CB02C1" w14:paraId="20C26847" w14:textId="77777777" w:rsidTr="00852774">
        <w:trPr>
          <w:trHeight w:val="335"/>
        </w:trPr>
        <w:tc>
          <w:tcPr>
            <w:tcW w:w="3564" w:type="dxa"/>
          </w:tcPr>
          <w:p w14:paraId="628DC8C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ลูกหนี้ผ่อนชำระค่าเบี้ยประกัน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167" w:type="dxa"/>
          </w:tcPr>
          <w:p w14:paraId="745BAFBD" w14:textId="1D1E8859" w:rsidR="005E0F51" w:rsidRPr="00CB02C1" w:rsidRDefault="00A25AAE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  <w:tc>
          <w:tcPr>
            <w:tcW w:w="269" w:type="dxa"/>
          </w:tcPr>
          <w:p w14:paraId="7C71C9C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456317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6,359</w:t>
            </w:r>
          </w:p>
        </w:tc>
        <w:tc>
          <w:tcPr>
            <w:tcW w:w="236" w:type="dxa"/>
          </w:tcPr>
          <w:p w14:paraId="69B4137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3C5BC4C0" w14:textId="3009F0E6" w:rsidR="005E0F51" w:rsidRPr="00CB02C1" w:rsidRDefault="00B707B2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  <w:tc>
          <w:tcPr>
            <w:tcW w:w="269" w:type="dxa"/>
          </w:tcPr>
          <w:p w14:paraId="2797D1A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525CE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6,359</w:t>
            </w:r>
          </w:p>
        </w:tc>
      </w:tr>
      <w:tr w:rsidR="005E0F51" w:rsidRPr="00CB02C1" w14:paraId="5A646B00" w14:textId="77777777" w:rsidTr="00852774">
        <w:trPr>
          <w:trHeight w:val="344"/>
        </w:trPr>
        <w:tc>
          <w:tcPr>
            <w:tcW w:w="3564" w:type="dxa"/>
          </w:tcPr>
          <w:p w14:paraId="5D27304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373EE62" w14:textId="50380D95" w:rsidR="005E0F51" w:rsidRPr="00CB02C1" w:rsidRDefault="00A25AAE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170,192</w:t>
            </w:r>
          </w:p>
        </w:tc>
        <w:tc>
          <w:tcPr>
            <w:tcW w:w="269" w:type="dxa"/>
          </w:tcPr>
          <w:p w14:paraId="518CF03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6E8DDF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47,847</w:t>
            </w:r>
          </w:p>
        </w:tc>
        <w:tc>
          <w:tcPr>
            <w:tcW w:w="236" w:type="dxa"/>
          </w:tcPr>
          <w:p w14:paraId="4E9891C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E1DE7A5" w14:textId="086B73FC" w:rsidR="005E0F51" w:rsidRPr="00CB02C1" w:rsidRDefault="00B707B2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C4C890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325E9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0F51" w:rsidRPr="00CB02C1" w14:paraId="34444BB7" w14:textId="77777777" w:rsidTr="00852774">
        <w:trPr>
          <w:trHeight w:val="344"/>
        </w:trPr>
        <w:tc>
          <w:tcPr>
            <w:tcW w:w="3564" w:type="dxa"/>
          </w:tcPr>
          <w:p w14:paraId="5969C12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923F36C" w14:textId="233FABC8" w:rsidR="005E0F51" w:rsidRPr="00CB02C1" w:rsidRDefault="00A25AAE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174,085</w:t>
            </w:r>
          </w:p>
        </w:tc>
        <w:tc>
          <w:tcPr>
            <w:tcW w:w="269" w:type="dxa"/>
          </w:tcPr>
          <w:p w14:paraId="033E528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8F1964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54,206</w:t>
            </w:r>
          </w:p>
        </w:tc>
        <w:tc>
          <w:tcPr>
            <w:tcW w:w="236" w:type="dxa"/>
          </w:tcPr>
          <w:p w14:paraId="3720193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657311A7" w14:textId="140E2342" w:rsidR="005E0F51" w:rsidRPr="00CB02C1" w:rsidRDefault="00B707B2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  <w:tc>
          <w:tcPr>
            <w:tcW w:w="269" w:type="dxa"/>
          </w:tcPr>
          <w:p w14:paraId="0A7932A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99C5C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6,359</w:t>
            </w:r>
          </w:p>
        </w:tc>
      </w:tr>
      <w:tr w:rsidR="005E0F51" w:rsidRPr="00CB02C1" w14:paraId="68CEA340" w14:textId="77777777" w:rsidTr="00852774">
        <w:trPr>
          <w:trHeight w:val="680"/>
        </w:trPr>
        <w:tc>
          <w:tcPr>
            <w:tcW w:w="3564" w:type="dxa"/>
          </w:tcPr>
          <w:p w14:paraId="3B1973B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5A78EAD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ที่คาดว่าจะเกิดขึ้น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556267F" w14:textId="77777777" w:rsidR="005E0F5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5D468E" w14:textId="0071EC72" w:rsidR="00A25AAE" w:rsidRPr="00CB02C1" w:rsidRDefault="00A25AAE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(2,951)</w:t>
            </w:r>
          </w:p>
        </w:tc>
        <w:tc>
          <w:tcPr>
            <w:tcW w:w="269" w:type="dxa"/>
          </w:tcPr>
          <w:p w14:paraId="1268710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BC40EC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77B2D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(1,292)</w:t>
            </w:r>
          </w:p>
        </w:tc>
        <w:tc>
          <w:tcPr>
            <w:tcW w:w="236" w:type="dxa"/>
          </w:tcPr>
          <w:p w14:paraId="7A14FE6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1B3CEC54" w14:textId="77777777" w:rsidR="005E0F5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64ACFA" w14:textId="790CC386" w:rsidR="00B707B2" w:rsidRPr="00CB02C1" w:rsidRDefault="00B707B2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(971)</w:t>
            </w:r>
          </w:p>
        </w:tc>
        <w:tc>
          <w:tcPr>
            <w:tcW w:w="269" w:type="dxa"/>
          </w:tcPr>
          <w:p w14:paraId="194CBB0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B0BF7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ADCE4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(778)</w:t>
            </w:r>
          </w:p>
        </w:tc>
      </w:tr>
      <w:tr w:rsidR="005E0F51" w:rsidRPr="00CB02C1" w14:paraId="1D5A23BD" w14:textId="77777777" w:rsidTr="00852774">
        <w:trPr>
          <w:trHeight w:val="335"/>
        </w:trPr>
        <w:tc>
          <w:tcPr>
            <w:tcW w:w="3564" w:type="dxa"/>
          </w:tcPr>
          <w:p w14:paraId="5A59AFF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3DC01E73" w14:textId="729C918A" w:rsidR="005E0F51" w:rsidRPr="00CB02C1" w:rsidRDefault="00B707B2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171,134</w:t>
            </w:r>
          </w:p>
        </w:tc>
        <w:tc>
          <w:tcPr>
            <w:tcW w:w="269" w:type="dxa"/>
          </w:tcPr>
          <w:p w14:paraId="0E5CF07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1E81615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52,914</w:t>
            </w:r>
          </w:p>
        </w:tc>
        <w:tc>
          <w:tcPr>
            <w:tcW w:w="236" w:type="dxa"/>
          </w:tcPr>
          <w:p w14:paraId="6480203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2260E77A" w14:textId="187C95B4" w:rsidR="005E0F51" w:rsidRPr="00CB02C1" w:rsidRDefault="00B707B2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2,922</w:t>
            </w:r>
          </w:p>
        </w:tc>
        <w:tc>
          <w:tcPr>
            <w:tcW w:w="269" w:type="dxa"/>
          </w:tcPr>
          <w:p w14:paraId="7A9CF2B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17FD3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5,581</w:t>
            </w:r>
          </w:p>
        </w:tc>
      </w:tr>
      <w:tr w:rsidR="005E0F51" w:rsidRPr="00CB02C1" w14:paraId="3A8A868E" w14:textId="77777777" w:rsidTr="00852774">
        <w:trPr>
          <w:trHeight w:val="344"/>
        </w:trPr>
        <w:tc>
          <w:tcPr>
            <w:tcW w:w="3564" w:type="dxa"/>
          </w:tcPr>
          <w:p w14:paraId="2619CDC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6F7DCA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DD9B81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1477D24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CB913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438DC7A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13092F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82733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0F51" w:rsidRPr="00CB02C1" w14:paraId="246C8935" w14:textId="77777777" w:rsidTr="00852774">
        <w:trPr>
          <w:trHeight w:val="335"/>
        </w:trPr>
        <w:tc>
          <w:tcPr>
            <w:tcW w:w="3564" w:type="dxa"/>
          </w:tcPr>
          <w:p w14:paraId="6F58C84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167" w:type="dxa"/>
          </w:tcPr>
          <w:p w14:paraId="3C09468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AE496E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E7E8D5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00FF8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957850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D96629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50EBA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0F51" w:rsidRPr="00CB02C1" w14:paraId="4698C54A" w14:textId="77777777" w:rsidTr="00852774">
        <w:trPr>
          <w:trHeight w:val="344"/>
        </w:trPr>
        <w:tc>
          <w:tcPr>
            <w:tcW w:w="3564" w:type="dxa"/>
          </w:tcPr>
          <w:p w14:paraId="72D88AB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67" w:type="dxa"/>
          </w:tcPr>
          <w:p w14:paraId="784DC3B3" w14:textId="55F70EEB" w:rsidR="005E0F51" w:rsidRPr="00CB02C1" w:rsidRDefault="00B707B2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14,192</w:t>
            </w:r>
          </w:p>
        </w:tc>
        <w:tc>
          <w:tcPr>
            <w:tcW w:w="269" w:type="dxa"/>
          </w:tcPr>
          <w:p w14:paraId="5A599FB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B51FD4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15,042</w:t>
            </w:r>
          </w:p>
        </w:tc>
        <w:tc>
          <w:tcPr>
            <w:tcW w:w="236" w:type="dxa"/>
          </w:tcPr>
          <w:p w14:paraId="536EBB6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5A173441" w14:textId="1EC06D62" w:rsidR="005E0F51" w:rsidRPr="00CB02C1" w:rsidRDefault="0090080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73C8E6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30221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0F51" w:rsidRPr="00CB02C1" w14:paraId="0EEED2F6" w14:textId="77777777" w:rsidTr="00852774">
        <w:trPr>
          <w:trHeight w:val="680"/>
        </w:trPr>
        <w:tc>
          <w:tcPr>
            <w:tcW w:w="3564" w:type="dxa"/>
          </w:tcPr>
          <w:p w14:paraId="6DD5885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33DB5C8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ที่คาดว่าจะเกิดขึ้น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65AFD86" w14:textId="77777777" w:rsidR="005E0F5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6D9DCD" w14:textId="37ED05F4" w:rsidR="00B707B2" w:rsidRPr="00CB02C1" w:rsidRDefault="00B707B2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(336)</w:t>
            </w:r>
          </w:p>
        </w:tc>
        <w:tc>
          <w:tcPr>
            <w:tcW w:w="269" w:type="dxa"/>
          </w:tcPr>
          <w:p w14:paraId="424B81F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5C694F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4CE4D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(230)</w:t>
            </w:r>
          </w:p>
        </w:tc>
        <w:tc>
          <w:tcPr>
            <w:tcW w:w="236" w:type="dxa"/>
          </w:tcPr>
          <w:p w14:paraId="36F3557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D7FBA3A" w14:textId="77777777" w:rsidR="005E0F5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5844AF" w14:textId="7817EC47" w:rsidR="00900801" w:rsidRPr="00CB02C1" w:rsidRDefault="0090080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7C4FC26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E167D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59AA8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0F51" w:rsidRPr="00CB02C1" w14:paraId="31E0F408" w14:textId="77777777" w:rsidTr="00852774">
        <w:trPr>
          <w:trHeight w:val="335"/>
        </w:trPr>
        <w:tc>
          <w:tcPr>
            <w:tcW w:w="3564" w:type="dxa"/>
          </w:tcPr>
          <w:p w14:paraId="7B1FCE6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0E3E379D" w14:textId="42571E4B" w:rsidR="005E0F51" w:rsidRPr="00CB02C1" w:rsidRDefault="00B707B2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</w:t>
            </w:r>
            <w:r w:rsidR="009008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856</w:t>
            </w:r>
          </w:p>
        </w:tc>
        <w:tc>
          <w:tcPr>
            <w:tcW w:w="269" w:type="dxa"/>
          </w:tcPr>
          <w:p w14:paraId="03E82E9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7D51402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14,812</w:t>
            </w:r>
          </w:p>
        </w:tc>
        <w:tc>
          <w:tcPr>
            <w:tcW w:w="236" w:type="dxa"/>
          </w:tcPr>
          <w:p w14:paraId="311739C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6310CC94" w14:textId="48D05C40" w:rsidR="005E0F51" w:rsidRPr="00CB02C1" w:rsidRDefault="0090080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6852D9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3211C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5E0F51" w:rsidRPr="00CB02C1" w14:paraId="7B1B9238" w14:textId="77777777" w:rsidTr="00852774">
        <w:trPr>
          <w:trHeight w:val="344"/>
        </w:trPr>
        <w:tc>
          <w:tcPr>
            <w:tcW w:w="3564" w:type="dxa"/>
          </w:tcPr>
          <w:p w14:paraId="1DFEB09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EC9A151" w14:textId="56D0AE6D" w:rsidR="005E0F51" w:rsidRPr="00CB02C1" w:rsidRDefault="0090080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184,990</w:t>
            </w:r>
          </w:p>
        </w:tc>
        <w:tc>
          <w:tcPr>
            <w:tcW w:w="269" w:type="dxa"/>
          </w:tcPr>
          <w:p w14:paraId="283E820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11046E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67,726</w:t>
            </w:r>
          </w:p>
        </w:tc>
        <w:tc>
          <w:tcPr>
            <w:tcW w:w="236" w:type="dxa"/>
          </w:tcPr>
          <w:p w14:paraId="687DC4E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3BF75405" w14:textId="2DBDDE21" w:rsidR="005E0F51" w:rsidRPr="00CB02C1" w:rsidRDefault="0090080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2,922</w:t>
            </w:r>
          </w:p>
        </w:tc>
        <w:tc>
          <w:tcPr>
            <w:tcW w:w="269" w:type="dxa"/>
          </w:tcPr>
          <w:p w14:paraId="1A5F060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78107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5,581</w:t>
            </w:r>
          </w:p>
        </w:tc>
      </w:tr>
    </w:tbl>
    <w:p w14:paraId="6BC56002" w14:textId="2F0FDC01" w:rsidR="005E0F51" w:rsidRDefault="005E0F51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E77DB46" w14:textId="2723B5CB" w:rsidR="00B8327D" w:rsidRDefault="00B8327D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001EA6A" w14:textId="048AAACB" w:rsidR="00B8327D" w:rsidRDefault="00B8327D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6C6EFC2" w14:textId="28E8C04B" w:rsidR="00B8327D" w:rsidRDefault="00B8327D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425B66C" w14:textId="35D3F10D" w:rsidR="00B8327D" w:rsidRDefault="00B8327D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ED352D2" w14:textId="2C1D06A0" w:rsidR="00B8327D" w:rsidRDefault="00B8327D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093F4C6" w14:textId="77224929" w:rsidR="00B8327D" w:rsidRDefault="00B8327D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95DA633" w14:textId="18BDD98E" w:rsidR="00B8327D" w:rsidRDefault="00B8327D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64FED22" w14:textId="0349154F" w:rsidR="00B8327D" w:rsidRDefault="00B8327D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5C33704" w14:textId="4D225A96" w:rsidR="00B8327D" w:rsidRDefault="00B8327D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9FA1DEF" w14:textId="4B5B33D0" w:rsidR="00B8327D" w:rsidRDefault="00B8327D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4DF922D" w14:textId="77777777" w:rsidR="00B8327D" w:rsidRDefault="00B8327D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CE892A3" w14:textId="55620D50" w:rsidR="005E0F51" w:rsidRPr="00CB02C1" w:rsidRDefault="005E0F51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ตารางต่อไปนี้แสดงข้อมูลเกี่ยวกับคุณภาพของเครดิต ณ วันที่ </w:t>
      </w:r>
      <w:r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ธันวาคม</w:t>
      </w:r>
      <w:r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</w:rPr>
        <w:t xml:space="preserve">2564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CB02C1">
        <w:rPr>
          <w:rFonts w:asciiTheme="majorBidi" w:hAnsiTheme="majorBidi" w:cstheme="majorBidi"/>
          <w:sz w:val="28"/>
          <w:szCs w:val="28"/>
        </w:rPr>
        <w:t xml:space="preserve">2563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ลูกหนี้เงินให้สินเชื่ออื่น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CB02C1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014E776C" w14:textId="77777777" w:rsidR="005E0F51" w:rsidRPr="00CB02C1" w:rsidRDefault="005E0F51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240"/>
        <w:gridCol w:w="1290"/>
        <w:gridCol w:w="236"/>
        <w:gridCol w:w="1281"/>
        <w:gridCol w:w="238"/>
        <w:gridCol w:w="1205"/>
      </w:tblGrid>
      <w:tr w:rsidR="005E0F51" w:rsidRPr="00CB02C1" w14:paraId="09789E0C" w14:textId="77777777" w:rsidTr="005E0F51">
        <w:trPr>
          <w:trHeight w:val="368"/>
          <w:tblHeader/>
        </w:trPr>
        <w:tc>
          <w:tcPr>
            <w:tcW w:w="3330" w:type="dxa"/>
            <w:shd w:val="clear" w:color="auto" w:fill="auto"/>
            <w:vAlign w:val="bottom"/>
          </w:tcPr>
          <w:p w14:paraId="3A48159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0" w:type="dxa"/>
            <w:gridSpan w:val="7"/>
          </w:tcPr>
          <w:p w14:paraId="7A722EC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รวมและงบการเงินเฉพาะกิจการ</w:t>
            </w:r>
          </w:p>
        </w:tc>
      </w:tr>
      <w:tr w:rsidR="005E0F51" w:rsidRPr="00CB02C1" w14:paraId="79A9A78D" w14:textId="77777777" w:rsidTr="005E0F51">
        <w:trPr>
          <w:trHeight w:val="359"/>
          <w:tblHeader/>
        </w:trPr>
        <w:tc>
          <w:tcPr>
            <w:tcW w:w="3330" w:type="dxa"/>
            <w:shd w:val="clear" w:color="auto" w:fill="auto"/>
            <w:vAlign w:val="bottom"/>
          </w:tcPr>
          <w:p w14:paraId="7353F69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0" w:type="dxa"/>
            <w:gridSpan w:val="7"/>
          </w:tcPr>
          <w:p w14:paraId="7728F771" w14:textId="086B95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E0F51" w:rsidRPr="00CB02C1" w14:paraId="0B7F7296" w14:textId="77777777" w:rsidTr="005E0F51">
        <w:trPr>
          <w:trHeight w:val="60"/>
          <w:tblHeader/>
        </w:trPr>
        <w:tc>
          <w:tcPr>
            <w:tcW w:w="3330" w:type="dxa"/>
            <w:shd w:val="clear" w:color="auto" w:fill="auto"/>
            <w:vAlign w:val="bottom"/>
          </w:tcPr>
          <w:p w14:paraId="7C8DD60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5832C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1AA1596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3AEFC57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0" w:type="dxa"/>
          </w:tcPr>
          <w:p w14:paraId="1B76780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AE6DD8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75CCBCE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4A790E9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2130A05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836D3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01A16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7B99149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</w:p>
          <w:p w14:paraId="3AB8364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38" w:type="dxa"/>
          </w:tcPr>
          <w:p w14:paraId="4807360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7AFBA00" w14:textId="77777777" w:rsidR="005E0F51" w:rsidRPr="00CB02C1" w:rsidDel="00D43E7A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E0F51" w:rsidRPr="00CB02C1" w14:paraId="3AF3810D" w14:textId="77777777" w:rsidTr="005E0F51">
        <w:trPr>
          <w:trHeight w:val="359"/>
          <w:tblHeader/>
        </w:trPr>
        <w:tc>
          <w:tcPr>
            <w:tcW w:w="3330" w:type="dxa"/>
            <w:shd w:val="clear" w:color="auto" w:fill="auto"/>
          </w:tcPr>
          <w:p w14:paraId="335B9D2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0" w:type="dxa"/>
            <w:gridSpan w:val="7"/>
            <w:shd w:val="clear" w:color="auto" w:fill="auto"/>
          </w:tcPr>
          <w:p w14:paraId="5CA82DD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0F51" w:rsidRPr="00CB02C1" w14:paraId="4FAEF75C" w14:textId="77777777" w:rsidTr="005E0F51">
        <w:trPr>
          <w:trHeight w:val="380"/>
        </w:trPr>
        <w:tc>
          <w:tcPr>
            <w:tcW w:w="3330" w:type="dxa"/>
            <w:shd w:val="clear" w:color="auto" w:fill="auto"/>
          </w:tcPr>
          <w:p w14:paraId="2AAA917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ผ่อนชำระค่าเบี้ย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ประกัน</w:t>
            </w:r>
          </w:p>
        </w:tc>
        <w:tc>
          <w:tcPr>
            <w:tcW w:w="1350" w:type="dxa"/>
            <w:shd w:val="clear" w:color="auto" w:fill="auto"/>
          </w:tcPr>
          <w:p w14:paraId="6C9A34A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2E1CE2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BAE2A3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95A86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5F69D13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98B9FA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C792C8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0F51" w:rsidRPr="00CB02C1" w14:paraId="69C1A976" w14:textId="77777777" w:rsidTr="005E0F51">
        <w:trPr>
          <w:trHeight w:val="359"/>
        </w:trPr>
        <w:tc>
          <w:tcPr>
            <w:tcW w:w="3330" w:type="dxa"/>
            <w:shd w:val="clear" w:color="auto" w:fill="auto"/>
          </w:tcPr>
          <w:p w14:paraId="0654720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350" w:type="dxa"/>
            <w:shd w:val="clear" w:color="auto" w:fill="auto"/>
          </w:tcPr>
          <w:p w14:paraId="70A7DFDE" w14:textId="60BEE309" w:rsidR="005E0F51" w:rsidRPr="00CB02C1" w:rsidRDefault="00A7727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3,547</w:t>
            </w:r>
          </w:p>
        </w:tc>
        <w:tc>
          <w:tcPr>
            <w:tcW w:w="240" w:type="dxa"/>
          </w:tcPr>
          <w:p w14:paraId="7344399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B632084" w14:textId="11081B8E" w:rsidR="005E0F51" w:rsidRPr="00CB02C1" w:rsidRDefault="00572256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E331C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5AF8B618" w14:textId="08659F85" w:rsidR="005E0F51" w:rsidRPr="00CB02C1" w:rsidRDefault="00670CD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26E8FA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368A112D" w14:textId="75E07F31" w:rsidR="005E0F51" w:rsidRPr="00CB02C1" w:rsidRDefault="00670CD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3,547</w:t>
            </w:r>
          </w:p>
        </w:tc>
      </w:tr>
      <w:tr w:rsidR="005E0F51" w:rsidRPr="00CB02C1" w14:paraId="18329537" w14:textId="77777777" w:rsidTr="005E0F51">
        <w:trPr>
          <w:trHeight w:val="359"/>
        </w:trPr>
        <w:tc>
          <w:tcPr>
            <w:tcW w:w="3330" w:type="dxa"/>
            <w:shd w:val="clear" w:color="auto" w:fill="auto"/>
          </w:tcPr>
          <w:p w14:paraId="458F03F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A97C405" w14:textId="50CE4164" w:rsidR="005E0F51" w:rsidRPr="00CB02C1" w:rsidRDefault="00572256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40" w:type="dxa"/>
          </w:tcPr>
          <w:p w14:paraId="4B47AA8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765545C" w14:textId="7F15BE12" w:rsidR="005E0F51" w:rsidRPr="00CB02C1" w:rsidRDefault="00572256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620F1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3DE890C9" w14:textId="3DA5779A" w:rsidR="005E0F51" w:rsidRPr="00CB02C1" w:rsidRDefault="00670CD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E073CC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6B4266B" w14:textId="03763C74" w:rsidR="005E0F51" w:rsidRPr="00CB02C1" w:rsidRDefault="00670CD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5E0F51" w:rsidRPr="00CB02C1" w14:paraId="56028B11" w14:textId="77777777" w:rsidTr="005E0F51">
        <w:trPr>
          <w:trHeight w:val="359"/>
        </w:trPr>
        <w:tc>
          <w:tcPr>
            <w:tcW w:w="3330" w:type="dxa"/>
            <w:shd w:val="clear" w:color="auto" w:fill="auto"/>
          </w:tcPr>
          <w:p w14:paraId="6793174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0EFDBE7" w14:textId="13AF848E" w:rsidR="005E0F51" w:rsidRPr="00CB02C1" w:rsidRDefault="00572256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CD3E4B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7FB0CDD" w14:textId="5A0BD514" w:rsidR="005E0F51" w:rsidRPr="00CB02C1" w:rsidRDefault="00572256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05294AD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1C28B156" w14:textId="0FEA10F6" w:rsidR="005E0F51" w:rsidRPr="00CB02C1" w:rsidRDefault="00670CD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027EF8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71E0714" w14:textId="34D23F3B" w:rsidR="005E0F51" w:rsidRPr="00CB02C1" w:rsidRDefault="00670CD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5E0F51" w:rsidRPr="00CB02C1" w14:paraId="6BF67ADE" w14:textId="77777777" w:rsidTr="005E0F51">
        <w:trPr>
          <w:trHeight w:val="359"/>
        </w:trPr>
        <w:tc>
          <w:tcPr>
            <w:tcW w:w="3330" w:type="dxa"/>
            <w:shd w:val="clear" w:color="auto" w:fill="auto"/>
          </w:tcPr>
          <w:p w14:paraId="3A9DEE4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57CC0C16" w14:textId="4F7CEC4A" w:rsidR="005E0F51" w:rsidRPr="00CB02C1" w:rsidRDefault="00572256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9F89B7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170ADD2" w14:textId="12FA4D37" w:rsidR="005E0F51" w:rsidRPr="00CB02C1" w:rsidRDefault="00572256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3AC934B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53F8521B" w14:textId="219961D2" w:rsidR="005E0F51" w:rsidRPr="00CB02C1" w:rsidRDefault="00670CD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872B8C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427F532" w14:textId="00D0958D" w:rsidR="005E0F51" w:rsidRPr="00CB02C1" w:rsidRDefault="00670CD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E0F51" w:rsidRPr="00CB02C1" w14:paraId="5D3FC2F8" w14:textId="77777777" w:rsidTr="005E0F51">
        <w:trPr>
          <w:trHeight w:val="349"/>
        </w:trPr>
        <w:tc>
          <w:tcPr>
            <w:tcW w:w="3330" w:type="dxa"/>
            <w:shd w:val="clear" w:color="auto" w:fill="auto"/>
          </w:tcPr>
          <w:p w14:paraId="69D4929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B082264" w14:textId="0681AF46" w:rsidR="005E0F51" w:rsidRPr="00CB02C1" w:rsidRDefault="00572256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21C1C0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2B6B7615" w14:textId="2770FCE4" w:rsidR="005E0F51" w:rsidRPr="00CB02C1" w:rsidRDefault="00572256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9DD90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469C7DE5" w14:textId="6EBCF274" w:rsidR="005E0F51" w:rsidRPr="00CB02C1" w:rsidRDefault="00670CD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238" w:type="dxa"/>
          </w:tcPr>
          <w:p w14:paraId="7C96A08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3999D2FB" w14:textId="03DA2FE2" w:rsidR="005E0F51" w:rsidRPr="00CB02C1" w:rsidRDefault="00670CD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5E0F51" w:rsidRPr="00CB02C1" w14:paraId="5E6AEC07" w14:textId="77777777" w:rsidTr="005E0F51">
        <w:trPr>
          <w:trHeight w:val="359"/>
        </w:trPr>
        <w:tc>
          <w:tcPr>
            <w:tcW w:w="3330" w:type="dxa"/>
            <w:shd w:val="clear" w:color="auto" w:fill="auto"/>
          </w:tcPr>
          <w:p w14:paraId="7227917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30549BD" w14:textId="1A939B19" w:rsidR="005E0F51" w:rsidRPr="00CB02C1" w:rsidRDefault="00572256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3,615</w:t>
            </w:r>
          </w:p>
        </w:tc>
        <w:tc>
          <w:tcPr>
            <w:tcW w:w="240" w:type="dxa"/>
          </w:tcPr>
          <w:p w14:paraId="2CEAD61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48230E23" w14:textId="5889C4D7" w:rsidR="005E0F51" w:rsidRPr="00CB02C1" w:rsidRDefault="00572256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03E224E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15ADFFF2" w14:textId="42C2BF59" w:rsidR="005E0F51" w:rsidRPr="00CB02C1" w:rsidRDefault="00670CD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238" w:type="dxa"/>
          </w:tcPr>
          <w:p w14:paraId="4F40947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B8CAA37" w14:textId="7C2E655E" w:rsidR="005E0F51" w:rsidRPr="00CB02C1" w:rsidRDefault="00B3429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</w:tr>
      <w:tr w:rsidR="005E0F51" w:rsidRPr="00CB02C1" w14:paraId="6F824355" w14:textId="77777777" w:rsidTr="005E0F51">
        <w:trPr>
          <w:trHeight w:val="718"/>
        </w:trPr>
        <w:tc>
          <w:tcPr>
            <w:tcW w:w="3330" w:type="dxa"/>
            <w:shd w:val="clear" w:color="auto" w:fill="auto"/>
          </w:tcPr>
          <w:p w14:paraId="46ED9FA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566F7" w14:textId="77777777" w:rsidR="005E0F5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13DFEE" w14:textId="6A4212DA" w:rsidR="00572256" w:rsidRPr="00CB02C1" w:rsidRDefault="00572256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(902)</w:t>
            </w:r>
          </w:p>
        </w:tc>
        <w:tc>
          <w:tcPr>
            <w:tcW w:w="240" w:type="dxa"/>
            <w:vAlign w:val="bottom"/>
          </w:tcPr>
          <w:p w14:paraId="068281C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8B037" w14:textId="1CA473B4" w:rsidR="005E0F51" w:rsidRPr="00CB02C1" w:rsidRDefault="00572256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0CDF">
              <w:rPr>
                <w:rFonts w:asciiTheme="majorBidi" w:hAnsiTheme="majorBidi" w:cstheme="majorBidi"/>
                <w:sz w:val="28"/>
                <w:szCs w:val="28"/>
              </w:rPr>
              <w:t>8)</w:t>
            </w:r>
          </w:p>
        </w:tc>
        <w:tc>
          <w:tcPr>
            <w:tcW w:w="236" w:type="dxa"/>
            <w:vAlign w:val="bottom"/>
          </w:tcPr>
          <w:p w14:paraId="634D056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5D91A" w14:textId="5DFC9B78" w:rsidR="005E0F51" w:rsidRPr="00CB02C1" w:rsidRDefault="00670CD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238" w:type="dxa"/>
            <w:vAlign w:val="bottom"/>
          </w:tcPr>
          <w:p w14:paraId="52F67E4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66C36" w14:textId="4651B359" w:rsidR="005E0F51" w:rsidRPr="00CB02C1" w:rsidRDefault="00B3429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(971)</w:t>
            </w:r>
          </w:p>
        </w:tc>
      </w:tr>
      <w:tr w:rsidR="005E0F51" w:rsidRPr="00CB02C1" w14:paraId="4B636DE6" w14:textId="77777777" w:rsidTr="005E0F51">
        <w:trPr>
          <w:trHeight w:val="368"/>
        </w:trPr>
        <w:tc>
          <w:tcPr>
            <w:tcW w:w="3330" w:type="dxa"/>
            <w:shd w:val="clear" w:color="auto" w:fill="auto"/>
          </w:tcPr>
          <w:p w14:paraId="735E0D6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566F5" w14:textId="6FA110A2" w:rsidR="005E0F51" w:rsidRPr="00CB02C1" w:rsidRDefault="00572256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2,713</w:t>
            </w:r>
          </w:p>
        </w:tc>
        <w:tc>
          <w:tcPr>
            <w:tcW w:w="240" w:type="dxa"/>
          </w:tcPr>
          <w:p w14:paraId="6DBBC1E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AD9B1" w14:textId="0FA357A2" w:rsidR="005E0F51" w:rsidRPr="00CB02C1" w:rsidRDefault="00670CD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36" w:type="dxa"/>
          </w:tcPr>
          <w:p w14:paraId="564E313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3FE7A" w14:textId="16E4CA51" w:rsidR="005E0F51" w:rsidRPr="00CB02C1" w:rsidRDefault="00670CD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</w:p>
        </w:tc>
        <w:tc>
          <w:tcPr>
            <w:tcW w:w="238" w:type="dxa"/>
          </w:tcPr>
          <w:p w14:paraId="4A0657D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41AC2" w14:textId="17568F3F" w:rsidR="005E0F51" w:rsidRPr="00CB02C1" w:rsidRDefault="00B3429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2,922</w:t>
            </w:r>
          </w:p>
        </w:tc>
      </w:tr>
    </w:tbl>
    <w:p w14:paraId="0769B203" w14:textId="00CCE054" w:rsidR="005E0F51" w:rsidRPr="00CB02C1" w:rsidRDefault="00A86FE1" w:rsidP="00A86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270"/>
        <w:gridCol w:w="1260"/>
        <w:gridCol w:w="257"/>
        <w:gridCol w:w="1260"/>
        <w:gridCol w:w="270"/>
        <w:gridCol w:w="1183"/>
      </w:tblGrid>
      <w:tr w:rsidR="005E0F51" w:rsidRPr="00CB02C1" w14:paraId="5437C5D1" w14:textId="77777777" w:rsidTr="005E0F51">
        <w:trPr>
          <w:trHeight w:val="368"/>
          <w:tblHeader/>
        </w:trPr>
        <w:tc>
          <w:tcPr>
            <w:tcW w:w="3330" w:type="dxa"/>
            <w:shd w:val="clear" w:color="auto" w:fill="auto"/>
            <w:vAlign w:val="bottom"/>
          </w:tcPr>
          <w:p w14:paraId="4FCF796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850" w:type="dxa"/>
            <w:gridSpan w:val="7"/>
          </w:tcPr>
          <w:p w14:paraId="6571A79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รวมและงบการเงินเฉพาะกิจการ</w:t>
            </w:r>
          </w:p>
        </w:tc>
      </w:tr>
      <w:tr w:rsidR="005E0F51" w:rsidRPr="00CB02C1" w14:paraId="0273898B" w14:textId="77777777" w:rsidTr="005E0F51">
        <w:trPr>
          <w:trHeight w:val="359"/>
          <w:tblHeader/>
        </w:trPr>
        <w:tc>
          <w:tcPr>
            <w:tcW w:w="3330" w:type="dxa"/>
            <w:shd w:val="clear" w:color="auto" w:fill="auto"/>
            <w:vAlign w:val="bottom"/>
          </w:tcPr>
          <w:p w14:paraId="7AACBAF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4F8D7FFA" w14:textId="18095B6C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E0F51" w:rsidRPr="00CB02C1" w14:paraId="6BD916A5" w14:textId="77777777" w:rsidTr="005E0F51">
        <w:trPr>
          <w:trHeight w:val="60"/>
          <w:tblHeader/>
        </w:trPr>
        <w:tc>
          <w:tcPr>
            <w:tcW w:w="3330" w:type="dxa"/>
            <w:shd w:val="clear" w:color="auto" w:fill="auto"/>
            <w:vAlign w:val="bottom"/>
          </w:tcPr>
          <w:p w14:paraId="2570464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45E9A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1821181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48A6DAB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4421719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0EFF1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245D551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7" w:type="dxa"/>
          </w:tcPr>
          <w:p w14:paraId="2B9672F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5C4D06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7D0B5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28DA5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2C4D8F0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</w:p>
          <w:p w14:paraId="3675D63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1A6E1E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5A362FEA" w14:textId="77777777" w:rsidR="005E0F51" w:rsidRPr="00CB02C1" w:rsidDel="00D43E7A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E0F51" w:rsidRPr="00CB02C1" w14:paraId="21454BD4" w14:textId="77777777" w:rsidTr="005E0F51">
        <w:trPr>
          <w:trHeight w:val="359"/>
          <w:tblHeader/>
        </w:trPr>
        <w:tc>
          <w:tcPr>
            <w:tcW w:w="3330" w:type="dxa"/>
            <w:shd w:val="clear" w:color="auto" w:fill="auto"/>
          </w:tcPr>
          <w:p w14:paraId="0246B4B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D8EFB2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0F51" w:rsidRPr="00CB02C1" w14:paraId="2CE71627" w14:textId="77777777" w:rsidTr="005E0F51">
        <w:trPr>
          <w:trHeight w:val="299"/>
        </w:trPr>
        <w:tc>
          <w:tcPr>
            <w:tcW w:w="3330" w:type="dxa"/>
            <w:shd w:val="clear" w:color="auto" w:fill="auto"/>
          </w:tcPr>
          <w:p w14:paraId="7A7AD3F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ผ่อนชำระค่าเบี้ย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ประกัน</w:t>
            </w:r>
          </w:p>
        </w:tc>
        <w:tc>
          <w:tcPr>
            <w:tcW w:w="1350" w:type="dxa"/>
            <w:shd w:val="clear" w:color="auto" w:fill="auto"/>
          </w:tcPr>
          <w:p w14:paraId="55227D4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2DD36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140DD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3064529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3C04D8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6A3CF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2DB2515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0F51" w:rsidRPr="00CB02C1" w14:paraId="360B6849" w14:textId="77777777" w:rsidTr="005E0F51">
        <w:trPr>
          <w:trHeight w:val="359"/>
        </w:trPr>
        <w:tc>
          <w:tcPr>
            <w:tcW w:w="3330" w:type="dxa"/>
            <w:shd w:val="clear" w:color="auto" w:fill="auto"/>
          </w:tcPr>
          <w:p w14:paraId="38499BB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350" w:type="dxa"/>
            <w:shd w:val="clear" w:color="auto" w:fill="auto"/>
          </w:tcPr>
          <w:p w14:paraId="7AE7117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3,513</w:t>
            </w:r>
          </w:p>
        </w:tc>
        <w:tc>
          <w:tcPr>
            <w:tcW w:w="270" w:type="dxa"/>
          </w:tcPr>
          <w:p w14:paraId="0D95201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CFC54D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674F911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27D5EF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B20EF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1FF5DC2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3,513</w:t>
            </w:r>
          </w:p>
        </w:tc>
      </w:tr>
      <w:tr w:rsidR="005E0F51" w:rsidRPr="00CB02C1" w14:paraId="0EFC3DC5" w14:textId="77777777" w:rsidTr="005E0F51">
        <w:trPr>
          <w:trHeight w:val="359"/>
        </w:trPr>
        <w:tc>
          <w:tcPr>
            <w:tcW w:w="3330" w:type="dxa"/>
            <w:shd w:val="clear" w:color="auto" w:fill="auto"/>
          </w:tcPr>
          <w:p w14:paraId="6EAC811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6AE282D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270" w:type="dxa"/>
          </w:tcPr>
          <w:p w14:paraId="0EC2404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D27E8D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0F1C30D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789519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0BBFE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2FCE0E0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  <w:tr w:rsidR="005E0F51" w:rsidRPr="00CB02C1" w14:paraId="4C0A873D" w14:textId="77777777" w:rsidTr="005E0F51">
        <w:trPr>
          <w:trHeight w:val="359"/>
        </w:trPr>
        <w:tc>
          <w:tcPr>
            <w:tcW w:w="3330" w:type="dxa"/>
            <w:shd w:val="clear" w:color="auto" w:fill="auto"/>
          </w:tcPr>
          <w:p w14:paraId="7DDA564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3C2CC5F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B3B5C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5506DD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257" w:type="dxa"/>
          </w:tcPr>
          <w:p w14:paraId="69931BA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98151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6D8A7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1964D34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</w:tr>
      <w:tr w:rsidR="005E0F51" w:rsidRPr="00CB02C1" w14:paraId="41631AE1" w14:textId="77777777" w:rsidTr="005E0F51">
        <w:trPr>
          <w:trHeight w:val="359"/>
        </w:trPr>
        <w:tc>
          <w:tcPr>
            <w:tcW w:w="3330" w:type="dxa"/>
            <w:shd w:val="clear" w:color="auto" w:fill="auto"/>
          </w:tcPr>
          <w:p w14:paraId="4AF3025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67AD422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D0CD9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6C868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257" w:type="dxa"/>
          </w:tcPr>
          <w:p w14:paraId="6B72C7E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D6CE74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F1655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58C9663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</w:tr>
      <w:tr w:rsidR="005E0F51" w:rsidRPr="00CB02C1" w14:paraId="346E48B2" w14:textId="77777777" w:rsidTr="005E0F51">
        <w:trPr>
          <w:trHeight w:val="349"/>
        </w:trPr>
        <w:tc>
          <w:tcPr>
            <w:tcW w:w="3330" w:type="dxa"/>
            <w:shd w:val="clear" w:color="auto" w:fill="auto"/>
          </w:tcPr>
          <w:p w14:paraId="120B0DD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D1EE4B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394B1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202D94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7256081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980C33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  <w:tc>
          <w:tcPr>
            <w:tcW w:w="270" w:type="dxa"/>
          </w:tcPr>
          <w:p w14:paraId="0BCD76F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64588EE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</w:tr>
      <w:tr w:rsidR="005E0F51" w:rsidRPr="00CB02C1" w14:paraId="6F429212" w14:textId="77777777" w:rsidTr="005E0F51">
        <w:trPr>
          <w:trHeight w:val="359"/>
        </w:trPr>
        <w:tc>
          <w:tcPr>
            <w:tcW w:w="3330" w:type="dxa"/>
            <w:shd w:val="clear" w:color="auto" w:fill="auto"/>
          </w:tcPr>
          <w:p w14:paraId="05E7B14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488B7C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3,930</w:t>
            </w:r>
          </w:p>
        </w:tc>
        <w:tc>
          <w:tcPr>
            <w:tcW w:w="270" w:type="dxa"/>
          </w:tcPr>
          <w:p w14:paraId="2BFE1B1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E63039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257" w:type="dxa"/>
          </w:tcPr>
          <w:p w14:paraId="478ECDA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C74E9F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  <w:tc>
          <w:tcPr>
            <w:tcW w:w="270" w:type="dxa"/>
          </w:tcPr>
          <w:p w14:paraId="3C40A88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178F4B2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6,359</w:t>
            </w:r>
          </w:p>
        </w:tc>
      </w:tr>
      <w:tr w:rsidR="005E0F51" w:rsidRPr="00CB02C1" w14:paraId="3D0D9158" w14:textId="77777777" w:rsidTr="00706B0C">
        <w:trPr>
          <w:trHeight w:val="718"/>
        </w:trPr>
        <w:tc>
          <w:tcPr>
            <w:tcW w:w="3330" w:type="dxa"/>
            <w:shd w:val="clear" w:color="auto" w:fill="auto"/>
            <w:vAlign w:val="bottom"/>
          </w:tcPr>
          <w:p w14:paraId="67EAAF4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22E0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BD6F9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(479)</w:t>
            </w:r>
          </w:p>
        </w:tc>
        <w:tc>
          <w:tcPr>
            <w:tcW w:w="270" w:type="dxa"/>
            <w:vAlign w:val="bottom"/>
          </w:tcPr>
          <w:p w14:paraId="566F60B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DB99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26051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257" w:type="dxa"/>
            <w:vAlign w:val="bottom"/>
          </w:tcPr>
          <w:p w14:paraId="3F9EFDE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F74F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B7E13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(238)</w:t>
            </w:r>
          </w:p>
        </w:tc>
        <w:tc>
          <w:tcPr>
            <w:tcW w:w="270" w:type="dxa"/>
            <w:vAlign w:val="bottom"/>
          </w:tcPr>
          <w:p w14:paraId="26486DA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4462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2380B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(778)</w:t>
            </w:r>
          </w:p>
        </w:tc>
      </w:tr>
      <w:tr w:rsidR="005E0F51" w:rsidRPr="00CB02C1" w14:paraId="77A040DF" w14:textId="77777777" w:rsidTr="00706B0C">
        <w:trPr>
          <w:trHeight w:val="368"/>
        </w:trPr>
        <w:tc>
          <w:tcPr>
            <w:tcW w:w="3330" w:type="dxa"/>
            <w:shd w:val="clear" w:color="auto" w:fill="auto"/>
          </w:tcPr>
          <w:p w14:paraId="4C8DC4E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75C8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3,451</w:t>
            </w:r>
          </w:p>
        </w:tc>
        <w:tc>
          <w:tcPr>
            <w:tcW w:w="270" w:type="dxa"/>
          </w:tcPr>
          <w:p w14:paraId="7C36ABD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B6BD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436</w:t>
            </w:r>
          </w:p>
        </w:tc>
        <w:tc>
          <w:tcPr>
            <w:tcW w:w="257" w:type="dxa"/>
          </w:tcPr>
          <w:p w14:paraId="2C14E00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2A2D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1,694</w:t>
            </w:r>
          </w:p>
        </w:tc>
        <w:tc>
          <w:tcPr>
            <w:tcW w:w="270" w:type="dxa"/>
          </w:tcPr>
          <w:p w14:paraId="0C8CE99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A328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5,581</w:t>
            </w:r>
          </w:p>
        </w:tc>
      </w:tr>
    </w:tbl>
    <w:p w14:paraId="59E5AC30" w14:textId="77777777" w:rsidR="005E0F51" w:rsidRPr="005A186A" w:rsidRDefault="005E0F51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253D8AA" w14:textId="77777777" w:rsidR="00706B0C" w:rsidRDefault="00706B0C">
      <w:r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08"/>
        <w:gridCol w:w="330"/>
        <w:gridCol w:w="1225"/>
        <w:gridCol w:w="313"/>
        <w:gridCol w:w="1228"/>
        <w:gridCol w:w="330"/>
        <w:gridCol w:w="1324"/>
      </w:tblGrid>
      <w:tr w:rsidR="005E0F51" w:rsidRPr="00CB02C1" w14:paraId="62A19E4F" w14:textId="77777777" w:rsidTr="005E0F51">
        <w:trPr>
          <w:trHeight w:val="363"/>
          <w:tblHeader/>
        </w:trPr>
        <w:tc>
          <w:tcPr>
            <w:tcW w:w="3240" w:type="dxa"/>
            <w:shd w:val="clear" w:color="auto" w:fill="auto"/>
            <w:vAlign w:val="bottom"/>
          </w:tcPr>
          <w:p w14:paraId="5B0B8CF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652BF6A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E0F51" w:rsidRPr="00CB02C1" w14:paraId="15FE32B4" w14:textId="77777777" w:rsidTr="005E0F51">
        <w:trPr>
          <w:trHeight w:val="363"/>
          <w:tblHeader/>
        </w:trPr>
        <w:tc>
          <w:tcPr>
            <w:tcW w:w="3240" w:type="dxa"/>
            <w:shd w:val="clear" w:color="auto" w:fill="auto"/>
            <w:vAlign w:val="bottom"/>
          </w:tcPr>
          <w:p w14:paraId="6D43276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444B40B5" w14:textId="2A8909C0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0F51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</w:tr>
      <w:tr w:rsidR="005E0F51" w:rsidRPr="00CB02C1" w14:paraId="7E3079DC" w14:textId="77777777" w:rsidTr="005E0F51">
        <w:trPr>
          <w:trHeight w:val="60"/>
          <w:tblHeader/>
        </w:trPr>
        <w:tc>
          <w:tcPr>
            <w:tcW w:w="3240" w:type="dxa"/>
            <w:shd w:val="clear" w:color="auto" w:fill="auto"/>
            <w:vAlign w:val="bottom"/>
          </w:tcPr>
          <w:p w14:paraId="53EBD9C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A0EEF4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49FE48E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3B4015D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330" w:type="dxa"/>
          </w:tcPr>
          <w:p w14:paraId="2492DB5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30F519E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45EEA9F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313" w:type="dxa"/>
          </w:tcPr>
          <w:p w14:paraId="6FFAA79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DFD382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6035C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FB74F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40C2528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330" w:type="dxa"/>
          </w:tcPr>
          <w:p w14:paraId="79E53DD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6A8151E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E0F51" w:rsidRPr="00CB02C1" w14:paraId="7EF1B6E4" w14:textId="77777777" w:rsidTr="005E0F51">
        <w:trPr>
          <w:trHeight w:val="363"/>
          <w:tblHeader/>
        </w:trPr>
        <w:tc>
          <w:tcPr>
            <w:tcW w:w="3240" w:type="dxa"/>
            <w:shd w:val="clear" w:color="auto" w:fill="auto"/>
          </w:tcPr>
          <w:p w14:paraId="24BFF6C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736B859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0F51" w:rsidRPr="00CB02C1" w14:paraId="7D5002F0" w14:textId="77777777" w:rsidTr="005E0F51">
        <w:trPr>
          <w:trHeight w:val="363"/>
          <w:tblHeader/>
        </w:trPr>
        <w:tc>
          <w:tcPr>
            <w:tcW w:w="3240" w:type="dxa"/>
            <w:shd w:val="clear" w:color="auto" w:fill="auto"/>
          </w:tcPr>
          <w:p w14:paraId="1A02478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208" w:type="dxa"/>
            <w:shd w:val="clear" w:color="auto" w:fill="auto"/>
          </w:tcPr>
          <w:p w14:paraId="647F0C3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7905663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5F2F0E9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" w:type="dxa"/>
          </w:tcPr>
          <w:p w14:paraId="2B4FA32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931EE8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7B9853B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1DD130F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0F51" w:rsidRPr="00CB02C1" w14:paraId="08F5D097" w14:textId="77777777" w:rsidTr="005E0F51">
        <w:trPr>
          <w:trHeight w:val="353"/>
        </w:trPr>
        <w:tc>
          <w:tcPr>
            <w:tcW w:w="3240" w:type="dxa"/>
            <w:shd w:val="clear" w:color="auto" w:fill="auto"/>
          </w:tcPr>
          <w:p w14:paraId="018DAC8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208" w:type="dxa"/>
            <w:shd w:val="clear" w:color="auto" w:fill="auto"/>
          </w:tcPr>
          <w:p w14:paraId="3320438F" w14:textId="3DE68B68" w:rsidR="005E0F51" w:rsidRPr="00CB02C1" w:rsidRDefault="00AD495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164,539</w:t>
            </w:r>
          </w:p>
        </w:tc>
        <w:tc>
          <w:tcPr>
            <w:tcW w:w="330" w:type="dxa"/>
          </w:tcPr>
          <w:p w14:paraId="77CC853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7C2054A7" w14:textId="517E6932" w:rsidR="005E0F51" w:rsidRPr="00CB02C1" w:rsidRDefault="00AD495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7F5C8B0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C4E1E81" w14:textId="4E338D48" w:rsidR="005E0F51" w:rsidRPr="00CB02C1" w:rsidRDefault="007E5275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7BF4ECB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7E29141E" w14:textId="60D3A33E" w:rsidR="005E0F51" w:rsidRPr="00CB02C1" w:rsidRDefault="007E5275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</w:t>
            </w:r>
            <w:r w:rsidR="001249EB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</w:tr>
      <w:tr w:rsidR="005E0F51" w:rsidRPr="00CB02C1" w14:paraId="10E2F6A7" w14:textId="77777777" w:rsidTr="005E0F51">
        <w:trPr>
          <w:trHeight w:val="353"/>
        </w:trPr>
        <w:tc>
          <w:tcPr>
            <w:tcW w:w="3240" w:type="dxa"/>
            <w:shd w:val="clear" w:color="auto" w:fill="auto"/>
          </w:tcPr>
          <w:p w14:paraId="594FF6E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6BC0427A" w14:textId="53C21742" w:rsidR="005E0F51" w:rsidRPr="00CB02C1" w:rsidRDefault="00AD495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9,809</w:t>
            </w:r>
          </w:p>
        </w:tc>
        <w:tc>
          <w:tcPr>
            <w:tcW w:w="330" w:type="dxa"/>
          </w:tcPr>
          <w:p w14:paraId="49C3297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5F1BCB9F" w14:textId="79968F6F" w:rsidR="005E0F51" w:rsidRPr="00CB02C1" w:rsidRDefault="00AD495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485F6E7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01DFE63" w14:textId="2ABFE1D4" w:rsidR="005E0F51" w:rsidRPr="00CB02C1" w:rsidRDefault="007E5275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69B4DB0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5A447FAD" w14:textId="738E7E3A" w:rsidR="005E0F51" w:rsidRPr="00CB02C1" w:rsidRDefault="001249E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9,809</w:t>
            </w:r>
          </w:p>
        </w:tc>
      </w:tr>
      <w:tr w:rsidR="005E0F51" w:rsidRPr="00CB02C1" w14:paraId="0E9D2AD7" w14:textId="77777777" w:rsidTr="005E0F51">
        <w:trPr>
          <w:trHeight w:val="353"/>
        </w:trPr>
        <w:tc>
          <w:tcPr>
            <w:tcW w:w="3240" w:type="dxa"/>
            <w:shd w:val="clear" w:color="auto" w:fill="auto"/>
          </w:tcPr>
          <w:p w14:paraId="6E1D203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6E6A8725" w14:textId="58032B19" w:rsidR="005E0F51" w:rsidRPr="00CB02C1" w:rsidRDefault="00AD495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07CF7F4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3E52320A" w14:textId="3B6CB5EA" w:rsidR="005E0F51" w:rsidRPr="00CB02C1" w:rsidRDefault="00AD495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5,859</w:t>
            </w:r>
          </w:p>
        </w:tc>
        <w:tc>
          <w:tcPr>
            <w:tcW w:w="313" w:type="dxa"/>
          </w:tcPr>
          <w:p w14:paraId="7256776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A2FBF72" w14:textId="1E475BEF" w:rsidR="005E0F51" w:rsidRPr="00CB02C1" w:rsidRDefault="007E5275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14D0838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1E53C444" w14:textId="009517CA" w:rsidR="005E0F51" w:rsidRPr="00CB02C1" w:rsidRDefault="001249E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5,859</w:t>
            </w:r>
          </w:p>
        </w:tc>
      </w:tr>
      <w:tr w:rsidR="005E0F51" w:rsidRPr="00CB02C1" w14:paraId="2AD8986D" w14:textId="77777777" w:rsidTr="005E0F51">
        <w:trPr>
          <w:trHeight w:val="353"/>
        </w:trPr>
        <w:tc>
          <w:tcPr>
            <w:tcW w:w="3240" w:type="dxa"/>
            <w:shd w:val="clear" w:color="auto" w:fill="auto"/>
          </w:tcPr>
          <w:p w14:paraId="3E812E2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7CD57DC3" w14:textId="0C993C0C" w:rsidR="005E0F51" w:rsidRPr="00CB02C1" w:rsidRDefault="00AD495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2546A6F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22810936" w14:textId="2EF40AC2" w:rsidR="005E0F51" w:rsidRPr="00CB02C1" w:rsidRDefault="00AD495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1,582</w:t>
            </w:r>
          </w:p>
        </w:tc>
        <w:tc>
          <w:tcPr>
            <w:tcW w:w="313" w:type="dxa"/>
          </w:tcPr>
          <w:p w14:paraId="4B4B132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A2B1517" w14:textId="329E921A" w:rsidR="005E0F51" w:rsidRPr="00CB02C1" w:rsidRDefault="007E5275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01D4DD3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5E382461" w14:textId="097B9BC0" w:rsidR="005E0F51" w:rsidRPr="00CB02C1" w:rsidRDefault="001249E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1,582</w:t>
            </w:r>
          </w:p>
        </w:tc>
      </w:tr>
      <w:tr w:rsidR="005E0F51" w:rsidRPr="00CB02C1" w14:paraId="1472FD6A" w14:textId="77777777" w:rsidTr="005E0F51">
        <w:trPr>
          <w:trHeight w:val="344"/>
        </w:trPr>
        <w:tc>
          <w:tcPr>
            <w:tcW w:w="3240" w:type="dxa"/>
            <w:shd w:val="clear" w:color="auto" w:fill="auto"/>
          </w:tcPr>
          <w:p w14:paraId="525C496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39785938" w14:textId="6DA1434A" w:rsidR="005E0F51" w:rsidRPr="00CB02C1" w:rsidRDefault="00AD495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90395A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79911F7A" w14:textId="634D8B8B" w:rsidR="005E0F51" w:rsidRPr="00CB02C1" w:rsidRDefault="00AD495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4F71762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ECF2A5C" w14:textId="5348B0C9" w:rsidR="005E0F51" w:rsidRPr="00CB02C1" w:rsidRDefault="007E5275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2,595</w:t>
            </w:r>
          </w:p>
        </w:tc>
        <w:tc>
          <w:tcPr>
            <w:tcW w:w="330" w:type="dxa"/>
          </w:tcPr>
          <w:p w14:paraId="7C98E3F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106F2F37" w14:textId="6CE69DFA" w:rsidR="005E0F51" w:rsidRPr="00CB02C1" w:rsidRDefault="001249E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2,595</w:t>
            </w:r>
          </w:p>
        </w:tc>
      </w:tr>
      <w:tr w:rsidR="005E0F51" w:rsidRPr="00CB02C1" w14:paraId="77640B68" w14:textId="77777777" w:rsidTr="005E0F51">
        <w:trPr>
          <w:trHeight w:val="353"/>
        </w:trPr>
        <w:tc>
          <w:tcPr>
            <w:tcW w:w="3240" w:type="dxa"/>
            <w:shd w:val="clear" w:color="auto" w:fill="auto"/>
          </w:tcPr>
          <w:p w14:paraId="1A709A5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6CDD8C03" w14:textId="62976ECD" w:rsidR="005E0F51" w:rsidRPr="00CB02C1" w:rsidRDefault="00AD495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174,348</w:t>
            </w:r>
          </w:p>
        </w:tc>
        <w:tc>
          <w:tcPr>
            <w:tcW w:w="330" w:type="dxa"/>
          </w:tcPr>
          <w:p w14:paraId="0A5146D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6B16F0AE" w14:textId="15F2869B" w:rsidR="005E0F51" w:rsidRPr="00CB02C1" w:rsidRDefault="00AD495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7,441</w:t>
            </w:r>
          </w:p>
        </w:tc>
        <w:tc>
          <w:tcPr>
            <w:tcW w:w="313" w:type="dxa"/>
          </w:tcPr>
          <w:p w14:paraId="6A1C2FD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5664CD15" w14:textId="33023C52" w:rsidR="005E0F51" w:rsidRPr="00CB02C1" w:rsidRDefault="007E5275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2,595</w:t>
            </w:r>
          </w:p>
        </w:tc>
        <w:tc>
          <w:tcPr>
            <w:tcW w:w="330" w:type="dxa"/>
          </w:tcPr>
          <w:p w14:paraId="741C876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05826B89" w14:textId="4A9CB010" w:rsidR="005E0F51" w:rsidRPr="00CB02C1" w:rsidRDefault="001249E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184,384</w:t>
            </w:r>
          </w:p>
        </w:tc>
      </w:tr>
      <w:tr w:rsidR="005E0F51" w:rsidRPr="00CB02C1" w14:paraId="7D2AEE26" w14:textId="77777777" w:rsidTr="005E0F51">
        <w:trPr>
          <w:trHeight w:val="707"/>
        </w:trPr>
        <w:tc>
          <w:tcPr>
            <w:tcW w:w="3240" w:type="dxa"/>
            <w:shd w:val="clear" w:color="auto" w:fill="auto"/>
            <w:vAlign w:val="bottom"/>
          </w:tcPr>
          <w:p w14:paraId="54168E2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8C4FE" w14:textId="077C13B8" w:rsidR="005E0F51" w:rsidRPr="00CB02C1" w:rsidRDefault="00AD495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(1,630)</w:t>
            </w:r>
          </w:p>
        </w:tc>
        <w:tc>
          <w:tcPr>
            <w:tcW w:w="330" w:type="dxa"/>
            <w:vAlign w:val="bottom"/>
          </w:tcPr>
          <w:p w14:paraId="6889EEA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68213" w14:textId="2A3B6D87" w:rsidR="005E0F51" w:rsidRPr="00CB02C1" w:rsidRDefault="00AD495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275">
              <w:rPr>
                <w:rFonts w:asciiTheme="majorBidi" w:hAnsiTheme="majorBidi" w:cstheme="majorBidi"/>
                <w:sz w:val="28"/>
                <w:szCs w:val="28"/>
              </w:rPr>
              <w:t>429)</w:t>
            </w:r>
          </w:p>
        </w:tc>
        <w:tc>
          <w:tcPr>
            <w:tcW w:w="313" w:type="dxa"/>
            <w:vAlign w:val="bottom"/>
          </w:tcPr>
          <w:p w14:paraId="3F08D43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310FC" w14:textId="39559BEC" w:rsidR="005E0F51" w:rsidRPr="00CB02C1" w:rsidRDefault="007E5275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(257)</w:t>
            </w:r>
          </w:p>
        </w:tc>
        <w:tc>
          <w:tcPr>
            <w:tcW w:w="330" w:type="dxa"/>
            <w:vAlign w:val="bottom"/>
          </w:tcPr>
          <w:p w14:paraId="666F71C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DD901" w14:textId="1BF0B7F9" w:rsidR="005E0F51" w:rsidRPr="00CB02C1" w:rsidRDefault="001249E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(2,316)</w:t>
            </w:r>
          </w:p>
        </w:tc>
      </w:tr>
      <w:tr w:rsidR="005E0F51" w:rsidRPr="00CB02C1" w14:paraId="49E8B675" w14:textId="77777777" w:rsidTr="005E0F51">
        <w:trPr>
          <w:trHeight w:val="363"/>
        </w:trPr>
        <w:tc>
          <w:tcPr>
            <w:tcW w:w="3240" w:type="dxa"/>
            <w:shd w:val="clear" w:color="auto" w:fill="auto"/>
          </w:tcPr>
          <w:p w14:paraId="72FF327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1145E" w14:textId="6693DC7C" w:rsidR="005E0F51" w:rsidRPr="00CB02C1" w:rsidRDefault="00AD495F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172,718</w:t>
            </w:r>
          </w:p>
        </w:tc>
        <w:tc>
          <w:tcPr>
            <w:tcW w:w="330" w:type="dxa"/>
          </w:tcPr>
          <w:p w14:paraId="32B7391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5B9CA" w14:textId="26CAD3FE" w:rsidR="005E0F51" w:rsidRPr="00CB02C1" w:rsidRDefault="007E5275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7,012</w:t>
            </w:r>
          </w:p>
        </w:tc>
        <w:tc>
          <w:tcPr>
            <w:tcW w:w="313" w:type="dxa"/>
          </w:tcPr>
          <w:p w14:paraId="6E85481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B3555" w14:textId="01332429" w:rsidR="005E0F51" w:rsidRPr="00CB02C1" w:rsidRDefault="007E5275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2,338</w:t>
            </w:r>
          </w:p>
        </w:tc>
        <w:tc>
          <w:tcPr>
            <w:tcW w:w="330" w:type="dxa"/>
          </w:tcPr>
          <w:p w14:paraId="36A9C05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4A7DE" w14:textId="778A3DC1" w:rsidR="005E0F51" w:rsidRPr="00CB02C1" w:rsidRDefault="001249EB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182,068</w:t>
            </w:r>
          </w:p>
        </w:tc>
      </w:tr>
    </w:tbl>
    <w:p w14:paraId="14F937EC" w14:textId="2CE6E563" w:rsidR="0019599B" w:rsidRDefault="0019599B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0FAD87D" w14:textId="224FFEDD" w:rsidR="00DC258C" w:rsidRDefault="00DC258C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1F13AC0" w14:textId="77777777" w:rsidR="00DC258C" w:rsidRDefault="00DC258C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DD639E9" w14:textId="77777777" w:rsidR="00706B0C" w:rsidRDefault="00706B0C">
      <w:r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08"/>
        <w:gridCol w:w="330"/>
        <w:gridCol w:w="1225"/>
        <w:gridCol w:w="313"/>
        <w:gridCol w:w="1228"/>
        <w:gridCol w:w="330"/>
        <w:gridCol w:w="1324"/>
      </w:tblGrid>
      <w:tr w:rsidR="005E0F51" w:rsidRPr="00CB02C1" w14:paraId="32FF48E5" w14:textId="77777777" w:rsidTr="005E0F51">
        <w:trPr>
          <w:trHeight w:val="363"/>
        </w:trPr>
        <w:tc>
          <w:tcPr>
            <w:tcW w:w="3240" w:type="dxa"/>
            <w:shd w:val="clear" w:color="auto" w:fill="auto"/>
            <w:vAlign w:val="bottom"/>
          </w:tcPr>
          <w:p w14:paraId="15C1F8C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4D723F9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E0F51" w:rsidRPr="00CB02C1" w14:paraId="10C98C90" w14:textId="77777777" w:rsidTr="005E0F51">
        <w:trPr>
          <w:trHeight w:val="363"/>
        </w:trPr>
        <w:tc>
          <w:tcPr>
            <w:tcW w:w="3240" w:type="dxa"/>
            <w:shd w:val="clear" w:color="auto" w:fill="auto"/>
            <w:vAlign w:val="bottom"/>
          </w:tcPr>
          <w:p w14:paraId="069C516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35EAEE6D" w14:textId="3D6DD6BE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E0F51" w:rsidRPr="00CB02C1" w14:paraId="0017EBF6" w14:textId="77777777" w:rsidTr="005E0F51">
        <w:trPr>
          <w:trHeight w:val="60"/>
        </w:trPr>
        <w:tc>
          <w:tcPr>
            <w:tcW w:w="3240" w:type="dxa"/>
            <w:shd w:val="clear" w:color="auto" w:fill="auto"/>
            <w:vAlign w:val="bottom"/>
          </w:tcPr>
          <w:p w14:paraId="1F22364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E89CE1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07B4F37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43ED20A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330" w:type="dxa"/>
          </w:tcPr>
          <w:p w14:paraId="7B0998C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3A35FCE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44340D3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313" w:type="dxa"/>
          </w:tcPr>
          <w:p w14:paraId="1BEB2AD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7D7D86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9657F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B86E9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2676D5D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330" w:type="dxa"/>
          </w:tcPr>
          <w:p w14:paraId="37F599A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641476A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E0F51" w:rsidRPr="00CB02C1" w14:paraId="14FC3801" w14:textId="77777777" w:rsidTr="005E0F51">
        <w:trPr>
          <w:trHeight w:val="363"/>
        </w:trPr>
        <w:tc>
          <w:tcPr>
            <w:tcW w:w="3240" w:type="dxa"/>
            <w:shd w:val="clear" w:color="auto" w:fill="auto"/>
          </w:tcPr>
          <w:p w14:paraId="30C3FE4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69FFCA2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0F51" w:rsidRPr="00CB02C1" w14:paraId="2D19F255" w14:textId="77777777" w:rsidTr="005E0F51">
        <w:trPr>
          <w:trHeight w:val="363"/>
        </w:trPr>
        <w:tc>
          <w:tcPr>
            <w:tcW w:w="3240" w:type="dxa"/>
            <w:shd w:val="clear" w:color="auto" w:fill="auto"/>
          </w:tcPr>
          <w:p w14:paraId="2AFD4A6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208" w:type="dxa"/>
            <w:shd w:val="clear" w:color="auto" w:fill="auto"/>
          </w:tcPr>
          <w:p w14:paraId="521CAC5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310D15D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5E0AEF4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" w:type="dxa"/>
          </w:tcPr>
          <w:p w14:paraId="648B714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484B65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0254C8E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09AC2BD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0F51" w:rsidRPr="00CB02C1" w14:paraId="3224BE4C" w14:textId="77777777" w:rsidTr="005E0F51">
        <w:trPr>
          <w:trHeight w:val="353"/>
        </w:trPr>
        <w:tc>
          <w:tcPr>
            <w:tcW w:w="3240" w:type="dxa"/>
            <w:shd w:val="clear" w:color="auto" w:fill="auto"/>
          </w:tcPr>
          <w:p w14:paraId="5772659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208" w:type="dxa"/>
            <w:shd w:val="clear" w:color="auto" w:fill="auto"/>
          </w:tcPr>
          <w:p w14:paraId="5AAFF75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55,842</w:t>
            </w:r>
          </w:p>
        </w:tc>
        <w:tc>
          <w:tcPr>
            <w:tcW w:w="330" w:type="dxa"/>
          </w:tcPr>
          <w:p w14:paraId="2BB147B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4B18C8F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10E1856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36C71DE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0FD1FE5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0616C23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55,842</w:t>
            </w:r>
          </w:p>
        </w:tc>
      </w:tr>
      <w:tr w:rsidR="005E0F51" w:rsidRPr="00CB02C1" w14:paraId="4C5519C8" w14:textId="77777777" w:rsidTr="005E0F51">
        <w:trPr>
          <w:trHeight w:val="353"/>
        </w:trPr>
        <w:tc>
          <w:tcPr>
            <w:tcW w:w="3240" w:type="dxa"/>
            <w:shd w:val="clear" w:color="auto" w:fill="auto"/>
          </w:tcPr>
          <w:p w14:paraId="46A5440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4D30636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5,239</w:t>
            </w:r>
          </w:p>
        </w:tc>
        <w:tc>
          <w:tcPr>
            <w:tcW w:w="330" w:type="dxa"/>
          </w:tcPr>
          <w:p w14:paraId="5462B84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6A44E67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704A5F8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03FF1B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60290FD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22525A0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5,239</w:t>
            </w:r>
          </w:p>
        </w:tc>
      </w:tr>
      <w:tr w:rsidR="005E0F51" w:rsidRPr="00CB02C1" w14:paraId="3D683582" w14:textId="77777777" w:rsidTr="005E0F51">
        <w:trPr>
          <w:trHeight w:val="353"/>
        </w:trPr>
        <w:tc>
          <w:tcPr>
            <w:tcW w:w="3240" w:type="dxa"/>
            <w:shd w:val="clear" w:color="auto" w:fill="auto"/>
          </w:tcPr>
          <w:p w14:paraId="77CAF9E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40E2E4F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B77D3B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1F010AF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1,394</w:t>
            </w:r>
          </w:p>
        </w:tc>
        <w:tc>
          <w:tcPr>
            <w:tcW w:w="313" w:type="dxa"/>
          </w:tcPr>
          <w:p w14:paraId="060E5B2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FCBD49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79A679A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029586F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1,394</w:t>
            </w:r>
          </w:p>
        </w:tc>
      </w:tr>
      <w:tr w:rsidR="005E0F51" w:rsidRPr="00CB02C1" w14:paraId="4ECC537F" w14:textId="77777777" w:rsidTr="005E0F51">
        <w:trPr>
          <w:trHeight w:val="353"/>
        </w:trPr>
        <w:tc>
          <w:tcPr>
            <w:tcW w:w="3240" w:type="dxa"/>
            <w:shd w:val="clear" w:color="auto" w:fill="auto"/>
          </w:tcPr>
          <w:p w14:paraId="61D98C67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71EC238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0B1C09A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4DAA044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313" w:type="dxa"/>
          </w:tcPr>
          <w:p w14:paraId="0E73311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42F57F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74F387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1535DF8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</w:tr>
      <w:tr w:rsidR="005E0F51" w:rsidRPr="00CB02C1" w14:paraId="0F4AB3FB" w14:textId="77777777" w:rsidTr="005E0F51">
        <w:trPr>
          <w:trHeight w:val="344"/>
        </w:trPr>
        <w:tc>
          <w:tcPr>
            <w:tcW w:w="3240" w:type="dxa"/>
            <w:shd w:val="clear" w:color="auto" w:fill="auto"/>
          </w:tcPr>
          <w:p w14:paraId="0FABFDB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543203E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1DCC1F9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3AE3BA1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4D66077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5E38A87B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330" w:type="dxa"/>
          </w:tcPr>
          <w:p w14:paraId="3EA4717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45A2BD73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5E0F51" w:rsidRPr="00CB02C1" w14:paraId="66703634" w14:textId="77777777" w:rsidTr="005E0F51">
        <w:trPr>
          <w:trHeight w:val="353"/>
        </w:trPr>
        <w:tc>
          <w:tcPr>
            <w:tcW w:w="3240" w:type="dxa"/>
            <w:shd w:val="clear" w:color="auto" w:fill="auto"/>
          </w:tcPr>
          <w:p w14:paraId="3FE7576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2912207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61,081</w:t>
            </w:r>
          </w:p>
        </w:tc>
        <w:tc>
          <w:tcPr>
            <w:tcW w:w="330" w:type="dxa"/>
          </w:tcPr>
          <w:p w14:paraId="3773E7E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7494094A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1,786</w:t>
            </w:r>
          </w:p>
        </w:tc>
        <w:tc>
          <w:tcPr>
            <w:tcW w:w="313" w:type="dxa"/>
          </w:tcPr>
          <w:p w14:paraId="6E35589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0F936FB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330" w:type="dxa"/>
          </w:tcPr>
          <w:p w14:paraId="2632A75D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004B5E6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62,889</w:t>
            </w:r>
          </w:p>
        </w:tc>
      </w:tr>
      <w:tr w:rsidR="005E0F51" w:rsidRPr="00CB02C1" w14:paraId="4B1F53C3" w14:textId="77777777" w:rsidTr="005E0F51">
        <w:trPr>
          <w:trHeight w:val="707"/>
        </w:trPr>
        <w:tc>
          <w:tcPr>
            <w:tcW w:w="3240" w:type="dxa"/>
            <w:shd w:val="clear" w:color="auto" w:fill="auto"/>
            <w:vAlign w:val="bottom"/>
          </w:tcPr>
          <w:p w14:paraId="79DC64F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A84E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68EFF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(586)</w:t>
            </w:r>
          </w:p>
        </w:tc>
        <w:tc>
          <w:tcPr>
            <w:tcW w:w="330" w:type="dxa"/>
            <w:vAlign w:val="bottom"/>
          </w:tcPr>
          <w:p w14:paraId="27CB18CC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30EF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E21728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(150)</w:t>
            </w:r>
          </w:p>
        </w:tc>
        <w:tc>
          <w:tcPr>
            <w:tcW w:w="313" w:type="dxa"/>
            <w:vAlign w:val="bottom"/>
          </w:tcPr>
          <w:p w14:paraId="1F9F5C49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40EA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D2BDA4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330" w:type="dxa"/>
            <w:vAlign w:val="bottom"/>
          </w:tcPr>
          <w:p w14:paraId="16C1ED0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01FE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C5D23E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(744)</w:t>
            </w:r>
          </w:p>
        </w:tc>
      </w:tr>
      <w:tr w:rsidR="005E0F51" w:rsidRPr="00CB02C1" w14:paraId="04F0E352" w14:textId="77777777" w:rsidTr="005E0F51">
        <w:trPr>
          <w:trHeight w:val="363"/>
        </w:trPr>
        <w:tc>
          <w:tcPr>
            <w:tcW w:w="3240" w:type="dxa"/>
            <w:shd w:val="clear" w:color="auto" w:fill="auto"/>
          </w:tcPr>
          <w:p w14:paraId="0BDD455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B05B5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60,495</w:t>
            </w:r>
          </w:p>
        </w:tc>
        <w:tc>
          <w:tcPr>
            <w:tcW w:w="330" w:type="dxa"/>
          </w:tcPr>
          <w:p w14:paraId="1BD6D37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A2BA2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1,636</w:t>
            </w:r>
          </w:p>
        </w:tc>
        <w:tc>
          <w:tcPr>
            <w:tcW w:w="313" w:type="dxa"/>
          </w:tcPr>
          <w:p w14:paraId="38E8A551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AE87F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30" w:type="dxa"/>
          </w:tcPr>
          <w:p w14:paraId="33562256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FFAB0" w14:textId="77777777" w:rsidR="005E0F51" w:rsidRPr="00CB02C1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62,145</w:t>
            </w:r>
          </w:p>
        </w:tc>
      </w:tr>
    </w:tbl>
    <w:p w14:paraId="284D68CD" w14:textId="4996C575" w:rsidR="005E0F51" w:rsidRPr="0042594C" w:rsidRDefault="005E0F51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02C2ECD" w14:textId="77777777" w:rsidR="004F2BC1" w:rsidRDefault="004F2BC1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892D13A" w14:textId="3BB7D07E" w:rsidR="00717989" w:rsidRPr="00717989" w:rsidRDefault="005E0F51" w:rsidP="00717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CA328A">
        <w:rPr>
          <w:rFonts w:ascii="Angsana New" w:hAnsi="Angsana New"/>
          <w:sz w:val="28"/>
          <w:szCs w:val="28"/>
          <w:cs/>
        </w:rPr>
        <w:lastRenderedPageBreak/>
        <w:t>รายการเคลื่อนไหวของค่าเผื่อ</w:t>
      </w:r>
      <w:r w:rsidRPr="00CA328A">
        <w:rPr>
          <w:rFonts w:ascii="Angsana New" w:hAnsi="Angsana New" w:hint="cs"/>
          <w:sz w:val="28"/>
          <w:szCs w:val="28"/>
          <w:cs/>
        </w:rPr>
        <w:t>ผลขาดทุนด้านเครดิตที่คาดว่าจะเกิดขึ้นร</w:t>
      </w:r>
      <w:r w:rsidRPr="00CA328A">
        <w:rPr>
          <w:rFonts w:ascii="Angsana New" w:hAnsi="Angsana New"/>
          <w:sz w:val="28"/>
          <w:szCs w:val="28"/>
          <w:cs/>
        </w:rPr>
        <w:t>ะหว่าง</w:t>
      </w:r>
      <w:r w:rsidRPr="00CA328A">
        <w:rPr>
          <w:rFonts w:ascii="Angsana New" w:hAnsi="Angsana New" w:hint="cs"/>
          <w:sz w:val="28"/>
          <w:szCs w:val="28"/>
          <w:cs/>
        </w:rPr>
        <w:t>ปีสำหรับลูกหนี้เงินให้สินเชื่ออื่น</w:t>
      </w:r>
      <w:r w:rsidRPr="00CA328A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442"/>
        <w:gridCol w:w="1440"/>
        <w:gridCol w:w="1440"/>
        <w:gridCol w:w="1440"/>
      </w:tblGrid>
      <w:tr w:rsidR="005E0F51" w:rsidRPr="00CA328A" w14:paraId="33FA2B3D" w14:textId="77777777" w:rsidTr="42F0AB60">
        <w:trPr>
          <w:tblHeader/>
        </w:trPr>
        <w:tc>
          <w:tcPr>
            <w:tcW w:w="3672" w:type="dxa"/>
          </w:tcPr>
          <w:p w14:paraId="0729B913" w14:textId="502C482F" w:rsidR="005E0F51" w:rsidRPr="00CA328A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3BC5520E" w14:textId="77777777" w:rsidR="009D332C" w:rsidRPr="009D332C" w:rsidRDefault="009D332C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sz w:val="16"/>
                <w:szCs w:val="16"/>
                <w:lang w:eastAsia="th-TH"/>
              </w:rPr>
            </w:pPr>
          </w:p>
          <w:p w14:paraId="66ADC8B8" w14:textId="7656EC30" w:rsidR="005E0F51" w:rsidRPr="00CA328A" w:rsidRDefault="005E0F51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CA328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</w:t>
            </w:r>
            <w:r w:rsidRPr="00CA328A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รวมและงบการเงินเฉพาะกิจการ</w:t>
            </w:r>
          </w:p>
        </w:tc>
      </w:tr>
      <w:tr w:rsidR="005E0F51" w:rsidRPr="00CA328A" w14:paraId="5B2FA80D" w14:textId="77777777" w:rsidTr="42F0AB60">
        <w:trPr>
          <w:tblHeader/>
        </w:trPr>
        <w:tc>
          <w:tcPr>
            <w:tcW w:w="3672" w:type="dxa"/>
          </w:tcPr>
          <w:p w14:paraId="1F598852" w14:textId="77777777" w:rsidR="005E0F51" w:rsidRPr="00CA328A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48CF7E5E" w14:textId="268C29A9" w:rsidR="005E0F51" w:rsidRPr="00CA328A" w:rsidRDefault="005E0F51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CA328A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</w:tr>
      <w:tr w:rsidR="005E0F51" w:rsidRPr="00CA328A" w14:paraId="12B6C13A" w14:textId="77777777" w:rsidTr="42F0AB60">
        <w:trPr>
          <w:tblHeader/>
        </w:trPr>
        <w:tc>
          <w:tcPr>
            <w:tcW w:w="3672" w:type="dxa"/>
          </w:tcPr>
          <w:p w14:paraId="4E4ED4A3" w14:textId="77777777" w:rsidR="005E0F51" w:rsidRPr="00CA328A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414049DB" w14:textId="77777777" w:rsidR="005E0F51" w:rsidRPr="00CA328A" w:rsidRDefault="005E0F51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ที่ไม่มีการเพิ่มขึ้น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</w:tcPr>
          <w:p w14:paraId="5A5E2BD3" w14:textId="77777777" w:rsidR="005E0F51" w:rsidRPr="00CA328A" w:rsidRDefault="005E0F51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69C4329D" w14:textId="77777777" w:rsidR="005E0F51" w:rsidRPr="00CA328A" w:rsidRDefault="005E0F51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ที่มีการด้อยค่า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26D69FA2" w14:textId="77777777" w:rsidR="005E0F51" w:rsidRPr="00CA328A" w:rsidRDefault="005E0F51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5E0F51" w:rsidRPr="00CA328A" w14:paraId="1F64D8C9" w14:textId="77777777" w:rsidTr="42F0AB60">
        <w:trPr>
          <w:tblHeader/>
        </w:trPr>
        <w:tc>
          <w:tcPr>
            <w:tcW w:w="3672" w:type="dxa"/>
          </w:tcPr>
          <w:p w14:paraId="081F8A77" w14:textId="77777777" w:rsidR="005E0F51" w:rsidRPr="00CA328A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3D0FBA24" w14:textId="77777777" w:rsidR="005E0F51" w:rsidRPr="00CA328A" w:rsidRDefault="005E0F51" w:rsidP="005E0F5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CA328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</w:t>
            </w: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5E0F51" w:rsidRPr="00CA328A" w14:paraId="769CCFD1" w14:textId="77777777" w:rsidTr="42F0AB60">
        <w:tc>
          <w:tcPr>
            <w:tcW w:w="3672" w:type="dxa"/>
            <w:vAlign w:val="bottom"/>
          </w:tcPr>
          <w:p w14:paraId="7ADD6B76" w14:textId="531E7DD7" w:rsidR="005E0F51" w:rsidRPr="00CA328A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ลูกหนี้อื่น - </w:t>
            </w:r>
            <w:r w:rsidRPr="00CA328A"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</w:t>
            </w:r>
            <w:r w:rsidRPr="00CA328A">
              <w:rPr>
                <w:rFonts w:ascii="Angsana New" w:eastAsia="Angsana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ผ่อนชำระค่าเบี้ย</w:t>
            </w:r>
            <w:r w:rsidRPr="00CA328A"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ประกัน</w:t>
            </w:r>
          </w:p>
        </w:tc>
        <w:tc>
          <w:tcPr>
            <w:tcW w:w="1442" w:type="dxa"/>
            <w:vAlign w:val="bottom"/>
          </w:tcPr>
          <w:p w14:paraId="1B7082E8" w14:textId="77777777" w:rsidR="005E0F51" w:rsidRPr="00CA328A" w:rsidRDefault="005E0F51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65ACDA1" w14:textId="77777777" w:rsidR="005E0F51" w:rsidRPr="00CA328A" w:rsidRDefault="005E0F51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48F810B" w14:textId="77777777" w:rsidR="005E0F51" w:rsidRPr="00CA328A" w:rsidRDefault="005E0F51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0563786" w14:textId="77777777" w:rsidR="005E0F51" w:rsidRPr="00CA328A" w:rsidRDefault="005E0F51" w:rsidP="005E0F51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E0F51" w:rsidRPr="00CA328A" w14:paraId="2E1A98D4" w14:textId="77777777" w:rsidTr="42F0AB60">
        <w:tc>
          <w:tcPr>
            <w:tcW w:w="3672" w:type="dxa"/>
          </w:tcPr>
          <w:p w14:paraId="78DD7158" w14:textId="77777777" w:rsidR="005E0F51" w:rsidRPr="00CA328A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A328A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1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 มกราคม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625236E0" w14:textId="3A485422" w:rsidR="005E0F51" w:rsidRPr="00036C2B" w:rsidRDefault="28CC1CE4" w:rsidP="42F0AB60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1440" w:type="dxa"/>
          </w:tcPr>
          <w:p w14:paraId="07101D99" w14:textId="642E5EA0" w:rsidR="005E0F51" w:rsidRPr="00036C2B" w:rsidRDefault="28CC1CE4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440" w:type="dxa"/>
          </w:tcPr>
          <w:p w14:paraId="104C317B" w14:textId="16F8BCD1" w:rsidR="005E0F51" w:rsidRPr="00036C2B" w:rsidRDefault="28CC1CE4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23</w:t>
            </w:r>
            <w:r w:rsidR="4EC8796A" w:rsidRPr="00036C2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5612E651" w14:textId="56567E6E" w:rsidR="005E0F51" w:rsidRPr="00036C2B" w:rsidRDefault="28CC1CE4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778</w:t>
            </w:r>
          </w:p>
        </w:tc>
      </w:tr>
      <w:tr w:rsidR="005E0F51" w:rsidRPr="00CA328A" w14:paraId="4D91BDD8" w14:textId="77777777" w:rsidTr="42F0AB60">
        <w:tc>
          <w:tcPr>
            <w:tcW w:w="3672" w:type="dxa"/>
          </w:tcPr>
          <w:p w14:paraId="4D65C9F7" w14:textId="77777777" w:rsidR="005E0F51" w:rsidRPr="00CA328A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การเปลี่ยนแปลง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ที่เกิดจากการเปลี่ยนการจัดชั้น</w:t>
            </w:r>
          </w:p>
        </w:tc>
        <w:tc>
          <w:tcPr>
            <w:tcW w:w="1442" w:type="dxa"/>
            <w:vAlign w:val="bottom"/>
          </w:tcPr>
          <w:p w14:paraId="5501F779" w14:textId="4AF73F70" w:rsidR="005E0F51" w:rsidRPr="00036C2B" w:rsidRDefault="5F987266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1440" w:type="dxa"/>
          </w:tcPr>
          <w:p w14:paraId="477FC8A1" w14:textId="11AF58DF" w:rsidR="005E0F51" w:rsidRPr="00036C2B" w:rsidRDefault="55719E78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(</w:t>
            </w:r>
            <w:r w:rsidR="4BDA82CD" w:rsidRPr="00036C2B">
              <w:rPr>
                <w:rFonts w:ascii="Angsana New" w:hAnsi="Angsana New"/>
                <w:sz w:val="28"/>
                <w:szCs w:val="28"/>
              </w:rPr>
              <w:t>2</w:t>
            </w:r>
            <w:r w:rsidRPr="00036C2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C40A301" w14:textId="31F704FA" w:rsidR="005E0F51" w:rsidRPr="00036C2B" w:rsidRDefault="55719E78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1</w:t>
            </w:r>
            <w:r w:rsidR="5070F80D" w:rsidRPr="00036C2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26BA2107" w14:textId="16B7E53F" w:rsidR="005E0F51" w:rsidRPr="00036C2B" w:rsidRDefault="5F987266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0F51" w:rsidRPr="00CA328A" w14:paraId="221FCF83" w14:textId="77777777" w:rsidTr="42F0AB60">
        <w:tc>
          <w:tcPr>
            <w:tcW w:w="3672" w:type="dxa"/>
            <w:vAlign w:val="bottom"/>
          </w:tcPr>
          <w:p w14:paraId="6B2CD910" w14:textId="77777777" w:rsidR="005E0F51" w:rsidRPr="00CA328A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การเปลี่ยนแปลง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ที่เกิดจากการวัดมูลค่าใหม่ของ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br/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   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2" w:type="dxa"/>
            <w:vAlign w:val="bottom"/>
          </w:tcPr>
          <w:p w14:paraId="32903399" w14:textId="1384B79E" w:rsidR="005E0F51" w:rsidRPr="00036C2B" w:rsidRDefault="67871615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7E79F03B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11846ED" w14:textId="12729FA8" w:rsidR="005E0F51" w:rsidRPr="00036C2B" w:rsidRDefault="0D6D9B35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B65E3D6" w14:textId="6BED1D65" w:rsidR="005E0F51" w:rsidRPr="00036C2B" w:rsidRDefault="67871615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440" w:type="dxa"/>
            <w:vAlign w:val="bottom"/>
          </w:tcPr>
          <w:p w14:paraId="0EE27E9C" w14:textId="4350B69F" w:rsidR="005E0F51" w:rsidRPr="00036C2B" w:rsidRDefault="67871615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47010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5E0F51" w:rsidRPr="00CA328A" w14:paraId="16F673CF" w14:textId="77777777" w:rsidTr="42F0AB60">
        <w:tc>
          <w:tcPr>
            <w:tcW w:w="3672" w:type="dxa"/>
            <w:vAlign w:val="bottom"/>
          </w:tcPr>
          <w:p w14:paraId="396887D7" w14:textId="77777777" w:rsidR="005E0F51" w:rsidRPr="00CA328A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7A30263B" w14:textId="1652EB38" w:rsidR="005E0F51" w:rsidRPr="00036C2B" w:rsidRDefault="214FE697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90</w:t>
            </w:r>
            <w:r w:rsidR="72314DF2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440" w:type="dxa"/>
            <w:vAlign w:val="bottom"/>
          </w:tcPr>
          <w:p w14:paraId="2437B18D" w14:textId="387ED84F" w:rsidR="005E0F51" w:rsidRPr="00036C2B" w:rsidRDefault="1522C3EF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40" w:type="dxa"/>
            <w:vAlign w:val="bottom"/>
          </w:tcPr>
          <w:p w14:paraId="07A33B7A" w14:textId="64C056A7" w:rsidR="005E0F51" w:rsidRPr="00036C2B" w:rsidRDefault="214FE697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40" w:type="dxa"/>
            <w:vAlign w:val="bottom"/>
          </w:tcPr>
          <w:p w14:paraId="1C2D7537" w14:textId="5E14641C" w:rsidR="005E0F51" w:rsidRPr="00036C2B" w:rsidRDefault="214FE697" w:rsidP="005E0F5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91</w:t>
            </w:r>
            <w:r w:rsidR="717A72D4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5E0F51" w:rsidRPr="00CA328A" w14:paraId="0121C875" w14:textId="77777777" w:rsidTr="42F0AB60">
        <w:tc>
          <w:tcPr>
            <w:tcW w:w="3672" w:type="dxa"/>
            <w:vAlign w:val="bottom"/>
          </w:tcPr>
          <w:p w14:paraId="07C581DA" w14:textId="77777777" w:rsidR="005E0F51" w:rsidRPr="00CA328A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3F133DC5" w14:textId="18BBF8E1" w:rsidR="005E0F51" w:rsidRPr="00036C2B" w:rsidRDefault="143A6461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(464)</w:t>
            </w:r>
          </w:p>
        </w:tc>
        <w:tc>
          <w:tcPr>
            <w:tcW w:w="1440" w:type="dxa"/>
            <w:vAlign w:val="bottom"/>
          </w:tcPr>
          <w:p w14:paraId="60358389" w14:textId="12FFE562" w:rsidR="005E0F51" w:rsidRPr="00036C2B" w:rsidRDefault="60F19FFA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(59)</w:t>
            </w:r>
          </w:p>
        </w:tc>
        <w:tc>
          <w:tcPr>
            <w:tcW w:w="1440" w:type="dxa"/>
            <w:vAlign w:val="bottom"/>
          </w:tcPr>
          <w:p w14:paraId="0003F7DD" w14:textId="211D2BFD" w:rsidR="005E0F51" w:rsidRPr="00036C2B" w:rsidRDefault="143A6461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(21</w:t>
            </w:r>
            <w:r w:rsidR="002E23D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3488BA3" w14:textId="2F6E40C4" w:rsidR="005E0F51" w:rsidRPr="00036C2B" w:rsidRDefault="143A6461" w:rsidP="005E0F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(739)</w:t>
            </w:r>
          </w:p>
        </w:tc>
      </w:tr>
      <w:tr w:rsidR="005E0F51" w:rsidRPr="00CA328A" w14:paraId="6D6AE7B2" w14:textId="77777777" w:rsidTr="42F0AB60">
        <w:tc>
          <w:tcPr>
            <w:tcW w:w="3672" w:type="dxa"/>
            <w:vAlign w:val="bottom"/>
          </w:tcPr>
          <w:p w14:paraId="0813E273" w14:textId="77777777" w:rsidR="005E0F51" w:rsidRPr="00CA328A" w:rsidRDefault="005E0F51" w:rsidP="005E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A328A">
              <w:rPr>
                <w:rFonts w:ascii="Angsana New" w:eastAsia="AngsanaNew" w:hAnsi="Angsana New"/>
                <w:b/>
                <w:bCs/>
                <w:sz w:val="28"/>
                <w:szCs w:val="28"/>
                <w:lang w:eastAsia="en-GB"/>
              </w:rPr>
              <w:t>31</w:t>
            </w:r>
            <w:r w:rsidRPr="00CA328A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7DE2F881" w14:textId="64E2F772" w:rsidR="005E0F51" w:rsidRPr="00036C2B" w:rsidRDefault="2C687517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90</w:t>
            </w:r>
            <w:r w:rsidR="52C46975" w:rsidRPr="00036C2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07646CB2" w14:textId="6D923BD5" w:rsidR="005E0F51" w:rsidRPr="00036C2B" w:rsidRDefault="01672FC9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32AA97A5" w14:textId="0D82B940" w:rsidR="005E0F51" w:rsidRPr="00036C2B" w:rsidRDefault="04655B55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440" w:type="dxa"/>
            <w:vAlign w:val="bottom"/>
          </w:tcPr>
          <w:p w14:paraId="55886A82" w14:textId="2B42B587" w:rsidR="005E0F51" w:rsidRPr="00036C2B" w:rsidRDefault="04655B55" w:rsidP="005E0F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971</w:t>
            </w:r>
          </w:p>
        </w:tc>
      </w:tr>
      <w:tr w:rsidR="00E83E7F" w:rsidRPr="00CA328A" w14:paraId="166B860A" w14:textId="77777777" w:rsidTr="000249CF">
        <w:trPr>
          <w:tblHeader/>
        </w:trPr>
        <w:tc>
          <w:tcPr>
            <w:tcW w:w="3672" w:type="dxa"/>
          </w:tcPr>
          <w:p w14:paraId="00D3F53C" w14:textId="222969C0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3626F528" w14:textId="77777777" w:rsidR="009D332C" w:rsidRPr="00036C2B" w:rsidRDefault="009D332C" w:rsidP="004F2BC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sz w:val="16"/>
                <w:szCs w:val="16"/>
                <w:lang w:eastAsia="th-TH"/>
              </w:rPr>
            </w:pPr>
          </w:p>
          <w:p w14:paraId="5E73AAC7" w14:textId="2FDEBEFE" w:rsidR="00E83E7F" w:rsidRPr="00036C2B" w:rsidRDefault="00E83E7F" w:rsidP="004F2BC1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036C2B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</w:t>
            </w:r>
            <w:r w:rsidRPr="00036C2B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รวมและงบการเงินเฉพาะกิจการ</w:t>
            </w:r>
          </w:p>
        </w:tc>
      </w:tr>
      <w:tr w:rsidR="00E83E7F" w:rsidRPr="00CA328A" w14:paraId="16842C39" w14:textId="77777777" w:rsidTr="000249CF">
        <w:trPr>
          <w:tblHeader/>
        </w:trPr>
        <w:tc>
          <w:tcPr>
            <w:tcW w:w="3672" w:type="dxa"/>
          </w:tcPr>
          <w:p w14:paraId="3601E23C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0150DEE8" w14:textId="44D39256" w:rsidR="00E83E7F" w:rsidRPr="00CA328A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CA328A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E83E7F" w:rsidRPr="00CA328A" w14:paraId="4721690A" w14:textId="77777777" w:rsidTr="000249CF">
        <w:trPr>
          <w:tblHeader/>
        </w:trPr>
        <w:tc>
          <w:tcPr>
            <w:tcW w:w="3672" w:type="dxa"/>
          </w:tcPr>
          <w:p w14:paraId="67A13430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2E5C0498" w14:textId="77777777" w:rsidR="00E83E7F" w:rsidRPr="00CA328A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ที่ไม่มีการเพิ่มขึ้น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</w:tcPr>
          <w:p w14:paraId="1B2913A3" w14:textId="77777777" w:rsidR="00E83E7F" w:rsidRPr="00CA328A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11E31495" w14:textId="77777777" w:rsidR="00E83E7F" w:rsidRPr="00CA328A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ที่มีการด้อยค่า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4F994CBA" w14:textId="77777777" w:rsidR="00E83E7F" w:rsidRPr="00CA328A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E83E7F" w:rsidRPr="00CA328A" w14:paraId="763303C6" w14:textId="77777777" w:rsidTr="000249CF">
        <w:trPr>
          <w:tblHeader/>
        </w:trPr>
        <w:tc>
          <w:tcPr>
            <w:tcW w:w="3672" w:type="dxa"/>
          </w:tcPr>
          <w:p w14:paraId="67C78CEE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6D7680AB" w14:textId="77777777" w:rsidR="00E83E7F" w:rsidRPr="00CA328A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CA328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</w:t>
            </w: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83E7F" w:rsidRPr="00CA328A" w14:paraId="1B783ECC" w14:textId="77777777" w:rsidTr="000249CF">
        <w:tc>
          <w:tcPr>
            <w:tcW w:w="3672" w:type="dxa"/>
            <w:vAlign w:val="bottom"/>
          </w:tcPr>
          <w:p w14:paraId="1E24B340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ลูกหนี้อื่น - </w:t>
            </w:r>
            <w:r w:rsidRPr="00CA328A"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</w:t>
            </w:r>
            <w:r w:rsidRPr="00CA328A">
              <w:rPr>
                <w:rFonts w:ascii="Angsana New" w:eastAsia="Angsana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ผ่อนชำระค่าเบี้ย</w:t>
            </w:r>
            <w:r w:rsidRPr="00CA328A"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ประกัน</w:t>
            </w:r>
          </w:p>
        </w:tc>
        <w:tc>
          <w:tcPr>
            <w:tcW w:w="1442" w:type="dxa"/>
            <w:vAlign w:val="bottom"/>
          </w:tcPr>
          <w:p w14:paraId="00FD5C85" w14:textId="77777777" w:rsidR="00E83E7F" w:rsidRPr="00CA328A" w:rsidRDefault="00E83E7F" w:rsidP="000249C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2D30B9F" w14:textId="77777777" w:rsidR="00E83E7F" w:rsidRPr="00CA328A" w:rsidRDefault="00E83E7F" w:rsidP="000249C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5719A2B" w14:textId="77777777" w:rsidR="00E83E7F" w:rsidRPr="00CA328A" w:rsidRDefault="00E83E7F" w:rsidP="000249C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2344CEF" w14:textId="77777777" w:rsidR="00E83E7F" w:rsidRPr="00CA328A" w:rsidRDefault="00E83E7F" w:rsidP="000249C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83E7F" w:rsidRPr="00CA328A" w14:paraId="46CB3EA1" w14:textId="77777777" w:rsidTr="000249CF">
        <w:tc>
          <w:tcPr>
            <w:tcW w:w="3672" w:type="dxa"/>
          </w:tcPr>
          <w:p w14:paraId="6F0DE702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A328A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1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 มกราคม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03641BD6" w14:textId="48A833C6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  <w:t>532</w:t>
            </w:r>
          </w:p>
        </w:tc>
        <w:tc>
          <w:tcPr>
            <w:tcW w:w="1440" w:type="dxa"/>
          </w:tcPr>
          <w:p w14:paraId="328C87A2" w14:textId="685F536D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CA328A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440" w:type="dxa"/>
          </w:tcPr>
          <w:p w14:paraId="543C0FBE" w14:textId="6FF2B649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CA328A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40" w:type="dxa"/>
            <w:vAlign w:val="bottom"/>
          </w:tcPr>
          <w:p w14:paraId="1F34C737" w14:textId="08483B96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CA328A">
              <w:rPr>
                <w:rFonts w:ascii="Angsana New" w:hAnsi="Angsana New"/>
                <w:sz w:val="28"/>
                <w:szCs w:val="28"/>
              </w:rPr>
              <w:t>608</w:t>
            </w:r>
          </w:p>
        </w:tc>
      </w:tr>
      <w:tr w:rsidR="00E83E7F" w:rsidRPr="00CA328A" w14:paraId="5386648E" w14:textId="77777777" w:rsidTr="000249CF">
        <w:tc>
          <w:tcPr>
            <w:tcW w:w="3672" w:type="dxa"/>
          </w:tcPr>
          <w:p w14:paraId="7E2E826C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การเปลี่ยนแปลง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ที่เกิดจากการเปลี่ยนการจัดชั้น</w:t>
            </w:r>
          </w:p>
        </w:tc>
        <w:tc>
          <w:tcPr>
            <w:tcW w:w="1442" w:type="dxa"/>
            <w:vAlign w:val="bottom"/>
          </w:tcPr>
          <w:p w14:paraId="594E6491" w14:textId="75ABAB4C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CA328A">
              <w:rPr>
                <w:rFonts w:ascii="Angsana New" w:hAnsi="Angsana New"/>
                <w:sz w:val="28"/>
                <w:szCs w:val="28"/>
              </w:rPr>
              <w:t>(80)</w:t>
            </w:r>
          </w:p>
        </w:tc>
        <w:tc>
          <w:tcPr>
            <w:tcW w:w="1440" w:type="dxa"/>
          </w:tcPr>
          <w:p w14:paraId="2F74E7EB" w14:textId="24383DB0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CA328A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1440" w:type="dxa"/>
          </w:tcPr>
          <w:p w14:paraId="32F1E2A9" w14:textId="7525219F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CA328A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440" w:type="dxa"/>
            <w:vAlign w:val="bottom"/>
          </w:tcPr>
          <w:p w14:paraId="04914165" w14:textId="5622AB34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CA32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3E7F" w:rsidRPr="00CA328A" w14:paraId="58592316" w14:textId="77777777" w:rsidTr="000249CF">
        <w:tc>
          <w:tcPr>
            <w:tcW w:w="3672" w:type="dxa"/>
            <w:vAlign w:val="bottom"/>
          </w:tcPr>
          <w:p w14:paraId="65CC8382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การเปลี่ยนแปลง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ที่เกิดจากการวัดมูลค่าใหม่ของ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br/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   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2" w:type="dxa"/>
            <w:vAlign w:val="bottom"/>
          </w:tcPr>
          <w:p w14:paraId="71DE0FF4" w14:textId="55D77912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40" w:type="dxa"/>
            <w:vAlign w:val="bottom"/>
          </w:tcPr>
          <w:p w14:paraId="6F16FBE6" w14:textId="292E6B62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440" w:type="dxa"/>
            <w:vAlign w:val="bottom"/>
          </w:tcPr>
          <w:p w14:paraId="5FCA94EC" w14:textId="53701F4B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(36)</w:t>
            </w:r>
          </w:p>
        </w:tc>
        <w:tc>
          <w:tcPr>
            <w:tcW w:w="1440" w:type="dxa"/>
            <w:vAlign w:val="bottom"/>
          </w:tcPr>
          <w:p w14:paraId="79C01100" w14:textId="261E1547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(36)</w:t>
            </w:r>
          </w:p>
        </w:tc>
      </w:tr>
      <w:tr w:rsidR="00E83E7F" w:rsidRPr="00CA328A" w14:paraId="4BEDFDE1" w14:textId="77777777" w:rsidTr="000249CF">
        <w:tc>
          <w:tcPr>
            <w:tcW w:w="3672" w:type="dxa"/>
            <w:vAlign w:val="bottom"/>
          </w:tcPr>
          <w:p w14:paraId="6EA3E705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20E29777" w14:textId="348AF932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1440" w:type="dxa"/>
            <w:vAlign w:val="bottom"/>
          </w:tcPr>
          <w:p w14:paraId="2FD97265" w14:textId="781F5D27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1440" w:type="dxa"/>
            <w:vAlign w:val="bottom"/>
          </w:tcPr>
          <w:p w14:paraId="44064F14" w14:textId="6AAD0661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173</w:t>
            </w:r>
          </w:p>
        </w:tc>
        <w:tc>
          <w:tcPr>
            <w:tcW w:w="1440" w:type="dxa"/>
            <w:vAlign w:val="bottom"/>
          </w:tcPr>
          <w:p w14:paraId="4114898F" w14:textId="064C6597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713</w:t>
            </w:r>
          </w:p>
        </w:tc>
      </w:tr>
      <w:tr w:rsidR="00E83E7F" w:rsidRPr="00CA328A" w14:paraId="5E8D7320" w14:textId="77777777" w:rsidTr="000249CF">
        <w:tc>
          <w:tcPr>
            <w:tcW w:w="3672" w:type="dxa"/>
            <w:vAlign w:val="bottom"/>
          </w:tcPr>
          <w:p w14:paraId="04316CCB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7727693B" w14:textId="488BD083" w:rsidR="00E83E7F" w:rsidRPr="00CA328A" w:rsidRDefault="00E83E7F" w:rsidP="000249C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(453)</w:t>
            </w:r>
          </w:p>
        </w:tc>
        <w:tc>
          <w:tcPr>
            <w:tcW w:w="1440" w:type="dxa"/>
            <w:vAlign w:val="bottom"/>
          </w:tcPr>
          <w:p w14:paraId="3DFCF332" w14:textId="5D38C04A" w:rsidR="00E83E7F" w:rsidRPr="00CA328A" w:rsidRDefault="00E83E7F" w:rsidP="000249C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(29)</w:t>
            </w:r>
          </w:p>
        </w:tc>
        <w:tc>
          <w:tcPr>
            <w:tcW w:w="1440" w:type="dxa"/>
            <w:vAlign w:val="bottom"/>
          </w:tcPr>
          <w:p w14:paraId="2C0A9B42" w14:textId="2FAC8103" w:rsidR="00E83E7F" w:rsidRPr="00CA328A" w:rsidRDefault="00E83E7F" w:rsidP="000249C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(25)</w:t>
            </w:r>
          </w:p>
        </w:tc>
        <w:tc>
          <w:tcPr>
            <w:tcW w:w="1440" w:type="dxa"/>
            <w:vAlign w:val="bottom"/>
          </w:tcPr>
          <w:p w14:paraId="2DF30181" w14:textId="0A091D28" w:rsidR="00E83E7F" w:rsidRPr="00CA328A" w:rsidRDefault="00E83E7F" w:rsidP="000249C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(507)</w:t>
            </w:r>
          </w:p>
        </w:tc>
      </w:tr>
      <w:tr w:rsidR="00E83E7F" w:rsidRPr="00557BEA" w14:paraId="3E620A71" w14:textId="77777777" w:rsidTr="000249CF">
        <w:tc>
          <w:tcPr>
            <w:tcW w:w="3672" w:type="dxa"/>
            <w:vAlign w:val="bottom"/>
          </w:tcPr>
          <w:p w14:paraId="7386747B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A328A">
              <w:rPr>
                <w:rFonts w:ascii="Angsana New" w:eastAsia="AngsanaNew" w:hAnsi="Angsana New"/>
                <w:b/>
                <w:bCs/>
                <w:sz w:val="28"/>
                <w:szCs w:val="28"/>
                <w:lang w:eastAsia="en-GB"/>
              </w:rPr>
              <w:t>31</w:t>
            </w:r>
            <w:r w:rsidRPr="00CA328A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082F7511" w14:textId="329D1257" w:rsidR="00E83E7F" w:rsidRPr="00CA328A" w:rsidRDefault="00E83E7F" w:rsidP="000249C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328A">
              <w:rPr>
                <w:rFonts w:ascii="Angsana New" w:hAnsi="Angsana New"/>
                <w:b/>
                <w:bCs/>
                <w:sz w:val="28"/>
                <w:szCs w:val="28"/>
              </w:rPr>
              <w:t>479</w:t>
            </w:r>
          </w:p>
        </w:tc>
        <w:tc>
          <w:tcPr>
            <w:tcW w:w="1440" w:type="dxa"/>
          </w:tcPr>
          <w:p w14:paraId="1FAAD3B0" w14:textId="5A89BB31" w:rsidR="00E83E7F" w:rsidRPr="00CA328A" w:rsidRDefault="00E83E7F" w:rsidP="000249C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328A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440" w:type="dxa"/>
          </w:tcPr>
          <w:p w14:paraId="7787B77D" w14:textId="10C4C49D" w:rsidR="00E83E7F" w:rsidRPr="00CA328A" w:rsidRDefault="00E83E7F" w:rsidP="000249C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328A">
              <w:rPr>
                <w:rFonts w:ascii="Angsana New" w:hAnsi="Angsana New"/>
                <w:b/>
                <w:bCs/>
                <w:sz w:val="28"/>
                <w:szCs w:val="28"/>
              </w:rPr>
              <w:t>238</w:t>
            </w:r>
          </w:p>
        </w:tc>
        <w:tc>
          <w:tcPr>
            <w:tcW w:w="1440" w:type="dxa"/>
            <w:vAlign w:val="bottom"/>
          </w:tcPr>
          <w:p w14:paraId="2C972B3A" w14:textId="044C4689" w:rsidR="00E83E7F" w:rsidRPr="00CA328A" w:rsidRDefault="00E83E7F" w:rsidP="000249C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328A">
              <w:rPr>
                <w:rFonts w:ascii="Angsana New" w:hAnsi="Angsana New"/>
                <w:b/>
                <w:bCs/>
                <w:sz w:val="28"/>
                <w:szCs w:val="28"/>
              </w:rPr>
              <w:t>778</w:t>
            </w:r>
          </w:p>
        </w:tc>
      </w:tr>
    </w:tbl>
    <w:p w14:paraId="0590031C" w14:textId="77777777" w:rsidR="00E83E7F" w:rsidRPr="00EF39C0" w:rsidRDefault="00E83E7F" w:rsidP="00EF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442"/>
        <w:gridCol w:w="1440"/>
        <w:gridCol w:w="1440"/>
        <w:gridCol w:w="1440"/>
      </w:tblGrid>
      <w:tr w:rsidR="00E83E7F" w:rsidRPr="00CA328A" w14:paraId="15133BE8" w14:textId="77777777" w:rsidTr="42F0AB60">
        <w:trPr>
          <w:tblHeader/>
        </w:trPr>
        <w:tc>
          <w:tcPr>
            <w:tcW w:w="3672" w:type="dxa"/>
          </w:tcPr>
          <w:p w14:paraId="4A68DF70" w14:textId="23596A91" w:rsidR="00E83E7F" w:rsidRPr="00CA328A" w:rsidRDefault="00E83E7F" w:rsidP="00EF3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3450A694" w14:textId="4601511F" w:rsidR="00E83E7F" w:rsidRPr="00CA328A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CA328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</w:t>
            </w:r>
            <w:r w:rsidRPr="00CA328A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E83E7F" w:rsidRPr="00CA328A" w14:paraId="41F08A14" w14:textId="77777777" w:rsidTr="42F0AB60">
        <w:trPr>
          <w:tblHeader/>
        </w:trPr>
        <w:tc>
          <w:tcPr>
            <w:tcW w:w="3672" w:type="dxa"/>
          </w:tcPr>
          <w:p w14:paraId="1DEDF957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4D835213" w14:textId="6D9C221D" w:rsidR="00E83E7F" w:rsidRPr="00CA328A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CA328A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</w:tr>
      <w:tr w:rsidR="00E83E7F" w:rsidRPr="00CA328A" w14:paraId="4CCD324B" w14:textId="77777777" w:rsidTr="42F0AB60">
        <w:trPr>
          <w:tblHeader/>
        </w:trPr>
        <w:tc>
          <w:tcPr>
            <w:tcW w:w="3672" w:type="dxa"/>
          </w:tcPr>
          <w:p w14:paraId="43EDFFAD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1C766498" w14:textId="77777777" w:rsidR="00E83E7F" w:rsidRPr="00CA328A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ที่ไม่มีการเพิ่มขึ้น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</w:tcPr>
          <w:p w14:paraId="04FDDF68" w14:textId="77777777" w:rsidR="00E83E7F" w:rsidRPr="00CA328A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1A705780" w14:textId="77777777" w:rsidR="00E83E7F" w:rsidRPr="00CA328A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ที่มีการด้อยค่า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62D97E3F" w14:textId="77777777" w:rsidR="00E83E7F" w:rsidRPr="00CA328A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E83E7F" w:rsidRPr="00CA328A" w14:paraId="521A3A25" w14:textId="77777777" w:rsidTr="42F0AB60">
        <w:trPr>
          <w:tblHeader/>
        </w:trPr>
        <w:tc>
          <w:tcPr>
            <w:tcW w:w="3672" w:type="dxa"/>
          </w:tcPr>
          <w:p w14:paraId="770F474D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202F4FEF" w14:textId="77777777" w:rsidR="00E83E7F" w:rsidRPr="00CA328A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CA328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</w:t>
            </w: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83E7F" w:rsidRPr="00CA328A" w14:paraId="596684A2" w14:textId="77777777" w:rsidTr="42F0AB60">
        <w:tc>
          <w:tcPr>
            <w:tcW w:w="3672" w:type="dxa"/>
            <w:vAlign w:val="bottom"/>
          </w:tcPr>
          <w:p w14:paraId="533591BB" w14:textId="11977B30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ลูกหนี้อื่น - </w:t>
            </w:r>
            <w:r w:rsidRPr="00CA328A"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</w:t>
            </w:r>
            <w:r w:rsidRPr="00CA328A">
              <w:rPr>
                <w:rFonts w:ascii="Angsana New" w:eastAsia="Angsana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เงินให้สินเชื่อ</w:t>
            </w:r>
          </w:p>
        </w:tc>
        <w:tc>
          <w:tcPr>
            <w:tcW w:w="1442" w:type="dxa"/>
            <w:vAlign w:val="bottom"/>
          </w:tcPr>
          <w:p w14:paraId="4924892D" w14:textId="77777777" w:rsidR="00E83E7F" w:rsidRPr="00CA328A" w:rsidRDefault="00E83E7F" w:rsidP="000249C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9AF5FD0" w14:textId="77777777" w:rsidR="00E83E7F" w:rsidRPr="00CA328A" w:rsidRDefault="00E83E7F" w:rsidP="000249C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7FB6794" w14:textId="77777777" w:rsidR="00E83E7F" w:rsidRPr="00CA328A" w:rsidRDefault="00E83E7F" w:rsidP="000249C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2C1A1BD" w14:textId="77777777" w:rsidR="00E83E7F" w:rsidRPr="00CA328A" w:rsidRDefault="00E83E7F" w:rsidP="000249C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83E7F" w:rsidRPr="00CA328A" w14:paraId="47129009" w14:textId="77777777" w:rsidTr="42F0AB60">
        <w:tc>
          <w:tcPr>
            <w:tcW w:w="3672" w:type="dxa"/>
          </w:tcPr>
          <w:p w14:paraId="4CFB24CD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A328A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1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 มกราคม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59BFB72B" w14:textId="5D6BEBEF" w:rsidR="00E83E7F" w:rsidRPr="00036C2B" w:rsidRDefault="78EB2297" w:rsidP="42F0AB60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  <w:t>58</w:t>
            </w:r>
            <w:r w:rsidR="25427385" w:rsidRPr="00036C2B"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440" w:type="dxa"/>
          </w:tcPr>
          <w:p w14:paraId="2AE2DFA3" w14:textId="6910015B" w:rsidR="00E83E7F" w:rsidRPr="00036C2B" w:rsidRDefault="78EB2297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440" w:type="dxa"/>
          </w:tcPr>
          <w:p w14:paraId="5CAA4316" w14:textId="0014ECAE" w:rsidR="00E83E7F" w:rsidRPr="00036C2B" w:rsidRDefault="78EB2297" w:rsidP="004C256E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90" w:right="7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0ADC78CA" w14:textId="122A0C73" w:rsidR="00E83E7F" w:rsidRPr="00036C2B" w:rsidRDefault="78EB2297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036C2B">
              <w:rPr>
                <w:rFonts w:ascii="Angsana New" w:hAnsi="Angsana New"/>
                <w:sz w:val="28"/>
                <w:szCs w:val="28"/>
              </w:rPr>
              <w:t>743</w:t>
            </w:r>
          </w:p>
        </w:tc>
      </w:tr>
      <w:tr w:rsidR="42F0AB60" w14:paraId="2C556086" w14:textId="77777777" w:rsidTr="42F0AB60">
        <w:tc>
          <w:tcPr>
            <w:tcW w:w="3672" w:type="dxa"/>
          </w:tcPr>
          <w:p w14:paraId="656E4826" w14:textId="09CAAE3C" w:rsidR="49D6D79C" w:rsidRDefault="49D6D79C" w:rsidP="42F0AB60">
            <w:pPr>
              <w:spacing w:line="240" w:lineRule="auto"/>
              <w:rPr>
                <w:rFonts w:ascii="Angsana New" w:eastAsia="Angsana New" w:hAnsi="Angsana New"/>
                <w:lang w:eastAsia="en-GB"/>
              </w:rPr>
            </w:pPr>
            <w:r w:rsidRPr="42F0AB60">
              <w:rPr>
                <w:rFonts w:ascii="Angsana New" w:eastAsia="Angsana New" w:hAnsi="Angsana New"/>
                <w:sz w:val="28"/>
                <w:szCs w:val="28"/>
                <w:lang w:eastAsia="en-GB"/>
              </w:rPr>
              <w:t xml:space="preserve">  </w:t>
            </w:r>
            <w:proofErr w:type="spellStart"/>
            <w:r w:rsidRPr="42F0AB60">
              <w:rPr>
                <w:rFonts w:ascii="Angsana New" w:eastAsia="Angsana New" w:hAnsi="Angsana New"/>
                <w:sz w:val="28"/>
                <w:szCs w:val="28"/>
                <w:lang w:eastAsia="en-GB"/>
              </w:rPr>
              <w:t>การเปลี่ยนแปลงที่เกิดจากการเปลี่ยนการจัดชั้น</w:t>
            </w:r>
            <w:proofErr w:type="spellEnd"/>
          </w:p>
        </w:tc>
        <w:tc>
          <w:tcPr>
            <w:tcW w:w="1442" w:type="dxa"/>
            <w:vAlign w:val="bottom"/>
          </w:tcPr>
          <w:p w14:paraId="4146F801" w14:textId="1A1CFF60" w:rsidR="49D6D79C" w:rsidRPr="00036C2B" w:rsidRDefault="6499B928" w:rsidP="004C256E">
            <w:pPr>
              <w:pStyle w:val="acctfourfigures"/>
              <w:spacing w:line="240" w:lineRule="auto"/>
              <w:ind w:right="-173"/>
              <w:jc w:val="center"/>
              <w:rPr>
                <w:rFonts w:ascii="Angsana New" w:eastAsia="Angsana New" w:hAnsi="Angsana New" w:cs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eastAsia="Angsana New" w:hAnsi="Angsana New" w:cs="Angsana New"/>
                <w:sz w:val="28"/>
                <w:szCs w:val="28"/>
                <w:lang w:val="en-US" w:bidi="th-TH"/>
              </w:rPr>
              <w:t>(3</w:t>
            </w:r>
            <w:r w:rsidR="67BC02B7" w:rsidRPr="00036C2B">
              <w:rPr>
                <w:rFonts w:ascii="Angsana New" w:eastAsia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036C2B">
              <w:rPr>
                <w:rFonts w:ascii="Angsana New" w:eastAsia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</w:tcPr>
          <w:p w14:paraId="0952FC5E" w14:textId="531E5FEB" w:rsidR="49D6D79C" w:rsidRPr="00036C2B" w:rsidRDefault="6499B928" w:rsidP="004C256E">
            <w:pPr>
              <w:pStyle w:val="acctfourfigures"/>
              <w:spacing w:line="240" w:lineRule="auto"/>
              <w:ind w:right="-173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036C2B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142ABBEC" w:rsidRPr="00036C2B">
              <w:rPr>
                <w:rFonts w:ascii="Angsana New" w:eastAsia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60A0097F" w14:textId="4BB99576" w:rsidR="49D6D79C" w:rsidRPr="00036C2B" w:rsidRDefault="6499B928" w:rsidP="004C256E">
            <w:pPr>
              <w:pStyle w:val="acctfourfigures"/>
              <w:spacing w:line="240" w:lineRule="auto"/>
              <w:ind w:right="-173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036C2B">
              <w:rPr>
                <w:rFonts w:ascii="Angsana New" w:eastAsia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440" w:type="dxa"/>
            <w:vAlign w:val="bottom"/>
          </w:tcPr>
          <w:p w14:paraId="604B7535" w14:textId="6200168E" w:rsidR="04770E59" w:rsidRPr="00036C2B" w:rsidRDefault="04770E59" w:rsidP="004C256E">
            <w:pPr>
              <w:pStyle w:val="acctfourfigures"/>
              <w:spacing w:line="240" w:lineRule="auto"/>
              <w:ind w:right="-83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036C2B">
              <w:rPr>
                <w:rFonts w:ascii="Angsana New" w:eastAsia="Angsana New" w:hAnsi="Angsana New" w:cs="Angsana New"/>
                <w:sz w:val="28"/>
                <w:szCs w:val="28"/>
              </w:rPr>
              <w:t>-</w:t>
            </w:r>
          </w:p>
        </w:tc>
      </w:tr>
      <w:tr w:rsidR="00E83E7F" w:rsidRPr="00CA328A" w14:paraId="63EF8063" w14:textId="77777777" w:rsidTr="42F0AB60">
        <w:tc>
          <w:tcPr>
            <w:tcW w:w="3672" w:type="dxa"/>
            <w:vAlign w:val="bottom"/>
          </w:tcPr>
          <w:p w14:paraId="5CC9D580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การเปลี่ยนแปลง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ที่เกิดจากการวัดมูลค่าใหม่ของ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br/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   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2" w:type="dxa"/>
            <w:vAlign w:val="bottom"/>
          </w:tcPr>
          <w:p w14:paraId="461081D7" w14:textId="2F8A706B" w:rsidR="00E83E7F" w:rsidRPr="00036C2B" w:rsidRDefault="6659A89B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(4</w:t>
            </w:r>
            <w:r w:rsidR="16A63F14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0251F5FE" w14:textId="15CB4824" w:rsidR="00E83E7F" w:rsidRPr="00036C2B" w:rsidRDefault="5AD53765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440" w:type="dxa"/>
            <w:vAlign w:val="bottom"/>
          </w:tcPr>
          <w:p w14:paraId="1D56BF6F" w14:textId="4D7A1830" w:rsidR="00E83E7F" w:rsidRPr="00036C2B" w:rsidRDefault="6659A89B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E914021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440" w:type="dxa"/>
            <w:vAlign w:val="bottom"/>
          </w:tcPr>
          <w:p w14:paraId="23FAB49C" w14:textId="4DDF09C2" w:rsidR="00E83E7F" w:rsidRPr="00036C2B" w:rsidRDefault="40182F3A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3D20934E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</w:tr>
      <w:tr w:rsidR="00E83E7F" w:rsidRPr="00CA328A" w14:paraId="19C98527" w14:textId="77777777" w:rsidTr="42F0AB60">
        <w:tc>
          <w:tcPr>
            <w:tcW w:w="3672" w:type="dxa"/>
            <w:vAlign w:val="bottom"/>
          </w:tcPr>
          <w:p w14:paraId="761D4D3F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5D2970AE" w14:textId="6C5BFBE9" w:rsidR="00E83E7F" w:rsidRPr="00036C2B" w:rsidRDefault="1B7D68F1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1,5</w:t>
            </w:r>
            <w:r w:rsidR="00947010">
              <w:rPr>
                <w:rFonts w:ascii="Angsana New" w:hAnsi="Angsana New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440" w:type="dxa"/>
            <w:vAlign w:val="bottom"/>
          </w:tcPr>
          <w:p w14:paraId="19D4BAB9" w14:textId="572C4A5B" w:rsidR="00E83E7F" w:rsidRPr="00036C2B" w:rsidRDefault="544509A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  <w:r w:rsidR="00947010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440" w:type="dxa"/>
            <w:vAlign w:val="bottom"/>
          </w:tcPr>
          <w:p w14:paraId="110C1A2F" w14:textId="5E1E441C" w:rsidR="00E83E7F" w:rsidRPr="00036C2B" w:rsidRDefault="544509A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1440" w:type="dxa"/>
            <w:vAlign w:val="bottom"/>
          </w:tcPr>
          <w:p w14:paraId="185541C9" w14:textId="40DA1E79" w:rsidR="00E83E7F" w:rsidRPr="00036C2B" w:rsidRDefault="1283155B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2,10</w:t>
            </w:r>
            <w:r w:rsidR="00947010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E83E7F" w:rsidRPr="00CA328A" w14:paraId="5CC4722D" w14:textId="77777777" w:rsidTr="42F0AB60">
        <w:tc>
          <w:tcPr>
            <w:tcW w:w="3672" w:type="dxa"/>
            <w:vAlign w:val="bottom"/>
          </w:tcPr>
          <w:p w14:paraId="6305E76E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748C64FD" w14:textId="173B62B3" w:rsidR="00E83E7F" w:rsidRPr="00036C2B" w:rsidRDefault="710687CD" w:rsidP="000249C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(46</w:t>
            </w:r>
            <w:r w:rsidR="6E2F748E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E9C3CF3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90B2BAE" w14:textId="5B83FB23" w:rsidR="00E83E7F" w:rsidRPr="00036C2B" w:rsidRDefault="67CCC9E2" w:rsidP="000249C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(110</w:t>
            </w:r>
            <w:r w:rsidR="3E98DDCD"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C979018" w14:textId="44FF0C13" w:rsidR="00E83E7F" w:rsidRPr="00036C2B" w:rsidRDefault="48169448" w:rsidP="000249C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(8)</w:t>
            </w:r>
          </w:p>
        </w:tc>
        <w:tc>
          <w:tcPr>
            <w:tcW w:w="1440" w:type="dxa"/>
            <w:vAlign w:val="bottom"/>
          </w:tcPr>
          <w:p w14:paraId="6D7FD969" w14:textId="42FA3FAA" w:rsidR="00E83E7F" w:rsidRPr="00036C2B" w:rsidRDefault="75269FD0" w:rsidP="000249C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(5</w:t>
            </w:r>
            <w:r w:rsidR="00947010">
              <w:rPr>
                <w:rFonts w:ascii="Angsana New" w:hAnsi="Angsana New"/>
                <w:sz w:val="28"/>
                <w:szCs w:val="28"/>
                <w:lang w:val="en-US" w:bidi="th-TH"/>
              </w:rPr>
              <w:t>79</w:t>
            </w:r>
            <w:r w:rsidRPr="00036C2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E83E7F" w:rsidRPr="00CA328A" w14:paraId="2DA12CFF" w14:textId="77777777" w:rsidTr="42F0AB60">
        <w:tc>
          <w:tcPr>
            <w:tcW w:w="3672" w:type="dxa"/>
            <w:vAlign w:val="bottom"/>
          </w:tcPr>
          <w:p w14:paraId="775D0AE0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A328A">
              <w:rPr>
                <w:rFonts w:ascii="Angsana New" w:eastAsia="AngsanaNew" w:hAnsi="Angsana New"/>
                <w:b/>
                <w:bCs/>
                <w:sz w:val="28"/>
                <w:szCs w:val="28"/>
                <w:lang w:eastAsia="en-GB"/>
              </w:rPr>
              <w:t>31</w:t>
            </w:r>
            <w:r w:rsidRPr="00CA328A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47772E1C" w14:textId="2BE7E631" w:rsidR="00E83E7F" w:rsidRPr="00036C2B" w:rsidRDefault="116BE383" w:rsidP="000249C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1,6</w:t>
            </w:r>
            <w:r w:rsidR="6A66DCE0" w:rsidRPr="00036C2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40" w:type="dxa"/>
          </w:tcPr>
          <w:p w14:paraId="4230B007" w14:textId="479B0D6F" w:rsidR="00E83E7F" w:rsidRPr="00036C2B" w:rsidRDefault="116BE383" w:rsidP="000249C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  <w:r w:rsidR="43E12895" w:rsidRPr="00036C2B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60DDDDCC" w14:textId="36FA970A" w:rsidR="00E83E7F" w:rsidRPr="00036C2B" w:rsidRDefault="3F513145" w:rsidP="000249C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7C962896" w:rsidRPr="00036C2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3A92D279" w14:textId="323B0A87" w:rsidR="00E83E7F" w:rsidRPr="00D30AA1" w:rsidRDefault="3F36D195" w:rsidP="000249C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36C2B">
              <w:rPr>
                <w:rFonts w:ascii="Angsana New" w:hAnsi="Angsana New"/>
                <w:b/>
                <w:bCs/>
                <w:sz w:val="28"/>
                <w:szCs w:val="28"/>
              </w:rPr>
              <w:t>2,31</w:t>
            </w:r>
            <w:r w:rsidR="00D30AA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E83E7F" w:rsidRPr="00CA328A" w14:paraId="5870261E" w14:textId="77777777" w:rsidTr="42F0AB60">
        <w:tc>
          <w:tcPr>
            <w:tcW w:w="3672" w:type="dxa"/>
            <w:vAlign w:val="bottom"/>
          </w:tcPr>
          <w:p w14:paraId="1B47FF97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34250C3D" w14:textId="77777777" w:rsidR="00E83E7F" w:rsidRPr="00CA328A" w:rsidRDefault="00E83E7F" w:rsidP="000249C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C534579" w14:textId="77777777" w:rsidR="00E83E7F" w:rsidRPr="00CA328A" w:rsidRDefault="00E83E7F" w:rsidP="000249C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19CE71B" w14:textId="77777777" w:rsidR="00E83E7F" w:rsidRPr="00CA328A" w:rsidRDefault="00E83E7F" w:rsidP="000249C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B5AE0D5" w14:textId="77777777" w:rsidR="00E83E7F" w:rsidRPr="00CA328A" w:rsidRDefault="00E83E7F" w:rsidP="000249C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</w:tbl>
    <w:p w14:paraId="71981470" w14:textId="7254FDFA" w:rsidR="00E83E7F" w:rsidRPr="008861B4" w:rsidRDefault="00E83E7F" w:rsidP="00886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3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442"/>
        <w:gridCol w:w="1440"/>
        <w:gridCol w:w="1440"/>
        <w:gridCol w:w="1440"/>
      </w:tblGrid>
      <w:tr w:rsidR="00E83E7F" w:rsidRPr="00CA328A" w14:paraId="3F94B5EE" w14:textId="77777777" w:rsidTr="000249CF">
        <w:trPr>
          <w:tblHeader/>
        </w:trPr>
        <w:tc>
          <w:tcPr>
            <w:tcW w:w="3672" w:type="dxa"/>
          </w:tcPr>
          <w:p w14:paraId="3A8A5E34" w14:textId="19D59C43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694CBA51" w14:textId="77777777" w:rsidR="00E83E7F" w:rsidRPr="00CA328A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CA328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</w:t>
            </w:r>
            <w:r w:rsidRPr="00CA328A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E83E7F" w:rsidRPr="00CA328A" w14:paraId="0EDED08F" w14:textId="77777777" w:rsidTr="000249CF">
        <w:trPr>
          <w:tblHeader/>
        </w:trPr>
        <w:tc>
          <w:tcPr>
            <w:tcW w:w="3672" w:type="dxa"/>
          </w:tcPr>
          <w:p w14:paraId="471432A5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6CE7ACD8" w14:textId="256CED7F" w:rsidR="00E83E7F" w:rsidRPr="00CA328A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  <w:r w:rsidRPr="00CA328A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E83E7F" w:rsidRPr="00CA328A" w14:paraId="74ACCE30" w14:textId="77777777" w:rsidTr="000249CF">
        <w:trPr>
          <w:tblHeader/>
        </w:trPr>
        <w:tc>
          <w:tcPr>
            <w:tcW w:w="3672" w:type="dxa"/>
          </w:tcPr>
          <w:p w14:paraId="14F3BB9E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</w:tcPr>
          <w:p w14:paraId="657162AE" w14:textId="77777777" w:rsidR="00E83E7F" w:rsidRPr="00CA328A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ที่ไม่มีการเพิ่มขึ้น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</w:tcPr>
          <w:p w14:paraId="49E39596" w14:textId="77777777" w:rsidR="00E83E7F" w:rsidRPr="00CA328A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ที่มีการเพิ่มขึ้น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อย่างมีนัยสำคัญ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3AEE764E" w14:textId="77777777" w:rsidR="00E83E7F" w:rsidRPr="00CA328A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สินทรัพย์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ที่มีการด้อยค่า</w:t>
            </w:r>
            <w:r w:rsidRPr="00CA328A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br/>
            </w: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693D6DDE" w14:textId="77777777" w:rsidR="00E83E7F" w:rsidRPr="00CA328A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E83E7F" w:rsidRPr="00CA328A" w14:paraId="0C43465B" w14:textId="77777777" w:rsidTr="000249CF">
        <w:trPr>
          <w:tblHeader/>
        </w:trPr>
        <w:tc>
          <w:tcPr>
            <w:tcW w:w="3672" w:type="dxa"/>
          </w:tcPr>
          <w:p w14:paraId="246F00E6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51823BF7" w14:textId="77777777" w:rsidR="00E83E7F" w:rsidRPr="00CA328A" w:rsidRDefault="00E83E7F" w:rsidP="000249C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CA328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</w:t>
            </w:r>
            <w:r w:rsidRPr="00CA328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83E7F" w:rsidRPr="00CA328A" w14:paraId="44BBD5AF" w14:textId="77777777" w:rsidTr="000249CF">
        <w:tc>
          <w:tcPr>
            <w:tcW w:w="3672" w:type="dxa"/>
            <w:vAlign w:val="bottom"/>
          </w:tcPr>
          <w:p w14:paraId="0BEEB973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ลูกหนี้อื่น - </w:t>
            </w:r>
            <w:r w:rsidRPr="00CA328A">
              <w:rPr>
                <w:rFonts w:ascii="Angsana New" w:eastAsia="Angsana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</w:t>
            </w:r>
            <w:r w:rsidRPr="00CA328A">
              <w:rPr>
                <w:rFonts w:ascii="Angsana New" w:eastAsia="Angsana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เงินให้สินเชื่อ</w:t>
            </w:r>
          </w:p>
        </w:tc>
        <w:tc>
          <w:tcPr>
            <w:tcW w:w="1442" w:type="dxa"/>
            <w:vAlign w:val="bottom"/>
          </w:tcPr>
          <w:p w14:paraId="604D2094" w14:textId="77777777" w:rsidR="00E83E7F" w:rsidRPr="00CA328A" w:rsidRDefault="00E83E7F" w:rsidP="000249C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9E7C9A0" w14:textId="77777777" w:rsidR="00E83E7F" w:rsidRPr="00CA328A" w:rsidRDefault="00E83E7F" w:rsidP="000249C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C2EBC45" w14:textId="77777777" w:rsidR="00E83E7F" w:rsidRPr="00CA328A" w:rsidRDefault="00E83E7F" w:rsidP="000249C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7F95EEF" w14:textId="77777777" w:rsidR="00E83E7F" w:rsidRPr="00CA328A" w:rsidRDefault="00E83E7F" w:rsidP="000249C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83E7F" w:rsidRPr="00CA328A" w14:paraId="1274D333" w14:textId="77777777" w:rsidTr="000249CF">
        <w:tc>
          <w:tcPr>
            <w:tcW w:w="3672" w:type="dxa"/>
          </w:tcPr>
          <w:p w14:paraId="750172C3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A328A">
              <w:rPr>
                <w:rFonts w:ascii="Angsana New" w:eastAsia="AngsanaNew" w:hAnsi="Angsana New"/>
                <w:sz w:val="28"/>
                <w:szCs w:val="28"/>
                <w:lang w:eastAsia="en-GB"/>
              </w:rPr>
              <w:t>1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 มกราคม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442" w:type="dxa"/>
            <w:vAlign w:val="bottom"/>
          </w:tcPr>
          <w:p w14:paraId="539C9B06" w14:textId="29CF95EA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440" w:type="dxa"/>
          </w:tcPr>
          <w:p w14:paraId="39F41C82" w14:textId="3ACFE77F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CA32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4F66D35" w14:textId="54F0C688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CA32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CC87D1E" w14:textId="70EF7747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</w:rPr>
            </w:pPr>
            <w:r w:rsidRPr="00CA328A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E83E7F" w:rsidRPr="00CA328A" w14:paraId="1FB767B2" w14:textId="77777777" w:rsidTr="000249CF">
        <w:tc>
          <w:tcPr>
            <w:tcW w:w="3672" w:type="dxa"/>
            <w:vAlign w:val="bottom"/>
          </w:tcPr>
          <w:p w14:paraId="26D70333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การเปลี่ยนแปลง</w:t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ที่เกิดจากการวัดมูลค่าใหม่ของ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br/>
            </w: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 xml:space="preserve">   </w:t>
            </w:r>
            <w:r w:rsidRPr="00CA328A"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2" w:type="dxa"/>
            <w:vAlign w:val="bottom"/>
          </w:tcPr>
          <w:p w14:paraId="21A293CC" w14:textId="1432D2B9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1440" w:type="dxa"/>
            <w:vAlign w:val="bottom"/>
          </w:tcPr>
          <w:p w14:paraId="750CAB89" w14:textId="69E2BF40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21D89FB" w14:textId="33FD2F9E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243022E" w14:textId="72C4D4B2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(2)</w:t>
            </w:r>
          </w:p>
        </w:tc>
      </w:tr>
      <w:tr w:rsidR="00E83E7F" w:rsidRPr="00CA328A" w14:paraId="55E38B52" w14:textId="77777777" w:rsidTr="000249CF">
        <w:tc>
          <w:tcPr>
            <w:tcW w:w="3672" w:type="dxa"/>
            <w:vAlign w:val="bottom"/>
          </w:tcPr>
          <w:p w14:paraId="5A11DEFF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สินทรัพย์ใหม่ที่ซื้อหรือได้มา</w:t>
            </w:r>
          </w:p>
        </w:tc>
        <w:tc>
          <w:tcPr>
            <w:tcW w:w="1442" w:type="dxa"/>
            <w:vAlign w:val="bottom"/>
          </w:tcPr>
          <w:p w14:paraId="7AA4B37A" w14:textId="3CD787CF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631</w:t>
            </w:r>
          </w:p>
        </w:tc>
        <w:tc>
          <w:tcPr>
            <w:tcW w:w="1440" w:type="dxa"/>
            <w:vAlign w:val="bottom"/>
          </w:tcPr>
          <w:p w14:paraId="1B863D2B" w14:textId="52538A05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1440" w:type="dxa"/>
            <w:vAlign w:val="bottom"/>
          </w:tcPr>
          <w:p w14:paraId="07E55931" w14:textId="13187C92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40" w:type="dxa"/>
            <w:vAlign w:val="bottom"/>
          </w:tcPr>
          <w:p w14:paraId="049B539E" w14:textId="56A7E57C" w:rsidR="00E83E7F" w:rsidRPr="00CA328A" w:rsidRDefault="00E83E7F" w:rsidP="000249C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789</w:t>
            </w:r>
          </w:p>
        </w:tc>
      </w:tr>
      <w:tr w:rsidR="00E83E7F" w:rsidRPr="00CA328A" w14:paraId="228BD43A" w14:textId="77777777" w:rsidTr="000249CF">
        <w:tc>
          <w:tcPr>
            <w:tcW w:w="3672" w:type="dxa"/>
            <w:vAlign w:val="bottom"/>
          </w:tcPr>
          <w:p w14:paraId="1564A81A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5191A2B8" w14:textId="53BBDF6F" w:rsidR="00E83E7F" w:rsidRPr="00CA328A" w:rsidRDefault="00E83E7F" w:rsidP="000249C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(79)</w:t>
            </w:r>
          </w:p>
        </w:tc>
        <w:tc>
          <w:tcPr>
            <w:tcW w:w="1440" w:type="dxa"/>
            <w:vAlign w:val="bottom"/>
          </w:tcPr>
          <w:p w14:paraId="5B1C4C4D" w14:textId="378BC6A1" w:rsidR="00E83E7F" w:rsidRPr="00CA328A" w:rsidRDefault="00E83E7F" w:rsidP="000249C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7A80F8B" w14:textId="2D6F9B0C" w:rsidR="00E83E7F" w:rsidRPr="00CA328A" w:rsidRDefault="00E83E7F" w:rsidP="000249C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5694514" w14:textId="7CF39A7E" w:rsidR="00E83E7F" w:rsidRPr="00CA328A" w:rsidRDefault="00E83E7F" w:rsidP="000249C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328A">
              <w:rPr>
                <w:rFonts w:ascii="Angsana New" w:hAnsi="Angsana New"/>
                <w:sz w:val="28"/>
                <w:szCs w:val="28"/>
                <w:lang w:val="en-US" w:bidi="th-TH"/>
              </w:rPr>
              <w:t>(79)</w:t>
            </w:r>
          </w:p>
        </w:tc>
      </w:tr>
      <w:tr w:rsidR="00E83E7F" w:rsidRPr="00E83E7F" w14:paraId="7A0EA7C7" w14:textId="77777777" w:rsidTr="000249CF">
        <w:tc>
          <w:tcPr>
            <w:tcW w:w="3672" w:type="dxa"/>
            <w:vAlign w:val="bottom"/>
          </w:tcPr>
          <w:p w14:paraId="6959853E" w14:textId="77777777" w:rsidR="00E83E7F" w:rsidRPr="00CA328A" w:rsidRDefault="00E83E7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ascii="Angsana New" w:eastAsia="Angsana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CA328A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A328A">
              <w:rPr>
                <w:rFonts w:ascii="Angsana New" w:eastAsia="AngsanaNew" w:hAnsi="Angsana New"/>
                <w:b/>
                <w:bCs/>
                <w:sz w:val="28"/>
                <w:szCs w:val="28"/>
                <w:lang w:eastAsia="en-GB"/>
              </w:rPr>
              <w:t>31</w:t>
            </w:r>
            <w:r w:rsidRPr="00CA328A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2A598300" w14:textId="1330BA8E" w:rsidR="00E83E7F" w:rsidRPr="00CA328A" w:rsidRDefault="00E83E7F" w:rsidP="000249C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328A">
              <w:rPr>
                <w:rFonts w:ascii="Angsana New" w:hAnsi="Angsana New"/>
                <w:b/>
                <w:bCs/>
                <w:sz w:val="28"/>
                <w:szCs w:val="28"/>
              </w:rPr>
              <w:t>586</w:t>
            </w:r>
          </w:p>
        </w:tc>
        <w:tc>
          <w:tcPr>
            <w:tcW w:w="1440" w:type="dxa"/>
          </w:tcPr>
          <w:p w14:paraId="47036AEB" w14:textId="3F8A4BD3" w:rsidR="00E83E7F" w:rsidRPr="00CA328A" w:rsidRDefault="00E83E7F" w:rsidP="000249C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328A">
              <w:rPr>
                <w:rFonts w:ascii="Angsana New" w:hAnsi="Angsana New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1440" w:type="dxa"/>
          </w:tcPr>
          <w:p w14:paraId="6929A3FE" w14:textId="2D9BE311" w:rsidR="00E83E7F" w:rsidRPr="00CA328A" w:rsidRDefault="00E83E7F" w:rsidP="000249C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328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7D853351" w14:textId="70AE0C86" w:rsidR="00E83E7F" w:rsidRPr="00CA328A" w:rsidRDefault="00E83E7F" w:rsidP="000249C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68"/>
              </w:tabs>
              <w:spacing w:line="240" w:lineRule="auto"/>
              <w:ind w:left="90" w:right="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328A">
              <w:rPr>
                <w:rFonts w:ascii="Angsana New" w:hAnsi="Angsana New"/>
                <w:b/>
                <w:bCs/>
                <w:sz w:val="28"/>
                <w:szCs w:val="28"/>
              </w:rPr>
              <w:t>744</w:t>
            </w:r>
          </w:p>
        </w:tc>
      </w:tr>
    </w:tbl>
    <w:p w14:paraId="6AA2BC84" w14:textId="00270938" w:rsidR="0042594C" w:rsidRDefault="0042594C" w:rsidP="00A73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5D7529FA" w14:textId="1F3E2CA1" w:rsidR="005E0F51" w:rsidRPr="00CB02C1" w:rsidRDefault="005E0F51" w:rsidP="00C618EF">
      <w:pPr>
        <w:ind w:left="63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lastRenderedPageBreak/>
        <w:t>ณ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</w:rPr>
        <w:t>3</w:t>
      </w:r>
      <w:r w:rsidR="0019599B">
        <w:rPr>
          <w:rFonts w:asciiTheme="majorBidi" w:eastAsia="Times New Roman" w:hAnsiTheme="majorBidi" w:cstheme="majorBidi"/>
          <w:sz w:val="28"/>
          <w:szCs w:val="28"/>
        </w:rPr>
        <w:t>1</w:t>
      </w:r>
      <w:r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19599B">
        <w:rPr>
          <w:rFonts w:asciiTheme="majorBidi" w:eastAsia="Times New Roman" w:hAnsiTheme="majorBidi" w:cstheme="majorBidi" w:hint="cs"/>
          <w:sz w:val="28"/>
          <w:szCs w:val="28"/>
          <w:cs/>
        </w:rPr>
        <w:t>ธันวาคม</w:t>
      </w:r>
      <w:r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Cs/>
          <w:sz w:val="28"/>
          <w:szCs w:val="28"/>
        </w:rPr>
        <w:t>2564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ระยะเวลาปกติของการให้สินเชื่อแก่ลูกค้าของกลุ่มบริษัท</w:t>
      </w:r>
      <w:r w:rsidR="009B261D">
        <w:rPr>
          <w:rFonts w:asciiTheme="majorBidi" w:hAnsiTheme="majorBidi" w:cstheme="majorBidi" w:hint="cs"/>
          <w:b/>
          <w:sz w:val="28"/>
          <w:szCs w:val="28"/>
          <w:cs/>
        </w:rPr>
        <w:t>อยู่ระหว่าง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bCs/>
          <w:sz w:val="28"/>
          <w:szCs w:val="28"/>
        </w:rPr>
        <w:t>2</w:t>
      </w:r>
      <w:r w:rsidRPr="00CB02C1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224201">
        <w:rPr>
          <w:rFonts w:asciiTheme="majorBidi" w:hAnsiTheme="majorBidi" w:cstheme="majorBidi" w:hint="cs"/>
          <w:b/>
          <w:sz w:val="28"/>
          <w:szCs w:val="28"/>
          <w:cs/>
        </w:rPr>
        <w:t>เดือน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 xml:space="preserve"> ถึง </w:t>
      </w:r>
      <w:r>
        <w:rPr>
          <w:rFonts w:asciiTheme="majorBidi" w:hAnsiTheme="majorBidi" w:cstheme="majorBidi"/>
          <w:bCs/>
          <w:sz w:val="28"/>
          <w:szCs w:val="28"/>
        </w:rPr>
        <w:t>4</w:t>
      </w:r>
      <w:r w:rsidRPr="00CB02C1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224201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CB02C1">
        <w:rPr>
          <w:rFonts w:asciiTheme="majorBidi" w:hAnsiTheme="majorBidi" w:cstheme="majorBidi"/>
          <w:bCs/>
          <w:i/>
          <w:iCs/>
          <w:sz w:val="28"/>
          <w:szCs w:val="28"/>
        </w:rPr>
        <w:t>2563:</w:t>
      </w:r>
      <w:r w:rsidRPr="00CB02C1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="00C618EF">
        <w:rPr>
          <w:rFonts w:asciiTheme="majorBidi" w:hAnsiTheme="majorBidi" w:cstheme="majorBidi"/>
          <w:b/>
          <w:i/>
          <w:iCs/>
          <w:sz w:val="28"/>
          <w:szCs w:val="28"/>
          <w:cs/>
        </w:rPr>
        <w:br/>
      </w:r>
      <w:r w:rsidR="00F3325E">
        <w:rPr>
          <w:rFonts w:asciiTheme="majorBidi" w:hAnsiTheme="majorBidi" w:cstheme="majorBidi" w:hint="cs"/>
          <w:i/>
          <w:iCs/>
          <w:sz w:val="28"/>
          <w:szCs w:val="28"/>
          <w:cs/>
        </w:rPr>
        <w:t>ระหว่าง</w:t>
      </w:r>
      <w:r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3 </w:t>
      </w:r>
      <w:r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เดือน ถึง 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5 </w:t>
      </w:r>
      <w:r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>ปี</w:t>
      </w:r>
      <w:r w:rsidRPr="00CB02C1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72D833EF" w14:textId="77777777" w:rsidR="005E0F51" w:rsidRPr="00CB02C1" w:rsidRDefault="005E0F51" w:rsidP="005E0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8BBEAB" w14:textId="317D55B2" w:rsidR="0019599B" w:rsidRDefault="00644FE9" w:rsidP="00F33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9599B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852774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6E73B0" w:rsidRPr="0019599B">
        <w:rPr>
          <w:rFonts w:asciiTheme="majorBidi" w:hAnsiTheme="majorBidi" w:cstheme="majorBidi"/>
          <w:b/>
          <w:bCs/>
          <w:sz w:val="28"/>
          <w:szCs w:val="28"/>
          <w:cs/>
        </w:rPr>
        <w:tab/>
        <w:t>สินค้าคงเหลือ</w:t>
      </w:r>
    </w:p>
    <w:p w14:paraId="3CB23302" w14:textId="77777777" w:rsidR="00F3325E" w:rsidRPr="00F3325E" w:rsidRDefault="00F3325E" w:rsidP="00F33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270"/>
        <w:gridCol w:w="990"/>
        <w:gridCol w:w="270"/>
        <w:gridCol w:w="990"/>
        <w:gridCol w:w="270"/>
        <w:gridCol w:w="990"/>
      </w:tblGrid>
      <w:tr w:rsidR="00495CD0" w:rsidRPr="005C0BB2" w14:paraId="7C212662" w14:textId="77777777" w:rsidTr="1965FB8A">
        <w:tc>
          <w:tcPr>
            <w:tcW w:w="4500" w:type="dxa"/>
          </w:tcPr>
          <w:p w14:paraId="7488A057" w14:textId="77777777" w:rsidR="00495CD0" w:rsidRPr="005C0BB2" w:rsidRDefault="00495CD0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387C1AF9" w14:textId="77777777" w:rsidR="00495CD0" w:rsidRPr="005C0BB2" w:rsidRDefault="00495CD0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23958E" w14:textId="77777777" w:rsidR="00495CD0" w:rsidRPr="005C0BB2" w:rsidRDefault="00495CD0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C2D2CEC" w14:textId="77777777" w:rsidR="00495CD0" w:rsidRPr="005C0BB2" w:rsidRDefault="00495CD0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5CD0" w:rsidRPr="005C0BB2" w14:paraId="108791A1" w14:textId="77777777" w:rsidTr="1965FB8A">
        <w:tc>
          <w:tcPr>
            <w:tcW w:w="4500" w:type="dxa"/>
          </w:tcPr>
          <w:p w14:paraId="1ECA76D7" w14:textId="77777777" w:rsidR="00495CD0" w:rsidRPr="005C0BB2" w:rsidRDefault="00495CD0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583DC5AF" w14:textId="77777777" w:rsidR="00495CD0" w:rsidRPr="005C0BB2" w:rsidRDefault="00495CD0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4D5B186" w14:textId="77777777" w:rsidR="00495CD0" w:rsidRPr="005C0BB2" w:rsidRDefault="00495CD0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508518D" w14:textId="77777777" w:rsidR="00495CD0" w:rsidRPr="005C0BB2" w:rsidRDefault="00495CD0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B2D48F7" w14:textId="77777777" w:rsidR="00495CD0" w:rsidRPr="005C0BB2" w:rsidRDefault="00495CD0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551528" w14:textId="77777777" w:rsidR="00495CD0" w:rsidRPr="005C0BB2" w:rsidRDefault="00495CD0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21968D0" w14:textId="77777777" w:rsidR="00495CD0" w:rsidRPr="005C0BB2" w:rsidRDefault="00495CD0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3D6BFC3" w14:textId="77777777" w:rsidR="00495CD0" w:rsidRPr="005C0BB2" w:rsidRDefault="00495CD0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95CD0" w:rsidRPr="005C0BB2" w14:paraId="715D53A1" w14:textId="77777777" w:rsidTr="1965FB8A">
        <w:tc>
          <w:tcPr>
            <w:tcW w:w="4500" w:type="dxa"/>
          </w:tcPr>
          <w:p w14:paraId="3BEA95A5" w14:textId="77777777" w:rsidR="00495CD0" w:rsidRPr="005C0BB2" w:rsidRDefault="00495CD0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317BB1B6" w14:textId="77777777" w:rsidR="00495CD0" w:rsidRPr="005C0BB2" w:rsidRDefault="00495CD0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5CD0" w:rsidRPr="005C0BB2" w14:paraId="2324BEDC" w14:textId="77777777" w:rsidTr="1965FB8A">
        <w:trPr>
          <w:trHeight w:val="119"/>
        </w:trPr>
        <w:tc>
          <w:tcPr>
            <w:tcW w:w="4500" w:type="dxa"/>
          </w:tcPr>
          <w:p w14:paraId="245E3064" w14:textId="0CF8B0D7" w:rsidR="00495CD0" w:rsidRPr="005C0BB2" w:rsidRDefault="00495CD0" w:rsidP="00495CD0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4C732B31" w14:textId="77777777" w:rsidR="00495CD0" w:rsidRPr="005C0BB2" w:rsidRDefault="00495CD0" w:rsidP="00495CD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4CDFD9" w14:textId="77777777" w:rsidR="00495CD0" w:rsidRPr="005C0BB2" w:rsidRDefault="00495CD0" w:rsidP="00495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5347B00" w14:textId="77777777" w:rsidR="00495CD0" w:rsidRPr="005C0BB2" w:rsidRDefault="00495CD0" w:rsidP="00495CD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95F6986" w14:textId="77777777" w:rsidR="00495CD0" w:rsidRPr="005C0BB2" w:rsidRDefault="00495CD0" w:rsidP="00495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5FE7D5" w14:textId="77777777" w:rsidR="00495CD0" w:rsidRPr="005C0BB2" w:rsidRDefault="00495CD0" w:rsidP="00495CD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4DD264" w14:textId="77777777" w:rsidR="00495CD0" w:rsidRPr="005C0BB2" w:rsidRDefault="00495CD0" w:rsidP="00495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28CEB1D" w14:textId="77777777" w:rsidR="00495CD0" w:rsidRPr="005C0BB2" w:rsidRDefault="00495CD0" w:rsidP="00495CD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124DCA" w:rsidRPr="005C0BB2" w14:paraId="6B4DF0B8" w14:textId="77777777" w:rsidTr="1965FB8A">
        <w:tc>
          <w:tcPr>
            <w:tcW w:w="4500" w:type="dxa"/>
          </w:tcPr>
          <w:p w14:paraId="53BAB332" w14:textId="3C890BD2" w:rsidR="00124DCA" w:rsidRPr="00D8016C" w:rsidRDefault="00124DCA" w:rsidP="00124DCA">
            <w:pPr>
              <w:pStyle w:val="a1"/>
              <w:tabs>
                <w:tab w:val="clear" w:pos="1080"/>
              </w:tabs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  <w:cs/>
              </w:rPr>
              <w:t>- รถยนต์ใหม่</w:t>
            </w:r>
          </w:p>
        </w:tc>
        <w:tc>
          <w:tcPr>
            <w:tcW w:w="1080" w:type="dxa"/>
          </w:tcPr>
          <w:p w14:paraId="3C7964A0" w14:textId="3EFC3F91" w:rsidR="00124DCA" w:rsidRPr="005C0BB2" w:rsidRDefault="61A121E3" w:rsidP="00124DC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161157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A3E776" w14:textId="6F8AB150" w:rsidR="00124DCA" w:rsidRPr="005C0BB2" w:rsidRDefault="00124DCA" w:rsidP="006A266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</w:rPr>
              <w:t>1,641</w:t>
            </w:r>
          </w:p>
        </w:tc>
        <w:tc>
          <w:tcPr>
            <w:tcW w:w="270" w:type="dxa"/>
          </w:tcPr>
          <w:p w14:paraId="27F35DD4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635E30" w14:textId="294DCAD3" w:rsidR="00124DCA" w:rsidRPr="005C0BB2" w:rsidRDefault="024EAF4B" w:rsidP="00FB0BD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213EEB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776AED" w14:textId="088A22F8" w:rsidR="00124DCA" w:rsidRPr="005C0BB2" w:rsidRDefault="00124DCA" w:rsidP="006A266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</w:rPr>
              <w:t>1,641</w:t>
            </w:r>
          </w:p>
        </w:tc>
      </w:tr>
      <w:tr w:rsidR="00124DCA" w:rsidRPr="005C0BB2" w14:paraId="54C8AFFB" w14:textId="77777777" w:rsidTr="1965FB8A">
        <w:tc>
          <w:tcPr>
            <w:tcW w:w="4500" w:type="dxa"/>
          </w:tcPr>
          <w:p w14:paraId="56110356" w14:textId="70975552" w:rsidR="00124DCA" w:rsidRPr="00D8016C" w:rsidRDefault="00124DCA" w:rsidP="00124DCA">
            <w:pPr>
              <w:pStyle w:val="a1"/>
              <w:tabs>
                <w:tab w:val="clear" w:pos="1080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  <w:cs/>
              </w:rPr>
              <w:t>- รถยนต์มือสอง</w:t>
            </w:r>
          </w:p>
        </w:tc>
        <w:tc>
          <w:tcPr>
            <w:tcW w:w="1080" w:type="dxa"/>
          </w:tcPr>
          <w:p w14:paraId="65B9E4CA" w14:textId="2FEE7D18" w:rsidR="00124DCA" w:rsidRPr="005C0BB2" w:rsidRDefault="6BCC0B53" w:rsidP="1965FB8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</w:t>
            </w:r>
            <w:r w:rsidR="457EE57D" w:rsidRPr="1965F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849</w:t>
            </w:r>
          </w:p>
        </w:tc>
        <w:tc>
          <w:tcPr>
            <w:tcW w:w="270" w:type="dxa"/>
          </w:tcPr>
          <w:p w14:paraId="278AFE77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50CFFC" w14:textId="36C1428C" w:rsidR="00124DCA" w:rsidRPr="005C0BB2" w:rsidRDefault="00124DCA" w:rsidP="006A266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</w:rPr>
              <w:t>38,237</w:t>
            </w:r>
          </w:p>
        </w:tc>
        <w:tc>
          <w:tcPr>
            <w:tcW w:w="270" w:type="dxa"/>
          </w:tcPr>
          <w:p w14:paraId="2947A53B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9A8221" w14:textId="4D0E64D6" w:rsidR="00124DCA" w:rsidRPr="005C0BB2" w:rsidRDefault="024EAF4B" w:rsidP="00EE262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7F0096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4630BE" w14:textId="366C44D5" w:rsidR="00124DCA" w:rsidRPr="005C0BB2" w:rsidRDefault="00124DCA" w:rsidP="006A266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</w:rPr>
              <w:t>38,237</w:t>
            </w:r>
          </w:p>
        </w:tc>
      </w:tr>
      <w:tr w:rsidR="00124DCA" w:rsidRPr="005C0BB2" w14:paraId="7BBF6E0F" w14:textId="77777777" w:rsidTr="1965FB8A">
        <w:tc>
          <w:tcPr>
            <w:tcW w:w="4500" w:type="dxa"/>
          </w:tcPr>
          <w:p w14:paraId="35BA6AC9" w14:textId="78B1296A" w:rsidR="00124DCA" w:rsidRPr="00D8016C" w:rsidRDefault="00124DCA" w:rsidP="00124DCA">
            <w:pPr>
              <w:pStyle w:val="a1"/>
              <w:tabs>
                <w:tab w:val="clear" w:pos="1080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สินค้าระหว่างปรับปรุง</w:t>
            </w:r>
          </w:p>
        </w:tc>
        <w:tc>
          <w:tcPr>
            <w:tcW w:w="1080" w:type="dxa"/>
          </w:tcPr>
          <w:p w14:paraId="4B9F60EF" w14:textId="77777777" w:rsidR="00124DCA" w:rsidRPr="005C0BB2" w:rsidRDefault="00124DCA" w:rsidP="00124DC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568857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B95170" w14:textId="77777777" w:rsidR="00124DCA" w:rsidRPr="005C0BB2" w:rsidRDefault="00124DCA" w:rsidP="006A266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761BBE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130AA2" w14:textId="77777777" w:rsidR="00124DCA" w:rsidRPr="005C0BB2" w:rsidRDefault="00124DCA" w:rsidP="00FB0BD3">
            <w:pPr>
              <w:pStyle w:val="acctfourfigures"/>
              <w:tabs>
                <w:tab w:val="clear" w:pos="765"/>
                <w:tab w:val="decimal" w:pos="790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8BD50D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791249" w14:textId="77777777" w:rsidR="00124DCA" w:rsidRPr="005C0BB2" w:rsidRDefault="00124DCA" w:rsidP="006A266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24DCA" w:rsidRPr="005C0BB2" w14:paraId="28626DC2" w14:textId="77777777" w:rsidTr="1965FB8A">
        <w:tc>
          <w:tcPr>
            <w:tcW w:w="4500" w:type="dxa"/>
          </w:tcPr>
          <w:p w14:paraId="0F1AC69C" w14:textId="3F8EC6D0" w:rsidR="00124DCA" w:rsidRPr="00D8016C" w:rsidRDefault="00124DCA" w:rsidP="00124DCA">
            <w:pPr>
              <w:pStyle w:val="a1"/>
              <w:tabs>
                <w:tab w:val="clear" w:pos="1080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  <w:cs/>
              </w:rPr>
              <w:t>- รถยนต์ใหม่</w:t>
            </w:r>
          </w:p>
        </w:tc>
        <w:tc>
          <w:tcPr>
            <w:tcW w:w="1080" w:type="dxa"/>
          </w:tcPr>
          <w:p w14:paraId="11420D9D" w14:textId="0A2ACA50" w:rsidR="00124DCA" w:rsidRPr="005C0BB2" w:rsidRDefault="6DB3666F" w:rsidP="1965FB8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1109B1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AD93FB" w14:textId="2F22D1B2" w:rsidR="00124DCA" w:rsidRPr="005C0BB2" w:rsidRDefault="00124DCA" w:rsidP="006A266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270" w:type="dxa"/>
          </w:tcPr>
          <w:p w14:paraId="4412E55E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F6112E" w14:textId="05AD2F53" w:rsidR="00124DCA" w:rsidRPr="005C0BB2" w:rsidRDefault="70B93413" w:rsidP="00EE262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FDD6DF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28F596" w14:textId="729976D1" w:rsidR="00124DCA" w:rsidRPr="005C0BB2" w:rsidRDefault="00124DCA" w:rsidP="006A266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</w:tr>
      <w:tr w:rsidR="00124DCA" w:rsidRPr="005C0BB2" w14:paraId="53227BAD" w14:textId="77777777" w:rsidTr="1965FB8A">
        <w:tc>
          <w:tcPr>
            <w:tcW w:w="4500" w:type="dxa"/>
          </w:tcPr>
          <w:p w14:paraId="2276BFF7" w14:textId="636DE46A" w:rsidR="00124DCA" w:rsidRPr="00D8016C" w:rsidRDefault="00124DCA" w:rsidP="00124DCA">
            <w:pPr>
              <w:pStyle w:val="a1"/>
              <w:tabs>
                <w:tab w:val="clear" w:pos="1080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  <w:cs/>
              </w:rPr>
              <w:t>- รถยนต์มือสอง</w:t>
            </w:r>
          </w:p>
        </w:tc>
        <w:tc>
          <w:tcPr>
            <w:tcW w:w="1080" w:type="dxa"/>
          </w:tcPr>
          <w:p w14:paraId="40AF1E2D" w14:textId="6B073EA1" w:rsidR="00124DCA" w:rsidRPr="005C0BB2" w:rsidRDefault="6A1356C9" w:rsidP="1965FB8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270" w:type="dxa"/>
          </w:tcPr>
          <w:p w14:paraId="19258E13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C82DB1" w14:textId="65D37586" w:rsidR="00124DCA" w:rsidRPr="005C0BB2" w:rsidRDefault="00124DCA" w:rsidP="006A266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</w:rPr>
              <w:t>54,496</w:t>
            </w:r>
          </w:p>
        </w:tc>
        <w:tc>
          <w:tcPr>
            <w:tcW w:w="270" w:type="dxa"/>
          </w:tcPr>
          <w:p w14:paraId="2A8DC162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409D87" w14:textId="031F52C4" w:rsidR="00124DCA" w:rsidRPr="005C0BB2" w:rsidRDefault="70B93413" w:rsidP="00EE262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E7FE1D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0C6F9C" w14:textId="04702F28" w:rsidR="00124DCA" w:rsidRPr="005C0BB2" w:rsidRDefault="00124DCA" w:rsidP="006A266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</w:rPr>
              <w:t>54,496</w:t>
            </w:r>
          </w:p>
        </w:tc>
      </w:tr>
      <w:tr w:rsidR="00124DCA" w:rsidRPr="005C0BB2" w14:paraId="007CF3FE" w14:textId="77777777" w:rsidTr="1965FB8A">
        <w:tc>
          <w:tcPr>
            <w:tcW w:w="4500" w:type="dxa"/>
          </w:tcPr>
          <w:p w14:paraId="53ED2CD9" w14:textId="09E0A1F5" w:rsidR="00124DCA" w:rsidRPr="00D8016C" w:rsidRDefault="00124DCA" w:rsidP="00124DCA">
            <w:pPr>
              <w:pStyle w:val="a1"/>
              <w:tabs>
                <w:tab w:val="clear" w:pos="1080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อุปกรณ์รถยนต์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DE738C" w14:textId="739F847C" w:rsidR="00124DCA" w:rsidRPr="005C0BB2" w:rsidRDefault="2D1300E1" w:rsidP="1965FB8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679</w:t>
            </w:r>
          </w:p>
        </w:tc>
        <w:tc>
          <w:tcPr>
            <w:tcW w:w="270" w:type="dxa"/>
          </w:tcPr>
          <w:p w14:paraId="0D039F39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000D9F" w14:textId="7C508A0A" w:rsidR="00124DCA" w:rsidRPr="005C0BB2" w:rsidRDefault="00124DCA" w:rsidP="006A266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</w:rPr>
              <w:t>1,112</w:t>
            </w:r>
          </w:p>
        </w:tc>
        <w:tc>
          <w:tcPr>
            <w:tcW w:w="270" w:type="dxa"/>
          </w:tcPr>
          <w:p w14:paraId="20176448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6ED7A0" w14:textId="56112A28" w:rsidR="00124DCA" w:rsidRPr="005C0BB2" w:rsidRDefault="70B93413" w:rsidP="00EE262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52FB2E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7AD653" w14:textId="5ECDD57D" w:rsidR="00124DCA" w:rsidRPr="005C0BB2" w:rsidRDefault="00124DCA" w:rsidP="006A266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</w:rPr>
              <w:t>1,112</w:t>
            </w:r>
          </w:p>
        </w:tc>
      </w:tr>
      <w:tr w:rsidR="00124DCA" w:rsidRPr="005C0BB2" w14:paraId="20C8EEF8" w14:textId="77777777" w:rsidTr="1965FB8A">
        <w:tc>
          <w:tcPr>
            <w:tcW w:w="4500" w:type="dxa"/>
          </w:tcPr>
          <w:p w14:paraId="354A7750" w14:textId="77777777" w:rsidR="00124DCA" w:rsidRPr="00D8016C" w:rsidRDefault="00124DCA" w:rsidP="00124DCA">
            <w:pPr>
              <w:pStyle w:val="a1"/>
              <w:tabs>
                <w:tab w:val="clear" w:pos="1080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4D00697" w14:textId="1DBD6F37" w:rsidR="00124DCA" w:rsidRPr="005C0BB2" w:rsidRDefault="59827BFE" w:rsidP="00124DC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32,399</w:t>
            </w:r>
          </w:p>
        </w:tc>
        <w:tc>
          <w:tcPr>
            <w:tcW w:w="270" w:type="dxa"/>
          </w:tcPr>
          <w:p w14:paraId="3B99901E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3AB0C2" w14:textId="38CCA535" w:rsidR="00124DCA" w:rsidRPr="005C0BB2" w:rsidRDefault="00124DCA" w:rsidP="006A266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</w:rPr>
              <w:t>96,260</w:t>
            </w:r>
          </w:p>
        </w:tc>
        <w:tc>
          <w:tcPr>
            <w:tcW w:w="270" w:type="dxa"/>
          </w:tcPr>
          <w:p w14:paraId="1F9BBE7F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E7D492" w14:textId="1ADA9F67" w:rsidR="00124DCA" w:rsidRPr="005C0BB2" w:rsidRDefault="73F117D6" w:rsidP="00EE262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D2B4FD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76207A" w14:textId="198412F3" w:rsidR="00124DCA" w:rsidRPr="005C0BB2" w:rsidRDefault="00124DCA" w:rsidP="006A266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</w:rPr>
              <w:t>96,260</w:t>
            </w:r>
          </w:p>
        </w:tc>
      </w:tr>
      <w:tr w:rsidR="00124DCA" w:rsidRPr="005C0BB2" w14:paraId="70F8C936" w14:textId="77777777" w:rsidTr="1965FB8A">
        <w:tc>
          <w:tcPr>
            <w:tcW w:w="4500" w:type="dxa"/>
          </w:tcPr>
          <w:p w14:paraId="56BD04F0" w14:textId="09B1F99E" w:rsidR="00124DCA" w:rsidRPr="00D8016C" w:rsidRDefault="00124DCA" w:rsidP="00124DCA">
            <w:pPr>
              <w:pStyle w:val="a1"/>
              <w:tabs>
                <w:tab w:val="clear" w:pos="1080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959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19599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734E8B" w14:textId="16BC2FD3" w:rsidR="00124DCA" w:rsidRPr="005C0BB2" w:rsidRDefault="6BF53F47" w:rsidP="00124DC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(888)</w:t>
            </w:r>
          </w:p>
        </w:tc>
        <w:tc>
          <w:tcPr>
            <w:tcW w:w="270" w:type="dxa"/>
          </w:tcPr>
          <w:p w14:paraId="5E98FECA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73727C" w14:textId="1DEABA99" w:rsidR="00124DCA" w:rsidRPr="005C0BB2" w:rsidRDefault="00124DCA" w:rsidP="006A266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</w:rPr>
              <w:t>(2,092)</w:t>
            </w:r>
          </w:p>
        </w:tc>
        <w:tc>
          <w:tcPr>
            <w:tcW w:w="270" w:type="dxa"/>
          </w:tcPr>
          <w:p w14:paraId="1DFBD67E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605246" w14:textId="73C50862" w:rsidR="00124DCA" w:rsidRPr="005C0BB2" w:rsidRDefault="334211E3" w:rsidP="00EE262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41319A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18C98C" w14:textId="7AD7B563" w:rsidR="00124DCA" w:rsidRPr="005C0BB2" w:rsidRDefault="00124DCA" w:rsidP="006A266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</w:rPr>
              <w:t>(2,092)</w:t>
            </w:r>
          </w:p>
        </w:tc>
      </w:tr>
      <w:tr w:rsidR="00124DCA" w:rsidRPr="005C0BB2" w14:paraId="507E4892" w14:textId="77777777" w:rsidTr="1965FB8A">
        <w:tc>
          <w:tcPr>
            <w:tcW w:w="4500" w:type="dxa"/>
          </w:tcPr>
          <w:p w14:paraId="2818AEE4" w14:textId="24BE34FE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959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FA37F8" w14:textId="25EE38CA" w:rsidR="00124DCA" w:rsidRPr="005C0BB2" w:rsidRDefault="64D6055F" w:rsidP="00124DC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31,511</w:t>
            </w:r>
          </w:p>
        </w:tc>
        <w:tc>
          <w:tcPr>
            <w:tcW w:w="270" w:type="dxa"/>
          </w:tcPr>
          <w:p w14:paraId="7B420872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4AF813" w14:textId="510538FA" w:rsidR="00124DCA" w:rsidRPr="005C0BB2" w:rsidRDefault="00124DCA" w:rsidP="006A266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959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94,168</w:t>
            </w:r>
          </w:p>
        </w:tc>
        <w:tc>
          <w:tcPr>
            <w:tcW w:w="270" w:type="dxa"/>
          </w:tcPr>
          <w:p w14:paraId="6A1BB1B7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37D97E4" w14:textId="1190DAC2" w:rsidR="00124DCA" w:rsidRPr="005C0BB2" w:rsidRDefault="6FADDD3F" w:rsidP="00EE262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38DA92" w14:textId="77777777" w:rsidR="00124DCA" w:rsidRPr="005C0BB2" w:rsidRDefault="00124DCA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25FD96" w14:textId="40569140" w:rsidR="00124DCA" w:rsidRPr="005C0BB2" w:rsidRDefault="00124DCA" w:rsidP="006A266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9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94,168</w:t>
            </w:r>
          </w:p>
        </w:tc>
      </w:tr>
    </w:tbl>
    <w:p w14:paraId="03021586" w14:textId="77777777" w:rsidR="00495CD0" w:rsidRDefault="00495CD0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080"/>
        <w:gridCol w:w="270"/>
        <w:gridCol w:w="990"/>
      </w:tblGrid>
      <w:tr w:rsidR="00375A48" w:rsidRPr="005C0BB2" w14:paraId="55ED8B2F" w14:textId="77777777" w:rsidTr="00375A48">
        <w:tc>
          <w:tcPr>
            <w:tcW w:w="7020" w:type="dxa"/>
          </w:tcPr>
          <w:p w14:paraId="364E2776" w14:textId="77777777" w:rsidR="00375A48" w:rsidRPr="005C0BB2" w:rsidRDefault="00375A48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6F4CA9D0" w14:textId="77777777" w:rsidR="00375A48" w:rsidRPr="005C0BB2" w:rsidRDefault="00375A48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75A48" w:rsidRPr="005C0BB2" w14:paraId="4FBF7A64" w14:textId="77777777" w:rsidTr="00375A48">
        <w:tc>
          <w:tcPr>
            <w:tcW w:w="7020" w:type="dxa"/>
          </w:tcPr>
          <w:p w14:paraId="15017F6A" w14:textId="77777777" w:rsidR="00375A48" w:rsidRPr="005C0BB2" w:rsidRDefault="00375A48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7581CA37" w14:textId="77777777" w:rsidR="00375A48" w:rsidRPr="005C0BB2" w:rsidRDefault="00375A48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F378F7A" w14:textId="77777777" w:rsidR="00375A48" w:rsidRPr="005C0BB2" w:rsidRDefault="00375A48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187F996" w14:textId="77777777" w:rsidR="00375A48" w:rsidRPr="005C0BB2" w:rsidRDefault="00375A48" w:rsidP="00C51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75A48" w:rsidRPr="005C0BB2" w14:paraId="39A050CE" w14:textId="77777777" w:rsidTr="006F36A7">
        <w:trPr>
          <w:trHeight w:val="119"/>
        </w:trPr>
        <w:tc>
          <w:tcPr>
            <w:tcW w:w="7020" w:type="dxa"/>
          </w:tcPr>
          <w:p w14:paraId="2FC8770F" w14:textId="77777777" w:rsidR="00375A48" w:rsidRPr="0019599B" w:rsidRDefault="00375A48" w:rsidP="00124DC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7A1462C6" w14:textId="6F66E1B3" w:rsidR="00375A48" w:rsidRPr="00375A48" w:rsidRDefault="00375A48" w:rsidP="00375A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375A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375A48" w:rsidRPr="005C0BB2" w14:paraId="3080ED96" w14:textId="77777777" w:rsidTr="00375A48">
        <w:trPr>
          <w:trHeight w:val="119"/>
        </w:trPr>
        <w:tc>
          <w:tcPr>
            <w:tcW w:w="7020" w:type="dxa"/>
          </w:tcPr>
          <w:p w14:paraId="76AE12BE" w14:textId="1DA638E7" w:rsidR="00375A48" w:rsidRPr="005C0BB2" w:rsidRDefault="00375A48" w:rsidP="00124DC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080" w:type="dxa"/>
          </w:tcPr>
          <w:p w14:paraId="0F11F165" w14:textId="77777777" w:rsidR="00375A48" w:rsidRPr="005C0BB2" w:rsidRDefault="00375A48" w:rsidP="00124DC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667899" w14:textId="77777777" w:rsidR="00375A48" w:rsidRPr="005C0BB2" w:rsidRDefault="00375A48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C2D554D" w14:textId="77777777" w:rsidR="00375A48" w:rsidRPr="005C0BB2" w:rsidRDefault="00375A48" w:rsidP="00124DC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375A48" w:rsidRPr="005C0BB2" w14:paraId="23690A8F" w14:textId="77777777" w:rsidTr="00375A48">
        <w:trPr>
          <w:trHeight w:val="119"/>
        </w:trPr>
        <w:tc>
          <w:tcPr>
            <w:tcW w:w="7020" w:type="dxa"/>
          </w:tcPr>
          <w:p w14:paraId="65A903B9" w14:textId="0CE1B563" w:rsidR="00375A48" w:rsidRPr="0019599B" w:rsidRDefault="00375A48" w:rsidP="00124DC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  <w:cs/>
              </w:rPr>
              <w:t>- ต้นทุนขาย</w:t>
            </w:r>
          </w:p>
        </w:tc>
        <w:tc>
          <w:tcPr>
            <w:tcW w:w="1080" w:type="dxa"/>
          </w:tcPr>
          <w:p w14:paraId="2000CB04" w14:textId="1BE9EBF4" w:rsidR="00375A48" w:rsidRPr="005C0BB2" w:rsidRDefault="00375A48" w:rsidP="1965FB8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332,266</w:t>
            </w:r>
          </w:p>
        </w:tc>
        <w:tc>
          <w:tcPr>
            <w:tcW w:w="270" w:type="dxa"/>
          </w:tcPr>
          <w:p w14:paraId="59792720" w14:textId="77777777" w:rsidR="00375A48" w:rsidRPr="005C0BB2" w:rsidRDefault="00375A48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7DEEC31" w14:textId="64862EDD" w:rsidR="00375A48" w:rsidRPr="005C0BB2" w:rsidRDefault="00375A48" w:rsidP="006A266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</w:rPr>
              <w:t>257,708</w:t>
            </w:r>
          </w:p>
        </w:tc>
      </w:tr>
      <w:tr w:rsidR="00375A48" w:rsidRPr="005C0BB2" w14:paraId="1C8A047F" w14:textId="77777777" w:rsidTr="00375A48">
        <w:tc>
          <w:tcPr>
            <w:tcW w:w="7020" w:type="dxa"/>
          </w:tcPr>
          <w:p w14:paraId="62E7EDB5" w14:textId="6A895B65" w:rsidR="00375A48" w:rsidRPr="00D8016C" w:rsidRDefault="00375A48" w:rsidP="00124DCA">
            <w:pPr>
              <w:pStyle w:val="a1"/>
              <w:tabs>
                <w:tab w:val="clear" w:pos="1080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0157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(กลับรายการ) </w:t>
            </w:r>
            <w:r w:rsidRPr="0019599B">
              <w:rPr>
                <w:rFonts w:asciiTheme="majorBidi" w:hAnsiTheme="majorBidi" w:cstheme="majorBidi"/>
                <w:sz w:val="28"/>
                <w:szCs w:val="28"/>
                <w:cs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971BBB" w14:textId="23801503" w:rsidR="00375A48" w:rsidRPr="005C0BB2" w:rsidRDefault="00375A48" w:rsidP="1965FB8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(1,204)</w:t>
            </w:r>
          </w:p>
        </w:tc>
        <w:tc>
          <w:tcPr>
            <w:tcW w:w="270" w:type="dxa"/>
          </w:tcPr>
          <w:p w14:paraId="1E0FD31D" w14:textId="77777777" w:rsidR="00375A48" w:rsidRPr="005C0BB2" w:rsidRDefault="00375A48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22D4E0" w14:textId="20688AD2" w:rsidR="00375A48" w:rsidRPr="005C0BB2" w:rsidRDefault="00375A48" w:rsidP="006A266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99B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</w:tr>
      <w:tr w:rsidR="00375A48" w:rsidRPr="005C0BB2" w14:paraId="5C1B6EB1" w14:textId="77777777" w:rsidTr="00375A48">
        <w:tc>
          <w:tcPr>
            <w:tcW w:w="7020" w:type="dxa"/>
          </w:tcPr>
          <w:p w14:paraId="75DB3980" w14:textId="77777777" w:rsidR="00375A48" w:rsidRPr="005C0BB2" w:rsidRDefault="00375A48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959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39DAA2" w14:textId="04473FE0" w:rsidR="00375A48" w:rsidRPr="005C0BB2" w:rsidRDefault="00375A48" w:rsidP="1965FB8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1965FB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331,062</w:t>
            </w:r>
          </w:p>
        </w:tc>
        <w:tc>
          <w:tcPr>
            <w:tcW w:w="270" w:type="dxa"/>
          </w:tcPr>
          <w:p w14:paraId="248571DD" w14:textId="77777777" w:rsidR="00375A48" w:rsidRPr="005C0BB2" w:rsidRDefault="00375A48" w:rsidP="00124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6DEC40" w14:textId="20A7B1B1" w:rsidR="00375A48" w:rsidRPr="005C0BB2" w:rsidRDefault="00375A48" w:rsidP="006A266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9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258,639</w:t>
            </w:r>
          </w:p>
        </w:tc>
      </w:tr>
    </w:tbl>
    <w:p w14:paraId="6889EB36" w14:textId="77777777" w:rsidR="002D57EC" w:rsidRDefault="002D57EC">
      <w:pPr>
        <w:rPr>
          <w:sz w:val="28"/>
          <w:szCs w:val="28"/>
        </w:rPr>
      </w:pPr>
    </w:p>
    <w:p w14:paraId="0A9A860E" w14:textId="620F9AEC" w:rsidR="00852774" w:rsidRPr="00852774" w:rsidRDefault="00852774" w:rsidP="0085277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</w:pPr>
      <w:r w:rsidRPr="00852774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การขายทรัพย์สิน</w:t>
      </w:r>
    </w:p>
    <w:p w14:paraId="6759B980" w14:textId="77777777" w:rsidR="00852774" w:rsidRPr="00852774" w:rsidRDefault="00852774" w:rsidP="009E42F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3D2F77AB" w14:textId="0A7DFDCE" w:rsidR="00852774" w:rsidRPr="00BB6DE6" w:rsidRDefault="0029789F" w:rsidP="00852774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9789F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29789F">
        <w:rPr>
          <w:rFonts w:asciiTheme="majorBidi" w:hAnsiTheme="majorBidi" w:cstheme="majorBidi"/>
          <w:sz w:val="28"/>
          <w:szCs w:val="28"/>
        </w:rPr>
        <w:t xml:space="preserve">30 </w:t>
      </w:r>
      <w:r w:rsidRPr="0029789F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29789F">
        <w:rPr>
          <w:rFonts w:asciiTheme="majorBidi" w:hAnsiTheme="majorBidi" w:cstheme="majorBidi"/>
          <w:sz w:val="28"/>
          <w:szCs w:val="28"/>
        </w:rPr>
        <w:t xml:space="preserve">2564 </w:t>
      </w:r>
      <w:r w:rsidRPr="0029789F">
        <w:rPr>
          <w:rFonts w:asciiTheme="majorBidi" w:hAnsiTheme="majorBidi" w:cstheme="majorBidi" w:hint="cs"/>
          <w:sz w:val="28"/>
          <w:szCs w:val="28"/>
          <w:cs/>
        </w:rPr>
        <w:t xml:space="preserve">บริษัทลงนามในสัญญาขายทรัพย์สินกับบริษัท เบสท์ คาร์ เซ็นเตอร์ จำกัด </w:t>
      </w:r>
      <w:r w:rsidRPr="0029789F">
        <w:rPr>
          <w:rFonts w:asciiTheme="majorBidi" w:hAnsiTheme="majorBidi" w:cstheme="majorBidi"/>
          <w:sz w:val="28"/>
          <w:szCs w:val="28"/>
        </w:rPr>
        <w:t>(</w:t>
      </w:r>
      <w:r w:rsidRPr="0029789F"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Pr="0029789F">
        <w:rPr>
          <w:rFonts w:asciiTheme="majorBidi" w:hAnsiTheme="majorBidi" w:cstheme="majorBidi"/>
          <w:sz w:val="28"/>
          <w:szCs w:val="28"/>
        </w:rPr>
        <w:t xml:space="preserve">) </w:t>
      </w:r>
      <w:r w:rsidRPr="0029789F">
        <w:rPr>
          <w:rFonts w:asciiTheme="majorBidi" w:hAnsiTheme="majorBidi" w:cstheme="majorBidi" w:hint="cs"/>
          <w:sz w:val="28"/>
          <w:szCs w:val="28"/>
          <w:cs/>
        </w:rPr>
        <w:t>รายการทรัพย์สินประกอบด้วย รถยนต์มือสองและอุปกรณ์รถยนต์ ทั้งนี้ บริษัทได้ส่งมอบทรัพย์สินและได้รับชำระเงิน</w:t>
      </w:r>
      <w:r w:rsidR="00D97DFA">
        <w:rPr>
          <w:rFonts w:asciiTheme="majorBidi" w:hAnsiTheme="majorBidi" w:cstheme="majorBidi"/>
          <w:sz w:val="28"/>
          <w:szCs w:val="28"/>
          <w:cs/>
        </w:rPr>
        <w:br/>
      </w:r>
      <w:r w:rsidRPr="0029789F">
        <w:rPr>
          <w:rFonts w:asciiTheme="majorBidi" w:hAnsiTheme="majorBidi" w:cstheme="majorBidi" w:hint="cs"/>
          <w:sz w:val="28"/>
          <w:szCs w:val="28"/>
          <w:cs/>
        </w:rPr>
        <w:t>ทั้ง</w:t>
      </w:r>
      <w:r w:rsidR="00D97DFA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29789F">
        <w:rPr>
          <w:rFonts w:asciiTheme="majorBidi" w:hAnsiTheme="majorBidi" w:cstheme="majorBidi" w:hint="cs"/>
          <w:sz w:val="28"/>
          <w:szCs w:val="28"/>
          <w:cs/>
        </w:rPr>
        <w:t>แล้ว</w:t>
      </w:r>
    </w:p>
    <w:p w14:paraId="709B0037" w14:textId="05642C34" w:rsidR="004254C1" w:rsidRDefault="004254C1" w:rsidP="009E42F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0150FBAB" w14:textId="77777777" w:rsidR="005303A1" w:rsidRDefault="005303A1" w:rsidP="00EB2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92B49F6" w14:textId="1AD38200" w:rsidR="005303A1" w:rsidRPr="00EB2E68" w:rsidRDefault="005303A1" w:rsidP="00EB2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  <w:cs/>
        </w:rPr>
        <w:sectPr w:rsidR="005303A1" w:rsidRPr="00EB2E68" w:rsidSect="005C7A1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8"/>
          <w:cols w:space="720"/>
          <w:titlePg/>
          <w:docGrid w:linePitch="245"/>
        </w:sectPr>
      </w:pPr>
    </w:p>
    <w:p w14:paraId="61580BF4" w14:textId="50D9EB29" w:rsidR="00064C05" w:rsidRPr="005C0BB2" w:rsidRDefault="00064C05" w:rsidP="00461677">
      <w:pPr>
        <w:pStyle w:val="block"/>
        <w:spacing w:after="0" w:line="34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bookmarkStart w:id="17" w:name="_Hlk32065985"/>
      <w:r w:rsidRPr="005C0BB2">
        <w:rPr>
          <w:rFonts w:asciiTheme="majorBidi" w:hAnsiTheme="majorBidi" w:cstheme="majorBidi"/>
          <w:b/>
          <w:bCs/>
          <w:sz w:val="28"/>
          <w:szCs w:val="28"/>
          <w:lang w:bidi="th-TH"/>
        </w:rPr>
        <w:lastRenderedPageBreak/>
        <w:t>1</w:t>
      </w:r>
      <w:r w:rsidR="00AF4CD5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1</w:t>
      </w:r>
      <w:r w:rsidRPr="005C0BB2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เงินลงทุนในบริษัทย่อย</w:t>
      </w:r>
    </w:p>
    <w:bookmarkEnd w:id="17"/>
    <w:p w14:paraId="09CF8D13" w14:textId="77777777" w:rsidR="00064C05" w:rsidRPr="00461677" w:rsidRDefault="00064C05" w:rsidP="00461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rPr>
          <w:rFonts w:asciiTheme="majorBidi" w:hAnsiTheme="majorBidi" w:cstheme="majorBidi"/>
          <w:sz w:val="16"/>
          <w:szCs w:val="16"/>
        </w:rPr>
      </w:pPr>
    </w:p>
    <w:p w14:paraId="7A63C7EC" w14:textId="0B753868" w:rsidR="00064C05" w:rsidRDefault="00064C05" w:rsidP="00461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ณ วันที่ </w:t>
      </w:r>
      <w:r w:rsidRPr="005C0BB2">
        <w:rPr>
          <w:rFonts w:asciiTheme="majorBidi" w:hAnsiTheme="majorBidi" w:cstheme="majorBidi"/>
          <w:sz w:val="28"/>
          <w:szCs w:val="28"/>
        </w:rPr>
        <w:t>31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5C0BB2">
        <w:rPr>
          <w:rFonts w:asciiTheme="majorBidi" w:hAnsiTheme="majorBidi" w:cstheme="majorBidi"/>
          <w:sz w:val="28"/>
          <w:szCs w:val="28"/>
        </w:rPr>
        <w:t>256</w:t>
      </w:r>
      <w:r w:rsidR="00DD08AB">
        <w:rPr>
          <w:rFonts w:asciiTheme="majorBidi" w:hAnsiTheme="majorBidi" w:cstheme="majorBidi"/>
          <w:sz w:val="28"/>
          <w:szCs w:val="28"/>
        </w:rPr>
        <w:t>4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5C0BB2">
        <w:rPr>
          <w:rFonts w:asciiTheme="majorBidi" w:hAnsiTheme="majorBidi" w:cstheme="majorBidi"/>
          <w:sz w:val="28"/>
          <w:szCs w:val="28"/>
        </w:rPr>
        <w:t>256</w:t>
      </w:r>
      <w:r w:rsidR="00DD08AB">
        <w:rPr>
          <w:rFonts w:asciiTheme="majorBidi" w:hAnsiTheme="majorBidi" w:cstheme="majorBidi"/>
          <w:sz w:val="28"/>
          <w:szCs w:val="28"/>
        </w:rPr>
        <w:t>3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และเงินปันผลรับจากเงินลงทุนสำหรับแต่ละปีมีดังนี้</w:t>
      </w:r>
    </w:p>
    <w:p w14:paraId="2B01AD2C" w14:textId="77777777" w:rsidR="00D63F90" w:rsidRPr="005C0BB2" w:rsidRDefault="00D63F90" w:rsidP="00461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41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2790"/>
        <w:gridCol w:w="1350"/>
        <w:gridCol w:w="985"/>
        <w:gridCol w:w="990"/>
        <w:gridCol w:w="900"/>
        <w:gridCol w:w="900"/>
        <w:gridCol w:w="900"/>
        <w:gridCol w:w="900"/>
        <w:gridCol w:w="900"/>
        <w:gridCol w:w="900"/>
      </w:tblGrid>
      <w:tr w:rsidR="00461677" w:rsidRPr="005C0BB2" w14:paraId="0E237535" w14:textId="77777777" w:rsidTr="00A6647F">
        <w:trPr>
          <w:cantSplit/>
        </w:trPr>
        <w:tc>
          <w:tcPr>
            <w:tcW w:w="2610" w:type="dxa"/>
          </w:tcPr>
          <w:p w14:paraId="649C3351" w14:textId="77777777" w:rsidR="00461677" w:rsidRPr="005C0BB2" w:rsidRDefault="00461677" w:rsidP="0046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14:paraId="57698563" w14:textId="77777777" w:rsidR="00461677" w:rsidRPr="005C0BB2" w:rsidRDefault="00461677" w:rsidP="00461677">
            <w:pPr>
              <w:pStyle w:val="acctfourfigures"/>
              <w:tabs>
                <w:tab w:val="clear" w:pos="765"/>
              </w:tabs>
              <w:spacing w:line="320" w:lineRule="exact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62F1470" w14:textId="15344FED" w:rsidR="00461677" w:rsidRPr="005C0BB2" w:rsidRDefault="00461677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75" w:type="dxa"/>
            <w:gridSpan w:val="2"/>
          </w:tcPr>
          <w:p w14:paraId="572FCEA0" w14:textId="006DF3F3" w:rsidR="00461677" w:rsidRPr="005C0BB2" w:rsidRDefault="00461677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14:paraId="6016A3F8" w14:textId="77777777" w:rsidR="00461677" w:rsidRPr="005C0BB2" w:rsidRDefault="00461677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2F63438E" w14:textId="77A07F45" w:rsidR="00461677" w:rsidRPr="00461677" w:rsidRDefault="00461677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6167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3260A" w:rsidRPr="005C0BB2" w14:paraId="3B0F7C10" w14:textId="77777777" w:rsidTr="00A6647F">
        <w:trPr>
          <w:cantSplit/>
        </w:trPr>
        <w:tc>
          <w:tcPr>
            <w:tcW w:w="2610" w:type="dxa"/>
          </w:tcPr>
          <w:p w14:paraId="187AE6FE" w14:textId="77777777" w:rsidR="0043260A" w:rsidRPr="005C0BB2" w:rsidRDefault="0043260A" w:rsidP="0046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14:paraId="3DFC6CF3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7EC757B" w14:textId="103CF6E2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ประเทศที่</w:t>
            </w:r>
          </w:p>
        </w:tc>
        <w:tc>
          <w:tcPr>
            <w:tcW w:w="1975" w:type="dxa"/>
            <w:gridSpan w:val="2"/>
          </w:tcPr>
          <w:p w14:paraId="6563A2EF" w14:textId="0DD7F25B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สัดส่วน</w:t>
            </w:r>
          </w:p>
        </w:tc>
        <w:tc>
          <w:tcPr>
            <w:tcW w:w="1800" w:type="dxa"/>
            <w:gridSpan w:val="2"/>
          </w:tcPr>
          <w:p w14:paraId="3A6E8DF4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3E48AF65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14:paraId="057D82CC" w14:textId="307944A8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</w:tr>
      <w:tr w:rsidR="0043260A" w:rsidRPr="005C0BB2" w14:paraId="69D437C1" w14:textId="77777777" w:rsidTr="00A6647F">
        <w:trPr>
          <w:cantSplit/>
        </w:trPr>
        <w:tc>
          <w:tcPr>
            <w:tcW w:w="2610" w:type="dxa"/>
          </w:tcPr>
          <w:p w14:paraId="015424D6" w14:textId="6996C41F" w:rsidR="0043260A" w:rsidRPr="005C0BB2" w:rsidRDefault="0043260A" w:rsidP="0046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83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90" w:type="dxa"/>
          </w:tcPr>
          <w:p w14:paraId="1415CA29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1350" w:type="dxa"/>
          </w:tcPr>
          <w:p w14:paraId="22F94503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ดำเนินธุรกิจ</w:t>
            </w:r>
          </w:p>
        </w:tc>
        <w:tc>
          <w:tcPr>
            <w:tcW w:w="1975" w:type="dxa"/>
            <w:gridSpan w:val="2"/>
          </w:tcPr>
          <w:p w14:paraId="4FD95952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1800" w:type="dxa"/>
            <w:gridSpan w:val="2"/>
          </w:tcPr>
          <w:p w14:paraId="60447D16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1800" w:type="dxa"/>
            <w:gridSpan w:val="2"/>
          </w:tcPr>
          <w:p w14:paraId="3E7F9281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3F242CB7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สำหรับปี</w:t>
            </w:r>
          </w:p>
        </w:tc>
      </w:tr>
      <w:tr w:rsidR="0043260A" w:rsidRPr="005C0BB2" w14:paraId="1E4A3BE5" w14:textId="77777777" w:rsidTr="00A6647F">
        <w:trPr>
          <w:cantSplit/>
        </w:trPr>
        <w:tc>
          <w:tcPr>
            <w:tcW w:w="2610" w:type="dxa"/>
          </w:tcPr>
          <w:p w14:paraId="0D6BC7B3" w14:textId="77777777" w:rsidR="0043260A" w:rsidRPr="005C0BB2" w:rsidRDefault="0043260A" w:rsidP="0046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83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14:paraId="7AD8D6AB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6BB06A9C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</w:tcPr>
          <w:p w14:paraId="69F6D2B0" w14:textId="42D1663F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DD08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90" w:type="dxa"/>
          </w:tcPr>
          <w:p w14:paraId="3CFD990F" w14:textId="6BE312FF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DD08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00" w:type="dxa"/>
          </w:tcPr>
          <w:p w14:paraId="67E5963C" w14:textId="47C7CE88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DD08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00" w:type="dxa"/>
          </w:tcPr>
          <w:p w14:paraId="6DC16811" w14:textId="73C22800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DD08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00" w:type="dxa"/>
          </w:tcPr>
          <w:p w14:paraId="2FC24013" w14:textId="6BB39381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DD08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00" w:type="dxa"/>
          </w:tcPr>
          <w:p w14:paraId="4A20E1F5" w14:textId="12DAAAF6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DD08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00" w:type="dxa"/>
          </w:tcPr>
          <w:p w14:paraId="6A8951A9" w14:textId="6AEB1833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DD08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00" w:type="dxa"/>
          </w:tcPr>
          <w:p w14:paraId="310EC28C" w14:textId="69B94CDC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DD08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43260A" w:rsidRPr="005C0BB2" w14:paraId="5AACCC6C" w14:textId="77777777" w:rsidTr="00A6647F">
        <w:trPr>
          <w:cantSplit/>
        </w:trPr>
        <w:tc>
          <w:tcPr>
            <w:tcW w:w="2610" w:type="dxa"/>
          </w:tcPr>
          <w:p w14:paraId="20E87B2A" w14:textId="77777777" w:rsidR="0043260A" w:rsidRPr="005C0BB2" w:rsidRDefault="0043260A" w:rsidP="0046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14:paraId="11C9ABDD" w14:textId="77777777" w:rsidR="0043260A" w:rsidRPr="005C0BB2" w:rsidRDefault="0043260A" w:rsidP="00461677">
            <w:pPr>
              <w:pStyle w:val="acctfourfigures"/>
              <w:tabs>
                <w:tab w:val="clear" w:pos="765"/>
                <w:tab w:val="decimal" w:pos="463"/>
              </w:tabs>
              <w:spacing w:line="320" w:lineRule="exact"/>
              <w:ind w:left="-80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0D2FA35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75" w:type="dxa"/>
            <w:gridSpan w:val="2"/>
          </w:tcPr>
          <w:p w14:paraId="38D56A38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5400" w:type="dxa"/>
            <w:gridSpan w:val="6"/>
          </w:tcPr>
          <w:p w14:paraId="6E58AB34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43260A" w:rsidRPr="005C0BB2" w14:paraId="7C0B8940" w14:textId="77777777" w:rsidTr="00A6647F">
        <w:trPr>
          <w:cantSplit/>
        </w:trPr>
        <w:tc>
          <w:tcPr>
            <w:tcW w:w="2610" w:type="dxa"/>
          </w:tcPr>
          <w:p w14:paraId="322B1FAE" w14:textId="28D77AB2" w:rsidR="0043260A" w:rsidRPr="005C0BB2" w:rsidRDefault="0043260A" w:rsidP="0046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</w:t>
            </w:r>
            <w:r w:rsidR="000318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ัท</w:t>
            </w:r>
            <w:r w:rsidR="0046167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ย่อยทางตรง</w:t>
            </w:r>
          </w:p>
        </w:tc>
        <w:tc>
          <w:tcPr>
            <w:tcW w:w="2790" w:type="dxa"/>
            <w:vAlign w:val="bottom"/>
          </w:tcPr>
          <w:p w14:paraId="3B6B24E3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right="-79" w:firstLine="5"/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872E7AB" w14:textId="77777777" w:rsidR="0043260A" w:rsidRPr="005C0BB2" w:rsidRDefault="0043260A" w:rsidP="00461677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vAlign w:val="bottom"/>
          </w:tcPr>
          <w:p w14:paraId="0B2E3E60" w14:textId="77777777" w:rsidR="0043260A" w:rsidRPr="005C0BB2" w:rsidRDefault="0043260A" w:rsidP="00461677">
            <w:pPr>
              <w:pStyle w:val="acctfourfigures"/>
              <w:tabs>
                <w:tab w:val="clear" w:pos="765"/>
                <w:tab w:val="decimal" w:pos="392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81BA5A5" w14:textId="77777777" w:rsidR="0043260A" w:rsidRPr="005C0BB2" w:rsidRDefault="0043260A" w:rsidP="00461677">
            <w:pPr>
              <w:pStyle w:val="acctfourfigures"/>
              <w:tabs>
                <w:tab w:val="clear" w:pos="765"/>
                <w:tab w:val="decimal" w:pos="277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7AE6A55" w14:textId="77777777" w:rsidR="0043260A" w:rsidRPr="005C0BB2" w:rsidRDefault="0043260A" w:rsidP="00461677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9320BFA" w14:textId="77777777" w:rsidR="0043260A" w:rsidRPr="005C0BB2" w:rsidRDefault="0043260A" w:rsidP="00461677">
            <w:pPr>
              <w:pStyle w:val="acctfourfigures"/>
              <w:tabs>
                <w:tab w:val="clear" w:pos="765"/>
                <w:tab w:val="decimal" w:pos="369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027280" w14:textId="77777777" w:rsidR="0043260A" w:rsidRPr="005C0BB2" w:rsidRDefault="0043260A" w:rsidP="00461677">
            <w:pPr>
              <w:pStyle w:val="acctfourfigures"/>
              <w:tabs>
                <w:tab w:val="clear" w:pos="765"/>
                <w:tab w:val="decimal" w:pos="550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EF7BEE" w14:textId="77777777" w:rsidR="0043260A" w:rsidRPr="005C0BB2" w:rsidRDefault="0043260A" w:rsidP="00461677">
            <w:pPr>
              <w:pStyle w:val="acctfourfigures"/>
              <w:tabs>
                <w:tab w:val="clear" w:pos="765"/>
                <w:tab w:val="decimal" w:pos="369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7234B9" w14:textId="77777777" w:rsidR="0043260A" w:rsidRPr="005C0BB2" w:rsidRDefault="0043260A" w:rsidP="00461677">
            <w:pPr>
              <w:pStyle w:val="acctfourfigures"/>
              <w:tabs>
                <w:tab w:val="clear" w:pos="765"/>
                <w:tab w:val="decimal" w:pos="455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5D802F" w14:textId="77777777" w:rsidR="0043260A" w:rsidRPr="005C0BB2" w:rsidRDefault="0043260A" w:rsidP="00461677">
            <w:pPr>
              <w:pStyle w:val="acctfourfigures"/>
              <w:tabs>
                <w:tab w:val="clear" w:pos="765"/>
                <w:tab w:val="decimal" w:pos="455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08AB" w:rsidRPr="005C0BB2" w14:paraId="7A0FF201" w14:textId="77777777" w:rsidTr="00A6647F">
        <w:trPr>
          <w:cantSplit/>
        </w:trPr>
        <w:tc>
          <w:tcPr>
            <w:tcW w:w="2610" w:type="dxa"/>
          </w:tcPr>
          <w:p w14:paraId="6C4427A5" w14:textId="7F86ABAF" w:rsidR="00DD08AB" w:rsidRPr="005C0BB2" w:rsidRDefault="00DD08AB" w:rsidP="00DD0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เสกเงิน จำกัด</w:t>
            </w:r>
          </w:p>
        </w:tc>
        <w:tc>
          <w:tcPr>
            <w:tcW w:w="2790" w:type="dxa"/>
            <w:vAlign w:val="bottom"/>
          </w:tcPr>
          <w:p w14:paraId="0DB1D663" w14:textId="3F792D60" w:rsidR="00DD08AB" w:rsidRPr="005C0BB2" w:rsidRDefault="00DD08AB" w:rsidP="00DD08AB">
            <w:pPr>
              <w:pStyle w:val="acctfourfigures"/>
              <w:tabs>
                <w:tab w:val="clear" w:pos="765"/>
              </w:tabs>
              <w:spacing w:line="32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 w:bidi="th-TH"/>
              </w:rPr>
              <w:t>สินเชื่อ</w:t>
            </w:r>
            <w:r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  <w:lang w:val="en-US" w:bidi="th-TH"/>
              </w:rPr>
              <w:t>ส่วนบุคคลภายใต้การกำกับ</w:t>
            </w:r>
          </w:p>
        </w:tc>
        <w:tc>
          <w:tcPr>
            <w:tcW w:w="1350" w:type="dxa"/>
            <w:vAlign w:val="bottom"/>
          </w:tcPr>
          <w:p w14:paraId="7A7A47BD" w14:textId="77777777" w:rsidR="00DD08AB" w:rsidRPr="005C0BB2" w:rsidRDefault="00DD08AB" w:rsidP="00DD08AB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985" w:type="dxa"/>
            <w:vAlign w:val="bottom"/>
          </w:tcPr>
          <w:p w14:paraId="01FDB950" w14:textId="4C1DB987" w:rsidR="00DD08AB" w:rsidRPr="005C0BB2" w:rsidRDefault="2092229E" w:rsidP="00DD08AB">
            <w:pPr>
              <w:pStyle w:val="acctfourfigures"/>
              <w:tabs>
                <w:tab w:val="clear" w:pos="765"/>
                <w:tab w:val="decimal" w:pos="39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06974A37" w14:textId="14F7DD63" w:rsidR="00DD08AB" w:rsidRPr="005C0BB2" w:rsidRDefault="00DD08AB" w:rsidP="00DD08AB">
            <w:pPr>
              <w:pStyle w:val="acctfourfigures"/>
              <w:tabs>
                <w:tab w:val="clear" w:pos="765"/>
                <w:tab w:val="decimal" w:pos="4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900" w:type="dxa"/>
            <w:vAlign w:val="bottom"/>
          </w:tcPr>
          <w:p w14:paraId="228BF9F0" w14:textId="4A54A9C3" w:rsidR="00DD08AB" w:rsidRPr="005C0BB2" w:rsidRDefault="6D3A6A9E" w:rsidP="00DD08AB">
            <w:pPr>
              <w:pStyle w:val="acctfourfigures"/>
              <w:tabs>
                <w:tab w:val="clear" w:pos="765"/>
                <w:tab w:val="decimal" w:pos="6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900" w:type="dxa"/>
            <w:vAlign w:val="bottom"/>
          </w:tcPr>
          <w:p w14:paraId="72A90FFB" w14:textId="3C5E0FAD" w:rsidR="00DD08AB" w:rsidRPr="005C0BB2" w:rsidRDefault="00DD08AB" w:rsidP="00DD08AB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900" w:type="dxa"/>
            <w:vAlign w:val="bottom"/>
          </w:tcPr>
          <w:p w14:paraId="037AA74F" w14:textId="5447CDCF" w:rsidR="00DD08AB" w:rsidRPr="005C0BB2" w:rsidRDefault="59616CDB" w:rsidP="00DD08AB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900" w:type="dxa"/>
            <w:vAlign w:val="bottom"/>
          </w:tcPr>
          <w:p w14:paraId="775A04CE" w14:textId="37C81E5C" w:rsidR="00DD08AB" w:rsidRPr="005C0BB2" w:rsidRDefault="00DD08AB" w:rsidP="00DD08AB">
            <w:pPr>
              <w:pStyle w:val="acctfourfigures"/>
              <w:tabs>
                <w:tab w:val="clear" w:pos="765"/>
                <w:tab w:val="decimal" w:pos="639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900" w:type="dxa"/>
            <w:vAlign w:val="bottom"/>
          </w:tcPr>
          <w:p w14:paraId="20697E75" w14:textId="0DEE58D3" w:rsidR="00DD08AB" w:rsidRPr="005C0BB2" w:rsidRDefault="65196C11" w:rsidP="00DD08AB">
            <w:pPr>
              <w:pStyle w:val="acctfourfigures"/>
              <w:tabs>
                <w:tab w:val="clear" w:pos="765"/>
                <w:tab w:val="decimal" w:pos="694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CAF3EFB" w14:textId="77777777" w:rsidR="00DD08AB" w:rsidRPr="005C0BB2" w:rsidRDefault="00DD08AB" w:rsidP="00DD08AB">
            <w:pPr>
              <w:pStyle w:val="acctfourfigures"/>
              <w:tabs>
                <w:tab w:val="clear" w:pos="765"/>
                <w:tab w:val="decimal" w:pos="694"/>
              </w:tabs>
              <w:spacing w:line="32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08AB" w:rsidRPr="005C0BB2" w14:paraId="3DC57B8B" w14:textId="77777777" w:rsidTr="00A6647F">
        <w:trPr>
          <w:cantSplit/>
        </w:trPr>
        <w:tc>
          <w:tcPr>
            <w:tcW w:w="2610" w:type="dxa"/>
            <w:vAlign w:val="bottom"/>
          </w:tcPr>
          <w:p w14:paraId="66D7E312" w14:textId="036BA44C" w:rsidR="00DD08AB" w:rsidRPr="005C0BB2" w:rsidRDefault="00DD08AB" w:rsidP="00DD0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พิโก จำกัด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</w:p>
        </w:tc>
        <w:tc>
          <w:tcPr>
            <w:tcW w:w="2790" w:type="dxa"/>
            <w:vAlign w:val="bottom"/>
          </w:tcPr>
          <w:p w14:paraId="538A9CFF" w14:textId="77777777" w:rsidR="00DD08AB" w:rsidRPr="005C0BB2" w:rsidRDefault="00DD08AB" w:rsidP="00DD08AB">
            <w:pPr>
              <w:pStyle w:val="acctfourfigures"/>
              <w:tabs>
                <w:tab w:val="clear" w:pos="765"/>
              </w:tabs>
              <w:spacing w:line="320" w:lineRule="exact"/>
              <w:ind w:right="-79" w:firstLine="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สินเชื่อรายย่อย</w:t>
            </w:r>
          </w:p>
          <w:p w14:paraId="032F0674" w14:textId="07B5D4FB" w:rsidR="00DD08AB" w:rsidRPr="005C0BB2" w:rsidRDefault="00DD08AB" w:rsidP="00DD08AB">
            <w:pPr>
              <w:pStyle w:val="acctfourfigures"/>
              <w:tabs>
                <w:tab w:val="clear" w:pos="765"/>
              </w:tabs>
              <w:spacing w:line="320" w:lineRule="exact"/>
              <w:ind w:right="-79" w:firstLine="5"/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(พิโกไฟแนนซ์)</w:t>
            </w:r>
          </w:p>
        </w:tc>
        <w:tc>
          <w:tcPr>
            <w:tcW w:w="1350" w:type="dxa"/>
            <w:vAlign w:val="bottom"/>
          </w:tcPr>
          <w:p w14:paraId="3E174C9C" w14:textId="65B85BB3" w:rsidR="00DD08AB" w:rsidRPr="005C0BB2" w:rsidRDefault="00DD08AB" w:rsidP="00DD08AB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985" w:type="dxa"/>
            <w:vAlign w:val="bottom"/>
          </w:tcPr>
          <w:p w14:paraId="1EE2C68E" w14:textId="2040B024" w:rsidR="00DD08AB" w:rsidRPr="005C0BB2" w:rsidRDefault="27E5996E" w:rsidP="00DD08AB">
            <w:pPr>
              <w:pStyle w:val="acctfourfigures"/>
              <w:tabs>
                <w:tab w:val="clear" w:pos="765"/>
                <w:tab w:val="decimal" w:pos="392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60CA1B46" w14:textId="77777777" w:rsidR="00DD08AB" w:rsidRPr="005C0BB2" w:rsidRDefault="00DD08AB" w:rsidP="00DD08AB">
            <w:pPr>
              <w:pStyle w:val="acctfourfigures"/>
              <w:tabs>
                <w:tab w:val="clear" w:pos="765"/>
                <w:tab w:val="decimal" w:pos="392"/>
                <w:tab w:val="decimal" w:pos="470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CE803CF" w14:textId="44854297" w:rsidR="00DD08AB" w:rsidRPr="005C0BB2" w:rsidRDefault="00DD08AB" w:rsidP="00DD08AB">
            <w:pPr>
              <w:pStyle w:val="acctfourfigures"/>
              <w:tabs>
                <w:tab w:val="clear" w:pos="765"/>
                <w:tab w:val="decimal" w:pos="470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900" w:type="dxa"/>
            <w:vAlign w:val="bottom"/>
          </w:tcPr>
          <w:p w14:paraId="6BE70E50" w14:textId="5A91BE61" w:rsidR="00DD08AB" w:rsidRPr="005C0BB2" w:rsidRDefault="342D40CF" w:rsidP="00DD08AB">
            <w:pPr>
              <w:pStyle w:val="acctfourfigures"/>
              <w:tabs>
                <w:tab w:val="clear" w:pos="765"/>
                <w:tab w:val="decimal" w:pos="637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19504B83"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00" w:type="dxa"/>
            <w:vAlign w:val="bottom"/>
          </w:tcPr>
          <w:p w14:paraId="1A1D057B" w14:textId="3FD05AA8" w:rsidR="00DD08AB" w:rsidRPr="005C0BB2" w:rsidRDefault="00DD08AB" w:rsidP="00DD08AB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900" w:type="dxa"/>
            <w:vAlign w:val="bottom"/>
          </w:tcPr>
          <w:p w14:paraId="6668013E" w14:textId="1BE5C92D" w:rsidR="00DD08AB" w:rsidRPr="005C0BB2" w:rsidRDefault="60EE954C" w:rsidP="00DD08AB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900" w:type="dxa"/>
            <w:vAlign w:val="bottom"/>
          </w:tcPr>
          <w:p w14:paraId="3F04A541" w14:textId="518F7FCA" w:rsidR="00DD08AB" w:rsidRPr="005C0BB2" w:rsidRDefault="00DD08AB" w:rsidP="00DD08AB">
            <w:pPr>
              <w:pStyle w:val="acctfourfigures"/>
              <w:tabs>
                <w:tab w:val="clear" w:pos="765"/>
                <w:tab w:val="decimal" w:pos="639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900" w:type="dxa"/>
            <w:vAlign w:val="bottom"/>
          </w:tcPr>
          <w:p w14:paraId="30448083" w14:textId="38C86786" w:rsidR="00DD08AB" w:rsidRPr="005C0BB2" w:rsidRDefault="65196C11" w:rsidP="00DD08AB">
            <w:pPr>
              <w:pStyle w:val="acctfourfigures"/>
              <w:tabs>
                <w:tab w:val="clear" w:pos="765"/>
                <w:tab w:val="decimal" w:pos="694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F02E985" w14:textId="41574C66" w:rsidR="00DD08AB" w:rsidRPr="005C0BB2" w:rsidRDefault="00DD08AB" w:rsidP="00DD08AB">
            <w:pPr>
              <w:pStyle w:val="acctfourfigures"/>
              <w:tabs>
                <w:tab w:val="clear" w:pos="765"/>
                <w:tab w:val="decimal" w:pos="694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08AB" w:rsidRPr="005C0BB2" w14:paraId="221352F2" w14:textId="77777777" w:rsidTr="00A6647F">
        <w:trPr>
          <w:cantSplit/>
        </w:trPr>
        <w:tc>
          <w:tcPr>
            <w:tcW w:w="2610" w:type="dxa"/>
            <w:vAlign w:val="bottom"/>
          </w:tcPr>
          <w:p w14:paraId="2F2F1C90" w14:textId="77777777" w:rsidR="00DD08AB" w:rsidRPr="005C0BB2" w:rsidRDefault="00DD08AB" w:rsidP="00DD0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เบสท์ คาร์ เซ็นเตอร์ </w:t>
            </w:r>
          </w:p>
          <w:p w14:paraId="50C413DD" w14:textId="39AC1F5E" w:rsidR="00DD08AB" w:rsidRPr="005C0BB2" w:rsidRDefault="00DD08AB" w:rsidP="00DD0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790" w:type="dxa"/>
            <w:vAlign w:val="bottom"/>
          </w:tcPr>
          <w:p w14:paraId="37647844" w14:textId="77777777" w:rsidR="00DD08AB" w:rsidRPr="005C0BB2" w:rsidRDefault="00DD08AB" w:rsidP="00DD08AB">
            <w:pPr>
              <w:pStyle w:val="acctfourfigures"/>
              <w:tabs>
                <w:tab w:val="clear" w:pos="765"/>
              </w:tabs>
              <w:spacing w:line="320" w:lineRule="exact"/>
              <w:ind w:right="-170" w:firstLine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 จำหน่าย และให้บริการ</w:t>
            </w:r>
          </w:p>
          <w:p w14:paraId="254CAEC9" w14:textId="2240ADDE" w:rsidR="00DD08AB" w:rsidRPr="005C0BB2" w:rsidRDefault="00DD08AB" w:rsidP="00DD08AB">
            <w:pPr>
              <w:pStyle w:val="acctfourfigures"/>
              <w:tabs>
                <w:tab w:val="clear" w:pos="765"/>
              </w:tabs>
              <w:spacing w:line="320" w:lineRule="exact"/>
              <w:ind w:right="-170" w:firstLine="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ซ่อมบำรุงรักษารถสาธารณะ</w:t>
            </w:r>
          </w:p>
        </w:tc>
        <w:tc>
          <w:tcPr>
            <w:tcW w:w="1350" w:type="dxa"/>
            <w:vAlign w:val="bottom"/>
          </w:tcPr>
          <w:p w14:paraId="09DA0940" w14:textId="77777777" w:rsidR="00DD08AB" w:rsidRPr="005C0BB2" w:rsidRDefault="00DD08AB" w:rsidP="00DD08AB">
            <w:pPr>
              <w:pStyle w:val="acctfourfigures"/>
              <w:tabs>
                <w:tab w:val="clear" w:pos="765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985" w:type="dxa"/>
            <w:vAlign w:val="bottom"/>
          </w:tcPr>
          <w:p w14:paraId="2ACC1E7F" w14:textId="70E850F7" w:rsidR="00DD08AB" w:rsidRPr="005C0BB2" w:rsidRDefault="5833B98F" w:rsidP="00DD08AB">
            <w:pPr>
              <w:pStyle w:val="acctfourfigures"/>
              <w:tabs>
                <w:tab w:val="clear" w:pos="765"/>
                <w:tab w:val="decimal" w:pos="392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2A13E4B9" w14:textId="77777777" w:rsidR="00DD08AB" w:rsidRPr="005C0BB2" w:rsidRDefault="00DD08AB" w:rsidP="00DD08AB">
            <w:pPr>
              <w:pStyle w:val="acctfourfigures"/>
              <w:tabs>
                <w:tab w:val="clear" w:pos="765"/>
                <w:tab w:val="decimal" w:pos="392"/>
                <w:tab w:val="decimal" w:pos="470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E68C112" w14:textId="583A4F98" w:rsidR="00DD08AB" w:rsidRPr="005C0BB2" w:rsidRDefault="00DD08AB" w:rsidP="00DD08AB">
            <w:pPr>
              <w:pStyle w:val="acctfourfigures"/>
              <w:tabs>
                <w:tab w:val="clear" w:pos="765"/>
                <w:tab w:val="decimal" w:pos="470"/>
              </w:tabs>
              <w:spacing w:line="32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900" w:type="dxa"/>
            <w:vAlign w:val="bottom"/>
          </w:tcPr>
          <w:p w14:paraId="73C3B3B7" w14:textId="3B1D3888" w:rsidR="00DD08AB" w:rsidRPr="005C0BB2" w:rsidRDefault="4C01EDAA" w:rsidP="00DD08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7"/>
              </w:tabs>
              <w:spacing w:line="320" w:lineRule="exact"/>
              <w:ind w:left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7,499</w:t>
            </w:r>
          </w:p>
        </w:tc>
        <w:tc>
          <w:tcPr>
            <w:tcW w:w="900" w:type="dxa"/>
            <w:vAlign w:val="bottom"/>
          </w:tcPr>
          <w:p w14:paraId="64D53BF2" w14:textId="2DDA2C7B" w:rsidR="00DD08AB" w:rsidRPr="005C0BB2" w:rsidRDefault="00DD08AB" w:rsidP="00DD08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4"/>
              </w:tabs>
              <w:spacing w:line="320" w:lineRule="exact"/>
              <w:ind w:left="4"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7,499</w:t>
            </w:r>
          </w:p>
        </w:tc>
        <w:tc>
          <w:tcPr>
            <w:tcW w:w="900" w:type="dxa"/>
            <w:vAlign w:val="bottom"/>
          </w:tcPr>
          <w:p w14:paraId="63698E79" w14:textId="52C8E789" w:rsidR="00DD08AB" w:rsidRPr="005C0BB2" w:rsidRDefault="5623FBB6" w:rsidP="00DD08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1"/>
              </w:tabs>
              <w:spacing w:line="320" w:lineRule="exact"/>
              <w:ind w:left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7,499</w:t>
            </w:r>
          </w:p>
        </w:tc>
        <w:tc>
          <w:tcPr>
            <w:tcW w:w="900" w:type="dxa"/>
            <w:vAlign w:val="bottom"/>
          </w:tcPr>
          <w:p w14:paraId="01F110E6" w14:textId="1EF7B1A7" w:rsidR="00DD08AB" w:rsidRPr="005C0BB2" w:rsidRDefault="00DD08AB" w:rsidP="00DD08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9"/>
              </w:tabs>
              <w:spacing w:line="320" w:lineRule="exact"/>
              <w:ind w:left="4"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7,499</w:t>
            </w:r>
          </w:p>
        </w:tc>
        <w:tc>
          <w:tcPr>
            <w:tcW w:w="900" w:type="dxa"/>
            <w:vAlign w:val="bottom"/>
          </w:tcPr>
          <w:p w14:paraId="1821F809" w14:textId="69D5B0D1" w:rsidR="00DD08AB" w:rsidRPr="005C0BB2" w:rsidRDefault="1CD9E74E" w:rsidP="00DD08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4"/>
              </w:tabs>
              <w:spacing w:line="320" w:lineRule="exact"/>
              <w:ind w:left="4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A3538C0" w14:textId="77777777" w:rsidR="00DD08AB" w:rsidRPr="005C0BB2" w:rsidRDefault="00DD08AB" w:rsidP="00DD08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4"/>
              </w:tabs>
              <w:spacing w:line="320" w:lineRule="exact"/>
              <w:ind w:left="4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CF1989" w14:textId="77777777" w:rsidR="00DD08AB" w:rsidRPr="005C0BB2" w:rsidRDefault="00DD08AB" w:rsidP="00DD08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4"/>
              </w:tabs>
              <w:spacing w:line="320" w:lineRule="exact"/>
              <w:ind w:left="4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08AB" w:rsidRPr="005C0BB2" w14:paraId="18F49EA9" w14:textId="77777777" w:rsidTr="00A6647F">
        <w:trPr>
          <w:cantSplit/>
        </w:trPr>
        <w:tc>
          <w:tcPr>
            <w:tcW w:w="2610" w:type="dxa"/>
            <w:vAlign w:val="bottom"/>
          </w:tcPr>
          <w:p w14:paraId="5A61CDE7" w14:textId="77777777" w:rsidR="00DD08AB" w:rsidRPr="005C0BB2" w:rsidRDefault="00DD08AB" w:rsidP="00DD0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vAlign w:val="bottom"/>
          </w:tcPr>
          <w:p w14:paraId="7524F566" w14:textId="77777777" w:rsidR="00DD08AB" w:rsidRPr="005C0BB2" w:rsidRDefault="00DD08AB" w:rsidP="00DD08AB">
            <w:pPr>
              <w:pStyle w:val="acctfourfigures"/>
              <w:tabs>
                <w:tab w:val="clear" w:pos="765"/>
                <w:tab w:val="decimal" w:pos="463"/>
              </w:tabs>
              <w:spacing w:line="320" w:lineRule="exact"/>
              <w:ind w:left="-80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5E74C22" w14:textId="77777777" w:rsidR="00DD08AB" w:rsidRPr="005C0BB2" w:rsidRDefault="00DD08AB" w:rsidP="00DD08AB">
            <w:pPr>
              <w:pStyle w:val="acctfourfigures"/>
              <w:tabs>
                <w:tab w:val="clear" w:pos="765"/>
                <w:tab w:val="decimal" w:pos="917"/>
              </w:tabs>
              <w:spacing w:line="32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5" w:type="dxa"/>
            <w:vAlign w:val="bottom"/>
          </w:tcPr>
          <w:p w14:paraId="3560746B" w14:textId="77777777" w:rsidR="00DD08AB" w:rsidRPr="005C0BB2" w:rsidRDefault="00DD08AB" w:rsidP="00DD08AB">
            <w:pPr>
              <w:pStyle w:val="acctfourfigures"/>
              <w:tabs>
                <w:tab w:val="clear" w:pos="765"/>
                <w:tab w:val="decimal" w:pos="917"/>
              </w:tabs>
              <w:spacing w:line="32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05EEBF6" w14:textId="77777777" w:rsidR="00DD08AB" w:rsidRPr="005C0BB2" w:rsidRDefault="00DD08AB" w:rsidP="00DD08AB">
            <w:pPr>
              <w:pStyle w:val="acctfourfigures"/>
              <w:tabs>
                <w:tab w:val="clear" w:pos="765"/>
                <w:tab w:val="decimal" w:pos="917"/>
              </w:tabs>
              <w:spacing w:line="32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48F13F5" w14:textId="0FB73506" w:rsidR="00DD08AB" w:rsidRPr="005C0BB2" w:rsidRDefault="45E71759" w:rsidP="00DD08A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37"/>
              </w:tabs>
              <w:spacing w:line="320" w:lineRule="exact"/>
              <w:ind w:left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67,499</w:t>
            </w:r>
          </w:p>
        </w:tc>
        <w:tc>
          <w:tcPr>
            <w:tcW w:w="900" w:type="dxa"/>
            <w:vAlign w:val="bottom"/>
          </w:tcPr>
          <w:p w14:paraId="5FFD84CE" w14:textId="7F8C6AA5" w:rsidR="00DD08AB" w:rsidRPr="005C0BB2" w:rsidRDefault="00DD08AB" w:rsidP="00DD08A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4"/>
              </w:tabs>
              <w:spacing w:line="320" w:lineRule="exact"/>
              <w:ind w:left="4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67,499</w:t>
            </w:r>
          </w:p>
        </w:tc>
        <w:tc>
          <w:tcPr>
            <w:tcW w:w="900" w:type="dxa"/>
            <w:vAlign w:val="bottom"/>
          </w:tcPr>
          <w:p w14:paraId="1BDCB4C5" w14:textId="70505D68" w:rsidR="00DD08AB" w:rsidRPr="005C0BB2" w:rsidRDefault="3942017C" w:rsidP="00DD08A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1"/>
              </w:tabs>
              <w:spacing w:line="320" w:lineRule="exact"/>
              <w:ind w:left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67,499</w:t>
            </w:r>
          </w:p>
        </w:tc>
        <w:tc>
          <w:tcPr>
            <w:tcW w:w="900" w:type="dxa"/>
            <w:vAlign w:val="bottom"/>
          </w:tcPr>
          <w:p w14:paraId="7D0FAC8D" w14:textId="514D084C" w:rsidR="00DD08AB" w:rsidRPr="005C0BB2" w:rsidRDefault="00DD08AB" w:rsidP="00DD08A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39"/>
              </w:tabs>
              <w:spacing w:line="320" w:lineRule="exact"/>
              <w:ind w:left="4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67,499</w:t>
            </w:r>
          </w:p>
        </w:tc>
        <w:tc>
          <w:tcPr>
            <w:tcW w:w="900" w:type="dxa"/>
            <w:vAlign w:val="bottom"/>
          </w:tcPr>
          <w:p w14:paraId="5D5B85E5" w14:textId="000036B4" w:rsidR="00DD08AB" w:rsidRPr="005C0BB2" w:rsidRDefault="1CD9E74E" w:rsidP="00DD08A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94"/>
              </w:tabs>
              <w:spacing w:line="320" w:lineRule="exact"/>
              <w:ind w:left="4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646508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B2C98F5" w14:textId="77777777" w:rsidR="00DD08AB" w:rsidRPr="005C0BB2" w:rsidRDefault="00DD08AB" w:rsidP="00DD08A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94"/>
              </w:tabs>
              <w:spacing w:line="320" w:lineRule="exact"/>
              <w:ind w:left="4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6B98405" w14:textId="77777777" w:rsidR="00044DA0" w:rsidRDefault="00044DA0" w:rsidP="00064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29AD606" w14:textId="4CF3DD72" w:rsidR="00064C05" w:rsidRPr="005C0BB2" w:rsidRDefault="00064C05" w:rsidP="00064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6433FB9C" w14:textId="77777777" w:rsidR="00AF4CD5" w:rsidRDefault="00AF4CD5" w:rsidP="00AF4CD5">
      <w:pPr>
        <w:tabs>
          <w:tab w:val="clear" w:pos="680"/>
          <w:tab w:val="left" w:pos="540"/>
        </w:tabs>
        <w:rPr>
          <w:rFonts w:asciiTheme="majorBidi" w:hAnsiTheme="majorBidi" w:cstheme="majorBidi"/>
          <w:sz w:val="28"/>
          <w:szCs w:val="28"/>
        </w:rPr>
      </w:pPr>
      <w:bookmarkStart w:id="18" w:name="_Hlk94276984"/>
    </w:p>
    <w:p w14:paraId="3191A064" w14:textId="442787E8" w:rsidR="00044DA0" w:rsidRPr="00CB02C1" w:rsidRDefault="00AF4CD5" w:rsidP="00AF4CD5">
      <w:pPr>
        <w:tabs>
          <w:tab w:val="clear" w:pos="680"/>
          <w:tab w:val="left" w:pos="540"/>
        </w:tabs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 w:rsidR="00044DA0" w:rsidRPr="00CB02C1">
        <w:rPr>
          <w:rFonts w:asciiTheme="majorBidi" w:hAnsiTheme="majorBidi" w:cstheme="majorBidi" w:hint="cs"/>
          <w:b/>
          <w:sz w:val="28"/>
          <w:szCs w:val="28"/>
          <w:cs/>
        </w:rPr>
        <w:t>บริษัทไม่ได้รับเงินปันผลจากเงินลงทุนในบริษัทย่อย</w:t>
      </w:r>
      <w:r w:rsidR="00044DA0" w:rsidRPr="00CB02C1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="008259E4">
        <w:rPr>
          <w:rFonts w:asciiTheme="majorBidi" w:hAnsiTheme="majorBidi" w:cstheme="majorBidi" w:hint="cs"/>
          <w:b/>
          <w:sz w:val="28"/>
          <w:szCs w:val="28"/>
          <w:cs/>
        </w:rPr>
        <w:t>ป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ี</w:t>
      </w:r>
      <w:r w:rsidR="00044DA0"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สิ้นสุดวันที่ </w:t>
      </w:r>
      <w:r w:rsidR="00044DA0">
        <w:rPr>
          <w:rFonts w:asciiTheme="majorBidi" w:eastAsia="Times New Roman" w:hAnsiTheme="majorBidi" w:cstheme="majorBidi"/>
          <w:sz w:val="28"/>
          <w:szCs w:val="28"/>
        </w:rPr>
        <w:t>3</w:t>
      </w:r>
      <w:r w:rsidR="008259E4">
        <w:rPr>
          <w:rFonts w:asciiTheme="majorBidi" w:eastAsia="Times New Roman" w:hAnsiTheme="majorBidi" w:cstheme="majorBidi"/>
          <w:sz w:val="28"/>
          <w:szCs w:val="28"/>
        </w:rPr>
        <w:t>1</w:t>
      </w:r>
      <w:r w:rsidR="00044DA0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8259E4">
        <w:rPr>
          <w:rFonts w:asciiTheme="majorBidi" w:eastAsia="Times New Roman" w:hAnsiTheme="majorBidi" w:cstheme="majorBidi" w:hint="cs"/>
          <w:sz w:val="28"/>
          <w:szCs w:val="28"/>
          <w:cs/>
        </w:rPr>
        <w:t>ธันวาคม</w:t>
      </w:r>
      <w:r w:rsidR="00044DA0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044DA0" w:rsidRPr="00CB02C1">
        <w:rPr>
          <w:rFonts w:asciiTheme="majorBidi" w:hAnsiTheme="majorBidi" w:cstheme="majorBidi"/>
          <w:bCs/>
          <w:sz w:val="28"/>
          <w:szCs w:val="28"/>
        </w:rPr>
        <w:t>2564</w:t>
      </w:r>
      <w:r w:rsidR="00044DA0"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044DA0"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="00044DA0" w:rsidRPr="00CB02C1">
        <w:rPr>
          <w:rFonts w:asciiTheme="majorBidi" w:hAnsiTheme="majorBidi" w:cstheme="majorBidi"/>
          <w:bCs/>
          <w:sz w:val="28"/>
          <w:szCs w:val="28"/>
        </w:rPr>
        <w:t>2563</w:t>
      </w:r>
    </w:p>
    <w:bookmarkEnd w:id="18"/>
    <w:p w14:paraId="39BF0D9C" w14:textId="6D6A94CD" w:rsidR="00461677" w:rsidRDefault="00461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CDB6ED1" w14:textId="79370297" w:rsidR="00044DA0" w:rsidRDefault="00044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E6B63AD" w14:textId="08DBB167" w:rsidR="00044DA0" w:rsidRDefault="00044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F316FD1" w14:textId="77777777" w:rsidR="00044DA0" w:rsidRPr="00044DA0" w:rsidRDefault="00044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E729762" w14:textId="55032C45" w:rsidR="002F3329" w:rsidRPr="005C0BB2" w:rsidRDefault="002F3329" w:rsidP="002F3329">
      <w:pPr>
        <w:pStyle w:val="block"/>
        <w:spacing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  <w:lang w:bidi="th-TH"/>
        </w:rPr>
        <w:lastRenderedPageBreak/>
        <w:t>1</w:t>
      </w:r>
      <w:r w:rsidR="00AF4CD5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2</w:t>
      </w:r>
      <w:r w:rsidRPr="005C0BB2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เงินลงทุนในการร่วมค้า</w:t>
      </w:r>
    </w:p>
    <w:p w14:paraId="526A8219" w14:textId="77777777" w:rsidR="002F3329" w:rsidRPr="005C0BB2" w:rsidRDefault="002F3329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D8C0ABD" w14:textId="3F93C2F9" w:rsidR="00190155" w:rsidRPr="005C0BB2" w:rsidRDefault="00190155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เงินลงทุนในการร่วมค้า ณ วันที่ </w:t>
      </w:r>
      <w:r w:rsidR="00DA3DC4" w:rsidRPr="005C0BB2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A3DC4" w:rsidRPr="005C0BB2">
        <w:rPr>
          <w:rFonts w:asciiTheme="majorBidi" w:hAnsiTheme="majorBidi" w:cstheme="majorBidi"/>
          <w:sz w:val="28"/>
          <w:szCs w:val="28"/>
        </w:rPr>
        <w:t>31</w:t>
      </w:r>
      <w:r w:rsidR="00DA3DC4"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A3DC4" w:rsidRPr="005C0BB2">
        <w:rPr>
          <w:rFonts w:asciiTheme="majorBidi" w:hAnsiTheme="majorBidi" w:cstheme="majorBidi"/>
          <w:sz w:val="28"/>
          <w:szCs w:val="28"/>
        </w:rPr>
        <w:t>256</w:t>
      </w:r>
      <w:r w:rsidR="00DD08AB">
        <w:rPr>
          <w:rFonts w:asciiTheme="majorBidi" w:hAnsiTheme="majorBidi" w:cstheme="majorBidi"/>
          <w:sz w:val="28"/>
          <w:szCs w:val="28"/>
        </w:rPr>
        <w:t>4</w:t>
      </w:r>
      <w:r w:rsidR="00DA3DC4"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="00DA3DC4" w:rsidRPr="005C0BB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DA3DC4" w:rsidRPr="005C0BB2">
        <w:rPr>
          <w:rFonts w:asciiTheme="majorBidi" w:hAnsiTheme="majorBidi" w:cstheme="majorBidi"/>
          <w:sz w:val="28"/>
          <w:szCs w:val="28"/>
        </w:rPr>
        <w:t>256</w:t>
      </w:r>
      <w:r w:rsidR="00DD08AB">
        <w:rPr>
          <w:rFonts w:asciiTheme="majorBidi" w:hAnsiTheme="majorBidi" w:cstheme="majorBidi"/>
          <w:sz w:val="28"/>
          <w:szCs w:val="28"/>
        </w:rPr>
        <w:t>3</w:t>
      </w:r>
      <w:r w:rsidR="00DA3DC4"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928B9" w:rsidRPr="005C0BB2">
        <w:rPr>
          <w:rFonts w:asciiTheme="majorBidi" w:hAnsiTheme="majorBidi" w:cstheme="majorBidi"/>
          <w:sz w:val="28"/>
          <w:szCs w:val="28"/>
          <w:cs/>
        </w:rPr>
        <w:t>และเงินปันผลรับจากเงินลงทุน สำหรับ</w:t>
      </w:r>
      <w:r w:rsidR="00A37C44" w:rsidRPr="005C0BB2">
        <w:rPr>
          <w:rFonts w:asciiTheme="majorBidi" w:hAnsiTheme="majorBidi" w:cstheme="majorBidi"/>
          <w:sz w:val="28"/>
          <w:szCs w:val="28"/>
          <w:cs/>
        </w:rPr>
        <w:t>แต่ละ</w:t>
      </w:r>
      <w:r w:rsidR="005928B9" w:rsidRPr="005C0BB2">
        <w:rPr>
          <w:rFonts w:asciiTheme="majorBidi" w:hAnsiTheme="majorBidi" w:cstheme="majorBidi"/>
          <w:sz w:val="28"/>
          <w:szCs w:val="28"/>
          <w:cs/>
        </w:rPr>
        <w:t>ปี</w:t>
      </w:r>
      <w:r w:rsidRPr="005C0BB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0084E0DC" w14:textId="77777777" w:rsidR="00190155" w:rsidRPr="005C0BB2" w:rsidRDefault="00190155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W w:w="13770" w:type="dxa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2070"/>
        <w:gridCol w:w="990"/>
        <w:gridCol w:w="810"/>
        <w:gridCol w:w="810"/>
        <w:gridCol w:w="810"/>
        <w:gridCol w:w="810"/>
        <w:gridCol w:w="720"/>
        <w:gridCol w:w="720"/>
        <w:gridCol w:w="720"/>
        <w:gridCol w:w="720"/>
        <w:gridCol w:w="720"/>
        <w:gridCol w:w="720"/>
        <w:gridCol w:w="810"/>
        <w:gridCol w:w="810"/>
      </w:tblGrid>
      <w:tr w:rsidR="001045B3" w:rsidRPr="005C0BB2" w14:paraId="637595C5" w14:textId="5F91D758" w:rsidTr="008D1318">
        <w:trPr>
          <w:cantSplit/>
          <w:jc w:val="center"/>
        </w:trPr>
        <w:tc>
          <w:tcPr>
            <w:tcW w:w="1530" w:type="dxa"/>
          </w:tcPr>
          <w:p w14:paraId="11836AE1" w14:textId="77777777" w:rsidR="001045B3" w:rsidRPr="005C0BB2" w:rsidRDefault="001045B3" w:rsidP="00EA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79A800D8" w14:textId="77777777" w:rsidR="001045B3" w:rsidRPr="005C0BB2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D3546C5" w14:textId="77777777" w:rsidR="001045B3" w:rsidRPr="005C0BB2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</w:tcPr>
          <w:p w14:paraId="3FE8C769" w14:textId="77777777" w:rsidR="001045B3" w:rsidRPr="005C0BB2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</w:tcPr>
          <w:p w14:paraId="6036EACC" w14:textId="77777777" w:rsidR="001045B3" w:rsidRPr="005C0BB2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35DA8447" w14:textId="57B77CB1" w:rsidR="001045B3" w:rsidRPr="005C0BB2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43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4500" w:type="dxa"/>
            <w:gridSpan w:val="6"/>
          </w:tcPr>
          <w:p w14:paraId="78FF2C4C" w14:textId="3737DE9F" w:rsidR="001045B3" w:rsidRPr="00B5431D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5431D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045B3" w:rsidRPr="005C0BB2" w14:paraId="1B106190" w14:textId="70535DF0" w:rsidTr="008D1318">
        <w:trPr>
          <w:cantSplit/>
          <w:jc w:val="center"/>
        </w:trPr>
        <w:tc>
          <w:tcPr>
            <w:tcW w:w="1530" w:type="dxa"/>
          </w:tcPr>
          <w:p w14:paraId="04B3167E" w14:textId="77777777" w:rsidR="001045B3" w:rsidRPr="005C0BB2" w:rsidRDefault="001045B3" w:rsidP="00EA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65728696" w14:textId="77777777" w:rsidR="001045B3" w:rsidRPr="005C0BB2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5A21146" w14:textId="77777777" w:rsidR="001045B3" w:rsidRPr="005C0BB2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657D90C8" w14:textId="77777777" w:rsidR="001045B3" w:rsidRPr="005C0BB2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ประเทศที่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ดำเนินธุรกิจ</w:t>
            </w:r>
          </w:p>
        </w:tc>
        <w:tc>
          <w:tcPr>
            <w:tcW w:w="1620" w:type="dxa"/>
            <w:gridSpan w:val="2"/>
          </w:tcPr>
          <w:p w14:paraId="1D28274B" w14:textId="526B2A5A" w:rsidR="001045B3" w:rsidRPr="005C0BB2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สัดส่วน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1620" w:type="dxa"/>
            <w:gridSpan w:val="2"/>
          </w:tcPr>
          <w:p w14:paraId="28782B89" w14:textId="77777777" w:rsidR="001045B3" w:rsidRPr="005C0BB2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52ADE98" w14:textId="77777777" w:rsidR="001045B3" w:rsidRPr="005C0BB2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1440" w:type="dxa"/>
            <w:gridSpan w:val="2"/>
          </w:tcPr>
          <w:p w14:paraId="5AC8FA6D" w14:textId="77777777" w:rsidR="001045B3" w:rsidRDefault="001045B3" w:rsidP="00B543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</w:t>
            </w:r>
          </w:p>
          <w:p w14:paraId="338F6900" w14:textId="29C08C09" w:rsidR="001045B3" w:rsidRPr="005C0BB2" w:rsidRDefault="001045B3" w:rsidP="00B543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วิธีส่วนได้เสีย</w:t>
            </w:r>
          </w:p>
        </w:tc>
        <w:tc>
          <w:tcPr>
            <w:tcW w:w="1440" w:type="dxa"/>
            <w:gridSpan w:val="2"/>
          </w:tcPr>
          <w:p w14:paraId="1FBBE2AB" w14:textId="77777777" w:rsidR="001045B3" w:rsidRPr="005C0BB2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F38068" w14:textId="2C0C846A" w:rsidR="001045B3" w:rsidRPr="005C0BB2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1440" w:type="dxa"/>
            <w:gridSpan w:val="2"/>
          </w:tcPr>
          <w:p w14:paraId="5AD83F1B" w14:textId="77777777" w:rsidR="001045B3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991D7CA" w14:textId="7F1EC77F" w:rsidR="001045B3" w:rsidRPr="005C0BB2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599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การด้อยค่า</w:t>
            </w:r>
          </w:p>
        </w:tc>
        <w:tc>
          <w:tcPr>
            <w:tcW w:w="1620" w:type="dxa"/>
            <w:gridSpan w:val="2"/>
          </w:tcPr>
          <w:p w14:paraId="2B25FA39" w14:textId="77777777" w:rsidR="001045B3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947A39E" w14:textId="713F7986" w:rsidR="001045B3" w:rsidRDefault="001045B3" w:rsidP="00EA171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ราคาทุน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สุทธิ</w:t>
            </w:r>
          </w:p>
        </w:tc>
      </w:tr>
      <w:tr w:rsidR="001045B3" w:rsidRPr="005C0BB2" w14:paraId="1D851CF5" w14:textId="5C5CBFBC" w:rsidTr="008D1318">
        <w:trPr>
          <w:cantSplit/>
          <w:jc w:val="center"/>
        </w:trPr>
        <w:tc>
          <w:tcPr>
            <w:tcW w:w="1530" w:type="dxa"/>
          </w:tcPr>
          <w:p w14:paraId="5E7B8A7B" w14:textId="77777777" w:rsidR="001045B3" w:rsidRPr="005C0BB2" w:rsidRDefault="001045B3" w:rsidP="0010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447C813A" w14:textId="77777777" w:rsidR="001045B3" w:rsidRPr="005C0BB2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7776612A" w14:textId="77777777" w:rsidR="001045B3" w:rsidRPr="005C0BB2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37A72F5" w14:textId="47F646BD" w:rsidR="001045B3" w:rsidRPr="005C0BB2" w:rsidRDefault="001045B3" w:rsidP="008D1318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810" w:type="dxa"/>
          </w:tcPr>
          <w:p w14:paraId="5B98EDA7" w14:textId="20CA9C22" w:rsidR="001045B3" w:rsidRPr="005C0BB2" w:rsidRDefault="001045B3" w:rsidP="008D1318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810" w:type="dxa"/>
          </w:tcPr>
          <w:p w14:paraId="14E218E8" w14:textId="4E84207D" w:rsidR="001045B3" w:rsidRPr="005C0BB2" w:rsidRDefault="001045B3" w:rsidP="008D1318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810" w:type="dxa"/>
          </w:tcPr>
          <w:p w14:paraId="40E22BB6" w14:textId="3552DDB6" w:rsidR="001045B3" w:rsidRPr="005C0BB2" w:rsidRDefault="001045B3" w:rsidP="008D1318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720" w:type="dxa"/>
          </w:tcPr>
          <w:p w14:paraId="3FB3BE22" w14:textId="584756D3" w:rsidR="001045B3" w:rsidRPr="005C0BB2" w:rsidRDefault="001045B3" w:rsidP="008D1318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720" w:type="dxa"/>
          </w:tcPr>
          <w:p w14:paraId="6D91F019" w14:textId="3C7D4492" w:rsidR="001045B3" w:rsidRPr="005C0BB2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720" w:type="dxa"/>
          </w:tcPr>
          <w:p w14:paraId="12B4CF71" w14:textId="524FF26C" w:rsidR="001045B3" w:rsidRPr="005C0BB2" w:rsidRDefault="001045B3" w:rsidP="00AA3DE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720" w:type="dxa"/>
          </w:tcPr>
          <w:p w14:paraId="3D86EC4E" w14:textId="771C202F" w:rsidR="001045B3" w:rsidRPr="005C0BB2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720" w:type="dxa"/>
          </w:tcPr>
          <w:p w14:paraId="7C244665" w14:textId="14716C10" w:rsidR="001045B3" w:rsidRPr="005C0BB2" w:rsidRDefault="001045B3" w:rsidP="008D1318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720" w:type="dxa"/>
          </w:tcPr>
          <w:p w14:paraId="16AD9DA2" w14:textId="0B1C692C" w:rsidR="001045B3" w:rsidRPr="005C0BB2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810" w:type="dxa"/>
          </w:tcPr>
          <w:p w14:paraId="5605FC09" w14:textId="1DE8AB94" w:rsidR="001045B3" w:rsidRPr="005C0BB2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810" w:type="dxa"/>
          </w:tcPr>
          <w:p w14:paraId="6D34793E" w14:textId="020B0950" w:rsidR="001045B3" w:rsidRPr="005C0BB2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1045B3" w:rsidRPr="005C0BB2" w14:paraId="38E15046" w14:textId="111C3996" w:rsidTr="008D1318">
        <w:trPr>
          <w:cantSplit/>
          <w:jc w:val="center"/>
        </w:trPr>
        <w:tc>
          <w:tcPr>
            <w:tcW w:w="1530" w:type="dxa"/>
          </w:tcPr>
          <w:p w14:paraId="16B492F6" w14:textId="77777777" w:rsidR="001045B3" w:rsidRPr="005C0BB2" w:rsidRDefault="001045B3" w:rsidP="0010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2876A46F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6A8F1196" w14:textId="77777777" w:rsidR="001045B3" w:rsidRPr="005C0BB2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2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</w:tcPr>
          <w:p w14:paraId="0DA28A7A" w14:textId="77777777" w:rsidR="001045B3" w:rsidRPr="005C0BB2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5940" w:type="dxa"/>
            <w:gridSpan w:val="8"/>
          </w:tcPr>
          <w:p w14:paraId="2FA71BC6" w14:textId="77777777" w:rsidR="001045B3" w:rsidRPr="005C0BB2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810" w:type="dxa"/>
          </w:tcPr>
          <w:p w14:paraId="05CC585D" w14:textId="77777777" w:rsidR="001045B3" w:rsidRPr="005C0BB2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2D9DEED" w14:textId="77777777" w:rsidR="001045B3" w:rsidRPr="005C0BB2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1045B3" w:rsidRPr="005C0BB2" w14:paraId="15167DD0" w14:textId="7B49DCBF" w:rsidTr="008D1318">
        <w:trPr>
          <w:cantSplit/>
          <w:jc w:val="center"/>
        </w:trPr>
        <w:tc>
          <w:tcPr>
            <w:tcW w:w="1530" w:type="dxa"/>
          </w:tcPr>
          <w:p w14:paraId="36D16300" w14:textId="77777777" w:rsidR="001045B3" w:rsidRPr="005C0BB2" w:rsidRDefault="001045B3" w:rsidP="0010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070" w:type="dxa"/>
          </w:tcPr>
          <w:p w14:paraId="19CFBB1D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5149FF48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ED34C64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B266D00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7C305637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6568652E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0FE7072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6C2CC457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0C75326C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071C139B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5B28E7E4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4B54F3B7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7A1FEDDB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BA6837F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045B3" w:rsidRPr="005C0BB2" w14:paraId="70E2F279" w14:textId="1E0F9680" w:rsidTr="008D1318">
        <w:trPr>
          <w:cantSplit/>
          <w:jc w:val="center"/>
        </w:trPr>
        <w:tc>
          <w:tcPr>
            <w:tcW w:w="1530" w:type="dxa"/>
          </w:tcPr>
          <w:p w14:paraId="1AE54F3C" w14:textId="77777777" w:rsidR="001045B3" w:rsidRPr="005C0BB2" w:rsidRDefault="001045B3" w:rsidP="0010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แอพแท็กซี่ จำกัด</w:t>
            </w:r>
          </w:p>
        </w:tc>
        <w:tc>
          <w:tcPr>
            <w:tcW w:w="2070" w:type="dxa"/>
          </w:tcPr>
          <w:p w14:paraId="6A1D6CE3" w14:textId="73BFE6C9" w:rsidR="001045B3" w:rsidRPr="005C0BB2" w:rsidRDefault="001045B3" w:rsidP="001045B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ให้บริการเรียกรถแท็กซี่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 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รับจ้างสาธารณะด้วย</w:t>
            </w:r>
          </w:p>
        </w:tc>
        <w:tc>
          <w:tcPr>
            <w:tcW w:w="990" w:type="dxa"/>
          </w:tcPr>
          <w:p w14:paraId="05E7343C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1CB8744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810E849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BAC1548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3B9400D" w14:textId="5F1A603C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14DB04D9" w14:textId="114F7121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3155AF4E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3F331F33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2740B588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7880D940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021B6AF5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C24B787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70D6D89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045B3" w:rsidRPr="005C0BB2" w14:paraId="0F3AF4B7" w14:textId="246E2030" w:rsidTr="008D1318">
        <w:trPr>
          <w:cantSplit/>
          <w:jc w:val="center"/>
        </w:trPr>
        <w:tc>
          <w:tcPr>
            <w:tcW w:w="1530" w:type="dxa"/>
          </w:tcPr>
          <w:p w14:paraId="01D03336" w14:textId="77777777" w:rsidR="001045B3" w:rsidRPr="005C0BB2" w:rsidRDefault="001045B3" w:rsidP="0010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2B495CCF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 w:firstLine="19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แอปพลิเคชั่นผ่านระบบ</w:t>
            </w:r>
          </w:p>
        </w:tc>
        <w:tc>
          <w:tcPr>
            <w:tcW w:w="990" w:type="dxa"/>
          </w:tcPr>
          <w:p w14:paraId="387A41E6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53EF716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B99DB5D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7881467D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27A2319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2A128F5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2BAD25A8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2C8A722D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564B0183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1685DE47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28ACFB8C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630F71D5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FD58597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045B3" w:rsidRPr="005C0BB2" w14:paraId="71F16B49" w14:textId="2D72B584" w:rsidTr="008D1318">
        <w:trPr>
          <w:cantSplit/>
          <w:jc w:val="center"/>
        </w:trPr>
        <w:tc>
          <w:tcPr>
            <w:tcW w:w="1530" w:type="dxa"/>
          </w:tcPr>
          <w:p w14:paraId="63CAD590" w14:textId="77777777" w:rsidR="001045B3" w:rsidRPr="005C0BB2" w:rsidRDefault="001045B3" w:rsidP="0010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776FE148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 w:firstLine="19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อินเตอร์เน็ต</w:t>
            </w:r>
          </w:p>
        </w:tc>
        <w:tc>
          <w:tcPr>
            <w:tcW w:w="990" w:type="dxa"/>
          </w:tcPr>
          <w:p w14:paraId="1A227D8C" w14:textId="77777777" w:rsidR="001045B3" w:rsidRPr="005C0BB2" w:rsidRDefault="001045B3" w:rsidP="001045B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38371709" w14:textId="2442ED69" w:rsidR="001045B3" w:rsidRPr="005C0BB2" w:rsidRDefault="3F059461" w:rsidP="001045B3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45.64</w:t>
            </w:r>
          </w:p>
        </w:tc>
        <w:tc>
          <w:tcPr>
            <w:tcW w:w="810" w:type="dxa"/>
          </w:tcPr>
          <w:p w14:paraId="347B906F" w14:textId="5A2CA250" w:rsidR="001045B3" w:rsidRPr="005C0BB2" w:rsidRDefault="001045B3" w:rsidP="008D131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45.64</w:t>
            </w:r>
          </w:p>
        </w:tc>
        <w:tc>
          <w:tcPr>
            <w:tcW w:w="810" w:type="dxa"/>
          </w:tcPr>
          <w:p w14:paraId="0360B5D7" w14:textId="3396E20B" w:rsidR="001045B3" w:rsidRPr="005C0BB2" w:rsidRDefault="3E495B39" w:rsidP="001045B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5"/>
              </w:tabs>
              <w:spacing w:line="240" w:lineRule="auto"/>
              <w:ind w:left="4" w:right="-4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16,900</w:t>
            </w:r>
          </w:p>
        </w:tc>
        <w:tc>
          <w:tcPr>
            <w:tcW w:w="810" w:type="dxa"/>
          </w:tcPr>
          <w:p w14:paraId="302C9F78" w14:textId="2402EB17" w:rsidR="001045B3" w:rsidRPr="005C0BB2" w:rsidRDefault="001045B3" w:rsidP="008D13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50"/>
              </w:tabs>
              <w:spacing w:line="240" w:lineRule="auto"/>
              <w:ind w:left="4"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16,900</w:t>
            </w:r>
          </w:p>
        </w:tc>
        <w:tc>
          <w:tcPr>
            <w:tcW w:w="720" w:type="dxa"/>
          </w:tcPr>
          <w:p w14:paraId="3AEE986F" w14:textId="36BB88EA" w:rsidR="001045B3" w:rsidRPr="005C0BB2" w:rsidRDefault="0001F831" w:rsidP="00AA3D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60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2,877</w:t>
            </w:r>
          </w:p>
        </w:tc>
        <w:tc>
          <w:tcPr>
            <w:tcW w:w="720" w:type="dxa"/>
          </w:tcPr>
          <w:p w14:paraId="6E5AABFE" w14:textId="11EABBFC" w:rsidR="001045B3" w:rsidRPr="00B5431D" w:rsidRDefault="001045B3" w:rsidP="00AA3D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60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431D">
              <w:rPr>
                <w:rFonts w:asciiTheme="majorBidi" w:hAnsiTheme="majorBidi" w:cstheme="majorBidi"/>
                <w:sz w:val="28"/>
                <w:szCs w:val="28"/>
              </w:rPr>
              <w:t>3,229</w:t>
            </w:r>
          </w:p>
        </w:tc>
        <w:tc>
          <w:tcPr>
            <w:tcW w:w="720" w:type="dxa"/>
          </w:tcPr>
          <w:p w14:paraId="27852F07" w14:textId="621262BC" w:rsidR="001045B3" w:rsidRPr="005C0BB2" w:rsidRDefault="603753EA" w:rsidP="00AA3D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60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7,713</w:t>
            </w:r>
          </w:p>
        </w:tc>
        <w:tc>
          <w:tcPr>
            <w:tcW w:w="720" w:type="dxa"/>
          </w:tcPr>
          <w:p w14:paraId="3B69EDD8" w14:textId="31201AF4" w:rsidR="001045B3" w:rsidRPr="005C0BB2" w:rsidRDefault="001045B3" w:rsidP="00AA3D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60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7,713</w:t>
            </w:r>
          </w:p>
        </w:tc>
        <w:tc>
          <w:tcPr>
            <w:tcW w:w="720" w:type="dxa"/>
          </w:tcPr>
          <w:p w14:paraId="69D64A30" w14:textId="5AB895F1" w:rsidR="001045B3" w:rsidRPr="005C0BB2" w:rsidRDefault="7C289C7D" w:rsidP="008D13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4,913</w:t>
            </w:r>
          </w:p>
        </w:tc>
        <w:tc>
          <w:tcPr>
            <w:tcW w:w="720" w:type="dxa"/>
          </w:tcPr>
          <w:p w14:paraId="5CE901A8" w14:textId="40C48033" w:rsidR="001045B3" w:rsidRPr="005C0BB2" w:rsidRDefault="229BC690" w:rsidP="001045B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10" w:type="dxa"/>
          </w:tcPr>
          <w:p w14:paraId="1E066A4B" w14:textId="294DEDBB" w:rsidR="001045B3" w:rsidRPr="005C0BB2" w:rsidRDefault="229BC690" w:rsidP="008D13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0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2,800</w:t>
            </w:r>
          </w:p>
        </w:tc>
        <w:tc>
          <w:tcPr>
            <w:tcW w:w="810" w:type="dxa"/>
          </w:tcPr>
          <w:p w14:paraId="24AA639E" w14:textId="745637D0" w:rsidR="001045B3" w:rsidRPr="005C0BB2" w:rsidRDefault="3340CBDD" w:rsidP="008D13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0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7,713</w:t>
            </w:r>
          </w:p>
        </w:tc>
      </w:tr>
      <w:tr w:rsidR="001045B3" w:rsidRPr="005C0BB2" w14:paraId="0AEE1FA4" w14:textId="37BC75FF" w:rsidTr="008D1318">
        <w:trPr>
          <w:cantSplit/>
          <w:jc w:val="center"/>
        </w:trPr>
        <w:tc>
          <w:tcPr>
            <w:tcW w:w="1530" w:type="dxa"/>
          </w:tcPr>
          <w:p w14:paraId="55ADC6E1" w14:textId="77777777" w:rsidR="001045B3" w:rsidRPr="005C0BB2" w:rsidRDefault="001045B3" w:rsidP="0010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</w:tcPr>
          <w:p w14:paraId="06B38D38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313D4AE7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76F442E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2975E65" w14:textId="77777777" w:rsidR="001045B3" w:rsidRPr="005C0BB2" w:rsidRDefault="001045B3" w:rsidP="0010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40D1FAF" w14:textId="7AEB845D" w:rsidR="001045B3" w:rsidRPr="005C0BB2" w:rsidRDefault="5660B315" w:rsidP="001045B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5"/>
              </w:tabs>
              <w:spacing w:line="240" w:lineRule="auto"/>
              <w:ind w:left="4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646508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16,900</w:t>
            </w:r>
          </w:p>
        </w:tc>
        <w:tc>
          <w:tcPr>
            <w:tcW w:w="810" w:type="dxa"/>
          </w:tcPr>
          <w:p w14:paraId="268551FF" w14:textId="1A17DC9F" w:rsidR="001045B3" w:rsidRPr="005C0BB2" w:rsidRDefault="001045B3" w:rsidP="008D13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50"/>
              </w:tabs>
              <w:spacing w:line="240" w:lineRule="auto"/>
              <w:ind w:left="4"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16,900</w:t>
            </w:r>
          </w:p>
        </w:tc>
        <w:tc>
          <w:tcPr>
            <w:tcW w:w="720" w:type="dxa"/>
          </w:tcPr>
          <w:p w14:paraId="63A759CF" w14:textId="7DCA4FB1" w:rsidR="001045B3" w:rsidRPr="005C0BB2" w:rsidRDefault="67CAFFC5" w:rsidP="00AA3DE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0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2,877</w:t>
            </w:r>
          </w:p>
        </w:tc>
        <w:tc>
          <w:tcPr>
            <w:tcW w:w="720" w:type="dxa"/>
          </w:tcPr>
          <w:p w14:paraId="262D408E" w14:textId="748A3778" w:rsidR="001045B3" w:rsidRPr="005C0BB2" w:rsidRDefault="001045B3" w:rsidP="00AA3DE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60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3,229</w:t>
            </w:r>
          </w:p>
        </w:tc>
        <w:tc>
          <w:tcPr>
            <w:tcW w:w="720" w:type="dxa"/>
          </w:tcPr>
          <w:p w14:paraId="31123FB5" w14:textId="3A59E211" w:rsidR="001045B3" w:rsidRPr="005C0BB2" w:rsidRDefault="54959667" w:rsidP="00AA3DE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60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7,713</w:t>
            </w:r>
          </w:p>
        </w:tc>
        <w:tc>
          <w:tcPr>
            <w:tcW w:w="720" w:type="dxa"/>
          </w:tcPr>
          <w:p w14:paraId="2422DE78" w14:textId="51652DE4" w:rsidR="001045B3" w:rsidRPr="005C0BB2" w:rsidRDefault="001045B3" w:rsidP="00AA3DE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60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7,713</w:t>
            </w:r>
          </w:p>
        </w:tc>
        <w:tc>
          <w:tcPr>
            <w:tcW w:w="720" w:type="dxa"/>
          </w:tcPr>
          <w:p w14:paraId="68BD61A8" w14:textId="6C08BA4A" w:rsidR="001045B3" w:rsidRPr="005C0BB2" w:rsidRDefault="5573863B" w:rsidP="008D13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4,913</w:t>
            </w:r>
          </w:p>
        </w:tc>
        <w:tc>
          <w:tcPr>
            <w:tcW w:w="720" w:type="dxa"/>
          </w:tcPr>
          <w:p w14:paraId="44584F7C" w14:textId="48ADB381" w:rsidR="001045B3" w:rsidRPr="005C0BB2" w:rsidRDefault="5573863B" w:rsidP="001045B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10" w:type="dxa"/>
          </w:tcPr>
          <w:p w14:paraId="656FB8C2" w14:textId="751FD488" w:rsidR="001045B3" w:rsidRPr="005C0BB2" w:rsidRDefault="6915E5C4" w:rsidP="008D13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0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2,800</w:t>
            </w:r>
          </w:p>
        </w:tc>
        <w:tc>
          <w:tcPr>
            <w:tcW w:w="810" w:type="dxa"/>
          </w:tcPr>
          <w:p w14:paraId="54078A0F" w14:textId="0CE51A83" w:rsidR="001045B3" w:rsidRPr="005C0BB2" w:rsidRDefault="2F78B756" w:rsidP="008D13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0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646508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7,713</w:t>
            </w:r>
          </w:p>
        </w:tc>
      </w:tr>
    </w:tbl>
    <w:p w14:paraId="6C409704" w14:textId="77777777" w:rsidR="00811B5D" w:rsidRPr="005C0BB2" w:rsidRDefault="00811B5D" w:rsidP="0019015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4EE5663" w14:textId="77777777" w:rsidR="004F063A" w:rsidRPr="005C0BB2" w:rsidRDefault="00190155" w:rsidP="004F063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C0BB2">
        <w:rPr>
          <w:rFonts w:asciiTheme="majorBidi" w:hAnsiTheme="majorBidi" w:cstheme="majorBidi"/>
          <w:sz w:val="28"/>
          <w:szCs w:val="28"/>
          <w:cs/>
          <w:lang w:bidi="th-TH"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0B69F0D4" w14:textId="77777777" w:rsidR="004F063A" w:rsidRPr="005C0BB2" w:rsidRDefault="004F063A" w:rsidP="004F063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6219EDBF" w14:textId="0AFA39F7" w:rsidR="00AF4CD5" w:rsidRPr="00CB02C1" w:rsidRDefault="00AF4CD5" w:rsidP="00AF4CD5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b/>
          <w:sz w:val="28"/>
          <w:szCs w:val="28"/>
          <w:cs/>
        </w:rPr>
      </w:pP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บริษัทไม่ได้รับเงินปันผลจากเงินลงทุนใน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การร่วมค้า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สิ้นสุดวันที่ </w:t>
      </w:r>
      <w:r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ธันวาคม</w:t>
      </w:r>
      <w:r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Cs/>
          <w:sz w:val="28"/>
          <w:szCs w:val="28"/>
        </w:rPr>
        <w:t>2564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CB02C1">
        <w:rPr>
          <w:rFonts w:asciiTheme="majorBidi" w:hAnsiTheme="majorBidi" w:cstheme="majorBidi"/>
          <w:bCs/>
          <w:sz w:val="28"/>
          <w:szCs w:val="28"/>
        </w:rPr>
        <w:t>2563</w:t>
      </w:r>
    </w:p>
    <w:p w14:paraId="453B5ED2" w14:textId="77777777" w:rsidR="001664D2" w:rsidRPr="00DC02EE" w:rsidRDefault="001664D2" w:rsidP="004F063A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sz w:val="28"/>
          <w:szCs w:val="28"/>
          <w:lang w:val="en-US" w:bidi="th-TH"/>
        </w:rPr>
      </w:pPr>
    </w:p>
    <w:p w14:paraId="69AAD534" w14:textId="75657E5F" w:rsidR="00822699" w:rsidRPr="00DC02EE" w:rsidRDefault="00B46C22" w:rsidP="00822699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AF4C2F">
        <w:rPr>
          <w:rFonts w:asciiTheme="majorBidi" w:hAnsiTheme="majorBidi" w:cstheme="majorBidi" w:hint="cs"/>
          <w:sz w:val="28"/>
          <w:szCs w:val="28"/>
          <w:cs/>
        </w:rPr>
        <w:t>สำ</w:t>
      </w:r>
      <w:r w:rsidRPr="00DC02EE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หรับปี </w:t>
      </w:r>
      <w:r w:rsidRPr="00DC02EE">
        <w:rPr>
          <w:rFonts w:asciiTheme="majorBidi" w:hAnsiTheme="majorBidi" w:cstheme="majorBidi"/>
          <w:sz w:val="28"/>
          <w:szCs w:val="28"/>
          <w:lang w:val="en-GB"/>
        </w:rPr>
        <w:t xml:space="preserve">2564 </w:t>
      </w:r>
      <w:r w:rsidRPr="00DC02EE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บริษัทได้รับรู้</w:t>
      </w:r>
      <w:r w:rsidR="00DC02EE" w:rsidRPr="00DC02EE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ขาดทุนจากการด้อยค่าของเงินลงทุนในการร่วมค้า </w:t>
      </w:r>
      <w:r w:rsidR="00B941BA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จำนวน </w:t>
      </w:r>
      <w:r w:rsidR="00CF4FBE">
        <w:rPr>
          <w:rFonts w:asciiTheme="majorBidi" w:hAnsiTheme="majorBidi" w:cstheme="majorBidi"/>
          <w:sz w:val="28"/>
          <w:szCs w:val="28"/>
          <w:lang w:val="en-GB"/>
        </w:rPr>
        <w:t xml:space="preserve">4.91 </w:t>
      </w:r>
      <w:r w:rsidR="00AF4C2F">
        <w:rPr>
          <w:rFonts w:asciiTheme="majorBidi" w:hAnsiTheme="majorBidi" w:cstheme="majorBidi" w:hint="cs"/>
          <w:sz w:val="28"/>
          <w:szCs w:val="28"/>
          <w:cs/>
          <w:lang w:val="en-GB"/>
        </w:rPr>
        <w:t>ล้าน</w:t>
      </w:r>
      <w:r w:rsidR="00DC02EE" w:rsidRPr="00DC02EE">
        <w:rPr>
          <w:rFonts w:asciiTheme="majorBidi" w:hAnsiTheme="majorBidi" w:cstheme="majorBidi" w:hint="cs"/>
          <w:sz w:val="28"/>
          <w:szCs w:val="28"/>
          <w:cs/>
          <w:lang w:val="en-GB"/>
        </w:rPr>
        <w:t>บาท</w:t>
      </w:r>
    </w:p>
    <w:p w14:paraId="7A489ADA" w14:textId="3000A7AE" w:rsidR="00157050" w:rsidRPr="00AF4CD5" w:rsidRDefault="00157050" w:rsidP="004F063A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157050" w:rsidRPr="00AF4CD5" w:rsidSect="001664D2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9EAE30B" w14:textId="372404B1" w:rsidR="00A52EA9" w:rsidRPr="005C0BB2" w:rsidRDefault="00A52EA9" w:rsidP="00EA171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1</w:t>
      </w:r>
      <w:r w:rsidR="00AF4CD5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3</w:t>
      </w:r>
      <w:r w:rsidR="0091444B" w:rsidRPr="005C0BB2"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  <w:tab/>
      </w:r>
      <w:r w:rsidR="0035789F" w:rsidRPr="005C0BB2"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  <w:t>ส่วนปรับปรุง</w:t>
      </w:r>
      <w:r w:rsidRPr="005C0BB2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>อาคาร</w:t>
      </w:r>
      <w:r w:rsidR="0035789F" w:rsidRPr="005C0BB2"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  <w:t>เช่า</w:t>
      </w:r>
      <w:r w:rsidRPr="005C0BB2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>และอุปกรณ์</w:t>
      </w:r>
    </w:p>
    <w:p w14:paraId="57B0B337" w14:textId="6F5C81DD" w:rsidR="009A763D" w:rsidRPr="005C0BB2" w:rsidRDefault="009A763D" w:rsidP="00EA171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5C0BB2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1080"/>
        <w:gridCol w:w="1080"/>
        <w:gridCol w:w="1080"/>
        <w:gridCol w:w="990"/>
        <w:gridCol w:w="990"/>
      </w:tblGrid>
      <w:tr w:rsidR="009A763D" w:rsidRPr="005C0BB2" w14:paraId="16F072AB" w14:textId="77777777" w:rsidTr="0437CB7C">
        <w:trPr>
          <w:tblHeader/>
        </w:trPr>
        <w:tc>
          <w:tcPr>
            <w:tcW w:w="2880" w:type="dxa"/>
          </w:tcPr>
          <w:p w14:paraId="44A55780" w14:textId="1D25C9C4" w:rsidR="009A763D" w:rsidRPr="005C0BB2" w:rsidRDefault="009A763D" w:rsidP="004C37A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300" w:type="dxa"/>
            <w:gridSpan w:val="6"/>
          </w:tcPr>
          <w:p w14:paraId="161AA31E" w14:textId="5D21140E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A763D" w:rsidRPr="005C0BB2" w14:paraId="438558BB" w14:textId="77777777" w:rsidTr="0437CB7C">
        <w:trPr>
          <w:tblHeader/>
        </w:trPr>
        <w:tc>
          <w:tcPr>
            <w:tcW w:w="2880" w:type="dxa"/>
          </w:tcPr>
          <w:p w14:paraId="216BC983" w14:textId="77777777" w:rsidR="009A763D" w:rsidRPr="005C0BB2" w:rsidRDefault="009A763D" w:rsidP="004C37A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F1E73B1" w14:textId="77777777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0E49239F" w14:textId="77777777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80" w:type="dxa"/>
          </w:tcPr>
          <w:p w14:paraId="26E847D5" w14:textId="77777777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080" w:type="dxa"/>
            <w:vAlign w:val="bottom"/>
          </w:tcPr>
          <w:p w14:paraId="38186B47" w14:textId="77777777" w:rsidR="009A763D" w:rsidRPr="005C0BB2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BD865C7" w14:textId="77777777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990" w:type="dxa"/>
            <w:vAlign w:val="bottom"/>
          </w:tcPr>
          <w:p w14:paraId="57C534BF" w14:textId="77777777" w:rsidR="009A763D" w:rsidRPr="005C0BB2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9A763D" w:rsidRPr="005C0BB2" w14:paraId="6D5DBD03" w14:textId="77777777" w:rsidTr="0437CB7C">
        <w:trPr>
          <w:tblHeader/>
        </w:trPr>
        <w:tc>
          <w:tcPr>
            <w:tcW w:w="2880" w:type="dxa"/>
          </w:tcPr>
          <w:p w14:paraId="6DA9D380" w14:textId="77777777" w:rsidR="009A763D" w:rsidRPr="005C0BB2" w:rsidRDefault="009A763D" w:rsidP="004C37A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723BFFA" w14:textId="1E74E94F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อาคาร</w:t>
            </w:r>
            <w:r w:rsidR="001021E6"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เช่า</w:t>
            </w:r>
          </w:p>
        </w:tc>
        <w:tc>
          <w:tcPr>
            <w:tcW w:w="1080" w:type="dxa"/>
          </w:tcPr>
          <w:p w14:paraId="218891A5" w14:textId="77777777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80" w:type="dxa"/>
          </w:tcPr>
          <w:p w14:paraId="0F4826C9" w14:textId="77777777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080" w:type="dxa"/>
          </w:tcPr>
          <w:p w14:paraId="5E049734" w14:textId="77777777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0" w:type="dxa"/>
          </w:tcPr>
          <w:p w14:paraId="712989D8" w14:textId="77777777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990" w:type="dxa"/>
          </w:tcPr>
          <w:p w14:paraId="619A0925" w14:textId="77777777" w:rsidR="009A763D" w:rsidRPr="005C0BB2" w:rsidRDefault="009A763D" w:rsidP="004C37AF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A763D" w:rsidRPr="005C0BB2" w14:paraId="17E821B3" w14:textId="77777777" w:rsidTr="0437CB7C">
        <w:trPr>
          <w:tblHeader/>
        </w:trPr>
        <w:tc>
          <w:tcPr>
            <w:tcW w:w="2880" w:type="dxa"/>
          </w:tcPr>
          <w:p w14:paraId="4028FD7F" w14:textId="77777777" w:rsidR="009A763D" w:rsidRPr="005C0BB2" w:rsidRDefault="009A763D" w:rsidP="004C37A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7F91D011" w14:textId="77777777" w:rsidR="009A763D" w:rsidRPr="005C0BB2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A763D" w:rsidRPr="005C0BB2" w14:paraId="43929662" w14:textId="77777777" w:rsidTr="0437CB7C">
        <w:tc>
          <w:tcPr>
            <w:tcW w:w="2880" w:type="dxa"/>
          </w:tcPr>
          <w:p w14:paraId="3F619DE1" w14:textId="77777777" w:rsidR="009A763D" w:rsidRPr="005C0BB2" w:rsidRDefault="009A763D" w:rsidP="004C37AF">
            <w:pPr>
              <w:spacing w:line="340" w:lineRule="exact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1EF29004" w14:textId="77777777" w:rsidR="009A763D" w:rsidRPr="005C0BB2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A8BA3AC" w14:textId="77777777" w:rsidR="009A763D" w:rsidRPr="005C0BB2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A12DC7E" w14:textId="77777777" w:rsidR="009A763D" w:rsidRPr="005C0BB2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0A1B3E8" w14:textId="77777777" w:rsidR="009A763D" w:rsidRPr="005C0BB2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67F6E7F" w14:textId="77777777" w:rsidR="009A763D" w:rsidRPr="005C0BB2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1BEE636" w14:textId="77777777" w:rsidR="009A763D" w:rsidRPr="005C0BB2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47173A" w:rsidRPr="005C0BB2" w14:paraId="6D7F0010" w14:textId="77777777" w:rsidTr="0437CB7C">
        <w:tc>
          <w:tcPr>
            <w:tcW w:w="2880" w:type="dxa"/>
          </w:tcPr>
          <w:p w14:paraId="69A015AD" w14:textId="2B643A16" w:rsidR="0047173A" w:rsidRPr="005C0BB2" w:rsidRDefault="0047173A" w:rsidP="0047173A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3D6C7327" w14:textId="12A89EA7" w:rsidR="0047173A" w:rsidRPr="0047173A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47173A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5,828</w:t>
            </w:r>
          </w:p>
        </w:tc>
        <w:tc>
          <w:tcPr>
            <w:tcW w:w="1080" w:type="dxa"/>
            <w:vAlign w:val="bottom"/>
          </w:tcPr>
          <w:p w14:paraId="048A68D4" w14:textId="162AE017" w:rsidR="0047173A" w:rsidRPr="0047173A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7173A">
              <w:rPr>
                <w:rFonts w:asciiTheme="majorBidi" w:eastAsia="Times New Roman" w:hAnsiTheme="majorBidi" w:cstheme="majorBidi"/>
                <w:sz w:val="26"/>
                <w:szCs w:val="26"/>
              </w:rPr>
              <w:t>12,</w:t>
            </w:r>
            <w:r w:rsidRPr="0047173A">
              <w:rPr>
                <w:rFonts w:asciiTheme="majorBidi" w:eastAsiaTheme="minorEastAsia" w:hAnsiTheme="majorBidi" w:cstheme="majorBidi"/>
                <w:sz w:val="26"/>
                <w:szCs w:val="26"/>
                <w:lang w:eastAsia="zh-CN"/>
              </w:rPr>
              <w:t>071</w:t>
            </w:r>
          </w:p>
        </w:tc>
        <w:tc>
          <w:tcPr>
            <w:tcW w:w="1080" w:type="dxa"/>
            <w:vAlign w:val="bottom"/>
          </w:tcPr>
          <w:p w14:paraId="4CE42F55" w14:textId="07358FAA" w:rsidR="0047173A" w:rsidRPr="0047173A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7173A">
              <w:rPr>
                <w:rFonts w:asciiTheme="majorBidi" w:eastAsia="Times New Roman" w:hAnsiTheme="majorBidi" w:cstheme="majorBidi"/>
                <w:sz w:val="26"/>
                <w:szCs w:val="26"/>
              </w:rPr>
              <w:t>16,46</w:t>
            </w:r>
            <w:r w:rsidRPr="0047173A">
              <w:rPr>
                <w:rFonts w:asciiTheme="majorBidi" w:eastAsiaTheme="minorEastAsia" w:hAnsiTheme="majorBidi" w:cstheme="majorBidi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080" w:type="dxa"/>
            <w:vAlign w:val="bottom"/>
          </w:tcPr>
          <w:p w14:paraId="68F8B10F" w14:textId="05C9E06A" w:rsidR="0047173A" w:rsidRPr="0047173A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7173A">
              <w:rPr>
                <w:rFonts w:asciiTheme="majorBidi" w:eastAsia="Times New Roman" w:hAnsiTheme="majorBidi" w:cstheme="majorBidi"/>
                <w:sz w:val="26"/>
                <w:szCs w:val="26"/>
              </w:rPr>
              <w:t>8,817</w:t>
            </w:r>
          </w:p>
        </w:tc>
        <w:tc>
          <w:tcPr>
            <w:tcW w:w="990" w:type="dxa"/>
            <w:vAlign w:val="bottom"/>
          </w:tcPr>
          <w:p w14:paraId="27AD7CD8" w14:textId="68ECB235" w:rsidR="0047173A" w:rsidRPr="0047173A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7173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59B2FA1" w14:textId="7ACA9FCE" w:rsidR="0047173A" w:rsidRPr="0047173A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7173A">
              <w:rPr>
                <w:rFonts w:asciiTheme="majorBidi" w:eastAsia="Times New Roman" w:hAnsiTheme="majorBidi" w:cstheme="majorBidi"/>
                <w:sz w:val="26"/>
                <w:szCs w:val="26"/>
              </w:rPr>
              <w:t>43,183</w:t>
            </w:r>
          </w:p>
        </w:tc>
      </w:tr>
      <w:tr w:rsidR="0047173A" w:rsidRPr="005C0BB2" w14:paraId="6F3EE430" w14:textId="77777777" w:rsidTr="0437CB7C">
        <w:tc>
          <w:tcPr>
            <w:tcW w:w="2880" w:type="dxa"/>
          </w:tcPr>
          <w:p w14:paraId="3C325814" w14:textId="77777777" w:rsidR="0047173A" w:rsidRPr="005C0BB2" w:rsidRDefault="0047173A" w:rsidP="0047173A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7269D140" w14:textId="1D58D98E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2,101</w:t>
            </w:r>
          </w:p>
        </w:tc>
        <w:tc>
          <w:tcPr>
            <w:tcW w:w="1080" w:type="dxa"/>
            <w:vAlign w:val="bottom"/>
          </w:tcPr>
          <w:p w14:paraId="608D8A38" w14:textId="0BF9E37B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2,465</w:t>
            </w:r>
          </w:p>
        </w:tc>
        <w:tc>
          <w:tcPr>
            <w:tcW w:w="1080" w:type="dxa"/>
            <w:vAlign w:val="bottom"/>
          </w:tcPr>
          <w:p w14:paraId="30FC7DDB" w14:textId="53446211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1,273</w:t>
            </w:r>
          </w:p>
        </w:tc>
        <w:tc>
          <w:tcPr>
            <w:tcW w:w="1080" w:type="dxa"/>
            <w:vAlign w:val="bottom"/>
          </w:tcPr>
          <w:p w14:paraId="61750988" w14:textId="37BCBE1F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990" w:type="dxa"/>
            <w:vAlign w:val="bottom"/>
          </w:tcPr>
          <w:p w14:paraId="61FB917A" w14:textId="64786DB4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990" w:type="dxa"/>
            <w:vAlign w:val="bottom"/>
          </w:tcPr>
          <w:p w14:paraId="0B08E4D1" w14:textId="02A6256D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6,614</w:t>
            </w:r>
          </w:p>
        </w:tc>
      </w:tr>
      <w:tr w:rsidR="0047173A" w:rsidRPr="005C0BB2" w14:paraId="1A077FF6" w14:textId="77777777" w:rsidTr="0437CB7C">
        <w:tc>
          <w:tcPr>
            <w:tcW w:w="2880" w:type="dxa"/>
          </w:tcPr>
          <w:p w14:paraId="6B2F6526" w14:textId="163873DD" w:rsidR="0047173A" w:rsidRPr="005C0BB2" w:rsidRDefault="0047173A" w:rsidP="0047173A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14486449" w14:textId="3AF66D7C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(270)</w:t>
            </w:r>
          </w:p>
        </w:tc>
        <w:tc>
          <w:tcPr>
            <w:tcW w:w="1080" w:type="dxa"/>
            <w:vAlign w:val="bottom"/>
          </w:tcPr>
          <w:p w14:paraId="383BF333" w14:textId="1AD3124E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(105)</w:t>
            </w:r>
          </w:p>
        </w:tc>
        <w:tc>
          <w:tcPr>
            <w:tcW w:w="1080" w:type="dxa"/>
            <w:vAlign w:val="bottom"/>
          </w:tcPr>
          <w:p w14:paraId="6EEDCB95" w14:textId="2E72062A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(886)</w:t>
            </w:r>
          </w:p>
        </w:tc>
        <w:tc>
          <w:tcPr>
            <w:tcW w:w="1080" w:type="dxa"/>
            <w:vAlign w:val="bottom"/>
          </w:tcPr>
          <w:p w14:paraId="33A80E16" w14:textId="67634C34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1313EAE" w14:textId="676F43A6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93E6722" w14:textId="32833290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(1,261)</w:t>
            </w:r>
          </w:p>
        </w:tc>
      </w:tr>
      <w:tr w:rsidR="0047173A" w:rsidRPr="005C0BB2" w14:paraId="1B6662B7" w14:textId="77777777" w:rsidTr="0437CB7C">
        <w:tc>
          <w:tcPr>
            <w:tcW w:w="2880" w:type="dxa"/>
          </w:tcPr>
          <w:p w14:paraId="6CF3D9A4" w14:textId="0867F74C" w:rsidR="0047173A" w:rsidRPr="005C0BB2" w:rsidRDefault="0047173A" w:rsidP="0047173A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61F15A78" w14:textId="64ACCF29" w:rsidR="0047173A" w:rsidRPr="005C0BB2" w:rsidRDefault="0047173A" w:rsidP="004717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1080" w:type="dxa"/>
            <w:vAlign w:val="bottom"/>
          </w:tcPr>
          <w:p w14:paraId="03288B09" w14:textId="54954759" w:rsidR="0047173A" w:rsidRPr="005C0BB2" w:rsidRDefault="0047173A" w:rsidP="004717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56A78CA" w14:textId="6E39D9F2" w:rsidR="0047173A" w:rsidRPr="005C0BB2" w:rsidRDefault="0047173A" w:rsidP="004717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0A8B0C8" w14:textId="740B6181" w:rsidR="0047173A" w:rsidRPr="005C0BB2" w:rsidRDefault="0047173A" w:rsidP="004717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292B982" w14:textId="236E99B8" w:rsidR="0047173A" w:rsidRPr="005C0BB2" w:rsidRDefault="0047173A" w:rsidP="004717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(289)</w:t>
            </w:r>
          </w:p>
        </w:tc>
        <w:tc>
          <w:tcPr>
            <w:tcW w:w="990" w:type="dxa"/>
            <w:vAlign w:val="bottom"/>
          </w:tcPr>
          <w:p w14:paraId="51E36354" w14:textId="135125CF" w:rsidR="0047173A" w:rsidRPr="005C0BB2" w:rsidRDefault="0047173A" w:rsidP="004717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47173A" w:rsidRPr="005C0BB2" w14:paraId="21964496" w14:textId="77777777" w:rsidTr="0437CB7C">
        <w:trPr>
          <w:trHeight w:val="46"/>
        </w:trPr>
        <w:tc>
          <w:tcPr>
            <w:tcW w:w="2880" w:type="dxa"/>
          </w:tcPr>
          <w:p w14:paraId="41E5BEC0" w14:textId="2BA03C9D" w:rsidR="0047173A" w:rsidRPr="005C0BB2" w:rsidRDefault="0047173A" w:rsidP="0047173A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25D3B567" w14:textId="355E7BCD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5E2E83D" w14:textId="6328F57C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F4525D" w14:textId="61B12017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088A56" w14:textId="6B48C4C1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AFC2D5" w14:textId="3C0D74DB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D24B0E" w14:textId="7A58CF16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7173A" w:rsidRPr="005C0BB2" w14:paraId="0860A637" w14:textId="77777777" w:rsidTr="0437CB7C">
        <w:tc>
          <w:tcPr>
            <w:tcW w:w="2880" w:type="dxa"/>
          </w:tcPr>
          <w:p w14:paraId="1CD1E292" w14:textId="3A5A0C8C" w:rsidR="0047173A" w:rsidRPr="005C0BB2" w:rsidRDefault="0047173A" w:rsidP="0047173A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  และ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3AEDB7BB" w14:textId="46C1CC48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7,948</w:t>
            </w:r>
          </w:p>
        </w:tc>
        <w:tc>
          <w:tcPr>
            <w:tcW w:w="1080" w:type="dxa"/>
            <w:vAlign w:val="bottom"/>
          </w:tcPr>
          <w:p w14:paraId="4CAE5FB8" w14:textId="13C6BDFA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14,431</w:t>
            </w:r>
          </w:p>
        </w:tc>
        <w:tc>
          <w:tcPr>
            <w:tcW w:w="1080" w:type="dxa"/>
            <w:vAlign w:val="bottom"/>
          </w:tcPr>
          <w:p w14:paraId="589AE711" w14:textId="4A72CECD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16,854</w:t>
            </w:r>
          </w:p>
        </w:tc>
        <w:tc>
          <w:tcPr>
            <w:tcW w:w="1080" w:type="dxa"/>
            <w:vAlign w:val="bottom"/>
          </w:tcPr>
          <w:p w14:paraId="499F4D1E" w14:textId="3174640B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9,301</w:t>
            </w:r>
          </w:p>
        </w:tc>
        <w:tc>
          <w:tcPr>
            <w:tcW w:w="990" w:type="dxa"/>
            <w:vAlign w:val="bottom"/>
          </w:tcPr>
          <w:p w14:paraId="7F5E5ED9" w14:textId="592EBE1B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bottom"/>
          </w:tcPr>
          <w:p w14:paraId="62699AB3" w14:textId="713FEFEA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48,536</w:t>
            </w:r>
          </w:p>
        </w:tc>
      </w:tr>
      <w:tr w:rsidR="0047173A" w:rsidRPr="005C0BB2" w14:paraId="6044A306" w14:textId="77777777" w:rsidTr="0437CB7C">
        <w:tc>
          <w:tcPr>
            <w:tcW w:w="2880" w:type="dxa"/>
          </w:tcPr>
          <w:p w14:paraId="7ED52FA5" w14:textId="77777777" w:rsidR="0047173A" w:rsidRPr="005C0BB2" w:rsidRDefault="0047173A" w:rsidP="0047173A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5391B876" w14:textId="7890CB5A" w:rsidR="0047173A" w:rsidRPr="005C0BB2" w:rsidRDefault="6E44DB4F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934</w:t>
            </w:r>
          </w:p>
        </w:tc>
        <w:tc>
          <w:tcPr>
            <w:tcW w:w="1080" w:type="dxa"/>
            <w:vAlign w:val="bottom"/>
          </w:tcPr>
          <w:p w14:paraId="185E79E3" w14:textId="07BF0EFA" w:rsidR="0047173A" w:rsidRPr="005C0BB2" w:rsidRDefault="3EB9F0A1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936</w:t>
            </w:r>
          </w:p>
        </w:tc>
        <w:tc>
          <w:tcPr>
            <w:tcW w:w="1080" w:type="dxa"/>
            <w:vAlign w:val="bottom"/>
          </w:tcPr>
          <w:p w14:paraId="7B76A5F8" w14:textId="17C97601" w:rsidR="0047173A" w:rsidRPr="005C0BB2" w:rsidRDefault="3EB9F0A1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568</w:t>
            </w:r>
          </w:p>
        </w:tc>
        <w:tc>
          <w:tcPr>
            <w:tcW w:w="1080" w:type="dxa"/>
            <w:vAlign w:val="bottom"/>
          </w:tcPr>
          <w:p w14:paraId="11CA1741" w14:textId="62CF0F57" w:rsidR="0047173A" w:rsidRPr="005C0BB2" w:rsidRDefault="2FFD8C31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296</w:t>
            </w:r>
          </w:p>
        </w:tc>
        <w:tc>
          <w:tcPr>
            <w:tcW w:w="990" w:type="dxa"/>
            <w:vAlign w:val="bottom"/>
          </w:tcPr>
          <w:p w14:paraId="10EACB58" w14:textId="4CBD87E8" w:rsidR="0047173A" w:rsidRPr="005C0BB2" w:rsidRDefault="2FFD8C31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990" w:type="dxa"/>
            <w:vAlign w:val="bottom"/>
          </w:tcPr>
          <w:p w14:paraId="1A87A153" w14:textId="301C6A52" w:rsidR="0047173A" w:rsidRPr="005C0BB2" w:rsidRDefault="432D11A9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2,956</w:t>
            </w:r>
          </w:p>
        </w:tc>
      </w:tr>
      <w:tr w:rsidR="0047173A" w:rsidRPr="005C0BB2" w14:paraId="23DDB5D9" w14:textId="77777777" w:rsidTr="0437CB7C">
        <w:tc>
          <w:tcPr>
            <w:tcW w:w="2880" w:type="dxa"/>
          </w:tcPr>
          <w:p w14:paraId="6FF58CE2" w14:textId="59733AC1" w:rsidR="0047173A" w:rsidRPr="005C0BB2" w:rsidRDefault="0047173A" w:rsidP="0047173A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3A2AA76C" w14:textId="72B89611" w:rsidR="0047173A" w:rsidRPr="005C0BB2" w:rsidRDefault="2734BE9A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(1,472)</w:t>
            </w:r>
          </w:p>
        </w:tc>
        <w:tc>
          <w:tcPr>
            <w:tcW w:w="1080" w:type="dxa"/>
            <w:vAlign w:val="bottom"/>
          </w:tcPr>
          <w:p w14:paraId="1165B4AD" w14:textId="658D00A1" w:rsidR="0047173A" w:rsidRPr="005C0BB2" w:rsidRDefault="4C763098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(890)</w:t>
            </w:r>
          </w:p>
        </w:tc>
        <w:tc>
          <w:tcPr>
            <w:tcW w:w="1080" w:type="dxa"/>
            <w:vAlign w:val="bottom"/>
          </w:tcPr>
          <w:p w14:paraId="05D10D8B" w14:textId="10174F06" w:rsidR="0047173A" w:rsidRPr="005C0BB2" w:rsidRDefault="0E423A2F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(549)</w:t>
            </w:r>
          </w:p>
        </w:tc>
        <w:tc>
          <w:tcPr>
            <w:tcW w:w="1080" w:type="dxa"/>
            <w:vAlign w:val="bottom"/>
          </w:tcPr>
          <w:p w14:paraId="400145EB" w14:textId="251CF414" w:rsidR="0047173A" w:rsidRPr="005C0BB2" w:rsidRDefault="47C992F5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(496)</w:t>
            </w:r>
          </w:p>
        </w:tc>
        <w:tc>
          <w:tcPr>
            <w:tcW w:w="990" w:type="dxa"/>
            <w:vAlign w:val="bottom"/>
          </w:tcPr>
          <w:p w14:paraId="0BE41999" w14:textId="717D585E" w:rsidR="0047173A" w:rsidRPr="005C0BB2" w:rsidRDefault="6F7BC8DA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8B6B229" w14:textId="7E2E102C" w:rsidR="0047173A" w:rsidRPr="005C0BB2" w:rsidRDefault="2329924A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(3,407)</w:t>
            </w:r>
          </w:p>
        </w:tc>
      </w:tr>
      <w:tr w:rsidR="00C15931" w:rsidRPr="005C0BB2" w14:paraId="0C87DF0D" w14:textId="77777777" w:rsidTr="0437CB7C">
        <w:tc>
          <w:tcPr>
            <w:tcW w:w="2880" w:type="dxa"/>
          </w:tcPr>
          <w:p w14:paraId="65975111" w14:textId="3968F4BD" w:rsidR="00C15931" w:rsidRDefault="00AF4CD5" w:rsidP="0047173A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790DD509" w14:textId="3A397CA2" w:rsidR="00C15931" w:rsidRPr="005C0BB2" w:rsidRDefault="7E85348A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080" w:type="dxa"/>
            <w:vAlign w:val="bottom"/>
          </w:tcPr>
          <w:p w14:paraId="22B2AEA3" w14:textId="3FE48226" w:rsidR="00C15931" w:rsidRPr="005C0BB2" w:rsidRDefault="45BA91C3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BE25A23" w14:textId="6C27B973" w:rsidR="00C15931" w:rsidRPr="005C0BB2" w:rsidRDefault="4469A4E4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5A8D005" w14:textId="2DB789BC" w:rsidR="00C15931" w:rsidRPr="005C0BB2" w:rsidRDefault="14D1834B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84151D1" w14:textId="3470F571" w:rsidR="00C15931" w:rsidRPr="00C15931" w:rsidDel="00BB281C" w:rsidRDefault="6FBDA532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(161)</w:t>
            </w:r>
          </w:p>
        </w:tc>
        <w:tc>
          <w:tcPr>
            <w:tcW w:w="990" w:type="dxa"/>
            <w:vAlign w:val="bottom"/>
          </w:tcPr>
          <w:p w14:paraId="2CEC9E76" w14:textId="34C99743" w:rsidR="00C15931" w:rsidRPr="005C0BB2" w:rsidRDefault="6B04DD97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47173A" w:rsidRPr="005C0BB2" w14:paraId="5E221B84" w14:textId="77777777" w:rsidTr="0437CB7C">
        <w:tc>
          <w:tcPr>
            <w:tcW w:w="2880" w:type="dxa"/>
          </w:tcPr>
          <w:p w14:paraId="7D1BF439" w14:textId="2CD7B509" w:rsidR="0047173A" w:rsidRPr="005C0BB2" w:rsidRDefault="0047173A" w:rsidP="0047173A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34752505" w14:textId="794FD376" w:rsidR="0047173A" w:rsidRPr="005C0BB2" w:rsidRDefault="2355831A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7,571</w:t>
            </w:r>
          </w:p>
        </w:tc>
        <w:tc>
          <w:tcPr>
            <w:tcW w:w="1080" w:type="dxa"/>
            <w:vAlign w:val="bottom"/>
          </w:tcPr>
          <w:p w14:paraId="0D1A0377" w14:textId="4D1F226D" w:rsidR="0047173A" w:rsidRPr="005C0BB2" w:rsidRDefault="2719EF3A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14,477</w:t>
            </w:r>
          </w:p>
        </w:tc>
        <w:tc>
          <w:tcPr>
            <w:tcW w:w="1080" w:type="dxa"/>
            <w:vAlign w:val="bottom"/>
          </w:tcPr>
          <w:p w14:paraId="3A03AD1E" w14:textId="16E0D95E" w:rsidR="0047173A" w:rsidRPr="005C0BB2" w:rsidRDefault="250F24A3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16,873</w:t>
            </w:r>
          </w:p>
        </w:tc>
        <w:tc>
          <w:tcPr>
            <w:tcW w:w="1080" w:type="dxa"/>
            <w:vAlign w:val="bottom"/>
          </w:tcPr>
          <w:p w14:paraId="3A153D47" w14:textId="5D545407" w:rsidR="0047173A" w:rsidRPr="005C0BB2" w:rsidRDefault="4353A60A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9,101</w:t>
            </w:r>
          </w:p>
        </w:tc>
        <w:tc>
          <w:tcPr>
            <w:tcW w:w="990" w:type="dxa"/>
            <w:vAlign w:val="bottom"/>
          </w:tcPr>
          <w:p w14:paraId="5BDC9D6A" w14:textId="5A140A11" w:rsidR="0047173A" w:rsidRPr="005C0BB2" w:rsidRDefault="6C7D4C55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990" w:type="dxa"/>
            <w:vAlign w:val="bottom"/>
          </w:tcPr>
          <w:p w14:paraId="398FD66E" w14:textId="549D1DC6" w:rsidR="0047173A" w:rsidRPr="005C0BB2" w:rsidRDefault="64CF6367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48,085</w:t>
            </w:r>
          </w:p>
        </w:tc>
      </w:tr>
      <w:tr w:rsidR="0047173A" w:rsidRPr="005C0BB2" w14:paraId="531A0F6B" w14:textId="77777777" w:rsidTr="0437CB7C">
        <w:trPr>
          <w:trHeight w:val="119"/>
        </w:trPr>
        <w:tc>
          <w:tcPr>
            <w:tcW w:w="2880" w:type="dxa"/>
          </w:tcPr>
          <w:p w14:paraId="5D8683D3" w14:textId="77777777" w:rsidR="0047173A" w:rsidRPr="005C0BB2" w:rsidRDefault="0047173A" w:rsidP="0047173A">
            <w:pPr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C7C0C93" w14:textId="77777777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26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DFB0B7E" w14:textId="77777777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2F49B11" w14:textId="77777777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EDC128" w14:textId="77777777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817D740" w14:textId="77777777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1062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05A9832D" w14:textId="77777777" w:rsidR="0047173A" w:rsidRPr="005C0BB2" w:rsidRDefault="0047173A" w:rsidP="0047173A">
            <w:pPr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47173A" w:rsidRPr="005C0BB2" w14:paraId="654BC431" w14:textId="77777777" w:rsidTr="0437CB7C">
        <w:tc>
          <w:tcPr>
            <w:tcW w:w="2880" w:type="dxa"/>
          </w:tcPr>
          <w:p w14:paraId="7DC8F3B3" w14:textId="77777777" w:rsidR="0047173A" w:rsidRPr="005C0BB2" w:rsidRDefault="0047173A" w:rsidP="0047173A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213A16EF" w14:textId="643DB4FE" w:rsidR="0047173A" w:rsidRPr="005C0BB2" w:rsidRDefault="0047173A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C8EA0DF" w14:textId="77777777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6BE60E2" w14:textId="77777777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9777B9" w14:textId="77777777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D8C1D5" w14:textId="77777777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90E91D" w14:textId="77777777" w:rsidR="0047173A" w:rsidRPr="005C0BB2" w:rsidRDefault="0047173A" w:rsidP="0047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80D29" w:rsidRPr="005C0BB2" w14:paraId="43F06B8E" w14:textId="77777777" w:rsidTr="0437CB7C">
        <w:tc>
          <w:tcPr>
            <w:tcW w:w="2880" w:type="dxa"/>
          </w:tcPr>
          <w:p w14:paraId="26B270A8" w14:textId="4E058BA1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2698A33E" w14:textId="5CED792C" w:rsidR="00580D29" w:rsidRPr="00580D29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80D29">
              <w:rPr>
                <w:rFonts w:asciiTheme="majorBidi" w:eastAsia="Times New Roman" w:hAnsiTheme="majorBidi" w:cstheme="majorBidi"/>
                <w:sz w:val="26"/>
                <w:szCs w:val="26"/>
              </w:rPr>
              <w:t>(1,355)</w:t>
            </w:r>
          </w:p>
        </w:tc>
        <w:tc>
          <w:tcPr>
            <w:tcW w:w="1080" w:type="dxa"/>
            <w:vAlign w:val="bottom"/>
          </w:tcPr>
          <w:p w14:paraId="48BB3C91" w14:textId="6532CE28" w:rsidR="00580D29" w:rsidRPr="00580D29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80D29">
              <w:rPr>
                <w:rFonts w:asciiTheme="majorBidi" w:eastAsia="Times New Roman" w:hAnsiTheme="majorBidi" w:cstheme="majorBidi"/>
                <w:sz w:val="26"/>
                <w:szCs w:val="26"/>
              </w:rPr>
              <w:t>(6,499)</w:t>
            </w:r>
          </w:p>
        </w:tc>
        <w:tc>
          <w:tcPr>
            <w:tcW w:w="1080" w:type="dxa"/>
            <w:vAlign w:val="bottom"/>
          </w:tcPr>
          <w:p w14:paraId="520F659C" w14:textId="69363F11" w:rsidR="00580D29" w:rsidRPr="00580D29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80D29">
              <w:rPr>
                <w:rFonts w:asciiTheme="majorBidi" w:eastAsia="Times New Roman" w:hAnsiTheme="majorBidi" w:cstheme="majorBidi"/>
                <w:sz w:val="26"/>
                <w:szCs w:val="26"/>
              </w:rPr>
              <w:t>(11,378)</w:t>
            </w:r>
          </w:p>
        </w:tc>
        <w:tc>
          <w:tcPr>
            <w:tcW w:w="1080" w:type="dxa"/>
            <w:vAlign w:val="bottom"/>
          </w:tcPr>
          <w:p w14:paraId="33B9F0D5" w14:textId="62CCC5A6" w:rsidR="00580D29" w:rsidRPr="00580D29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80D29">
              <w:rPr>
                <w:rFonts w:asciiTheme="majorBidi" w:eastAsia="Times New Roman" w:hAnsiTheme="majorBidi" w:cstheme="majorBidi"/>
                <w:sz w:val="26"/>
                <w:szCs w:val="26"/>
              </w:rPr>
              <w:t>(3,824)</w:t>
            </w:r>
          </w:p>
        </w:tc>
        <w:tc>
          <w:tcPr>
            <w:tcW w:w="990" w:type="dxa"/>
            <w:vAlign w:val="bottom"/>
          </w:tcPr>
          <w:p w14:paraId="7F58E913" w14:textId="4E41291A" w:rsidR="00580D29" w:rsidRPr="00580D29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80D2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0F28BF8" w14:textId="1117A922" w:rsidR="00580D29" w:rsidRPr="00580D29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80D29">
              <w:rPr>
                <w:rFonts w:asciiTheme="majorBidi" w:eastAsia="Times New Roman" w:hAnsiTheme="majorBidi" w:cstheme="majorBidi"/>
                <w:sz w:val="26"/>
                <w:szCs w:val="26"/>
              </w:rPr>
              <w:t>(23,056)</w:t>
            </w:r>
          </w:p>
        </w:tc>
      </w:tr>
      <w:tr w:rsidR="00580D29" w:rsidRPr="005C0BB2" w14:paraId="240BF6B8" w14:textId="77777777" w:rsidTr="0437CB7C">
        <w:tc>
          <w:tcPr>
            <w:tcW w:w="2880" w:type="dxa"/>
          </w:tcPr>
          <w:p w14:paraId="795B04D8" w14:textId="77777777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33D5BFA4" w14:textId="0FEA1D82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(1,501)</w:t>
            </w:r>
          </w:p>
        </w:tc>
        <w:tc>
          <w:tcPr>
            <w:tcW w:w="1080" w:type="dxa"/>
            <w:vAlign w:val="bottom"/>
          </w:tcPr>
          <w:p w14:paraId="2A25C315" w14:textId="37FA0E23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(2,141)</w:t>
            </w:r>
          </w:p>
        </w:tc>
        <w:tc>
          <w:tcPr>
            <w:tcW w:w="1080" w:type="dxa"/>
            <w:vAlign w:val="bottom"/>
          </w:tcPr>
          <w:p w14:paraId="05B9C191" w14:textId="229967A1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(1,963)</w:t>
            </w:r>
          </w:p>
        </w:tc>
        <w:tc>
          <w:tcPr>
            <w:tcW w:w="1080" w:type="dxa"/>
            <w:vAlign w:val="bottom"/>
          </w:tcPr>
          <w:p w14:paraId="42438F59" w14:textId="371E9056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(1,148)</w:t>
            </w:r>
          </w:p>
        </w:tc>
        <w:tc>
          <w:tcPr>
            <w:tcW w:w="990" w:type="dxa"/>
            <w:vAlign w:val="bottom"/>
          </w:tcPr>
          <w:p w14:paraId="34DF2199" w14:textId="0E08A1D2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F18C35F" w14:textId="0AFBFBB9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(6,753)</w:t>
            </w:r>
          </w:p>
        </w:tc>
      </w:tr>
      <w:tr w:rsidR="00580D29" w:rsidRPr="005C0BB2" w14:paraId="0A41B492" w14:textId="77777777" w:rsidTr="0437CB7C">
        <w:tc>
          <w:tcPr>
            <w:tcW w:w="2880" w:type="dxa"/>
          </w:tcPr>
          <w:p w14:paraId="7A04B733" w14:textId="77777777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21F50EDF" w14:textId="680AC2F7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080" w:type="dxa"/>
            <w:vAlign w:val="bottom"/>
          </w:tcPr>
          <w:p w14:paraId="514857DA" w14:textId="46802242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080" w:type="dxa"/>
            <w:vAlign w:val="bottom"/>
          </w:tcPr>
          <w:p w14:paraId="5F5F340A" w14:textId="239C0553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759</w:t>
            </w:r>
          </w:p>
        </w:tc>
        <w:tc>
          <w:tcPr>
            <w:tcW w:w="1080" w:type="dxa"/>
            <w:vAlign w:val="bottom"/>
          </w:tcPr>
          <w:p w14:paraId="625C4869" w14:textId="11F6B024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952C9C0" w14:textId="2D3AE65C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81289EA" w14:textId="7EF7808C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965</w:t>
            </w:r>
          </w:p>
        </w:tc>
      </w:tr>
      <w:tr w:rsidR="00580D29" w:rsidRPr="005C0BB2" w14:paraId="3CA7D888" w14:textId="77777777" w:rsidTr="0437CB7C">
        <w:tc>
          <w:tcPr>
            <w:tcW w:w="2880" w:type="dxa"/>
          </w:tcPr>
          <w:p w14:paraId="15B9015C" w14:textId="63E53B12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br/>
              <w:t xml:space="preserve">   และ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7575E25D" w14:textId="780B6960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(2,753)</w:t>
            </w:r>
          </w:p>
        </w:tc>
        <w:tc>
          <w:tcPr>
            <w:tcW w:w="1080" w:type="dxa"/>
            <w:vAlign w:val="bottom"/>
          </w:tcPr>
          <w:p w14:paraId="4679EF9D" w14:textId="68D68514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(8,537)</w:t>
            </w:r>
          </w:p>
        </w:tc>
        <w:tc>
          <w:tcPr>
            <w:tcW w:w="1080" w:type="dxa"/>
            <w:vAlign w:val="bottom"/>
          </w:tcPr>
          <w:p w14:paraId="4EEA2E2E" w14:textId="08BC3E30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(12,582)</w:t>
            </w:r>
          </w:p>
        </w:tc>
        <w:tc>
          <w:tcPr>
            <w:tcW w:w="1080" w:type="dxa"/>
            <w:vAlign w:val="bottom"/>
          </w:tcPr>
          <w:p w14:paraId="08FA73E1" w14:textId="38AA7CD2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(4,972)</w:t>
            </w:r>
          </w:p>
        </w:tc>
        <w:tc>
          <w:tcPr>
            <w:tcW w:w="990" w:type="dxa"/>
            <w:vAlign w:val="bottom"/>
          </w:tcPr>
          <w:p w14:paraId="0B3C3810" w14:textId="7F8365C4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03F6F91" w14:textId="6EE41C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(28,844)</w:t>
            </w:r>
          </w:p>
        </w:tc>
      </w:tr>
      <w:tr w:rsidR="00580D29" w:rsidRPr="005C0BB2" w14:paraId="2F4B36E0" w14:textId="77777777" w:rsidTr="0437CB7C">
        <w:tc>
          <w:tcPr>
            <w:tcW w:w="2880" w:type="dxa"/>
          </w:tcPr>
          <w:p w14:paraId="0E2A9E7E" w14:textId="77777777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140F0D63" w14:textId="4AA8C8E6" w:rsidR="00580D29" w:rsidRPr="005C0BB2" w:rsidRDefault="3785E540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(1,651)</w:t>
            </w:r>
          </w:p>
        </w:tc>
        <w:tc>
          <w:tcPr>
            <w:tcW w:w="1080" w:type="dxa"/>
            <w:vAlign w:val="bottom"/>
          </w:tcPr>
          <w:p w14:paraId="208138A1" w14:textId="0EECD86B" w:rsidR="00580D29" w:rsidRPr="005C0BB2" w:rsidRDefault="05041ECF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(2,214)</w:t>
            </w:r>
          </w:p>
        </w:tc>
        <w:tc>
          <w:tcPr>
            <w:tcW w:w="1080" w:type="dxa"/>
            <w:vAlign w:val="bottom"/>
          </w:tcPr>
          <w:p w14:paraId="18662BAB" w14:textId="24278903" w:rsidR="00580D29" w:rsidRPr="005C0BB2" w:rsidRDefault="703EC0E0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(1,266)</w:t>
            </w:r>
          </w:p>
        </w:tc>
        <w:tc>
          <w:tcPr>
            <w:tcW w:w="1080" w:type="dxa"/>
            <w:vAlign w:val="bottom"/>
          </w:tcPr>
          <w:p w14:paraId="22A5F4EC" w14:textId="2E69CDE6" w:rsidR="00580D29" w:rsidRPr="005C0BB2" w:rsidRDefault="78267F98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(849)</w:t>
            </w:r>
          </w:p>
        </w:tc>
        <w:tc>
          <w:tcPr>
            <w:tcW w:w="990" w:type="dxa"/>
            <w:vAlign w:val="bottom"/>
          </w:tcPr>
          <w:p w14:paraId="53B1C53E" w14:textId="3DA0BBF7" w:rsidR="00580D29" w:rsidRPr="005C0BB2" w:rsidRDefault="0B8E1C28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5E8CE9C" w14:textId="0FA5153F" w:rsidR="00580D29" w:rsidRPr="005C0BB2" w:rsidRDefault="3AF5990E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(5,980)</w:t>
            </w:r>
          </w:p>
        </w:tc>
      </w:tr>
      <w:tr w:rsidR="00C15931" w:rsidRPr="005C0BB2" w14:paraId="49D4EEA9" w14:textId="77777777" w:rsidTr="0437CB7C">
        <w:tc>
          <w:tcPr>
            <w:tcW w:w="2880" w:type="dxa"/>
          </w:tcPr>
          <w:p w14:paraId="36B4CCE4" w14:textId="46EE4730" w:rsidR="00C15931" w:rsidRPr="005C0BB2" w:rsidRDefault="00AF4CD5" w:rsidP="00580D29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51252370" w14:textId="6F3DFA9F" w:rsidR="00C15931" w:rsidRPr="005C0BB2" w:rsidRDefault="39763A25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1080" w:type="dxa"/>
            <w:vAlign w:val="bottom"/>
          </w:tcPr>
          <w:p w14:paraId="18CD6D03" w14:textId="5F7DA48F" w:rsidR="00C15931" w:rsidRPr="005C0BB2" w:rsidRDefault="35145633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647</w:t>
            </w:r>
          </w:p>
        </w:tc>
        <w:tc>
          <w:tcPr>
            <w:tcW w:w="1080" w:type="dxa"/>
            <w:vAlign w:val="bottom"/>
          </w:tcPr>
          <w:p w14:paraId="1BDBC018" w14:textId="06DFD18C" w:rsidR="00C15931" w:rsidRPr="005C0BB2" w:rsidRDefault="01C1212E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1080" w:type="dxa"/>
            <w:vAlign w:val="bottom"/>
          </w:tcPr>
          <w:p w14:paraId="58650E71" w14:textId="191FFB64" w:rsidR="00C15931" w:rsidRPr="005C0BB2" w:rsidRDefault="2CF5D3EE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211</w:t>
            </w:r>
          </w:p>
        </w:tc>
        <w:tc>
          <w:tcPr>
            <w:tcW w:w="990" w:type="dxa"/>
            <w:vAlign w:val="bottom"/>
          </w:tcPr>
          <w:p w14:paraId="37E7E7F5" w14:textId="27BD098F" w:rsidR="00C15931" w:rsidRPr="005C0BB2" w:rsidRDefault="0B8E1C28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6BA72DA" w14:textId="388F76F9" w:rsidR="00C15931" w:rsidRPr="005C0BB2" w:rsidRDefault="105A9808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1,784</w:t>
            </w:r>
          </w:p>
        </w:tc>
      </w:tr>
      <w:tr w:rsidR="00580D29" w:rsidRPr="005C0BB2" w14:paraId="7B723838" w14:textId="77777777" w:rsidTr="0437CB7C">
        <w:tc>
          <w:tcPr>
            <w:tcW w:w="2880" w:type="dxa"/>
          </w:tcPr>
          <w:p w14:paraId="29B193DC" w14:textId="6F27A901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1C8223EF" w14:textId="069A2F13" w:rsidR="00580D29" w:rsidRPr="005C0BB2" w:rsidRDefault="2F3C8464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(3,847)</w:t>
            </w:r>
          </w:p>
        </w:tc>
        <w:tc>
          <w:tcPr>
            <w:tcW w:w="1080" w:type="dxa"/>
            <w:vAlign w:val="bottom"/>
          </w:tcPr>
          <w:p w14:paraId="47A94677" w14:textId="1CAA4D7E" w:rsidR="00580D29" w:rsidRPr="005C0BB2" w:rsidRDefault="2D8A787E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(10,104)</w:t>
            </w:r>
          </w:p>
        </w:tc>
        <w:tc>
          <w:tcPr>
            <w:tcW w:w="1080" w:type="dxa"/>
            <w:vAlign w:val="bottom"/>
          </w:tcPr>
          <w:p w14:paraId="44011760" w14:textId="4CBB0755" w:rsidR="00580D29" w:rsidRPr="005C0BB2" w:rsidRDefault="7372B9FB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(13,479)</w:t>
            </w:r>
          </w:p>
        </w:tc>
        <w:tc>
          <w:tcPr>
            <w:tcW w:w="1080" w:type="dxa"/>
            <w:vAlign w:val="bottom"/>
          </w:tcPr>
          <w:p w14:paraId="78EA9709" w14:textId="2E66997C" w:rsidR="00580D29" w:rsidRPr="005C0BB2" w:rsidRDefault="36A32123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(5,610)</w:t>
            </w:r>
          </w:p>
        </w:tc>
        <w:tc>
          <w:tcPr>
            <w:tcW w:w="990" w:type="dxa"/>
            <w:vAlign w:val="bottom"/>
          </w:tcPr>
          <w:p w14:paraId="5AB13A51" w14:textId="03217572" w:rsidR="00580D29" w:rsidRPr="005C0BB2" w:rsidRDefault="348C7A4D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C170D9D" w14:textId="5A0A1DA4" w:rsidR="00580D29" w:rsidRPr="005C0BB2" w:rsidRDefault="14FA4BF5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(33,040)</w:t>
            </w:r>
          </w:p>
        </w:tc>
      </w:tr>
      <w:tr w:rsidR="00580D29" w:rsidRPr="005C0BB2" w14:paraId="5A281FD3" w14:textId="77777777" w:rsidTr="0437CB7C">
        <w:tc>
          <w:tcPr>
            <w:tcW w:w="2880" w:type="dxa"/>
          </w:tcPr>
          <w:p w14:paraId="57F0EEE8" w14:textId="77777777" w:rsidR="00580D29" w:rsidRPr="005C0BB2" w:rsidRDefault="00580D29" w:rsidP="00580D29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10A0CA0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9347DF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38DF25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D583EF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33141B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0E973710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80D29" w:rsidRPr="005C0BB2" w14:paraId="7EDAA6C6" w14:textId="77777777" w:rsidTr="0437CB7C">
        <w:tc>
          <w:tcPr>
            <w:tcW w:w="2880" w:type="dxa"/>
          </w:tcPr>
          <w:p w14:paraId="67E3A3AB" w14:textId="77777777" w:rsidR="00580D29" w:rsidRPr="005C0BB2" w:rsidRDefault="00580D29" w:rsidP="00580D29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230AC38B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FC7EF7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79FB0E8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45292C3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D544EB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76C1AB6F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80D29" w:rsidRPr="005C0BB2" w14:paraId="017F0682" w14:textId="77777777" w:rsidTr="0437CB7C">
        <w:tc>
          <w:tcPr>
            <w:tcW w:w="2880" w:type="dxa"/>
          </w:tcPr>
          <w:p w14:paraId="253CF809" w14:textId="23CA18CA" w:rsidR="00580D29" w:rsidRPr="005C0BB2" w:rsidRDefault="00580D29" w:rsidP="00580D29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2F043FB9" w14:textId="2963F1A4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4,473</w:t>
            </w:r>
          </w:p>
        </w:tc>
        <w:tc>
          <w:tcPr>
            <w:tcW w:w="1080" w:type="dxa"/>
            <w:vAlign w:val="bottom"/>
          </w:tcPr>
          <w:p w14:paraId="510D5680" w14:textId="18A861D4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5,572</w:t>
            </w:r>
          </w:p>
        </w:tc>
        <w:tc>
          <w:tcPr>
            <w:tcW w:w="1080" w:type="dxa"/>
            <w:vAlign w:val="bottom"/>
          </w:tcPr>
          <w:p w14:paraId="07BC527B" w14:textId="205863E5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5,08</w:t>
            </w:r>
            <w:r w:rsidRPr="005C0BB2"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1080" w:type="dxa"/>
            <w:vAlign w:val="bottom"/>
          </w:tcPr>
          <w:p w14:paraId="5EB4F453" w14:textId="7AAE5103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4,993</w:t>
            </w:r>
          </w:p>
        </w:tc>
        <w:tc>
          <w:tcPr>
            <w:tcW w:w="990" w:type="dxa"/>
            <w:vAlign w:val="bottom"/>
          </w:tcPr>
          <w:p w14:paraId="5F0E0478" w14:textId="610AF6C0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37CE5426" w14:textId="7D9ED2C9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20,127</w:t>
            </w:r>
          </w:p>
        </w:tc>
      </w:tr>
      <w:tr w:rsidR="00580D29" w:rsidRPr="005C0BB2" w14:paraId="59AD27D4" w14:textId="77777777" w:rsidTr="0437CB7C">
        <w:tc>
          <w:tcPr>
            <w:tcW w:w="2880" w:type="dxa"/>
          </w:tcPr>
          <w:p w14:paraId="01294E65" w14:textId="12D31902" w:rsidR="00580D29" w:rsidRPr="005C0BB2" w:rsidRDefault="00580D29" w:rsidP="00580D29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28B12FC4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824496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8DF989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AAC018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982734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E24ED37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80D29" w:rsidRPr="005C0BB2" w14:paraId="73EA40F5" w14:textId="77777777" w:rsidTr="0437CB7C">
        <w:tc>
          <w:tcPr>
            <w:tcW w:w="2880" w:type="dxa"/>
          </w:tcPr>
          <w:p w14:paraId="62DDC97A" w14:textId="248882FF" w:rsidR="00580D29" w:rsidRPr="005C0BB2" w:rsidRDefault="00580D29" w:rsidP="00580D29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718748E0" w14:textId="577BAACF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5,195</w:t>
            </w:r>
          </w:p>
        </w:tc>
        <w:tc>
          <w:tcPr>
            <w:tcW w:w="1080" w:type="dxa"/>
            <w:vAlign w:val="bottom"/>
          </w:tcPr>
          <w:p w14:paraId="6E03A75E" w14:textId="3E54ACA7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5,894</w:t>
            </w:r>
          </w:p>
        </w:tc>
        <w:tc>
          <w:tcPr>
            <w:tcW w:w="1080" w:type="dxa"/>
            <w:vAlign w:val="bottom"/>
          </w:tcPr>
          <w:p w14:paraId="1D38B3DE" w14:textId="51705A42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lang w:eastAsia="zh-CN"/>
              </w:rPr>
              <w:t>4,272</w:t>
            </w:r>
          </w:p>
        </w:tc>
        <w:tc>
          <w:tcPr>
            <w:tcW w:w="1080" w:type="dxa"/>
            <w:vAlign w:val="bottom"/>
          </w:tcPr>
          <w:p w14:paraId="235902B9" w14:textId="5E437CC7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4,329</w:t>
            </w:r>
          </w:p>
        </w:tc>
        <w:tc>
          <w:tcPr>
            <w:tcW w:w="990" w:type="dxa"/>
            <w:vAlign w:val="bottom"/>
          </w:tcPr>
          <w:p w14:paraId="28CA3A17" w14:textId="5E16C039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990" w:type="dxa"/>
            <w:vAlign w:val="bottom"/>
          </w:tcPr>
          <w:p w14:paraId="712357BF" w14:textId="29D9340F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19,692</w:t>
            </w:r>
          </w:p>
        </w:tc>
      </w:tr>
      <w:tr w:rsidR="00580D29" w:rsidRPr="005C0BB2" w14:paraId="779B5556" w14:textId="77777777" w:rsidTr="0437CB7C">
        <w:tc>
          <w:tcPr>
            <w:tcW w:w="2880" w:type="dxa"/>
          </w:tcPr>
          <w:p w14:paraId="7CCAD988" w14:textId="03541D1B" w:rsidR="00580D29" w:rsidRPr="005C0BB2" w:rsidRDefault="00580D29" w:rsidP="00580D29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0D083138" w14:textId="4CCA1AB0" w:rsidR="00580D29" w:rsidRPr="005C0BB2" w:rsidRDefault="29CAB4B6" w:rsidP="0437CB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3,724</w:t>
            </w:r>
          </w:p>
        </w:tc>
        <w:tc>
          <w:tcPr>
            <w:tcW w:w="1080" w:type="dxa"/>
            <w:vAlign w:val="bottom"/>
          </w:tcPr>
          <w:p w14:paraId="0E54D9BC" w14:textId="372E9225" w:rsidR="00580D29" w:rsidRPr="005C0BB2" w:rsidRDefault="29CAB4B6" w:rsidP="0437CB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4,373</w:t>
            </w:r>
          </w:p>
        </w:tc>
        <w:tc>
          <w:tcPr>
            <w:tcW w:w="1080" w:type="dxa"/>
            <w:vAlign w:val="bottom"/>
          </w:tcPr>
          <w:p w14:paraId="6831B119" w14:textId="6B188B4E" w:rsidR="00580D29" w:rsidRPr="005C0BB2" w:rsidRDefault="06FA86D5" w:rsidP="0437CB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437CB7C"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lang w:eastAsia="zh-CN"/>
              </w:rPr>
              <w:t>3,394</w:t>
            </w:r>
          </w:p>
        </w:tc>
        <w:tc>
          <w:tcPr>
            <w:tcW w:w="1080" w:type="dxa"/>
            <w:vAlign w:val="bottom"/>
          </w:tcPr>
          <w:p w14:paraId="556407F0" w14:textId="2C626A1D" w:rsidR="00580D29" w:rsidRPr="005C0BB2" w:rsidRDefault="06FA86D5" w:rsidP="0437CB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3,491</w:t>
            </w:r>
          </w:p>
        </w:tc>
        <w:tc>
          <w:tcPr>
            <w:tcW w:w="990" w:type="dxa"/>
            <w:vAlign w:val="bottom"/>
          </w:tcPr>
          <w:p w14:paraId="799165B0" w14:textId="18C9CF8A" w:rsidR="00580D29" w:rsidRPr="005C0BB2" w:rsidRDefault="1662B089" w:rsidP="0437CB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63</w:t>
            </w:r>
          </w:p>
        </w:tc>
        <w:tc>
          <w:tcPr>
            <w:tcW w:w="990" w:type="dxa"/>
            <w:vAlign w:val="bottom"/>
          </w:tcPr>
          <w:p w14:paraId="59F71988" w14:textId="0E42CDDC" w:rsidR="00580D29" w:rsidRPr="005C0BB2" w:rsidRDefault="4199AE24" w:rsidP="0437CB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15,045</w:t>
            </w:r>
          </w:p>
        </w:tc>
      </w:tr>
    </w:tbl>
    <w:p w14:paraId="4AEEDFD7" w14:textId="4AD743D4" w:rsidR="009A763D" w:rsidRPr="005C0BB2" w:rsidRDefault="009A763D" w:rsidP="00EA171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1080"/>
        <w:gridCol w:w="1080"/>
        <w:gridCol w:w="1080"/>
        <w:gridCol w:w="990"/>
        <w:gridCol w:w="990"/>
      </w:tblGrid>
      <w:tr w:rsidR="00004C25" w:rsidRPr="005C0BB2" w14:paraId="31923396" w14:textId="77777777" w:rsidTr="0437CB7C">
        <w:trPr>
          <w:tblHeader/>
        </w:trPr>
        <w:tc>
          <w:tcPr>
            <w:tcW w:w="2880" w:type="dxa"/>
          </w:tcPr>
          <w:p w14:paraId="572017F9" w14:textId="77777777" w:rsidR="00004C25" w:rsidRPr="005C0BB2" w:rsidRDefault="00004C25" w:rsidP="00711E25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6"/>
          </w:tcPr>
          <w:p w14:paraId="05448AEC" w14:textId="21D6380B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4C25" w:rsidRPr="005C0BB2" w14:paraId="47C90660" w14:textId="77777777" w:rsidTr="0437CB7C">
        <w:trPr>
          <w:tblHeader/>
        </w:trPr>
        <w:tc>
          <w:tcPr>
            <w:tcW w:w="2880" w:type="dxa"/>
          </w:tcPr>
          <w:p w14:paraId="50D1CFA4" w14:textId="77777777" w:rsidR="00004C25" w:rsidRPr="005C0BB2" w:rsidRDefault="00004C25" w:rsidP="00711E25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C17B1BA" w14:textId="77777777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5409FCAB" w14:textId="77777777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80" w:type="dxa"/>
          </w:tcPr>
          <w:p w14:paraId="1E2F0CA2" w14:textId="77777777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080" w:type="dxa"/>
            <w:vAlign w:val="bottom"/>
          </w:tcPr>
          <w:p w14:paraId="0E045488" w14:textId="77777777" w:rsidR="00004C25" w:rsidRPr="005C0BB2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72BA94A" w14:textId="77777777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990" w:type="dxa"/>
            <w:vAlign w:val="bottom"/>
          </w:tcPr>
          <w:p w14:paraId="410A6B74" w14:textId="77777777" w:rsidR="00004C25" w:rsidRPr="005C0BB2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004C25" w:rsidRPr="005C0BB2" w14:paraId="4B0713C4" w14:textId="77777777" w:rsidTr="0437CB7C">
        <w:trPr>
          <w:tblHeader/>
        </w:trPr>
        <w:tc>
          <w:tcPr>
            <w:tcW w:w="2880" w:type="dxa"/>
          </w:tcPr>
          <w:p w14:paraId="0606646D" w14:textId="77777777" w:rsidR="00004C25" w:rsidRPr="005C0BB2" w:rsidRDefault="00004C25" w:rsidP="00711E25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E474B04" w14:textId="4AE72B56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อาคาร</w:t>
            </w:r>
            <w:r w:rsidR="001021E6"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เช่า</w:t>
            </w:r>
          </w:p>
        </w:tc>
        <w:tc>
          <w:tcPr>
            <w:tcW w:w="1080" w:type="dxa"/>
          </w:tcPr>
          <w:p w14:paraId="5015B2BE" w14:textId="77777777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80" w:type="dxa"/>
          </w:tcPr>
          <w:p w14:paraId="6B76F824" w14:textId="77777777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080" w:type="dxa"/>
          </w:tcPr>
          <w:p w14:paraId="4E1A641B" w14:textId="77777777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0" w:type="dxa"/>
          </w:tcPr>
          <w:p w14:paraId="657F305B" w14:textId="77777777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990" w:type="dxa"/>
          </w:tcPr>
          <w:p w14:paraId="5B6EF703" w14:textId="77777777" w:rsidR="00004C25" w:rsidRPr="005C0BB2" w:rsidRDefault="00004C25" w:rsidP="00711E25">
            <w:pPr>
              <w:spacing w:line="340" w:lineRule="exact"/>
              <w:ind w:left="-104" w:right="-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04C25" w:rsidRPr="005C0BB2" w14:paraId="05C5D34A" w14:textId="77777777" w:rsidTr="0437CB7C">
        <w:trPr>
          <w:tblHeader/>
        </w:trPr>
        <w:tc>
          <w:tcPr>
            <w:tcW w:w="2880" w:type="dxa"/>
          </w:tcPr>
          <w:p w14:paraId="698E32B2" w14:textId="77777777" w:rsidR="00004C25" w:rsidRPr="005C0BB2" w:rsidRDefault="00004C25" w:rsidP="00711E25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0F3BD778" w14:textId="77777777" w:rsidR="00004C25" w:rsidRPr="005C0BB2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04C25" w:rsidRPr="005C0BB2" w14:paraId="1EBF9A74" w14:textId="77777777" w:rsidTr="0437CB7C">
        <w:tc>
          <w:tcPr>
            <w:tcW w:w="2880" w:type="dxa"/>
          </w:tcPr>
          <w:p w14:paraId="1147764F" w14:textId="77777777" w:rsidR="00004C25" w:rsidRPr="005C0BB2" w:rsidRDefault="00004C25" w:rsidP="00711E25">
            <w:pPr>
              <w:spacing w:line="340" w:lineRule="exact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7D925F8E" w14:textId="77777777" w:rsidR="00004C25" w:rsidRPr="005C0BB2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368C6E4" w14:textId="77777777" w:rsidR="00004C25" w:rsidRPr="005C0BB2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5A2FFDC" w14:textId="77777777" w:rsidR="00004C25" w:rsidRPr="005C0BB2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93E451C" w14:textId="77777777" w:rsidR="00004C25" w:rsidRPr="005C0BB2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4EE00C3" w14:textId="77777777" w:rsidR="00004C25" w:rsidRPr="005C0BB2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9A01E84" w14:textId="77777777" w:rsidR="00004C25" w:rsidRPr="005C0BB2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580D29" w:rsidRPr="005C0BB2" w14:paraId="62A1CE1E" w14:textId="77777777" w:rsidTr="0437CB7C">
        <w:tc>
          <w:tcPr>
            <w:tcW w:w="2880" w:type="dxa"/>
          </w:tcPr>
          <w:p w14:paraId="37950837" w14:textId="2CB13A2A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6B690909" w14:textId="3476C6C1" w:rsidR="00580D29" w:rsidRPr="00580D29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580D29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5,828</w:t>
            </w:r>
          </w:p>
        </w:tc>
        <w:tc>
          <w:tcPr>
            <w:tcW w:w="1080" w:type="dxa"/>
            <w:vAlign w:val="bottom"/>
          </w:tcPr>
          <w:p w14:paraId="378C7D0E" w14:textId="49309C1F" w:rsidR="00580D29" w:rsidRPr="00580D29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80D29">
              <w:rPr>
                <w:rFonts w:asciiTheme="majorBidi" w:eastAsia="Times New Roman" w:hAnsiTheme="majorBidi" w:cstheme="majorBidi"/>
                <w:sz w:val="26"/>
                <w:szCs w:val="26"/>
              </w:rPr>
              <w:t>11,51</w:t>
            </w:r>
            <w:r w:rsidRPr="00580D29">
              <w:rPr>
                <w:rFonts w:asciiTheme="majorBidi" w:eastAsiaTheme="minorEastAsia" w:hAnsiTheme="majorBidi" w:cstheme="majorBidi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080" w:type="dxa"/>
            <w:vAlign w:val="bottom"/>
          </w:tcPr>
          <w:p w14:paraId="23A65363" w14:textId="47CA540C" w:rsidR="00580D29" w:rsidRPr="00580D29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80D29">
              <w:rPr>
                <w:rFonts w:asciiTheme="majorBidi" w:eastAsia="Times New Roman" w:hAnsiTheme="majorBidi" w:cstheme="majorBidi"/>
                <w:sz w:val="26"/>
                <w:szCs w:val="26"/>
              </w:rPr>
              <w:t>16,461</w:t>
            </w:r>
          </w:p>
        </w:tc>
        <w:tc>
          <w:tcPr>
            <w:tcW w:w="1080" w:type="dxa"/>
            <w:vAlign w:val="bottom"/>
          </w:tcPr>
          <w:p w14:paraId="3ED9B383" w14:textId="0777665B" w:rsidR="00580D29" w:rsidRPr="00580D29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80D29">
              <w:rPr>
                <w:rFonts w:asciiTheme="majorBidi" w:eastAsia="Times New Roman" w:hAnsiTheme="majorBidi" w:cstheme="majorBidi"/>
                <w:sz w:val="26"/>
                <w:szCs w:val="26"/>
              </w:rPr>
              <w:t>8,362</w:t>
            </w:r>
          </w:p>
        </w:tc>
        <w:tc>
          <w:tcPr>
            <w:tcW w:w="990" w:type="dxa"/>
            <w:vAlign w:val="bottom"/>
          </w:tcPr>
          <w:p w14:paraId="40C88B6C" w14:textId="7A752293" w:rsidR="00580D29" w:rsidRPr="00580D29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80D2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899781D" w14:textId="27C58B63" w:rsidR="00580D29" w:rsidRPr="00580D29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80D29">
              <w:rPr>
                <w:rFonts w:asciiTheme="majorBidi" w:eastAsia="Times New Roman" w:hAnsiTheme="majorBidi" w:cstheme="majorBidi"/>
                <w:sz w:val="26"/>
                <w:szCs w:val="26"/>
              </w:rPr>
              <w:t>42,164</w:t>
            </w:r>
          </w:p>
        </w:tc>
      </w:tr>
      <w:tr w:rsidR="00580D29" w:rsidRPr="005C0BB2" w14:paraId="7E772FAB" w14:textId="77777777" w:rsidTr="0437CB7C">
        <w:tc>
          <w:tcPr>
            <w:tcW w:w="2880" w:type="dxa"/>
          </w:tcPr>
          <w:p w14:paraId="746D5014" w14:textId="77777777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20A600C9" w14:textId="51C8E1BD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1080" w:type="dxa"/>
            <w:vAlign w:val="bottom"/>
          </w:tcPr>
          <w:p w14:paraId="1B78D9B1" w14:textId="7A8698C1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988</w:t>
            </w:r>
          </w:p>
        </w:tc>
        <w:tc>
          <w:tcPr>
            <w:tcW w:w="1080" w:type="dxa"/>
            <w:vAlign w:val="bottom"/>
          </w:tcPr>
          <w:p w14:paraId="06441766" w14:textId="2A63DEA4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1,016</w:t>
            </w:r>
          </w:p>
        </w:tc>
        <w:tc>
          <w:tcPr>
            <w:tcW w:w="1080" w:type="dxa"/>
            <w:vAlign w:val="bottom"/>
          </w:tcPr>
          <w:p w14:paraId="7D424B17" w14:textId="2B35A16A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347A38B" w14:textId="5BBB84E4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990" w:type="dxa"/>
            <w:vAlign w:val="bottom"/>
          </w:tcPr>
          <w:p w14:paraId="1E5A04CF" w14:textId="6B9DC5F8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2,473</w:t>
            </w:r>
          </w:p>
        </w:tc>
      </w:tr>
      <w:tr w:rsidR="00580D29" w:rsidRPr="005C0BB2" w14:paraId="06D0E6F4" w14:textId="77777777" w:rsidTr="0437CB7C">
        <w:tc>
          <w:tcPr>
            <w:tcW w:w="2880" w:type="dxa"/>
          </w:tcPr>
          <w:p w14:paraId="08085287" w14:textId="5F261119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4252B55F" w14:textId="1EC09DDA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(270)</w:t>
            </w:r>
          </w:p>
        </w:tc>
        <w:tc>
          <w:tcPr>
            <w:tcW w:w="1080" w:type="dxa"/>
            <w:vAlign w:val="bottom"/>
          </w:tcPr>
          <w:p w14:paraId="7A04DD6B" w14:textId="5E747741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(105)</w:t>
            </w:r>
          </w:p>
        </w:tc>
        <w:tc>
          <w:tcPr>
            <w:tcW w:w="1080" w:type="dxa"/>
            <w:vAlign w:val="bottom"/>
          </w:tcPr>
          <w:p w14:paraId="27AF3EE5" w14:textId="350FE842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(886)</w:t>
            </w:r>
          </w:p>
        </w:tc>
        <w:tc>
          <w:tcPr>
            <w:tcW w:w="1080" w:type="dxa"/>
            <w:vAlign w:val="bottom"/>
          </w:tcPr>
          <w:p w14:paraId="090C95C3" w14:textId="3E4DF82E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(729)</w:t>
            </w:r>
          </w:p>
        </w:tc>
        <w:tc>
          <w:tcPr>
            <w:tcW w:w="990" w:type="dxa"/>
            <w:vAlign w:val="bottom"/>
          </w:tcPr>
          <w:p w14:paraId="42DA00A7" w14:textId="5036CC22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057E3F4" w14:textId="614222DE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(1,990)</w:t>
            </w:r>
          </w:p>
        </w:tc>
      </w:tr>
      <w:tr w:rsidR="00580D29" w:rsidRPr="005C0BB2" w14:paraId="0C5C1904" w14:textId="77777777" w:rsidTr="0437CB7C">
        <w:tc>
          <w:tcPr>
            <w:tcW w:w="2880" w:type="dxa"/>
          </w:tcPr>
          <w:p w14:paraId="537C2A03" w14:textId="6F6C3175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5D6488A2" w14:textId="66A5082B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1080" w:type="dxa"/>
            <w:vAlign w:val="bottom"/>
          </w:tcPr>
          <w:p w14:paraId="74DA9CFE" w14:textId="36FFCD8C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1C5BCEE" w14:textId="74A265A8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9EDA54B" w14:textId="76BFC970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CEAF5E1" w14:textId="2BA795C8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(289)</w:t>
            </w:r>
          </w:p>
        </w:tc>
        <w:tc>
          <w:tcPr>
            <w:tcW w:w="990" w:type="dxa"/>
            <w:vAlign w:val="bottom"/>
          </w:tcPr>
          <w:p w14:paraId="6CE79C17" w14:textId="7C52E4A1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580D29" w:rsidRPr="005C0BB2" w14:paraId="1EAEE43E" w14:textId="77777777" w:rsidTr="0437CB7C">
        <w:trPr>
          <w:trHeight w:val="182"/>
        </w:trPr>
        <w:tc>
          <w:tcPr>
            <w:tcW w:w="2880" w:type="dxa"/>
          </w:tcPr>
          <w:p w14:paraId="44386F44" w14:textId="7CBE97D3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4411621D" w14:textId="731CD700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9EDC747" w14:textId="523C6C8A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02D957" w14:textId="36F78F2C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58C3B0" w14:textId="639A7140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57EBB0" w14:textId="13B6B716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F993FB" w14:textId="3FC21544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80D29" w:rsidRPr="005C0BB2" w14:paraId="19006FB8" w14:textId="77777777" w:rsidTr="0437CB7C">
        <w:tc>
          <w:tcPr>
            <w:tcW w:w="2880" w:type="dxa"/>
          </w:tcPr>
          <w:p w14:paraId="3676F31E" w14:textId="423CB9F7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  และ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0C59A283" w14:textId="50A26080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6,027</w:t>
            </w:r>
          </w:p>
        </w:tc>
        <w:tc>
          <w:tcPr>
            <w:tcW w:w="1080" w:type="dxa"/>
            <w:vAlign w:val="bottom"/>
          </w:tcPr>
          <w:p w14:paraId="65BC428C" w14:textId="005CF694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12,396</w:t>
            </w:r>
          </w:p>
        </w:tc>
        <w:tc>
          <w:tcPr>
            <w:tcW w:w="1080" w:type="dxa"/>
            <w:vAlign w:val="bottom"/>
          </w:tcPr>
          <w:p w14:paraId="0251CF3A" w14:textId="096C4AB6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16,591</w:t>
            </w:r>
          </w:p>
        </w:tc>
        <w:tc>
          <w:tcPr>
            <w:tcW w:w="1080" w:type="dxa"/>
            <w:vAlign w:val="bottom"/>
          </w:tcPr>
          <w:p w14:paraId="178799CC" w14:textId="1A7ACB6A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7,633</w:t>
            </w:r>
          </w:p>
        </w:tc>
        <w:tc>
          <w:tcPr>
            <w:tcW w:w="990" w:type="dxa"/>
            <w:vAlign w:val="bottom"/>
          </w:tcPr>
          <w:p w14:paraId="4823E3A7" w14:textId="73DA5233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3E16585" w14:textId="19906208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42,647</w:t>
            </w:r>
          </w:p>
        </w:tc>
      </w:tr>
      <w:tr w:rsidR="00580D29" w:rsidRPr="005C0BB2" w14:paraId="06BF9C0F" w14:textId="77777777" w:rsidTr="0437CB7C">
        <w:tc>
          <w:tcPr>
            <w:tcW w:w="2880" w:type="dxa"/>
          </w:tcPr>
          <w:p w14:paraId="40CA9580" w14:textId="77777777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36D6170F" w14:textId="4260E08C" w:rsidR="00580D29" w:rsidRPr="005C0BB2" w:rsidRDefault="6A37FD77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E3F5FD5" w14:textId="3033F186" w:rsidR="00580D29" w:rsidRPr="005C0BB2" w:rsidRDefault="5E60F9C2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586</w:t>
            </w:r>
          </w:p>
        </w:tc>
        <w:tc>
          <w:tcPr>
            <w:tcW w:w="1080" w:type="dxa"/>
            <w:vAlign w:val="bottom"/>
          </w:tcPr>
          <w:p w14:paraId="704C4FDC" w14:textId="22F07768" w:rsidR="00580D29" w:rsidRPr="005C0BB2" w:rsidRDefault="5E60F9C2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1080" w:type="dxa"/>
            <w:vAlign w:val="bottom"/>
          </w:tcPr>
          <w:p w14:paraId="3AA090D3" w14:textId="13CC6A8A" w:rsidR="00580D29" w:rsidRPr="005C0BB2" w:rsidRDefault="53FD3B5E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CE0C9B1" w14:textId="3C5EF4AC" w:rsidR="00580D29" w:rsidRPr="005C0BB2" w:rsidRDefault="53FD3B5E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990" w:type="dxa"/>
            <w:vAlign w:val="bottom"/>
          </w:tcPr>
          <w:p w14:paraId="16A65961" w14:textId="02880A48" w:rsidR="00580D29" w:rsidRPr="005C0BB2" w:rsidRDefault="0878981D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927</w:t>
            </w:r>
          </w:p>
        </w:tc>
      </w:tr>
      <w:tr w:rsidR="00580D29" w:rsidRPr="005C0BB2" w14:paraId="6B553914" w14:textId="77777777" w:rsidTr="0437CB7C">
        <w:tc>
          <w:tcPr>
            <w:tcW w:w="2880" w:type="dxa"/>
          </w:tcPr>
          <w:p w14:paraId="41729DD0" w14:textId="05B08966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651D015D" w14:textId="7FA92EDF" w:rsidR="00580D29" w:rsidRPr="005C0BB2" w:rsidRDefault="09E2E30C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(1,403)</w:t>
            </w:r>
          </w:p>
        </w:tc>
        <w:tc>
          <w:tcPr>
            <w:tcW w:w="1080" w:type="dxa"/>
            <w:vAlign w:val="bottom"/>
          </w:tcPr>
          <w:p w14:paraId="24CA2D98" w14:textId="429E2136" w:rsidR="00580D29" w:rsidRPr="005C0BB2" w:rsidRDefault="51521094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(890)</w:t>
            </w:r>
          </w:p>
        </w:tc>
        <w:tc>
          <w:tcPr>
            <w:tcW w:w="1080" w:type="dxa"/>
            <w:vAlign w:val="bottom"/>
          </w:tcPr>
          <w:p w14:paraId="7B43EDC4" w14:textId="15556EA2" w:rsidR="00580D29" w:rsidRPr="005C0BB2" w:rsidRDefault="76C92226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(549)</w:t>
            </w:r>
          </w:p>
        </w:tc>
        <w:tc>
          <w:tcPr>
            <w:tcW w:w="1080" w:type="dxa"/>
            <w:vAlign w:val="bottom"/>
          </w:tcPr>
          <w:p w14:paraId="78057854" w14:textId="067C4C27" w:rsidR="00580D29" w:rsidRPr="005C0BB2" w:rsidRDefault="045B376F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(496)</w:t>
            </w:r>
          </w:p>
        </w:tc>
        <w:tc>
          <w:tcPr>
            <w:tcW w:w="990" w:type="dxa"/>
            <w:vAlign w:val="bottom"/>
          </w:tcPr>
          <w:p w14:paraId="04E61FBC" w14:textId="1AECFF20" w:rsidR="00580D29" w:rsidRPr="005C0BB2" w:rsidRDefault="4592211F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B5C3476" w14:textId="4EA9BF95" w:rsidR="00580D29" w:rsidRPr="005C0BB2" w:rsidRDefault="7AD986BD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(3,338)</w:t>
            </w:r>
          </w:p>
        </w:tc>
      </w:tr>
      <w:tr w:rsidR="00580D29" w:rsidRPr="005C0BB2" w14:paraId="0B90F386" w14:textId="77777777" w:rsidTr="0437CB7C">
        <w:tc>
          <w:tcPr>
            <w:tcW w:w="2880" w:type="dxa"/>
          </w:tcPr>
          <w:p w14:paraId="7FD2994D" w14:textId="094E62E0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4D502578" w14:textId="28D7C5C6" w:rsidR="00580D29" w:rsidRPr="005C0BB2" w:rsidRDefault="5683EFC6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080" w:type="dxa"/>
            <w:vAlign w:val="bottom"/>
          </w:tcPr>
          <w:p w14:paraId="16BA483C" w14:textId="7D401F7F" w:rsidR="00580D29" w:rsidRPr="005C0BB2" w:rsidRDefault="1B5E156D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371DEE5" w14:textId="0F3E2571" w:rsidR="00580D29" w:rsidRPr="005C0BB2" w:rsidRDefault="16130AF7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280BA67" w14:textId="25B29B92" w:rsidR="00580D29" w:rsidRPr="005C0BB2" w:rsidRDefault="75305752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F7BD8A2" w14:textId="72F63D79" w:rsidR="00580D29" w:rsidRPr="005C0BB2" w:rsidDel="00BB281C" w:rsidRDefault="03B843D4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(161)</w:t>
            </w:r>
          </w:p>
        </w:tc>
        <w:tc>
          <w:tcPr>
            <w:tcW w:w="990" w:type="dxa"/>
            <w:vAlign w:val="bottom"/>
          </w:tcPr>
          <w:p w14:paraId="2D32A92D" w14:textId="0B89B12D" w:rsidR="00580D29" w:rsidRPr="005C0BB2" w:rsidRDefault="2E18672A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580D29" w:rsidRPr="005C0BB2" w14:paraId="5B80DC03" w14:textId="77777777" w:rsidTr="0437CB7C">
        <w:tc>
          <w:tcPr>
            <w:tcW w:w="2880" w:type="dxa"/>
          </w:tcPr>
          <w:p w14:paraId="4D8C6BC9" w14:textId="40812826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1F0FE764" w14:textId="62723B80" w:rsidR="00580D29" w:rsidRPr="005C0BB2" w:rsidRDefault="73F995EA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4,785</w:t>
            </w:r>
          </w:p>
        </w:tc>
        <w:tc>
          <w:tcPr>
            <w:tcW w:w="1080" w:type="dxa"/>
            <w:vAlign w:val="bottom"/>
          </w:tcPr>
          <w:p w14:paraId="402CA1C6" w14:textId="4B8A9923" w:rsidR="00580D29" w:rsidRPr="005C0BB2" w:rsidRDefault="73F995EA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12,092</w:t>
            </w:r>
          </w:p>
        </w:tc>
        <w:tc>
          <w:tcPr>
            <w:tcW w:w="1080" w:type="dxa"/>
            <w:vAlign w:val="bottom"/>
          </w:tcPr>
          <w:p w14:paraId="0B46F67C" w14:textId="5440F7FB" w:rsidR="00580D29" w:rsidRPr="005C0BB2" w:rsidRDefault="78690608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16,222</w:t>
            </w:r>
          </w:p>
        </w:tc>
        <w:tc>
          <w:tcPr>
            <w:tcW w:w="1080" w:type="dxa"/>
            <w:vAlign w:val="bottom"/>
          </w:tcPr>
          <w:p w14:paraId="3C6AA673" w14:textId="684D3BF3" w:rsidR="00580D29" w:rsidRPr="005C0BB2" w:rsidRDefault="78690608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7,137</w:t>
            </w:r>
          </w:p>
        </w:tc>
        <w:tc>
          <w:tcPr>
            <w:tcW w:w="990" w:type="dxa"/>
            <w:vAlign w:val="bottom"/>
          </w:tcPr>
          <w:p w14:paraId="6280547B" w14:textId="489133D4" w:rsidR="00580D29" w:rsidRPr="005C0BB2" w:rsidRDefault="7FA7667E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035D031" w14:textId="04F9F0E6" w:rsidR="00580D29" w:rsidRPr="005C0BB2" w:rsidRDefault="5A1F7315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40,236</w:t>
            </w:r>
          </w:p>
        </w:tc>
      </w:tr>
      <w:tr w:rsidR="00580D29" w:rsidRPr="005C0BB2" w14:paraId="2D9BB88B" w14:textId="77777777" w:rsidTr="0437CB7C">
        <w:trPr>
          <w:trHeight w:val="119"/>
        </w:trPr>
        <w:tc>
          <w:tcPr>
            <w:tcW w:w="2880" w:type="dxa"/>
          </w:tcPr>
          <w:p w14:paraId="798554CD" w14:textId="77777777" w:rsidR="00580D29" w:rsidRPr="005C0BB2" w:rsidRDefault="00580D29" w:rsidP="00580D29">
            <w:pPr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B132407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26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859D537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955936C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3055433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E7C0AB0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4" w:right="-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7B2B377" w14:textId="77777777" w:rsidR="00580D29" w:rsidRPr="005C0BB2" w:rsidRDefault="00580D29" w:rsidP="00580D29">
            <w:pPr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580D29" w:rsidRPr="005C0BB2" w14:paraId="28D52DDF" w14:textId="77777777" w:rsidTr="0437CB7C">
        <w:tc>
          <w:tcPr>
            <w:tcW w:w="2880" w:type="dxa"/>
          </w:tcPr>
          <w:p w14:paraId="5145C483" w14:textId="77777777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7C90B57F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8FB628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4C0175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8E0D90C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F35849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8EA178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80D29" w:rsidRPr="00580D29" w14:paraId="424236E5" w14:textId="77777777" w:rsidTr="0437CB7C">
        <w:tc>
          <w:tcPr>
            <w:tcW w:w="2880" w:type="dxa"/>
          </w:tcPr>
          <w:p w14:paraId="154D7D1C" w14:textId="4AE2E02A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58C55E62" w14:textId="7CDE64E2" w:rsidR="00580D29" w:rsidRPr="00580D29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80D29">
              <w:rPr>
                <w:rFonts w:asciiTheme="majorBidi" w:eastAsia="Times New Roman" w:hAnsiTheme="majorBidi" w:cstheme="majorBidi"/>
                <w:sz w:val="26"/>
                <w:szCs w:val="26"/>
              </w:rPr>
              <w:t>(1,355)</w:t>
            </w:r>
          </w:p>
        </w:tc>
        <w:tc>
          <w:tcPr>
            <w:tcW w:w="1080" w:type="dxa"/>
            <w:vAlign w:val="bottom"/>
          </w:tcPr>
          <w:p w14:paraId="26C2ACD2" w14:textId="4572984B" w:rsidR="00580D29" w:rsidRPr="00580D29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80D29">
              <w:rPr>
                <w:rFonts w:asciiTheme="majorBidi" w:eastAsia="Times New Roman" w:hAnsiTheme="majorBidi" w:cstheme="majorBidi"/>
                <w:sz w:val="26"/>
                <w:szCs w:val="26"/>
              </w:rPr>
              <w:t>(6,472)</w:t>
            </w:r>
          </w:p>
        </w:tc>
        <w:tc>
          <w:tcPr>
            <w:tcW w:w="1080" w:type="dxa"/>
            <w:vAlign w:val="bottom"/>
          </w:tcPr>
          <w:p w14:paraId="156CB840" w14:textId="108B43BC" w:rsidR="00580D29" w:rsidRPr="00580D29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80D29">
              <w:rPr>
                <w:rFonts w:asciiTheme="majorBidi" w:eastAsia="Times New Roman" w:hAnsiTheme="majorBidi" w:cstheme="majorBidi"/>
                <w:sz w:val="26"/>
                <w:szCs w:val="26"/>
              </w:rPr>
              <w:t>(11,378)</w:t>
            </w:r>
          </w:p>
        </w:tc>
        <w:tc>
          <w:tcPr>
            <w:tcW w:w="1080" w:type="dxa"/>
            <w:vAlign w:val="bottom"/>
          </w:tcPr>
          <w:p w14:paraId="06E53F6D" w14:textId="56564B4E" w:rsidR="00580D29" w:rsidRPr="00580D29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80D29">
              <w:rPr>
                <w:rFonts w:asciiTheme="majorBidi" w:eastAsia="Times New Roman" w:hAnsiTheme="majorBidi" w:cstheme="majorBidi"/>
                <w:sz w:val="26"/>
                <w:szCs w:val="26"/>
              </w:rPr>
              <w:t>(3,813)</w:t>
            </w:r>
          </w:p>
        </w:tc>
        <w:tc>
          <w:tcPr>
            <w:tcW w:w="990" w:type="dxa"/>
            <w:vAlign w:val="bottom"/>
          </w:tcPr>
          <w:p w14:paraId="23BEF9B6" w14:textId="0E347705" w:rsidR="00580D29" w:rsidRPr="00580D29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80D2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07E8F09" w14:textId="1A7B0086" w:rsidR="00580D29" w:rsidRPr="00580D29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80D29">
              <w:rPr>
                <w:rFonts w:asciiTheme="majorBidi" w:eastAsia="Times New Roman" w:hAnsiTheme="majorBidi" w:cstheme="majorBidi"/>
                <w:sz w:val="26"/>
                <w:szCs w:val="26"/>
              </w:rPr>
              <w:t>(23,018)</w:t>
            </w:r>
          </w:p>
        </w:tc>
      </w:tr>
      <w:tr w:rsidR="00580D29" w:rsidRPr="005C0BB2" w14:paraId="61AC16B5" w14:textId="77777777" w:rsidTr="0437CB7C">
        <w:tc>
          <w:tcPr>
            <w:tcW w:w="2880" w:type="dxa"/>
          </w:tcPr>
          <w:p w14:paraId="0140B4F4" w14:textId="77777777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2A6AAC3D" w14:textId="6F2CE1F5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(1,091)</w:t>
            </w:r>
          </w:p>
        </w:tc>
        <w:tc>
          <w:tcPr>
            <w:tcW w:w="1080" w:type="dxa"/>
            <w:vAlign w:val="bottom"/>
          </w:tcPr>
          <w:p w14:paraId="595E7175" w14:textId="25DF0713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(1,813)</w:t>
            </w:r>
          </w:p>
        </w:tc>
        <w:tc>
          <w:tcPr>
            <w:tcW w:w="1080" w:type="dxa"/>
            <w:vAlign w:val="bottom"/>
          </w:tcPr>
          <w:p w14:paraId="17337DEB" w14:textId="6079A03D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(1,929)</w:t>
            </w:r>
          </w:p>
        </w:tc>
        <w:tc>
          <w:tcPr>
            <w:tcW w:w="1080" w:type="dxa"/>
            <w:vAlign w:val="bottom"/>
          </w:tcPr>
          <w:p w14:paraId="2D726B73" w14:textId="22B85C84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(966)</w:t>
            </w:r>
          </w:p>
        </w:tc>
        <w:tc>
          <w:tcPr>
            <w:tcW w:w="990" w:type="dxa"/>
            <w:vAlign w:val="bottom"/>
          </w:tcPr>
          <w:p w14:paraId="1990F4C5" w14:textId="4D509C2E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90AE2CF" w14:textId="7D039D5B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(5,799)</w:t>
            </w:r>
          </w:p>
        </w:tc>
      </w:tr>
      <w:tr w:rsidR="00580D29" w:rsidRPr="005C0BB2" w14:paraId="72CC9BDA" w14:textId="77777777" w:rsidTr="0437CB7C">
        <w:tc>
          <w:tcPr>
            <w:tcW w:w="2880" w:type="dxa"/>
          </w:tcPr>
          <w:p w14:paraId="21F01318" w14:textId="77777777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1219446E" w14:textId="5A797D55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080" w:type="dxa"/>
            <w:vAlign w:val="bottom"/>
          </w:tcPr>
          <w:p w14:paraId="6E62F917" w14:textId="3E022067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080" w:type="dxa"/>
            <w:vAlign w:val="bottom"/>
          </w:tcPr>
          <w:p w14:paraId="65FACBFB" w14:textId="48F44C59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759</w:t>
            </w:r>
          </w:p>
        </w:tc>
        <w:tc>
          <w:tcPr>
            <w:tcW w:w="1080" w:type="dxa"/>
            <w:vAlign w:val="bottom"/>
          </w:tcPr>
          <w:p w14:paraId="61705A49" w14:textId="30A7EE61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990" w:type="dxa"/>
            <w:vAlign w:val="bottom"/>
          </w:tcPr>
          <w:p w14:paraId="2E449742" w14:textId="4344FCF5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86B98AB" w14:textId="1B6554E7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1,548</w:t>
            </w:r>
          </w:p>
        </w:tc>
      </w:tr>
      <w:tr w:rsidR="00580D29" w:rsidRPr="005C0BB2" w14:paraId="677F11CC" w14:textId="77777777" w:rsidTr="0437CB7C">
        <w:tc>
          <w:tcPr>
            <w:tcW w:w="2880" w:type="dxa"/>
          </w:tcPr>
          <w:p w14:paraId="2E840231" w14:textId="201E5982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br/>
              <w:t xml:space="preserve">   และ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1954DF5B" w14:textId="1976D459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(2,343)</w:t>
            </w:r>
          </w:p>
        </w:tc>
        <w:tc>
          <w:tcPr>
            <w:tcW w:w="1080" w:type="dxa"/>
            <w:vAlign w:val="bottom"/>
          </w:tcPr>
          <w:p w14:paraId="68095975" w14:textId="7EBD172C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(8,182)</w:t>
            </w:r>
          </w:p>
        </w:tc>
        <w:tc>
          <w:tcPr>
            <w:tcW w:w="1080" w:type="dxa"/>
            <w:vAlign w:val="bottom"/>
          </w:tcPr>
          <w:p w14:paraId="49B9CE92" w14:textId="372EDFB5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(12,548)</w:t>
            </w:r>
          </w:p>
        </w:tc>
        <w:tc>
          <w:tcPr>
            <w:tcW w:w="1080" w:type="dxa"/>
            <w:vAlign w:val="bottom"/>
          </w:tcPr>
          <w:p w14:paraId="7836948C" w14:textId="1C48EBD0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(4,196)</w:t>
            </w:r>
          </w:p>
        </w:tc>
        <w:tc>
          <w:tcPr>
            <w:tcW w:w="990" w:type="dxa"/>
            <w:vAlign w:val="bottom"/>
          </w:tcPr>
          <w:p w14:paraId="60EDB312" w14:textId="348B41DC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9FBAF41" w14:textId="5D6A70B5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(27,269)</w:t>
            </w:r>
          </w:p>
        </w:tc>
      </w:tr>
      <w:tr w:rsidR="00580D29" w:rsidRPr="005C0BB2" w14:paraId="4FC703E4" w14:textId="77777777" w:rsidTr="0437CB7C">
        <w:tc>
          <w:tcPr>
            <w:tcW w:w="2880" w:type="dxa"/>
          </w:tcPr>
          <w:p w14:paraId="10DAC05D" w14:textId="77777777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33126FED" w14:textId="5A763A52" w:rsidR="00580D29" w:rsidRPr="005C0BB2" w:rsidRDefault="67CC1A22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(945)</w:t>
            </w:r>
          </w:p>
        </w:tc>
        <w:tc>
          <w:tcPr>
            <w:tcW w:w="1080" w:type="dxa"/>
            <w:vAlign w:val="bottom"/>
          </w:tcPr>
          <w:p w14:paraId="655C9D27" w14:textId="1FDE82D7" w:rsidR="00580D29" w:rsidRPr="005C0BB2" w:rsidRDefault="253D578F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(1,762)</w:t>
            </w:r>
          </w:p>
        </w:tc>
        <w:tc>
          <w:tcPr>
            <w:tcW w:w="1080" w:type="dxa"/>
            <w:vAlign w:val="bottom"/>
          </w:tcPr>
          <w:p w14:paraId="2D05DB01" w14:textId="1C48B815" w:rsidR="00580D29" w:rsidRPr="005C0BB2" w:rsidRDefault="253D578F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(1,191)</w:t>
            </w:r>
          </w:p>
        </w:tc>
        <w:tc>
          <w:tcPr>
            <w:tcW w:w="1080" w:type="dxa"/>
            <w:vAlign w:val="bottom"/>
          </w:tcPr>
          <w:p w14:paraId="54AF762D" w14:textId="123B7095" w:rsidR="00580D29" w:rsidRPr="005C0BB2" w:rsidRDefault="2AE01E45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(672)</w:t>
            </w:r>
          </w:p>
        </w:tc>
        <w:tc>
          <w:tcPr>
            <w:tcW w:w="990" w:type="dxa"/>
            <w:vAlign w:val="bottom"/>
          </w:tcPr>
          <w:p w14:paraId="6A557AC1" w14:textId="78F4B419" w:rsidR="00580D29" w:rsidRPr="005C0BB2" w:rsidRDefault="2AE01E45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C533938" w14:textId="7EDD6DFC" w:rsidR="00580D29" w:rsidRPr="005C0BB2" w:rsidRDefault="1FB67159" w:rsidP="0437C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(4,570)</w:t>
            </w:r>
          </w:p>
        </w:tc>
      </w:tr>
      <w:tr w:rsidR="00580D29" w:rsidRPr="005C0BB2" w14:paraId="71024DA2" w14:textId="77777777" w:rsidTr="0437CB7C">
        <w:tc>
          <w:tcPr>
            <w:tcW w:w="2880" w:type="dxa"/>
          </w:tcPr>
          <w:p w14:paraId="20ED270F" w14:textId="77777777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45002D23" w14:textId="62307DA5" w:rsidR="00580D29" w:rsidRPr="005C0BB2" w:rsidRDefault="07741B76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1080" w:type="dxa"/>
            <w:vAlign w:val="bottom"/>
          </w:tcPr>
          <w:p w14:paraId="32D06484" w14:textId="28952075" w:rsidR="00580D29" w:rsidRPr="005C0BB2" w:rsidRDefault="3EA26CBE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647</w:t>
            </w:r>
          </w:p>
        </w:tc>
        <w:tc>
          <w:tcPr>
            <w:tcW w:w="1080" w:type="dxa"/>
            <w:vAlign w:val="bottom"/>
          </w:tcPr>
          <w:p w14:paraId="7FACFCC2" w14:textId="34DF06B6" w:rsidR="00580D29" w:rsidRPr="005C0BB2" w:rsidRDefault="19B93C04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1080" w:type="dxa"/>
            <w:vAlign w:val="bottom"/>
          </w:tcPr>
          <w:p w14:paraId="2A699264" w14:textId="0FCA6FC2" w:rsidR="00580D29" w:rsidRPr="005C0BB2" w:rsidRDefault="3269744A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211</w:t>
            </w:r>
          </w:p>
        </w:tc>
        <w:tc>
          <w:tcPr>
            <w:tcW w:w="990" w:type="dxa"/>
            <w:vAlign w:val="bottom"/>
          </w:tcPr>
          <w:p w14:paraId="2F21E02B" w14:textId="66C1B9C9" w:rsidR="00580D29" w:rsidRPr="005C0BB2" w:rsidRDefault="076E2E16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1A1A34B" w14:textId="421DED03" w:rsidR="00580D29" w:rsidRPr="005C0BB2" w:rsidRDefault="7B5CFE39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sz w:val="26"/>
                <w:szCs w:val="26"/>
              </w:rPr>
              <w:t>1,784</w:t>
            </w:r>
          </w:p>
        </w:tc>
      </w:tr>
      <w:tr w:rsidR="00580D29" w:rsidRPr="005C0BB2" w14:paraId="287A9453" w14:textId="77777777" w:rsidTr="0437CB7C">
        <w:tc>
          <w:tcPr>
            <w:tcW w:w="2880" w:type="dxa"/>
          </w:tcPr>
          <w:p w14:paraId="00693472" w14:textId="475FD215" w:rsidR="00580D29" w:rsidRPr="005C0BB2" w:rsidRDefault="00580D29" w:rsidP="00580D29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5F0D9ECD" w14:textId="2BF4A33A" w:rsidR="00580D29" w:rsidRPr="005C0BB2" w:rsidRDefault="6581AE55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(2,731)</w:t>
            </w:r>
          </w:p>
        </w:tc>
        <w:tc>
          <w:tcPr>
            <w:tcW w:w="1080" w:type="dxa"/>
            <w:vAlign w:val="bottom"/>
          </w:tcPr>
          <w:p w14:paraId="289210D1" w14:textId="73393F62" w:rsidR="00580D29" w:rsidRPr="005C0BB2" w:rsidRDefault="6581AE55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(9,2</w:t>
            </w:r>
            <w:r w:rsidR="00EC662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</w:t>
            </w: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7)</w:t>
            </w:r>
          </w:p>
        </w:tc>
        <w:tc>
          <w:tcPr>
            <w:tcW w:w="1080" w:type="dxa"/>
            <w:vAlign w:val="bottom"/>
          </w:tcPr>
          <w:p w14:paraId="069BEAD6" w14:textId="03839BE1" w:rsidR="00580D29" w:rsidRPr="005C0BB2" w:rsidRDefault="4791FA41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(13,370)</w:t>
            </w:r>
          </w:p>
        </w:tc>
        <w:tc>
          <w:tcPr>
            <w:tcW w:w="1080" w:type="dxa"/>
            <w:vAlign w:val="bottom"/>
          </w:tcPr>
          <w:p w14:paraId="268CBD1B" w14:textId="29091BDA" w:rsidR="00580D29" w:rsidRPr="005C0BB2" w:rsidRDefault="4791FA41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(4,657)</w:t>
            </w:r>
          </w:p>
        </w:tc>
        <w:tc>
          <w:tcPr>
            <w:tcW w:w="990" w:type="dxa"/>
            <w:vAlign w:val="bottom"/>
          </w:tcPr>
          <w:p w14:paraId="003F727B" w14:textId="6A77D7B7" w:rsidR="00580D29" w:rsidRPr="005C0BB2" w:rsidRDefault="076E2E16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D17789B" w14:textId="4D215F54" w:rsidR="00580D29" w:rsidRPr="005C0BB2" w:rsidRDefault="13D8F69C" w:rsidP="0437C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(30,055)</w:t>
            </w:r>
          </w:p>
        </w:tc>
      </w:tr>
      <w:tr w:rsidR="00580D29" w:rsidRPr="005C0BB2" w14:paraId="4444A29C" w14:textId="77777777" w:rsidTr="0437CB7C">
        <w:tc>
          <w:tcPr>
            <w:tcW w:w="2880" w:type="dxa"/>
          </w:tcPr>
          <w:p w14:paraId="670648D8" w14:textId="77777777" w:rsidR="00580D29" w:rsidRPr="005C0BB2" w:rsidRDefault="00580D29" w:rsidP="00580D29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725621A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318544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6D26B6E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7019D3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9B9CB5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0D77231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80D29" w:rsidRPr="005C0BB2" w14:paraId="446A7732" w14:textId="77777777" w:rsidTr="0437CB7C">
        <w:tc>
          <w:tcPr>
            <w:tcW w:w="2880" w:type="dxa"/>
          </w:tcPr>
          <w:p w14:paraId="0198F6FE" w14:textId="77777777" w:rsidR="00580D29" w:rsidRPr="005C0BB2" w:rsidRDefault="00580D29" w:rsidP="00580D29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644822A5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6612DF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CEECEC6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7F7300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6B7E39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3AD62587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80D29" w:rsidRPr="005C0BB2" w14:paraId="1871B72F" w14:textId="77777777" w:rsidTr="0437CB7C">
        <w:tc>
          <w:tcPr>
            <w:tcW w:w="2880" w:type="dxa"/>
          </w:tcPr>
          <w:p w14:paraId="436B9A1F" w14:textId="7F9DCF1D" w:rsidR="00580D29" w:rsidRPr="005C0BB2" w:rsidRDefault="00580D29" w:rsidP="00580D29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120472C1" w14:textId="4D2FE507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4,473</w:t>
            </w:r>
          </w:p>
        </w:tc>
        <w:tc>
          <w:tcPr>
            <w:tcW w:w="1080" w:type="dxa"/>
            <w:vAlign w:val="bottom"/>
          </w:tcPr>
          <w:p w14:paraId="4FB30145" w14:textId="4FFAE7A7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5,041</w:t>
            </w:r>
          </w:p>
        </w:tc>
        <w:tc>
          <w:tcPr>
            <w:tcW w:w="1080" w:type="dxa"/>
            <w:vAlign w:val="bottom"/>
          </w:tcPr>
          <w:p w14:paraId="2144A5E2" w14:textId="7B36AEAB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5,083</w:t>
            </w:r>
          </w:p>
        </w:tc>
        <w:tc>
          <w:tcPr>
            <w:tcW w:w="1080" w:type="dxa"/>
            <w:vAlign w:val="bottom"/>
          </w:tcPr>
          <w:p w14:paraId="619CA591" w14:textId="209C930B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4,549</w:t>
            </w:r>
          </w:p>
        </w:tc>
        <w:tc>
          <w:tcPr>
            <w:tcW w:w="990" w:type="dxa"/>
            <w:vAlign w:val="bottom"/>
          </w:tcPr>
          <w:p w14:paraId="51889D0B" w14:textId="71692EF8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00FD8205" w14:textId="73CACD56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19,146</w:t>
            </w:r>
          </w:p>
        </w:tc>
      </w:tr>
      <w:tr w:rsidR="00580D29" w:rsidRPr="005C0BB2" w14:paraId="0CDDDF12" w14:textId="77777777" w:rsidTr="0437CB7C">
        <w:tc>
          <w:tcPr>
            <w:tcW w:w="2880" w:type="dxa"/>
          </w:tcPr>
          <w:p w14:paraId="5D8D56D9" w14:textId="1A8368FD" w:rsidR="00580D29" w:rsidRPr="005C0BB2" w:rsidRDefault="00580D29" w:rsidP="00580D29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1249A0D5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ABCD04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E4F0CA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F64329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7B4433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8F43D3B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80D29" w:rsidRPr="005C0BB2" w14:paraId="2C9D9D74" w14:textId="77777777" w:rsidTr="0437CB7C">
        <w:tc>
          <w:tcPr>
            <w:tcW w:w="2880" w:type="dxa"/>
          </w:tcPr>
          <w:p w14:paraId="36C378D3" w14:textId="6FBDF63C" w:rsidR="00580D29" w:rsidRPr="005C0BB2" w:rsidRDefault="00580D29" w:rsidP="00580D29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  และ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03FF14D7" w14:textId="342CA29D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3,684</w:t>
            </w:r>
          </w:p>
        </w:tc>
        <w:tc>
          <w:tcPr>
            <w:tcW w:w="1080" w:type="dxa"/>
            <w:vAlign w:val="bottom"/>
          </w:tcPr>
          <w:p w14:paraId="6BCF3BF1" w14:textId="2F673063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4,214</w:t>
            </w:r>
          </w:p>
        </w:tc>
        <w:tc>
          <w:tcPr>
            <w:tcW w:w="1080" w:type="dxa"/>
            <w:vAlign w:val="bottom"/>
          </w:tcPr>
          <w:p w14:paraId="083B8377" w14:textId="24B80728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4,043</w:t>
            </w:r>
          </w:p>
        </w:tc>
        <w:tc>
          <w:tcPr>
            <w:tcW w:w="1080" w:type="dxa"/>
            <w:vAlign w:val="bottom"/>
          </w:tcPr>
          <w:p w14:paraId="6E2F29E5" w14:textId="42F73E0E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3,437</w:t>
            </w:r>
          </w:p>
        </w:tc>
        <w:tc>
          <w:tcPr>
            <w:tcW w:w="990" w:type="dxa"/>
            <w:vAlign w:val="bottom"/>
          </w:tcPr>
          <w:p w14:paraId="226722D7" w14:textId="22148597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69B05444" w14:textId="0855B7EB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15,378</w:t>
            </w:r>
          </w:p>
        </w:tc>
      </w:tr>
      <w:tr w:rsidR="00580D29" w:rsidRPr="005C0BB2" w14:paraId="47912AFB" w14:textId="77777777" w:rsidTr="0437CB7C">
        <w:tc>
          <w:tcPr>
            <w:tcW w:w="2880" w:type="dxa"/>
          </w:tcPr>
          <w:p w14:paraId="35AE426F" w14:textId="3723E48C" w:rsidR="00580D29" w:rsidRPr="005C0BB2" w:rsidRDefault="00580D29" w:rsidP="00580D29">
            <w:pPr>
              <w:spacing w:line="38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79376740" w14:textId="74791260" w:rsidR="00580D29" w:rsidRPr="005C0BB2" w:rsidRDefault="1B4A80AF" w:rsidP="0437CB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2,054</w:t>
            </w:r>
          </w:p>
        </w:tc>
        <w:tc>
          <w:tcPr>
            <w:tcW w:w="1080" w:type="dxa"/>
            <w:vAlign w:val="bottom"/>
          </w:tcPr>
          <w:p w14:paraId="5D80F4AA" w14:textId="79AFADAA" w:rsidR="00580D29" w:rsidRPr="005C0BB2" w:rsidRDefault="1B4A80AF" w:rsidP="0437CB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</w:t>
            </w:r>
            <w:r w:rsidR="00EC662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795</w:t>
            </w:r>
          </w:p>
        </w:tc>
        <w:tc>
          <w:tcPr>
            <w:tcW w:w="1080" w:type="dxa"/>
            <w:vAlign w:val="bottom"/>
          </w:tcPr>
          <w:p w14:paraId="373705AF" w14:textId="71341130" w:rsidR="00580D29" w:rsidRPr="005C0BB2" w:rsidRDefault="1B4A80AF" w:rsidP="0437CB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2,852</w:t>
            </w:r>
          </w:p>
        </w:tc>
        <w:tc>
          <w:tcPr>
            <w:tcW w:w="1080" w:type="dxa"/>
            <w:vAlign w:val="bottom"/>
          </w:tcPr>
          <w:p w14:paraId="54E1E1F1" w14:textId="69BFCADA" w:rsidR="00580D29" w:rsidRPr="005C0BB2" w:rsidRDefault="1B4A80AF" w:rsidP="0437CB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2,480</w:t>
            </w:r>
          </w:p>
        </w:tc>
        <w:tc>
          <w:tcPr>
            <w:tcW w:w="990" w:type="dxa"/>
            <w:vAlign w:val="bottom"/>
          </w:tcPr>
          <w:p w14:paraId="78A5AC72" w14:textId="502BBF13" w:rsidR="00580D29" w:rsidRPr="005C0BB2" w:rsidRDefault="1B4A80AF" w:rsidP="0437CB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06D57FB6" w14:textId="1A7E2C79" w:rsidR="00580D29" w:rsidRPr="005C0BB2" w:rsidRDefault="1B4A80AF" w:rsidP="0437CB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437CB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10,181</w:t>
            </w:r>
          </w:p>
        </w:tc>
      </w:tr>
    </w:tbl>
    <w:p w14:paraId="272AAC10" w14:textId="77777777" w:rsidR="00A52EA9" w:rsidRPr="005C0BB2" w:rsidRDefault="00A52EA9" w:rsidP="00A52EA9">
      <w:pPr>
        <w:tabs>
          <w:tab w:val="left" w:pos="630"/>
          <w:tab w:val="left" w:pos="7380"/>
        </w:tabs>
        <w:spacing w:line="240" w:lineRule="auto"/>
        <w:ind w:left="547" w:right="72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2B17A33A" w14:textId="7033F51F" w:rsidR="00A52EA9" w:rsidRPr="005C0BB2" w:rsidRDefault="00A52EA9" w:rsidP="00A52EA9">
      <w:pPr>
        <w:tabs>
          <w:tab w:val="left" w:pos="630"/>
          <w:tab w:val="left" w:pos="7380"/>
        </w:tabs>
        <w:spacing w:line="240" w:lineRule="auto"/>
        <w:ind w:left="547" w:right="72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ราคา</w:t>
      </w:r>
      <w:r w:rsidR="00E06F50">
        <w:rPr>
          <w:rFonts w:asciiTheme="majorBidi" w:eastAsia="Times New Roman" w:hAnsiTheme="majorBidi" w:cstheme="majorBidi" w:hint="cs"/>
          <w:sz w:val="28"/>
          <w:szCs w:val="28"/>
          <w:cs/>
        </w:rPr>
        <w:t>ทรัพย์สิน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ของกลุ่มบริษัทและบริษัทก่อนหักค่าเสื่อมราคาสะสมของ</w:t>
      </w:r>
      <w:r w:rsidR="0035789F" w:rsidRPr="005C0BB2">
        <w:rPr>
          <w:rFonts w:asciiTheme="majorBidi" w:eastAsia="Times New Roman" w:hAnsiTheme="majorBidi" w:cstheme="majorBidi"/>
          <w:sz w:val="28"/>
          <w:szCs w:val="28"/>
          <w:cs/>
        </w:rPr>
        <w:t>ส่วนปรับปรุงอาคารเช่า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และอุปกรณ์ ซึ่งได้คิดค่าเสื่อมราคาเต็มจำนวนแล้ว แต่ยังคงใช้งานจนถึงวันที่ </w:t>
      </w:r>
      <w:r w:rsidR="0025331E" w:rsidRPr="005C0BB2">
        <w:rPr>
          <w:rFonts w:asciiTheme="majorBidi" w:hAnsiTheme="majorBidi" w:cstheme="majorBidi"/>
          <w:sz w:val="28"/>
          <w:szCs w:val="28"/>
        </w:rPr>
        <w:t>31</w:t>
      </w:r>
      <w:r w:rsidR="0025331E"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5331E" w:rsidRPr="005C0BB2">
        <w:rPr>
          <w:rFonts w:asciiTheme="majorBidi" w:hAnsiTheme="majorBidi" w:cstheme="majorBidi"/>
          <w:sz w:val="28"/>
          <w:szCs w:val="28"/>
        </w:rPr>
        <w:t>256</w:t>
      </w:r>
      <w:r w:rsidR="00580D29">
        <w:rPr>
          <w:rFonts w:asciiTheme="majorBidi" w:hAnsiTheme="majorBidi" w:cstheme="majorBidi"/>
          <w:sz w:val="28"/>
          <w:szCs w:val="28"/>
        </w:rPr>
        <w:t>4</w:t>
      </w:r>
      <w:r w:rsidR="0025331E"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มีจำนวน </w:t>
      </w:r>
      <w:r w:rsidR="005D6E7C">
        <w:rPr>
          <w:rFonts w:asciiTheme="majorBidi" w:eastAsia="Times New Roman" w:hAnsiTheme="majorBidi" w:cstheme="majorBidi"/>
          <w:sz w:val="28"/>
          <w:szCs w:val="28"/>
        </w:rPr>
        <w:t>21</w:t>
      </w:r>
      <w:r w:rsidR="001945AC">
        <w:rPr>
          <w:rFonts w:asciiTheme="majorBidi" w:eastAsia="Times New Roman" w:hAnsiTheme="majorBidi" w:cstheme="majorBidi"/>
          <w:sz w:val="28"/>
          <w:szCs w:val="28"/>
        </w:rPr>
        <w:t>.83</w:t>
      </w:r>
      <w:r w:rsidR="00730B87"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ล้านบาท </w:t>
      </w: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(</w:t>
      </w:r>
      <w:r w:rsidR="0025331E" w:rsidRPr="005C0BB2">
        <w:rPr>
          <w:rFonts w:asciiTheme="majorBidi" w:eastAsia="Times New Roman" w:hAnsiTheme="majorBidi" w:cstheme="majorBidi"/>
          <w:i/>
          <w:iCs/>
          <w:sz w:val="28"/>
          <w:szCs w:val="28"/>
        </w:rPr>
        <w:t>2</w:t>
      </w: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5</w:t>
      </w:r>
      <w:r w:rsidRPr="005C0BB2">
        <w:rPr>
          <w:rFonts w:asciiTheme="majorBidi" w:eastAsia="Times New Roman" w:hAnsiTheme="majorBidi" w:cstheme="majorBidi"/>
          <w:i/>
          <w:iCs/>
          <w:sz w:val="28"/>
          <w:szCs w:val="28"/>
        </w:rPr>
        <w:t>6</w:t>
      </w:r>
      <w:r w:rsidR="00580D29">
        <w:rPr>
          <w:rFonts w:asciiTheme="majorBidi" w:eastAsia="Times New Roman" w:hAnsiTheme="majorBidi" w:cstheme="majorBidi"/>
          <w:i/>
          <w:iCs/>
          <w:sz w:val="28"/>
          <w:szCs w:val="28"/>
        </w:rPr>
        <w:t>3</w:t>
      </w:r>
      <w:r w:rsidRPr="005C0BB2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: </w:t>
      </w:r>
      <w:r w:rsidR="00580D29">
        <w:rPr>
          <w:rFonts w:asciiTheme="majorBidi" w:eastAsia="Times New Roman" w:hAnsiTheme="majorBidi" w:cstheme="majorBidi"/>
          <w:i/>
          <w:iCs/>
          <w:sz w:val="28"/>
          <w:szCs w:val="28"/>
        </w:rPr>
        <w:t>15.08</w:t>
      </w: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 xml:space="preserve"> ล้านบาท)</w:t>
      </w:r>
    </w:p>
    <w:p w14:paraId="50738B98" w14:textId="484F8F33" w:rsidR="00AF0161" w:rsidRDefault="00AF0161" w:rsidP="00AF016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  <w:lang w:val="en-US"/>
        </w:rPr>
      </w:pPr>
    </w:p>
    <w:p w14:paraId="2F3580BA" w14:textId="3E2DC950" w:rsidR="00816798" w:rsidRDefault="00816798" w:rsidP="00AF016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  <w:lang w:val="en-US"/>
        </w:rPr>
      </w:pPr>
    </w:p>
    <w:p w14:paraId="7D90E9D6" w14:textId="3B67A689" w:rsidR="00AF4CD5" w:rsidRDefault="00AF4CD5" w:rsidP="00AF016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  <w:lang w:val="en-US"/>
        </w:rPr>
      </w:pPr>
    </w:p>
    <w:p w14:paraId="126CAFE9" w14:textId="77777777" w:rsidR="00AF4CD5" w:rsidRPr="005C0BB2" w:rsidRDefault="00AF4CD5" w:rsidP="00AF016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  <w:lang w:val="en-US"/>
        </w:rPr>
      </w:pPr>
    </w:p>
    <w:p w14:paraId="7BBF29DF" w14:textId="554E41EB" w:rsidR="00AF0161" w:rsidRPr="00592E72" w:rsidRDefault="00AF0161" w:rsidP="00AF0161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1</w:t>
      </w:r>
      <w:r w:rsidR="00AF4CD5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5C0BB2"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  <w:tab/>
      </w:r>
      <w:r w:rsidRPr="00592E72"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  <w:t>สัญญาเช่า</w:t>
      </w:r>
    </w:p>
    <w:p w14:paraId="5AD4EBB1" w14:textId="77777777" w:rsidR="00B4143B" w:rsidRDefault="00B4143B" w:rsidP="00A15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tbl>
      <w:tblPr>
        <w:tblW w:w="957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726"/>
        <w:gridCol w:w="1259"/>
        <w:gridCol w:w="236"/>
        <w:gridCol w:w="1294"/>
        <w:gridCol w:w="236"/>
        <w:gridCol w:w="1294"/>
        <w:gridCol w:w="253"/>
        <w:gridCol w:w="1280"/>
      </w:tblGrid>
      <w:tr w:rsidR="00B4143B" w:rsidRPr="00592E72" w14:paraId="71358E77" w14:textId="77777777" w:rsidTr="00FD03B1">
        <w:trPr>
          <w:trHeight w:val="368"/>
        </w:trPr>
        <w:tc>
          <w:tcPr>
            <w:tcW w:w="3726" w:type="dxa"/>
            <w:shd w:val="clear" w:color="auto" w:fill="auto"/>
          </w:tcPr>
          <w:p w14:paraId="3A18285A" w14:textId="145230C1" w:rsidR="00B4143B" w:rsidRPr="00592E72" w:rsidRDefault="00316666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89" w:type="dxa"/>
            <w:gridSpan w:val="3"/>
            <w:shd w:val="clear" w:color="auto" w:fill="auto"/>
          </w:tcPr>
          <w:p w14:paraId="4BD0D385" w14:textId="77777777" w:rsidR="00B4143B" w:rsidRPr="00592E72" w:rsidRDefault="00B4143B" w:rsidP="00FD03B1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E7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54F7274" w14:textId="77777777" w:rsidR="00B4143B" w:rsidRPr="00592E72" w:rsidRDefault="00B4143B" w:rsidP="00FD03B1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2827" w:type="dxa"/>
            <w:gridSpan w:val="3"/>
            <w:shd w:val="clear" w:color="auto" w:fill="auto"/>
          </w:tcPr>
          <w:p w14:paraId="73E69D83" w14:textId="77777777" w:rsidR="00B4143B" w:rsidRPr="00592E72" w:rsidRDefault="00B4143B" w:rsidP="00FD03B1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92E7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143B" w:rsidRPr="00592E72" w14:paraId="6594E8D0" w14:textId="77777777" w:rsidTr="00FD03B1">
        <w:trPr>
          <w:trHeight w:val="382"/>
        </w:trPr>
        <w:tc>
          <w:tcPr>
            <w:tcW w:w="3726" w:type="dxa"/>
            <w:shd w:val="clear" w:color="auto" w:fill="auto"/>
          </w:tcPr>
          <w:p w14:paraId="2EA77061" w14:textId="43091798" w:rsidR="00B4143B" w:rsidRPr="00592E72" w:rsidRDefault="00316666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shd w:val="clear" w:color="auto" w:fill="auto"/>
          </w:tcPr>
          <w:p w14:paraId="688F0A89" w14:textId="77777777" w:rsidR="00B4143B" w:rsidRPr="00592E72" w:rsidRDefault="00B4143B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2E7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29406AE" w14:textId="77777777" w:rsidR="00B4143B" w:rsidRPr="00592E72" w:rsidRDefault="00B4143B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3D1240B" w14:textId="77777777" w:rsidR="00B4143B" w:rsidRPr="00592E72" w:rsidRDefault="00B4143B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2E7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596083E0" w14:textId="77777777" w:rsidR="00B4143B" w:rsidRPr="00592E72" w:rsidRDefault="00B4143B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shd w:val="clear" w:color="auto" w:fill="auto"/>
          </w:tcPr>
          <w:p w14:paraId="66B005F5" w14:textId="77777777" w:rsidR="00B4143B" w:rsidRPr="00592E72" w:rsidRDefault="00B4143B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2E7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3" w:type="dxa"/>
            <w:shd w:val="clear" w:color="auto" w:fill="auto"/>
          </w:tcPr>
          <w:p w14:paraId="09E18331" w14:textId="77777777" w:rsidR="00B4143B" w:rsidRPr="00592E72" w:rsidRDefault="00B4143B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2B729398" w14:textId="77777777" w:rsidR="00B4143B" w:rsidRPr="00592E72" w:rsidRDefault="00B4143B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2E7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4143B" w:rsidRPr="00592E72" w14:paraId="39707757" w14:textId="77777777" w:rsidTr="00FD03B1">
        <w:trPr>
          <w:trHeight w:val="368"/>
        </w:trPr>
        <w:tc>
          <w:tcPr>
            <w:tcW w:w="3726" w:type="dxa"/>
            <w:shd w:val="clear" w:color="auto" w:fill="auto"/>
          </w:tcPr>
          <w:p w14:paraId="1CB44F0D" w14:textId="18435A5F" w:rsidR="00B4143B" w:rsidRPr="00CA45B4" w:rsidRDefault="00B4143B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852" w:type="dxa"/>
            <w:gridSpan w:val="7"/>
            <w:shd w:val="clear" w:color="auto" w:fill="auto"/>
          </w:tcPr>
          <w:p w14:paraId="4C49773F" w14:textId="77777777" w:rsidR="00B4143B" w:rsidRPr="00592E72" w:rsidRDefault="00B4143B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  <w:r w:rsidRPr="00592E72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592E72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592E72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961B94" w:rsidRPr="00592E72" w14:paraId="07755CD3" w14:textId="77777777" w:rsidTr="00A4372B">
        <w:trPr>
          <w:trHeight w:val="355"/>
        </w:trPr>
        <w:tc>
          <w:tcPr>
            <w:tcW w:w="3726" w:type="dxa"/>
            <w:vAlign w:val="bottom"/>
          </w:tcPr>
          <w:p w14:paraId="07B7290F" w14:textId="2F7B9499" w:rsidR="00961B94" w:rsidRPr="00592E72" w:rsidRDefault="00923D23" w:rsidP="0096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อาคารและพื้นที่สำนักงาน</w:t>
            </w: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18AEE56A" w14:textId="01977CFC" w:rsidR="00961B94" w:rsidRPr="00592E72" w:rsidRDefault="00E75B01" w:rsidP="0096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</w:t>
            </w:r>
            <w:r w:rsidR="006F0E0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3,027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A3D97F" w14:textId="77777777" w:rsidR="00961B94" w:rsidRPr="00592E72" w:rsidRDefault="00961B94" w:rsidP="0096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0DB8347" w14:textId="0B2B0E74" w:rsidR="00961B94" w:rsidRPr="00592E72" w:rsidRDefault="00BE09BD" w:rsidP="0096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</w:t>
            </w:r>
            <w:r w:rsidR="006F0E0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9,929</w:t>
            </w:r>
          </w:p>
        </w:tc>
        <w:tc>
          <w:tcPr>
            <w:tcW w:w="236" w:type="dxa"/>
            <w:shd w:val="clear" w:color="auto" w:fill="auto"/>
          </w:tcPr>
          <w:p w14:paraId="5047FFBA" w14:textId="77777777" w:rsidR="00961B94" w:rsidRPr="00592E72" w:rsidRDefault="00961B94" w:rsidP="0096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52A609A" w14:textId="27AFB6CA" w:rsidR="00961B94" w:rsidRPr="00592E72" w:rsidRDefault="006F0E05" w:rsidP="0096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8,208</w:t>
            </w:r>
          </w:p>
        </w:tc>
        <w:tc>
          <w:tcPr>
            <w:tcW w:w="253" w:type="dxa"/>
            <w:shd w:val="clear" w:color="auto" w:fill="auto"/>
          </w:tcPr>
          <w:p w14:paraId="75C8F292" w14:textId="77777777" w:rsidR="00961B94" w:rsidRPr="00592E72" w:rsidRDefault="00961B94" w:rsidP="0096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</w:tcPr>
          <w:p w14:paraId="390ECA58" w14:textId="4124FC58" w:rsidR="00961B94" w:rsidRPr="00592E72" w:rsidRDefault="00B86818" w:rsidP="0096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12,</w:t>
            </w:r>
            <w:r w:rsidR="0053458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729</w:t>
            </w:r>
          </w:p>
        </w:tc>
      </w:tr>
    </w:tbl>
    <w:p w14:paraId="2845DA03" w14:textId="77777777" w:rsidR="00B4143B" w:rsidRPr="00592E72" w:rsidRDefault="00B4143B" w:rsidP="00AF0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2DC5F53F" w14:textId="77777777" w:rsidR="00AF4CD5" w:rsidRPr="00592E72" w:rsidRDefault="00AF4CD5" w:rsidP="00AF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592E72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Pr="00592E72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592E72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592E72">
        <w:rPr>
          <w:rFonts w:asciiTheme="majorBidi" w:hAnsiTheme="majorBidi" w:cstheme="majorBidi"/>
          <w:spacing w:val="-4"/>
          <w:sz w:val="28"/>
          <w:szCs w:val="28"/>
        </w:rPr>
        <w:t>2564</w:t>
      </w:r>
      <w:r w:rsidRPr="00592E7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กลุ่มบริษัทลงนามในสัญญาเช่าอาคารและพื้นที่สำนักงานภายใต้สัญญาเช่าดำเนินงานหลายฉบับกับ</w:t>
      </w:r>
      <w:r w:rsidRPr="00592E72">
        <w:rPr>
          <w:rFonts w:asciiTheme="majorBidi" w:hAnsiTheme="majorBidi" w:cstheme="majorBidi" w:hint="cs"/>
          <w:spacing w:val="-4"/>
          <w:sz w:val="28"/>
          <w:szCs w:val="28"/>
          <w:cs/>
        </w:rPr>
        <w:t>บุคคลหรือกิจการที่เกี่ยวข้องกันและ</w:t>
      </w:r>
      <w:r w:rsidRPr="00592E72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บุคคลอื่นโดยมีระยะเวลาเช่า </w:t>
      </w:r>
      <w:r w:rsidRPr="00592E72">
        <w:rPr>
          <w:rFonts w:asciiTheme="majorBidi" w:hAnsiTheme="majorBidi" w:cstheme="majorBidi"/>
          <w:spacing w:val="-4"/>
          <w:sz w:val="28"/>
          <w:szCs w:val="28"/>
        </w:rPr>
        <w:t>1 - 3</w:t>
      </w:r>
      <w:r w:rsidRPr="00592E7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 กลุ่มบริษัทมีสิทธิต่อสัญญาเช่าเมื่อสิ้นสุดอายุสัญญา ค่าเช่าจะมีการทบทวนทุกครั้งเมื่อครบกำหนดสัญญาเพื่อให้สอดคล้องกับราคาตลาด</w:t>
      </w:r>
    </w:p>
    <w:p w14:paraId="1E5E40F0" w14:textId="77777777" w:rsidR="00AF4CD5" w:rsidRPr="00592E72" w:rsidRDefault="00AF4CD5" w:rsidP="00AF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eastAsia="AngsanaNew" w:hAnsiTheme="majorBidi" w:cstheme="majorBidi"/>
          <w:sz w:val="20"/>
          <w:szCs w:val="20"/>
          <w:lang w:eastAsia="en-GB"/>
        </w:rPr>
      </w:pPr>
    </w:p>
    <w:p w14:paraId="46EC8995" w14:textId="44AF3A74" w:rsidR="00AF4CD5" w:rsidRDefault="00AF4CD5" w:rsidP="00AF4CD5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F4CD5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11625553" w14:textId="77777777" w:rsidR="00CA45B4" w:rsidRPr="00AF4CD5" w:rsidRDefault="00CA45B4" w:rsidP="00AF4CD5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AA04FF6" w14:textId="70F1AACB" w:rsidR="004254C1" w:rsidRPr="00AF4CD5" w:rsidRDefault="00AF4CD5" w:rsidP="00AF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eastAsia="Times New Roman" w:hAnsiTheme="majorBidi" w:cstheme="majorBidi"/>
          <w:sz w:val="16"/>
          <w:szCs w:val="16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กลุ่มบริษัทมี</w:t>
      </w:r>
      <w:r w:rsidRPr="00AF4CD5">
        <w:rPr>
          <w:rFonts w:asciiTheme="majorBidi" w:hAnsiTheme="majorBidi" w:cstheme="majorBidi" w:hint="cs"/>
          <w:sz w:val="28"/>
          <w:szCs w:val="28"/>
          <w:cs/>
        </w:rPr>
        <w:t>สิทธิ</w:t>
      </w:r>
      <w:r w:rsidRPr="00AF4CD5">
        <w:rPr>
          <w:rFonts w:asciiTheme="majorBidi" w:hAnsiTheme="majorBidi" w:cstheme="majorBidi"/>
          <w:sz w:val="28"/>
          <w:szCs w:val="28"/>
          <w:cs/>
        </w:rPr>
        <w:t xml:space="preserve">เลือกขยายอายุสัญญาเช่าภายในหนึ่งปีก่อนสิ้นสุดระยะเวลาเช่า </w:t>
      </w:r>
      <w:r w:rsidRPr="00AF4CD5">
        <w:rPr>
          <w:rFonts w:asciiTheme="majorBidi" w:hAnsiTheme="majorBidi" w:cstheme="majorBidi" w:hint="cs"/>
          <w:sz w:val="28"/>
          <w:szCs w:val="28"/>
          <w:cs/>
        </w:rPr>
        <w:t>ซึ่ง</w:t>
      </w:r>
      <w:r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AF4CD5">
        <w:rPr>
          <w:rFonts w:asciiTheme="majorBidi" w:hAnsiTheme="majorBidi" w:cstheme="majorBidi"/>
          <w:sz w:val="28"/>
          <w:szCs w:val="28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AF4CD5">
        <w:rPr>
          <w:rFonts w:asciiTheme="majorBidi" w:hAnsiTheme="majorBidi" w:cstheme="majorBidi" w:hint="cs"/>
          <w:sz w:val="28"/>
          <w:szCs w:val="28"/>
          <w:cs/>
        </w:rPr>
        <w:t>ดังกล่าวอย่างสม่ำเสมอ</w:t>
      </w:r>
    </w:p>
    <w:p w14:paraId="493F8504" w14:textId="77777777" w:rsidR="00E262DA" w:rsidRPr="0048310B" w:rsidRDefault="00E262DA" w:rsidP="003F6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highlight w:val="yellow"/>
          <w:lang w:val="en-GB"/>
        </w:rPr>
      </w:pPr>
    </w:p>
    <w:tbl>
      <w:tblPr>
        <w:tblW w:w="957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726"/>
        <w:gridCol w:w="1259"/>
        <w:gridCol w:w="236"/>
        <w:gridCol w:w="1294"/>
        <w:gridCol w:w="236"/>
        <w:gridCol w:w="1294"/>
        <w:gridCol w:w="253"/>
        <w:gridCol w:w="1280"/>
      </w:tblGrid>
      <w:tr w:rsidR="003F68BD" w:rsidRPr="0048310B" w14:paraId="69F552B6" w14:textId="77777777" w:rsidTr="00592E72">
        <w:trPr>
          <w:trHeight w:val="368"/>
        </w:trPr>
        <w:tc>
          <w:tcPr>
            <w:tcW w:w="3726" w:type="dxa"/>
            <w:shd w:val="clear" w:color="auto" w:fill="auto"/>
          </w:tcPr>
          <w:p w14:paraId="272AFFAF" w14:textId="77777777" w:rsidR="003F68BD" w:rsidRPr="00592E72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bookmarkStart w:id="19" w:name="_Hlk94875615"/>
          </w:p>
        </w:tc>
        <w:tc>
          <w:tcPr>
            <w:tcW w:w="2789" w:type="dxa"/>
            <w:gridSpan w:val="3"/>
            <w:shd w:val="clear" w:color="auto" w:fill="auto"/>
          </w:tcPr>
          <w:p w14:paraId="379FA747" w14:textId="77777777" w:rsidR="003F68BD" w:rsidRPr="00592E72" w:rsidRDefault="003F68BD" w:rsidP="00FD3D9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E7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2E12C4F" w14:textId="77777777" w:rsidR="003F68BD" w:rsidRPr="00592E72" w:rsidRDefault="003F68BD" w:rsidP="00FD3D9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2827" w:type="dxa"/>
            <w:gridSpan w:val="3"/>
            <w:shd w:val="clear" w:color="auto" w:fill="auto"/>
          </w:tcPr>
          <w:p w14:paraId="136D7A31" w14:textId="0FF88BAD" w:rsidR="003F68BD" w:rsidRPr="00592E72" w:rsidRDefault="003F68BD" w:rsidP="00FD3D9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92E7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68BD" w:rsidRPr="0048310B" w14:paraId="68C0830E" w14:textId="77777777" w:rsidTr="00592E72">
        <w:trPr>
          <w:trHeight w:val="382"/>
        </w:trPr>
        <w:tc>
          <w:tcPr>
            <w:tcW w:w="3726" w:type="dxa"/>
            <w:shd w:val="clear" w:color="auto" w:fill="auto"/>
          </w:tcPr>
          <w:p w14:paraId="037307B5" w14:textId="5E21CD48" w:rsidR="003F68BD" w:rsidRPr="00592E72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92E7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</w:t>
            </w:r>
            <w:r w:rsidR="007C4D49" w:rsidRPr="00592E7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ปี</w:t>
            </w:r>
            <w:r w:rsidRPr="00592E7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592E7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7C4D49" w:rsidRPr="00592E7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592E7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C4D49" w:rsidRPr="00592E7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shd w:val="clear" w:color="auto" w:fill="auto"/>
          </w:tcPr>
          <w:p w14:paraId="6EFB5A55" w14:textId="3833C552" w:rsidR="003F68BD" w:rsidRPr="00592E72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2E7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0D29" w:rsidRPr="00592E7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BC555D5" w14:textId="77777777" w:rsidR="003F68BD" w:rsidRPr="00592E72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C7A9609" w14:textId="03418E25" w:rsidR="003F68BD" w:rsidRPr="00592E72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2E7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0D29" w:rsidRPr="00592E7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5DA9FF4" w14:textId="77777777" w:rsidR="003F68BD" w:rsidRPr="00592E72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shd w:val="clear" w:color="auto" w:fill="auto"/>
          </w:tcPr>
          <w:p w14:paraId="4F370E75" w14:textId="0E35F752" w:rsidR="003F68BD" w:rsidRPr="00592E72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2E7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0D29" w:rsidRPr="00592E7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3" w:type="dxa"/>
            <w:shd w:val="clear" w:color="auto" w:fill="auto"/>
          </w:tcPr>
          <w:p w14:paraId="0E328EE6" w14:textId="77777777" w:rsidR="003F68BD" w:rsidRPr="00592E72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44A0D2B7" w14:textId="748EBA93" w:rsidR="003F68BD" w:rsidRPr="00592E72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2E7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0D29" w:rsidRPr="00592E7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F68BD" w:rsidRPr="0048310B" w14:paraId="5682A950" w14:textId="77777777" w:rsidTr="00592E72">
        <w:trPr>
          <w:trHeight w:val="368"/>
        </w:trPr>
        <w:tc>
          <w:tcPr>
            <w:tcW w:w="3726" w:type="dxa"/>
            <w:shd w:val="clear" w:color="auto" w:fill="auto"/>
          </w:tcPr>
          <w:p w14:paraId="3C70A25A" w14:textId="0A9EC269" w:rsidR="003F68BD" w:rsidRPr="00CA45B4" w:rsidRDefault="00CA45B4" w:rsidP="00CA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A45B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5852" w:type="dxa"/>
            <w:gridSpan w:val="7"/>
            <w:shd w:val="clear" w:color="auto" w:fill="auto"/>
          </w:tcPr>
          <w:p w14:paraId="4811309C" w14:textId="77777777" w:rsidR="003F68BD" w:rsidRPr="00592E72" w:rsidRDefault="003F68BD" w:rsidP="00FD3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  <w:r w:rsidRPr="00592E72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592E72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592E72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A45B4" w:rsidRPr="0048310B" w14:paraId="0A3877EE" w14:textId="77777777" w:rsidTr="00592E72">
        <w:trPr>
          <w:trHeight w:val="355"/>
        </w:trPr>
        <w:tc>
          <w:tcPr>
            <w:tcW w:w="3726" w:type="dxa"/>
            <w:shd w:val="clear" w:color="auto" w:fill="auto"/>
            <w:vAlign w:val="bottom"/>
          </w:tcPr>
          <w:p w14:paraId="7DE34124" w14:textId="2E241A31" w:rsidR="00CA45B4" w:rsidRPr="00592E72" w:rsidRDefault="00CA45B4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CA45B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การลดค่าเช่าที่เกี่ยวข้องกับ </w:t>
            </w:r>
            <w:r w:rsidRPr="00CA45B4">
              <w:rPr>
                <w:rFonts w:asciiTheme="majorBidi" w:eastAsia="Times New Roman" w:hAnsiTheme="majorBidi" w:cstheme="majorBidi"/>
                <w:sz w:val="28"/>
                <w:szCs w:val="28"/>
              </w:rPr>
              <w:t>COVID-</w:t>
            </w:r>
            <w:r w:rsidRPr="00CA45B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19</w:t>
            </w:r>
          </w:p>
        </w:tc>
        <w:tc>
          <w:tcPr>
            <w:tcW w:w="1259" w:type="dxa"/>
            <w:shd w:val="clear" w:color="auto" w:fill="auto"/>
          </w:tcPr>
          <w:p w14:paraId="1246F818" w14:textId="63EAE0CA" w:rsidR="00CA45B4" w:rsidRPr="00592E72" w:rsidRDefault="008216DB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="00923D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106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A8677E" w14:textId="77777777" w:rsidR="00CA45B4" w:rsidRPr="00592E72" w:rsidRDefault="00CA45B4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shd w:val="clear" w:color="auto" w:fill="auto"/>
          </w:tcPr>
          <w:p w14:paraId="22971E26" w14:textId="3652648E" w:rsidR="00CA45B4" w:rsidRPr="00592E72" w:rsidRDefault="0042568A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(18)</w:t>
            </w:r>
          </w:p>
        </w:tc>
        <w:tc>
          <w:tcPr>
            <w:tcW w:w="236" w:type="dxa"/>
            <w:shd w:val="clear" w:color="auto" w:fill="auto"/>
          </w:tcPr>
          <w:p w14:paraId="1A6C5553" w14:textId="77777777" w:rsidR="00CA45B4" w:rsidRPr="00592E72" w:rsidRDefault="00CA45B4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49120980" w14:textId="5FA6B4E6" w:rsidR="00CA45B4" w:rsidRPr="00592E72" w:rsidRDefault="0042568A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(90)</w:t>
            </w:r>
          </w:p>
        </w:tc>
        <w:tc>
          <w:tcPr>
            <w:tcW w:w="253" w:type="dxa"/>
            <w:shd w:val="clear" w:color="auto" w:fill="auto"/>
          </w:tcPr>
          <w:p w14:paraId="54033DC1" w14:textId="77777777" w:rsidR="00CA45B4" w:rsidRPr="00592E72" w:rsidRDefault="00CA45B4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shd w:val="clear" w:color="auto" w:fill="auto"/>
          </w:tcPr>
          <w:p w14:paraId="1B64EF2E" w14:textId="4F30EA7B" w:rsidR="00CA45B4" w:rsidRPr="00592E72" w:rsidRDefault="0042568A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(6)</w:t>
            </w:r>
          </w:p>
        </w:tc>
      </w:tr>
      <w:tr w:rsidR="00A072AF" w:rsidRPr="0048310B" w14:paraId="4C668043" w14:textId="77777777" w:rsidTr="00592E72">
        <w:trPr>
          <w:trHeight w:val="355"/>
        </w:trPr>
        <w:tc>
          <w:tcPr>
            <w:tcW w:w="3726" w:type="dxa"/>
            <w:shd w:val="clear" w:color="auto" w:fill="auto"/>
            <w:vAlign w:val="bottom"/>
          </w:tcPr>
          <w:p w14:paraId="78FDA0B4" w14:textId="7114F5C6" w:rsidR="00A072AF" w:rsidRPr="00592E72" w:rsidRDefault="00A072AF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592E72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ค่าเสื่อมราคาของสินทรัพย์สิทธิการใช้</w:t>
            </w:r>
          </w:p>
        </w:tc>
        <w:tc>
          <w:tcPr>
            <w:tcW w:w="1259" w:type="dxa"/>
            <w:shd w:val="clear" w:color="auto" w:fill="auto"/>
          </w:tcPr>
          <w:p w14:paraId="350B2415" w14:textId="77777777" w:rsidR="00A072AF" w:rsidRPr="00592E72" w:rsidRDefault="00A072AF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741BDD" w14:textId="77777777" w:rsidR="00A072AF" w:rsidRPr="00592E72" w:rsidRDefault="00A072AF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shd w:val="clear" w:color="auto" w:fill="auto"/>
          </w:tcPr>
          <w:p w14:paraId="0C5DA5C9" w14:textId="77777777" w:rsidR="00A072AF" w:rsidRPr="00592E72" w:rsidRDefault="00A072AF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ADC1D8" w14:textId="77777777" w:rsidR="00A072AF" w:rsidRPr="00592E72" w:rsidRDefault="00A072AF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47F273A7" w14:textId="77777777" w:rsidR="00A072AF" w:rsidRPr="00592E72" w:rsidRDefault="00A072AF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3" w:type="dxa"/>
            <w:shd w:val="clear" w:color="auto" w:fill="auto"/>
          </w:tcPr>
          <w:p w14:paraId="3B4BB4FF" w14:textId="77777777" w:rsidR="00A072AF" w:rsidRPr="00592E72" w:rsidRDefault="00A072AF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shd w:val="clear" w:color="auto" w:fill="auto"/>
          </w:tcPr>
          <w:p w14:paraId="626B609E" w14:textId="77777777" w:rsidR="00A072AF" w:rsidRPr="00592E72" w:rsidRDefault="00A072AF" w:rsidP="00024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bookmarkEnd w:id="19"/>
      <w:tr w:rsidR="00580D29" w:rsidRPr="0048310B" w14:paraId="02859087" w14:textId="77777777" w:rsidTr="00592E72">
        <w:trPr>
          <w:trHeight w:val="355"/>
        </w:trPr>
        <w:tc>
          <w:tcPr>
            <w:tcW w:w="3726" w:type="dxa"/>
            <w:shd w:val="clear" w:color="auto" w:fill="auto"/>
            <w:vAlign w:val="bottom"/>
          </w:tcPr>
          <w:p w14:paraId="285F4780" w14:textId="10AF4AE9" w:rsidR="00580D29" w:rsidRPr="00592E72" w:rsidRDefault="00580D29" w:rsidP="00580D29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hanging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592E72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อาคารและพื้นที่สำนักงาน</w:t>
            </w:r>
          </w:p>
        </w:tc>
        <w:tc>
          <w:tcPr>
            <w:tcW w:w="1259" w:type="dxa"/>
            <w:shd w:val="clear" w:color="auto" w:fill="auto"/>
          </w:tcPr>
          <w:p w14:paraId="6A46B4C5" w14:textId="28CB822B" w:rsidR="00580D29" w:rsidRPr="00592E72" w:rsidRDefault="008216DB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7,790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91CE0C" w14:textId="77777777" w:rsidR="00580D29" w:rsidRPr="00592E7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shd w:val="clear" w:color="auto" w:fill="auto"/>
          </w:tcPr>
          <w:p w14:paraId="359A6C17" w14:textId="56026AB8" w:rsidR="00580D29" w:rsidRPr="00592E7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92E7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9,310</w:t>
            </w:r>
          </w:p>
        </w:tc>
        <w:tc>
          <w:tcPr>
            <w:tcW w:w="236" w:type="dxa"/>
            <w:shd w:val="clear" w:color="auto" w:fill="auto"/>
          </w:tcPr>
          <w:p w14:paraId="00317E02" w14:textId="77777777" w:rsidR="00580D29" w:rsidRPr="00592E7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05BBC96E" w14:textId="627B1265" w:rsidR="00580D29" w:rsidRPr="00592E72" w:rsidRDefault="0042568A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3,943</w:t>
            </w:r>
          </w:p>
        </w:tc>
        <w:tc>
          <w:tcPr>
            <w:tcW w:w="253" w:type="dxa"/>
            <w:shd w:val="clear" w:color="auto" w:fill="auto"/>
          </w:tcPr>
          <w:p w14:paraId="102B2502" w14:textId="77777777" w:rsidR="00580D29" w:rsidRPr="00592E7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shd w:val="clear" w:color="auto" w:fill="auto"/>
          </w:tcPr>
          <w:p w14:paraId="6237675F" w14:textId="1E9FF87D" w:rsidR="00580D29" w:rsidRPr="00592E7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92E7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6,767</w:t>
            </w:r>
          </w:p>
        </w:tc>
      </w:tr>
      <w:tr w:rsidR="00580D29" w:rsidRPr="0048310B" w14:paraId="144AFA83" w14:textId="77777777" w:rsidTr="00592E72">
        <w:trPr>
          <w:trHeight w:val="355"/>
        </w:trPr>
        <w:tc>
          <w:tcPr>
            <w:tcW w:w="3726" w:type="dxa"/>
            <w:shd w:val="clear" w:color="auto" w:fill="auto"/>
            <w:vAlign w:val="bottom"/>
          </w:tcPr>
          <w:p w14:paraId="215050E0" w14:textId="77777777" w:rsidR="00580D29" w:rsidRPr="00592E7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592E7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259" w:type="dxa"/>
            <w:shd w:val="clear" w:color="auto" w:fill="auto"/>
          </w:tcPr>
          <w:p w14:paraId="213B60B1" w14:textId="5A6A1301" w:rsidR="00580D29" w:rsidRPr="00592E72" w:rsidRDefault="0042568A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F92C6E" w14:textId="77777777" w:rsidR="00580D29" w:rsidRPr="00592E7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shd w:val="clear" w:color="auto" w:fill="auto"/>
          </w:tcPr>
          <w:p w14:paraId="5B2A78C3" w14:textId="5DEBCDEB" w:rsidR="00580D29" w:rsidRPr="00592E7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592E7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1,133</w:t>
            </w:r>
          </w:p>
        </w:tc>
        <w:tc>
          <w:tcPr>
            <w:tcW w:w="236" w:type="dxa"/>
            <w:shd w:val="clear" w:color="auto" w:fill="auto"/>
          </w:tcPr>
          <w:p w14:paraId="0767B3F9" w14:textId="77777777" w:rsidR="00580D29" w:rsidRPr="00592E7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307016D9" w14:textId="184B0E9B" w:rsidR="00580D29" w:rsidRPr="00592E72" w:rsidRDefault="0042568A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418</w:t>
            </w:r>
          </w:p>
        </w:tc>
        <w:tc>
          <w:tcPr>
            <w:tcW w:w="253" w:type="dxa"/>
            <w:shd w:val="clear" w:color="auto" w:fill="auto"/>
          </w:tcPr>
          <w:p w14:paraId="57294FEF" w14:textId="77777777" w:rsidR="00580D29" w:rsidRPr="00592E7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shd w:val="clear" w:color="auto" w:fill="auto"/>
          </w:tcPr>
          <w:p w14:paraId="66EC5A24" w14:textId="5017E7AF" w:rsidR="00580D29" w:rsidRPr="00592E7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592E7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831</w:t>
            </w:r>
          </w:p>
        </w:tc>
      </w:tr>
      <w:tr w:rsidR="00CA45B4" w:rsidRPr="0048310B" w14:paraId="1A7224F6" w14:textId="77777777" w:rsidTr="00917EE2">
        <w:trPr>
          <w:trHeight w:val="355"/>
        </w:trPr>
        <w:tc>
          <w:tcPr>
            <w:tcW w:w="3726" w:type="dxa"/>
          </w:tcPr>
          <w:p w14:paraId="5CB66401" w14:textId="36C4AD4C" w:rsidR="00CA45B4" w:rsidRPr="00CA45B4" w:rsidRDefault="00CA45B4" w:rsidP="00CA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cs/>
                <w:lang w:val="en-GB"/>
              </w:rPr>
            </w:pPr>
            <w:r w:rsidRPr="001C757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ค่าใช้จ่ายสัญญาเช่าระยะสั้น</w:t>
            </w:r>
            <w:r w:rsidRPr="001C757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5C275879" w14:textId="729C6A08" w:rsidR="00CA45B4" w:rsidRPr="00592E72" w:rsidRDefault="0042568A" w:rsidP="00CA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1,6</w:t>
            </w:r>
            <w:r w:rsidR="00AB665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79F930" w14:textId="77777777" w:rsidR="00CA45B4" w:rsidRPr="00592E72" w:rsidRDefault="00CA45B4" w:rsidP="00CA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shd w:val="clear" w:color="auto" w:fill="auto"/>
          </w:tcPr>
          <w:p w14:paraId="1E59A179" w14:textId="6B9C4FD5" w:rsidR="00CA45B4" w:rsidRPr="00592E72" w:rsidRDefault="00AB6657" w:rsidP="00CA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567</w:t>
            </w:r>
          </w:p>
        </w:tc>
        <w:tc>
          <w:tcPr>
            <w:tcW w:w="236" w:type="dxa"/>
            <w:shd w:val="clear" w:color="auto" w:fill="auto"/>
          </w:tcPr>
          <w:p w14:paraId="6F945C52" w14:textId="77777777" w:rsidR="00CA45B4" w:rsidRPr="00592E72" w:rsidRDefault="00CA45B4" w:rsidP="00CA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29A6ACED" w14:textId="16312B47" w:rsidR="00CA45B4" w:rsidRPr="00592E72" w:rsidRDefault="00AB6657" w:rsidP="00CA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690</w:t>
            </w:r>
          </w:p>
        </w:tc>
        <w:tc>
          <w:tcPr>
            <w:tcW w:w="253" w:type="dxa"/>
            <w:shd w:val="clear" w:color="auto" w:fill="auto"/>
          </w:tcPr>
          <w:p w14:paraId="7A44D2BE" w14:textId="77777777" w:rsidR="00CA45B4" w:rsidRPr="00592E72" w:rsidRDefault="00CA45B4" w:rsidP="00CA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shd w:val="clear" w:color="auto" w:fill="auto"/>
          </w:tcPr>
          <w:p w14:paraId="3D55AA46" w14:textId="019FA96B" w:rsidR="00CA45B4" w:rsidRPr="00592E72" w:rsidRDefault="001C1C3B" w:rsidP="00CA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567</w:t>
            </w:r>
          </w:p>
        </w:tc>
      </w:tr>
    </w:tbl>
    <w:p w14:paraId="221F23C5" w14:textId="77777777" w:rsidR="000D0DD1" w:rsidRDefault="000D0DD1" w:rsidP="00CA4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p w14:paraId="4DF42B86" w14:textId="6EEBD088" w:rsidR="00CA45B4" w:rsidRPr="00D8016C" w:rsidRDefault="00CA45B4" w:rsidP="00D80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sectPr w:rsidR="00CA45B4" w:rsidRPr="00D8016C" w:rsidSect="00331078"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 xml:space="preserve">ในปี </w:t>
      </w:r>
      <w:r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2564 </w:t>
      </w: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E91684">
        <w:rPr>
          <w:rFonts w:asciiTheme="majorBidi" w:eastAsia="AngsanaNew" w:hAnsiTheme="majorBidi" w:cstheme="majorBidi"/>
          <w:sz w:val="28"/>
          <w:szCs w:val="28"/>
          <w:lang w:eastAsia="en-GB"/>
        </w:rPr>
        <w:t>8.20</w:t>
      </w: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 xml:space="preserve"> </w:t>
      </w:r>
      <w:r w:rsidR="00E91684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ล้าน</w:t>
      </w: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บาทและ</w:t>
      </w:r>
      <w:r w:rsidR="00E91684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 xml:space="preserve"> </w:t>
      </w:r>
      <w:r w:rsidR="005C45AE">
        <w:rPr>
          <w:rFonts w:asciiTheme="majorBidi" w:eastAsia="AngsanaNew" w:hAnsiTheme="majorBidi" w:cstheme="majorBidi"/>
          <w:sz w:val="28"/>
          <w:szCs w:val="28"/>
          <w:lang w:eastAsia="en-GB"/>
        </w:rPr>
        <w:t>4.13</w:t>
      </w:r>
      <w:r w:rsidR="007F0115"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 </w:t>
      </w:r>
      <w:r w:rsidR="007F0115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ล้าน</w:t>
      </w: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 xml:space="preserve">บาท ตามลำดับ </w:t>
      </w:r>
      <w:r w:rsidRPr="00961B94"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  <w:t>(</w:t>
      </w:r>
      <w:r w:rsidR="00D8016C" w:rsidRPr="00961B94"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  <w:t xml:space="preserve">2563: </w:t>
      </w:r>
      <w:r w:rsidR="00633515"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  <w:t>3.67</w:t>
      </w:r>
      <w:r w:rsidR="00D8016C" w:rsidRPr="00961B94"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  <w:t xml:space="preserve"> </w:t>
      </w:r>
      <w:r w:rsidR="00633515">
        <w:rPr>
          <w:rFonts w:asciiTheme="majorBidi" w:eastAsia="AngsanaNew" w:hAnsiTheme="majorBidi" w:cstheme="majorBidi" w:hint="cs"/>
          <w:i/>
          <w:iCs/>
          <w:sz w:val="28"/>
          <w:szCs w:val="28"/>
          <w:cs/>
          <w:lang w:eastAsia="en-GB"/>
        </w:rPr>
        <w:t>ล้าน</w:t>
      </w:r>
      <w:r w:rsidR="00D8016C" w:rsidRPr="00961B94">
        <w:rPr>
          <w:rFonts w:asciiTheme="majorBidi" w:eastAsia="AngsanaNew" w:hAnsiTheme="majorBidi" w:cstheme="majorBidi" w:hint="cs"/>
          <w:i/>
          <w:iCs/>
          <w:sz w:val="28"/>
          <w:szCs w:val="28"/>
          <w:cs/>
          <w:lang w:eastAsia="en-GB"/>
        </w:rPr>
        <w:t xml:space="preserve">บาท และ </w:t>
      </w:r>
      <w:r w:rsidR="00633515"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  <w:t>3.81</w:t>
      </w:r>
      <w:r w:rsidR="00D8016C" w:rsidRPr="00961B94"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  <w:t xml:space="preserve"> </w:t>
      </w:r>
      <w:r w:rsidR="00633515">
        <w:rPr>
          <w:rFonts w:asciiTheme="majorBidi" w:eastAsia="AngsanaNew" w:hAnsiTheme="majorBidi" w:cstheme="majorBidi" w:hint="cs"/>
          <w:i/>
          <w:iCs/>
          <w:sz w:val="28"/>
          <w:szCs w:val="28"/>
          <w:cs/>
          <w:lang w:eastAsia="en-GB"/>
        </w:rPr>
        <w:t>ล้าน</w:t>
      </w:r>
      <w:r w:rsidR="00D8016C" w:rsidRPr="00961B94">
        <w:rPr>
          <w:rFonts w:asciiTheme="majorBidi" w:eastAsia="AngsanaNew" w:hAnsiTheme="majorBidi" w:cstheme="majorBidi" w:hint="cs"/>
          <w:i/>
          <w:iCs/>
          <w:sz w:val="28"/>
          <w:szCs w:val="28"/>
          <w:cs/>
          <w:lang w:eastAsia="en-GB"/>
        </w:rPr>
        <w:t>บาท ตามลำดับ</w:t>
      </w:r>
      <w:r w:rsidR="00D8016C" w:rsidRPr="00961B94">
        <w:rPr>
          <w:rFonts w:asciiTheme="majorBidi" w:eastAsia="AngsanaNew" w:hAnsiTheme="majorBidi" w:cstheme="majorBidi"/>
          <w:i/>
          <w:iCs/>
          <w:sz w:val="28"/>
          <w:szCs w:val="28"/>
          <w:lang w:eastAsia="en-GB"/>
        </w:rPr>
        <w:t>)</w:t>
      </w:r>
    </w:p>
    <w:p w14:paraId="33E0C7FD" w14:textId="015232E0" w:rsidR="00A36FE5" w:rsidRPr="005C0BB2" w:rsidRDefault="0098587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5C0BB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1</w:t>
      </w:r>
      <w:r w:rsidR="00D8016C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A36FE5" w:rsidRPr="005C0BB2">
        <w:rPr>
          <w:rFonts w:asciiTheme="majorBidi" w:hAnsiTheme="majorBidi" w:cstheme="majorBidi"/>
          <w:b/>
          <w:bCs/>
          <w:sz w:val="30"/>
          <w:szCs w:val="30"/>
        </w:rPr>
        <w:tab/>
      </w:r>
      <w:r w:rsidR="00A36FE5" w:rsidRPr="005C0BB2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216C1DF3" w14:textId="77777777" w:rsidR="00370302" w:rsidRPr="005C0BB2" w:rsidRDefault="00370302" w:rsidP="00370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760" w:type="dxa"/>
        <w:tblInd w:w="180" w:type="dxa"/>
        <w:tblLook w:val="04A0" w:firstRow="1" w:lastRow="0" w:firstColumn="1" w:lastColumn="0" w:noHBand="0" w:noVBand="1"/>
      </w:tblPr>
      <w:tblGrid>
        <w:gridCol w:w="5186"/>
        <w:gridCol w:w="897"/>
        <w:gridCol w:w="1438"/>
        <w:gridCol w:w="1464"/>
        <w:gridCol w:w="1431"/>
        <w:gridCol w:w="1440"/>
        <w:gridCol w:w="1464"/>
        <w:gridCol w:w="1440"/>
      </w:tblGrid>
      <w:tr w:rsidR="00370302" w:rsidRPr="005C0BB2" w14:paraId="04134186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4BC5B703" w14:textId="77777777" w:rsidR="00370302" w:rsidRPr="005C0BB2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B0ACFB8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68CFB9AE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70302" w:rsidRPr="005C0BB2" w14:paraId="57F635A2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71C56813" w14:textId="77777777" w:rsidR="00370302" w:rsidRPr="005C0BB2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D369C29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33" w:type="dxa"/>
            <w:gridSpan w:val="3"/>
            <w:shd w:val="clear" w:color="auto" w:fill="auto"/>
            <w:vAlign w:val="bottom"/>
          </w:tcPr>
          <w:p w14:paraId="7311A317" w14:textId="42F7A1AC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0D2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344" w:type="dxa"/>
            <w:gridSpan w:val="3"/>
            <w:shd w:val="clear" w:color="auto" w:fill="auto"/>
            <w:vAlign w:val="bottom"/>
          </w:tcPr>
          <w:p w14:paraId="06AA8D2A" w14:textId="29BD09FF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0D2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70302" w:rsidRPr="005C0BB2" w14:paraId="7478CE29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1B747C98" w14:textId="77777777" w:rsidR="00370302" w:rsidRPr="005C0BB2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EDC868B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D226C98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CACE4DA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1" w:type="dxa"/>
            <w:vAlign w:val="bottom"/>
          </w:tcPr>
          <w:p w14:paraId="4FD44CAC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E3548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09ED9FB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D4F51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70302" w:rsidRPr="005C0BB2" w14:paraId="19D648BE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5989DEEC" w14:textId="77777777" w:rsidR="00370302" w:rsidRPr="005C0BB2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939F075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5ECA817C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80D29" w:rsidRPr="005C0BB2" w14:paraId="4D0AE84F" w14:textId="77777777" w:rsidTr="008A33E2">
        <w:tc>
          <w:tcPr>
            <w:tcW w:w="5186" w:type="dxa"/>
            <w:shd w:val="clear" w:color="auto" w:fill="auto"/>
          </w:tcPr>
          <w:p w14:paraId="4CB15A91" w14:textId="7320646D" w:rsidR="00580D29" w:rsidRPr="005C0BB2" w:rsidRDefault="00580D29" w:rsidP="00580D2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7" w:type="dxa"/>
            <w:shd w:val="clear" w:color="auto" w:fill="auto"/>
          </w:tcPr>
          <w:p w14:paraId="4AEC59B2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839E684" w14:textId="002050B3" w:rsidR="00580D29" w:rsidRPr="005C0BB2" w:rsidRDefault="00772990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04D4287" w14:textId="1D203D72" w:rsidR="00580D29" w:rsidRPr="005C0BB2" w:rsidRDefault="00772990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110,000</w:t>
            </w:r>
          </w:p>
        </w:tc>
        <w:tc>
          <w:tcPr>
            <w:tcW w:w="1431" w:type="dxa"/>
          </w:tcPr>
          <w:p w14:paraId="7EFDF015" w14:textId="426B64BB" w:rsidR="00580D29" w:rsidRPr="00996246" w:rsidRDefault="00772990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F05AEC" w14:textId="54A168C4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5DD1556" w14:textId="725AF4CB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72,457</w:t>
            </w:r>
          </w:p>
        </w:tc>
        <w:tc>
          <w:tcPr>
            <w:tcW w:w="1440" w:type="dxa"/>
            <w:shd w:val="clear" w:color="auto" w:fill="auto"/>
          </w:tcPr>
          <w:p w14:paraId="5D88329F" w14:textId="67F3889C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72,457</w:t>
            </w:r>
          </w:p>
        </w:tc>
      </w:tr>
      <w:tr w:rsidR="00580D29" w:rsidRPr="005C0BB2" w14:paraId="3A0508C2" w14:textId="77777777" w:rsidTr="00A41E35">
        <w:tc>
          <w:tcPr>
            <w:tcW w:w="5186" w:type="dxa"/>
            <w:shd w:val="clear" w:color="auto" w:fill="auto"/>
          </w:tcPr>
          <w:p w14:paraId="367F03C7" w14:textId="77777777" w:rsidR="00580D29" w:rsidRPr="00FD44BF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D44B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41C0C468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B3B9ED4" w14:textId="7A572DA9" w:rsidR="00580D29" w:rsidRPr="005C0BB2" w:rsidRDefault="00772990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948E4B6" w14:textId="2E833363" w:rsidR="00580D29" w:rsidRPr="005C0BB2" w:rsidRDefault="00772990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156,771</w:t>
            </w:r>
          </w:p>
        </w:tc>
        <w:tc>
          <w:tcPr>
            <w:tcW w:w="1431" w:type="dxa"/>
            <w:vAlign w:val="bottom"/>
          </w:tcPr>
          <w:p w14:paraId="5C7AEEB6" w14:textId="7346404F" w:rsidR="00580D29" w:rsidRPr="00996246" w:rsidRDefault="00772990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156,771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2498BA" w14:textId="3DADBD48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E0404E4" w14:textId="2AB3FB63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83,166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C7944" w14:textId="3A639292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83,166</w:t>
            </w:r>
          </w:p>
        </w:tc>
      </w:tr>
      <w:tr w:rsidR="00580D29" w:rsidRPr="005C0BB2" w14:paraId="1A228514" w14:textId="77777777" w:rsidTr="008A33E2">
        <w:tc>
          <w:tcPr>
            <w:tcW w:w="5186" w:type="dxa"/>
            <w:shd w:val="clear" w:color="auto" w:fill="auto"/>
          </w:tcPr>
          <w:p w14:paraId="6E2DD942" w14:textId="77777777" w:rsidR="00580D29" w:rsidRPr="00FD44BF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D44B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6FF4B08F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9265A42" w14:textId="27E78106" w:rsidR="00580D29" w:rsidRPr="005C0BB2" w:rsidRDefault="00772990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7,748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F6156A3" w14:textId="774D7FB8" w:rsidR="00580D29" w:rsidRPr="005C0BB2" w:rsidRDefault="00772990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0445A20E" w14:textId="6665D38D" w:rsidR="00580D29" w:rsidRPr="00996246" w:rsidDel="008D6148" w:rsidRDefault="00772990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6A9DB" w14:textId="6917899F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7,903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38F2E4B" w14:textId="06F1CB06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EFD746" w14:textId="5D2571FD" w:rsidR="00580D29" w:rsidRPr="005C0BB2" w:rsidDel="008D6148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7,903</w:t>
            </w:r>
          </w:p>
        </w:tc>
      </w:tr>
      <w:tr w:rsidR="00580D29" w:rsidRPr="005C0BB2" w14:paraId="79E3D9F9" w14:textId="77777777" w:rsidTr="00A41E35">
        <w:trPr>
          <w:trHeight w:val="74"/>
        </w:trPr>
        <w:tc>
          <w:tcPr>
            <w:tcW w:w="5186" w:type="dxa"/>
            <w:shd w:val="clear" w:color="auto" w:fill="auto"/>
          </w:tcPr>
          <w:p w14:paraId="39581247" w14:textId="77777777" w:rsidR="00580D29" w:rsidRPr="00FD44BF" w:rsidRDefault="00580D29" w:rsidP="00580D2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D44B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2C2089C" w14:textId="1BA74BCF" w:rsidR="00580D29" w:rsidRPr="005C0BB2" w:rsidRDefault="00D8016C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8D101D7" w14:textId="0B911453" w:rsidR="00580D29" w:rsidRPr="005C0BB2" w:rsidRDefault="00772990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54085A7" w14:textId="62199C61" w:rsidR="00580D29" w:rsidRPr="005C0BB2" w:rsidRDefault="00772990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115,000</w:t>
            </w:r>
          </w:p>
        </w:tc>
        <w:tc>
          <w:tcPr>
            <w:tcW w:w="1431" w:type="dxa"/>
            <w:vAlign w:val="bottom"/>
          </w:tcPr>
          <w:p w14:paraId="07541B68" w14:textId="789927EC" w:rsidR="00580D29" w:rsidRPr="00996246" w:rsidRDefault="00772990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C200D" w14:textId="1F221C1A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6566033" w14:textId="6B3E4EC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55752" w14:textId="36229283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30,000</w:t>
            </w:r>
          </w:p>
        </w:tc>
      </w:tr>
      <w:tr w:rsidR="00580D29" w:rsidRPr="005C0BB2" w14:paraId="4E2645DB" w14:textId="77777777" w:rsidTr="00A41E35">
        <w:tc>
          <w:tcPr>
            <w:tcW w:w="5186" w:type="dxa"/>
            <w:shd w:val="clear" w:color="auto" w:fill="auto"/>
          </w:tcPr>
          <w:p w14:paraId="352E28F5" w14:textId="77777777" w:rsidR="00580D29" w:rsidRPr="00FD44BF" w:rsidRDefault="00580D29" w:rsidP="00580D2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D44B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897" w:type="dxa"/>
            <w:shd w:val="clear" w:color="auto" w:fill="auto"/>
          </w:tcPr>
          <w:p w14:paraId="46E61073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311F6A1" w14:textId="57C57AE2" w:rsidR="00580D29" w:rsidRPr="005C0BB2" w:rsidRDefault="00772990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32F32B6" w14:textId="54C6DEAA" w:rsidR="00580D29" w:rsidRPr="005C0BB2" w:rsidRDefault="00772990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36,000</w:t>
            </w:r>
          </w:p>
        </w:tc>
        <w:tc>
          <w:tcPr>
            <w:tcW w:w="1431" w:type="dxa"/>
            <w:vAlign w:val="bottom"/>
          </w:tcPr>
          <w:p w14:paraId="24B9611D" w14:textId="125F4F9B" w:rsidR="00580D29" w:rsidRPr="00996246" w:rsidRDefault="00772990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F5CB7" w14:textId="3A93DBBB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C24C7C1" w14:textId="16CC4921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FE08C" w14:textId="3FF675E4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150,000</w:t>
            </w:r>
          </w:p>
        </w:tc>
      </w:tr>
      <w:tr w:rsidR="00580D29" w:rsidRPr="005C0BB2" w14:paraId="41F150E4" w14:textId="77777777" w:rsidTr="00A41E35">
        <w:tc>
          <w:tcPr>
            <w:tcW w:w="5186" w:type="dxa"/>
            <w:shd w:val="clear" w:color="auto" w:fill="auto"/>
          </w:tcPr>
          <w:p w14:paraId="2D52CB16" w14:textId="77777777" w:rsidR="00580D29" w:rsidRPr="00FD44BF" w:rsidRDefault="00580D29" w:rsidP="00580D2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D44B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5C45CD61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CE4D987" w14:textId="3412B13C" w:rsidR="00580D29" w:rsidRPr="005C0BB2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3,570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27A0155" w14:textId="4C260BE9" w:rsidR="00580D29" w:rsidRPr="005C0BB2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4D920C4B" w14:textId="558B54C8" w:rsidR="00580D29" w:rsidRPr="00996246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EE812B" w14:textId="6ED815BA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3,407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6DE4C5A" w14:textId="4515F45D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3EABF" w14:textId="6F9A47D3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3,407</w:t>
            </w:r>
          </w:p>
        </w:tc>
      </w:tr>
      <w:tr w:rsidR="00580D29" w:rsidRPr="005C0BB2" w14:paraId="30A8617C" w14:textId="77777777" w:rsidTr="008A33E2">
        <w:tc>
          <w:tcPr>
            <w:tcW w:w="5186" w:type="dxa"/>
            <w:shd w:val="clear" w:color="auto" w:fill="auto"/>
          </w:tcPr>
          <w:p w14:paraId="61B91ACF" w14:textId="77777777" w:rsidR="00580D29" w:rsidRPr="00FD44BF" w:rsidRDefault="00580D29" w:rsidP="00580D2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D44B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5466B31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98AF12B" w14:textId="5D405931" w:rsidR="00580D29" w:rsidRPr="005C0BB2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252EB90" w14:textId="7F9CC80D" w:rsidR="00580D29" w:rsidRPr="005C0BB2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364,597</w:t>
            </w:r>
          </w:p>
        </w:tc>
        <w:tc>
          <w:tcPr>
            <w:tcW w:w="1431" w:type="dxa"/>
          </w:tcPr>
          <w:p w14:paraId="7223F78F" w14:textId="62383B03" w:rsidR="00580D29" w:rsidRPr="00996246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364,597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DD19B7" w14:textId="18FC4CF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530698F" w14:textId="73B88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335,715</w:t>
            </w:r>
          </w:p>
        </w:tc>
        <w:tc>
          <w:tcPr>
            <w:tcW w:w="1440" w:type="dxa"/>
            <w:shd w:val="clear" w:color="auto" w:fill="auto"/>
          </w:tcPr>
          <w:p w14:paraId="2D4E51E4" w14:textId="592E377D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335,715</w:t>
            </w:r>
          </w:p>
        </w:tc>
      </w:tr>
      <w:tr w:rsidR="00580D29" w:rsidRPr="005C0BB2" w14:paraId="3FE32CD5" w14:textId="77777777" w:rsidTr="00A41E35">
        <w:tc>
          <w:tcPr>
            <w:tcW w:w="5186" w:type="dxa"/>
            <w:shd w:val="clear" w:color="auto" w:fill="auto"/>
          </w:tcPr>
          <w:p w14:paraId="0876E5F1" w14:textId="1FC550E9" w:rsidR="00580D29" w:rsidRPr="00FD44BF" w:rsidRDefault="00580D29" w:rsidP="00580D2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45FF570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057ADF2" w14:textId="4F7C15CB" w:rsidR="00580D29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4,566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EB8D1BD" w14:textId="665CE5E9" w:rsidR="00580D29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53531BAC" w14:textId="1F0F3BB7" w:rsidR="00580D29" w:rsidRPr="00996246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97FCF" w14:textId="51EDE04B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11,155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288F860" w14:textId="1903314C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D3BFC" w14:textId="13229A9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11,155</w:t>
            </w:r>
          </w:p>
        </w:tc>
      </w:tr>
      <w:tr w:rsidR="00580D29" w:rsidRPr="005C0BB2" w14:paraId="481CC240" w14:textId="77777777" w:rsidTr="00A41E35">
        <w:tc>
          <w:tcPr>
            <w:tcW w:w="5186" w:type="dxa"/>
            <w:shd w:val="clear" w:color="auto" w:fill="auto"/>
          </w:tcPr>
          <w:p w14:paraId="29892F8E" w14:textId="76DF4D82" w:rsidR="00580D29" w:rsidRPr="005C0BB2" w:rsidRDefault="00580D29" w:rsidP="00580D2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ยาว</w:t>
            </w: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จากบุคคลอื่น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EF22D16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BB857F1" w14:textId="49E01F4E" w:rsidR="00580D29" w:rsidRPr="005C0BB2" w:rsidRDefault="00EE0836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6,420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A12A62B" w14:textId="361DCD2D" w:rsidR="00580D29" w:rsidRPr="005C0BB2" w:rsidRDefault="00EE0836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687DB5EE" w14:textId="3B35F3AA" w:rsidR="00580D29" w:rsidRPr="00996246" w:rsidRDefault="00EE0836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96465" w14:textId="4B6EE10E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9,90</w:t>
            </w:r>
            <w:r w:rsidR="00833F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84D56FA" w14:textId="65213CD3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0E77F4" w14:textId="1C22CD8D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 w:rsidR="00E00E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580D29" w:rsidRPr="005C0BB2" w14:paraId="4076EA97" w14:textId="77777777" w:rsidTr="008A33E2">
        <w:tc>
          <w:tcPr>
            <w:tcW w:w="5186" w:type="dxa"/>
            <w:shd w:val="clear" w:color="auto" w:fill="auto"/>
          </w:tcPr>
          <w:p w14:paraId="1254FFB3" w14:textId="77777777" w:rsidR="00580D29" w:rsidRPr="005C0BB2" w:rsidRDefault="00580D29" w:rsidP="00580D2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97" w:type="dxa"/>
            <w:shd w:val="clear" w:color="auto" w:fill="auto"/>
          </w:tcPr>
          <w:p w14:paraId="61E21F76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3ADDDCDE" w14:textId="427B01DB" w:rsidR="00580D29" w:rsidRPr="005C0BB2" w:rsidRDefault="00EE0836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22,304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C6EF2CF" w14:textId="1735835B" w:rsidR="00580D29" w:rsidRPr="005C0BB2" w:rsidRDefault="00EE0836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782,368</w:t>
            </w:r>
          </w:p>
        </w:tc>
        <w:tc>
          <w:tcPr>
            <w:tcW w:w="1431" w:type="dxa"/>
          </w:tcPr>
          <w:p w14:paraId="7765D7F2" w14:textId="769B8079" w:rsidR="00580D29" w:rsidRPr="005C0BB2" w:rsidRDefault="00EE0836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804,672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A5CB9" w14:textId="1ECF7097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32,36</w:t>
            </w:r>
            <w:r w:rsidR="00833F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363D7C9" w14:textId="55A0248B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671,338</w:t>
            </w:r>
          </w:p>
        </w:tc>
        <w:tc>
          <w:tcPr>
            <w:tcW w:w="1440" w:type="dxa"/>
            <w:shd w:val="clear" w:color="auto" w:fill="auto"/>
          </w:tcPr>
          <w:p w14:paraId="485A04CC" w14:textId="3A13C0FD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703,70</w:t>
            </w:r>
            <w:r w:rsidR="00E00E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2D126C96" w14:textId="77777777" w:rsidR="00370302" w:rsidRPr="005C0BB2" w:rsidRDefault="00370302" w:rsidP="00370302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6DC8624" w14:textId="77777777" w:rsidR="00370302" w:rsidRPr="005C0BB2" w:rsidRDefault="00370302" w:rsidP="00370302">
      <w:pPr>
        <w:rPr>
          <w:rFonts w:asciiTheme="majorBidi" w:hAnsiTheme="majorBidi" w:cstheme="majorBidi"/>
        </w:rPr>
      </w:pPr>
      <w:r w:rsidRPr="005C0BB2">
        <w:rPr>
          <w:rFonts w:asciiTheme="majorBidi" w:hAnsiTheme="majorBidi" w:cstheme="majorBidi"/>
        </w:rPr>
        <w:br w:type="page"/>
      </w:r>
    </w:p>
    <w:tbl>
      <w:tblPr>
        <w:tblW w:w="14933" w:type="dxa"/>
        <w:tblInd w:w="180" w:type="dxa"/>
        <w:tblLook w:val="04A0" w:firstRow="1" w:lastRow="0" w:firstColumn="1" w:lastColumn="0" w:noHBand="0" w:noVBand="1"/>
      </w:tblPr>
      <w:tblGrid>
        <w:gridCol w:w="5207"/>
        <w:gridCol w:w="884"/>
        <w:gridCol w:w="1439"/>
        <w:gridCol w:w="1534"/>
        <w:gridCol w:w="1439"/>
        <w:gridCol w:w="1456"/>
        <w:gridCol w:w="1534"/>
        <w:gridCol w:w="1440"/>
      </w:tblGrid>
      <w:tr w:rsidR="00370302" w:rsidRPr="005C0BB2" w14:paraId="5025ECE9" w14:textId="77777777" w:rsidTr="008A33E2">
        <w:trPr>
          <w:tblHeader/>
        </w:trPr>
        <w:tc>
          <w:tcPr>
            <w:tcW w:w="5207" w:type="dxa"/>
            <w:shd w:val="clear" w:color="auto" w:fill="auto"/>
          </w:tcPr>
          <w:p w14:paraId="4512F024" w14:textId="77777777" w:rsidR="00370302" w:rsidRPr="005C0BB2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2935F7C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42" w:type="dxa"/>
            <w:gridSpan w:val="6"/>
            <w:shd w:val="clear" w:color="auto" w:fill="auto"/>
            <w:vAlign w:val="bottom"/>
          </w:tcPr>
          <w:p w14:paraId="6AC2D9AF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0302" w:rsidRPr="005C0BB2" w14:paraId="3407EBCE" w14:textId="77777777" w:rsidTr="008A33E2">
        <w:trPr>
          <w:tblHeader/>
        </w:trPr>
        <w:tc>
          <w:tcPr>
            <w:tcW w:w="5207" w:type="dxa"/>
            <w:shd w:val="clear" w:color="auto" w:fill="auto"/>
          </w:tcPr>
          <w:p w14:paraId="59FE8B6C" w14:textId="77777777" w:rsidR="00370302" w:rsidRPr="005C0BB2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53793D7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12" w:type="dxa"/>
            <w:gridSpan w:val="3"/>
            <w:shd w:val="clear" w:color="auto" w:fill="auto"/>
            <w:vAlign w:val="bottom"/>
          </w:tcPr>
          <w:p w14:paraId="102F5E46" w14:textId="728E8B3D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0D2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430" w:type="dxa"/>
            <w:gridSpan w:val="3"/>
            <w:shd w:val="clear" w:color="auto" w:fill="auto"/>
            <w:vAlign w:val="bottom"/>
          </w:tcPr>
          <w:p w14:paraId="04405BA1" w14:textId="7A0E25B0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0D2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70302" w:rsidRPr="005C0BB2" w14:paraId="3D89963A" w14:textId="77777777" w:rsidTr="008A33E2">
        <w:trPr>
          <w:tblHeader/>
        </w:trPr>
        <w:tc>
          <w:tcPr>
            <w:tcW w:w="5207" w:type="dxa"/>
            <w:shd w:val="clear" w:color="auto" w:fill="auto"/>
          </w:tcPr>
          <w:p w14:paraId="2EEE2025" w14:textId="77777777" w:rsidR="00370302" w:rsidRPr="005C0BB2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053EAE9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E679A5A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79940E4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9" w:type="dxa"/>
            <w:vAlign w:val="bottom"/>
          </w:tcPr>
          <w:p w14:paraId="2D5B5D05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50C5BC4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6292499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DFCD7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70302" w:rsidRPr="005C0BB2" w14:paraId="78C3F855" w14:textId="77777777" w:rsidTr="008A33E2">
        <w:trPr>
          <w:tblHeader/>
        </w:trPr>
        <w:tc>
          <w:tcPr>
            <w:tcW w:w="5207" w:type="dxa"/>
            <w:shd w:val="clear" w:color="auto" w:fill="auto"/>
          </w:tcPr>
          <w:p w14:paraId="62550BE8" w14:textId="77777777" w:rsidR="00370302" w:rsidRPr="005C0BB2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3B69F24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42" w:type="dxa"/>
            <w:gridSpan w:val="6"/>
            <w:shd w:val="clear" w:color="auto" w:fill="auto"/>
            <w:vAlign w:val="bottom"/>
          </w:tcPr>
          <w:p w14:paraId="40041C71" w14:textId="77777777" w:rsidR="00370302" w:rsidRPr="005C0BB2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80D29" w:rsidRPr="005C0BB2" w14:paraId="53C56FC3" w14:textId="77777777" w:rsidTr="008A33E2">
        <w:tc>
          <w:tcPr>
            <w:tcW w:w="5207" w:type="dxa"/>
            <w:shd w:val="clear" w:color="auto" w:fill="auto"/>
          </w:tcPr>
          <w:p w14:paraId="111ADA8E" w14:textId="3BC7022B" w:rsidR="00580D29" w:rsidRPr="005C0BB2" w:rsidRDefault="00580D29" w:rsidP="00580D2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84" w:type="dxa"/>
            <w:shd w:val="clear" w:color="auto" w:fill="auto"/>
          </w:tcPr>
          <w:p w14:paraId="4E3F2EDC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8F58D61" w14:textId="37A9C74A" w:rsidR="00580D29" w:rsidRPr="005C0BB2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F3DABD0" w14:textId="732DF2D1" w:rsidR="00580D29" w:rsidRPr="005C0BB2" w:rsidRDefault="005C41FF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E0836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1439" w:type="dxa"/>
          </w:tcPr>
          <w:p w14:paraId="6BF521C7" w14:textId="79980ABB" w:rsidR="00580D29" w:rsidRPr="00996246" w:rsidRDefault="005C41FF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EE08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0,000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61DB99E" w14:textId="3537ED04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D66B2A6" w14:textId="54EEBF68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72,457</w:t>
            </w:r>
          </w:p>
        </w:tc>
        <w:tc>
          <w:tcPr>
            <w:tcW w:w="1440" w:type="dxa"/>
            <w:shd w:val="clear" w:color="auto" w:fill="auto"/>
          </w:tcPr>
          <w:p w14:paraId="57E05262" w14:textId="22DF731D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72,457</w:t>
            </w:r>
          </w:p>
        </w:tc>
      </w:tr>
      <w:tr w:rsidR="00580D29" w:rsidRPr="005C0BB2" w14:paraId="052A1690" w14:textId="77777777" w:rsidTr="00A41E35">
        <w:tc>
          <w:tcPr>
            <w:tcW w:w="5207" w:type="dxa"/>
            <w:shd w:val="clear" w:color="auto" w:fill="auto"/>
          </w:tcPr>
          <w:p w14:paraId="585D76D6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84" w:type="dxa"/>
            <w:shd w:val="clear" w:color="auto" w:fill="auto"/>
          </w:tcPr>
          <w:p w14:paraId="14A4D845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3099175" w14:textId="57FAA0EB" w:rsidR="00580D29" w:rsidRPr="005C0BB2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11DE66E" w14:textId="44FC467D" w:rsidR="00580D29" w:rsidRPr="005C0BB2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156,771</w:t>
            </w:r>
          </w:p>
        </w:tc>
        <w:tc>
          <w:tcPr>
            <w:tcW w:w="1439" w:type="dxa"/>
            <w:vAlign w:val="bottom"/>
          </w:tcPr>
          <w:p w14:paraId="231DFB41" w14:textId="1D291190" w:rsidR="00580D29" w:rsidRPr="00996246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156,771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03CB8AA" w14:textId="21082D1D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485399C" w14:textId="06B8D29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83,166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FE612" w14:textId="1C3AC3D0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83,166</w:t>
            </w:r>
          </w:p>
        </w:tc>
      </w:tr>
      <w:tr w:rsidR="00580D29" w:rsidRPr="005C0BB2" w14:paraId="127811CC" w14:textId="77777777" w:rsidTr="008A33E2">
        <w:tc>
          <w:tcPr>
            <w:tcW w:w="5207" w:type="dxa"/>
            <w:shd w:val="clear" w:color="auto" w:fill="auto"/>
          </w:tcPr>
          <w:p w14:paraId="3AB03382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884" w:type="dxa"/>
            <w:shd w:val="clear" w:color="auto" w:fill="auto"/>
          </w:tcPr>
          <w:p w14:paraId="14B4C79D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65A8D27" w14:textId="44A1F09A" w:rsidR="00580D29" w:rsidRPr="005C0BB2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4,013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AE5F713" w14:textId="75B75B3D" w:rsidR="00580D29" w:rsidRPr="005C0BB2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33444894" w14:textId="7F64C4B0" w:rsidR="00580D29" w:rsidRPr="00996246" w:rsidDel="008D6148" w:rsidRDefault="005C41FF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4,013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DA123D7" w14:textId="0A03C356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4,859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9E8D34A" w14:textId="634F1EBC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FE6BBD" w14:textId="568EB074" w:rsidR="00580D29" w:rsidRPr="005C0BB2" w:rsidDel="008D6148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4,859</w:t>
            </w:r>
          </w:p>
        </w:tc>
      </w:tr>
      <w:tr w:rsidR="00580D29" w:rsidRPr="005C0BB2" w14:paraId="5C2F0A1C" w14:textId="77777777" w:rsidTr="00A41E35">
        <w:trPr>
          <w:trHeight w:val="74"/>
        </w:trPr>
        <w:tc>
          <w:tcPr>
            <w:tcW w:w="5207" w:type="dxa"/>
            <w:shd w:val="clear" w:color="auto" w:fill="auto"/>
          </w:tcPr>
          <w:p w14:paraId="234F744F" w14:textId="77777777" w:rsidR="00580D29" w:rsidRPr="005C0BB2" w:rsidRDefault="00580D29" w:rsidP="00580D2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A2DD331" w14:textId="32AD1C95" w:rsidR="00580D29" w:rsidRPr="005C0BB2" w:rsidRDefault="00D8016C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B0BC623" w14:textId="691F6580" w:rsidR="00580D29" w:rsidRPr="005C0BB2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DBCDD31" w14:textId="590F629B" w:rsidR="00580D29" w:rsidRPr="005C0BB2" w:rsidRDefault="005C41FF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317E8EA6" w14:textId="065B51BE" w:rsidR="00580D29" w:rsidRPr="00996246" w:rsidRDefault="005C41FF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F3334B8" w14:textId="0EB19BD3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A7A5C72" w14:textId="5F9D599A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3966F1" w14:textId="73CAC67A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34,000</w:t>
            </w:r>
          </w:p>
        </w:tc>
      </w:tr>
      <w:tr w:rsidR="00580D29" w:rsidRPr="005C0BB2" w14:paraId="79AAA874" w14:textId="77777777" w:rsidTr="00A41E35">
        <w:tc>
          <w:tcPr>
            <w:tcW w:w="5207" w:type="dxa"/>
            <w:shd w:val="clear" w:color="auto" w:fill="auto"/>
          </w:tcPr>
          <w:p w14:paraId="13A3B6DB" w14:textId="77777777" w:rsidR="00580D29" w:rsidRPr="005C0BB2" w:rsidRDefault="00580D29" w:rsidP="00580D2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884" w:type="dxa"/>
            <w:shd w:val="clear" w:color="auto" w:fill="auto"/>
          </w:tcPr>
          <w:p w14:paraId="0AAAAB81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0823354" w14:textId="4A4C863F" w:rsidR="00580D29" w:rsidRPr="005C0BB2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DF7F196" w14:textId="74C6FA4C" w:rsidR="00580D29" w:rsidRPr="005C0BB2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36,000</w:t>
            </w:r>
          </w:p>
        </w:tc>
        <w:tc>
          <w:tcPr>
            <w:tcW w:w="1439" w:type="dxa"/>
            <w:vAlign w:val="bottom"/>
          </w:tcPr>
          <w:p w14:paraId="1BFBD9B1" w14:textId="107D2688" w:rsidR="00580D29" w:rsidRPr="00996246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7DB18BE" w14:textId="720D4A5F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B5108C4" w14:textId="11A9FCC9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CA1595" w14:textId="3596BFBC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150,000</w:t>
            </w:r>
          </w:p>
        </w:tc>
      </w:tr>
      <w:tr w:rsidR="00580D29" w:rsidRPr="005C0BB2" w14:paraId="58C01768" w14:textId="77777777" w:rsidTr="00A41E35">
        <w:tc>
          <w:tcPr>
            <w:tcW w:w="5207" w:type="dxa"/>
            <w:shd w:val="clear" w:color="auto" w:fill="auto"/>
          </w:tcPr>
          <w:p w14:paraId="230D543E" w14:textId="77777777" w:rsidR="00580D29" w:rsidRPr="005C0BB2" w:rsidRDefault="00580D29" w:rsidP="00580D2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884" w:type="dxa"/>
            <w:shd w:val="clear" w:color="auto" w:fill="auto"/>
          </w:tcPr>
          <w:p w14:paraId="516589CA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F63FE39" w14:textId="2C3BD8B1" w:rsidR="00580D29" w:rsidRPr="005C0BB2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3,570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A1CA380" w14:textId="0EF4DB5D" w:rsidR="00580D29" w:rsidRPr="005C0BB2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37B95AB0" w14:textId="62904930" w:rsidR="00580D29" w:rsidRPr="00996246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CD8EF12" w14:textId="702DAA85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3,407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9587D47" w14:textId="7999B221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CACA50" w14:textId="59F7FCFE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3,407</w:t>
            </w:r>
          </w:p>
        </w:tc>
      </w:tr>
      <w:tr w:rsidR="00580D29" w:rsidRPr="005C0BB2" w14:paraId="17263CF7" w14:textId="77777777" w:rsidTr="008A33E2">
        <w:tc>
          <w:tcPr>
            <w:tcW w:w="5207" w:type="dxa"/>
            <w:shd w:val="clear" w:color="auto" w:fill="auto"/>
          </w:tcPr>
          <w:p w14:paraId="5C4EE166" w14:textId="77777777" w:rsidR="00580D29" w:rsidRPr="005C0BB2" w:rsidRDefault="00580D29" w:rsidP="00580D2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929E01E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687C57A" w14:textId="54549E70" w:rsidR="00580D29" w:rsidRPr="005C0BB2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1AFA65A" w14:textId="4D4F0D06" w:rsidR="00580D29" w:rsidRPr="005C0BB2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364,597</w:t>
            </w:r>
          </w:p>
        </w:tc>
        <w:tc>
          <w:tcPr>
            <w:tcW w:w="1439" w:type="dxa"/>
          </w:tcPr>
          <w:p w14:paraId="1A8D73AF" w14:textId="6CB36CF4" w:rsidR="00580D29" w:rsidRPr="00996246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364,597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F9BC1C3" w14:textId="4AC788C8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56530BA" w14:textId="52425370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335,715</w:t>
            </w:r>
          </w:p>
        </w:tc>
        <w:tc>
          <w:tcPr>
            <w:tcW w:w="1440" w:type="dxa"/>
            <w:shd w:val="clear" w:color="auto" w:fill="auto"/>
          </w:tcPr>
          <w:p w14:paraId="260B3613" w14:textId="572B1C1E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335,715</w:t>
            </w:r>
          </w:p>
        </w:tc>
      </w:tr>
      <w:tr w:rsidR="00580D29" w:rsidRPr="005C0BB2" w14:paraId="0EBAD129" w14:textId="77777777" w:rsidTr="00A41E35">
        <w:tc>
          <w:tcPr>
            <w:tcW w:w="5207" w:type="dxa"/>
            <w:shd w:val="clear" w:color="auto" w:fill="auto"/>
          </w:tcPr>
          <w:p w14:paraId="7EF2D063" w14:textId="10BE20B5" w:rsidR="00580D29" w:rsidRPr="005C0BB2" w:rsidRDefault="00580D29" w:rsidP="00580D2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43150D0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2F6164D" w14:textId="4C4792B9" w:rsidR="00580D29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4,015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5C2608A" w14:textId="3889AA7B" w:rsidR="00580D29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2CFE5C6F" w14:textId="08525C2C" w:rsidR="00580D29" w:rsidRPr="00996246" w:rsidRDefault="00EE0836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5C41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015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52CE10C" w14:textId="2C52F51A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7,418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5C25138" w14:textId="3F88505C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28C3C" w14:textId="1EFE2CA4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7,418</w:t>
            </w:r>
          </w:p>
        </w:tc>
      </w:tr>
      <w:tr w:rsidR="00580D29" w:rsidRPr="005C0BB2" w14:paraId="34A217F1" w14:textId="77777777" w:rsidTr="00A41E35">
        <w:tc>
          <w:tcPr>
            <w:tcW w:w="5207" w:type="dxa"/>
            <w:shd w:val="clear" w:color="auto" w:fill="auto"/>
          </w:tcPr>
          <w:p w14:paraId="0FDDD905" w14:textId="15B99BAA" w:rsidR="00580D29" w:rsidRPr="005C0BB2" w:rsidRDefault="00580D29" w:rsidP="00580D2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ยาว</w:t>
            </w: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จากบุคคลอื่น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CDB46F1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33D7940" w14:textId="72CA1642" w:rsidR="00580D29" w:rsidRPr="005C0BB2" w:rsidRDefault="00EE0836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6,420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8613CBB" w14:textId="4DC4E6E6" w:rsidR="00580D29" w:rsidRPr="005C0BB2" w:rsidRDefault="00EE0836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0563996B" w14:textId="15DAE863" w:rsidR="00580D29" w:rsidRPr="00996246" w:rsidRDefault="00EE0836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6,420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9015C49" w14:textId="277357C0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9,90</w:t>
            </w:r>
            <w:r w:rsidR="00E00E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43E4220" w14:textId="752BA50C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7B84CB" w14:textId="58BA1FBD" w:rsidR="00580D29" w:rsidRPr="005C0BB2" w:rsidRDefault="00580D29" w:rsidP="00580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62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 w:rsidR="00E00E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580D29" w:rsidRPr="005C0BB2" w14:paraId="5EF5E175" w14:textId="77777777" w:rsidTr="008A33E2">
        <w:tc>
          <w:tcPr>
            <w:tcW w:w="5207" w:type="dxa"/>
            <w:shd w:val="clear" w:color="auto" w:fill="auto"/>
          </w:tcPr>
          <w:p w14:paraId="497D5B3B" w14:textId="77777777" w:rsidR="00580D29" w:rsidRPr="005C0BB2" w:rsidRDefault="00580D29" w:rsidP="00580D2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84" w:type="dxa"/>
            <w:shd w:val="clear" w:color="auto" w:fill="auto"/>
          </w:tcPr>
          <w:p w14:paraId="6921C8BD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01EE07D" w14:textId="5646774C" w:rsidR="00580D29" w:rsidRPr="005C0BB2" w:rsidRDefault="00EE0836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18,018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B96EF7B" w14:textId="3AF01D82" w:rsidR="00580D29" w:rsidRPr="005C0BB2" w:rsidRDefault="005C41FF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627</w:t>
            </w:r>
            <w:r w:rsidR="00EE08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,368</w:t>
            </w:r>
          </w:p>
        </w:tc>
        <w:tc>
          <w:tcPr>
            <w:tcW w:w="1439" w:type="dxa"/>
          </w:tcPr>
          <w:p w14:paraId="786E13E0" w14:textId="368AB6B0" w:rsidR="00580D29" w:rsidRPr="005C0BB2" w:rsidRDefault="005C41FF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645,386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1FD828B" w14:textId="2BBB7D2C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25,58</w:t>
            </w:r>
            <w:r w:rsidR="00E00E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585E63C" w14:textId="2764308D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675,338</w:t>
            </w:r>
          </w:p>
        </w:tc>
        <w:tc>
          <w:tcPr>
            <w:tcW w:w="1440" w:type="dxa"/>
            <w:shd w:val="clear" w:color="auto" w:fill="auto"/>
          </w:tcPr>
          <w:p w14:paraId="5CDE8089" w14:textId="48B69DC7" w:rsidR="00580D29" w:rsidRPr="005C0BB2" w:rsidRDefault="00580D29" w:rsidP="00580D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700,92</w:t>
            </w:r>
            <w:r w:rsidR="00E00E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</w:tbl>
    <w:p w14:paraId="2055192E" w14:textId="7BB3C862" w:rsidR="00370302" w:rsidRPr="005C0BB2" w:rsidRDefault="00370302">
      <w:pPr>
        <w:rPr>
          <w:rFonts w:asciiTheme="majorBidi" w:hAnsiTheme="majorBidi" w:cstheme="majorBidi"/>
        </w:rPr>
      </w:pPr>
    </w:p>
    <w:p w14:paraId="48E9547C" w14:textId="77777777" w:rsidR="009222B7" w:rsidRPr="005C0BB2" w:rsidRDefault="0055415A" w:rsidP="00FE4A6D">
      <w:pPr>
        <w:rPr>
          <w:rFonts w:asciiTheme="majorBidi" w:hAnsiTheme="majorBidi" w:cstheme="majorBidi"/>
          <w:sz w:val="22"/>
          <w:szCs w:val="22"/>
        </w:rPr>
      </w:pPr>
      <w:r w:rsidRPr="005C0BB2">
        <w:rPr>
          <w:rFonts w:asciiTheme="majorBidi" w:hAnsiTheme="majorBidi" w:cstheme="majorBidi"/>
          <w:sz w:val="30"/>
          <w:szCs w:val="30"/>
          <w:cs/>
        </w:rPr>
        <w:tab/>
      </w:r>
    </w:p>
    <w:p w14:paraId="3F46C799" w14:textId="77777777" w:rsidR="00370302" w:rsidRPr="005C0BB2" w:rsidRDefault="00370302" w:rsidP="0013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70302" w:rsidRPr="005C0BB2" w:rsidSect="00370302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41AE178" w14:textId="2D7D16E4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หนี้สินที่มีภาระดอกเบี้ยทั้งหมดของกลุ่มบริษัท ณ วันที่ </w:t>
      </w:r>
      <w:r w:rsidRPr="005C0BB2">
        <w:rPr>
          <w:rFonts w:asciiTheme="majorBidi" w:hAnsiTheme="majorBidi" w:cstheme="majorBidi"/>
          <w:sz w:val="28"/>
          <w:szCs w:val="28"/>
        </w:rPr>
        <w:t xml:space="preserve">31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C0BB2">
        <w:rPr>
          <w:rFonts w:asciiTheme="majorBidi" w:hAnsiTheme="majorBidi" w:cstheme="majorBidi"/>
          <w:sz w:val="28"/>
          <w:szCs w:val="28"/>
        </w:rPr>
        <w:t>256</w:t>
      </w:r>
      <w:r w:rsidR="00580D29">
        <w:rPr>
          <w:rFonts w:asciiTheme="majorBidi" w:hAnsiTheme="majorBidi" w:cstheme="majorBidi"/>
          <w:sz w:val="28"/>
          <w:szCs w:val="28"/>
        </w:rPr>
        <w:t>4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5C0BB2">
        <w:rPr>
          <w:rFonts w:asciiTheme="majorBidi" w:hAnsiTheme="majorBidi" w:cstheme="majorBidi"/>
          <w:sz w:val="28"/>
          <w:szCs w:val="28"/>
        </w:rPr>
        <w:t>256</w:t>
      </w:r>
      <w:r w:rsidR="00580D29">
        <w:rPr>
          <w:rFonts w:asciiTheme="majorBidi" w:hAnsiTheme="majorBidi" w:cstheme="majorBidi"/>
          <w:sz w:val="28"/>
          <w:szCs w:val="28"/>
        </w:rPr>
        <w:t>3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เป็นสกุลเงินบาท</w:t>
      </w:r>
    </w:p>
    <w:p w14:paraId="5648A1B8" w14:textId="77777777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B70E39D" w14:textId="0C26BD33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53261" w:rsidRPr="005C0BB2">
        <w:rPr>
          <w:rFonts w:asciiTheme="majorBidi" w:hAnsiTheme="majorBidi" w:cstheme="majorBidi"/>
          <w:bCs/>
          <w:sz w:val="28"/>
          <w:szCs w:val="28"/>
        </w:rPr>
        <w:t>31</w:t>
      </w:r>
      <w:r w:rsidR="00153261" w:rsidRPr="005C0BB2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153261" w:rsidRPr="005C0BB2">
        <w:rPr>
          <w:rFonts w:asciiTheme="majorBidi" w:hAnsiTheme="majorBidi" w:cstheme="majorBidi"/>
          <w:b/>
          <w:sz w:val="28"/>
          <w:szCs w:val="28"/>
          <w:cs/>
        </w:rPr>
        <w:t>ธันวาคม</w:t>
      </w:r>
      <w:r w:rsidRPr="005C0BB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</w:rPr>
        <w:t>256</w:t>
      </w:r>
      <w:r w:rsidR="00580D29">
        <w:rPr>
          <w:rFonts w:asciiTheme="majorBidi" w:hAnsiTheme="majorBidi" w:cstheme="majorBidi"/>
          <w:sz w:val="28"/>
          <w:szCs w:val="28"/>
        </w:rPr>
        <w:t>4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กลุ่มบริษัทมีวงเงินสินเชื่อซึ่งยังมิได้เบิกใช้เป็นจำนวนเงินรวม</w:t>
      </w:r>
      <w:r w:rsidR="00307E80">
        <w:rPr>
          <w:rFonts w:asciiTheme="majorBidi" w:hAnsiTheme="majorBidi" w:cstheme="majorBidi"/>
          <w:sz w:val="28"/>
          <w:szCs w:val="28"/>
        </w:rPr>
        <w:t xml:space="preserve"> </w:t>
      </w:r>
      <w:r w:rsidR="00557A3A">
        <w:rPr>
          <w:rFonts w:asciiTheme="majorBidi" w:hAnsiTheme="majorBidi" w:cstheme="majorBidi"/>
          <w:sz w:val="28"/>
          <w:szCs w:val="28"/>
        </w:rPr>
        <w:t>601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580D29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80D29">
        <w:rPr>
          <w:rFonts w:asciiTheme="majorBidi" w:hAnsiTheme="majorBidi" w:cstheme="majorBidi"/>
          <w:i/>
          <w:iCs/>
          <w:sz w:val="28"/>
          <w:szCs w:val="28"/>
        </w:rPr>
        <w:t xml:space="preserve">235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4D8DAB8" w14:textId="77777777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E4BB922" w14:textId="0A900974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11FB6" w:rsidRPr="005C0BB2">
        <w:rPr>
          <w:rFonts w:asciiTheme="majorBidi" w:hAnsiTheme="majorBidi" w:cstheme="majorBidi"/>
          <w:bCs/>
          <w:sz w:val="28"/>
          <w:szCs w:val="28"/>
        </w:rPr>
        <w:t>31</w:t>
      </w:r>
      <w:r w:rsidR="00111FB6" w:rsidRPr="005C0BB2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111FB6" w:rsidRPr="005C0BB2">
        <w:rPr>
          <w:rFonts w:asciiTheme="majorBidi" w:hAnsiTheme="majorBidi" w:cstheme="majorBidi"/>
          <w:b/>
          <w:sz w:val="28"/>
          <w:szCs w:val="28"/>
          <w:cs/>
        </w:rPr>
        <w:t xml:space="preserve">ธันวาคม </w:t>
      </w:r>
      <w:r w:rsidRPr="005C0BB2">
        <w:rPr>
          <w:rFonts w:asciiTheme="majorBidi" w:hAnsiTheme="majorBidi" w:cstheme="majorBidi"/>
          <w:sz w:val="28"/>
          <w:szCs w:val="28"/>
        </w:rPr>
        <w:t>256</w:t>
      </w:r>
      <w:r w:rsidR="00580D29">
        <w:rPr>
          <w:rFonts w:asciiTheme="majorBidi" w:hAnsiTheme="majorBidi" w:cstheme="majorBidi"/>
          <w:sz w:val="28"/>
          <w:szCs w:val="28"/>
        </w:rPr>
        <w:t>4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กลุ่มบริษัทมีสัญญาเงินกู้ยืมระยะสั้นกับสถาบันการเงินเป็นจำนวนเงิน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="00557A3A">
        <w:rPr>
          <w:rFonts w:asciiTheme="majorBidi" w:hAnsiTheme="majorBidi" w:cstheme="majorBidi"/>
          <w:sz w:val="28"/>
          <w:szCs w:val="28"/>
        </w:rPr>
        <w:t>110</w:t>
      </w:r>
      <w:r w:rsidR="00111FB6"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D8016C">
        <w:rPr>
          <w:rFonts w:asciiTheme="majorBidi" w:hAnsiTheme="majorBidi" w:cstheme="majorBidi"/>
          <w:sz w:val="28"/>
          <w:szCs w:val="28"/>
        </w:rPr>
        <w:br/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03031" w:rsidRPr="00303031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80D29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 xml:space="preserve">2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เงินกู้ยืมระยะสั้นดังกล่าวมีอัตราดอกเบี้ยคงที่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8016C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อัตราดอกเบี้ยคงที่)</w:t>
      </w:r>
    </w:p>
    <w:p w14:paraId="7A0A2397" w14:textId="77777777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045AAD" w14:textId="7B8FFB26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bookmarkStart w:id="20" w:name="_Hlk33175310"/>
      <w:r w:rsidRPr="005C0BB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11FB6" w:rsidRPr="005C0BB2">
        <w:rPr>
          <w:rFonts w:asciiTheme="majorBidi" w:hAnsiTheme="majorBidi" w:cstheme="majorBidi"/>
          <w:bCs/>
          <w:sz w:val="28"/>
          <w:szCs w:val="28"/>
        </w:rPr>
        <w:t>31</w:t>
      </w:r>
      <w:r w:rsidR="00111FB6" w:rsidRPr="005C0BB2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111FB6" w:rsidRPr="005C0BB2">
        <w:rPr>
          <w:rFonts w:asciiTheme="majorBidi" w:hAnsiTheme="majorBidi" w:cstheme="majorBidi"/>
          <w:b/>
          <w:sz w:val="28"/>
          <w:szCs w:val="28"/>
          <w:cs/>
        </w:rPr>
        <w:t xml:space="preserve">ธันวาคม </w:t>
      </w:r>
      <w:r w:rsidRPr="005C0BB2">
        <w:rPr>
          <w:rFonts w:asciiTheme="majorBidi" w:hAnsiTheme="majorBidi" w:cstheme="majorBidi"/>
          <w:sz w:val="28"/>
          <w:szCs w:val="28"/>
        </w:rPr>
        <w:t>256</w:t>
      </w:r>
      <w:r w:rsidR="00580D29">
        <w:rPr>
          <w:rFonts w:asciiTheme="majorBidi" w:hAnsiTheme="majorBidi" w:cstheme="majorBidi"/>
          <w:sz w:val="28"/>
          <w:szCs w:val="28"/>
        </w:rPr>
        <w:t>4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กลุ่มบริษัทมีสัญญาเงินกู้ยืมระยะยาวกับสถาบันการเงินเป็นจำนวนเงิน</w:t>
      </w:r>
      <w:r w:rsidR="00751D19">
        <w:rPr>
          <w:rFonts w:asciiTheme="majorBidi" w:hAnsiTheme="majorBidi" w:cstheme="majorBidi"/>
          <w:sz w:val="28"/>
          <w:szCs w:val="28"/>
        </w:rPr>
        <w:t xml:space="preserve"> </w:t>
      </w:r>
      <w:r w:rsidR="00557A3A">
        <w:rPr>
          <w:rFonts w:asciiTheme="majorBidi" w:hAnsiTheme="majorBidi" w:cstheme="majorBidi"/>
          <w:sz w:val="28"/>
          <w:szCs w:val="28"/>
        </w:rPr>
        <w:t>521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D8016C">
        <w:rPr>
          <w:rFonts w:asciiTheme="majorBidi" w:hAnsiTheme="majorBidi" w:cstheme="majorBidi"/>
          <w:sz w:val="28"/>
          <w:szCs w:val="28"/>
        </w:rPr>
        <w:br/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03031" w:rsidRPr="00303031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80D29">
        <w:rPr>
          <w:rFonts w:asciiTheme="majorBidi" w:hAnsiTheme="majorBidi" w:cstheme="majorBidi"/>
          <w:i/>
          <w:iCs/>
          <w:sz w:val="28"/>
          <w:szCs w:val="28"/>
        </w:rPr>
        <w:t>419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เงินกู้ยืมระยะยาวดังกล่าวมีอัตราดอกเบี้ยลอยตัว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bookmarkStart w:id="21" w:name="_Hlk33175609"/>
      <w:r w:rsidRPr="005C0BB2">
        <w:rPr>
          <w:rFonts w:asciiTheme="majorBidi" w:hAnsiTheme="majorBidi" w:cstheme="majorBidi"/>
          <w:sz w:val="28"/>
          <w:szCs w:val="28"/>
          <w:cs/>
        </w:rPr>
        <w:t>และมีระยะเวลาครบกำหนด</w:t>
      </w:r>
      <w:bookmarkEnd w:id="21"/>
      <w:r w:rsidRPr="005C0BB2">
        <w:rPr>
          <w:rFonts w:asciiTheme="majorBidi" w:hAnsiTheme="majorBidi" w:cstheme="majorBidi"/>
          <w:sz w:val="28"/>
          <w:szCs w:val="28"/>
          <w:cs/>
        </w:rPr>
        <w:t xml:space="preserve">ภายใน </w:t>
      </w:r>
      <w:r w:rsidR="00557A3A">
        <w:rPr>
          <w:rFonts w:asciiTheme="majorBidi" w:hAnsiTheme="majorBidi" w:cstheme="majorBidi"/>
          <w:sz w:val="28"/>
          <w:szCs w:val="28"/>
        </w:rPr>
        <w:t>2 - 5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ปี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="00D8016C">
        <w:rPr>
          <w:rFonts w:asciiTheme="majorBidi" w:hAnsiTheme="majorBidi" w:cstheme="majorBidi"/>
          <w:sz w:val="28"/>
          <w:szCs w:val="28"/>
        </w:rPr>
        <w:br/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03031" w:rsidRPr="00303031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อัตราดอกเบี้ยลอยตัว และมีระยะเวลาครบกำหนดภายใน 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580D29">
        <w:rPr>
          <w:rFonts w:asciiTheme="majorBidi" w:hAnsiTheme="majorBidi" w:cstheme="majorBidi"/>
          <w:i/>
          <w:iCs/>
          <w:sz w:val="28"/>
          <w:szCs w:val="28"/>
        </w:rPr>
        <w:t xml:space="preserve"> - 6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ปี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C17A4BF" w14:textId="77777777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2217FDA5" w14:textId="23256BCB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9504E" w:rsidRPr="005C0BB2">
        <w:rPr>
          <w:rFonts w:asciiTheme="majorBidi" w:hAnsiTheme="majorBidi" w:cstheme="majorBidi"/>
          <w:bCs/>
          <w:sz w:val="28"/>
          <w:szCs w:val="28"/>
        </w:rPr>
        <w:t>31</w:t>
      </w:r>
      <w:r w:rsidR="00D9504E" w:rsidRPr="005C0BB2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D9504E" w:rsidRPr="005C0BB2">
        <w:rPr>
          <w:rFonts w:asciiTheme="majorBidi" w:hAnsiTheme="majorBidi" w:cstheme="majorBidi"/>
          <w:b/>
          <w:sz w:val="28"/>
          <w:szCs w:val="28"/>
          <w:cs/>
        </w:rPr>
        <w:t xml:space="preserve">ธันวาคม </w:t>
      </w:r>
      <w:r w:rsidRPr="005C0BB2">
        <w:rPr>
          <w:rFonts w:asciiTheme="majorBidi" w:hAnsiTheme="majorBidi" w:cstheme="majorBidi"/>
          <w:sz w:val="28"/>
          <w:szCs w:val="28"/>
        </w:rPr>
        <w:t>256</w:t>
      </w:r>
      <w:r w:rsidR="00580D29">
        <w:rPr>
          <w:rFonts w:asciiTheme="majorBidi" w:hAnsiTheme="majorBidi" w:cstheme="majorBidi"/>
          <w:sz w:val="28"/>
          <w:szCs w:val="28"/>
        </w:rPr>
        <w:t>4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กลุ่มบริษัทมีสัญญาเงินกู้ยืมระยะสั้นจากบุคคลอื่นเป็นจำนวนเงิน</w:t>
      </w:r>
      <w:r w:rsidR="00D3630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D3F8C">
        <w:rPr>
          <w:rFonts w:asciiTheme="majorBidi" w:hAnsiTheme="majorBidi" w:cstheme="majorBidi"/>
          <w:sz w:val="28"/>
          <w:szCs w:val="28"/>
        </w:rPr>
        <w:t>36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D8016C">
        <w:rPr>
          <w:rFonts w:asciiTheme="majorBidi" w:hAnsiTheme="majorBidi" w:cstheme="majorBidi"/>
          <w:sz w:val="28"/>
          <w:szCs w:val="28"/>
        </w:rPr>
        <w:br/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03031" w:rsidRPr="00303031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80D29">
        <w:rPr>
          <w:rFonts w:asciiTheme="majorBidi" w:hAnsiTheme="majorBidi" w:cstheme="majorBidi"/>
          <w:i/>
          <w:iCs/>
          <w:sz w:val="28"/>
          <w:szCs w:val="28"/>
        </w:rPr>
        <w:t>15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 xml:space="preserve">0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เงินกู้ยืมระยะสั้นดังกล่าวมีอัตราดอกเบี้ยคงที่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03031" w:rsidRPr="00303031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5C0BB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อัตราดอกเบี้ยคงที่)</w:t>
      </w:r>
    </w:p>
    <w:bookmarkEnd w:id="20"/>
    <w:p w14:paraId="0D6A56A5" w14:textId="77777777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38AB828" w14:textId="24F4B969" w:rsidR="00D9646F" w:rsidRPr="00AE4604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0303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D5194" w:rsidRPr="00303031">
        <w:rPr>
          <w:rFonts w:asciiTheme="majorBidi" w:hAnsiTheme="majorBidi" w:cstheme="majorBidi"/>
          <w:bCs/>
          <w:sz w:val="28"/>
          <w:szCs w:val="28"/>
        </w:rPr>
        <w:t>31</w:t>
      </w:r>
      <w:r w:rsidR="000D5194" w:rsidRPr="00303031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0D5194" w:rsidRPr="00303031">
        <w:rPr>
          <w:rFonts w:asciiTheme="majorBidi" w:hAnsiTheme="majorBidi" w:cstheme="majorBidi"/>
          <w:b/>
          <w:sz w:val="28"/>
          <w:szCs w:val="28"/>
          <w:cs/>
        </w:rPr>
        <w:t>ธันวาคม</w:t>
      </w:r>
      <w:r w:rsidR="000D5194" w:rsidRPr="0030303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303031">
        <w:rPr>
          <w:rFonts w:asciiTheme="majorBidi" w:hAnsiTheme="majorBidi" w:cstheme="majorBidi"/>
          <w:sz w:val="28"/>
          <w:szCs w:val="28"/>
        </w:rPr>
        <w:t>256</w:t>
      </w:r>
      <w:r w:rsidR="00580D29" w:rsidRPr="00303031">
        <w:rPr>
          <w:rFonts w:asciiTheme="majorBidi" w:hAnsiTheme="majorBidi" w:cstheme="majorBidi"/>
          <w:sz w:val="28"/>
          <w:szCs w:val="28"/>
        </w:rPr>
        <w:t>4</w:t>
      </w:r>
      <w:r w:rsidRPr="00303031">
        <w:rPr>
          <w:rFonts w:asciiTheme="majorBidi" w:hAnsiTheme="majorBidi" w:cstheme="majorBidi"/>
          <w:sz w:val="28"/>
          <w:szCs w:val="28"/>
        </w:rPr>
        <w:t xml:space="preserve"> </w:t>
      </w:r>
      <w:r w:rsidR="00303031" w:rsidRPr="00303031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303031" w:rsidRPr="00AE4604">
        <w:rPr>
          <w:rFonts w:asciiTheme="majorBidi" w:hAnsiTheme="majorBidi" w:cstheme="majorBidi"/>
          <w:sz w:val="28"/>
          <w:szCs w:val="28"/>
          <w:cs/>
        </w:rPr>
        <w:t>บริษัทมีสัญญาเงินกู้ยืมระยะยาวจากบุคคลอื่นเป็นจ</w:t>
      </w:r>
      <w:r w:rsidR="00A606EB">
        <w:rPr>
          <w:rFonts w:asciiTheme="majorBidi" w:hAnsiTheme="majorBidi" w:cstheme="majorBidi" w:hint="cs"/>
          <w:sz w:val="28"/>
          <w:szCs w:val="28"/>
          <w:cs/>
        </w:rPr>
        <w:t>ำ</w:t>
      </w:r>
      <w:r w:rsidR="00303031" w:rsidRPr="00AE4604">
        <w:rPr>
          <w:rFonts w:asciiTheme="majorBidi" w:hAnsiTheme="majorBidi" w:cstheme="majorBidi"/>
          <w:sz w:val="28"/>
          <w:szCs w:val="28"/>
          <w:cs/>
        </w:rPr>
        <w:t>นวนเงิน</w:t>
      </w:r>
      <w:r w:rsidR="00DF648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D3F8C" w:rsidRPr="00AE4604">
        <w:rPr>
          <w:rFonts w:asciiTheme="majorBidi" w:hAnsiTheme="majorBidi" w:cstheme="majorBidi"/>
          <w:sz w:val="28"/>
          <w:szCs w:val="28"/>
        </w:rPr>
        <w:t>10</w:t>
      </w:r>
      <w:r w:rsidR="00303031" w:rsidRPr="00AE4604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D8016C" w:rsidRPr="00AE4604">
        <w:rPr>
          <w:rFonts w:asciiTheme="majorBidi" w:hAnsiTheme="majorBidi" w:cstheme="majorBidi"/>
          <w:sz w:val="28"/>
          <w:szCs w:val="28"/>
        </w:rPr>
        <w:br/>
      </w:r>
      <w:r w:rsidR="00303031" w:rsidRPr="00AE4604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D8016C" w:rsidRPr="00AE4604">
        <w:rPr>
          <w:rFonts w:asciiTheme="majorBidi" w:hAnsiTheme="majorBidi" w:cstheme="majorBidi"/>
          <w:i/>
          <w:iCs/>
          <w:sz w:val="28"/>
          <w:szCs w:val="28"/>
        </w:rPr>
        <w:t xml:space="preserve">2563: 13 </w:t>
      </w:r>
      <w:r w:rsidR="00303031" w:rsidRPr="00AE460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="00303031" w:rsidRPr="00AE4604">
        <w:rPr>
          <w:rFonts w:asciiTheme="majorBidi" w:hAnsiTheme="majorBidi" w:cstheme="majorBidi"/>
          <w:sz w:val="28"/>
          <w:szCs w:val="28"/>
          <w:cs/>
        </w:rPr>
        <w:t>เงินกู้ยืมระยะยาวดังกล่าวมีอัตราดอกเบี้ยคงที่ และมีระยะเวลาครบก</w:t>
      </w:r>
      <w:r w:rsidR="002C742E">
        <w:rPr>
          <w:rFonts w:asciiTheme="majorBidi" w:hAnsiTheme="majorBidi" w:cstheme="majorBidi" w:hint="cs"/>
          <w:sz w:val="28"/>
          <w:szCs w:val="28"/>
          <w:cs/>
        </w:rPr>
        <w:t>ำ</w:t>
      </w:r>
      <w:r w:rsidR="00303031" w:rsidRPr="00AE4604">
        <w:rPr>
          <w:rFonts w:asciiTheme="majorBidi" w:hAnsiTheme="majorBidi" w:cstheme="majorBidi"/>
          <w:sz w:val="28"/>
          <w:szCs w:val="28"/>
          <w:cs/>
        </w:rPr>
        <w:t xml:space="preserve">หนดภายใน </w:t>
      </w:r>
      <w:r w:rsidR="009D3F8C" w:rsidRPr="00AE4604">
        <w:rPr>
          <w:rFonts w:asciiTheme="majorBidi" w:hAnsiTheme="majorBidi" w:cstheme="majorBidi"/>
          <w:sz w:val="28"/>
          <w:szCs w:val="28"/>
        </w:rPr>
        <w:t>4</w:t>
      </w:r>
      <w:r w:rsidR="00303031" w:rsidRPr="00AE4604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D8016C" w:rsidRPr="00AE4604">
        <w:rPr>
          <w:rFonts w:asciiTheme="majorBidi" w:hAnsiTheme="majorBidi" w:cstheme="majorBidi"/>
          <w:sz w:val="28"/>
          <w:szCs w:val="28"/>
        </w:rPr>
        <w:br/>
      </w:r>
      <w:r w:rsidR="00303031" w:rsidRPr="00AE4604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D8016C" w:rsidRPr="00AE4604">
        <w:rPr>
          <w:rFonts w:asciiTheme="majorBidi" w:hAnsiTheme="majorBidi" w:cstheme="majorBidi"/>
          <w:i/>
          <w:iCs/>
          <w:sz w:val="28"/>
          <w:szCs w:val="28"/>
        </w:rPr>
        <w:t xml:space="preserve">2563: </w:t>
      </w:r>
      <w:r w:rsidR="00303031" w:rsidRPr="00AE4604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อัตราดอกเบี้ยคงที่และมีระยะเวลาครบก</w:t>
      </w:r>
      <w:r w:rsidR="0086072C">
        <w:rPr>
          <w:rFonts w:asciiTheme="majorBidi" w:hAnsiTheme="majorBidi" w:cstheme="majorBidi" w:hint="cs"/>
          <w:i/>
          <w:iCs/>
          <w:sz w:val="28"/>
          <w:szCs w:val="28"/>
          <w:cs/>
        </w:rPr>
        <w:t>ำ</w:t>
      </w:r>
      <w:r w:rsidR="00303031" w:rsidRPr="00AE4604">
        <w:rPr>
          <w:rFonts w:asciiTheme="majorBidi" w:hAnsiTheme="majorBidi" w:cstheme="majorBidi"/>
          <w:i/>
          <w:iCs/>
          <w:sz w:val="28"/>
          <w:szCs w:val="28"/>
          <w:cs/>
        </w:rPr>
        <w:t>หนด</w:t>
      </w:r>
      <w:r w:rsidR="00303031" w:rsidRPr="00451C52">
        <w:rPr>
          <w:rFonts w:asciiTheme="majorBidi" w:hAnsiTheme="majorBidi" w:cstheme="majorBidi"/>
          <w:i/>
          <w:iCs/>
          <w:sz w:val="28"/>
          <w:szCs w:val="28"/>
          <w:cs/>
        </w:rPr>
        <w:t>ภายใน</w:t>
      </w:r>
      <w:r w:rsidR="00451C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451C52" w:rsidRPr="00451C52">
        <w:rPr>
          <w:rFonts w:asciiTheme="majorBidi" w:hAnsiTheme="majorBidi" w:cstheme="majorBidi"/>
          <w:i/>
          <w:iCs/>
          <w:sz w:val="28"/>
          <w:szCs w:val="28"/>
        </w:rPr>
        <w:t xml:space="preserve">4 </w:t>
      </w:r>
      <w:r w:rsidR="00303031" w:rsidRPr="00451C52">
        <w:rPr>
          <w:rFonts w:asciiTheme="majorBidi" w:hAnsiTheme="majorBidi" w:cstheme="majorBidi"/>
          <w:i/>
          <w:iCs/>
          <w:sz w:val="28"/>
          <w:szCs w:val="28"/>
          <w:cs/>
        </w:rPr>
        <w:t>ปี</w:t>
      </w:r>
      <w:r w:rsidR="00303031" w:rsidRPr="00AE4604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3BC7A38F" w14:textId="77777777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DA744C" w14:textId="77777777" w:rsidR="00D9646F" w:rsidRPr="005C0BB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C0BB2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ต้องปฏิบัติตามเงื่อนไขทางการเงินตามที่ระบุไว้ในสัญญาเงินกู้ยืม</w:t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b/>
          <w:sz w:val="28"/>
          <w:szCs w:val="28"/>
          <w:cs/>
        </w:rPr>
        <w:t xml:space="preserve">เช่น การดำรงอัตราส่วนลูกหนี้ที่มียอดค้างชำระไม่เกิน </w:t>
      </w:r>
      <w:r w:rsidRPr="005C0BB2">
        <w:rPr>
          <w:rFonts w:asciiTheme="majorBidi" w:hAnsiTheme="majorBidi" w:cstheme="majorBidi"/>
          <w:bCs/>
          <w:sz w:val="28"/>
          <w:szCs w:val="28"/>
        </w:rPr>
        <w:t>3</w:t>
      </w:r>
      <w:r w:rsidRPr="005C0BB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b/>
          <w:sz w:val="28"/>
          <w:szCs w:val="28"/>
          <w:cs/>
        </w:rPr>
        <w:t xml:space="preserve">เดือนต่อหนี้เงินกู้ยืม การดำรงอัตราส่วนของลูกหนี้ด้อยคุณภาพ (ค้างชำระเกิน </w:t>
      </w:r>
      <w:r w:rsidRPr="005C0BB2">
        <w:rPr>
          <w:rFonts w:asciiTheme="majorBidi" w:hAnsiTheme="majorBidi" w:cstheme="majorBidi"/>
          <w:bCs/>
          <w:sz w:val="28"/>
          <w:szCs w:val="28"/>
        </w:rPr>
        <w:t>3</w:t>
      </w:r>
      <w:r w:rsidRPr="005C0BB2">
        <w:rPr>
          <w:rFonts w:asciiTheme="majorBidi" w:hAnsiTheme="majorBidi" w:cstheme="majorBidi"/>
          <w:b/>
          <w:sz w:val="28"/>
          <w:szCs w:val="28"/>
          <w:cs/>
        </w:rPr>
        <w:t xml:space="preserve"> เดือนขึ้นไป) ต่อลูกหนี้</w:t>
      </w:r>
      <w:r w:rsidRPr="005C0BB2">
        <w:rPr>
          <w:rFonts w:asciiTheme="majorBidi" w:hAnsiTheme="majorBidi" w:cstheme="majorBidi"/>
          <w:b/>
          <w:sz w:val="28"/>
          <w:szCs w:val="28"/>
        </w:rPr>
        <w:br/>
      </w:r>
      <w:r w:rsidRPr="005C0BB2">
        <w:rPr>
          <w:rFonts w:asciiTheme="majorBidi" w:hAnsiTheme="majorBidi" w:cstheme="majorBidi"/>
          <w:b/>
          <w:sz w:val="28"/>
          <w:szCs w:val="28"/>
          <w:cs/>
        </w:rPr>
        <w:t xml:space="preserve">ตามสัญญาเช่าซื้อทั้งหมด และการดำรงอัตราส่วนหนี้สินรวมต่อส่วนของผู้ถือหุ้น </w:t>
      </w:r>
      <w:r w:rsidRPr="005C0BB2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 ขึ้นอยู่กับเงื่อนไขในสัญญาเงินกู้ยืม</w:t>
      </w:r>
      <w:r w:rsidRPr="005C0BB2">
        <w:rPr>
          <w:rFonts w:asciiTheme="majorBidi" w:hAnsiTheme="majorBidi" w:cstheme="majorBidi"/>
          <w:b/>
          <w:spacing w:val="-4"/>
          <w:sz w:val="28"/>
          <w:szCs w:val="28"/>
        </w:rPr>
        <w:br/>
      </w:r>
      <w:r w:rsidRPr="005C0BB2">
        <w:rPr>
          <w:rFonts w:asciiTheme="majorBidi" w:hAnsiTheme="majorBidi" w:cstheme="majorBidi"/>
          <w:b/>
          <w:spacing w:val="-4"/>
          <w:sz w:val="28"/>
          <w:szCs w:val="28"/>
          <w:cs/>
        </w:rPr>
        <w:t>แต่ละฉบับ</w:t>
      </w:r>
    </w:p>
    <w:p w14:paraId="2CDE033D" w14:textId="77777777" w:rsidR="00C4163F" w:rsidRPr="005C0BB2" w:rsidRDefault="00C4163F" w:rsidP="00FE4A6D">
      <w:pPr>
        <w:rPr>
          <w:rFonts w:asciiTheme="majorBidi" w:hAnsiTheme="majorBidi" w:cstheme="majorBidi"/>
          <w:sz w:val="22"/>
          <w:szCs w:val="22"/>
        </w:rPr>
      </w:pPr>
    </w:p>
    <w:p w14:paraId="1845E864" w14:textId="627FB1D3" w:rsidR="008D77C4" w:rsidRPr="005C0BB2" w:rsidRDefault="008D77C4" w:rsidP="008D7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D8016C">
        <w:rPr>
          <w:rFonts w:asciiTheme="majorBidi" w:hAnsiTheme="majorBidi" w:cstheme="majorBidi"/>
          <w:b/>
          <w:bCs/>
          <w:sz w:val="28"/>
          <w:szCs w:val="28"/>
        </w:rPr>
        <w:t>6</w:t>
      </w:r>
      <w:r w:rsidRPr="005C0BB2">
        <w:rPr>
          <w:rFonts w:asciiTheme="majorBidi" w:hAnsiTheme="majorBidi" w:cstheme="majorBidi"/>
          <w:b/>
          <w:bCs/>
          <w:sz w:val="28"/>
          <w:szCs w:val="28"/>
        </w:rPr>
        <w:tab/>
      </w:r>
      <w:r w:rsidR="009A35F5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</w:p>
    <w:p w14:paraId="4CF0F8ED" w14:textId="77777777" w:rsidR="009A35F5" w:rsidRPr="005C0BB2" w:rsidRDefault="009A35F5" w:rsidP="00FE4A6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43"/>
        <w:gridCol w:w="270"/>
        <w:gridCol w:w="1170"/>
        <w:gridCol w:w="270"/>
        <w:gridCol w:w="1170"/>
      </w:tblGrid>
      <w:tr w:rsidR="000A501F" w:rsidRPr="005C0BB2" w14:paraId="7C7ACE9B" w14:textId="77777777" w:rsidTr="000A501F">
        <w:tc>
          <w:tcPr>
            <w:tcW w:w="3690" w:type="dxa"/>
          </w:tcPr>
          <w:p w14:paraId="6FDE96DA" w14:textId="77777777" w:rsidR="000A501F" w:rsidRPr="005C0BB2" w:rsidRDefault="000A501F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3"/>
          </w:tcPr>
          <w:p w14:paraId="3B8E5C81" w14:textId="6219B1E7" w:rsidR="000A501F" w:rsidRPr="005C0BB2" w:rsidRDefault="000A501F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7F990D" w14:textId="77777777" w:rsidR="000A501F" w:rsidRPr="005C0BB2" w:rsidRDefault="000A501F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D1F7FE8" w14:textId="77777777" w:rsidR="000A501F" w:rsidRPr="005C0BB2" w:rsidRDefault="000A501F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35F5" w:rsidRPr="005C0BB2" w14:paraId="40C5AE0C" w14:textId="77777777" w:rsidTr="000A501F">
        <w:tc>
          <w:tcPr>
            <w:tcW w:w="3690" w:type="dxa"/>
          </w:tcPr>
          <w:p w14:paraId="0E54FCA9" w14:textId="666B7B8C" w:rsidR="009A35F5" w:rsidRPr="005C0BB2" w:rsidRDefault="00D8016C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</w:tcPr>
          <w:p w14:paraId="6D6D85AE" w14:textId="496E10CE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0D2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DAE5D73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4543B45B" w14:textId="4E851E30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0D2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16AEE02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39B299" w14:textId="38A3B9E0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0D2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6855253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3B42393" w14:textId="3AB0B549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580D2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A35F5" w:rsidRPr="005C0BB2" w14:paraId="1BD2CFD2" w14:textId="77777777" w:rsidTr="000A501F">
        <w:tc>
          <w:tcPr>
            <w:tcW w:w="3690" w:type="dxa"/>
          </w:tcPr>
          <w:p w14:paraId="7AB2CE8F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63" w:type="dxa"/>
            <w:gridSpan w:val="7"/>
          </w:tcPr>
          <w:p w14:paraId="38AB39BD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35F5" w:rsidRPr="005C0BB2" w14:paraId="05BA1595" w14:textId="77777777" w:rsidTr="000A501F">
        <w:trPr>
          <w:trHeight w:val="119"/>
        </w:trPr>
        <w:tc>
          <w:tcPr>
            <w:tcW w:w="3690" w:type="dxa"/>
          </w:tcPr>
          <w:p w14:paraId="74797C2D" w14:textId="77777777" w:rsidR="009A35F5" w:rsidRPr="005C0BB2" w:rsidRDefault="009A35F5" w:rsidP="009A35F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</w:tcPr>
          <w:p w14:paraId="739DB33F" w14:textId="77777777" w:rsidR="009A35F5" w:rsidRPr="005C0BB2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F268A8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05A5B6BF" w14:textId="77777777" w:rsidR="009A35F5" w:rsidRPr="005C0BB2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607C54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8E6C2C" w14:textId="77777777" w:rsidR="009A35F5" w:rsidRPr="005C0BB2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D89CAA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FF06F0" w14:textId="77777777" w:rsidR="009A35F5" w:rsidRPr="005C0BB2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A35F5" w:rsidRPr="005C0BB2" w14:paraId="4DEB2849" w14:textId="77777777" w:rsidTr="000A501F">
        <w:tc>
          <w:tcPr>
            <w:tcW w:w="3690" w:type="dxa"/>
          </w:tcPr>
          <w:p w14:paraId="4EDABA4A" w14:textId="0605C523" w:rsidR="009A35F5" w:rsidRPr="00D8016C" w:rsidRDefault="009A35F5" w:rsidP="00D83447">
            <w:pPr>
              <w:pStyle w:val="a1"/>
              <w:tabs>
                <w:tab w:val="clear" w:pos="1080"/>
              </w:tabs>
              <w:ind w:right="-109" w:firstLine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016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38297576" w14:textId="77777777" w:rsidR="009A35F5" w:rsidRPr="005C0BB2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8BFBC5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A468E7A" w14:textId="77777777" w:rsidR="009A35F5" w:rsidRPr="005C0BB2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D4DD52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3B8E7F" w14:textId="77777777" w:rsidR="009A35F5" w:rsidRPr="005C0BB2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D673C8" w14:textId="77777777" w:rsidR="009A35F5" w:rsidRPr="005C0BB2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248ABD" w14:textId="77777777" w:rsidR="009A35F5" w:rsidRPr="005C0BB2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80D29" w:rsidRPr="005C0BB2" w14:paraId="2E84B89C" w14:textId="77777777" w:rsidTr="000A501F">
        <w:tc>
          <w:tcPr>
            <w:tcW w:w="3690" w:type="dxa"/>
            <w:tcBorders>
              <w:top w:val="nil"/>
              <w:bottom w:val="nil"/>
            </w:tcBorders>
          </w:tcPr>
          <w:p w14:paraId="51755821" w14:textId="1DC4B908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DC2BB23" w14:textId="09F7041D" w:rsidR="00580D29" w:rsidRPr="005C0BB2" w:rsidRDefault="001E175D" w:rsidP="00580D29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3,416</w:t>
            </w:r>
          </w:p>
        </w:tc>
        <w:tc>
          <w:tcPr>
            <w:tcW w:w="270" w:type="dxa"/>
          </w:tcPr>
          <w:p w14:paraId="5291FCB0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4597D703" w14:textId="28002671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1,803</w:t>
            </w:r>
          </w:p>
        </w:tc>
        <w:tc>
          <w:tcPr>
            <w:tcW w:w="270" w:type="dxa"/>
          </w:tcPr>
          <w:p w14:paraId="6D205738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BEE3FA" w14:textId="5EFDC262" w:rsidR="00580D29" w:rsidRPr="005C0BB2" w:rsidRDefault="001E175D" w:rsidP="00580D2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1,866</w:t>
            </w:r>
          </w:p>
        </w:tc>
        <w:tc>
          <w:tcPr>
            <w:tcW w:w="270" w:type="dxa"/>
          </w:tcPr>
          <w:p w14:paraId="123C9F34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B435E7" w14:textId="39FBBD6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1,209</w:t>
            </w:r>
          </w:p>
        </w:tc>
      </w:tr>
    </w:tbl>
    <w:p w14:paraId="1C57E790" w14:textId="77777777" w:rsidR="000A501F" w:rsidRPr="005C0BB2" w:rsidRDefault="00FE4A6D" w:rsidP="00FE4A6D">
      <w:pPr>
        <w:tabs>
          <w:tab w:val="clear" w:pos="680"/>
          <w:tab w:val="left" w:pos="540"/>
        </w:tabs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  <w:tab/>
      </w: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  <w:tab/>
      </w:r>
    </w:p>
    <w:p w14:paraId="2E337E9A" w14:textId="77777777" w:rsidR="00611415" w:rsidRPr="005C0BB2" w:rsidRDefault="00611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40D44CD0" w14:textId="0BC56154" w:rsidR="0010152A" w:rsidRPr="005C0BB2" w:rsidRDefault="0010152A" w:rsidP="000A5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โครงการผลประโยชน์ที่กำหนดไว้ </w:t>
      </w:r>
    </w:p>
    <w:p w14:paraId="2B938ED2" w14:textId="77777777" w:rsidR="0010152A" w:rsidRPr="005C0BB2" w:rsidRDefault="0010152A" w:rsidP="00101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color w:val="0000FF"/>
          <w:sz w:val="28"/>
          <w:szCs w:val="28"/>
        </w:rPr>
      </w:pPr>
    </w:p>
    <w:p w14:paraId="301F2854" w14:textId="034126A4" w:rsidR="009A35F5" w:rsidRPr="005C0BB2" w:rsidRDefault="0010152A" w:rsidP="0097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</w:t>
      </w:r>
      <w:r w:rsidR="006E68A8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พ.ศ. 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2541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DA64B5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25FA950B" w14:textId="77777777" w:rsidR="002A1BFB" w:rsidRPr="005C0BB2" w:rsidRDefault="002A1BFB" w:rsidP="00101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315"/>
        <w:gridCol w:w="270"/>
        <w:gridCol w:w="1269"/>
        <w:gridCol w:w="270"/>
        <w:gridCol w:w="1287"/>
      </w:tblGrid>
      <w:tr w:rsidR="0041635F" w:rsidRPr="005C0BB2" w14:paraId="175222BA" w14:textId="77777777" w:rsidTr="0041635F">
        <w:tc>
          <w:tcPr>
            <w:tcW w:w="3150" w:type="dxa"/>
          </w:tcPr>
          <w:p w14:paraId="346FB7A8" w14:textId="6CF2FA56" w:rsidR="0041635F" w:rsidRPr="005C0BB2" w:rsidRDefault="00D8016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2935" w:type="dxa"/>
            <w:gridSpan w:val="3"/>
          </w:tcPr>
          <w:p w14:paraId="23E52C98" w14:textId="7D1DBB7D" w:rsidR="0041635F" w:rsidRPr="005C0BB2" w:rsidRDefault="0041635F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EC920C" w14:textId="77777777" w:rsidR="0041635F" w:rsidRPr="005C0BB2" w:rsidRDefault="0041635F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26" w:type="dxa"/>
            <w:gridSpan w:val="3"/>
          </w:tcPr>
          <w:p w14:paraId="73AB8D21" w14:textId="77777777" w:rsidR="0041635F" w:rsidRPr="005C0BB2" w:rsidRDefault="0041635F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0D29" w:rsidRPr="005C0BB2" w14:paraId="6074ED58" w14:textId="77777777" w:rsidTr="0041635F">
        <w:tc>
          <w:tcPr>
            <w:tcW w:w="3150" w:type="dxa"/>
          </w:tcPr>
          <w:p w14:paraId="450AF73C" w14:textId="6C90F24A" w:rsidR="00580D29" w:rsidRPr="005C0BB2" w:rsidRDefault="00D8016C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1350" w:type="dxa"/>
          </w:tcPr>
          <w:p w14:paraId="50BBA571" w14:textId="0C02C27F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9C6C86D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</w:tcPr>
          <w:p w14:paraId="6A03D869" w14:textId="63A03960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09213AE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F09C463" w14:textId="099A425D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4C0036C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35503102" w14:textId="10FC39F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02E1C" w:rsidRPr="005C0BB2" w14:paraId="1184449B" w14:textId="77777777" w:rsidTr="0041635F">
        <w:tc>
          <w:tcPr>
            <w:tcW w:w="3150" w:type="dxa"/>
          </w:tcPr>
          <w:p w14:paraId="00C23E16" w14:textId="77777777" w:rsidR="00E02E1C" w:rsidRPr="005C0BB2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31" w:type="dxa"/>
            <w:gridSpan w:val="7"/>
          </w:tcPr>
          <w:p w14:paraId="36D481CC" w14:textId="77777777" w:rsidR="00E02E1C" w:rsidRPr="005C0BB2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80D29" w:rsidRPr="005C0BB2" w14:paraId="796F2222" w14:textId="77777777" w:rsidTr="0041635F">
        <w:tc>
          <w:tcPr>
            <w:tcW w:w="3150" w:type="dxa"/>
            <w:tcBorders>
              <w:bottom w:val="nil"/>
            </w:tcBorders>
          </w:tcPr>
          <w:p w14:paraId="1A48B6EB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</w:tcPr>
          <w:p w14:paraId="729E0938" w14:textId="47251CE9" w:rsidR="00580D29" w:rsidRPr="00580D29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0D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1,803</w:t>
            </w:r>
          </w:p>
        </w:tc>
        <w:tc>
          <w:tcPr>
            <w:tcW w:w="270" w:type="dxa"/>
          </w:tcPr>
          <w:p w14:paraId="33D49DDC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</w:tcPr>
          <w:p w14:paraId="7EB8C5C7" w14:textId="3D1AED6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2,680</w:t>
            </w:r>
          </w:p>
        </w:tc>
        <w:tc>
          <w:tcPr>
            <w:tcW w:w="270" w:type="dxa"/>
          </w:tcPr>
          <w:p w14:paraId="118860BA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37F375BF" w14:textId="000BC345" w:rsidR="00580D29" w:rsidRPr="00580D29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0D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1,209</w:t>
            </w:r>
          </w:p>
        </w:tc>
        <w:tc>
          <w:tcPr>
            <w:tcW w:w="270" w:type="dxa"/>
          </w:tcPr>
          <w:p w14:paraId="11F8E061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13C4A15D" w14:textId="4AB44773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2,680</w:t>
            </w:r>
          </w:p>
        </w:tc>
      </w:tr>
      <w:tr w:rsidR="00580D29" w:rsidRPr="005C0BB2" w14:paraId="40308233" w14:textId="77777777" w:rsidTr="0041635F">
        <w:tc>
          <w:tcPr>
            <w:tcW w:w="3150" w:type="dxa"/>
            <w:tcBorders>
              <w:bottom w:val="nil"/>
            </w:tcBorders>
          </w:tcPr>
          <w:p w14:paraId="377D58C8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5EC3AFD2" w14:textId="7777777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3CE9DA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</w:tcPr>
          <w:p w14:paraId="7FE40C82" w14:textId="7777777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C0DFE5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045A3A06" w14:textId="7777777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70A5E4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4098C7A9" w14:textId="7777777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80D29" w:rsidRPr="005C0BB2" w14:paraId="7E7EB8FB" w14:textId="77777777" w:rsidTr="0041635F">
        <w:tc>
          <w:tcPr>
            <w:tcW w:w="3150" w:type="dxa"/>
            <w:tcBorders>
              <w:bottom w:val="nil"/>
            </w:tcBorders>
          </w:tcPr>
          <w:p w14:paraId="1FFFB645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30004371" w14:textId="7777777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281FBE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</w:tcPr>
          <w:p w14:paraId="3F567FC2" w14:textId="7777777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70171B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0B335AA7" w14:textId="7777777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296540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6B1E2502" w14:textId="7777777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80D29" w:rsidRPr="005C0BB2" w14:paraId="5F88A71F" w14:textId="77777777" w:rsidTr="0041635F">
        <w:tc>
          <w:tcPr>
            <w:tcW w:w="3150" w:type="dxa"/>
            <w:tcBorders>
              <w:top w:val="nil"/>
              <w:bottom w:val="nil"/>
            </w:tcBorders>
          </w:tcPr>
          <w:p w14:paraId="5E8B6DBE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25FDF5E8" w14:textId="19089E2B" w:rsidR="00580D29" w:rsidRPr="001A4565" w:rsidRDefault="00F67947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1,487</w:t>
            </w:r>
          </w:p>
        </w:tc>
        <w:tc>
          <w:tcPr>
            <w:tcW w:w="270" w:type="dxa"/>
          </w:tcPr>
          <w:p w14:paraId="1ACF7DA1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251353BF" w14:textId="566CE2D8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A45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1,912</w:t>
            </w:r>
          </w:p>
        </w:tc>
        <w:tc>
          <w:tcPr>
            <w:tcW w:w="270" w:type="dxa"/>
          </w:tcPr>
          <w:p w14:paraId="71807A16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8D88491" w14:textId="57C8C4A2" w:rsidR="00580D29" w:rsidRPr="005C0BB2" w:rsidRDefault="001E175D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26146B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="6C140AC8" w:rsidRPr="26146B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562A224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3F31565" w14:textId="23F06D0A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1,331</w:t>
            </w:r>
          </w:p>
        </w:tc>
      </w:tr>
      <w:tr w:rsidR="00580D29" w:rsidRPr="005C0BB2" w14:paraId="2FAC3BD6" w14:textId="77777777" w:rsidTr="0041635F">
        <w:tc>
          <w:tcPr>
            <w:tcW w:w="3150" w:type="dxa"/>
            <w:tcBorders>
              <w:top w:val="nil"/>
              <w:bottom w:val="nil"/>
            </w:tcBorders>
          </w:tcPr>
          <w:p w14:paraId="16ECD09C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0BAFFE" w14:textId="300C82D3" w:rsidR="00580D29" w:rsidRPr="001A4565" w:rsidRDefault="00F67947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596B5169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051F06A4" w14:textId="0F35BAF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A45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124E70F0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64F52DE" w14:textId="1ED2D648" w:rsidR="00580D29" w:rsidRPr="005C0BB2" w:rsidRDefault="001E175D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0C2B0AE2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A4D39B8" w14:textId="196E444B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</w:tr>
      <w:tr w:rsidR="00580D29" w:rsidRPr="005C0BB2" w14:paraId="2EC1D139" w14:textId="77777777" w:rsidTr="0041635F">
        <w:tc>
          <w:tcPr>
            <w:tcW w:w="3150" w:type="dxa"/>
            <w:tcBorders>
              <w:bottom w:val="nil"/>
            </w:tcBorders>
          </w:tcPr>
          <w:p w14:paraId="7D803B1C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688E1E" w14:textId="12C4D383" w:rsidR="00580D29" w:rsidRPr="005C0BB2" w:rsidRDefault="00F67947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</w:t>
            </w:r>
            <w:r w:rsidR="003B1C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270" w:type="dxa"/>
          </w:tcPr>
          <w:p w14:paraId="3520F2EF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4C149317" w14:textId="41F143D8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1,973</w:t>
            </w:r>
          </w:p>
        </w:tc>
        <w:tc>
          <w:tcPr>
            <w:tcW w:w="270" w:type="dxa"/>
          </w:tcPr>
          <w:p w14:paraId="4C5BB225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74CE18A5" w14:textId="2C0FC5E7" w:rsidR="00580D29" w:rsidRPr="005C0BB2" w:rsidRDefault="00F67947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26146B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="48228629" w:rsidRPr="26146B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1945EAA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540068D0" w14:textId="1BD7C3AB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1,379</w:t>
            </w:r>
          </w:p>
        </w:tc>
      </w:tr>
      <w:tr w:rsidR="00580D29" w:rsidRPr="005C0BB2" w14:paraId="166D49F4" w14:textId="77777777" w:rsidTr="0041635F">
        <w:tc>
          <w:tcPr>
            <w:tcW w:w="3150" w:type="dxa"/>
            <w:tcBorders>
              <w:bottom w:val="nil"/>
            </w:tcBorders>
          </w:tcPr>
          <w:p w14:paraId="5C84537E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83F62B" w14:textId="7777777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087B0F3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209C589C" w14:textId="7777777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0015BD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34ECEED" w14:textId="7777777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6516B8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E25424D" w14:textId="7777777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80D29" w:rsidRPr="005C0BB2" w14:paraId="54BE27A7" w14:textId="77777777" w:rsidTr="0041635F">
        <w:tc>
          <w:tcPr>
            <w:tcW w:w="3150" w:type="dxa"/>
          </w:tcPr>
          <w:p w14:paraId="79BACEFF" w14:textId="77777777" w:rsidR="00580D29" w:rsidRPr="005C0BB2" w:rsidRDefault="00580D29" w:rsidP="00580D29">
            <w:pPr>
              <w:spacing w:line="380" w:lineRule="exact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</w:tcPr>
          <w:p w14:paraId="0EA3FB6C" w14:textId="7777777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F113F5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</w:tcPr>
          <w:p w14:paraId="129780EA" w14:textId="7777777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393B7E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03AC2A3E" w14:textId="7777777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DD3B5A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083AD9B2" w14:textId="7777777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580D29" w:rsidRPr="005C0BB2" w14:paraId="6F8BE1AD" w14:textId="77777777" w:rsidTr="0041635F">
        <w:tc>
          <w:tcPr>
            <w:tcW w:w="3150" w:type="dxa"/>
          </w:tcPr>
          <w:p w14:paraId="1E040F08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7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1350" w:type="dxa"/>
            <w:vAlign w:val="bottom"/>
          </w:tcPr>
          <w:p w14:paraId="1CC165D3" w14:textId="7777777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26C00CE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467BEAB" w14:textId="7777777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0A8C2C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3EB05CF6" w14:textId="7777777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EEB0F34" w14:textId="77777777" w:rsidR="00580D29" w:rsidRPr="005C0BB2" w:rsidRDefault="00580D29" w:rsidP="0058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AB2FC74" w14:textId="77777777" w:rsidR="00580D29" w:rsidRPr="005C0BB2" w:rsidRDefault="00580D29" w:rsidP="00580D2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6F0464" w:rsidRPr="005C0BB2" w14:paraId="0305E0AF" w14:textId="77777777" w:rsidTr="0041635F">
        <w:tc>
          <w:tcPr>
            <w:tcW w:w="3150" w:type="dxa"/>
          </w:tcPr>
          <w:p w14:paraId="19D1015F" w14:textId="4576DF70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8" w:hanging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- 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14:paraId="022E5E4D" w14:textId="1EBDECCB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(1,187)</w:t>
            </w:r>
          </w:p>
        </w:tc>
        <w:tc>
          <w:tcPr>
            <w:tcW w:w="270" w:type="dxa"/>
            <w:vAlign w:val="bottom"/>
          </w:tcPr>
          <w:p w14:paraId="47E459B5" w14:textId="77777777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1E525544" w14:textId="12D47A36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9DDA62" w14:textId="77777777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5DCFC2C8" w14:textId="297CA1BF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(1,187)</w:t>
            </w:r>
          </w:p>
        </w:tc>
        <w:tc>
          <w:tcPr>
            <w:tcW w:w="270" w:type="dxa"/>
            <w:vAlign w:val="bottom"/>
          </w:tcPr>
          <w:p w14:paraId="0670630D" w14:textId="77777777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094AEE2" w14:textId="4C8A63B6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F0464" w:rsidRPr="005C0BB2" w14:paraId="30F65FBE" w14:textId="77777777" w:rsidTr="0041635F">
        <w:tc>
          <w:tcPr>
            <w:tcW w:w="3150" w:type="dxa"/>
          </w:tcPr>
          <w:p w14:paraId="67CF0F00" w14:textId="1AE547FB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8" w:hanging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- ข้อสมมติทางการเงิน</w:t>
            </w:r>
          </w:p>
        </w:tc>
        <w:tc>
          <w:tcPr>
            <w:tcW w:w="1350" w:type="dxa"/>
            <w:vAlign w:val="bottom"/>
          </w:tcPr>
          <w:p w14:paraId="0D7F5FA6" w14:textId="7731F61E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(1,259)</w:t>
            </w:r>
          </w:p>
        </w:tc>
        <w:tc>
          <w:tcPr>
            <w:tcW w:w="270" w:type="dxa"/>
            <w:vAlign w:val="bottom"/>
          </w:tcPr>
          <w:p w14:paraId="6A852550" w14:textId="77777777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10F56F3E" w14:textId="34C591F8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(2,850)</w:t>
            </w:r>
          </w:p>
        </w:tc>
        <w:tc>
          <w:tcPr>
            <w:tcW w:w="270" w:type="dxa"/>
            <w:vAlign w:val="bottom"/>
          </w:tcPr>
          <w:p w14:paraId="32B956B2" w14:textId="77777777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B3FB4D9" w14:textId="58E1149E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(1,259)</w:t>
            </w:r>
          </w:p>
        </w:tc>
        <w:tc>
          <w:tcPr>
            <w:tcW w:w="270" w:type="dxa"/>
            <w:vAlign w:val="bottom"/>
          </w:tcPr>
          <w:p w14:paraId="26099591" w14:textId="77777777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8BBA002" w14:textId="0E48A4BD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(2,850)</w:t>
            </w:r>
          </w:p>
        </w:tc>
      </w:tr>
      <w:tr w:rsidR="006F0464" w:rsidRPr="005C0BB2" w14:paraId="65417B92" w14:textId="77777777" w:rsidTr="0041635F">
        <w:tc>
          <w:tcPr>
            <w:tcW w:w="3150" w:type="dxa"/>
          </w:tcPr>
          <w:p w14:paraId="7F7E9AF3" w14:textId="4FD13EAC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8" w:hanging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- การปรับปรุงจากประสบการณ์</w:t>
            </w:r>
          </w:p>
        </w:tc>
        <w:tc>
          <w:tcPr>
            <w:tcW w:w="1350" w:type="dxa"/>
            <w:vAlign w:val="bottom"/>
          </w:tcPr>
          <w:p w14:paraId="370B5A75" w14:textId="52BBDCF3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2,512</w:t>
            </w:r>
          </w:p>
        </w:tc>
        <w:tc>
          <w:tcPr>
            <w:tcW w:w="270" w:type="dxa"/>
            <w:vAlign w:val="bottom"/>
          </w:tcPr>
          <w:p w14:paraId="499A0FD9" w14:textId="77777777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65ECD67" w14:textId="61DFDF2B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FAAC86" w14:textId="77777777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44B99527" w14:textId="501F9E9B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2,512</w:t>
            </w:r>
          </w:p>
        </w:tc>
        <w:tc>
          <w:tcPr>
            <w:tcW w:w="270" w:type="dxa"/>
            <w:vAlign w:val="bottom"/>
          </w:tcPr>
          <w:p w14:paraId="1E9BD867" w14:textId="77777777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BC9BC16" w14:textId="4627A94C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F0464" w:rsidRPr="005C0BB2" w14:paraId="5FFCEFFC" w14:textId="77777777" w:rsidTr="0041635F">
        <w:tc>
          <w:tcPr>
            <w:tcW w:w="3150" w:type="dxa"/>
            <w:tcBorders>
              <w:bottom w:val="nil"/>
            </w:tcBorders>
          </w:tcPr>
          <w:p w14:paraId="645DAD7F" w14:textId="77777777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D5C084" w14:textId="0C184074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70" w:type="dxa"/>
          </w:tcPr>
          <w:p w14:paraId="3B4790EC" w14:textId="77777777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438F8912" w14:textId="52A2B465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(2,850)</w:t>
            </w:r>
          </w:p>
        </w:tc>
        <w:tc>
          <w:tcPr>
            <w:tcW w:w="270" w:type="dxa"/>
          </w:tcPr>
          <w:p w14:paraId="748A617C" w14:textId="77777777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7BCACC1A" w14:textId="78000E8C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70" w:type="dxa"/>
          </w:tcPr>
          <w:p w14:paraId="2E04FD9A" w14:textId="77777777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1081D60A" w14:textId="00BD5DA0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(2,850)</w:t>
            </w:r>
          </w:p>
        </w:tc>
      </w:tr>
      <w:tr w:rsidR="006F0464" w:rsidRPr="005C0BB2" w14:paraId="725B5B84" w14:textId="77777777" w:rsidTr="0041635F">
        <w:tc>
          <w:tcPr>
            <w:tcW w:w="3150" w:type="dxa"/>
            <w:tcBorders>
              <w:bottom w:val="nil"/>
            </w:tcBorders>
          </w:tcPr>
          <w:p w14:paraId="33FB5B55" w14:textId="77777777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CEB96F5" w14:textId="77777777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0B0EFF" w14:textId="77777777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5" w:type="dxa"/>
          </w:tcPr>
          <w:p w14:paraId="144B05E3" w14:textId="77777777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2D8040" w14:textId="77777777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759DE639" w14:textId="77777777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59603C8" w14:textId="77777777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271BD8DD" w14:textId="77777777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6F0464" w:rsidRPr="005C0BB2" w14:paraId="1DBD0A31" w14:textId="77777777" w:rsidTr="0041635F">
        <w:tc>
          <w:tcPr>
            <w:tcW w:w="3150" w:type="dxa"/>
            <w:tcBorders>
              <w:top w:val="nil"/>
              <w:bottom w:val="nil"/>
            </w:tcBorders>
          </w:tcPr>
          <w:p w14:paraId="35D2D0DD" w14:textId="77777777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3A37623" w14:textId="21CBB78D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3,416</w:t>
            </w:r>
          </w:p>
        </w:tc>
        <w:tc>
          <w:tcPr>
            <w:tcW w:w="270" w:type="dxa"/>
          </w:tcPr>
          <w:p w14:paraId="60F82455" w14:textId="77777777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double" w:sz="4" w:space="0" w:color="auto"/>
            </w:tcBorders>
          </w:tcPr>
          <w:p w14:paraId="2A96C864" w14:textId="6BF4A96F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1,803</w:t>
            </w:r>
          </w:p>
        </w:tc>
        <w:tc>
          <w:tcPr>
            <w:tcW w:w="270" w:type="dxa"/>
          </w:tcPr>
          <w:p w14:paraId="7592734D" w14:textId="77777777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0E5E3C0C" w14:textId="74CE64DA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1,866</w:t>
            </w:r>
          </w:p>
        </w:tc>
        <w:tc>
          <w:tcPr>
            <w:tcW w:w="270" w:type="dxa"/>
          </w:tcPr>
          <w:p w14:paraId="50326190" w14:textId="77777777" w:rsidR="006F0464" w:rsidRPr="005C0BB2" w:rsidRDefault="006F0464" w:rsidP="006F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37D5BCE9" w14:textId="2D7ECF00" w:rsidR="006F0464" w:rsidRPr="005C0BB2" w:rsidRDefault="006F0464" w:rsidP="006F046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1,209</w:t>
            </w:r>
          </w:p>
        </w:tc>
      </w:tr>
    </w:tbl>
    <w:p w14:paraId="1D34120F" w14:textId="0E7179D2" w:rsidR="001451D3" w:rsidRPr="005C0BB2" w:rsidRDefault="001451D3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50"/>
        <w:gridCol w:w="360"/>
        <w:gridCol w:w="1350"/>
        <w:gridCol w:w="270"/>
        <w:gridCol w:w="1260"/>
        <w:gridCol w:w="270"/>
        <w:gridCol w:w="1350"/>
      </w:tblGrid>
      <w:tr w:rsidR="00975742" w:rsidRPr="005C0BB2" w14:paraId="6A2F3715" w14:textId="77777777" w:rsidTr="008A33E2">
        <w:tc>
          <w:tcPr>
            <w:tcW w:w="3150" w:type="dxa"/>
          </w:tcPr>
          <w:p w14:paraId="7DB42B6B" w14:textId="28D21611" w:rsidR="00975742" w:rsidRPr="005C0BB2" w:rsidRDefault="0097574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</w:p>
        </w:tc>
        <w:tc>
          <w:tcPr>
            <w:tcW w:w="3060" w:type="dxa"/>
            <w:gridSpan w:val="3"/>
          </w:tcPr>
          <w:p w14:paraId="2F5373FA" w14:textId="3DA1B425" w:rsidR="00975742" w:rsidRPr="005C0BB2" w:rsidRDefault="0097574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95036E" w14:textId="77777777" w:rsidR="00975742" w:rsidRPr="005C0BB2" w:rsidRDefault="0097574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02B162FD" w14:textId="77777777" w:rsidR="00975742" w:rsidRPr="005C0BB2" w:rsidRDefault="0097574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C6C" w:rsidRPr="005C0BB2" w14:paraId="7AED5581" w14:textId="77777777" w:rsidTr="00A41E35">
        <w:tc>
          <w:tcPr>
            <w:tcW w:w="3150" w:type="dxa"/>
          </w:tcPr>
          <w:p w14:paraId="30612328" w14:textId="149A27DD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350" w:type="dxa"/>
          </w:tcPr>
          <w:p w14:paraId="198E900C" w14:textId="0036FD60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360" w:type="dxa"/>
          </w:tcPr>
          <w:p w14:paraId="0D38E006" w14:textId="77777777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F6FA7A" w14:textId="7D5C51B2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2F41247" w14:textId="77777777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6E2695" w14:textId="61AA1CE9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4CACE1C" w14:textId="77777777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1F9EB" w14:textId="3C99AD8A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271CA" w:rsidRPr="005C0BB2" w14:paraId="17DEBF1A" w14:textId="77777777" w:rsidTr="00FE4A6D">
        <w:tc>
          <w:tcPr>
            <w:tcW w:w="3150" w:type="dxa"/>
          </w:tcPr>
          <w:p w14:paraId="7DF62B5A" w14:textId="77777777" w:rsidR="003271CA" w:rsidRPr="005C0BB2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</w:tcPr>
          <w:p w14:paraId="67EA056B" w14:textId="452CED6F" w:rsidR="003271CA" w:rsidRPr="005C0BB2" w:rsidRDefault="003271CA" w:rsidP="008469E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8469E3" w:rsidRPr="005C0BB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ร้อยละ</w:t>
            </w:r>
            <w:r w:rsidRPr="005C0BB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85C6C" w:rsidRPr="005C0BB2" w14:paraId="62638CCE" w14:textId="77777777" w:rsidTr="00FE4A6D">
        <w:tc>
          <w:tcPr>
            <w:tcW w:w="3150" w:type="dxa"/>
          </w:tcPr>
          <w:p w14:paraId="57560B21" w14:textId="742C67F9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อัตราคิดลด  </w:t>
            </w:r>
          </w:p>
        </w:tc>
        <w:tc>
          <w:tcPr>
            <w:tcW w:w="1350" w:type="dxa"/>
          </w:tcPr>
          <w:p w14:paraId="1AF5E428" w14:textId="6C9F28B2" w:rsidR="00C85C6C" w:rsidRPr="005C0BB2" w:rsidRDefault="00E15B56" w:rsidP="00C85C6C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-19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2.2</w:t>
            </w:r>
            <w:r w:rsidR="009F6F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F6F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2.9</w:t>
            </w:r>
            <w:r w:rsidR="00520E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360" w:type="dxa"/>
          </w:tcPr>
          <w:p w14:paraId="663E8CF9" w14:textId="77777777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B32060" w14:textId="747BF0F6" w:rsidR="00C85C6C" w:rsidRPr="005C0BB2" w:rsidRDefault="00C85C6C" w:rsidP="00303031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1.81 - 2.11</w:t>
            </w:r>
          </w:p>
        </w:tc>
        <w:tc>
          <w:tcPr>
            <w:tcW w:w="270" w:type="dxa"/>
          </w:tcPr>
          <w:p w14:paraId="5AEDB646" w14:textId="77777777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768C7E" w14:textId="4FDB06D5" w:rsidR="00C85C6C" w:rsidRPr="005C0BB2" w:rsidRDefault="00E15B56" w:rsidP="00C85C6C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33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2.20</w:t>
            </w:r>
          </w:p>
        </w:tc>
        <w:tc>
          <w:tcPr>
            <w:tcW w:w="270" w:type="dxa"/>
          </w:tcPr>
          <w:p w14:paraId="1AF8C1A6" w14:textId="77777777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29CB27" w14:textId="75A274C1" w:rsidR="00C85C6C" w:rsidRPr="005C0BB2" w:rsidRDefault="00C85C6C" w:rsidP="00C85C6C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8" w:right="338" w:hanging="9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1.81</w:t>
            </w:r>
          </w:p>
        </w:tc>
      </w:tr>
      <w:tr w:rsidR="00C85C6C" w:rsidRPr="005C0BB2" w14:paraId="5726B5C4" w14:textId="77777777" w:rsidTr="00FE4A6D">
        <w:tc>
          <w:tcPr>
            <w:tcW w:w="3150" w:type="dxa"/>
          </w:tcPr>
          <w:p w14:paraId="201D9B6C" w14:textId="669DC15A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34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2AE036E2" w14:textId="0C0F59AB" w:rsidR="00C85C6C" w:rsidRPr="005C0BB2" w:rsidRDefault="009F6F57" w:rsidP="00C85C6C">
            <w:pPr>
              <w:pStyle w:val="acctfourfigures"/>
              <w:tabs>
                <w:tab w:val="clear" w:pos="765"/>
                <w:tab w:val="decimal" w:pos="975"/>
                <w:tab w:val="left" w:pos="1065"/>
              </w:tabs>
              <w:spacing w:line="380" w:lineRule="exact"/>
              <w:ind w:left="-115" w:right="-19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3.00 - 4.00</w:t>
            </w:r>
          </w:p>
        </w:tc>
        <w:tc>
          <w:tcPr>
            <w:tcW w:w="360" w:type="dxa"/>
          </w:tcPr>
          <w:p w14:paraId="76A63BDD" w14:textId="77777777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537D3A" w14:textId="69ACDEDA" w:rsidR="00C85C6C" w:rsidRPr="005C0BB2" w:rsidRDefault="00C85C6C" w:rsidP="00303031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3.00 - 8.00</w:t>
            </w:r>
          </w:p>
        </w:tc>
        <w:tc>
          <w:tcPr>
            <w:tcW w:w="270" w:type="dxa"/>
          </w:tcPr>
          <w:p w14:paraId="37F8024C" w14:textId="77777777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7CEA7C" w14:textId="44AF1E89" w:rsidR="00C85C6C" w:rsidRPr="005C0BB2" w:rsidRDefault="00E15B56" w:rsidP="00C85C6C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33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4.00</w:t>
            </w:r>
          </w:p>
        </w:tc>
        <w:tc>
          <w:tcPr>
            <w:tcW w:w="270" w:type="dxa"/>
          </w:tcPr>
          <w:p w14:paraId="133C7ED3" w14:textId="77777777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DA2E16" w14:textId="073FAB33" w:rsidR="00C85C6C" w:rsidRPr="005C0BB2" w:rsidRDefault="00C85C6C" w:rsidP="00C85C6C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8" w:right="338" w:hanging="9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8.00</w:t>
            </w:r>
          </w:p>
        </w:tc>
      </w:tr>
    </w:tbl>
    <w:p w14:paraId="63F8ECE2" w14:textId="77777777" w:rsidR="008469E3" w:rsidRPr="005C0BB2" w:rsidRDefault="008469E3" w:rsidP="00681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ED0A03" w14:textId="29D17818" w:rsidR="00B05EAC" w:rsidRPr="005C0BB2" w:rsidRDefault="00B05EAC" w:rsidP="00681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472C1A3" w14:textId="5F56F2E7" w:rsidR="002C06F5" w:rsidRPr="005C0BB2" w:rsidRDefault="00B05EAC" w:rsidP="00B05EAC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5C0BB2">
        <w:rPr>
          <w:rFonts w:asciiTheme="majorBidi" w:hAnsiTheme="majorBidi" w:cstheme="majorBidi"/>
          <w:sz w:val="28"/>
          <w:szCs w:val="28"/>
        </w:rPr>
        <w:t xml:space="preserve">31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C0BB2">
        <w:rPr>
          <w:rFonts w:asciiTheme="majorBidi" w:hAnsiTheme="majorBidi" w:cstheme="majorBidi"/>
          <w:sz w:val="28"/>
          <w:szCs w:val="28"/>
        </w:rPr>
        <w:t>256</w:t>
      </w:r>
      <w:r w:rsidR="00C85C6C">
        <w:rPr>
          <w:rFonts w:asciiTheme="majorBidi" w:hAnsiTheme="majorBidi" w:cstheme="majorBidi"/>
          <w:sz w:val="28"/>
          <w:szCs w:val="28"/>
        </w:rPr>
        <w:t>4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D57559">
        <w:rPr>
          <w:rFonts w:asciiTheme="majorBidi" w:hAnsiTheme="majorBidi" w:cstheme="majorBidi"/>
          <w:sz w:val="28"/>
          <w:szCs w:val="28"/>
        </w:rPr>
        <w:t>26 - 28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ปี</w:t>
      </w:r>
      <w:r w:rsidR="004F5165"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="00D57559">
        <w:rPr>
          <w:rFonts w:asciiTheme="majorBidi" w:hAnsiTheme="majorBidi" w:cstheme="majorBidi"/>
          <w:sz w:val="28"/>
          <w:szCs w:val="28"/>
        </w:rPr>
        <w:br/>
      </w:r>
      <w:r w:rsidR="004F5165" w:rsidRPr="005C0BB2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C85C6C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4F5165" w:rsidRPr="005C0BB2">
        <w:rPr>
          <w:rFonts w:asciiTheme="majorBidi" w:hAnsiTheme="majorBidi" w:cstheme="majorBidi"/>
          <w:i/>
          <w:iCs/>
          <w:sz w:val="28"/>
          <w:szCs w:val="28"/>
        </w:rPr>
        <w:t xml:space="preserve">: 26 </w:t>
      </w:r>
      <w:r w:rsidR="004F5165" w:rsidRPr="005C0BB2">
        <w:rPr>
          <w:rFonts w:asciiTheme="majorBidi" w:hAnsiTheme="majorBidi" w:cstheme="majorBidi"/>
          <w:i/>
          <w:iCs/>
          <w:sz w:val="28"/>
          <w:szCs w:val="28"/>
          <w:cs/>
        </w:rPr>
        <w:t>ปี</w:t>
      </w:r>
      <w:r w:rsidR="004F5165" w:rsidRPr="005C0BB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17B51B3" w14:textId="77777777" w:rsidR="001C5B8C" w:rsidRPr="005C0BB2" w:rsidRDefault="001C5B8C" w:rsidP="00FE4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2F9FE71" w14:textId="4CAE4071" w:rsidR="00C35B7A" w:rsidRPr="005C0BB2" w:rsidRDefault="00C35B7A" w:rsidP="001C5B8C">
      <w:pPr>
        <w:tabs>
          <w:tab w:val="clear" w:pos="227"/>
          <w:tab w:val="left" w:pos="0"/>
        </w:tabs>
        <w:spacing w:line="240" w:lineRule="auto"/>
        <w:ind w:firstLine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zCs w:val="28"/>
        </w:rPr>
      </w:pPr>
      <w:r w:rsidRPr="005C0BB2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5C0BB2"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7BA31AA7" w14:textId="77777777" w:rsidR="00C35B7A" w:rsidRPr="005C0BB2" w:rsidRDefault="00C35B7A" w:rsidP="00FE4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B4269BC" w14:textId="41D6432C" w:rsidR="00C35B7A" w:rsidRPr="005C0BB2" w:rsidRDefault="00C35B7A" w:rsidP="0075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0F095D" w:rsidRPr="005C0BB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ๆ คงที่ </w:t>
      </w:r>
    </w:p>
    <w:p w14:paraId="671446DF" w14:textId="77777777" w:rsidR="0075255D" w:rsidRPr="005C0BB2" w:rsidRDefault="0075255D" w:rsidP="00745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3768"/>
        <w:gridCol w:w="1162"/>
        <w:gridCol w:w="235"/>
        <w:gridCol w:w="1162"/>
        <w:gridCol w:w="265"/>
        <w:gridCol w:w="1162"/>
        <w:gridCol w:w="265"/>
        <w:gridCol w:w="1162"/>
      </w:tblGrid>
      <w:tr w:rsidR="008469E3" w:rsidRPr="005C0BB2" w14:paraId="0A25C1FC" w14:textId="77777777" w:rsidTr="004F5165">
        <w:trPr>
          <w:tblHeader/>
        </w:trPr>
        <w:tc>
          <w:tcPr>
            <w:tcW w:w="3768" w:type="dxa"/>
          </w:tcPr>
          <w:p w14:paraId="05506469" w14:textId="77777777" w:rsidR="008469E3" w:rsidRPr="005C0BB2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3" w:type="dxa"/>
            <w:gridSpan w:val="7"/>
          </w:tcPr>
          <w:p w14:paraId="2B201DD8" w14:textId="5B37D49C" w:rsidR="008469E3" w:rsidRPr="005C0BB2" w:rsidRDefault="008469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469E3" w:rsidRPr="005C0BB2" w14:paraId="372E8B98" w14:textId="77777777" w:rsidTr="004F5165">
        <w:trPr>
          <w:tblHeader/>
        </w:trPr>
        <w:tc>
          <w:tcPr>
            <w:tcW w:w="3768" w:type="dxa"/>
          </w:tcPr>
          <w:p w14:paraId="7DDF2EE1" w14:textId="212589F1" w:rsidR="008469E3" w:rsidRPr="005C0BB2" w:rsidRDefault="008469E3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pacing w:val="-6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</w:t>
            </w:r>
          </w:p>
        </w:tc>
        <w:tc>
          <w:tcPr>
            <w:tcW w:w="2559" w:type="dxa"/>
            <w:gridSpan w:val="3"/>
          </w:tcPr>
          <w:p w14:paraId="761668EB" w14:textId="0C2A4425" w:rsidR="008469E3" w:rsidRPr="005C0BB2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ข้อสมมติเพิ่มขึ้นร้อยละ 1</w:t>
            </w:r>
          </w:p>
        </w:tc>
        <w:tc>
          <w:tcPr>
            <w:tcW w:w="265" w:type="dxa"/>
          </w:tcPr>
          <w:p w14:paraId="54C3F0E3" w14:textId="77777777" w:rsidR="008469E3" w:rsidRPr="005C0BB2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89" w:type="dxa"/>
            <w:gridSpan w:val="3"/>
          </w:tcPr>
          <w:p w14:paraId="7BFD157E" w14:textId="229BDC3A" w:rsidR="008469E3" w:rsidRPr="005C0BB2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ข้อสมมติลดลงร้อยละ 1</w:t>
            </w:r>
          </w:p>
        </w:tc>
      </w:tr>
      <w:tr w:rsidR="00C85C6C" w:rsidRPr="005C0BB2" w14:paraId="10503EF6" w14:textId="77777777" w:rsidTr="004F5165">
        <w:trPr>
          <w:tblHeader/>
        </w:trPr>
        <w:tc>
          <w:tcPr>
            <w:tcW w:w="3768" w:type="dxa"/>
          </w:tcPr>
          <w:p w14:paraId="0FAE13C6" w14:textId="0DDBDEB1" w:rsidR="00C85C6C" w:rsidRPr="005C0BB2" w:rsidRDefault="00287CDF" w:rsidP="000252DD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ผลประโยชน์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85C6C"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1162" w:type="dxa"/>
          </w:tcPr>
          <w:p w14:paraId="24394655" w14:textId="57851A5B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5" w:type="dxa"/>
          </w:tcPr>
          <w:p w14:paraId="444BF595" w14:textId="77777777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311932A4" w14:textId="44067DEF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5" w:type="dxa"/>
          </w:tcPr>
          <w:p w14:paraId="2EB88B6E" w14:textId="77777777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78C9CA3B" w14:textId="2AF2B81F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5" w:type="dxa"/>
          </w:tcPr>
          <w:p w14:paraId="70604060" w14:textId="77777777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3792A853" w14:textId="3A0CA500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469E3" w:rsidRPr="005C0BB2" w14:paraId="1E6FB223" w14:textId="77777777" w:rsidTr="004F5165">
        <w:trPr>
          <w:tblHeader/>
        </w:trPr>
        <w:tc>
          <w:tcPr>
            <w:tcW w:w="3768" w:type="dxa"/>
          </w:tcPr>
          <w:p w14:paraId="718C2FCB" w14:textId="77777777" w:rsidR="008469E3" w:rsidRPr="005C0BB2" w:rsidRDefault="008469E3" w:rsidP="00EA601D">
            <w:pPr>
              <w:spacing w:line="240" w:lineRule="auto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413" w:type="dxa"/>
            <w:gridSpan w:val="7"/>
          </w:tcPr>
          <w:p w14:paraId="2A126314" w14:textId="77777777" w:rsidR="008469E3" w:rsidRPr="005C0BB2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5C0BB2">
              <w:rPr>
                <w:rFonts w:asciiTheme="majorBidi" w:eastAsia="Times New Roman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C85C6C" w:rsidRPr="005C0BB2" w14:paraId="700BFB16" w14:textId="77777777" w:rsidTr="004F5165">
        <w:tc>
          <w:tcPr>
            <w:tcW w:w="3768" w:type="dxa"/>
          </w:tcPr>
          <w:p w14:paraId="603C776F" w14:textId="7250ADF0" w:rsidR="00C85C6C" w:rsidRPr="005C0BB2" w:rsidRDefault="00C85C6C" w:rsidP="00C85C6C">
            <w:pPr>
              <w:spacing w:line="240" w:lineRule="auto"/>
              <w:ind w:left="234" w:hanging="234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 xml:space="preserve">อัตราคิดลด </w:t>
            </w: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162" w:type="dxa"/>
            <w:vAlign w:val="center"/>
          </w:tcPr>
          <w:p w14:paraId="0ABEC973" w14:textId="65880819" w:rsidR="00C85C6C" w:rsidRPr="005C0BB2" w:rsidRDefault="00C25446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(477)</w:t>
            </w:r>
          </w:p>
        </w:tc>
        <w:tc>
          <w:tcPr>
            <w:tcW w:w="235" w:type="dxa"/>
            <w:vAlign w:val="center"/>
          </w:tcPr>
          <w:p w14:paraId="5442F860" w14:textId="77777777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283F4C2D" w14:textId="670B4A21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(685)</w:t>
            </w:r>
          </w:p>
        </w:tc>
        <w:tc>
          <w:tcPr>
            <w:tcW w:w="265" w:type="dxa"/>
            <w:vAlign w:val="center"/>
          </w:tcPr>
          <w:p w14:paraId="1F5A10E6" w14:textId="77777777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5D470405" w14:textId="734B33B5" w:rsidR="00C85C6C" w:rsidRPr="005C0BB2" w:rsidRDefault="00657F26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58</w:t>
            </w:r>
            <w:r w:rsidR="00FE0E2C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65" w:type="dxa"/>
            <w:vAlign w:val="center"/>
          </w:tcPr>
          <w:p w14:paraId="08722410" w14:textId="77777777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1DDE3109" w14:textId="3581A621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833</w:t>
            </w:r>
          </w:p>
        </w:tc>
      </w:tr>
      <w:tr w:rsidR="00C85C6C" w:rsidRPr="005C0BB2" w14:paraId="56358899" w14:textId="77777777" w:rsidTr="004F5165">
        <w:tc>
          <w:tcPr>
            <w:tcW w:w="3768" w:type="dxa"/>
          </w:tcPr>
          <w:p w14:paraId="16AC6C83" w14:textId="1C2DC6F4" w:rsidR="00C85C6C" w:rsidRPr="005C0BB2" w:rsidRDefault="00C85C6C" w:rsidP="00C85C6C">
            <w:pPr>
              <w:spacing w:line="240" w:lineRule="auto"/>
              <w:ind w:left="234" w:hanging="234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62" w:type="dxa"/>
          </w:tcPr>
          <w:p w14:paraId="6FCB9842" w14:textId="0D4B490D" w:rsidR="00C85C6C" w:rsidRPr="005C0BB2" w:rsidRDefault="00C25446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568</w:t>
            </w:r>
          </w:p>
        </w:tc>
        <w:tc>
          <w:tcPr>
            <w:tcW w:w="235" w:type="dxa"/>
          </w:tcPr>
          <w:p w14:paraId="709CFE6E" w14:textId="77777777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51D9B5E0" w14:textId="0DF00E62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777</w:t>
            </w:r>
          </w:p>
        </w:tc>
        <w:tc>
          <w:tcPr>
            <w:tcW w:w="265" w:type="dxa"/>
          </w:tcPr>
          <w:p w14:paraId="28232C37" w14:textId="77777777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68640BA6" w14:textId="1E89AA86" w:rsidR="00C85C6C" w:rsidRPr="005C0BB2" w:rsidRDefault="00F75536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(477)</w:t>
            </w:r>
          </w:p>
        </w:tc>
        <w:tc>
          <w:tcPr>
            <w:tcW w:w="265" w:type="dxa"/>
          </w:tcPr>
          <w:p w14:paraId="611FDF0E" w14:textId="77777777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1EBD10AD" w14:textId="27725EF5" w:rsidR="00C85C6C" w:rsidRPr="005C0BB2" w:rsidRDefault="00C85C6C" w:rsidP="00C8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(657)</w:t>
            </w:r>
          </w:p>
        </w:tc>
      </w:tr>
    </w:tbl>
    <w:p w14:paraId="6545CA64" w14:textId="29259FAA" w:rsidR="0075255D" w:rsidRPr="005C0BB2" w:rsidRDefault="0075255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3768"/>
        <w:gridCol w:w="1162"/>
        <w:gridCol w:w="235"/>
        <w:gridCol w:w="1162"/>
        <w:gridCol w:w="265"/>
        <w:gridCol w:w="1162"/>
        <w:gridCol w:w="265"/>
        <w:gridCol w:w="1162"/>
      </w:tblGrid>
      <w:tr w:rsidR="004F5165" w:rsidRPr="005C0BB2" w14:paraId="1BC2E65A" w14:textId="77777777" w:rsidTr="008A33E2">
        <w:trPr>
          <w:tblHeader/>
        </w:trPr>
        <w:tc>
          <w:tcPr>
            <w:tcW w:w="3768" w:type="dxa"/>
          </w:tcPr>
          <w:p w14:paraId="7B898FF5" w14:textId="77777777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3" w:type="dxa"/>
            <w:gridSpan w:val="7"/>
          </w:tcPr>
          <w:p w14:paraId="6764A961" w14:textId="07E43FF0" w:rsidR="004F5165" w:rsidRPr="005C0BB2" w:rsidRDefault="004F5165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52DD" w:rsidRPr="005C0BB2" w14:paraId="6E9775B8" w14:textId="77777777" w:rsidTr="008A33E2">
        <w:trPr>
          <w:tblHeader/>
        </w:trPr>
        <w:tc>
          <w:tcPr>
            <w:tcW w:w="3768" w:type="dxa"/>
          </w:tcPr>
          <w:p w14:paraId="1F0BC4B1" w14:textId="557834D2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pacing w:val="-6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</w:t>
            </w:r>
          </w:p>
        </w:tc>
        <w:tc>
          <w:tcPr>
            <w:tcW w:w="2559" w:type="dxa"/>
            <w:gridSpan w:val="3"/>
          </w:tcPr>
          <w:p w14:paraId="21858468" w14:textId="2B7159E8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ข้อสมมติเพิ่มขึ้นร้อยละ 1</w:t>
            </w:r>
          </w:p>
        </w:tc>
        <w:tc>
          <w:tcPr>
            <w:tcW w:w="265" w:type="dxa"/>
          </w:tcPr>
          <w:p w14:paraId="1A3555E9" w14:textId="77777777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89" w:type="dxa"/>
            <w:gridSpan w:val="3"/>
          </w:tcPr>
          <w:p w14:paraId="0B2D941B" w14:textId="3CD97134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ข้อสมมติลดลงร้อยละ 1</w:t>
            </w:r>
          </w:p>
        </w:tc>
      </w:tr>
      <w:tr w:rsidR="000252DD" w:rsidRPr="005C0BB2" w14:paraId="7097E231" w14:textId="77777777" w:rsidTr="008A33E2">
        <w:trPr>
          <w:tblHeader/>
        </w:trPr>
        <w:tc>
          <w:tcPr>
            <w:tcW w:w="3768" w:type="dxa"/>
          </w:tcPr>
          <w:p w14:paraId="438C1099" w14:textId="121BF45C" w:rsidR="000252DD" w:rsidRPr="005C0BB2" w:rsidRDefault="00287CDF" w:rsidP="000252DD">
            <w:pPr>
              <w:spacing w:line="240" w:lineRule="auto"/>
              <w:ind w:left="234" w:hanging="234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ผลประโยชน์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252DD"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1162" w:type="dxa"/>
          </w:tcPr>
          <w:p w14:paraId="6F65A80D" w14:textId="5914883B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5" w:type="dxa"/>
          </w:tcPr>
          <w:p w14:paraId="29ECFF33" w14:textId="77777777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04070067" w14:textId="3E82C48C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5" w:type="dxa"/>
          </w:tcPr>
          <w:p w14:paraId="1BA71DBA" w14:textId="77777777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752C25C9" w14:textId="5601DB71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5" w:type="dxa"/>
          </w:tcPr>
          <w:p w14:paraId="39B27938" w14:textId="77777777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0EE13416" w14:textId="2D2D87FB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252DD" w:rsidRPr="005C0BB2" w14:paraId="16B3F95F" w14:textId="77777777" w:rsidTr="008A33E2">
        <w:trPr>
          <w:tblHeader/>
        </w:trPr>
        <w:tc>
          <w:tcPr>
            <w:tcW w:w="3768" w:type="dxa"/>
          </w:tcPr>
          <w:p w14:paraId="0DCD6678" w14:textId="77777777" w:rsidR="000252DD" w:rsidRPr="005C0BB2" w:rsidRDefault="000252DD" w:rsidP="000252DD">
            <w:pPr>
              <w:spacing w:line="240" w:lineRule="auto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413" w:type="dxa"/>
            <w:gridSpan w:val="7"/>
          </w:tcPr>
          <w:p w14:paraId="1BE0B607" w14:textId="77777777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5C0BB2">
              <w:rPr>
                <w:rFonts w:asciiTheme="majorBidi" w:eastAsia="Times New Roman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0252DD" w:rsidRPr="005C0BB2" w14:paraId="2384818D" w14:textId="77777777" w:rsidTr="008A33E2">
        <w:tc>
          <w:tcPr>
            <w:tcW w:w="3768" w:type="dxa"/>
          </w:tcPr>
          <w:p w14:paraId="1172684A" w14:textId="77777777" w:rsidR="000252DD" w:rsidRPr="005C0BB2" w:rsidRDefault="000252DD" w:rsidP="000252DD">
            <w:pPr>
              <w:spacing w:line="240" w:lineRule="auto"/>
              <w:ind w:left="234" w:hanging="234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 xml:space="preserve">อัตราคิดลด </w:t>
            </w: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162" w:type="dxa"/>
            <w:vAlign w:val="center"/>
          </w:tcPr>
          <w:p w14:paraId="6D1789E4" w14:textId="7299A8CF" w:rsidR="000252DD" w:rsidRPr="005C0BB2" w:rsidRDefault="00C25446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(205)</w:t>
            </w:r>
          </w:p>
        </w:tc>
        <w:tc>
          <w:tcPr>
            <w:tcW w:w="235" w:type="dxa"/>
            <w:vAlign w:val="center"/>
          </w:tcPr>
          <w:p w14:paraId="3B11D3B5" w14:textId="77777777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35F3A58A" w14:textId="5FF98366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(585)</w:t>
            </w:r>
          </w:p>
        </w:tc>
        <w:tc>
          <w:tcPr>
            <w:tcW w:w="265" w:type="dxa"/>
            <w:vAlign w:val="center"/>
          </w:tcPr>
          <w:p w14:paraId="5F22705A" w14:textId="77777777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473D2900" w14:textId="5CBBE93C" w:rsidR="000252DD" w:rsidRPr="005C0BB2" w:rsidRDefault="00C25446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265" w:type="dxa"/>
            <w:vAlign w:val="center"/>
          </w:tcPr>
          <w:p w14:paraId="105ACBF4" w14:textId="77777777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064F1926" w14:textId="18A129D7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706</w:t>
            </w:r>
          </w:p>
        </w:tc>
      </w:tr>
      <w:tr w:rsidR="000252DD" w:rsidRPr="005C0BB2" w14:paraId="12D05E3A" w14:textId="77777777" w:rsidTr="008A33E2">
        <w:tc>
          <w:tcPr>
            <w:tcW w:w="3768" w:type="dxa"/>
          </w:tcPr>
          <w:p w14:paraId="2D6AC149" w14:textId="77777777" w:rsidR="000252DD" w:rsidRPr="005C0BB2" w:rsidRDefault="000252DD" w:rsidP="000252DD">
            <w:pPr>
              <w:spacing w:line="240" w:lineRule="auto"/>
              <w:ind w:left="234" w:hanging="234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62" w:type="dxa"/>
          </w:tcPr>
          <w:p w14:paraId="7385D6CC" w14:textId="40E36B7E" w:rsidR="000252DD" w:rsidRPr="005C0BB2" w:rsidRDefault="00C25446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230</w:t>
            </w:r>
          </w:p>
        </w:tc>
        <w:tc>
          <w:tcPr>
            <w:tcW w:w="235" w:type="dxa"/>
          </w:tcPr>
          <w:p w14:paraId="708E42AC" w14:textId="77777777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1CA0B659" w14:textId="6F9C51A7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653</w:t>
            </w:r>
          </w:p>
        </w:tc>
        <w:tc>
          <w:tcPr>
            <w:tcW w:w="265" w:type="dxa"/>
          </w:tcPr>
          <w:p w14:paraId="5C804388" w14:textId="77777777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3FAB9205" w14:textId="40ACFA06" w:rsidR="000252DD" w:rsidRPr="005C0BB2" w:rsidRDefault="00C25446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(204)</w:t>
            </w:r>
          </w:p>
        </w:tc>
        <w:tc>
          <w:tcPr>
            <w:tcW w:w="265" w:type="dxa"/>
          </w:tcPr>
          <w:p w14:paraId="340DACF3" w14:textId="77777777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0BB0A5AC" w14:textId="123B06BB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(557)</w:t>
            </w:r>
          </w:p>
        </w:tc>
      </w:tr>
    </w:tbl>
    <w:p w14:paraId="4E091A38" w14:textId="6B95A57A" w:rsidR="00B419E8" w:rsidRPr="005C0BB2" w:rsidRDefault="00B41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9A8E1F2" w14:textId="4DE0EA1A" w:rsidR="0009753C" w:rsidRPr="005C0BB2" w:rsidRDefault="00842A4D" w:rsidP="00B41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0252DD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09753C" w:rsidRPr="005C0BB2">
        <w:rPr>
          <w:rFonts w:asciiTheme="majorBidi" w:hAnsiTheme="majorBidi" w:cstheme="majorBidi"/>
          <w:b/>
          <w:bCs/>
          <w:sz w:val="28"/>
          <w:szCs w:val="28"/>
        </w:rPr>
        <w:tab/>
      </w:r>
      <w:r w:rsidR="0009753C" w:rsidRPr="005C0BB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ทุนเรือนหุ้น  </w:t>
      </w:r>
    </w:p>
    <w:p w14:paraId="7B8A407A" w14:textId="77777777" w:rsidR="001B3EA1" w:rsidRPr="005C0BB2" w:rsidRDefault="001B3EA1" w:rsidP="001B3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6"/>
        <w:gridCol w:w="1018"/>
        <w:gridCol w:w="275"/>
        <w:gridCol w:w="1047"/>
        <w:gridCol w:w="266"/>
        <w:gridCol w:w="996"/>
        <w:gridCol w:w="266"/>
        <w:gridCol w:w="987"/>
        <w:gridCol w:w="270"/>
        <w:gridCol w:w="1045"/>
      </w:tblGrid>
      <w:tr w:rsidR="001B3EA1" w:rsidRPr="005C0BB2" w14:paraId="131C0B95" w14:textId="77777777" w:rsidTr="008A33E2">
        <w:trPr>
          <w:tblHeader/>
        </w:trPr>
        <w:tc>
          <w:tcPr>
            <w:tcW w:w="1593" w:type="pct"/>
          </w:tcPr>
          <w:p w14:paraId="01D87798" w14:textId="77777777" w:rsidR="001B3EA1" w:rsidRPr="005C0BB2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870ABA7" w14:textId="77777777" w:rsidR="001B3EA1" w:rsidRPr="005C0BB2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52" w:type="pct"/>
          </w:tcPr>
          <w:p w14:paraId="457610AB" w14:textId="77777777" w:rsidR="001B3EA1" w:rsidRPr="005C0BB2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pct"/>
            <w:gridSpan w:val="3"/>
          </w:tcPr>
          <w:p w14:paraId="5D6A4949" w14:textId="23744ADC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154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518A5534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pct"/>
            <w:gridSpan w:val="3"/>
          </w:tcPr>
          <w:p w14:paraId="42F38402" w14:textId="2A8C4224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154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B3EA1" w:rsidRPr="005C0BB2" w14:paraId="28416BB0" w14:textId="77777777" w:rsidTr="008A33E2">
        <w:trPr>
          <w:tblHeader/>
        </w:trPr>
        <w:tc>
          <w:tcPr>
            <w:tcW w:w="1593" w:type="pct"/>
          </w:tcPr>
          <w:p w14:paraId="35F51837" w14:textId="77777777" w:rsidR="001B3EA1" w:rsidRPr="005C0BB2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16AEBB97" w14:textId="77777777" w:rsidR="001B3EA1" w:rsidRPr="005C0BB2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52" w:type="pct"/>
          </w:tcPr>
          <w:p w14:paraId="485F5FE1" w14:textId="77777777" w:rsidR="001B3EA1" w:rsidRPr="005C0BB2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0DEE1448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7" w:type="pct"/>
          </w:tcPr>
          <w:p w14:paraId="018CC3F5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10465184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7" w:type="pct"/>
          </w:tcPr>
          <w:p w14:paraId="74B201AE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6BF7558D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9" w:type="pct"/>
          </w:tcPr>
          <w:p w14:paraId="0A99E2A9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C99182E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1B3EA1" w:rsidRPr="005C0BB2" w14:paraId="13F05C1C" w14:textId="77777777" w:rsidTr="002D583A">
        <w:tc>
          <w:tcPr>
            <w:tcW w:w="1593" w:type="pct"/>
          </w:tcPr>
          <w:p w14:paraId="70CD03A5" w14:textId="77777777" w:rsidR="001B3EA1" w:rsidRPr="005C0BB2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2" w:type="pct"/>
          </w:tcPr>
          <w:p w14:paraId="0411C070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2" w:type="pct"/>
          </w:tcPr>
          <w:p w14:paraId="381046F4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3" w:type="pct"/>
            <w:gridSpan w:val="7"/>
          </w:tcPr>
          <w:p w14:paraId="637ED64E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(พันหุ้น 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/ 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B3EA1" w:rsidRPr="005C0BB2" w14:paraId="008E81FA" w14:textId="77777777" w:rsidTr="002D583A">
        <w:tc>
          <w:tcPr>
            <w:tcW w:w="1593" w:type="pct"/>
          </w:tcPr>
          <w:p w14:paraId="19B7B564" w14:textId="5969F772" w:rsidR="001B3EA1" w:rsidRPr="00227759" w:rsidRDefault="00227759" w:rsidP="001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2775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62" w:type="pct"/>
          </w:tcPr>
          <w:p w14:paraId="37B67E4B" w14:textId="3F6D260D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6F17C93A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7E8FA8EF" w14:textId="2D26AAA4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850C432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</w:tcPr>
          <w:p w14:paraId="7D83973D" w14:textId="6483BE41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3C4E00A3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</w:tcPr>
          <w:p w14:paraId="177B4243" w14:textId="707F73A0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6EA9BE08" w14:textId="77777777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</w:tcPr>
          <w:p w14:paraId="00EC33DE" w14:textId="351E8FCD" w:rsidR="001B3EA1" w:rsidRPr="005C0BB2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27759" w:rsidRPr="005C0BB2" w14:paraId="303DD123" w14:textId="77777777" w:rsidTr="002D583A">
        <w:tc>
          <w:tcPr>
            <w:tcW w:w="1593" w:type="pct"/>
          </w:tcPr>
          <w:p w14:paraId="4949D6F8" w14:textId="694961CA" w:rsidR="00227759" w:rsidRPr="00177A36" w:rsidRDefault="002D583A" w:rsidP="001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77A36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 w:rsidR="00E762E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562" w:type="pct"/>
          </w:tcPr>
          <w:p w14:paraId="30C8B4AC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1EC7F664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78440DE0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5D54960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426CE395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663A0B2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1718B724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A3697D4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B6B58E4" w14:textId="77777777" w:rsidR="00227759" w:rsidRPr="00177A36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54B" w:rsidRPr="005C0BB2" w14:paraId="515D4BC0" w14:textId="77777777" w:rsidTr="002D583A">
        <w:tc>
          <w:tcPr>
            <w:tcW w:w="1593" w:type="pct"/>
          </w:tcPr>
          <w:p w14:paraId="7BA75816" w14:textId="210F4572" w:rsidR="0076154B" w:rsidRPr="00177A36" w:rsidRDefault="0076154B" w:rsidP="0076154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77A36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5DEB3954" w14:textId="3C105241" w:rsidR="0076154B" w:rsidRPr="00177A36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7A36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52" w:type="pct"/>
          </w:tcPr>
          <w:p w14:paraId="240336BD" w14:textId="77777777" w:rsidR="0076154B" w:rsidRPr="00177A36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A57C7BA" w14:textId="611D0212" w:rsidR="0076154B" w:rsidRPr="00177A36" w:rsidRDefault="153CC7A1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</w:rPr>
              <w:t>714,642</w:t>
            </w:r>
          </w:p>
        </w:tc>
        <w:tc>
          <w:tcPr>
            <w:tcW w:w="147" w:type="pct"/>
          </w:tcPr>
          <w:p w14:paraId="049606F6" w14:textId="77777777" w:rsidR="0076154B" w:rsidRPr="00177A36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0A95BD6C" w14:textId="5FF3267E" w:rsidR="0076154B" w:rsidRPr="00177A36" w:rsidRDefault="142CE58F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</w:rPr>
              <w:t>357,321</w:t>
            </w:r>
          </w:p>
        </w:tc>
        <w:tc>
          <w:tcPr>
            <w:tcW w:w="147" w:type="pct"/>
          </w:tcPr>
          <w:p w14:paraId="2D909899" w14:textId="77777777" w:rsidR="0076154B" w:rsidRPr="00177A36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1F3B008C" w14:textId="3F770D2A" w:rsidR="0076154B" w:rsidRPr="00177A36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77A36">
              <w:rPr>
                <w:rFonts w:asciiTheme="majorBidi" w:hAnsiTheme="majorBidi" w:cstheme="majorBidi"/>
                <w:sz w:val="28"/>
                <w:szCs w:val="28"/>
              </w:rPr>
              <w:t>667,000</w:t>
            </w:r>
          </w:p>
        </w:tc>
        <w:tc>
          <w:tcPr>
            <w:tcW w:w="149" w:type="pct"/>
          </w:tcPr>
          <w:p w14:paraId="3590C1F8" w14:textId="77777777" w:rsidR="0076154B" w:rsidRPr="00177A36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D6E0909" w14:textId="33676456" w:rsidR="0076154B" w:rsidRPr="00177A36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77A36">
              <w:rPr>
                <w:rFonts w:asciiTheme="majorBidi" w:hAnsiTheme="majorBidi" w:cstheme="majorBidi"/>
                <w:sz w:val="28"/>
                <w:szCs w:val="28"/>
              </w:rPr>
              <w:t>333,500</w:t>
            </w:r>
          </w:p>
        </w:tc>
      </w:tr>
      <w:tr w:rsidR="0076154B" w:rsidRPr="005C0BB2" w14:paraId="29650197" w14:textId="77777777" w:rsidTr="002D583A">
        <w:tc>
          <w:tcPr>
            <w:tcW w:w="1593" w:type="pct"/>
          </w:tcPr>
          <w:p w14:paraId="1099765D" w14:textId="083797A8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562" w:type="pct"/>
          </w:tcPr>
          <w:p w14:paraId="6A5E8E5F" w14:textId="59306905" w:rsidR="0076154B" w:rsidRPr="00106DED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6DED">
              <w:rPr>
                <w:rFonts w:asciiTheme="majorBidi" w:hAnsiTheme="majorBidi" w:cstheme="majorBidi"/>
                <w:sz w:val="28"/>
                <w:szCs w:val="28"/>
              </w:rPr>
              <w:t>0.5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2" w:type="pct"/>
          </w:tcPr>
          <w:p w14:paraId="4888C261" w14:textId="77777777" w:rsidR="0076154B" w:rsidRPr="00106DED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195E458" w14:textId="756E92BD" w:rsidR="0076154B" w:rsidRPr="00106DED" w:rsidRDefault="5EB409E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</w:rPr>
              <w:t>35,732</w:t>
            </w:r>
          </w:p>
        </w:tc>
        <w:tc>
          <w:tcPr>
            <w:tcW w:w="147" w:type="pct"/>
          </w:tcPr>
          <w:p w14:paraId="2E65ED65" w14:textId="77777777" w:rsidR="0076154B" w:rsidRPr="00106DED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175104F9" w14:textId="2D10429A" w:rsidR="0076154B" w:rsidRPr="00106DED" w:rsidRDefault="33D7A950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646508D5">
              <w:rPr>
                <w:rFonts w:asciiTheme="majorBidi" w:hAnsiTheme="majorBidi" w:cstheme="majorBidi"/>
                <w:sz w:val="28"/>
                <w:szCs w:val="28"/>
              </w:rPr>
              <w:t>17,866</w:t>
            </w:r>
          </w:p>
        </w:tc>
        <w:tc>
          <w:tcPr>
            <w:tcW w:w="147" w:type="pct"/>
          </w:tcPr>
          <w:p w14:paraId="1A3890A9" w14:textId="77777777" w:rsidR="0076154B" w:rsidRPr="00106DED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071272D3" w14:textId="0E4334CD" w:rsidR="0076154B" w:rsidRPr="00106DED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06DED">
              <w:rPr>
                <w:rFonts w:asciiTheme="majorBidi" w:hAnsiTheme="majorBidi" w:cstheme="majorBidi"/>
                <w:sz w:val="28"/>
                <w:szCs w:val="28"/>
              </w:rPr>
              <w:t>47,642</w:t>
            </w:r>
          </w:p>
        </w:tc>
        <w:tc>
          <w:tcPr>
            <w:tcW w:w="149" w:type="pct"/>
          </w:tcPr>
          <w:p w14:paraId="69CBAA71" w14:textId="69DFC6C2" w:rsidR="0076154B" w:rsidRPr="00106DED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556AE2E" w14:textId="09907CFA" w:rsidR="0076154B" w:rsidRPr="00106DED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06DED">
              <w:rPr>
                <w:rFonts w:asciiTheme="majorBidi" w:hAnsiTheme="majorBidi" w:cstheme="majorBidi"/>
                <w:sz w:val="28"/>
                <w:szCs w:val="28"/>
              </w:rPr>
              <w:t>23,821</w:t>
            </w:r>
          </w:p>
        </w:tc>
      </w:tr>
      <w:tr w:rsidR="0076154B" w:rsidRPr="005C0BB2" w14:paraId="0EC02FF4" w14:textId="77777777" w:rsidTr="002D583A">
        <w:tc>
          <w:tcPr>
            <w:tcW w:w="1593" w:type="pct"/>
          </w:tcPr>
          <w:p w14:paraId="6779591F" w14:textId="0B9CE87A" w:rsidR="0076154B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="00E762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สิ้นปี</w:t>
            </w:r>
          </w:p>
        </w:tc>
        <w:tc>
          <w:tcPr>
            <w:tcW w:w="562" w:type="pct"/>
          </w:tcPr>
          <w:p w14:paraId="355CFA77" w14:textId="77777777" w:rsidR="0076154B" w:rsidRPr="005C0BB2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4B0178E7" w14:textId="77777777" w:rsidR="0076154B" w:rsidRPr="005C0BB2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2880F4F" w14:textId="77777777" w:rsidR="0076154B" w:rsidRPr="005C0BB2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8C017EE" w14:textId="77777777" w:rsidR="0076154B" w:rsidRPr="005C0BB2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4C62AADA" w14:textId="77777777" w:rsidR="0076154B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041392D" w14:textId="77777777" w:rsidR="0076154B" w:rsidRPr="005C0BB2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613B2DDD" w14:textId="77777777" w:rsidR="0076154B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365B722C" w14:textId="77777777" w:rsidR="0076154B" w:rsidRPr="005C0BB2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D37BFA6" w14:textId="77777777" w:rsidR="0076154B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6154B" w:rsidRPr="005C0BB2" w14:paraId="1C32E8B6" w14:textId="77777777" w:rsidTr="002D583A">
        <w:tc>
          <w:tcPr>
            <w:tcW w:w="1593" w:type="pct"/>
          </w:tcPr>
          <w:p w14:paraId="3E5931D8" w14:textId="2691BEB2" w:rsidR="0076154B" w:rsidRDefault="0076154B" w:rsidP="0076154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D58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7ED9F93E" w14:textId="30369A70" w:rsidR="0076154B" w:rsidRPr="000252DD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52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0B3BAE32" w14:textId="77777777" w:rsidR="0076154B" w:rsidRPr="005C0BB2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0B967295" w14:textId="31989D99" w:rsidR="0076154B" w:rsidRPr="005C0BB2" w:rsidRDefault="4E617478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646508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7" w:type="pct"/>
          </w:tcPr>
          <w:p w14:paraId="25B67D5F" w14:textId="77777777" w:rsidR="0076154B" w:rsidRPr="005C0BB2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64F464AD" w14:textId="0D5ADCA1" w:rsidR="0076154B" w:rsidRDefault="2AF55893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646508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375,187</w:t>
            </w:r>
          </w:p>
        </w:tc>
        <w:tc>
          <w:tcPr>
            <w:tcW w:w="147" w:type="pct"/>
          </w:tcPr>
          <w:p w14:paraId="0EC71F69" w14:textId="77777777" w:rsidR="0076154B" w:rsidRPr="005C0BB2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080CBB77" w14:textId="20DE2F88" w:rsidR="0076154B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714,642</w:t>
            </w:r>
          </w:p>
        </w:tc>
        <w:tc>
          <w:tcPr>
            <w:tcW w:w="149" w:type="pct"/>
          </w:tcPr>
          <w:p w14:paraId="6B80802C" w14:textId="77777777" w:rsidR="0076154B" w:rsidRPr="005C0BB2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3BC1FDD0" w14:textId="4C55C0F7" w:rsidR="0076154B" w:rsidRDefault="0076154B" w:rsidP="007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357,321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</w:tbl>
    <w:p w14:paraId="7FBD8273" w14:textId="77777777" w:rsidR="000252DD" w:rsidRDefault="000252DD"/>
    <w:p w14:paraId="42DF5771" w14:textId="77777777" w:rsidR="000A1F17" w:rsidRDefault="000A1F17"/>
    <w:tbl>
      <w:tblPr>
        <w:tblW w:w="90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6"/>
        <w:gridCol w:w="1018"/>
        <w:gridCol w:w="275"/>
        <w:gridCol w:w="1047"/>
        <w:gridCol w:w="266"/>
        <w:gridCol w:w="996"/>
        <w:gridCol w:w="266"/>
        <w:gridCol w:w="987"/>
        <w:gridCol w:w="270"/>
        <w:gridCol w:w="1045"/>
      </w:tblGrid>
      <w:tr w:rsidR="000252DD" w:rsidRPr="005C0BB2" w14:paraId="3B3A9A31" w14:textId="77777777" w:rsidTr="000252DD">
        <w:trPr>
          <w:trHeight w:val="53"/>
        </w:trPr>
        <w:tc>
          <w:tcPr>
            <w:tcW w:w="1593" w:type="pct"/>
          </w:tcPr>
          <w:p w14:paraId="371B3C1D" w14:textId="77777777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2" w:type="pct"/>
          </w:tcPr>
          <w:p w14:paraId="2ADDEEB7" w14:textId="1DF4BCD8" w:rsidR="000252DD" w:rsidRPr="007A45B8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52" w:type="pct"/>
          </w:tcPr>
          <w:p w14:paraId="1F1BB594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pct"/>
            <w:gridSpan w:val="3"/>
          </w:tcPr>
          <w:p w14:paraId="0399C6F5" w14:textId="3E1CF03A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143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3D72546F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pct"/>
            <w:gridSpan w:val="3"/>
          </w:tcPr>
          <w:p w14:paraId="5DD1230D" w14:textId="42F86DB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after="0" w:line="240" w:lineRule="auto"/>
              <w:ind w:left="-203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252DD" w:rsidRPr="005C0BB2" w14:paraId="2F6D61F7" w14:textId="77777777" w:rsidTr="000252DD">
        <w:trPr>
          <w:trHeight w:val="53"/>
        </w:trPr>
        <w:tc>
          <w:tcPr>
            <w:tcW w:w="1593" w:type="pct"/>
          </w:tcPr>
          <w:p w14:paraId="153F6817" w14:textId="77777777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2" w:type="pct"/>
          </w:tcPr>
          <w:p w14:paraId="3C88F387" w14:textId="3851D111" w:rsidR="000252DD" w:rsidRPr="007A45B8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52" w:type="pct"/>
          </w:tcPr>
          <w:p w14:paraId="6CF34C38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4CBFF9CD" w14:textId="35CE594F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7" w:type="pct"/>
          </w:tcPr>
          <w:p w14:paraId="7BDF183E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38B1FC82" w14:textId="48450743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7" w:type="pct"/>
          </w:tcPr>
          <w:p w14:paraId="1F30D5FB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2F8DADFD" w14:textId="1B346DD5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9" w:type="pct"/>
          </w:tcPr>
          <w:p w14:paraId="69589867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6DB8AED" w14:textId="45664BB6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0252DD" w:rsidRPr="005C0BB2" w14:paraId="2366E491" w14:textId="77777777" w:rsidTr="000252DD">
        <w:trPr>
          <w:trHeight w:val="53"/>
        </w:trPr>
        <w:tc>
          <w:tcPr>
            <w:tcW w:w="1593" w:type="pct"/>
          </w:tcPr>
          <w:p w14:paraId="105D586A" w14:textId="77777777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2" w:type="pct"/>
          </w:tcPr>
          <w:p w14:paraId="6815A50F" w14:textId="00735BF7" w:rsidR="000252DD" w:rsidRPr="007A45B8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2" w:type="pct"/>
          </w:tcPr>
          <w:p w14:paraId="216A2663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pct"/>
            <w:gridSpan w:val="7"/>
          </w:tcPr>
          <w:p w14:paraId="7D7F9AE9" w14:textId="20F77584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(พันหุ้น 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/ 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252DD" w:rsidRPr="005C0BB2" w14:paraId="65D12AB6" w14:textId="77777777" w:rsidTr="008A33E2">
        <w:tc>
          <w:tcPr>
            <w:tcW w:w="1593" w:type="pct"/>
          </w:tcPr>
          <w:p w14:paraId="1854D50D" w14:textId="77777777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562" w:type="pct"/>
          </w:tcPr>
          <w:p w14:paraId="097E1D4F" w14:textId="77777777" w:rsidR="000252DD" w:rsidRPr="007A45B8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" w:type="pct"/>
          </w:tcPr>
          <w:p w14:paraId="4637068D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48031CD0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A752198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3A968961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C211AD1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5D0E8FD4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2B091EF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ADB301B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52DD" w:rsidRPr="005C0BB2" w14:paraId="038CF37F" w14:textId="77777777" w:rsidTr="008A33E2">
        <w:tc>
          <w:tcPr>
            <w:tcW w:w="1593" w:type="pct"/>
          </w:tcPr>
          <w:p w14:paraId="24607D15" w14:textId="0AC67253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562" w:type="pct"/>
          </w:tcPr>
          <w:p w14:paraId="24AB56DD" w14:textId="77777777" w:rsidR="000252DD" w:rsidRPr="007A45B8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" w:type="pct"/>
          </w:tcPr>
          <w:p w14:paraId="5C3013A8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B6EF6CA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AFE664C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7CA72CF3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4746116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6FBD57BD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DDBEA31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8B42F73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52DD" w:rsidRPr="005C0BB2" w14:paraId="20BD968E" w14:textId="77777777" w:rsidTr="008A33E2">
        <w:tc>
          <w:tcPr>
            <w:tcW w:w="1593" w:type="pct"/>
          </w:tcPr>
          <w:p w14:paraId="516602C3" w14:textId="77777777" w:rsidR="000252DD" w:rsidRPr="005C0BB2" w:rsidRDefault="000252DD" w:rsidP="000252DD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5184D273" w14:textId="77777777" w:rsidR="000252DD" w:rsidRPr="007A45B8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5B8">
              <w:rPr>
                <w:rFonts w:asciiTheme="majorBidi" w:hAnsiTheme="majorBidi" w:cstheme="majorBidi"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6F8A56EC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9359113" w14:textId="4028A9F6" w:rsidR="000252DD" w:rsidRPr="005C0BB2" w:rsidRDefault="7074CC35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5D30C848">
              <w:rPr>
                <w:rFonts w:asciiTheme="majorBidi" w:hAnsiTheme="majorBidi" w:cstheme="majorBidi"/>
                <w:sz w:val="28"/>
                <w:szCs w:val="28"/>
              </w:rPr>
              <w:t>714,642</w:t>
            </w:r>
          </w:p>
        </w:tc>
        <w:tc>
          <w:tcPr>
            <w:tcW w:w="147" w:type="pct"/>
          </w:tcPr>
          <w:p w14:paraId="070B4AC4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573FF1E8" w14:textId="743B1FED" w:rsidR="000252DD" w:rsidRPr="005C0BB2" w:rsidRDefault="66D91B33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2C418924">
              <w:rPr>
                <w:rFonts w:asciiTheme="majorBidi" w:hAnsiTheme="majorBidi" w:cstheme="majorBidi"/>
                <w:sz w:val="28"/>
                <w:szCs w:val="28"/>
              </w:rPr>
              <w:t>357,321</w:t>
            </w:r>
          </w:p>
        </w:tc>
        <w:tc>
          <w:tcPr>
            <w:tcW w:w="147" w:type="pct"/>
          </w:tcPr>
          <w:p w14:paraId="4B302DAB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1254D18A" w14:textId="60F69DA6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667,000</w:t>
            </w:r>
          </w:p>
        </w:tc>
        <w:tc>
          <w:tcPr>
            <w:tcW w:w="149" w:type="pct"/>
          </w:tcPr>
          <w:p w14:paraId="5AF75B7F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E7DF219" w14:textId="6B5FAC68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333,500</w:t>
            </w:r>
          </w:p>
        </w:tc>
      </w:tr>
      <w:tr w:rsidR="000252DD" w:rsidRPr="005C0BB2" w14:paraId="501B05D4" w14:textId="77777777" w:rsidTr="008A33E2">
        <w:tc>
          <w:tcPr>
            <w:tcW w:w="1593" w:type="pct"/>
          </w:tcPr>
          <w:p w14:paraId="79EABF0A" w14:textId="3A028C97" w:rsidR="000252DD" w:rsidRPr="005C0BB2" w:rsidRDefault="000252DD" w:rsidP="000252D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62" w:type="pct"/>
          </w:tcPr>
          <w:p w14:paraId="3DAFEA41" w14:textId="2F611239" w:rsidR="000252DD" w:rsidRPr="007A45B8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5B8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52" w:type="pct"/>
          </w:tcPr>
          <w:p w14:paraId="20BA90C3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05057D1" w14:textId="51055482" w:rsidR="000252DD" w:rsidRPr="005C0BB2" w:rsidRDefault="46CDE69B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5D30C848">
              <w:rPr>
                <w:rFonts w:asciiTheme="majorBidi" w:hAnsiTheme="majorBidi" w:cstheme="majorBidi"/>
                <w:sz w:val="28"/>
                <w:szCs w:val="28"/>
              </w:rPr>
              <w:t>35,732</w:t>
            </w:r>
          </w:p>
        </w:tc>
        <w:tc>
          <w:tcPr>
            <w:tcW w:w="147" w:type="pct"/>
          </w:tcPr>
          <w:p w14:paraId="1545B1A3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2DBC8359" w14:textId="69E558C6" w:rsidR="000252DD" w:rsidRPr="005C0BB2" w:rsidRDefault="6A0CFA29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2C418924">
              <w:rPr>
                <w:rFonts w:asciiTheme="majorBidi" w:hAnsiTheme="majorBidi" w:cstheme="majorBidi"/>
                <w:sz w:val="28"/>
                <w:szCs w:val="28"/>
              </w:rPr>
              <w:t>17,866</w:t>
            </w:r>
          </w:p>
        </w:tc>
        <w:tc>
          <w:tcPr>
            <w:tcW w:w="147" w:type="pct"/>
          </w:tcPr>
          <w:p w14:paraId="3407AB99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254EE440" w14:textId="76DE0184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47,642</w:t>
            </w:r>
          </w:p>
        </w:tc>
        <w:tc>
          <w:tcPr>
            <w:tcW w:w="149" w:type="pct"/>
          </w:tcPr>
          <w:p w14:paraId="5E9732A8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97F34D7" w14:textId="4AFCC0A1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23,821</w:t>
            </w:r>
          </w:p>
        </w:tc>
      </w:tr>
      <w:tr w:rsidR="000252DD" w:rsidRPr="005C0BB2" w14:paraId="62E6EDA3" w14:textId="77777777" w:rsidTr="008A33E2">
        <w:tc>
          <w:tcPr>
            <w:tcW w:w="1593" w:type="pct"/>
          </w:tcPr>
          <w:p w14:paraId="1E1B10E6" w14:textId="79EB1C4A" w:rsidR="000252DD" w:rsidRPr="005C0BB2" w:rsidRDefault="000252DD" w:rsidP="0002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นสิ้นปี</w:t>
            </w:r>
          </w:p>
        </w:tc>
        <w:tc>
          <w:tcPr>
            <w:tcW w:w="562" w:type="pct"/>
          </w:tcPr>
          <w:p w14:paraId="0F640932" w14:textId="77777777" w:rsidR="000252DD" w:rsidRPr="007A45B8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0BC17B24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89DBB7E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62E9914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74B378F7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434A0BB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1206E94C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E30C767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05E7623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52DD" w:rsidRPr="005C0BB2" w14:paraId="2925E073" w14:textId="77777777" w:rsidTr="008A33E2">
        <w:tc>
          <w:tcPr>
            <w:tcW w:w="1593" w:type="pct"/>
          </w:tcPr>
          <w:p w14:paraId="503766A6" w14:textId="77777777" w:rsidR="000252DD" w:rsidRPr="005C0BB2" w:rsidRDefault="000252DD" w:rsidP="000252DD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7869BF60" w14:textId="77777777" w:rsidR="000252DD" w:rsidRPr="000252DD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52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0BDFB43F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20129DCB" w14:textId="7DC8C7F6" w:rsidR="000252DD" w:rsidRPr="005C0BB2" w:rsidRDefault="6453E57C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2C4189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7" w:type="pct"/>
          </w:tcPr>
          <w:p w14:paraId="053C4479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741B939F" w14:textId="1386291F" w:rsidR="000252DD" w:rsidRPr="005C0BB2" w:rsidRDefault="6453E57C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2C4189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375,187</w:t>
            </w:r>
          </w:p>
        </w:tc>
        <w:tc>
          <w:tcPr>
            <w:tcW w:w="147" w:type="pct"/>
          </w:tcPr>
          <w:p w14:paraId="60FB2768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1E23A94F" w14:textId="2F5E141C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714,642</w:t>
            </w:r>
          </w:p>
        </w:tc>
        <w:tc>
          <w:tcPr>
            <w:tcW w:w="149" w:type="pct"/>
          </w:tcPr>
          <w:p w14:paraId="5922FE16" w14:textId="77777777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2E7A6949" w14:textId="094F38C6" w:rsidR="000252DD" w:rsidRPr="005C0BB2" w:rsidRDefault="000252DD" w:rsidP="0002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357,321</w:t>
            </w:r>
          </w:p>
        </w:tc>
      </w:tr>
    </w:tbl>
    <w:p w14:paraId="5C0560BB" w14:textId="77777777" w:rsidR="0000773B" w:rsidRPr="005C0BB2" w:rsidRDefault="0000773B" w:rsidP="00D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AA6A3E7" w14:textId="044BA488" w:rsidR="00DF54F0" w:rsidRPr="005C0BB2" w:rsidRDefault="009743F6" w:rsidP="00DF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</w:t>
      </w:r>
      <w:r w:rsidR="001553A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เพิ่มทุนจดทะเบียน</w:t>
      </w:r>
    </w:p>
    <w:p w14:paraId="15EACC6E" w14:textId="77777777" w:rsidR="00DF54F0" w:rsidRPr="005C0BB2" w:rsidRDefault="00DF54F0" w:rsidP="00DF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2980EFE" w14:textId="17AA8CFC" w:rsidR="00E762E7" w:rsidRPr="00446D59" w:rsidRDefault="00E762E7" w:rsidP="00E76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Theme="majorBidi" w:hAnsiTheme="majorBidi" w:cstheme="majorBidi"/>
          <w:sz w:val="28"/>
          <w:szCs w:val="28"/>
        </w:rPr>
        <w:t>23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>
        <w:rPr>
          <w:rFonts w:asciiTheme="majorBidi" w:hAnsiTheme="majorBidi" w:cstheme="majorBidi"/>
          <w:sz w:val="28"/>
          <w:szCs w:val="28"/>
        </w:rPr>
        <w:t>2564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ที่ประชุมมีมติอนุมัติการเพิ่มทุนจดทะเบียนของบริษัท เพื่อรองรับการจ่ายหุ้นสามัญปันผลจำนวน </w:t>
      </w:r>
      <w:r>
        <w:rPr>
          <w:rFonts w:asciiTheme="majorBidi" w:hAnsiTheme="majorBidi" w:cstheme="majorBidi"/>
          <w:sz w:val="28"/>
          <w:szCs w:val="28"/>
        </w:rPr>
        <w:t xml:space="preserve">17,866,063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บาท จากทุนจดทะเบียนเดิม </w:t>
      </w:r>
      <w:r>
        <w:rPr>
          <w:rFonts w:asciiTheme="majorBidi" w:hAnsiTheme="majorBidi" w:cstheme="majorBidi"/>
          <w:sz w:val="28"/>
          <w:szCs w:val="28"/>
        </w:rPr>
        <w:t xml:space="preserve">357,321,251.50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บาท เป็นทุนจดทะเบียนใหม่ </w:t>
      </w:r>
      <w:r>
        <w:rPr>
          <w:rFonts w:asciiTheme="majorBidi" w:hAnsiTheme="majorBidi" w:cstheme="majorBidi"/>
          <w:sz w:val="28"/>
          <w:szCs w:val="28"/>
        </w:rPr>
        <w:t xml:space="preserve">375,187,314.50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บาท บริษัทมีการจ่ายหุ้นสามัญปันผลไปแล้วในเดือนพฤษภาคม </w:t>
      </w:r>
      <w:r>
        <w:rPr>
          <w:rFonts w:asciiTheme="majorBidi" w:hAnsiTheme="majorBidi" w:cstheme="majorBidi"/>
          <w:sz w:val="28"/>
          <w:szCs w:val="28"/>
        </w:rPr>
        <w:t xml:space="preserve">2564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(หมายเหตุข้อ </w:t>
      </w:r>
      <w:r w:rsidR="00FA6AED">
        <w:rPr>
          <w:rFonts w:asciiTheme="majorBidi" w:hAnsiTheme="majorBidi" w:cstheme="majorBidi"/>
          <w:sz w:val="28"/>
          <w:szCs w:val="28"/>
        </w:rPr>
        <w:t>2</w:t>
      </w:r>
      <w:r w:rsidR="00864FED">
        <w:rPr>
          <w:rFonts w:asciiTheme="majorBidi" w:hAnsiTheme="majorBidi" w:cstheme="majorBidi"/>
          <w:sz w:val="28"/>
          <w:szCs w:val="28"/>
        </w:rPr>
        <w:t>9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) และได้จดทะเบียนเพิ่มทุนที่เรียกชำระแล้วกับกระทรวงพาณิชย์ เมื่อวันที่ </w:t>
      </w:r>
      <w:r>
        <w:rPr>
          <w:rFonts w:asciiTheme="majorBidi" w:hAnsiTheme="majorBidi" w:cstheme="majorBidi"/>
          <w:sz w:val="28"/>
          <w:szCs w:val="28"/>
        </w:rPr>
        <w:t>21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พฤษภาคม </w:t>
      </w:r>
      <w:r>
        <w:rPr>
          <w:rFonts w:asciiTheme="majorBidi" w:hAnsiTheme="majorBidi" w:cstheme="majorBidi"/>
          <w:sz w:val="28"/>
          <w:szCs w:val="28"/>
        </w:rPr>
        <w:t>2564</w:t>
      </w:r>
    </w:p>
    <w:p w14:paraId="76329EDE" w14:textId="7FD7DAFB" w:rsidR="00D500EF" w:rsidRDefault="00D500EF" w:rsidP="003A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1B4B432" w14:textId="77777777" w:rsidR="00E762E7" w:rsidRDefault="00E762E7" w:rsidP="00E76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การลดทุนจดทะเบียน</w:t>
      </w:r>
    </w:p>
    <w:p w14:paraId="0C71854F" w14:textId="77777777" w:rsidR="00E762E7" w:rsidRPr="00CB02C1" w:rsidRDefault="00E762E7" w:rsidP="00E76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6F8C8F2" w14:textId="7A13E271" w:rsidR="00E762E7" w:rsidRDefault="00E762E7" w:rsidP="00E76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15F50"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Pr="00515F50">
        <w:rPr>
          <w:rFonts w:asciiTheme="majorBidi" w:hAnsiTheme="majorBidi" w:cstheme="majorBidi"/>
          <w:sz w:val="28"/>
          <w:szCs w:val="28"/>
        </w:rPr>
        <w:t xml:space="preserve">10 </w:t>
      </w:r>
      <w:r w:rsidRPr="00515F50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Pr="00515F50">
        <w:rPr>
          <w:rFonts w:asciiTheme="majorBidi" w:hAnsiTheme="majorBidi" w:cstheme="majorBidi"/>
          <w:sz w:val="28"/>
          <w:szCs w:val="28"/>
        </w:rPr>
        <w:t>2564</w:t>
      </w:r>
      <w:r w:rsidRPr="00515F50">
        <w:rPr>
          <w:rFonts w:asciiTheme="majorBidi" w:hAnsiTheme="majorBidi" w:cstheme="majorBidi" w:hint="cs"/>
          <w:sz w:val="28"/>
          <w:szCs w:val="28"/>
          <w:cs/>
        </w:rPr>
        <w:t xml:space="preserve"> คณะกรรมการได้มีมติเห็นควรให้นำเสนอที่ประชุมผู้ถือหุ้น เพื่อพิจารณาอนุมัติการลดทุนจดทะเบียนของบริษัท จำนวน </w:t>
      </w:r>
      <w:r w:rsidRPr="00515F50">
        <w:rPr>
          <w:rFonts w:asciiTheme="majorBidi" w:hAnsiTheme="majorBidi" w:cstheme="majorBidi"/>
          <w:sz w:val="28"/>
          <w:szCs w:val="28"/>
        </w:rPr>
        <w:t>272</w:t>
      </w:r>
      <w:r w:rsidRPr="00515F50">
        <w:rPr>
          <w:rFonts w:asciiTheme="majorBidi" w:hAnsiTheme="majorBidi" w:cstheme="majorBidi" w:hint="cs"/>
          <w:sz w:val="28"/>
          <w:szCs w:val="28"/>
          <w:cs/>
        </w:rPr>
        <w:t xml:space="preserve"> หุ้น มูลค่าหุ้นละ </w:t>
      </w:r>
      <w:r w:rsidRPr="00515F50">
        <w:rPr>
          <w:rFonts w:asciiTheme="majorBidi" w:hAnsiTheme="majorBidi" w:cstheme="majorBidi"/>
          <w:sz w:val="28"/>
          <w:szCs w:val="28"/>
        </w:rPr>
        <w:t xml:space="preserve">0.50 </w:t>
      </w:r>
      <w:r w:rsidRPr="00515F50">
        <w:rPr>
          <w:rFonts w:asciiTheme="majorBidi" w:hAnsiTheme="majorBidi" w:cstheme="majorBidi" w:hint="cs"/>
          <w:sz w:val="28"/>
          <w:szCs w:val="28"/>
          <w:cs/>
        </w:rPr>
        <w:t xml:space="preserve">บาท เป็นจำนวนเงินทั้งสิ้น </w:t>
      </w:r>
      <w:r w:rsidRPr="00515F50">
        <w:rPr>
          <w:rFonts w:asciiTheme="majorBidi" w:hAnsiTheme="majorBidi" w:cstheme="majorBidi"/>
          <w:sz w:val="28"/>
          <w:szCs w:val="28"/>
        </w:rPr>
        <w:t xml:space="preserve">136.00 </w:t>
      </w:r>
      <w:r w:rsidRPr="00515F50">
        <w:rPr>
          <w:rFonts w:asciiTheme="majorBidi" w:hAnsiTheme="majorBidi" w:cstheme="majorBidi" w:hint="cs"/>
          <w:sz w:val="28"/>
          <w:szCs w:val="28"/>
          <w:cs/>
        </w:rPr>
        <w:t xml:space="preserve">บาท จากทุนจดทะเบียนเดิม </w:t>
      </w:r>
      <w:r w:rsidRPr="00515F50">
        <w:rPr>
          <w:rFonts w:asciiTheme="majorBidi" w:hAnsiTheme="majorBidi" w:cstheme="majorBidi"/>
          <w:sz w:val="28"/>
          <w:szCs w:val="28"/>
        </w:rPr>
        <w:t xml:space="preserve">375,187,314.50 </w:t>
      </w:r>
      <w:r w:rsidRPr="00515F50">
        <w:rPr>
          <w:rFonts w:asciiTheme="majorBidi" w:hAnsiTheme="majorBidi" w:cstheme="majorBidi" w:hint="cs"/>
          <w:sz w:val="28"/>
          <w:szCs w:val="28"/>
          <w:cs/>
        </w:rPr>
        <w:t xml:space="preserve">บาท เป็น </w:t>
      </w:r>
      <w:r w:rsidRPr="00515F50">
        <w:rPr>
          <w:rFonts w:asciiTheme="majorBidi" w:hAnsiTheme="majorBidi" w:cstheme="majorBidi"/>
          <w:sz w:val="28"/>
          <w:szCs w:val="28"/>
        </w:rPr>
        <w:t xml:space="preserve">375,187,178.50 </w:t>
      </w:r>
      <w:r w:rsidRPr="00515F50">
        <w:rPr>
          <w:rFonts w:asciiTheme="majorBidi" w:hAnsiTheme="majorBidi" w:cstheme="majorBidi" w:hint="cs"/>
          <w:sz w:val="28"/>
          <w:szCs w:val="28"/>
          <w:cs/>
        </w:rPr>
        <w:t>บาท</w:t>
      </w:r>
    </w:p>
    <w:p w14:paraId="34341167" w14:textId="77777777" w:rsidR="00E762E7" w:rsidRPr="00E762E7" w:rsidRDefault="00E762E7" w:rsidP="003A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1319824" w14:textId="5E9D926D" w:rsidR="00DB6ABE" w:rsidRPr="005C0BB2" w:rsidRDefault="00EA601D" w:rsidP="00DB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36A65DF8" w14:textId="77777777" w:rsidR="00DB6ABE" w:rsidRPr="005C0BB2" w:rsidRDefault="00DB6ABE" w:rsidP="00DB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CDF696" w14:textId="134965F5" w:rsidR="002013DE" w:rsidRPr="005C0BB2" w:rsidRDefault="00EA601D" w:rsidP="0020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DF54F0" w:rsidRPr="005C0BB2">
        <w:rPr>
          <w:rFonts w:asciiTheme="majorBidi" w:hAnsiTheme="majorBidi" w:cstheme="majorBidi"/>
          <w:sz w:val="28"/>
          <w:szCs w:val="28"/>
        </w:rPr>
        <w:t>2535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DF54F0" w:rsidRPr="005C0BB2">
        <w:rPr>
          <w:rFonts w:asciiTheme="majorBidi" w:hAnsiTheme="majorBidi" w:cstheme="majorBidi"/>
          <w:sz w:val="28"/>
          <w:szCs w:val="28"/>
        </w:rPr>
        <w:t>51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ในกรณี</w:t>
      </w:r>
      <w:r w:rsidR="002013DE" w:rsidRPr="005C0BB2">
        <w:rPr>
          <w:rFonts w:asciiTheme="majorBidi" w:hAnsiTheme="majorBidi" w:cstheme="majorBidi"/>
          <w:sz w:val="28"/>
          <w:szCs w:val="28"/>
          <w:cs/>
        </w:rPr>
        <w:t>ที่บริษัทเสนอขายหุ้นสูงกว่า</w:t>
      </w:r>
      <w:r w:rsidR="002013DE" w:rsidRPr="005C0BB2">
        <w:rPr>
          <w:rFonts w:asciiTheme="majorBidi" w:hAnsiTheme="majorBidi" w:cstheme="majorBidi"/>
          <w:spacing w:val="-4"/>
          <w:sz w:val="28"/>
          <w:szCs w:val="28"/>
          <w:cs/>
        </w:rPr>
        <w:t>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</w:t>
      </w:r>
      <w:r w:rsidR="002013DE" w:rsidRPr="005C0BB2">
        <w:rPr>
          <w:rFonts w:asciiTheme="majorBidi" w:hAnsiTheme="majorBidi" w:cstheme="majorBidi"/>
          <w:sz w:val="28"/>
          <w:szCs w:val="28"/>
          <w:cs/>
        </w:rPr>
        <w:t>จะนำไปจ่ายเป็นเงินปันผลไม่ได้</w:t>
      </w:r>
    </w:p>
    <w:p w14:paraId="0310ACCC" w14:textId="4BA94795" w:rsidR="0023782D" w:rsidRDefault="0023782D" w:rsidP="00DB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561820" w14:textId="77777777" w:rsidR="007239F0" w:rsidRDefault="007239F0" w:rsidP="00DB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0B26BC4" w14:textId="77777777" w:rsidR="007239F0" w:rsidRDefault="007239F0" w:rsidP="00DB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5B0D6B" w14:textId="77777777" w:rsidR="007239F0" w:rsidRDefault="007239F0" w:rsidP="00DB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379AAE" w14:textId="77777777" w:rsidR="00972F50" w:rsidRDefault="00972F50" w:rsidP="00972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1C1D2AC" w14:textId="1F2183CB" w:rsidR="0023782D" w:rsidRPr="0019599B" w:rsidRDefault="000252DD" w:rsidP="0023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18</w:t>
      </w:r>
      <w:r w:rsidR="0023782D" w:rsidRPr="0019599B">
        <w:rPr>
          <w:rFonts w:asciiTheme="majorBidi" w:hAnsiTheme="majorBidi" w:cstheme="majorBidi"/>
          <w:b/>
          <w:bCs/>
          <w:sz w:val="28"/>
          <w:szCs w:val="28"/>
          <w:cs/>
        </w:rPr>
        <w:tab/>
        <w:t>การจ่ายโดยใช้หุ้นเป็นเกณฑ์</w:t>
      </w:r>
    </w:p>
    <w:p w14:paraId="73BBCBAD" w14:textId="77777777" w:rsidR="007365A9" w:rsidRPr="0019599B" w:rsidRDefault="007365A9" w:rsidP="0023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681AFBA" w14:textId="03B5E483" w:rsidR="007365A9" w:rsidRDefault="00700EDC" w:rsidP="0083701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9599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9743F6" w:rsidRPr="0019599B">
        <w:rPr>
          <w:rFonts w:asciiTheme="majorBidi" w:hAnsiTheme="majorBidi" w:cstheme="majorBidi"/>
          <w:sz w:val="28"/>
          <w:szCs w:val="28"/>
        </w:rPr>
        <w:t>1</w:t>
      </w:r>
      <w:r w:rsidR="008C4D90" w:rsidRPr="0019599B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9743F6" w:rsidRPr="0019599B">
        <w:rPr>
          <w:rFonts w:asciiTheme="majorBidi" w:hAnsiTheme="majorBidi" w:cstheme="majorBidi"/>
          <w:sz w:val="28"/>
          <w:szCs w:val="28"/>
        </w:rPr>
        <w:t>2556</w:t>
      </w:r>
      <w:r w:rsidRPr="0019599B">
        <w:rPr>
          <w:rFonts w:asciiTheme="majorBidi" w:hAnsiTheme="majorBidi" w:cstheme="majorBidi"/>
          <w:sz w:val="28"/>
          <w:szCs w:val="28"/>
        </w:rPr>
        <w:t xml:space="preserve"> </w:t>
      </w:r>
      <w:r w:rsidR="007365A9" w:rsidRPr="0019599B">
        <w:rPr>
          <w:rFonts w:asciiTheme="majorBidi" w:hAnsiTheme="majorBidi" w:cstheme="majorBidi"/>
          <w:sz w:val="28"/>
          <w:szCs w:val="28"/>
          <w:cs/>
        </w:rPr>
        <w:t>กลุ่มผู้ถือหุ้นรายใหญ่ของบริษัทได้ทำสัญญาซื้อขายหุ้นส่วนตัวกับผู้ถือหุ้นรายย่อยและบุคคลภายนอกในราคาที่ตกลงร่วมกัน ซึ่ง</w:t>
      </w:r>
      <w:r w:rsidR="00EA601D" w:rsidRPr="0019599B">
        <w:rPr>
          <w:rFonts w:asciiTheme="majorBidi" w:hAnsiTheme="majorBidi" w:cstheme="majorBidi"/>
          <w:sz w:val="28"/>
          <w:szCs w:val="28"/>
          <w:cs/>
        </w:rPr>
        <w:t>เป็นราคาที่</w:t>
      </w:r>
      <w:r w:rsidR="007365A9" w:rsidRPr="0019599B">
        <w:rPr>
          <w:rFonts w:asciiTheme="majorBidi" w:hAnsiTheme="majorBidi" w:cstheme="majorBidi"/>
          <w:sz w:val="28"/>
          <w:szCs w:val="28"/>
          <w:cs/>
        </w:rPr>
        <w:t>ต่ำกว่าประมาณการมูลค่ายุติธรรม ผลต่างดังกล่าวถือเป็นรายจ่ายโดยใช้หุ้นเป็นเกณฑ์</w:t>
      </w:r>
      <w:r w:rsidR="007365A9" w:rsidRPr="005C0BB2">
        <w:rPr>
          <w:rFonts w:asciiTheme="majorBidi" w:hAnsiTheme="majorBidi" w:cstheme="majorBidi"/>
          <w:sz w:val="28"/>
          <w:szCs w:val="28"/>
        </w:rPr>
        <w:t> </w:t>
      </w:r>
    </w:p>
    <w:p w14:paraId="51E92EFE" w14:textId="77777777" w:rsidR="007239F0" w:rsidRDefault="007239F0" w:rsidP="0083701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7A62FD" w14:textId="11E51AB6" w:rsidR="00464044" w:rsidRPr="005C0BB2" w:rsidRDefault="000252DD" w:rsidP="00464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19</w:t>
      </w:r>
      <w:r w:rsidR="00464044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ตามกฎหมาย</w:t>
      </w:r>
    </w:p>
    <w:p w14:paraId="423437C3" w14:textId="77777777" w:rsidR="00464044" w:rsidRPr="005C0BB2" w:rsidRDefault="00464044" w:rsidP="00464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C3A1B0" w14:textId="322B1A42" w:rsidR="00142076" w:rsidRPr="005C0BB2" w:rsidRDefault="00142076" w:rsidP="00142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>2535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มาตรา 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>116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>“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สำรองตามกฎหมาย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>”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) อย่างน้อยร้อยละ 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5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10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ของทุนจดทะเบียน  เงินสำรองนี้จะนำไปจ่ายเป็นเงินปันผลไม่ได้</w:t>
      </w:r>
    </w:p>
    <w:p w14:paraId="209C14C0" w14:textId="77777777" w:rsidR="009C2E79" w:rsidRPr="005C0BB2" w:rsidRDefault="009C2E79" w:rsidP="00FA2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72D6D43E" w14:textId="096275F8" w:rsidR="00E02551" w:rsidRPr="00141921" w:rsidRDefault="00DF54F0" w:rsidP="00F30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0252DD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E02551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E02551" w:rsidRPr="00141921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A4621" w:rsidRPr="00141921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E02551" w:rsidRPr="00141921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  <w:r w:rsidR="00F343A0" w:rsidRPr="00141921">
        <w:rPr>
          <w:rFonts w:asciiTheme="majorBidi" w:hAnsiTheme="majorBidi" w:cstheme="majorBidi"/>
          <w:b/>
          <w:bCs/>
          <w:sz w:val="28"/>
          <w:szCs w:val="28"/>
          <w:cs/>
        </w:rPr>
        <w:t>และการจำแนกรายได้</w:t>
      </w:r>
    </w:p>
    <w:p w14:paraId="36994A02" w14:textId="77777777" w:rsidR="00F57568" w:rsidRPr="00141921" w:rsidRDefault="00F5756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B8FDC7" w14:textId="7764000C" w:rsidR="00E076AF" w:rsidRPr="00141921" w:rsidRDefault="00F3010D" w:rsidP="00E076AF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41921">
        <w:rPr>
          <w:rFonts w:asciiTheme="majorBidi" w:hAnsiTheme="majorBidi" w:cstheme="majorBidi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</w:t>
      </w:r>
      <w:r w:rsidR="00B5016B" w:rsidRPr="00141921">
        <w:rPr>
          <w:rFonts w:asciiTheme="majorBidi" w:hAnsiTheme="majorBidi" w:cstheme="majorBidi"/>
          <w:sz w:val="28"/>
          <w:szCs w:val="28"/>
        </w:rPr>
        <w:br/>
      </w:r>
      <w:r w:rsidRPr="00141921">
        <w:rPr>
          <w:rFonts w:asciiTheme="majorBidi" w:hAnsiTheme="majorBidi" w:cstheme="majorBidi"/>
          <w:sz w:val="28"/>
          <w:szCs w:val="28"/>
          <w:cs/>
        </w:rPr>
        <w:t>ส่วนงานและประเมินผลการดำเนินงานของส่วนงาน ผู้มีอำนาจตัดสินใจสูงสุดด้านการดำเนินงานของบริษัท</w:t>
      </w:r>
      <w:r w:rsidR="00F064E9" w:rsidRPr="00141921">
        <w:rPr>
          <w:rFonts w:asciiTheme="majorBidi" w:hAnsiTheme="majorBidi" w:cstheme="majorBidi"/>
          <w:sz w:val="28"/>
          <w:szCs w:val="28"/>
          <w:cs/>
        </w:rPr>
        <w:t>คือ</w:t>
      </w:r>
      <w:r w:rsidRPr="00141921">
        <w:rPr>
          <w:rFonts w:asciiTheme="majorBidi" w:hAnsiTheme="majorBidi" w:cstheme="majorBidi"/>
          <w:sz w:val="28"/>
          <w:szCs w:val="28"/>
          <w:cs/>
        </w:rPr>
        <w:t>กรรมการบริษัท</w:t>
      </w:r>
    </w:p>
    <w:p w14:paraId="20EC86F9" w14:textId="77777777" w:rsidR="00E076AF" w:rsidRPr="00141921" w:rsidRDefault="00E076AF" w:rsidP="00E076A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D02C378" w14:textId="2C73DB95" w:rsidR="00E076AF" w:rsidRPr="00141921" w:rsidRDefault="00E076AF" w:rsidP="00E076AF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41921">
        <w:rPr>
          <w:rFonts w:asciiTheme="majorBidi" w:hAnsiTheme="majorBidi" w:cstheme="majorBidi"/>
          <w:sz w:val="28"/>
          <w:szCs w:val="28"/>
          <w:cs/>
        </w:rPr>
        <w:t xml:space="preserve">กลุ่มบริษัทดำเนินธุรกิจหลักใน </w:t>
      </w:r>
      <w:r w:rsidR="00DF54F0" w:rsidRPr="00141921">
        <w:rPr>
          <w:rFonts w:asciiTheme="majorBidi" w:hAnsiTheme="majorBidi" w:cstheme="majorBidi"/>
          <w:sz w:val="28"/>
          <w:szCs w:val="28"/>
        </w:rPr>
        <w:t>4</w:t>
      </w:r>
      <w:r w:rsidRPr="00141921">
        <w:rPr>
          <w:rFonts w:asciiTheme="majorBidi" w:hAnsiTheme="majorBidi" w:cstheme="majorBidi"/>
          <w:sz w:val="28"/>
          <w:szCs w:val="28"/>
          <w:cs/>
        </w:rPr>
        <w:t xml:space="preserve"> ส่วนงาน คือการจำหน่ายรถยนต์ สินเชื่อเช่าซื้อ การซื้อสิทธิเรียกร้อง </w:t>
      </w:r>
      <w:r w:rsidR="00DF54F0" w:rsidRPr="00141921">
        <w:rPr>
          <w:rFonts w:asciiTheme="majorBidi" w:hAnsiTheme="majorBidi" w:cstheme="majorBidi"/>
          <w:sz w:val="28"/>
          <w:szCs w:val="28"/>
          <w:cs/>
        </w:rPr>
        <w:t xml:space="preserve">และการให้สินเชื่ออื่น </w:t>
      </w:r>
      <w:r w:rsidRPr="00141921">
        <w:rPr>
          <w:rFonts w:asciiTheme="majorBidi" w:hAnsiTheme="majorBidi" w:cstheme="majorBidi"/>
          <w:sz w:val="28"/>
          <w:szCs w:val="28"/>
          <w:cs/>
        </w:rPr>
        <w:t xml:space="preserve">โดยทั้ง </w:t>
      </w:r>
      <w:r w:rsidR="00DF54F0" w:rsidRPr="00141921">
        <w:rPr>
          <w:rFonts w:asciiTheme="majorBidi" w:hAnsiTheme="majorBidi" w:cstheme="majorBidi"/>
          <w:sz w:val="28"/>
          <w:szCs w:val="28"/>
        </w:rPr>
        <w:t>4</w:t>
      </w:r>
      <w:r w:rsidRPr="00141921">
        <w:rPr>
          <w:rFonts w:asciiTheme="majorBidi" w:hAnsiTheme="majorBidi" w:cstheme="majorBidi"/>
          <w:sz w:val="28"/>
          <w:szCs w:val="28"/>
          <w:cs/>
        </w:rPr>
        <w:t xml:space="preserve"> ธุรกิจมีธุรกรรมในประเทศไทยเท่านั้น การรับรู้รายได้ของธุรกิจการจำหน่ายรถยนต์จะเกิดขึ้น ณ เวลาใดเวลาหนึ่งเมื่อลูกค้ามีอำนาจควบคุมในสินค้า ในขณะที่การรับรู้รายได้ของสินเชื่อเช่าซื้อ การรับซื้อสิทธิเรียกร้อง</w:t>
      </w:r>
      <w:r w:rsidR="00DF54F0" w:rsidRPr="00141921">
        <w:rPr>
          <w:rFonts w:asciiTheme="majorBidi" w:hAnsiTheme="majorBidi" w:cstheme="majorBidi"/>
          <w:sz w:val="28"/>
          <w:szCs w:val="28"/>
          <w:cs/>
        </w:rPr>
        <w:t>และการให้สินเชื่ออื่น</w:t>
      </w:r>
      <w:r w:rsidRPr="00141921">
        <w:rPr>
          <w:rFonts w:asciiTheme="majorBidi" w:hAnsiTheme="majorBidi" w:cstheme="majorBidi"/>
          <w:sz w:val="28"/>
          <w:szCs w:val="28"/>
          <w:cs/>
        </w:rPr>
        <w:t xml:space="preserve">รับรู้โดยใช้วิธีอัตราดอกเบี้ยที่แท้จริง </w:t>
      </w:r>
      <w:r w:rsidRPr="00141921">
        <w:rPr>
          <w:rFonts w:asciiTheme="majorBidi" w:hAnsiTheme="majorBidi" w:cstheme="majorBidi"/>
          <w:sz w:val="28"/>
          <w:szCs w:val="28"/>
        </w:rPr>
        <w:t xml:space="preserve">(Effective interest rate method) </w:t>
      </w:r>
      <w:r w:rsidRPr="00141921">
        <w:rPr>
          <w:rFonts w:asciiTheme="majorBidi" w:hAnsiTheme="majorBidi" w:cstheme="majorBidi"/>
          <w:sz w:val="28"/>
          <w:szCs w:val="28"/>
          <w:cs/>
        </w:rPr>
        <w:t>ตลอดอายุสัญญา</w:t>
      </w:r>
    </w:p>
    <w:p w14:paraId="5E11913B" w14:textId="21545D4C" w:rsidR="00285142" w:rsidRDefault="00285142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8BFAE9" w14:textId="61258F5D" w:rsidR="000252DD" w:rsidRDefault="000252DD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F9D100" w14:textId="22D3F49F" w:rsidR="000252DD" w:rsidRDefault="000252DD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5C48E9" w14:textId="4765E19E" w:rsidR="000252DD" w:rsidRDefault="000252DD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8D5579" w14:textId="0B14CC17" w:rsidR="000252DD" w:rsidRDefault="000252DD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E64C9F" w14:textId="1916476E" w:rsidR="000252DD" w:rsidRDefault="000252DD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BF0E5F" w14:textId="6A9709F5" w:rsidR="000252DD" w:rsidRDefault="000252DD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65E5BA" w14:textId="432AF5B9" w:rsidR="000252DD" w:rsidRDefault="000252DD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219C49" w14:textId="3E7593CE" w:rsidR="000252DD" w:rsidRDefault="000252DD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B42645" w14:textId="7D2CF623" w:rsidR="000252DD" w:rsidRDefault="000252DD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EB8B16" w14:textId="274393E6" w:rsidR="000252DD" w:rsidRDefault="000252DD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C405BE" w14:textId="77777777" w:rsidR="00E456F3" w:rsidRDefault="00E456F3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2FD7EF1" w14:textId="0F17AFE8" w:rsidR="004F56F1" w:rsidRPr="00141921" w:rsidRDefault="004F56F1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4192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ข้อมูลตามส่วนที่รายงาน</w:t>
      </w:r>
    </w:p>
    <w:p w14:paraId="5133995F" w14:textId="77777777" w:rsidR="00756B43" w:rsidRPr="00141921" w:rsidRDefault="00756B43" w:rsidP="00756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6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8"/>
        <w:gridCol w:w="1182"/>
        <w:gridCol w:w="1180"/>
        <w:gridCol w:w="1278"/>
        <w:gridCol w:w="1172"/>
        <w:gridCol w:w="1184"/>
      </w:tblGrid>
      <w:tr w:rsidR="00756B43" w:rsidRPr="00141921" w14:paraId="0D87C2C1" w14:textId="77777777" w:rsidTr="4B7F5A0D">
        <w:trPr>
          <w:trHeight w:val="382"/>
          <w:tblHeader/>
        </w:trPr>
        <w:tc>
          <w:tcPr>
            <w:tcW w:w="1885" w:type="pct"/>
          </w:tcPr>
          <w:p w14:paraId="438FA19C" w14:textId="77777777" w:rsidR="00756B43" w:rsidRPr="00141921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15" w:type="pct"/>
            <w:gridSpan w:val="5"/>
          </w:tcPr>
          <w:p w14:paraId="7837BE2D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6B43" w:rsidRPr="00141921" w14:paraId="28D759F9" w14:textId="77777777" w:rsidTr="4B7F5A0D">
        <w:trPr>
          <w:trHeight w:val="382"/>
          <w:tblHeader/>
        </w:trPr>
        <w:tc>
          <w:tcPr>
            <w:tcW w:w="1885" w:type="pct"/>
          </w:tcPr>
          <w:p w14:paraId="2C472A13" w14:textId="39F6C122" w:rsidR="00756B43" w:rsidRPr="00141921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4125EB13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613" w:type="pct"/>
          </w:tcPr>
          <w:p w14:paraId="66B81F60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664" w:type="pct"/>
          </w:tcPr>
          <w:p w14:paraId="4098A029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609" w:type="pct"/>
          </w:tcPr>
          <w:p w14:paraId="3A450928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</w:t>
            </w:r>
          </w:p>
        </w:tc>
        <w:tc>
          <w:tcPr>
            <w:tcW w:w="615" w:type="pct"/>
          </w:tcPr>
          <w:p w14:paraId="057D0938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56B43" w:rsidRPr="00141921" w14:paraId="0FEBEDA2" w14:textId="77777777" w:rsidTr="4B7F5A0D">
        <w:trPr>
          <w:trHeight w:val="382"/>
          <w:tblHeader/>
        </w:trPr>
        <w:tc>
          <w:tcPr>
            <w:tcW w:w="1885" w:type="pct"/>
          </w:tcPr>
          <w:p w14:paraId="68A37AE0" w14:textId="0A72A7ED" w:rsidR="00756B43" w:rsidRPr="00141921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419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419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1419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76154B" w:rsidRPr="001419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614" w:type="pct"/>
          </w:tcPr>
          <w:p w14:paraId="62ADBFE9" w14:textId="1786E958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613" w:type="pct"/>
          </w:tcPr>
          <w:p w14:paraId="3EA833FF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664" w:type="pct"/>
          </w:tcPr>
          <w:p w14:paraId="55DF9C1F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609" w:type="pct"/>
          </w:tcPr>
          <w:p w14:paraId="7E752CF8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615" w:type="pct"/>
          </w:tcPr>
          <w:p w14:paraId="704B32E2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6B43" w:rsidRPr="00141921" w14:paraId="64B736D4" w14:textId="77777777" w:rsidTr="4B7F5A0D">
        <w:trPr>
          <w:trHeight w:val="382"/>
          <w:tblHeader/>
        </w:trPr>
        <w:tc>
          <w:tcPr>
            <w:tcW w:w="1885" w:type="pct"/>
          </w:tcPr>
          <w:p w14:paraId="6908181F" w14:textId="77777777" w:rsidR="00756B43" w:rsidRPr="00141921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15" w:type="pct"/>
            <w:gridSpan w:val="5"/>
          </w:tcPr>
          <w:p w14:paraId="769246E8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6B43" w:rsidRPr="00141921" w14:paraId="3C2D8346" w14:textId="77777777" w:rsidTr="4B7F5A0D">
        <w:trPr>
          <w:trHeight w:val="379"/>
        </w:trPr>
        <w:tc>
          <w:tcPr>
            <w:tcW w:w="1885" w:type="pct"/>
          </w:tcPr>
          <w:p w14:paraId="63BF494A" w14:textId="77777777" w:rsidR="00756B43" w:rsidRPr="00141921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14" w:type="pct"/>
          </w:tcPr>
          <w:p w14:paraId="3C6B99C3" w14:textId="799141E6" w:rsidR="00756B43" w:rsidRPr="00141921" w:rsidRDefault="7E7AA83B" w:rsidP="4B7F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4B7F5A0D">
              <w:rPr>
                <w:rFonts w:asciiTheme="majorBidi" w:hAnsiTheme="majorBidi" w:cstheme="majorBidi"/>
                <w:sz w:val="28"/>
                <w:szCs w:val="28"/>
              </w:rPr>
              <w:t>342,67</w:t>
            </w:r>
            <w:r w:rsidR="647AA677" w:rsidRPr="4B7F5A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613" w:type="pct"/>
          </w:tcPr>
          <w:p w14:paraId="06F6ADAD" w14:textId="1AB24DEF" w:rsidR="00756B43" w:rsidRPr="00141921" w:rsidRDefault="00A15837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6073F5">
              <w:rPr>
                <w:rFonts w:asciiTheme="majorBidi" w:hAnsiTheme="majorBidi" w:cstheme="majorBidi"/>
                <w:sz w:val="28"/>
                <w:szCs w:val="28"/>
              </w:rPr>
              <w:t>9,99</w:t>
            </w:r>
            <w:r w:rsidR="00F04B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64" w:type="pct"/>
          </w:tcPr>
          <w:p w14:paraId="40718589" w14:textId="5C12CDC1" w:rsidR="00756B43" w:rsidRPr="00141921" w:rsidRDefault="00A15837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1,410</w:t>
            </w:r>
          </w:p>
        </w:tc>
        <w:tc>
          <w:tcPr>
            <w:tcW w:w="609" w:type="pct"/>
          </w:tcPr>
          <w:p w14:paraId="5E1CC1BE" w14:textId="5B7434AE" w:rsidR="00756B43" w:rsidRPr="00141921" w:rsidRDefault="00A15837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16,821</w:t>
            </w:r>
          </w:p>
        </w:tc>
        <w:tc>
          <w:tcPr>
            <w:tcW w:w="615" w:type="pct"/>
          </w:tcPr>
          <w:p w14:paraId="10418239" w14:textId="3F49A08E" w:rsidR="00756B43" w:rsidRPr="00141921" w:rsidRDefault="0051348A" w:rsidP="4B7F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520,89</w:t>
            </w:r>
            <w:r w:rsidR="00F04B9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56B43" w:rsidRPr="00141921" w14:paraId="555182F4" w14:textId="77777777" w:rsidTr="4B7F5A0D">
        <w:trPr>
          <w:trHeight w:val="379"/>
        </w:trPr>
        <w:tc>
          <w:tcPr>
            <w:tcW w:w="1885" w:type="pct"/>
          </w:tcPr>
          <w:p w14:paraId="3911E19B" w14:textId="77777777" w:rsidR="00756B43" w:rsidRPr="00141921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14" w:type="pct"/>
          </w:tcPr>
          <w:p w14:paraId="7E08D497" w14:textId="736B025A" w:rsidR="00756B43" w:rsidRPr="00141921" w:rsidRDefault="00A15837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(331,062)</w:t>
            </w:r>
          </w:p>
        </w:tc>
        <w:tc>
          <w:tcPr>
            <w:tcW w:w="613" w:type="pct"/>
          </w:tcPr>
          <w:p w14:paraId="33D0AA87" w14:textId="6B4622AA" w:rsidR="00756B43" w:rsidRPr="00141921" w:rsidRDefault="00A15837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4" w:type="pct"/>
          </w:tcPr>
          <w:p w14:paraId="672AD8AE" w14:textId="7CACCA37" w:rsidR="00756B43" w:rsidRPr="00141921" w:rsidRDefault="00A15837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9" w:type="pct"/>
          </w:tcPr>
          <w:p w14:paraId="71C76AAB" w14:textId="0BD6A6EE" w:rsidR="00756B43" w:rsidRPr="00141921" w:rsidRDefault="00A15837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5" w:type="pct"/>
          </w:tcPr>
          <w:p w14:paraId="0A540BB3" w14:textId="5364F862" w:rsidR="00756B43" w:rsidRPr="00141921" w:rsidRDefault="00A15837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(331,062)</w:t>
            </w:r>
          </w:p>
        </w:tc>
      </w:tr>
      <w:tr w:rsidR="00756B43" w:rsidRPr="00141921" w14:paraId="79D69901" w14:textId="77777777" w:rsidTr="4B7F5A0D">
        <w:trPr>
          <w:trHeight w:val="379"/>
        </w:trPr>
        <w:tc>
          <w:tcPr>
            <w:tcW w:w="1885" w:type="pct"/>
          </w:tcPr>
          <w:p w14:paraId="3319BBEF" w14:textId="77777777" w:rsidR="00756B43" w:rsidRPr="00141921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ขาดทุนจากการตัดรายการสินทรัพย์</w:t>
            </w:r>
          </w:p>
        </w:tc>
        <w:tc>
          <w:tcPr>
            <w:tcW w:w="614" w:type="pct"/>
          </w:tcPr>
          <w:p w14:paraId="7D4B8BDF" w14:textId="77777777" w:rsidR="00756B43" w:rsidRPr="00141921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641F839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BDC999E" w14:textId="77777777" w:rsidR="00756B43" w:rsidRPr="00141921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18FE265B" w14:textId="77777777" w:rsidR="00756B43" w:rsidRPr="00141921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6912305F" w14:textId="77777777" w:rsidR="00756B43" w:rsidRPr="00141921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B43" w:rsidRPr="00141921" w14:paraId="5BEAD770" w14:textId="77777777" w:rsidTr="4B7F5A0D">
        <w:trPr>
          <w:trHeight w:val="379"/>
        </w:trPr>
        <w:tc>
          <w:tcPr>
            <w:tcW w:w="1885" w:type="pct"/>
          </w:tcPr>
          <w:p w14:paraId="38B8BC2A" w14:textId="77777777" w:rsidR="00756B43" w:rsidRPr="00141921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ทางการเงินที่วัดมูลค่าด้วยราคาทุน</w:t>
            </w:r>
          </w:p>
        </w:tc>
        <w:tc>
          <w:tcPr>
            <w:tcW w:w="614" w:type="pct"/>
          </w:tcPr>
          <w:p w14:paraId="22177A64" w14:textId="77777777" w:rsidR="00756B43" w:rsidRPr="00141921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9BF0DB7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17E18F2" w14:textId="77777777" w:rsidR="00756B43" w:rsidRPr="00141921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4D8FD24E" w14:textId="77777777" w:rsidR="00756B43" w:rsidRPr="00141921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2183E4BC" w14:textId="77777777" w:rsidR="00756B43" w:rsidRPr="00141921" w:rsidRDefault="00756B43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B43" w:rsidRPr="00141921" w14:paraId="7BD08E0B" w14:textId="77777777" w:rsidTr="4B7F5A0D">
        <w:trPr>
          <w:trHeight w:val="379"/>
        </w:trPr>
        <w:tc>
          <w:tcPr>
            <w:tcW w:w="1885" w:type="pct"/>
          </w:tcPr>
          <w:p w14:paraId="5B57C70B" w14:textId="77777777" w:rsidR="00756B43" w:rsidRPr="00141921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ตัดจำหน่ายและลูกหนี้ตามสัญญาเช่าซื้อ</w:t>
            </w:r>
          </w:p>
        </w:tc>
        <w:tc>
          <w:tcPr>
            <w:tcW w:w="614" w:type="pct"/>
          </w:tcPr>
          <w:p w14:paraId="517BC54A" w14:textId="61D63D19" w:rsidR="00756B43" w:rsidRPr="00141921" w:rsidRDefault="00A15837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3" w:type="pct"/>
          </w:tcPr>
          <w:p w14:paraId="144C8EFD" w14:textId="75C730AB" w:rsidR="00756B43" w:rsidRPr="00141921" w:rsidRDefault="00A15837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153E">
              <w:rPr>
                <w:rFonts w:asciiTheme="majorBidi" w:hAnsiTheme="majorBidi" w:cstheme="majorBidi"/>
                <w:sz w:val="28"/>
                <w:szCs w:val="28"/>
              </w:rPr>
              <w:t>1,635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64" w:type="pct"/>
          </w:tcPr>
          <w:p w14:paraId="581630FD" w14:textId="6048C9FD" w:rsidR="00756B43" w:rsidRPr="00141921" w:rsidRDefault="00A15837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9" w:type="pct"/>
          </w:tcPr>
          <w:p w14:paraId="666232C6" w14:textId="7530B213" w:rsidR="00756B43" w:rsidRPr="00141921" w:rsidRDefault="00A15837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(1,407)</w:t>
            </w:r>
          </w:p>
        </w:tc>
        <w:tc>
          <w:tcPr>
            <w:tcW w:w="615" w:type="pct"/>
          </w:tcPr>
          <w:p w14:paraId="6042C01A" w14:textId="77724F9B" w:rsidR="00756B43" w:rsidRPr="00141921" w:rsidRDefault="00A52856" w:rsidP="00276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6EB0">
              <w:rPr>
                <w:rFonts w:asciiTheme="majorBidi" w:hAnsiTheme="majorBidi" w:cstheme="majorBidi"/>
                <w:sz w:val="28"/>
                <w:szCs w:val="28"/>
              </w:rPr>
              <w:t>3,042)</w:t>
            </w:r>
          </w:p>
        </w:tc>
      </w:tr>
      <w:tr w:rsidR="00756B43" w:rsidRPr="00141921" w14:paraId="3A487A27" w14:textId="77777777" w:rsidTr="4B7F5A0D">
        <w:trPr>
          <w:trHeight w:val="379"/>
        </w:trPr>
        <w:tc>
          <w:tcPr>
            <w:tcW w:w="1885" w:type="pct"/>
          </w:tcPr>
          <w:p w14:paraId="0AE62BB8" w14:textId="77777777" w:rsidR="00756B43" w:rsidRPr="00141921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14" w:type="pct"/>
          </w:tcPr>
          <w:p w14:paraId="3B27DEBA" w14:textId="5010A6C6" w:rsidR="00756B43" w:rsidRPr="00141921" w:rsidRDefault="56462749" w:rsidP="4B7F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4B7F5A0D">
              <w:rPr>
                <w:rFonts w:asciiTheme="majorBidi" w:hAnsiTheme="majorBidi" w:cstheme="majorBidi"/>
                <w:sz w:val="28"/>
                <w:szCs w:val="28"/>
              </w:rPr>
              <w:t>(276)</w:t>
            </w:r>
          </w:p>
        </w:tc>
        <w:tc>
          <w:tcPr>
            <w:tcW w:w="613" w:type="pct"/>
          </w:tcPr>
          <w:p w14:paraId="039857D8" w14:textId="741518AD" w:rsidR="00756B43" w:rsidRPr="00141921" w:rsidRDefault="56462749" w:rsidP="4B7F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4B7F5A0D">
              <w:rPr>
                <w:rFonts w:asciiTheme="majorBidi" w:hAnsiTheme="majorBidi" w:cstheme="majorBidi"/>
                <w:sz w:val="28"/>
                <w:szCs w:val="28"/>
              </w:rPr>
              <w:t>(26,</w:t>
            </w:r>
            <w:r w:rsidR="001C46F4">
              <w:rPr>
                <w:rFonts w:asciiTheme="majorBidi" w:hAnsiTheme="majorBidi" w:cstheme="majorBidi"/>
                <w:sz w:val="28"/>
                <w:szCs w:val="28"/>
              </w:rPr>
              <w:t>059</w:t>
            </w:r>
            <w:r w:rsidRPr="4B7F5A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64" w:type="pct"/>
          </w:tcPr>
          <w:p w14:paraId="066EBDE2" w14:textId="0324DF0B" w:rsidR="00756B43" w:rsidRPr="00141921" w:rsidRDefault="56462749" w:rsidP="4B7F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4B7F5A0D">
              <w:rPr>
                <w:rFonts w:asciiTheme="majorBidi" w:hAnsiTheme="majorBidi" w:cstheme="majorBidi"/>
                <w:sz w:val="28"/>
                <w:szCs w:val="28"/>
              </w:rPr>
              <w:t>(354)</w:t>
            </w:r>
          </w:p>
        </w:tc>
        <w:tc>
          <w:tcPr>
            <w:tcW w:w="609" w:type="pct"/>
          </w:tcPr>
          <w:p w14:paraId="6177345B" w14:textId="06F4FEB2" w:rsidR="00756B43" w:rsidRPr="00141921" w:rsidRDefault="56462749" w:rsidP="4B7F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4B7F5A0D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4F60B1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4B7F5A0D">
              <w:rPr>
                <w:rFonts w:asciiTheme="majorBidi" w:hAnsiTheme="majorBidi" w:cstheme="majorBidi"/>
                <w:sz w:val="28"/>
                <w:szCs w:val="28"/>
              </w:rPr>
              <w:t>8)</w:t>
            </w:r>
          </w:p>
        </w:tc>
        <w:tc>
          <w:tcPr>
            <w:tcW w:w="615" w:type="pct"/>
          </w:tcPr>
          <w:p w14:paraId="35207C2C" w14:textId="7B31ECB2" w:rsidR="00756B43" w:rsidRPr="00141921" w:rsidRDefault="56462749" w:rsidP="4B7F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4B7F5A0D">
              <w:rPr>
                <w:rFonts w:asciiTheme="majorBidi" w:hAnsiTheme="majorBidi" w:cstheme="majorBidi"/>
                <w:sz w:val="28"/>
                <w:szCs w:val="28"/>
              </w:rPr>
              <w:t>(29,64</w:t>
            </w:r>
            <w:r w:rsidR="0085174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4B7F5A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6B43" w:rsidRPr="00141921" w14:paraId="14A6DFB0" w14:textId="77777777" w:rsidTr="4B7F5A0D">
        <w:trPr>
          <w:trHeight w:val="789"/>
        </w:trPr>
        <w:tc>
          <w:tcPr>
            <w:tcW w:w="1885" w:type="pct"/>
          </w:tcPr>
          <w:p w14:paraId="0982FFAA" w14:textId="13AA2DD9" w:rsidR="00756B43" w:rsidRPr="00141921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ผล</w:t>
            </w:r>
            <w:r w:rsidR="00761025" w:rsidRPr="001419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61025"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</w:t>
            </w:r>
            <w:r w:rsidR="00761025" w:rsidRPr="001419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กำไรและกลับรายการ</w:t>
            </w:r>
            <w:r w:rsidR="00DC4AE0" w:rsidRPr="001419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</w:t>
            </w:r>
            <w:r w:rsidR="00DA64B5" w:rsidRPr="00141921">
              <w:rPr>
                <w:rFonts w:asciiTheme="majorBidi" w:hAnsiTheme="majorBidi" w:cstheme="majorBidi" w:hint="cs"/>
                <w:sz w:val="28"/>
                <w:szCs w:val="28"/>
                <w:cs/>
              </w:rPr>
              <w:t>ต</w:t>
            </w:r>
            <w:r w:rsidR="009743F6" w:rsidRPr="0014192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614" w:type="pct"/>
          </w:tcPr>
          <w:p w14:paraId="3603C542" w14:textId="77777777" w:rsidR="003A67A9" w:rsidRDefault="003A67A9" w:rsidP="0054609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322ECA" w14:textId="5EA2744C" w:rsidR="000252DD" w:rsidRPr="00141921" w:rsidRDefault="00A52856" w:rsidP="0054609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3" w:type="pct"/>
          </w:tcPr>
          <w:p w14:paraId="7DE0C53C" w14:textId="77777777" w:rsidR="003A67A9" w:rsidRDefault="003A67A9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B6A26E" w14:textId="5C7DD85E" w:rsidR="000252DD" w:rsidRPr="00141921" w:rsidRDefault="00A52856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(5,742)</w:t>
            </w:r>
          </w:p>
        </w:tc>
        <w:tc>
          <w:tcPr>
            <w:tcW w:w="664" w:type="pct"/>
          </w:tcPr>
          <w:p w14:paraId="75AFDB81" w14:textId="77777777" w:rsidR="003A67A9" w:rsidRDefault="003A67A9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6F01A9" w14:textId="7F007D52" w:rsidR="000252DD" w:rsidRPr="00141921" w:rsidRDefault="00A52856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</w:t>
            </w:r>
            <w:r w:rsidR="00EB2DD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09" w:type="pct"/>
          </w:tcPr>
          <w:p w14:paraId="639E4CF4" w14:textId="77777777" w:rsidR="003A67A9" w:rsidRDefault="003A67A9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C5D7AD" w14:textId="4F0A1C1B" w:rsidR="000252DD" w:rsidRPr="00141921" w:rsidRDefault="00A52856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(1,765)</w:t>
            </w:r>
          </w:p>
        </w:tc>
        <w:tc>
          <w:tcPr>
            <w:tcW w:w="615" w:type="pct"/>
          </w:tcPr>
          <w:p w14:paraId="1C25E37F" w14:textId="77777777" w:rsidR="003A67A9" w:rsidRDefault="003A67A9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A2E137" w14:textId="053D6205" w:rsidR="000252DD" w:rsidRPr="00141921" w:rsidRDefault="00A52856" w:rsidP="002761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(7,68</w:t>
            </w:r>
            <w:r w:rsidR="0085174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6B43" w:rsidRPr="00141921" w14:paraId="162D62A3" w14:textId="77777777" w:rsidTr="4B7F5A0D">
        <w:trPr>
          <w:trHeight w:val="387"/>
        </w:trPr>
        <w:tc>
          <w:tcPr>
            <w:tcW w:w="1885" w:type="pct"/>
          </w:tcPr>
          <w:p w14:paraId="60E01B35" w14:textId="77777777" w:rsidR="00756B43" w:rsidRPr="00141921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14" w:type="pct"/>
          </w:tcPr>
          <w:p w14:paraId="1080A9E8" w14:textId="276E5807" w:rsidR="00756B43" w:rsidRPr="00141921" w:rsidRDefault="00052CDE" w:rsidP="00546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11,332</w:t>
            </w:r>
          </w:p>
        </w:tc>
        <w:tc>
          <w:tcPr>
            <w:tcW w:w="613" w:type="pct"/>
          </w:tcPr>
          <w:p w14:paraId="3302E11B" w14:textId="589FA039" w:rsidR="00756B43" w:rsidRPr="00141921" w:rsidRDefault="005A3955" w:rsidP="003C7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126,558</w:t>
            </w:r>
          </w:p>
        </w:tc>
        <w:tc>
          <w:tcPr>
            <w:tcW w:w="664" w:type="pct"/>
          </w:tcPr>
          <w:p w14:paraId="108288A7" w14:textId="7B52095D" w:rsidR="00756B43" w:rsidRPr="00141921" w:rsidRDefault="00052CDE" w:rsidP="00B01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609" w:type="pct"/>
          </w:tcPr>
          <w:p w14:paraId="7AC118D9" w14:textId="229D0352" w:rsidR="00756B43" w:rsidRPr="00141921" w:rsidRDefault="00030DDC" w:rsidP="00B01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EB2DDE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615" w:type="pct"/>
          </w:tcPr>
          <w:p w14:paraId="5CE34726" w14:textId="29BBE91D" w:rsidR="00756B43" w:rsidRPr="00141921" w:rsidRDefault="008E6938" w:rsidP="0020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C799E">
              <w:rPr>
                <w:rFonts w:asciiTheme="majorBidi" w:hAnsiTheme="majorBidi" w:cstheme="majorBidi"/>
                <w:sz w:val="28"/>
                <w:szCs w:val="28"/>
              </w:rPr>
              <w:t>49,464</w:t>
            </w:r>
          </w:p>
        </w:tc>
      </w:tr>
      <w:tr w:rsidR="00756B43" w:rsidRPr="00141921" w14:paraId="11224413" w14:textId="77777777" w:rsidTr="4B7F5A0D">
        <w:trPr>
          <w:trHeight w:val="379"/>
        </w:trPr>
        <w:tc>
          <w:tcPr>
            <w:tcW w:w="1885" w:type="pct"/>
          </w:tcPr>
          <w:p w14:paraId="662DB4EB" w14:textId="77777777" w:rsidR="00756B43" w:rsidRPr="00141921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14" w:type="pct"/>
          </w:tcPr>
          <w:p w14:paraId="028293EF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671F543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CDB0972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A063FCB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CCA1F5F" w14:textId="649AF4CF" w:rsidR="00756B43" w:rsidRPr="00141921" w:rsidRDefault="008E6938" w:rsidP="0020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34,811</w:t>
            </w:r>
          </w:p>
        </w:tc>
      </w:tr>
      <w:tr w:rsidR="00756B43" w:rsidRPr="00141921" w14:paraId="2CF071A1" w14:textId="77777777" w:rsidTr="4B7F5A0D">
        <w:trPr>
          <w:trHeight w:val="379"/>
        </w:trPr>
        <w:tc>
          <w:tcPr>
            <w:tcW w:w="1885" w:type="pct"/>
          </w:tcPr>
          <w:p w14:paraId="6A9A4818" w14:textId="77777777" w:rsidR="00756B43" w:rsidRPr="00141921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14" w:type="pct"/>
          </w:tcPr>
          <w:p w14:paraId="3BCCAD97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62C50C6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5D238A61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7808BE6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983B62B" w14:textId="58CAA824" w:rsidR="00756B43" w:rsidRPr="00141921" w:rsidRDefault="008E6938" w:rsidP="0020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(44,438)</w:t>
            </w:r>
          </w:p>
        </w:tc>
      </w:tr>
      <w:tr w:rsidR="00756B43" w:rsidRPr="00141921" w14:paraId="50E0DEDA" w14:textId="77777777" w:rsidTr="4B7F5A0D">
        <w:trPr>
          <w:trHeight w:val="379"/>
        </w:trPr>
        <w:tc>
          <w:tcPr>
            <w:tcW w:w="1885" w:type="pct"/>
          </w:tcPr>
          <w:p w14:paraId="1F43F772" w14:textId="77777777" w:rsidR="00756B43" w:rsidRPr="00141921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14" w:type="pct"/>
          </w:tcPr>
          <w:p w14:paraId="0D788E9C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503A101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57449541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7D1EBC0C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F21059B" w14:textId="190B1FAF" w:rsidR="00756B43" w:rsidRPr="00141921" w:rsidRDefault="008E6938" w:rsidP="0020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(120,288)</w:t>
            </w:r>
          </w:p>
        </w:tc>
      </w:tr>
      <w:tr w:rsidR="00756B43" w:rsidRPr="00141921" w14:paraId="6AF4F5FB" w14:textId="77777777" w:rsidTr="4B7F5A0D">
        <w:trPr>
          <w:trHeight w:val="379"/>
        </w:trPr>
        <w:tc>
          <w:tcPr>
            <w:tcW w:w="1885" w:type="pct"/>
          </w:tcPr>
          <w:p w14:paraId="5DD23F57" w14:textId="77777777" w:rsidR="00756B43" w:rsidRPr="00141921" w:rsidRDefault="00756B43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14" w:type="pct"/>
          </w:tcPr>
          <w:p w14:paraId="65D4C6E4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2EDF1450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F1B01BA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0A1E0D0C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DE73BFC" w14:textId="77777777" w:rsidR="00756B43" w:rsidRPr="00141921" w:rsidRDefault="00756B43" w:rsidP="0020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B43" w:rsidRPr="00141921" w14:paraId="6874096C" w14:textId="77777777" w:rsidTr="4B7F5A0D">
        <w:trPr>
          <w:trHeight w:val="410"/>
        </w:trPr>
        <w:tc>
          <w:tcPr>
            <w:tcW w:w="1885" w:type="pct"/>
          </w:tcPr>
          <w:p w14:paraId="528D8A4E" w14:textId="77777777" w:rsidR="00756B43" w:rsidRPr="00141921" w:rsidRDefault="00756B43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614" w:type="pct"/>
          </w:tcPr>
          <w:p w14:paraId="1AFFB060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E1E04C7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40AA1F15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59774BD5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0A51719" w14:textId="3EBFB558" w:rsidR="00756B43" w:rsidRPr="00141921" w:rsidRDefault="008E6938" w:rsidP="0020084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(353)</w:t>
            </w:r>
          </w:p>
        </w:tc>
      </w:tr>
      <w:tr w:rsidR="00756B43" w:rsidRPr="00141921" w14:paraId="1C4BE0B3" w14:textId="77777777" w:rsidTr="4B7F5A0D">
        <w:trPr>
          <w:trHeight w:val="379"/>
        </w:trPr>
        <w:tc>
          <w:tcPr>
            <w:tcW w:w="1885" w:type="pct"/>
          </w:tcPr>
          <w:p w14:paraId="469A714A" w14:textId="300E9440" w:rsidR="00756B43" w:rsidRPr="00141921" w:rsidRDefault="009743F6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756B43"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14" w:type="pct"/>
          </w:tcPr>
          <w:p w14:paraId="2DF903CB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45134967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0FF3D946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18E318A4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B35069F" w14:textId="05186156" w:rsidR="00756B43" w:rsidRPr="00141921" w:rsidRDefault="008E6938" w:rsidP="0020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19,196</w:t>
            </w:r>
          </w:p>
        </w:tc>
      </w:tr>
      <w:tr w:rsidR="00756B43" w:rsidRPr="00141921" w14:paraId="7C17A5CE" w14:textId="77777777" w:rsidTr="4B7F5A0D">
        <w:trPr>
          <w:trHeight w:val="410"/>
        </w:trPr>
        <w:tc>
          <w:tcPr>
            <w:tcW w:w="1885" w:type="pct"/>
          </w:tcPr>
          <w:p w14:paraId="25F7EBD3" w14:textId="77777777" w:rsidR="00756B43" w:rsidRPr="00141921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14" w:type="pct"/>
          </w:tcPr>
          <w:p w14:paraId="331ECB5B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F6C2365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296C284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5CB12036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22DA4CA" w14:textId="4C022015" w:rsidR="00756B43" w:rsidRPr="00141921" w:rsidRDefault="008E6938" w:rsidP="0020084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(6,243)</w:t>
            </w:r>
          </w:p>
        </w:tc>
      </w:tr>
      <w:tr w:rsidR="00756B43" w:rsidRPr="00141921" w14:paraId="68B97228" w14:textId="77777777" w:rsidTr="4B7F5A0D">
        <w:trPr>
          <w:trHeight w:val="441"/>
        </w:trPr>
        <w:tc>
          <w:tcPr>
            <w:tcW w:w="1885" w:type="pct"/>
          </w:tcPr>
          <w:p w14:paraId="3240DA88" w14:textId="62F9A849" w:rsidR="00756B43" w:rsidRPr="00141921" w:rsidRDefault="009743F6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19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="00756B43" w:rsidRPr="001419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1419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14" w:type="pct"/>
          </w:tcPr>
          <w:p w14:paraId="7D0C4F45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5C4A0F4A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2039623A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547A0477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680A2850" w14:textId="446966BE" w:rsidR="00756B43" w:rsidRPr="00141921" w:rsidRDefault="008E6938" w:rsidP="0020084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12,953</w:t>
            </w:r>
          </w:p>
        </w:tc>
      </w:tr>
      <w:tr w:rsidR="000252DD" w:rsidRPr="00141921" w14:paraId="5B11CC9D" w14:textId="77777777" w:rsidTr="4B7F5A0D">
        <w:trPr>
          <w:trHeight w:val="395"/>
        </w:trPr>
        <w:tc>
          <w:tcPr>
            <w:tcW w:w="1885" w:type="pct"/>
          </w:tcPr>
          <w:p w14:paraId="5DCFAF07" w14:textId="77777777" w:rsidR="000252DD" w:rsidRPr="00141921" w:rsidRDefault="000252DD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4" w:type="pct"/>
          </w:tcPr>
          <w:p w14:paraId="037A7CAF" w14:textId="77777777" w:rsidR="000252DD" w:rsidRPr="00141921" w:rsidRDefault="000252DD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0D0DF096" w14:textId="77777777" w:rsidR="000252DD" w:rsidRPr="00141921" w:rsidRDefault="000252DD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6AD36802" w14:textId="77777777" w:rsidR="000252DD" w:rsidRPr="00141921" w:rsidRDefault="000252DD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4B49F370" w14:textId="77777777" w:rsidR="000252DD" w:rsidRPr="00141921" w:rsidRDefault="000252DD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5" w:type="pct"/>
          </w:tcPr>
          <w:p w14:paraId="6F0CD9F0" w14:textId="77777777" w:rsidR="000252DD" w:rsidRPr="00141921" w:rsidRDefault="000252DD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B43" w:rsidRPr="00141921" w14:paraId="5CFCEF4C" w14:textId="77777777" w:rsidTr="4B7F5A0D">
        <w:trPr>
          <w:trHeight w:val="395"/>
        </w:trPr>
        <w:tc>
          <w:tcPr>
            <w:tcW w:w="1885" w:type="pct"/>
          </w:tcPr>
          <w:p w14:paraId="25E4E51D" w14:textId="237EC032" w:rsidR="00756B43" w:rsidRPr="00141921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14" w:type="pct"/>
          </w:tcPr>
          <w:p w14:paraId="59365CA1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58C7730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48C53917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512BFA3A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5" w:type="pct"/>
          </w:tcPr>
          <w:p w14:paraId="1F2B58DE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B43" w:rsidRPr="00141921" w14:paraId="723AAEBD" w14:textId="77777777" w:rsidTr="4B7F5A0D">
        <w:trPr>
          <w:trHeight w:val="1147"/>
        </w:trPr>
        <w:tc>
          <w:tcPr>
            <w:tcW w:w="1885" w:type="pct"/>
          </w:tcPr>
          <w:p w14:paraId="6E752EB8" w14:textId="0A137E64" w:rsidR="00756B43" w:rsidRPr="00141921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</w:t>
            </w: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สิทธิเรียกร้อง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และลูกหนี้เงินให้สินเชื่ออื่น</w:t>
            </w:r>
          </w:p>
          <w:p w14:paraId="208E2934" w14:textId="6DEDEDE0" w:rsidR="00756B43" w:rsidRPr="00141921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="007C4376" w:rsidRPr="001419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7C4376"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154B" w:rsidRPr="0014192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14" w:type="pct"/>
            <w:vAlign w:val="bottom"/>
          </w:tcPr>
          <w:p w14:paraId="08CF7A26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1A8DB782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vAlign w:val="bottom"/>
          </w:tcPr>
          <w:p w14:paraId="49C5B671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vAlign w:val="bottom"/>
          </w:tcPr>
          <w:p w14:paraId="40F4DA14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394A4B62" w14:textId="36E5F65B" w:rsidR="00005E3E" w:rsidRPr="00141921" w:rsidRDefault="008E6938" w:rsidP="00B753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A31BDA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31BDA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</w:tr>
      <w:tr w:rsidR="00756B43" w:rsidRPr="00141921" w14:paraId="6B21701A" w14:textId="77777777" w:rsidTr="4B7F5A0D">
        <w:trPr>
          <w:trHeight w:val="379"/>
        </w:trPr>
        <w:tc>
          <w:tcPr>
            <w:tcW w:w="1885" w:type="pct"/>
          </w:tcPr>
          <w:p w14:paraId="504E7515" w14:textId="77777777" w:rsidR="00756B43" w:rsidRPr="00141921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614" w:type="pct"/>
          </w:tcPr>
          <w:p w14:paraId="6CEE7A2C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3D1D822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745D446D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916ECA7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F81A19A" w14:textId="30BBD7A1" w:rsidR="00756B43" w:rsidRPr="00141921" w:rsidRDefault="00756B43" w:rsidP="00B753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B43" w:rsidRPr="00141921" w14:paraId="298206B6" w14:textId="77777777" w:rsidTr="4B7F5A0D">
        <w:trPr>
          <w:trHeight w:val="379"/>
        </w:trPr>
        <w:tc>
          <w:tcPr>
            <w:tcW w:w="1885" w:type="pct"/>
          </w:tcPr>
          <w:p w14:paraId="7CD68981" w14:textId="2B4B3054" w:rsidR="00756B43" w:rsidRPr="00141921" w:rsidRDefault="00756B43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="007C4376" w:rsidRPr="001419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7C4376"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C4376" w:rsidRPr="0014192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154B" w:rsidRPr="0014192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14" w:type="pct"/>
          </w:tcPr>
          <w:p w14:paraId="4D662800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31977DE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631860C1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944B58A" w14:textId="77777777" w:rsidR="00756B43" w:rsidRPr="00141921" w:rsidRDefault="00756B43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BF5386A" w14:textId="462A6AA2" w:rsidR="00756B43" w:rsidRPr="00141921" w:rsidRDefault="008E6938" w:rsidP="00B753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15,045</w:t>
            </w:r>
          </w:p>
        </w:tc>
      </w:tr>
      <w:tr w:rsidR="0099730E" w:rsidRPr="00141921" w14:paraId="002B8747" w14:textId="77777777" w:rsidTr="4B7F5A0D">
        <w:trPr>
          <w:trHeight w:val="379"/>
        </w:trPr>
        <w:tc>
          <w:tcPr>
            <w:tcW w:w="1885" w:type="pct"/>
          </w:tcPr>
          <w:p w14:paraId="7C48438A" w14:textId="0AC430FC" w:rsidR="0099730E" w:rsidRPr="00141921" w:rsidRDefault="0099730E" w:rsidP="00997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 ณ วันที่ 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154B" w:rsidRPr="0014192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14" w:type="pct"/>
          </w:tcPr>
          <w:p w14:paraId="7B53F3A6" w14:textId="77777777" w:rsidR="0099730E" w:rsidRPr="00141921" w:rsidRDefault="0099730E" w:rsidP="00997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EB72482" w14:textId="77777777" w:rsidR="0099730E" w:rsidRPr="00141921" w:rsidRDefault="0099730E" w:rsidP="00997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3007D26" w14:textId="77777777" w:rsidR="0099730E" w:rsidRPr="00141921" w:rsidRDefault="0099730E" w:rsidP="00997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4CDE030" w14:textId="77777777" w:rsidR="0099730E" w:rsidRPr="00141921" w:rsidRDefault="0099730E" w:rsidP="00997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91E72EB" w14:textId="3E658E4F" w:rsidR="0099730E" w:rsidRPr="00141921" w:rsidRDefault="008E6938" w:rsidP="00997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1,573,558</w:t>
            </w:r>
          </w:p>
        </w:tc>
      </w:tr>
    </w:tbl>
    <w:p w14:paraId="4BFAE04F" w14:textId="302B1006" w:rsidR="00756B43" w:rsidRDefault="00756B43" w:rsidP="00D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F1284DA" w14:textId="54E389C3" w:rsidR="00CA328A" w:rsidRPr="00141921" w:rsidRDefault="00CA328A" w:rsidP="00D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6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8"/>
        <w:gridCol w:w="1182"/>
        <w:gridCol w:w="1180"/>
        <w:gridCol w:w="1278"/>
        <w:gridCol w:w="1172"/>
        <w:gridCol w:w="1184"/>
      </w:tblGrid>
      <w:tr w:rsidR="0076154B" w:rsidRPr="00141921" w14:paraId="2AD5B6C6" w14:textId="77777777" w:rsidTr="00A41E35">
        <w:trPr>
          <w:trHeight w:val="382"/>
          <w:tblHeader/>
        </w:trPr>
        <w:tc>
          <w:tcPr>
            <w:tcW w:w="1885" w:type="pct"/>
          </w:tcPr>
          <w:p w14:paraId="28086F10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15" w:type="pct"/>
            <w:gridSpan w:val="5"/>
          </w:tcPr>
          <w:p w14:paraId="669986D0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6154B" w:rsidRPr="00141921" w14:paraId="37626399" w14:textId="77777777" w:rsidTr="00A41E35">
        <w:trPr>
          <w:trHeight w:val="382"/>
          <w:tblHeader/>
        </w:trPr>
        <w:tc>
          <w:tcPr>
            <w:tcW w:w="1885" w:type="pct"/>
          </w:tcPr>
          <w:p w14:paraId="63D1A245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7C4B10D2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613" w:type="pct"/>
          </w:tcPr>
          <w:p w14:paraId="66D14DBC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664" w:type="pct"/>
          </w:tcPr>
          <w:p w14:paraId="06A01279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609" w:type="pct"/>
          </w:tcPr>
          <w:p w14:paraId="45F15205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</w:t>
            </w:r>
          </w:p>
        </w:tc>
        <w:tc>
          <w:tcPr>
            <w:tcW w:w="615" w:type="pct"/>
          </w:tcPr>
          <w:p w14:paraId="55E46E25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6154B" w:rsidRPr="00141921" w14:paraId="76F8DCC6" w14:textId="77777777" w:rsidTr="00A41E35">
        <w:trPr>
          <w:trHeight w:val="382"/>
          <w:tblHeader/>
        </w:trPr>
        <w:tc>
          <w:tcPr>
            <w:tcW w:w="1885" w:type="pct"/>
          </w:tcPr>
          <w:p w14:paraId="5493BC79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419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419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1419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14" w:type="pct"/>
          </w:tcPr>
          <w:p w14:paraId="42B24A45" w14:textId="5A1CC780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613" w:type="pct"/>
          </w:tcPr>
          <w:p w14:paraId="4CD80A83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664" w:type="pct"/>
          </w:tcPr>
          <w:p w14:paraId="17182E71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609" w:type="pct"/>
          </w:tcPr>
          <w:p w14:paraId="15BA5947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615" w:type="pct"/>
          </w:tcPr>
          <w:p w14:paraId="28FFC36C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6154B" w:rsidRPr="00141921" w14:paraId="1AA96ACB" w14:textId="77777777" w:rsidTr="00A41E35">
        <w:trPr>
          <w:trHeight w:val="382"/>
          <w:tblHeader/>
        </w:trPr>
        <w:tc>
          <w:tcPr>
            <w:tcW w:w="1885" w:type="pct"/>
          </w:tcPr>
          <w:p w14:paraId="443A9044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15" w:type="pct"/>
            <w:gridSpan w:val="5"/>
          </w:tcPr>
          <w:p w14:paraId="15BD4FC1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154B" w:rsidRPr="00141921" w14:paraId="6B2A750C" w14:textId="77777777" w:rsidTr="00A41E35">
        <w:trPr>
          <w:trHeight w:val="379"/>
        </w:trPr>
        <w:tc>
          <w:tcPr>
            <w:tcW w:w="1885" w:type="pct"/>
          </w:tcPr>
          <w:p w14:paraId="7072B2C1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14" w:type="pct"/>
          </w:tcPr>
          <w:p w14:paraId="7B407B1D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270,185</w:t>
            </w:r>
          </w:p>
        </w:tc>
        <w:tc>
          <w:tcPr>
            <w:tcW w:w="613" w:type="pct"/>
          </w:tcPr>
          <w:p w14:paraId="73C0020A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183,054</w:t>
            </w:r>
          </w:p>
        </w:tc>
        <w:tc>
          <w:tcPr>
            <w:tcW w:w="664" w:type="pct"/>
          </w:tcPr>
          <w:p w14:paraId="281B393D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609" w:type="pct"/>
          </w:tcPr>
          <w:p w14:paraId="376F9986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5,146</w:t>
            </w:r>
          </w:p>
        </w:tc>
        <w:tc>
          <w:tcPr>
            <w:tcW w:w="615" w:type="pct"/>
          </w:tcPr>
          <w:p w14:paraId="4F6184A4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459,324</w:t>
            </w:r>
          </w:p>
        </w:tc>
      </w:tr>
      <w:tr w:rsidR="0076154B" w:rsidRPr="00141921" w14:paraId="63052A09" w14:textId="77777777" w:rsidTr="00A41E35">
        <w:trPr>
          <w:trHeight w:val="379"/>
        </w:trPr>
        <w:tc>
          <w:tcPr>
            <w:tcW w:w="1885" w:type="pct"/>
          </w:tcPr>
          <w:p w14:paraId="56D935A9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14" w:type="pct"/>
          </w:tcPr>
          <w:p w14:paraId="65EC683D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(258,639)</w:t>
            </w:r>
          </w:p>
        </w:tc>
        <w:tc>
          <w:tcPr>
            <w:tcW w:w="613" w:type="pct"/>
          </w:tcPr>
          <w:p w14:paraId="3967CFD1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4" w:type="pct"/>
          </w:tcPr>
          <w:p w14:paraId="5E9C4EBB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9" w:type="pct"/>
          </w:tcPr>
          <w:p w14:paraId="2D85328D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5" w:type="pct"/>
          </w:tcPr>
          <w:p w14:paraId="69F12429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(258,639)</w:t>
            </w:r>
          </w:p>
        </w:tc>
      </w:tr>
      <w:tr w:rsidR="0076154B" w:rsidRPr="00141921" w14:paraId="25C08802" w14:textId="77777777" w:rsidTr="00A41E35">
        <w:trPr>
          <w:trHeight w:val="379"/>
        </w:trPr>
        <w:tc>
          <w:tcPr>
            <w:tcW w:w="1885" w:type="pct"/>
          </w:tcPr>
          <w:p w14:paraId="582A7FBF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ขาดทุนจากการตัดรายการสินทรัพย์</w:t>
            </w:r>
          </w:p>
        </w:tc>
        <w:tc>
          <w:tcPr>
            <w:tcW w:w="614" w:type="pct"/>
          </w:tcPr>
          <w:p w14:paraId="7173B27A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E92E854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64E7E203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2ED684E7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76B55666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54B" w:rsidRPr="00141921" w14:paraId="792A2534" w14:textId="77777777" w:rsidTr="00A41E35">
        <w:trPr>
          <w:trHeight w:val="379"/>
        </w:trPr>
        <w:tc>
          <w:tcPr>
            <w:tcW w:w="1885" w:type="pct"/>
          </w:tcPr>
          <w:p w14:paraId="662E7F6E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ทางการเงินที่วัดมูลค่าด้วยราคาทุน</w:t>
            </w:r>
          </w:p>
        </w:tc>
        <w:tc>
          <w:tcPr>
            <w:tcW w:w="614" w:type="pct"/>
          </w:tcPr>
          <w:p w14:paraId="20DB7C79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F42FBCF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67C30379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F69198A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E05A224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54B" w:rsidRPr="00141921" w14:paraId="076C0AF7" w14:textId="77777777" w:rsidTr="00A41E35">
        <w:trPr>
          <w:trHeight w:val="379"/>
        </w:trPr>
        <w:tc>
          <w:tcPr>
            <w:tcW w:w="1885" w:type="pct"/>
          </w:tcPr>
          <w:p w14:paraId="60E22BD5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ตัดจำหน่ายและลูกหนี้ตามสัญญาเช่าซื้อ</w:t>
            </w:r>
          </w:p>
        </w:tc>
        <w:tc>
          <w:tcPr>
            <w:tcW w:w="614" w:type="pct"/>
          </w:tcPr>
          <w:p w14:paraId="5FB8729A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3" w:type="pct"/>
          </w:tcPr>
          <w:p w14:paraId="4211712F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(29,556)</w:t>
            </w:r>
          </w:p>
        </w:tc>
        <w:tc>
          <w:tcPr>
            <w:tcW w:w="664" w:type="pct"/>
          </w:tcPr>
          <w:p w14:paraId="322FFFDA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9" w:type="pct"/>
          </w:tcPr>
          <w:p w14:paraId="7677179F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(1,494)</w:t>
            </w:r>
          </w:p>
        </w:tc>
        <w:tc>
          <w:tcPr>
            <w:tcW w:w="615" w:type="pct"/>
          </w:tcPr>
          <w:p w14:paraId="51D22F43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(31,050)</w:t>
            </w:r>
          </w:p>
        </w:tc>
      </w:tr>
      <w:tr w:rsidR="0076154B" w:rsidRPr="00141921" w14:paraId="243CF9E1" w14:textId="77777777" w:rsidTr="00A41E35">
        <w:trPr>
          <w:trHeight w:val="379"/>
        </w:trPr>
        <w:tc>
          <w:tcPr>
            <w:tcW w:w="1885" w:type="pct"/>
          </w:tcPr>
          <w:p w14:paraId="56ED4F3D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14" w:type="pct"/>
          </w:tcPr>
          <w:p w14:paraId="6905C920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(489)</w:t>
            </w:r>
          </w:p>
        </w:tc>
        <w:tc>
          <w:tcPr>
            <w:tcW w:w="613" w:type="pct"/>
          </w:tcPr>
          <w:p w14:paraId="1E01B508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(27,384)</w:t>
            </w:r>
          </w:p>
        </w:tc>
        <w:tc>
          <w:tcPr>
            <w:tcW w:w="664" w:type="pct"/>
          </w:tcPr>
          <w:p w14:paraId="428AB6AB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(159)</w:t>
            </w:r>
          </w:p>
        </w:tc>
        <w:tc>
          <w:tcPr>
            <w:tcW w:w="609" w:type="pct"/>
          </w:tcPr>
          <w:p w14:paraId="5E8E91E4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  <w:tc>
          <w:tcPr>
            <w:tcW w:w="615" w:type="pct"/>
          </w:tcPr>
          <w:p w14:paraId="1E7FB484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(28,047)</w:t>
            </w:r>
          </w:p>
        </w:tc>
      </w:tr>
      <w:tr w:rsidR="0076154B" w:rsidRPr="00141921" w14:paraId="66C34383" w14:textId="77777777" w:rsidTr="00A41E35">
        <w:trPr>
          <w:trHeight w:val="789"/>
        </w:trPr>
        <w:tc>
          <w:tcPr>
            <w:tcW w:w="1885" w:type="pct"/>
          </w:tcPr>
          <w:p w14:paraId="524B02FB" w14:textId="2FE465F1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ผลกำไรและกลับรายการ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252DD"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</w:t>
            </w: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</w:t>
            </w:r>
            <w:r w:rsidRPr="0014192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ตที่คาดว่าจะเกิดขึ้น</w:t>
            </w:r>
          </w:p>
        </w:tc>
        <w:tc>
          <w:tcPr>
            <w:tcW w:w="614" w:type="pct"/>
          </w:tcPr>
          <w:p w14:paraId="22BE33A6" w14:textId="77777777" w:rsidR="0076154B" w:rsidRPr="00141921" w:rsidRDefault="0076154B" w:rsidP="00A41E3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D02052" w14:textId="77777777" w:rsidR="0076154B" w:rsidRPr="00141921" w:rsidRDefault="0076154B" w:rsidP="00A41E3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3" w:type="pct"/>
          </w:tcPr>
          <w:p w14:paraId="4C74F2C2" w14:textId="77777777" w:rsidR="0076154B" w:rsidRPr="00141921" w:rsidRDefault="0076154B" w:rsidP="00A41E3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91D7D1" w14:textId="77777777" w:rsidR="0076154B" w:rsidRPr="00141921" w:rsidRDefault="0076154B" w:rsidP="00A41E3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3,098</w:t>
            </w:r>
          </w:p>
        </w:tc>
        <w:tc>
          <w:tcPr>
            <w:tcW w:w="664" w:type="pct"/>
          </w:tcPr>
          <w:p w14:paraId="1F113083" w14:textId="77777777" w:rsidR="0076154B" w:rsidRPr="00141921" w:rsidRDefault="0076154B" w:rsidP="00A41E3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7EE548" w14:textId="77777777" w:rsidR="0076154B" w:rsidRPr="00141921" w:rsidRDefault="0076154B" w:rsidP="00A41E3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609" w:type="pct"/>
          </w:tcPr>
          <w:p w14:paraId="2C2EF73D" w14:textId="77777777" w:rsidR="0076154B" w:rsidRPr="00141921" w:rsidRDefault="0076154B" w:rsidP="00A41E3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CFB135" w14:textId="77777777" w:rsidR="0076154B" w:rsidRPr="00141921" w:rsidRDefault="0076154B" w:rsidP="00A41E3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(878)</w:t>
            </w:r>
          </w:p>
        </w:tc>
        <w:tc>
          <w:tcPr>
            <w:tcW w:w="615" w:type="pct"/>
          </w:tcPr>
          <w:p w14:paraId="5ACE141F" w14:textId="77777777" w:rsidR="0076154B" w:rsidRPr="00141921" w:rsidRDefault="0076154B" w:rsidP="00A41E3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E6C93F" w14:textId="77777777" w:rsidR="0076154B" w:rsidRPr="00141921" w:rsidRDefault="0076154B" w:rsidP="00A41E3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2,358</w:t>
            </w:r>
          </w:p>
        </w:tc>
      </w:tr>
      <w:tr w:rsidR="0076154B" w:rsidRPr="00141921" w14:paraId="76D6B1EF" w14:textId="77777777" w:rsidTr="00A41E35">
        <w:trPr>
          <w:trHeight w:val="387"/>
        </w:trPr>
        <w:tc>
          <w:tcPr>
            <w:tcW w:w="1885" w:type="pct"/>
          </w:tcPr>
          <w:p w14:paraId="6C01D952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14" w:type="pct"/>
          </w:tcPr>
          <w:p w14:paraId="1DFB0BBD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11,057</w:t>
            </w:r>
          </w:p>
        </w:tc>
        <w:tc>
          <w:tcPr>
            <w:tcW w:w="613" w:type="pct"/>
          </w:tcPr>
          <w:p w14:paraId="42FE0955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129,212</w:t>
            </w:r>
          </w:p>
        </w:tc>
        <w:tc>
          <w:tcPr>
            <w:tcW w:w="664" w:type="pct"/>
          </w:tcPr>
          <w:p w14:paraId="26B8DA25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609" w:type="pct"/>
          </w:tcPr>
          <w:p w14:paraId="1C95963C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2,759</w:t>
            </w:r>
          </w:p>
        </w:tc>
        <w:tc>
          <w:tcPr>
            <w:tcW w:w="615" w:type="pct"/>
          </w:tcPr>
          <w:p w14:paraId="31B138A4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143,946</w:t>
            </w:r>
          </w:p>
        </w:tc>
      </w:tr>
      <w:tr w:rsidR="0076154B" w:rsidRPr="00141921" w14:paraId="0DDB4A11" w14:textId="77777777" w:rsidTr="00A41E35">
        <w:trPr>
          <w:trHeight w:val="379"/>
        </w:trPr>
        <w:tc>
          <w:tcPr>
            <w:tcW w:w="1885" w:type="pct"/>
          </w:tcPr>
          <w:p w14:paraId="25750D2B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14" w:type="pct"/>
          </w:tcPr>
          <w:p w14:paraId="16870177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544FF9B6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1B2B9FE6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73A1F9CB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27F8C647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31,461</w:t>
            </w:r>
          </w:p>
        </w:tc>
      </w:tr>
      <w:tr w:rsidR="0076154B" w:rsidRPr="00141921" w14:paraId="1AB86239" w14:textId="77777777" w:rsidTr="00A41E35">
        <w:trPr>
          <w:trHeight w:val="379"/>
        </w:trPr>
        <w:tc>
          <w:tcPr>
            <w:tcW w:w="1885" w:type="pct"/>
          </w:tcPr>
          <w:p w14:paraId="30B53176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14" w:type="pct"/>
          </w:tcPr>
          <w:p w14:paraId="32375A0E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10868AEE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148C76A6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6BB07BE5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6C8DE5DE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(32,631)</w:t>
            </w:r>
          </w:p>
        </w:tc>
      </w:tr>
      <w:tr w:rsidR="0076154B" w:rsidRPr="00141921" w14:paraId="777CC488" w14:textId="77777777" w:rsidTr="00A41E35">
        <w:trPr>
          <w:trHeight w:val="379"/>
        </w:trPr>
        <w:tc>
          <w:tcPr>
            <w:tcW w:w="1885" w:type="pct"/>
          </w:tcPr>
          <w:p w14:paraId="2E9CDFD4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14" w:type="pct"/>
          </w:tcPr>
          <w:p w14:paraId="5343878E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0B42D9F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7B472132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72D185B4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6B03450C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(107,677)</w:t>
            </w:r>
          </w:p>
        </w:tc>
      </w:tr>
      <w:tr w:rsidR="0076154B" w:rsidRPr="00141921" w14:paraId="5C953109" w14:textId="77777777" w:rsidTr="00A41E35">
        <w:trPr>
          <w:trHeight w:val="379"/>
        </w:trPr>
        <w:tc>
          <w:tcPr>
            <w:tcW w:w="1885" w:type="pct"/>
          </w:tcPr>
          <w:p w14:paraId="088C9A42" w14:textId="77777777" w:rsidR="0076154B" w:rsidRPr="00141921" w:rsidRDefault="0076154B" w:rsidP="00A41E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14" w:type="pct"/>
          </w:tcPr>
          <w:p w14:paraId="15068B67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71EB573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3023DE1C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6B0CB023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60CE11FE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54B" w:rsidRPr="00141921" w14:paraId="0FDBC7A1" w14:textId="77777777" w:rsidTr="00A41E35">
        <w:trPr>
          <w:trHeight w:val="410"/>
        </w:trPr>
        <w:tc>
          <w:tcPr>
            <w:tcW w:w="1885" w:type="pct"/>
          </w:tcPr>
          <w:p w14:paraId="62871875" w14:textId="77777777" w:rsidR="0076154B" w:rsidRPr="00141921" w:rsidRDefault="0076154B" w:rsidP="00A41E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614" w:type="pct"/>
          </w:tcPr>
          <w:p w14:paraId="73C239CF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D30BD52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51DBEE32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7D4DD44B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2DD6432C" w14:textId="77777777" w:rsidR="0076154B" w:rsidRPr="00141921" w:rsidRDefault="0076154B" w:rsidP="00A41E3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(605)</w:t>
            </w:r>
          </w:p>
        </w:tc>
      </w:tr>
      <w:tr w:rsidR="0076154B" w:rsidRPr="00141921" w14:paraId="0416CC78" w14:textId="77777777" w:rsidTr="00A41E35">
        <w:trPr>
          <w:trHeight w:val="379"/>
        </w:trPr>
        <w:tc>
          <w:tcPr>
            <w:tcW w:w="1885" w:type="pct"/>
          </w:tcPr>
          <w:p w14:paraId="7D861A64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14" w:type="pct"/>
          </w:tcPr>
          <w:p w14:paraId="1CAF634B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0F80FC8E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626591ED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6D9C0FBB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7146296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34,494</w:t>
            </w:r>
          </w:p>
        </w:tc>
      </w:tr>
      <w:tr w:rsidR="0076154B" w:rsidRPr="00141921" w14:paraId="09D17B82" w14:textId="77777777" w:rsidTr="00A41E35">
        <w:trPr>
          <w:trHeight w:val="410"/>
        </w:trPr>
        <w:tc>
          <w:tcPr>
            <w:tcW w:w="1885" w:type="pct"/>
          </w:tcPr>
          <w:p w14:paraId="79AEBF01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14" w:type="pct"/>
          </w:tcPr>
          <w:p w14:paraId="3FE27808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E23AFAF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6A17B22D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2A1B4DE1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748768EE" w14:textId="77777777" w:rsidR="0076154B" w:rsidRPr="00141921" w:rsidRDefault="0076154B" w:rsidP="00A41E3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(8,708)</w:t>
            </w:r>
          </w:p>
        </w:tc>
      </w:tr>
      <w:tr w:rsidR="0076154B" w:rsidRPr="00141921" w14:paraId="6DCF806E" w14:textId="77777777" w:rsidTr="00A41E35">
        <w:trPr>
          <w:trHeight w:val="441"/>
        </w:trPr>
        <w:tc>
          <w:tcPr>
            <w:tcW w:w="1885" w:type="pct"/>
          </w:tcPr>
          <w:p w14:paraId="447BE63F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19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1419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1419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14" w:type="pct"/>
          </w:tcPr>
          <w:p w14:paraId="603CC551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166AAABE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1524E73C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43C7A2B7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5CBA2FFA" w14:textId="77777777" w:rsidR="0076154B" w:rsidRPr="00141921" w:rsidRDefault="0076154B" w:rsidP="00A41E3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25,786</w:t>
            </w:r>
          </w:p>
        </w:tc>
      </w:tr>
      <w:tr w:rsidR="000252DD" w:rsidRPr="00141921" w14:paraId="67D26E4F" w14:textId="77777777" w:rsidTr="00A41E35">
        <w:trPr>
          <w:trHeight w:val="395"/>
        </w:trPr>
        <w:tc>
          <w:tcPr>
            <w:tcW w:w="1885" w:type="pct"/>
          </w:tcPr>
          <w:p w14:paraId="005D93B6" w14:textId="77777777" w:rsidR="000252DD" w:rsidRPr="00141921" w:rsidRDefault="000252DD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4" w:type="pct"/>
          </w:tcPr>
          <w:p w14:paraId="20F854AE" w14:textId="77777777" w:rsidR="000252DD" w:rsidRPr="00141921" w:rsidRDefault="000252DD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1D56D74" w14:textId="77777777" w:rsidR="000252DD" w:rsidRPr="00141921" w:rsidRDefault="000252DD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23D4E5FE" w14:textId="77777777" w:rsidR="000252DD" w:rsidRPr="00141921" w:rsidRDefault="000252DD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987F5A6" w14:textId="77777777" w:rsidR="000252DD" w:rsidRPr="00141921" w:rsidRDefault="000252DD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5" w:type="pct"/>
          </w:tcPr>
          <w:p w14:paraId="2FE7B9DF" w14:textId="77777777" w:rsidR="000252DD" w:rsidRPr="00141921" w:rsidRDefault="000252DD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54B" w:rsidRPr="00141921" w14:paraId="6984698D" w14:textId="77777777" w:rsidTr="00A41E35">
        <w:trPr>
          <w:trHeight w:val="395"/>
        </w:trPr>
        <w:tc>
          <w:tcPr>
            <w:tcW w:w="1885" w:type="pct"/>
          </w:tcPr>
          <w:p w14:paraId="4C7EEA68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14" w:type="pct"/>
          </w:tcPr>
          <w:p w14:paraId="3BF367BB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03DF4382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</w:tcPr>
          <w:p w14:paraId="272D8C26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196650F1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5" w:type="pct"/>
          </w:tcPr>
          <w:p w14:paraId="053BFDCE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54B" w:rsidRPr="00141921" w14:paraId="71965698" w14:textId="77777777" w:rsidTr="0076154B">
        <w:trPr>
          <w:trHeight w:val="1147"/>
        </w:trPr>
        <w:tc>
          <w:tcPr>
            <w:tcW w:w="1885" w:type="pct"/>
          </w:tcPr>
          <w:p w14:paraId="17D23C63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</w:t>
            </w: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สิทธิเรียกร้อง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และลูกหนี้เงินให้สินเชื่ออื่น</w:t>
            </w:r>
          </w:p>
          <w:p w14:paraId="77636699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614" w:type="pct"/>
            <w:vAlign w:val="bottom"/>
          </w:tcPr>
          <w:p w14:paraId="3B63E41C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0232C8A3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vAlign w:val="bottom"/>
          </w:tcPr>
          <w:p w14:paraId="7147CD1C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vAlign w:val="bottom"/>
          </w:tcPr>
          <w:p w14:paraId="6A949858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61A54B66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4A6352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D0FD68" w14:textId="177D499A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761025" w:rsidRPr="00141921">
              <w:rPr>
                <w:rFonts w:asciiTheme="majorBidi" w:hAnsiTheme="majorBidi" w:cstheme="majorBidi"/>
                <w:sz w:val="28"/>
                <w:szCs w:val="28"/>
              </w:rPr>
              <w:t>91,667</w:t>
            </w:r>
          </w:p>
        </w:tc>
      </w:tr>
      <w:tr w:rsidR="0076154B" w:rsidRPr="00141921" w14:paraId="34DD896F" w14:textId="77777777" w:rsidTr="0076154B">
        <w:trPr>
          <w:trHeight w:val="379"/>
        </w:trPr>
        <w:tc>
          <w:tcPr>
            <w:tcW w:w="1885" w:type="pct"/>
          </w:tcPr>
          <w:p w14:paraId="2F8500ED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614" w:type="pct"/>
            <w:vAlign w:val="bottom"/>
          </w:tcPr>
          <w:p w14:paraId="1C8159BE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295C991A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vAlign w:val="bottom"/>
          </w:tcPr>
          <w:p w14:paraId="606A546F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vAlign w:val="bottom"/>
          </w:tcPr>
          <w:p w14:paraId="6A3605EE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358E72F9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54B" w:rsidRPr="00141921" w14:paraId="5F02B9A9" w14:textId="77777777" w:rsidTr="0076154B">
        <w:trPr>
          <w:trHeight w:val="379"/>
        </w:trPr>
        <w:tc>
          <w:tcPr>
            <w:tcW w:w="1885" w:type="pct"/>
          </w:tcPr>
          <w:p w14:paraId="31EE2C09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614" w:type="pct"/>
            <w:vAlign w:val="bottom"/>
          </w:tcPr>
          <w:p w14:paraId="191C1E67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66C713AE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vAlign w:val="bottom"/>
          </w:tcPr>
          <w:p w14:paraId="7E4AF83D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vAlign w:val="bottom"/>
          </w:tcPr>
          <w:p w14:paraId="1D2229EF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42AF6D59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19,692</w:t>
            </w:r>
          </w:p>
        </w:tc>
      </w:tr>
      <w:tr w:rsidR="0076154B" w:rsidRPr="00141921" w14:paraId="71926EEE" w14:textId="77777777" w:rsidTr="0076154B">
        <w:trPr>
          <w:trHeight w:val="379"/>
        </w:trPr>
        <w:tc>
          <w:tcPr>
            <w:tcW w:w="1885" w:type="pct"/>
          </w:tcPr>
          <w:p w14:paraId="0699696E" w14:textId="77777777" w:rsidR="0076154B" w:rsidRPr="00141921" w:rsidRDefault="0076154B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 ณ วันที่ 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19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4192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614" w:type="pct"/>
            <w:vAlign w:val="bottom"/>
          </w:tcPr>
          <w:p w14:paraId="466E5D0E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12F4AF7D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vAlign w:val="bottom"/>
          </w:tcPr>
          <w:p w14:paraId="4FFD1A3D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vAlign w:val="bottom"/>
          </w:tcPr>
          <w:p w14:paraId="3BE4691B" w14:textId="77777777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44A10D92" w14:textId="38EF09E3" w:rsidR="0076154B" w:rsidRPr="00141921" w:rsidRDefault="0076154B" w:rsidP="00A41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921">
              <w:rPr>
                <w:rFonts w:asciiTheme="majorBidi" w:hAnsiTheme="majorBidi" w:cstheme="majorBidi"/>
                <w:sz w:val="28"/>
                <w:szCs w:val="28"/>
              </w:rPr>
              <w:t>1,47</w:t>
            </w:r>
            <w:r w:rsidR="00761025" w:rsidRPr="00141921">
              <w:rPr>
                <w:rFonts w:asciiTheme="majorBidi" w:hAnsiTheme="majorBidi" w:cstheme="majorBidi"/>
                <w:sz w:val="28"/>
                <w:szCs w:val="28"/>
              </w:rPr>
              <w:t>6,419</w:t>
            </w:r>
          </w:p>
        </w:tc>
      </w:tr>
    </w:tbl>
    <w:p w14:paraId="569A28D2" w14:textId="6806F515" w:rsidR="0076154B" w:rsidRDefault="0076154B" w:rsidP="000A502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i/>
          <w:iCs/>
          <w:sz w:val="28"/>
          <w:szCs w:val="28"/>
          <w:u w:val="none"/>
        </w:rPr>
      </w:pPr>
    </w:p>
    <w:p w14:paraId="50B44795" w14:textId="7F115295" w:rsidR="000A5028" w:rsidRPr="00141921" w:rsidRDefault="000A5028" w:rsidP="000A502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141921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>ส่วนงานภูมิศาสตร์</w:t>
      </w:r>
      <w:r w:rsidRPr="00141921">
        <w:rPr>
          <w:rFonts w:asciiTheme="majorBidi" w:hAnsiTheme="majorBidi" w:cstheme="majorBidi"/>
          <w:i/>
          <w:iCs/>
          <w:sz w:val="28"/>
          <w:szCs w:val="28"/>
          <w:u w:val="none"/>
        </w:rPr>
        <w:t xml:space="preserve"> </w:t>
      </w:r>
    </w:p>
    <w:p w14:paraId="2F2B0508" w14:textId="77777777" w:rsidR="000A5028" w:rsidRPr="00141921" w:rsidRDefault="000A5028" w:rsidP="000A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206CDEF2" w14:textId="21BF5DD4" w:rsidR="000A5028" w:rsidRPr="00141921" w:rsidRDefault="00C34665" w:rsidP="00C34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14192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กลุ่ม</w:t>
      </w:r>
      <w:r w:rsidR="000A5028" w:rsidRPr="0014192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บริษัทดำเนินธุรกิจเฉพาะในประเทศเท่านั้น</w:t>
      </w:r>
      <w:r w:rsidRPr="0014192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0A5028" w:rsidRPr="0014192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256D2A92" w14:textId="77777777" w:rsidR="000252DD" w:rsidRDefault="000252DD" w:rsidP="000A502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BEC4917" w14:textId="590B66A2" w:rsidR="000A5028" w:rsidRPr="00141921" w:rsidRDefault="000A5028" w:rsidP="000A502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4192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ลูกค้ารายใหญ่</w:t>
      </w:r>
      <w:r w:rsidRPr="0014192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72BCCB92" w14:textId="77777777" w:rsidR="000A5028" w:rsidRPr="00141921" w:rsidRDefault="000A5028" w:rsidP="000A5028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FDAA689" w14:textId="4E77DF88" w:rsidR="000A5028" w:rsidRDefault="00C34665" w:rsidP="000A502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41921">
        <w:rPr>
          <w:rFonts w:asciiTheme="majorBidi" w:hAnsiTheme="majorBidi" w:cstheme="majorBidi"/>
          <w:sz w:val="28"/>
          <w:szCs w:val="28"/>
          <w:cs/>
        </w:rPr>
        <w:t>กลุ่ม</w:t>
      </w:r>
      <w:r w:rsidR="000A5028" w:rsidRPr="00141921">
        <w:rPr>
          <w:rFonts w:asciiTheme="majorBidi" w:hAnsiTheme="majorBidi" w:cstheme="majorBidi"/>
          <w:sz w:val="28"/>
          <w:szCs w:val="28"/>
          <w:cs/>
        </w:rPr>
        <w:t>บริษัทไม่มีรายได้จากลูกค้ารายใหญ่ที่เป็นสาระสำคัญต่องบการเงิน เนื่องจาก</w:t>
      </w:r>
      <w:r w:rsidRPr="00141921">
        <w:rPr>
          <w:rFonts w:asciiTheme="majorBidi" w:hAnsiTheme="majorBidi" w:cstheme="majorBidi"/>
          <w:sz w:val="28"/>
          <w:szCs w:val="28"/>
          <w:cs/>
        </w:rPr>
        <w:t>กลุ่ม</w:t>
      </w:r>
      <w:r w:rsidR="000A5028" w:rsidRPr="00141921">
        <w:rPr>
          <w:rFonts w:asciiTheme="majorBidi" w:hAnsiTheme="majorBidi" w:cstheme="majorBidi"/>
          <w:sz w:val="28"/>
          <w:szCs w:val="28"/>
          <w:cs/>
        </w:rPr>
        <w:t xml:space="preserve">บริษัทไม่มีรายได้จากลูกค้าภายนอกรายใดรายหนึ่งเกินกว่าร้อยละ </w:t>
      </w:r>
      <w:r w:rsidR="00A415D4" w:rsidRPr="00141921">
        <w:rPr>
          <w:rFonts w:asciiTheme="majorBidi" w:hAnsiTheme="majorBidi" w:cstheme="majorBidi"/>
          <w:sz w:val="28"/>
          <w:szCs w:val="28"/>
        </w:rPr>
        <w:t>10</w:t>
      </w:r>
      <w:r w:rsidR="000A5028" w:rsidRPr="00141921">
        <w:rPr>
          <w:rFonts w:asciiTheme="majorBidi" w:hAnsiTheme="majorBidi" w:cstheme="majorBidi"/>
          <w:sz w:val="28"/>
          <w:szCs w:val="28"/>
          <w:cs/>
        </w:rPr>
        <w:t xml:space="preserve"> ของรายได้</w:t>
      </w:r>
      <w:r w:rsidRPr="00141921">
        <w:rPr>
          <w:rFonts w:asciiTheme="majorBidi" w:hAnsiTheme="majorBidi" w:cstheme="majorBidi"/>
          <w:sz w:val="28"/>
          <w:szCs w:val="28"/>
          <w:cs/>
        </w:rPr>
        <w:t>กลุ่ม</w:t>
      </w:r>
      <w:r w:rsidR="000A5028" w:rsidRPr="00141921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7C028ABE" w14:textId="2F3F04AE" w:rsidR="009743F6" w:rsidRDefault="009743F6" w:rsidP="000A502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AB0095" w14:textId="77E92FAC" w:rsidR="00B759FE" w:rsidRPr="002D57EC" w:rsidRDefault="00B759FE" w:rsidP="00B7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D57EC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0252DD" w:rsidRPr="002D57EC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2D57EC">
        <w:rPr>
          <w:rFonts w:asciiTheme="majorBidi" w:hAnsiTheme="majorBidi" w:cstheme="majorBidi"/>
          <w:b/>
          <w:bCs/>
          <w:sz w:val="28"/>
          <w:szCs w:val="28"/>
        </w:rPr>
        <w:tab/>
      </w:r>
      <w:r w:rsidR="00560222" w:rsidRPr="002D57EC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การดำเนินงานที่ยกเลิก</w:t>
      </w:r>
    </w:p>
    <w:p w14:paraId="1FA34C99" w14:textId="2420D810" w:rsidR="00B759FE" w:rsidRPr="002D57EC" w:rsidRDefault="00B759FE" w:rsidP="000A502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03AE9B" w14:textId="5A649197" w:rsidR="00201903" w:rsidRPr="002D57EC" w:rsidRDefault="00201903" w:rsidP="0020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57EC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2D57EC">
        <w:rPr>
          <w:rFonts w:asciiTheme="majorBidi" w:hAnsiTheme="majorBidi" w:cstheme="majorBidi"/>
          <w:sz w:val="28"/>
          <w:szCs w:val="28"/>
        </w:rPr>
        <w:t xml:space="preserve">30 </w:t>
      </w:r>
      <w:r w:rsidRPr="002D57EC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2D57EC">
        <w:rPr>
          <w:rFonts w:asciiTheme="majorBidi" w:hAnsiTheme="majorBidi" w:cstheme="majorBidi"/>
          <w:sz w:val="28"/>
          <w:szCs w:val="28"/>
        </w:rPr>
        <w:t xml:space="preserve">2564 </w:t>
      </w:r>
      <w:r w:rsidRPr="002D57EC">
        <w:rPr>
          <w:rFonts w:asciiTheme="majorBidi" w:hAnsiTheme="majorBidi" w:cstheme="majorBidi" w:hint="cs"/>
          <w:sz w:val="28"/>
          <w:szCs w:val="28"/>
          <w:cs/>
        </w:rPr>
        <w:t>บริษัทลงนามในสัญญาขายทรัพย์</w:t>
      </w:r>
      <w:r w:rsidR="007239F0">
        <w:rPr>
          <w:rFonts w:asciiTheme="majorBidi" w:hAnsiTheme="majorBidi" w:cstheme="majorBidi" w:hint="cs"/>
          <w:sz w:val="28"/>
          <w:szCs w:val="28"/>
          <w:cs/>
        </w:rPr>
        <w:t>สิน</w:t>
      </w:r>
      <w:r w:rsidRPr="002D57EC">
        <w:rPr>
          <w:rFonts w:asciiTheme="majorBidi" w:hAnsiTheme="majorBidi" w:cstheme="majorBidi" w:hint="cs"/>
          <w:sz w:val="28"/>
          <w:szCs w:val="28"/>
          <w:cs/>
        </w:rPr>
        <w:t xml:space="preserve">กับบริษัท เบสท์ คาร์ เซ็นเตอร์ จำกัด </w:t>
      </w:r>
      <w:r w:rsidRPr="002D57EC">
        <w:rPr>
          <w:rFonts w:asciiTheme="majorBidi" w:hAnsiTheme="majorBidi" w:cstheme="majorBidi"/>
          <w:sz w:val="28"/>
          <w:szCs w:val="28"/>
        </w:rPr>
        <w:t>(</w:t>
      </w:r>
      <w:r w:rsidRPr="002D57EC"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Pr="002D57EC">
        <w:rPr>
          <w:rFonts w:asciiTheme="majorBidi" w:hAnsiTheme="majorBidi" w:cstheme="majorBidi"/>
          <w:sz w:val="28"/>
          <w:szCs w:val="28"/>
        </w:rPr>
        <w:t xml:space="preserve">) </w:t>
      </w:r>
      <w:r w:rsidRPr="002D57EC">
        <w:rPr>
          <w:rFonts w:asciiTheme="majorBidi" w:hAnsiTheme="majorBidi" w:cstheme="majorBidi" w:hint="cs"/>
          <w:sz w:val="28"/>
          <w:szCs w:val="28"/>
          <w:cs/>
        </w:rPr>
        <w:t>รายการทรัพย์สินประกอบด้วย รถยนต์มือสองและอุปกรณ์รถยนต์</w:t>
      </w:r>
      <w:r w:rsidR="00C2680A">
        <w:rPr>
          <w:rFonts w:asciiTheme="majorBidi" w:hAnsiTheme="majorBidi" w:cstheme="majorBidi" w:hint="cs"/>
          <w:sz w:val="28"/>
          <w:szCs w:val="28"/>
          <w:cs/>
        </w:rPr>
        <w:t xml:space="preserve"> ซึ่งเป็นทรัพย์สินทั้งหมดของส่วนงาน</w:t>
      </w:r>
      <w:r w:rsidR="007E6407">
        <w:rPr>
          <w:rFonts w:asciiTheme="majorBidi" w:hAnsiTheme="majorBidi" w:cstheme="majorBidi" w:hint="cs"/>
          <w:sz w:val="28"/>
          <w:szCs w:val="28"/>
          <w:cs/>
        </w:rPr>
        <w:t>การจำหน่ายรถยนต์ ซึ่งเป็นส่วนงานที่สำคัญของบริษัท</w:t>
      </w:r>
      <w:r w:rsidRPr="002D57EC">
        <w:rPr>
          <w:rFonts w:asciiTheme="majorBidi" w:hAnsiTheme="majorBidi" w:cstheme="majorBidi" w:hint="cs"/>
          <w:sz w:val="28"/>
          <w:szCs w:val="28"/>
          <w:cs/>
        </w:rPr>
        <w:t xml:space="preserve"> ทั้งนี้ บริษัท ได้ส่งมอบทรัพย์สินและได้รับชำระเงินทั้งหมดแล้ว</w:t>
      </w:r>
      <w:r w:rsidR="00F41CD4">
        <w:rPr>
          <w:rFonts w:asciiTheme="majorBidi" w:hAnsiTheme="majorBidi" w:cstheme="majorBidi" w:hint="cs"/>
          <w:sz w:val="28"/>
          <w:szCs w:val="28"/>
          <w:cs/>
        </w:rPr>
        <w:t xml:space="preserve"> ส่วนงานดังกล่าวจึงถูกจัดเป็น</w:t>
      </w:r>
      <w:r w:rsidR="001A54FF">
        <w:rPr>
          <w:rFonts w:asciiTheme="majorBidi" w:hAnsiTheme="majorBidi" w:cstheme="majorBidi" w:hint="cs"/>
          <w:sz w:val="28"/>
          <w:szCs w:val="28"/>
          <w:cs/>
        </w:rPr>
        <w:t>การดำเนินงานที่ยกเลิก</w:t>
      </w:r>
    </w:p>
    <w:p w14:paraId="7CC4907F" w14:textId="1BE85C3D" w:rsidR="00391668" w:rsidRPr="002D57EC" w:rsidRDefault="00391668" w:rsidP="000A502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56787D" w14:textId="7B70EA94" w:rsidR="00BE7256" w:rsidRPr="002D57EC" w:rsidRDefault="00BE7256" w:rsidP="000A5028">
      <w:pPr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2D57EC">
        <w:rPr>
          <w:rFonts w:asciiTheme="majorBidi" w:hAnsiTheme="majorBidi" w:hint="cs"/>
          <w:sz w:val="28"/>
          <w:szCs w:val="28"/>
          <w:cs/>
        </w:rPr>
        <w:t xml:space="preserve">การวิเคราะห์ผลการดำเนินงานที่ยกเลิกสำหรับปีสิ้นสุดวันที่ </w:t>
      </w:r>
      <w:r w:rsidRPr="002D57EC">
        <w:rPr>
          <w:rFonts w:asciiTheme="majorBidi" w:hAnsiTheme="majorBidi"/>
          <w:sz w:val="28"/>
          <w:szCs w:val="28"/>
        </w:rPr>
        <w:t xml:space="preserve">31 </w:t>
      </w:r>
      <w:r w:rsidRPr="002D57EC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Pr="002D57EC">
        <w:rPr>
          <w:rFonts w:asciiTheme="majorBidi" w:hAnsiTheme="majorBidi"/>
          <w:sz w:val="28"/>
          <w:szCs w:val="28"/>
        </w:rPr>
        <w:t xml:space="preserve">2564 </w:t>
      </w:r>
      <w:r w:rsidRPr="002D57EC">
        <w:rPr>
          <w:rFonts w:asciiTheme="majorBidi" w:hAnsiTheme="majorBidi" w:hint="cs"/>
          <w:sz w:val="28"/>
          <w:szCs w:val="28"/>
          <w:cs/>
        </w:rPr>
        <w:t xml:space="preserve">และ </w:t>
      </w:r>
      <w:r w:rsidRPr="002D57EC">
        <w:rPr>
          <w:rFonts w:asciiTheme="majorBidi" w:hAnsiTheme="majorBidi"/>
          <w:sz w:val="28"/>
          <w:szCs w:val="28"/>
        </w:rPr>
        <w:t xml:space="preserve">2563 </w:t>
      </w:r>
      <w:r w:rsidRPr="002D57EC">
        <w:rPr>
          <w:rFonts w:asciiTheme="majorBidi" w:hAnsiTheme="majorBidi" w:hint="cs"/>
          <w:sz w:val="28"/>
          <w:szCs w:val="28"/>
          <w:cs/>
        </w:rPr>
        <w:t>มีดังนี้</w:t>
      </w:r>
    </w:p>
    <w:p w14:paraId="0FF83AD6" w14:textId="40F5E8E7" w:rsidR="00BE7256" w:rsidRPr="002D57EC" w:rsidRDefault="00BE7256" w:rsidP="000A5028">
      <w:pPr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990"/>
        <w:gridCol w:w="1620"/>
        <w:gridCol w:w="180"/>
        <w:gridCol w:w="1440"/>
      </w:tblGrid>
      <w:tr w:rsidR="006E51E9" w:rsidRPr="002D57EC" w14:paraId="1492CBA0" w14:textId="77777777" w:rsidTr="007727B1">
        <w:trPr>
          <w:cantSplit/>
          <w:trHeight w:val="20"/>
          <w:tblHeader/>
        </w:trPr>
        <w:tc>
          <w:tcPr>
            <w:tcW w:w="4770" w:type="dxa"/>
            <w:vAlign w:val="bottom"/>
          </w:tcPr>
          <w:p w14:paraId="71E7167F" w14:textId="77777777" w:rsidR="006E51E9" w:rsidRPr="002D57EC" w:rsidRDefault="006E51E9" w:rsidP="000249C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D57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990" w:type="dxa"/>
          </w:tcPr>
          <w:p w14:paraId="51FE4698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240" w:type="dxa"/>
            <w:gridSpan w:val="3"/>
          </w:tcPr>
          <w:p w14:paraId="22E70AB7" w14:textId="467138DC" w:rsidR="006E51E9" w:rsidRPr="002D57EC" w:rsidRDefault="006E51E9" w:rsidP="000249C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D57E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E51E9" w:rsidRPr="002D57EC" w14:paraId="0FCAD1F1" w14:textId="77777777" w:rsidTr="007727B1">
        <w:trPr>
          <w:cantSplit/>
          <w:trHeight w:val="20"/>
          <w:tblHeader/>
        </w:trPr>
        <w:tc>
          <w:tcPr>
            <w:tcW w:w="4770" w:type="dxa"/>
            <w:vAlign w:val="bottom"/>
          </w:tcPr>
          <w:p w14:paraId="5E9A74FE" w14:textId="77777777" w:rsidR="006E51E9" w:rsidRPr="002D57EC" w:rsidRDefault="006E51E9" w:rsidP="000249C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D57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D57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D57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717CDD18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E3AE2F8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57EC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14222AAC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CBD582" w14:textId="77777777" w:rsidR="006E51E9" w:rsidRPr="002D57EC" w:rsidRDefault="006E51E9" w:rsidP="000249C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57EC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7727B1" w:rsidRPr="002D57EC" w14:paraId="7D9CF800" w14:textId="77777777" w:rsidTr="001D476C">
        <w:trPr>
          <w:cantSplit/>
          <w:trHeight w:val="20"/>
        </w:trPr>
        <w:tc>
          <w:tcPr>
            <w:tcW w:w="4770" w:type="dxa"/>
            <w:vAlign w:val="bottom"/>
          </w:tcPr>
          <w:p w14:paraId="7FA3A20C" w14:textId="77777777" w:rsidR="007727B1" w:rsidRPr="002D57EC" w:rsidRDefault="007727B1" w:rsidP="000249C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F93531A" w14:textId="77777777" w:rsidR="007727B1" w:rsidRPr="002D57EC" w:rsidRDefault="007727B1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35D66993" w14:textId="6CF97BA6" w:rsidR="007727B1" w:rsidRPr="002D57EC" w:rsidRDefault="007727B1" w:rsidP="007727B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57EC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2D57E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D57EC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2D57EC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6E51E9" w:rsidRPr="002D57EC" w14:paraId="5F5DE1A8" w14:textId="77777777" w:rsidTr="007727B1">
        <w:trPr>
          <w:cantSplit/>
          <w:trHeight w:val="20"/>
        </w:trPr>
        <w:tc>
          <w:tcPr>
            <w:tcW w:w="4770" w:type="dxa"/>
            <w:vAlign w:val="bottom"/>
          </w:tcPr>
          <w:p w14:paraId="020FE318" w14:textId="77777777" w:rsidR="006E51E9" w:rsidRPr="002D57EC" w:rsidRDefault="006E51E9" w:rsidP="000249C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2D57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71BB93D9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423D3AF" w14:textId="08EB3442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7CB120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A3D638" w14:textId="190C537A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51E9" w:rsidRPr="002D57EC" w14:paraId="76C9DE3B" w14:textId="77777777" w:rsidTr="007727B1">
        <w:trPr>
          <w:cantSplit/>
          <w:trHeight w:val="20"/>
        </w:trPr>
        <w:tc>
          <w:tcPr>
            <w:tcW w:w="4770" w:type="dxa"/>
            <w:vAlign w:val="bottom"/>
          </w:tcPr>
          <w:p w14:paraId="72088FC3" w14:textId="6C5F4E92" w:rsidR="006E51E9" w:rsidRPr="002D57EC" w:rsidRDefault="006E51E9" w:rsidP="000249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1BB3677F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C9635F9" w14:textId="4F63F403" w:rsidR="006E51E9" w:rsidRPr="00501F5F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01F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</w:t>
            </w:r>
            <w:r w:rsidR="00883B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4773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39A16C32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C092BC" w14:textId="7755BA24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270,185</w:t>
            </w:r>
          </w:p>
        </w:tc>
      </w:tr>
      <w:tr w:rsidR="006E51E9" w:rsidRPr="002D57EC" w14:paraId="6C6DCB83" w14:textId="77777777" w:rsidTr="007727B1">
        <w:trPr>
          <w:cantSplit/>
          <w:trHeight w:val="20"/>
        </w:trPr>
        <w:tc>
          <w:tcPr>
            <w:tcW w:w="4770" w:type="dxa"/>
            <w:vAlign w:val="bottom"/>
          </w:tcPr>
          <w:p w14:paraId="0E52C8BF" w14:textId="7F41459D" w:rsidR="006E51E9" w:rsidRPr="002D57EC" w:rsidRDefault="006E51E9" w:rsidP="000249C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</w:tcPr>
          <w:p w14:paraId="06D2E4B4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39C8B0E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8F84BC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E3E24F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51E9" w:rsidRPr="002D57EC" w14:paraId="08119A2F" w14:textId="77777777" w:rsidTr="007727B1">
        <w:trPr>
          <w:cantSplit/>
          <w:trHeight w:val="20"/>
        </w:trPr>
        <w:tc>
          <w:tcPr>
            <w:tcW w:w="4770" w:type="dxa"/>
            <w:vAlign w:val="bottom"/>
          </w:tcPr>
          <w:p w14:paraId="536FBEF9" w14:textId="05588A28" w:rsidR="006E51E9" w:rsidRPr="002D57EC" w:rsidRDefault="006E51E9" w:rsidP="000249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90" w:type="dxa"/>
          </w:tcPr>
          <w:p w14:paraId="2658F4FA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DBAD0EB" w14:textId="099C582B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B6027">
              <w:rPr>
                <w:rFonts w:asciiTheme="majorBidi" w:hAnsiTheme="majorBidi" w:cstheme="majorBidi"/>
                <w:sz w:val="28"/>
                <w:szCs w:val="28"/>
              </w:rPr>
              <w:t>08,375</w:t>
            </w:r>
          </w:p>
        </w:tc>
        <w:tc>
          <w:tcPr>
            <w:tcW w:w="180" w:type="dxa"/>
            <w:vAlign w:val="bottom"/>
          </w:tcPr>
          <w:p w14:paraId="42EDA6C1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231CB8" w14:textId="4FDF86F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258,639</w:t>
            </w:r>
          </w:p>
        </w:tc>
      </w:tr>
      <w:tr w:rsidR="006E51E9" w:rsidRPr="002D57EC" w14:paraId="4E89CE9E" w14:textId="77777777" w:rsidTr="007727B1">
        <w:trPr>
          <w:cantSplit/>
          <w:trHeight w:val="20"/>
        </w:trPr>
        <w:tc>
          <w:tcPr>
            <w:tcW w:w="4770" w:type="dxa"/>
            <w:vAlign w:val="bottom"/>
          </w:tcPr>
          <w:p w14:paraId="0C77C801" w14:textId="5DF372EA" w:rsidR="006E51E9" w:rsidRPr="002D57EC" w:rsidRDefault="006E51E9" w:rsidP="000249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ผลการดำเนินงานจากกิจกรรมการดำเนินงาน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ที่ยกเลิก</w:t>
            </w:r>
          </w:p>
        </w:tc>
        <w:tc>
          <w:tcPr>
            <w:tcW w:w="990" w:type="dxa"/>
          </w:tcPr>
          <w:p w14:paraId="63E439EA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8EAA1D" w14:textId="4955FE59" w:rsidR="006E51E9" w:rsidRPr="002D57EC" w:rsidRDefault="004773CC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6,200</w:t>
            </w:r>
          </w:p>
        </w:tc>
        <w:tc>
          <w:tcPr>
            <w:tcW w:w="180" w:type="dxa"/>
            <w:vAlign w:val="bottom"/>
          </w:tcPr>
          <w:p w14:paraId="0D20E7CA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68EE46" w14:textId="469E42C9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11,546</w:t>
            </w:r>
          </w:p>
        </w:tc>
      </w:tr>
      <w:tr w:rsidR="006E51E9" w:rsidRPr="002D57EC" w14:paraId="368D403A" w14:textId="77777777" w:rsidTr="007727B1">
        <w:trPr>
          <w:cantSplit/>
          <w:trHeight w:val="20"/>
        </w:trPr>
        <w:tc>
          <w:tcPr>
            <w:tcW w:w="4770" w:type="dxa"/>
            <w:vAlign w:val="bottom"/>
          </w:tcPr>
          <w:p w14:paraId="17C85F6A" w14:textId="77777777" w:rsidR="006E51E9" w:rsidRPr="002D57EC" w:rsidRDefault="006E51E9" w:rsidP="000249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Pr="002D57E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72EB7AB1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ECED7D4" w14:textId="007A331E" w:rsidR="006E51E9" w:rsidRPr="002D57EC" w:rsidRDefault="00A54A7B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773CC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03ABFD9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DECDE3" w14:textId="246A9203" w:rsidR="006E51E9" w:rsidRPr="002D57EC" w:rsidRDefault="00A54A7B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51E9">
              <w:rPr>
                <w:rFonts w:asciiTheme="majorBidi" w:hAnsiTheme="majorBidi" w:cstheme="majorBidi"/>
                <w:sz w:val="28"/>
                <w:szCs w:val="28"/>
              </w:rPr>
              <w:t>1,472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E51E9" w:rsidRPr="002D57EC" w14:paraId="318F67CE" w14:textId="77777777" w:rsidTr="007727B1">
        <w:trPr>
          <w:cantSplit/>
          <w:trHeight w:val="20"/>
        </w:trPr>
        <w:tc>
          <w:tcPr>
            <w:tcW w:w="4770" w:type="dxa"/>
            <w:vAlign w:val="bottom"/>
          </w:tcPr>
          <w:p w14:paraId="63E5C4D7" w14:textId="1EF16891" w:rsidR="006E51E9" w:rsidRPr="002D57EC" w:rsidRDefault="006E51E9" w:rsidP="000249CF">
            <w:pPr>
              <w:ind w:left="103" w:hanging="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ผลการดำเนินงานจากกิจกรรมการดำเนินงาน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ที่ยกเลิก</w:t>
            </w:r>
            <w:r w:rsidRPr="002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2D57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2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สุทธิจากภาษีเงินได้)</w:t>
            </w:r>
          </w:p>
        </w:tc>
        <w:tc>
          <w:tcPr>
            <w:tcW w:w="990" w:type="dxa"/>
          </w:tcPr>
          <w:p w14:paraId="46DC4B52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C42596A" w14:textId="1F686574" w:rsidR="006E51E9" w:rsidRPr="002D57EC" w:rsidRDefault="00A778D8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5,797</w:t>
            </w:r>
          </w:p>
        </w:tc>
        <w:tc>
          <w:tcPr>
            <w:tcW w:w="180" w:type="dxa"/>
            <w:vAlign w:val="bottom"/>
          </w:tcPr>
          <w:p w14:paraId="686CFC11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0EF9BC" w14:textId="2A69B469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10,074</w:t>
            </w:r>
          </w:p>
        </w:tc>
      </w:tr>
      <w:tr w:rsidR="006E51E9" w:rsidRPr="002D57EC" w14:paraId="0267519D" w14:textId="77777777" w:rsidTr="007727B1">
        <w:trPr>
          <w:cantSplit/>
          <w:trHeight w:val="20"/>
        </w:trPr>
        <w:tc>
          <w:tcPr>
            <w:tcW w:w="4770" w:type="dxa"/>
            <w:vAlign w:val="bottom"/>
          </w:tcPr>
          <w:p w14:paraId="658E20C0" w14:textId="610788D2" w:rsidR="006E51E9" w:rsidRPr="0051745B" w:rsidRDefault="006E51E9" w:rsidP="000249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745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</w:t>
            </w:r>
            <w:r w:rsidR="00E23AF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ทรัพย์สินของ</w:t>
            </w:r>
            <w:r w:rsidRPr="0051745B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  <w:r w:rsidRPr="005174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6927D6D0" w14:textId="77777777" w:rsidR="006E51E9" w:rsidRPr="0051745B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868CE1E" w14:textId="00CF69C3" w:rsidR="006E51E9" w:rsidRPr="0051745B" w:rsidRDefault="00B06D8F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51745B">
              <w:rPr>
                <w:rFonts w:asciiTheme="majorBidi" w:hAnsiTheme="majorBidi" w:cstheme="majorBidi"/>
                <w:sz w:val="28"/>
                <w:szCs w:val="28"/>
              </w:rPr>
              <w:t>2,071</w:t>
            </w:r>
          </w:p>
        </w:tc>
        <w:tc>
          <w:tcPr>
            <w:tcW w:w="180" w:type="dxa"/>
            <w:vAlign w:val="bottom"/>
          </w:tcPr>
          <w:p w14:paraId="27B82599" w14:textId="77777777" w:rsidR="006E51E9" w:rsidRPr="0051745B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872A1C" w14:textId="343AFC75" w:rsidR="006E51E9" w:rsidRPr="0051745B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517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51E9" w:rsidRPr="002D57EC" w14:paraId="449D8185" w14:textId="77777777" w:rsidTr="007727B1">
        <w:trPr>
          <w:cantSplit/>
          <w:trHeight w:val="20"/>
        </w:trPr>
        <w:tc>
          <w:tcPr>
            <w:tcW w:w="4770" w:type="dxa"/>
            <w:vAlign w:val="bottom"/>
          </w:tcPr>
          <w:p w14:paraId="50B2948E" w14:textId="2823EDBB" w:rsidR="006E51E9" w:rsidRPr="0051745B" w:rsidRDefault="006E51E9" w:rsidP="000249CF">
            <w:pPr>
              <w:ind w:left="103" w:hanging="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745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ภาษีเงินได้ของกำไรจากการจำหน่าย</w:t>
            </w:r>
            <w:r w:rsidR="00E23AF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</w:t>
            </w:r>
            <w:r w:rsidRPr="0051745B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</w:t>
            </w:r>
            <w:r w:rsidR="00E23AF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1745B">
              <w:rPr>
                <w:rFonts w:asciiTheme="majorBidi" w:hAnsiTheme="majorBidi" w:cstheme="majorBidi"/>
                <w:sz w:val="28"/>
                <w:szCs w:val="28"/>
                <w:cs/>
              </w:rPr>
              <w:t>ที่ยกเลิก</w:t>
            </w:r>
            <w:r w:rsidRPr="005174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989B63E" w14:textId="77777777" w:rsidR="006E51E9" w:rsidRPr="0051745B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21432F" w14:textId="0EBC0101" w:rsidR="006E51E9" w:rsidRPr="0051745B" w:rsidRDefault="00B10C06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F3E3B" w:rsidRPr="0051745B">
              <w:rPr>
                <w:rFonts w:asciiTheme="majorBidi" w:hAnsiTheme="majorBidi" w:cstheme="majorBidi"/>
                <w:sz w:val="28"/>
                <w:szCs w:val="28"/>
              </w:rPr>
              <w:t>414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E1B5A08" w14:textId="77777777" w:rsidR="006E51E9" w:rsidRPr="0051745B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59DDC4" w14:textId="55F3E5F3" w:rsidR="006E51E9" w:rsidRPr="0051745B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74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51E9" w:rsidRPr="002D57EC" w14:paraId="04CEA34F" w14:textId="77777777" w:rsidTr="007727B1">
        <w:trPr>
          <w:cantSplit/>
          <w:trHeight w:val="20"/>
        </w:trPr>
        <w:tc>
          <w:tcPr>
            <w:tcW w:w="4770" w:type="dxa"/>
            <w:vAlign w:val="bottom"/>
          </w:tcPr>
          <w:p w14:paraId="697E9292" w14:textId="189AC33D" w:rsidR="006E51E9" w:rsidRPr="002D57EC" w:rsidRDefault="00A63923" w:rsidP="000249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392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กำไรสำหรับปีจากการดำเนินงานที่ยกเลิก</w:t>
            </w:r>
          </w:p>
        </w:tc>
        <w:tc>
          <w:tcPr>
            <w:tcW w:w="990" w:type="dxa"/>
          </w:tcPr>
          <w:p w14:paraId="4F036A3D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F82D9" w14:textId="0594EF76" w:rsidR="006E51E9" w:rsidRPr="002D57EC" w:rsidRDefault="005C3096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7,454</w:t>
            </w:r>
          </w:p>
        </w:tc>
        <w:tc>
          <w:tcPr>
            <w:tcW w:w="180" w:type="dxa"/>
            <w:vAlign w:val="bottom"/>
          </w:tcPr>
          <w:p w14:paraId="5B1B8CC2" w14:textId="77777777" w:rsidR="006E51E9" w:rsidRPr="002D57EC" w:rsidRDefault="006E51E9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3C4B8" w14:textId="33018FAB" w:rsidR="006E51E9" w:rsidRPr="002D57EC" w:rsidRDefault="0051745B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F38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,074</w:t>
            </w:r>
          </w:p>
        </w:tc>
      </w:tr>
    </w:tbl>
    <w:p w14:paraId="34F4B27F" w14:textId="77777777" w:rsidR="00BE7256" w:rsidRPr="002D57EC" w:rsidRDefault="00BE7256" w:rsidP="000A502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245D8D" w14:textId="77777777" w:rsidR="00EE6A2F" w:rsidRDefault="00EE6A2F" w:rsidP="000A502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D92936" w14:textId="77777777" w:rsidR="00EE6A2F" w:rsidRDefault="00EE6A2F" w:rsidP="000A502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4595CC" w14:textId="77777777" w:rsidR="00EE6A2F" w:rsidRDefault="00EE6A2F" w:rsidP="000A502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964DCE" w14:textId="77777777" w:rsidR="00BE7256" w:rsidRPr="002D57EC" w:rsidRDefault="00BE7256" w:rsidP="000A502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65"/>
        <w:gridCol w:w="995"/>
        <w:gridCol w:w="1620"/>
        <w:gridCol w:w="178"/>
        <w:gridCol w:w="1442"/>
      </w:tblGrid>
      <w:tr w:rsidR="007727B1" w:rsidRPr="002D57EC" w14:paraId="4D7ABCE0" w14:textId="77777777" w:rsidTr="007727B1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4A19A1C7" w14:textId="77777777" w:rsidR="007727B1" w:rsidRPr="0059293B" w:rsidRDefault="007727B1" w:rsidP="000249C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929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กระแสเงินสดได้มาจาก (ใช้ไปใน) การดำเนินงานที่ยกเลิก</w:t>
            </w:r>
            <w:r w:rsidRPr="005929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</w:tcPr>
          <w:p w14:paraId="06846122" w14:textId="77777777" w:rsidR="007727B1" w:rsidRPr="0059293B" w:rsidRDefault="007727B1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240" w:type="dxa"/>
            <w:gridSpan w:val="3"/>
          </w:tcPr>
          <w:p w14:paraId="1F8F09E1" w14:textId="32F24DCF" w:rsidR="007727B1" w:rsidRPr="0059293B" w:rsidRDefault="007727B1" w:rsidP="000249C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9293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727B1" w:rsidRPr="002D57EC" w14:paraId="7887842E" w14:textId="77777777" w:rsidTr="007727B1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78ACC9CB" w14:textId="77777777" w:rsidR="007727B1" w:rsidRPr="0059293B" w:rsidRDefault="007727B1" w:rsidP="000249C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9293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9293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9293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5" w:type="dxa"/>
          </w:tcPr>
          <w:p w14:paraId="15CA7AE5" w14:textId="77777777" w:rsidR="007727B1" w:rsidRPr="0059293B" w:rsidRDefault="007727B1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3D96821" w14:textId="77777777" w:rsidR="007727B1" w:rsidRPr="0059293B" w:rsidRDefault="007727B1" w:rsidP="000249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293B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78" w:type="dxa"/>
          </w:tcPr>
          <w:p w14:paraId="167C71AA" w14:textId="77777777" w:rsidR="007727B1" w:rsidRPr="0059293B" w:rsidRDefault="007727B1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2" w:type="dxa"/>
          </w:tcPr>
          <w:p w14:paraId="3F2138A9" w14:textId="77777777" w:rsidR="007727B1" w:rsidRPr="0059293B" w:rsidRDefault="007727B1" w:rsidP="000249C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293B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7727B1" w:rsidRPr="002D57EC" w14:paraId="785F9EBB" w14:textId="77777777" w:rsidTr="001D476C">
        <w:trPr>
          <w:cantSplit/>
          <w:trHeight w:val="20"/>
        </w:trPr>
        <w:tc>
          <w:tcPr>
            <w:tcW w:w="4765" w:type="dxa"/>
            <w:vAlign w:val="bottom"/>
          </w:tcPr>
          <w:p w14:paraId="274D979A" w14:textId="77777777" w:rsidR="007727B1" w:rsidRPr="0059293B" w:rsidRDefault="007727B1" w:rsidP="000249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5" w:type="dxa"/>
            <w:vAlign w:val="bottom"/>
          </w:tcPr>
          <w:p w14:paraId="08A14894" w14:textId="77777777" w:rsidR="007727B1" w:rsidRPr="0059293B" w:rsidRDefault="007727B1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18F48A05" w14:textId="3853672F" w:rsidR="007727B1" w:rsidRPr="0059293B" w:rsidRDefault="007727B1" w:rsidP="007727B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293B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9293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9293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9293B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7727B1" w:rsidRPr="002D57EC" w14:paraId="3290E32F" w14:textId="77777777" w:rsidTr="007727B1">
        <w:trPr>
          <w:cantSplit/>
          <w:trHeight w:val="20"/>
        </w:trPr>
        <w:tc>
          <w:tcPr>
            <w:tcW w:w="4765" w:type="dxa"/>
            <w:vAlign w:val="bottom"/>
          </w:tcPr>
          <w:p w14:paraId="16478886" w14:textId="77777777" w:rsidR="007727B1" w:rsidRPr="00597148" w:rsidRDefault="007727B1" w:rsidP="000249C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9714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995" w:type="dxa"/>
            <w:vAlign w:val="bottom"/>
          </w:tcPr>
          <w:p w14:paraId="05CAE0B5" w14:textId="77777777" w:rsidR="007727B1" w:rsidRPr="00597148" w:rsidRDefault="007727B1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31B3ED8" w14:textId="3FC058F3" w:rsidR="007727B1" w:rsidRPr="00597148" w:rsidRDefault="00195AA4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59714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34CF4">
              <w:rPr>
                <w:rFonts w:ascii="Angsana New" w:hAnsi="Angsana New" w:cs="Angsana New"/>
                <w:sz w:val="28"/>
                <w:szCs w:val="28"/>
              </w:rPr>
              <w:t>04</w:t>
            </w:r>
            <w:r w:rsidR="00C2617A">
              <w:rPr>
                <w:rFonts w:ascii="Angsana New" w:hAnsi="Angsana New" w:cs="Angsana New"/>
                <w:sz w:val="28"/>
                <w:szCs w:val="28"/>
              </w:rPr>
              <w:t>,106</w:t>
            </w:r>
          </w:p>
        </w:tc>
        <w:tc>
          <w:tcPr>
            <w:tcW w:w="178" w:type="dxa"/>
            <w:vAlign w:val="bottom"/>
          </w:tcPr>
          <w:p w14:paraId="5746BC0F" w14:textId="77777777" w:rsidR="007727B1" w:rsidRPr="00597148" w:rsidRDefault="007727B1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4FA97240" w14:textId="7044AEA3" w:rsidR="007727B1" w:rsidRPr="00597148" w:rsidRDefault="007C37B0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59714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13EF4">
              <w:rPr>
                <w:rFonts w:ascii="Angsana New" w:hAnsi="Angsana New" w:cs="Angsana New"/>
                <w:sz w:val="28"/>
                <w:szCs w:val="28"/>
              </w:rPr>
              <w:t>19,248</w:t>
            </w:r>
            <w:r w:rsidRPr="0059714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727B1" w:rsidRPr="002D57EC" w14:paraId="56FAFA67" w14:textId="77777777" w:rsidTr="007727B1">
        <w:trPr>
          <w:cantSplit/>
          <w:trHeight w:val="20"/>
        </w:trPr>
        <w:tc>
          <w:tcPr>
            <w:tcW w:w="4765" w:type="dxa"/>
            <w:vAlign w:val="bottom"/>
          </w:tcPr>
          <w:p w14:paraId="7B68450F" w14:textId="77777777" w:rsidR="007727B1" w:rsidRPr="00597148" w:rsidRDefault="007727B1" w:rsidP="000249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14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995" w:type="dxa"/>
            <w:vAlign w:val="bottom"/>
          </w:tcPr>
          <w:p w14:paraId="48685115" w14:textId="77777777" w:rsidR="007727B1" w:rsidRPr="00597148" w:rsidRDefault="007727B1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4FB7E60" w14:textId="0AB3BED7" w:rsidR="007727B1" w:rsidRPr="00597148" w:rsidRDefault="004C6CD4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59714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F2C0A5C" w14:textId="77777777" w:rsidR="007727B1" w:rsidRPr="00597148" w:rsidRDefault="007727B1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77962AF5" w14:textId="46A0AF03" w:rsidR="007727B1" w:rsidRPr="00597148" w:rsidRDefault="004C6CD4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59714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727B1" w:rsidRPr="002D57EC" w14:paraId="60EBA944" w14:textId="77777777" w:rsidTr="007727B1">
        <w:trPr>
          <w:cantSplit/>
          <w:trHeight w:val="20"/>
        </w:trPr>
        <w:tc>
          <w:tcPr>
            <w:tcW w:w="4765" w:type="dxa"/>
            <w:vAlign w:val="bottom"/>
          </w:tcPr>
          <w:p w14:paraId="756535EE" w14:textId="77777777" w:rsidR="007727B1" w:rsidRPr="00597148" w:rsidRDefault="007727B1" w:rsidP="000249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14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995" w:type="dxa"/>
            <w:vAlign w:val="bottom"/>
          </w:tcPr>
          <w:p w14:paraId="734F70B9" w14:textId="77777777" w:rsidR="007727B1" w:rsidRPr="00597148" w:rsidRDefault="007727B1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9A45434" w14:textId="2CAD013E" w:rsidR="007727B1" w:rsidRPr="00597148" w:rsidRDefault="004C6CD4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59714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03F376A" w14:textId="77777777" w:rsidR="007727B1" w:rsidRPr="00597148" w:rsidRDefault="007727B1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43DC642" w14:textId="041577C7" w:rsidR="007727B1" w:rsidRPr="00597148" w:rsidRDefault="004C6CD4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59714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727B1" w:rsidRPr="002D57EC" w14:paraId="73BF29A2" w14:textId="77777777" w:rsidTr="007727B1">
        <w:trPr>
          <w:cantSplit/>
          <w:trHeight w:val="20"/>
        </w:trPr>
        <w:tc>
          <w:tcPr>
            <w:tcW w:w="4765" w:type="dxa"/>
            <w:vAlign w:val="bottom"/>
          </w:tcPr>
          <w:p w14:paraId="4BC986FF" w14:textId="77777777" w:rsidR="007727B1" w:rsidRPr="00597148" w:rsidRDefault="007727B1" w:rsidP="000249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71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995" w:type="dxa"/>
            <w:vAlign w:val="bottom"/>
          </w:tcPr>
          <w:p w14:paraId="65309EAC" w14:textId="77777777" w:rsidR="007727B1" w:rsidRPr="00597148" w:rsidRDefault="007727B1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41A68" w14:textId="156AA3CB" w:rsidR="007727B1" w:rsidRPr="0059400B" w:rsidRDefault="007C37B0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40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913E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04,106</w:t>
            </w:r>
          </w:p>
        </w:tc>
        <w:tc>
          <w:tcPr>
            <w:tcW w:w="178" w:type="dxa"/>
            <w:vAlign w:val="bottom"/>
          </w:tcPr>
          <w:p w14:paraId="70B5CD2A" w14:textId="77777777" w:rsidR="007727B1" w:rsidRPr="0059400B" w:rsidRDefault="007727B1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CA5BE" w14:textId="7F81FB07" w:rsidR="007727B1" w:rsidRPr="0059400B" w:rsidRDefault="007C37B0" w:rsidP="000249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40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913E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19,248</w:t>
            </w:r>
            <w:r w:rsidRPr="005940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4B054DA5" w14:textId="77777777" w:rsidR="00BE7256" w:rsidRPr="002D57EC" w:rsidRDefault="00BE7256" w:rsidP="000A502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4770"/>
        <w:gridCol w:w="2790"/>
        <w:gridCol w:w="1440"/>
      </w:tblGrid>
      <w:tr w:rsidR="005B5B22" w:rsidRPr="002D57EC" w14:paraId="6405CDDB" w14:textId="77777777" w:rsidTr="005E6F83">
        <w:trPr>
          <w:tblHeader/>
        </w:trPr>
        <w:tc>
          <w:tcPr>
            <w:tcW w:w="4770" w:type="dxa"/>
            <w:vAlign w:val="bottom"/>
          </w:tcPr>
          <w:p w14:paraId="43663B3B" w14:textId="034175BE" w:rsidR="005B5B22" w:rsidRPr="00BB29D1" w:rsidRDefault="005B5B22" w:rsidP="0002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BB29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ผลกระทบจากการจำหน่ายต่อฐานะการเงิน</w:t>
            </w:r>
          </w:p>
        </w:tc>
        <w:tc>
          <w:tcPr>
            <w:tcW w:w="4230" w:type="dxa"/>
            <w:gridSpan w:val="2"/>
            <w:vAlign w:val="bottom"/>
          </w:tcPr>
          <w:p w14:paraId="7BA780D1" w14:textId="6E1D7D94" w:rsidR="005B5B22" w:rsidRPr="00BB29D1" w:rsidRDefault="005B5B22" w:rsidP="005B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firstLine="22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29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B5B22" w:rsidRPr="002D57EC" w14:paraId="307FFDD1" w14:textId="77777777" w:rsidTr="00BB645E">
        <w:tc>
          <w:tcPr>
            <w:tcW w:w="4770" w:type="dxa"/>
            <w:vAlign w:val="bottom"/>
          </w:tcPr>
          <w:p w14:paraId="1B6CA592" w14:textId="77777777" w:rsidR="005B5B22" w:rsidRPr="00BB29D1" w:rsidRDefault="005B5B22" w:rsidP="0002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vAlign w:val="center"/>
          </w:tcPr>
          <w:p w14:paraId="5EDBC777" w14:textId="2ABDB4DF" w:rsidR="005B5B22" w:rsidRPr="00BB29D1" w:rsidRDefault="005B5B22" w:rsidP="00546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ind w:firstLine="23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29D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27B1" w:rsidRPr="002D57EC" w14:paraId="6ABDAFB0" w14:textId="77777777" w:rsidTr="005E6F83">
        <w:tc>
          <w:tcPr>
            <w:tcW w:w="4770" w:type="dxa"/>
            <w:vAlign w:val="bottom"/>
          </w:tcPr>
          <w:p w14:paraId="4BA7B45F" w14:textId="77777777" w:rsidR="007727B1" w:rsidRPr="00BB29D1" w:rsidRDefault="007727B1" w:rsidP="0002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9D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90" w:type="dxa"/>
            <w:vAlign w:val="center"/>
          </w:tcPr>
          <w:p w14:paraId="7AE84A52" w14:textId="77777777" w:rsidR="007727B1" w:rsidRPr="00BB29D1" w:rsidRDefault="007727B1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C783608" w14:textId="1B28B128" w:rsidR="007727B1" w:rsidRPr="00BB29D1" w:rsidRDefault="007727B1" w:rsidP="00C5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center" w:pos="4536"/>
                <w:tab w:val="right" w:pos="9072"/>
              </w:tabs>
              <w:ind w:right="-3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29D1">
              <w:rPr>
                <w:rFonts w:asciiTheme="majorBidi" w:hAnsiTheme="majorBidi" w:cstheme="majorBidi"/>
                <w:sz w:val="28"/>
                <w:szCs w:val="28"/>
              </w:rPr>
              <w:t>57,608</w:t>
            </w:r>
          </w:p>
        </w:tc>
      </w:tr>
      <w:tr w:rsidR="007727B1" w:rsidRPr="002D57EC" w14:paraId="2F868BA8" w14:textId="77777777" w:rsidTr="005E6F83">
        <w:tc>
          <w:tcPr>
            <w:tcW w:w="4770" w:type="dxa"/>
            <w:vAlign w:val="bottom"/>
          </w:tcPr>
          <w:p w14:paraId="0A09EA87" w14:textId="51FFB402" w:rsidR="007727B1" w:rsidRPr="00BB29D1" w:rsidRDefault="007727B1" w:rsidP="0002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9D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90" w:type="dxa"/>
            <w:vAlign w:val="center"/>
          </w:tcPr>
          <w:p w14:paraId="226076B7" w14:textId="77777777" w:rsidR="007727B1" w:rsidRPr="00BB29D1" w:rsidRDefault="007727B1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9B713FC" w14:textId="77BE4395" w:rsidR="007727B1" w:rsidRPr="00BB29D1" w:rsidRDefault="007727B1" w:rsidP="00C5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6"/>
                <w:tab w:val="left" w:pos="1243"/>
                <w:tab w:val="center" w:pos="4536"/>
                <w:tab w:val="right" w:pos="9072"/>
              </w:tabs>
              <w:ind w:right="-3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29D1">
              <w:rPr>
                <w:rFonts w:asciiTheme="majorBidi" w:hAnsiTheme="majorBidi" w:cstheme="majorBidi"/>
                <w:sz w:val="28"/>
                <w:szCs w:val="28"/>
              </w:rPr>
              <w:t>1,359</w:t>
            </w:r>
          </w:p>
        </w:tc>
      </w:tr>
      <w:tr w:rsidR="007727B1" w:rsidRPr="002D57EC" w14:paraId="5197247C" w14:textId="77777777" w:rsidTr="005E6F83">
        <w:tc>
          <w:tcPr>
            <w:tcW w:w="4770" w:type="dxa"/>
            <w:vAlign w:val="bottom"/>
          </w:tcPr>
          <w:p w14:paraId="6B52DB5B" w14:textId="75CF35C7" w:rsidR="007727B1" w:rsidRPr="00BB29D1" w:rsidRDefault="007727B1" w:rsidP="0002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9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</w:t>
            </w:r>
            <w:r w:rsidRPr="00BB29D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ณ วันที่จำหน่าย</w:t>
            </w:r>
          </w:p>
        </w:tc>
        <w:tc>
          <w:tcPr>
            <w:tcW w:w="2790" w:type="dxa"/>
            <w:vAlign w:val="center"/>
          </w:tcPr>
          <w:p w14:paraId="39CD6774" w14:textId="77777777" w:rsidR="007727B1" w:rsidRPr="00BB29D1" w:rsidRDefault="007727B1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6A290" w14:textId="7670C8B2" w:rsidR="007727B1" w:rsidRPr="00BB29D1" w:rsidRDefault="00766808" w:rsidP="00C5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center" w:pos="4536"/>
                <w:tab w:val="right" w:pos="9072"/>
              </w:tabs>
              <w:ind w:right="-3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6F0A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8,967</w:t>
            </w:r>
          </w:p>
        </w:tc>
      </w:tr>
      <w:tr w:rsidR="007727B1" w:rsidRPr="002D57EC" w14:paraId="52C3FDA5" w14:textId="77777777" w:rsidTr="005E6F83">
        <w:tc>
          <w:tcPr>
            <w:tcW w:w="4770" w:type="dxa"/>
            <w:vAlign w:val="bottom"/>
          </w:tcPr>
          <w:p w14:paraId="2E5F8F66" w14:textId="77777777" w:rsidR="007727B1" w:rsidRPr="00BB29D1" w:rsidRDefault="007727B1" w:rsidP="0002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vAlign w:val="center"/>
          </w:tcPr>
          <w:p w14:paraId="48BFFBD8" w14:textId="77777777" w:rsidR="007727B1" w:rsidRPr="00BB29D1" w:rsidRDefault="007727B1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82D73E6" w14:textId="77777777" w:rsidR="007727B1" w:rsidRPr="00BB29D1" w:rsidRDefault="007727B1" w:rsidP="00C5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center" w:pos="4536"/>
                <w:tab w:val="right" w:pos="9072"/>
              </w:tabs>
              <w:ind w:right="-3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27B1" w:rsidRPr="002D57EC" w14:paraId="41DE48C8" w14:textId="77777777" w:rsidTr="005E6F83">
        <w:tc>
          <w:tcPr>
            <w:tcW w:w="4770" w:type="dxa"/>
            <w:vAlign w:val="bottom"/>
          </w:tcPr>
          <w:p w14:paraId="43E67A88" w14:textId="06B36A86" w:rsidR="007727B1" w:rsidRPr="00BB29D1" w:rsidRDefault="007727B1" w:rsidP="0002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29D1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สิ่งตอบแทนในการขายที่ได้รับในรูปเงินส</w:t>
            </w:r>
            <w:r w:rsidRPr="00BB29D1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</w:p>
        </w:tc>
        <w:tc>
          <w:tcPr>
            <w:tcW w:w="2790" w:type="dxa"/>
            <w:vAlign w:val="center"/>
          </w:tcPr>
          <w:p w14:paraId="64E3C52F" w14:textId="77777777" w:rsidR="007727B1" w:rsidRPr="00BB29D1" w:rsidRDefault="007727B1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1108580" w14:textId="0B45C3BF" w:rsidR="007727B1" w:rsidRPr="00BB29D1" w:rsidRDefault="007727B1" w:rsidP="00C5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center" w:pos="4536"/>
                <w:tab w:val="right" w:pos="9072"/>
              </w:tabs>
              <w:ind w:right="-3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29D1">
              <w:rPr>
                <w:rFonts w:asciiTheme="majorBidi" w:hAnsiTheme="majorBidi" w:cstheme="majorBidi"/>
                <w:sz w:val="28"/>
                <w:szCs w:val="28"/>
              </w:rPr>
              <w:t>58,967</w:t>
            </w:r>
          </w:p>
        </w:tc>
      </w:tr>
      <w:tr w:rsidR="007727B1" w:rsidRPr="00D36ED5" w14:paraId="088CC499" w14:textId="77777777" w:rsidTr="005E6F83">
        <w:tc>
          <w:tcPr>
            <w:tcW w:w="4770" w:type="dxa"/>
            <w:vAlign w:val="bottom"/>
          </w:tcPr>
          <w:p w14:paraId="3CE14ECF" w14:textId="77777777" w:rsidR="007727B1" w:rsidRPr="00BB29D1" w:rsidRDefault="007727B1" w:rsidP="0002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29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กระแสเงินสดรับสุทธิ</w:t>
            </w:r>
          </w:p>
        </w:tc>
        <w:tc>
          <w:tcPr>
            <w:tcW w:w="2790" w:type="dxa"/>
            <w:vAlign w:val="center"/>
          </w:tcPr>
          <w:p w14:paraId="5291B26F" w14:textId="77777777" w:rsidR="007727B1" w:rsidRPr="00BB29D1" w:rsidRDefault="007727B1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729D6" w14:textId="35428213" w:rsidR="007727B1" w:rsidRPr="00BB29D1" w:rsidRDefault="007727B1" w:rsidP="00C5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center" w:pos="4536"/>
                <w:tab w:val="right" w:pos="9072"/>
              </w:tabs>
              <w:ind w:right="-3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9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58,967</w:t>
            </w:r>
          </w:p>
        </w:tc>
      </w:tr>
    </w:tbl>
    <w:p w14:paraId="1359DFDF" w14:textId="58A1D42C" w:rsidR="00201903" w:rsidRDefault="00201903" w:rsidP="000A502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0668CD" w14:textId="77777777" w:rsidR="003A5646" w:rsidRDefault="003A5646" w:rsidP="0097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3A68711" w14:textId="3BB377C4" w:rsidR="009743F6" w:rsidRPr="005C0BB2" w:rsidRDefault="009743F6" w:rsidP="0097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201903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5C0BB2"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ต้นทุนในการจัดจำหน่าย</w:t>
      </w:r>
    </w:p>
    <w:p w14:paraId="769848ED" w14:textId="77777777" w:rsidR="009743F6" w:rsidRPr="00201903" w:rsidRDefault="009743F6" w:rsidP="0097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3240"/>
        <w:gridCol w:w="851"/>
        <w:gridCol w:w="1057"/>
        <w:gridCol w:w="270"/>
        <w:gridCol w:w="1083"/>
        <w:gridCol w:w="262"/>
        <w:gridCol w:w="1088"/>
        <w:gridCol w:w="270"/>
        <w:gridCol w:w="1077"/>
      </w:tblGrid>
      <w:tr w:rsidR="009743F6" w:rsidRPr="005C0BB2" w14:paraId="2E6D6A27" w14:textId="77777777" w:rsidTr="00626C18">
        <w:tc>
          <w:tcPr>
            <w:tcW w:w="3240" w:type="dxa"/>
          </w:tcPr>
          <w:p w14:paraId="4B329D50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6FC9F195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3145D412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5EE58297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35" w:type="dxa"/>
            <w:gridSpan w:val="3"/>
          </w:tcPr>
          <w:p w14:paraId="25CFC2B5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43F6" w:rsidRPr="005C0BB2" w14:paraId="4B3B2D68" w14:textId="77777777" w:rsidTr="00626C18">
        <w:tc>
          <w:tcPr>
            <w:tcW w:w="3240" w:type="dxa"/>
          </w:tcPr>
          <w:p w14:paraId="368E3030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07DB68FF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757C406" w14:textId="14CEAB22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154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07D54C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408EAA83" w14:textId="137F61BE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154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3C303EA1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21DF7491" w14:textId="5128838C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154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879C7F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318B61FE" w14:textId="5AC5BFD1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154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743F6" w:rsidRPr="005C0BB2" w14:paraId="2F42935F" w14:textId="77777777" w:rsidTr="00626C18">
        <w:tc>
          <w:tcPr>
            <w:tcW w:w="3240" w:type="dxa"/>
          </w:tcPr>
          <w:p w14:paraId="3849CA58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01E46A77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7"/>
          </w:tcPr>
          <w:p w14:paraId="32D4F833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154B" w:rsidRPr="005C0BB2" w14:paraId="186CD94F" w14:textId="77777777" w:rsidTr="009743F6">
        <w:tc>
          <w:tcPr>
            <w:tcW w:w="3240" w:type="dxa"/>
          </w:tcPr>
          <w:p w14:paraId="4B1D2F66" w14:textId="1D9D5104" w:rsidR="0076154B" w:rsidRPr="005C0BB2" w:rsidRDefault="0076154B" w:rsidP="00761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51" w:type="dxa"/>
          </w:tcPr>
          <w:p w14:paraId="39B033B9" w14:textId="23E3DE32" w:rsidR="0076154B" w:rsidRPr="005D45CE" w:rsidRDefault="0076154B" w:rsidP="0076154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45C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2019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57" w:type="dxa"/>
          </w:tcPr>
          <w:p w14:paraId="37BD079D" w14:textId="656D0295" w:rsidR="0076154B" w:rsidRPr="00117808" w:rsidRDefault="19B806C2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2207DB8D">
              <w:rPr>
                <w:rFonts w:asciiTheme="majorBidi" w:hAnsiTheme="majorBidi" w:cstheme="majorBidi"/>
                <w:sz w:val="28"/>
                <w:szCs w:val="28"/>
              </w:rPr>
              <w:t>17,8</w:t>
            </w:r>
            <w:r w:rsidR="001178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</w:p>
        </w:tc>
        <w:tc>
          <w:tcPr>
            <w:tcW w:w="270" w:type="dxa"/>
          </w:tcPr>
          <w:p w14:paraId="69D9EFD8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68D31B31" w14:textId="18011AB1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20,048</w:t>
            </w:r>
          </w:p>
        </w:tc>
        <w:tc>
          <w:tcPr>
            <w:tcW w:w="262" w:type="dxa"/>
          </w:tcPr>
          <w:p w14:paraId="05C70BF5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402271B9" w14:textId="606830DA" w:rsidR="0076154B" w:rsidRPr="00A24A38" w:rsidRDefault="64E8B26C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2CB7E9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6,853</w:t>
            </w:r>
          </w:p>
        </w:tc>
        <w:tc>
          <w:tcPr>
            <w:tcW w:w="270" w:type="dxa"/>
          </w:tcPr>
          <w:p w14:paraId="04719722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14BFAD6D" w14:textId="618F7F09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11,360</w:t>
            </w:r>
          </w:p>
        </w:tc>
      </w:tr>
      <w:tr w:rsidR="0076154B" w:rsidRPr="005C0BB2" w14:paraId="6112BB1F" w14:textId="77777777" w:rsidTr="009743F6">
        <w:tc>
          <w:tcPr>
            <w:tcW w:w="3240" w:type="dxa"/>
          </w:tcPr>
          <w:p w14:paraId="26F12ACB" w14:textId="26265274" w:rsidR="0076154B" w:rsidRDefault="0076154B" w:rsidP="00761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851" w:type="dxa"/>
          </w:tcPr>
          <w:p w14:paraId="0D03724F" w14:textId="77777777" w:rsidR="0076154B" w:rsidRPr="005C0BB2" w:rsidRDefault="0076154B" w:rsidP="0076154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844FBE4" w14:textId="79A00C69" w:rsidR="0076154B" w:rsidRPr="00EA05BC" w:rsidRDefault="1F72573E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389080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53A66689" w:rsidRPr="389080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</w:t>
            </w:r>
            <w:r w:rsidR="001178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</w:t>
            </w:r>
          </w:p>
        </w:tc>
        <w:tc>
          <w:tcPr>
            <w:tcW w:w="270" w:type="dxa"/>
          </w:tcPr>
          <w:p w14:paraId="698046B2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792517F1" w14:textId="5C820559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262" w:type="dxa"/>
          </w:tcPr>
          <w:p w14:paraId="1F146D5E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6DB46984" w14:textId="7A02773F" w:rsidR="0076154B" w:rsidRDefault="26D1536E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71C045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16,765</w:t>
            </w:r>
          </w:p>
        </w:tc>
        <w:tc>
          <w:tcPr>
            <w:tcW w:w="270" w:type="dxa"/>
          </w:tcPr>
          <w:p w14:paraId="3D40D9E6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7BF42A96" w14:textId="595E1DA2" w:rsidR="0076154B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10,986</w:t>
            </w:r>
          </w:p>
        </w:tc>
      </w:tr>
      <w:tr w:rsidR="0076154B" w:rsidRPr="005C0BB2" w14:paraId="41F56DE0" w14:textId="77777777" w:rsidTr="009743F6">
        <w:tc>
          <w:tcPr>
            <w:tcW w:w="3240" w:type="dxa"/>
          </w:tcPr>
          <w:p w14:paraId="2003C31A" w14:textId="64182487" w:rsidR="0076154B" w:rsidRPr="005C0BB2" w:rsidRDefault="0076154B" w:rsidP="00761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851" w:type="dxa"/>
          </w:tcPr>
          <w:p w14:paraId="4B607A8F" w14:textId="77777777" w:rsidR="0076154B" w:rsidRPr="005C0BB2" w:rsidRDefault="0076154B" w:rsidP="0076154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F4AB00B" w14:textId="5A6593A6" w:rsidR="0076154B" w:rsidRPr="005C0BB2" w:rsidRDefault="4E594F9E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2207DB8D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270" w:type="dxa"/>
          </w:tcPr>
          <w:p w14:paraId="7F5065A4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A584801" w14:textId="33BCACCB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  <w:tc>
          <w:tcPr>
            <w:tcW w:w="262" w:type="dxa"/>
          </w:tcPr>
          <w:p w14:paraId="37CF18EB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1EFBBEF3" w14:textId="075A321D" w:rsidR="0076154B" w:rsidRPr="00CA272A" w:rsidRDefault="56F1E951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71C045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270" w:type="dxa"/>
          </w:tcPr>
          <w:p w14:paraId="3AD92002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6ADBB41" w14:textId="432D82EC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756</w:t>
            </w:r>
          </w:p>
        </w:tc>
      </w:tr>
      <w:tr w:rsidR="0076154B" w:rsidRPr="009743F6" w14:paraId="5180F765" w14:textId="77777777" w:rsidTr="009743F6">
        <w:tc>
          <w:tcPr>
            <w:tcW w:w="3240" w:type="dxa"/>
          </w:tcPr>
          <w:p w14:paraId="281C8200" w14:textId="18B4D640" w:rsidR="0076154B" w:rsidRPr="009743F6" w:rsidRDefault="0076154B" w:rsidP="007615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43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</w:tcPr>
          <w:p w14:paraId="68B3EF59" w14:textId="77777777" w:rsidR="0076154B" w:rsidRPr="009743F6" w:rsidRDefault="0076154B" w:rsidP="0076154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59F20FC2" w14:textId="7ABE1475" w:rsidR="0076154B" w:rsidRPr="009743F6" w:rsidRDefault="161E9152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389080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1CF73D8D" w:rsidRPr="389080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4,438</w:t>
            </w:r>
          </w:p>
        </w:tc>
        <w:tc>
          <w:tcPr>
            <w:tcW w:w="270" w:type="dxa"/>
          </w:tcPr>
          <w:p w14:paraId="36536AEE" w14:textId="77777777" w:rsidR="0076154B" w:rsidRPr="009743F6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93A040E" w14:textId="215E6105" w:rsidR="0076154B" w:rsidRPr="009743F6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32,631</w:t>
            </w:r>
          </w:p>
        </w:tc>
        <w:tc>
          <w:tcPr>
            <w:tcW w:w="262" w:type="dxa"/>
          </w:tcPr>
          <w:p w14:paraId="01BA4D87" w14:textId="77777777" w:rsidR="0076154B" w:rsidRPr="009743F6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33CEF9C" w14:textId="15C9C23E" w:rsidR="0076154B" w:rsidRPr="009743F6" w:rsidRDefault="39A090D2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2207DB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24,343</w:t>
            </w:r>
          </w:p>
        </w:tc>
        <w:tc>
          <w:tcPr>
            <w:tcW w:w="270" w:type="dxa"/>
          </w:tcPr>
          <w:p w14:paraId="33C11D06" w14:textId="77777777" w:rsidR="0076154B" w:rsidRPr="009743F6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283487F" w14:textId="791E6ABA" w:rsidR="0076154B" w:rsidRPr="009743F6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23,102</w:t>
            </w:r>
          </w:p>
        </w:tc>
      </w:tr>
    </w:tbl>
    <w:p w14:paraId="5261EFD2" w14:textId="77777777" w:rsidR="009743F6" w:rsidRDefault="009743F6" w:rsidP="000A5028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8FACD9A" w14:textId="77777777" w:rsidR="00786A2C" w:rsidRPr="00201903" w:rsidRDefault="00786A2C" w:rsidP="000A5028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B507BA8" w14:textId="439DDB02" w:rsidR="009743F6" w:rsidRPr="005C0BB2" w:rsidRDefault="009743F6" w:rsidP="0097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201903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5C0BB2"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ค่าใช้จ่ายในการบริหาร</w:t>
      </w:r>
    </w:p>
    <w:p w14:paraId="19A4B9B2" w14:textId="77777777" w:rsidR="009743F6" w:rsidRPr="00201903" w:rsidRDefault="009743F6" w:rsidP="0097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3240"/>
        <w:gridCol w:w="851"/>
        <w:gridCol w:w="1057"/>
        <w:gridCol w:w="270"/>
        <w:gridCol w:w="1083"/>
        <w:gridCol w:w="262"/>
        <w:gridCol w:w="1088"/>
        <w:gridCol w:w="270"/>
        <w:gridCol w:w="1077"/>
      </w:tblGrid>
      <w:tr w:rsidR="009743F6" w:rsidRPr="005C0BB2" w14:paraId="36AB42E7" w14:textId="77777777" w:rsidTr="00626C18">
        <w:tc>
          <w:tcPr>
            <w:tcW w:w="3240" w:type="dxa"/>
          </w:tcPr>
          <w:p w14:paraId="5F749716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16D51464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077BFB4D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3A646A93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35" w:type="dxa"/>
            <w:gridSpan w:val="3"/>
          </w:tcPr>
          <w:p w14:paraId="39596CAF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154B" w:rsidRPr="005C0BB2" w14:paraId="35E801C6" w14:textId="77777777" w:rsidTr="00626C18">
        <w:tc>
          <w:tcPr>
            <w:tcW w:w="3240" w:type="dxa"/>
          </w:tcPr>
          <w:p w14:paraId="63325CC6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1E1E155D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32646D0" w14:textId="0B96CD4E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774B9D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19CACC3" w14:textId="74B61B01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229CA6CF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6EB81150" w14:textId="1D74820B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7D1A28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861402F" w14:textId="371E4B2B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743F6" w:rsidRPr="005C0BB2" w14:paraId="674A07AD" w14:textId="77777777" w:rsidTr="00626C18">
        <w:tc>
          <w:tcPr>
            <w:tcW w:w="3240" w:type="dxa"/>
          </w:tcPr>
          <w:p w14:paraId="2098D356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21F04BE2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7"/>
          </w:tcPr>
          <w:p w14:paraId="1A9BD513" w14:textId="77777777" w:rsidR="009743F6" w:rsidRPr="005C0BB2" w:rsidRDefault="009743F6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154B" w:rsidRPr="005C0BB2" w14:paraId="6E47C3DA" w14:textId="77777777" w:rsidTr="00626C18">
        <w:tc>
          <w:tcPr>
            <w:tcW w:w="3240" w:type="dxa"/>
          </w:tcPr>
          <w:p w14:paraId="1E156685" w14:textId="7A31A13D" w:rsidR="0076154B" w:rsidRPr="005C0BB2" w:rsidRDefault="0076154B" w:rsidP="00761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51" w:type="dxa"/>
          </w:tcPr>
          <w:p w14:paraId="360ABAA8" w14:textId="688C5496" w:rsidR="0076154B" w:rsidRPr="005C0BB2" w:rsidRDefault="0076154B" w:rsidP="0076154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5C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2019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57" w:type="dxa"/>
          </w:tcPr>
          <w:p w14:paraId="54A79DAA" w14:textId="3A5C6F18" w:rsidR="0076154B" w:rsidRPr="00D67106" w:rsidRDefault="0772465C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47CD8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</w:t>
            </w:r>
            <w:r w:rsidR="00DF68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</w:p>
        </w:tc>
        <w:tc>
          <w:tcPr>
            <w:tcW w:w="270" w:type="dxa"/>
          </w:tcPr>
          <w:p w14:paraId="3D586C68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0443AFF8" w14:textId="7BDC5D73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35,384</w:t>
            </w:r>
          </w:p>
        </w:tc>
        <w:tc>
          <w:tcPr>
            <w:tcW w:w="262" w:type="dxa"/>
          </w:tcPr>
          <w:p w14:paraId="33C27CEF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473FAD5F" w14:textId="14900DA8" w:rsidR="0076154B" w:rsidRPr="005C0BB2" w:rsidRDefault="3CEDC793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6A103C7B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3A630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2A68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270" w:type="dxa"/>
          </w:tcPr>
          <w:p w14:paraId="70EAF977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01712FEA" w14:textId="0B5681DF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33,887</w:t>
            </w:r>
          </w:p>
        </w:tc>
      </w:tr>
      <w:tr w:rsidR="0076154B" w:rsidRPr="005C0BB2" w14:paraId="6283FFE1" w14:textId="77777777" w:rsidTr="00626C18">
        <w:tc>
          <w:tcPr>
            <w:tcW w:w="3240" w:type="dxa"/>
          </w:tcPr>
          <w:p w14:paraId="799F0781" w14:textId="575A7237" w:rsidR="0076154B" w:rsidRPr="00372259" w:rsidRDefault="0076154B" w:rsidP="00761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ค่าใช้จ่ายอาคาร สถานที่ และอุปกรณ์</w:t>
            </w:r>
          </w:p>
        </w:tc>
        <w:tc>
          <w:tcPr>
            <w:tcW w:w="851" w:type="dxa"/>
          </w:tcPr>
          <w:p w14:paraId="64EFC9E3" w14:textId="77777777" w:rsidR="0076154B" w:rsidRPr="00372259" w:rsidRDefault="0076154B" w:rsidP="0076154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E20E434" w14:textId="73B44EAF" w:rsidR="0076154B" w:rsidRPr="00372259" w:rsidRDefault="34E13C62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47CD8D9">
              <w:rPr>
                <w:rFonts w:asciiTheme="majorBidi" w:hAnsiTheme="majorBidi" w:cstheme="majorBidi"/>
                <w:sz w:val="28"/>
                <w:szCs w:val="28"/>
              </w:rPr>
              <w:t>12,082</w:t>
            </w:r>
          </w:p>
        </w:tc>
        <w:tc>
          <w:tcPr>
            <w:tcW w:w="270" w:type="dxa"/>
          </w:tcPr>
          <w:p w14:paraId="2EDF7775" w14:textId="77777777" w:rsidR="0076154B" w:rsidRPr="00372259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4DF691CE" w14:textId="457884B0" w:rsidR="0076154B" w:rsidRPr="00372259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19,030</w:t>
            </w:r>
          </w:p>
        </w:tc>
        <w:tc>
          <w:tcPr>
            <w:tcW w:w="262" w:type="dxa"/>
          </w:tcPr>
          <w:p w14:paraId="07445E90" w14:textId="77777777" w:rsidR="0076154B" w:rsidRPr="00372259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64EC5BCE" w14:textId="0ED68307" w:rsidR="0076154B" w:rsidRPr="00372259" w:rsidRDefault="4E7027E0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3A630585">
              <w:rPr>
                <w:rFonts w:asciiTheme="majorBidi" w:hAnsiTheme="majorBidi" w:cstheme="majorBidi"/>
                <w:sz w:val="28"/>
                <w:szCs w:val="28"/>
              </w:rPr>
              <w:t>10,525</w:t>
            </w:r>
          </w:p>
        </w:tc>
        <w:tc>
          <w:tcPr>
            <w:tcW w:w="270" w:type="dxa"/>
          </w:tcPr>
          <w:p w14:paraId="5A8ACF17" w14:textId="77777777" w:rsidR="0076154B" w:rsidRPr="00372259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1A379CB8" w14:textId="550FAC81" w:rsidR="0076154B" w:rsidRPr="00372259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14,929</w:t>
            </w:r>
          </w:p>
        </w:tc>
      </w:tr>
      <w:tr w:rsidR="0076154B" w:rsidRPr="005C0BB2" w14:paraId="42BBB78C" w14:textId="77777777" w:rsidTr="00626C18">
        <w:tc>
          <w:tcPr>
            <w:tcW w:w="3240" w:type="dxa"/>
          </w:tcPr>
          <w:p w14:paraId="20B335DC" w14:textId="294C2C1E" w:rsidR="0076154B" w:rsidRPr="005C0BB2" w:rsidRDefault="0076154B" w:rsidP="00761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851" w:type="dxa"/>
          </w:tcPr>
          <w:p w14:paraId="16260906" w14:textId="77777777" w:rsidR="0076154B" w:rsidRPr="005C0BB2" w:rsidRDefault="0076154B" w:rsidP="0076154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4C34E553" w14:textId="0FA42868" w:rsidR="0076154B" w:rsidRPr="00E91096" w:rsidRDefault="1C0B0CDA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47CD8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6,834</w:t>
            </w:r>
          </w:p>
        </w:tc>
        <w:tc>
          <w:tcPr>
            <w:tcW w:w="270" w:type="dxa"/>
          </w:tcPr>
          <w:p w14:paraId="244E7932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718C370C" w14:textId="4A812DA6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3,486</w:t>
            </w:r>
          </w:p>
        </w:tc>
        <w:tc>
          <w:tcPr>
            <w:tcW w:w="262" w:type="dxa"/>
          </w:tcPr>
          <w:p w14:paraId="2B28B6EE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53FE8DC5" w14:textId="5816E16E" w:rsidR="0076154B" w:rsidRPr="005C0BB2" w:rsidRDefault="3893669F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3A630585">
              <w:rPr>
                <w:rFonts w:asciiTheme="majorBidi" w:hAnsiTheme="majorBidi" w:cstheme="majorBidi"/>
                <w:sz w:val="28"/>
                <w:szCs w:val="28"/>
              </w:rPr>
              <w:t>2,438</w:t>
            </w:r>
          </w:p>
        </w:tc>
        <w:tc>
          <w:tcPr>
            <w:tcW w:w="270" w:type="dxa"/>
          </w:tcPr>
          <w:p w14:paraId="67919914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57AA7E4A" w14:textId="6F97034A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3,099</w:t>
            </w:r>
          </w:p>
        </w:tc>
      </w:tr>
      <w:tr w:rsidR="0076154B" w:rsidRPr="005C0BB2" w14:paraId="3F5AE49C" w14:textId="77777777" w:rsidTr="00626C18">
        <w:tc>
          <w:tcPr>
            <w:tcW w:w="3240" w:type="dxa"/>
          </w:tcPr>
          <w:p w14:paraId="7F3728B5" w14:textId="66915493" w:rsidR="0076154B" w:rsidRPr="005C0BB2" w:rsidRDefault="0076154B" w:rsidP="00761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851" w:type="dxa"/>
          </w:tcPr>
          <w:p w14:paraId="0221A03E" w14:textId="77777777" w:rsidR="0076154B" w:rsidRPr="005C0BB2" w:rsidRDefault="0076154B" w:rsidP="0076154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F0D20FF" w14:textId="3A3EA528" w:rsidR="0076154B" w:rsidRPr="005C0BB2" w:rsidRDefault="073C63E3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47CD8D9">
              <w:rPr>
                <w:rFonts w:asciiTheme="majorBidi" w:hAnsiTheme="majorBidi" w:cstheme="majorBidi"/>
                <w:sz w:val="28"/>
                <w:szCs w:val="28"/>
              </w:rPr>
              <w:t>6,133</w:t>
            </w:r>
          </w:p>
        </w:tc>
        <w:tc>
          <w:tcPr>
            <w:tcW w:w="270" w:type="dxa"/>
          </w:tcPr>
          <w:p w14:paraId="15B7B281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4347BD81" w14:textId="01252E56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6,856</w:t>
            </w:r>
          </w:p>
        </w:tc>
        <w:tc>
          <w:tcPr>
            <w:tcW w:w="262" w:type="dxa"/>
          </w:tcPr>
          <w:p w14:paraId="323DD202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08AE6FE5" w14:textId="3355B106" w:rsidR="0076154B" w:rsidRPr="00AF04B0" w:rsidRDefault="1BDA0764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3A630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5,682</w:t>
            </w:r>
          </w:p>
        </w:tc>
        <w:tc>
          <w:tcPr>
            <w:tcW w:w="270" w:type="dxa"/>
          </w:tcPr>
          <w:p w14:paraId="27075D83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609B42B4" w14:textId="59EF629C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6,356</w:t>
            </w:r>
          </w:p>
        </w:tc>
      </w:tr>
      <w:tr w:rsidR="0076154B" w:rsidRPr="005C0BB2" w14:paraId="3FF75F52" w14:textId="77777777" w:rsidTr="00626C18">
        <w:tc>
          <w:tcPr>
            <w:tcW w:w="3240" w:type="dxa"/>
          </w:tcPr>
          <w:p w14:paraId="0BF36367" w14:textId="44D8A51D" w:rsidR="0076154B" w:rsidRPr="005C0BB2" w:rsidRDefault="0076154B" w:rsidP="00761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ขาดทุนจากการยึดรถ</w:t>
            </w:r>
          </w:p>
        </w:tc>
        <w:tc>
          <w:tcPr>
            <w:tcW w:w="851" w:type="dxa"/>
          </w:tcPr>
          <w:p w14:paraId="1339104E" w14:textId="77777777" w:rsidR="0076154B" w:rsidRPr="005C0BB2" w:rsidRDefault="0076154B" w:rsidP="0076154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0F33486C" w14:textId="768864D8" w:rsidR="0076154B" w:rsidRPr="005C0BB2" w:rsidRDefault="3BEBF919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47CD8D9">
              <w:rPr>
                <w:rFonts w:asciiTheme="majorBidi" w:hAnsiTheme="majorBidi" w:cstheme="majorBidi"/>
                <w:sz w:val="28"/>
                <w:szCs w:val="28"/>
              </w:rPr>
              <w:t>45,820</w:t>
            </w:r>
          </w:p>
        </w:tc>
        <w:tc>
          <w:tcPr>
            <w:tcW w:w="270" w:type="dxa"/>
          </w:tcPr>
          <w:p w14:paraId="3D6E00AC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401C8B1E" w14:textId="67D9C34E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35,296</w:t>
            </w:r>
          </w:p>
        </w:tc>
        <w:tc>
          <w:tcPr>
            <w:tcW w:w="262" w:type="dxa"/>
          </w:tcPr>
          <w:p w14:paraId="2211E66D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23C1A5FC" w14:textId="6E4032E8" w:rsidR="0076154B" w:rsidRPr="00E52C33" w:rsidRDefault="27AA97B6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3A630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45,820</w:t>
            </w:r>
          </w:p>
        </w:tc>
        <w:tc>
          <w:tcPr>
            <w:tcW w:w="270" w:type="dxa"/>
          </w:tcPr>
          <w:p w14:paraId="57098BD6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24468209" w14:textId="4E19986D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35,296</w:t>
            </w:r>
          </w:p>
        </w:tc>
      </w:tr>
      <w:tr w:rsidR="0076154B" w:rsidRPr="005C0BB2" w14:paraId="64E5C73A" w14:textId="77777777" w:rsidTr="00626C18">
        <w:tc>
          <w:tcPr>
            <w:tcW w:w="3240" w:type="dxa"/>
          </w:tcPr>
          <w:p w14:paraId="78C8D679" w14:textId="3A36ADB1" w:rsidR="0076154B" w:rsidRDefault="0076154B" w:rsidP="00761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ค่าใช้จ่ายภาษีอากร</w:t>
            </w:r>
          </w:p>
        </w:tc>
        <w:tc>
          <w:tcPr>
            <w:tcW w:w="851" w:type="dxa"/>
          </w:tcPr>
          <w:p w14:paraId="4BD8E208" w14:textId="77777777" w:rsidR="0076154B" w:rsidRPr="005C0BB2" w:rsidRDefault="0076154B" w:rsidP="0076154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A643355" w14:textId="5FC87279" w:rsidR="0076154B" w:rsidRDefault="5FED822E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47CD8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2,230</w:t>
            </w:r>
          </w:p>
        </w:tc>
        <w:tc>
          <w:tcPr>
            <w:tcW w:w="270" w:type="dxa"/>
          </w:tcPr>
          <w:p w14:paraId="51122955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40C87978" w14:textId="0F77AFB3" w:rsidR="0076154B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1,428</w:t>
            </w:r>
          </w:p>
        </w:tc>
        <w:tc>
          <w:tcPr>
            <w:tcW w:w="262" w:type="dxa"/>
          </w:tcPr>
          <w:p w14:paraId="65E8D765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309C1FA0" w14:textId="09B1C147" w:rsidR="0076154B" w:rsidRDefault="3502EFC5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3A630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860</w:t>
            </w:r>
          </w:p>
        </w:tc>
        <w:tc>
          <w:tcPr>
            <w:tcW w:w="270" w:type="dxa"/>
          </w:tcPr>
          <w:p w14:paraId="7076001C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79EF1AD8" w14:textId="47508C20" w:rsidR="0076154B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1,055</w:t>
            </w:r>
          </w:p>
        </w:tc>
      </w:tr>
      <w:tr w:rsidR="0076154B" w:rsidRPr="005C0BB2" w14:paraId="75DC34B0" w14:textId="77777777" w:rsidTr="00626C18">
        <w:tc>
          <w:tcPr>
            <w:tcW w:w="3240" w:type="dxa"/>
          </w:tcPr>
          <w:p w14:paraId="5231639A" w14:textId="5EC2F99B" w:rsidR="0076154B" w:rsidRPr="005C0BB2" w:rsidRDefault="0076154B" w:rsidP="0076154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851" w:type="dxa"/>
          </w:tcPr>
          <w:p w14:paraId="4BC6F56B" w14:textId="77777777" w:rsidR="0076154B" w:rsidRPr="005C0BB2" w:rsidRDefault="0076154B" w:rsidP="0076154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2AC1E7FC" w14:textId="6DE28215" w:rsidR="0076154B" w:rsidRPr="005C0BB2" w:rsidRDefault="7C545D98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47CD8D9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DF6857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270" w:type="dxa"/>
          </w:tcPr>
          <w:p w14:paraId="6BED676A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DA5488B" w14:textId="68463EA3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6,197</w:t>
            </w:r>
          </w:p>
        </w:tc>
        <w:tc>
          <w:tcPr>
            <w:tcW w:w="262" w:type="dxa"/>
          </w:tcPr>
          <w:p w14:paraId="18DCB9DD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6D3240E" w14:textId="335B9B17" w:rsidR="0076154B" w:rsidRPr="00FB7FEF" w:rsidRDefault="3E17CA09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3A630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</w:t>
            </w:r>
            <w:r w:rsidR="001A2A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8A36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D1B25F2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58B8E3B" w14:textId="7726F4D7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5,086</w:t>
            </w:r>
          </w:p>
        </w:tc>
      </w:tr>
      <w:tr w:rsidR="0076154B" w:rsidRPr="009743F6" w14:paraId="5E2F8A9E" w14:textId="77777777" w:rsidTr="00626C18">
        <w:tc>
          <w:tcPr>
            <w:tcW w:w="3240" w:type="dxa"/>
          </w:tcPr>
          <w:p w14:paraId="1BDE3A2D" w14:textId="77777777" w:rsidR="0076154B" w:rsidRPr="009743F6" w:rsidRDefault="0076154B" w:rsidP="007615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43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</w:tcPr>
          <w:p w14:paraId="376A9C1A" w14:textId="77777777" w:rsidR="0076154B" w:rsidRPr="009743F6" w:rsidRDefault="0076154B" w:rsidP="0076154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FF35D6D" w14:textId="50D890AE" w:rsidR="0076154B" w:rsidRPr="009743F6" w:rsidRDefault="5401982D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47CD8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120,288</w:t>
            </w:r>
          </w:p>
        </w:tc>
        <w:tc>
          <w:tcPr>
            <w:tcW w:w="270" w:type="dxa"/>
          </w:tcPr>
          <w:p w14:paraId="0653D91F" w14:textId="77777777" w:rsidR="0076154B" w:rsidRPr="009743F6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9BD286B" w14:textId="0057BE00" w:rsidR="0076154B" w:rsidRPr="009743F6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107,677</w:t>
            </w:r>
          </w:p>
        </w:tc>
        <w:tc>
          <w:tcPr>
            <w:tcW w:w="262" w:type="dxa"/>
          </w:tcPr>
          <w:p w14:paraId="48C46684" w14:textId="77777777" w:rsidR="0076154B" w:rsidRPr="009743F6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19DA108" w14:textId="37B0FDD2" w:rsidR="0076154B" w:rsidRPr="009743F6" w:rsidRDefault="1EDC5F6D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3A630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106,718</w:t>
            </w:r>
          </w:p>
        </w:tc>
        <w:tc>
          <w:tcPr>
            <w:tcW w:w="270" w:type="dxa"/>
          </w:tcPr>
          <w:p w14:paraId="073789E6" w14:textId="77777777" w:rsidR="0076154B" w:rsidRPr="009743F6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8B1F5CC" w14:textId="0CEB9050" w:rsidR="0076154B" w:rsidRPr="009743F6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99,708</w:t>
            </w:r>
          </w:p>
        </w:tc>
      </w:tr>
    </w:tbl>
    <w:p w14:paraId="2166BAA5" w14:textId="7D132135" w:rsidR="009E15BA" w:rsidRPr="00201903" w:rsidRDefault="009E15BA" w:rsidP="009E1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54C8FF8" w14:textId="175E8414" w:rsidR="00E8670B" w:rsidRPr="005C0BB2" w:rsidRDefault="009743F6" w:rsidP="00136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201903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F57366" w:rsidRPr="005C0BB2">
        <w:rPr>
          <w:rFonts w:asciiTheme="majorBidi" w:hAnsiTheme="majorBidi" w:cstheme="majorBidi"/>
          <w:b/>
          <w:bCs/>
          <w:sz w:val="28"/>
          <w:szCs w:val="28"/>
        </w:rPr>
        <w:tab/>
      </w:r>
      <w:r w:rsidR="00F57366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ค่าใช้จ่ายผลประโยชน์ของพนักงาน</w:t>
      </w:r>
    </w:p>
    <w:p w14:paraId="753C0DDC" w14:textId="77777777" w:rsidR="002A226E" w:rsidRPr="00917EE2" w:rsidRDefault="002A226E" w:rsidP="00136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3240"/>
        <w:gridCol w:w="851"/>
        <w:gridCol w:w="1057"/>
        <w:gridCol w:w="270"/>
        <w:gridCol w:w="1083"/>
        <w:gridCol w:w="262"/>
        <w:gridCol w:w="1088"/>
        <w:gridCol w:w="270"/>
        <w:gridCol w:w="1077"/>
      </w:tblGrid>
      <w:tr w:rsidR="00EE2075" w:rsidRPr="005C0BB2" w14:paraId="37C96674" w14:textId="77777777" w:rsidTr="0437CB7C">
        <w:tc>
          <w:tcPr>
            <w:tcW w:w="3240" w:type="dxa"/>
          </w:tcPr>
          <w:p w14:paraId="5A7C0B52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63CB3835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48BFEB24" w14:textId="6AA7B142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5ACA56A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35" w:type="dxa"/>
            <w:gridSpan w:val="3"/>
          </w:tcPr>
          <w:p w14:paraId="4B52851C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09E8" w:rsidRPr="005C0BB2" w14:paraId="23E9F646" w14:textId="77777777" w:rsidTr="0437CB7C">
        <w:tc>
          <w:tcPr>
            <w:tcW w:w="3240" w:type="dxa"/>
          </w:tcPr>
          <w:p w14:paraId="446C3D77" w14:textId="77777777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077EE975" w14:textId="77777777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2ACEDE35" w14:textId="7F1CFACB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154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2F73A4" w14:textId="77777777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007432FF" w14:textId="25E6111C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154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04D52101" w14:textId="77777777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7F5FD7F6" w14:textId="4111F277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154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ECF156" w14:textId="77777777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EF3394D" w14:textId="6518D9EE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154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B09E8" w:rsidRPr="005C0BB2" w14:paraId="34CA6B68" w14:textId="77777777" w:rsidTr="0437CB7C">
        <w:tc>
          <w:tcPr>
            <w:tcW w:w="3240" w:type="dxa"/>
          </w:tcPr>
          <w:p w14:paraId="619990DA" w14:textId="77777777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5B56E897" w14:textId="77777777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7"/>
          </w:tcPr>
          <w:p w14:paraId="3025CA30" w14:textId="77777777" w:rsidR="003B09E8" w:rsidRPr="005C0BB2" w:rsidRDefault="003B09E8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154B" w:rsidRPr="005C0BB2" w14:paraId="7F29A82B" w14:textId="77777777" w:rsidTr="0437CB7C">
        <w:tc>
          <w:tcPr>
            <w:tcW w:w="3240" w:type="dxa"/>
          </w:tcPr>
          <w:p w14:paraId="548731B2" w14:textId="77777777" w:rsidR="0076154B" w:rsidRPr="005C0BB2" w:rsidRDefault="0076154B" w:rsidP="0076154B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851" w:type="dxa"/>
          </w:tcPr>
          <w:p w14:paraId="618A6D5A" w14:textId="77777777" w:rsidR="0076154B" w:rsidRPr="005C0BB2" w:rsidRDefault="0076154B" w:rsidP="0076154B">
            <w:pPr>
              <w:pStyle w:val="acctfourfigures"/>
              <w:tabs>
                <w:tab w:val="clear" w:pos="765"/>
              </w:tabs>
              <w:spacing w:line="35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169200EC" w14:textId="75981C5E" w:rsidR="0076154B" w:rsidRPr="005C0BB2" w:rsidRDefault="3FAB40B8" w:rsidP="0437CB7C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437CB7C">
              <w:rPr>
                <w:rFonts w:asciiTheme="majorBidi" w:hAnsiTheme="majorBidi" w:cstheme="majorBidi"/>
                <w:sz w:val="28"/>
                <w:szCs w:val="28"/>
              </w:rPr>
              <w:t>51,328</w:t>
            </w:r>
          </w:p>
        </w:tc>
        <w:tc>
          <w:tcPr>
            <w:tcW w:w="270" w:type="dxa"/>
          </w:tcPr>
          <w:p w14:paraId="7A3A0E6F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2048BB14" w14:textId="58711038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45,777</w:t>
            </w:r>
          </w:p>
        </w:tc>
        <w:tc>
          <w:tcPr>
            <w:tcW w:w="262" w:type="dxa"/>
          </w:tcPr>
          <w:p w14:paraId="213DA065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543F0A06" w14:textId="3266BA4D" w:rsidR="0076154B" w:rsidRPr="005C0BB2" w:rsidRDefault="2414C170" w:rsidP="0437CB7C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437CB7C">
              <w:rPr>
                <w:rFonts w:asciiTheme="majorBidi" w:hAnsiTheme="majorBidi" w:cstheme="majorBidi"/>
                <w:sz w:val="28"/>
                <w:szCs w:val="28"/>
              </w:rPr>
              <w:t>36,373</w:t>
            </w:r>
          </w:p>
        </w:tc>
        <w:tc>
          <w:tcPr>
            <w:tcW w:w="270" w:type="dxa"/>
          </w:tcPr>
          <w:p w14:paraId="11705F06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1EFA30AA" w14:textId="09CC2F55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37,157</w:t>
            </w:r>
          </w:p>
        </w:tc>
      </w:tr>
      <w:tr w:rsidR="0076154B" w:rsidRPr="005C0BB2" w14:paraId="6AED2C43" w14:textId="77777777" w:rsidTr="0437CB7C">
        <w:tc>
          <w:tcPr>
            <w:tcW w:w="3240" w:type="dxa"/>
          </w:tcPr>
          <w:p w14:paraId="7C258595" w14:textId="77777777" w:rsidR="0076154B" w:rsidRPr="005C0BB2" w:rsidRDefault="0076154B" w:rsidP="0076154B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14:paraId="4682B105" w14:textId="6564E57B" w:rsidR="0076154B" w:rsidRPr="005C0BB2" w:rsidRDefault="0076154B" w:rsidP="0076154B">
            <w:pPr>
              <w:pStyle w:val="acctfourfigures"/>
              <w:tabs>
                <w:tab w:val="clear" w:pos="765"/>
              </w:tabs>
              <w:spacing w:line="35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zh-CN"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20190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57" w:type="dxa"/>
          </w:tcPr>
          <w:p w14:paraId="1ECDEB74" w14:textId="246B157F" w:rsidR="0076154B" w:rsidRPr="005C0BB2" w:rsidRDefault="3A05DEDE" w:rsidP="0437CB7C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437CB7C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5067CBF1" w:rsidRPr="7967BF2F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270" w:type="dxa"/>
          </w:tcPr>
          <w:p w14:paraId="5CCE846D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9BB27C8" w14:textId="76E4C115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1,973</w:t>
            </w:r>
          </w:p>
        </w:tc>
        <w:tc>
          <w:tcPr>
            <w:tcW w:w="262" w:type="dxa"/>
          </w:tcPr>
          <w:p w14:paraId="1BF209DC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F710D79" w14:textId="7C4E6815" w:rsidR="0076154B" w:rsidRPr="005C0BB2" w:rsidRDefault="5367FDBF" w:rsidP="0437CB7C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7967BF2F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9418A38" w:rsidRPr="7967BF2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F1E988D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3CF1889" w14:textId="3DD90AC1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1,379</w:t>
            </w:r>
          </w:p>
        </w:tc>
      </w:tr>
      <w:tr w:rsidR="0076154B" w:rsidRPr="005C0BB2" w14:paraId="3C6CA85A" w14:textId="77777777" w:rsidTr="0437CB7C">
        <w:tc>
          <w:tcPr>
            <w:tcW w:w="3240" w:type="dxa"/>
          </w:tcPr>
          <w:p w14:paraId="27C80725" w14:textId="77777777" w:rsidR="0076154B" w:rsidRPr="005C0BB2" w:rsidRDefault="0076154B" w:rsidP="0076154B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โครงการสมทบเงินที่กำหนดไว้</w:t>
            </w:r>
          </w:p>
        </w:tc>
        <w:tc>
          <w:tcPr>
            <w:tcW w:w="851" w:type="dxa"/>
          </w:tcPr>
          <w:p w14:paraId="3FC6D335" w14:textId="77777777" w:rsidR="0076154B" w:rsidRPr="005C0BB2" w:rsidRDefault="0076154B" w:rsidP="0076154B">
            <w:pPr>
              <w:pStyle w:val="acctfourfigures"/>
              <w:tabs>
                <w:tab w:val="clear" w:pos="765"/>
              </w:tabs>
              <w:spacing w:line="35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49A17E02" w14:textId="5E9396D2" w:rsidR="0076154B" w:rsidRPr="005C0BB2" w:rsidRDefault="00913184" w:rsidP="0437CB7C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6BDFD4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6C769E55" w14:textId="0F1F8875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262" w:type="dxa"/>
          </w:tcPr>
          <w:p w14:paraId="1DA50650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5EEFE009" w14:textId="0AC72037" w:rsidR="0076154B" w:rsidRPr="005C0BB2" w:rsidRDefault="5DD2121B" w:rsidP="0437CB7C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437CB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72A338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4FEC6F0A" w14:textId="6C16A7F4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</w:tr>
      <w:tr w:rsidR="0076154B" w:rsidRPr="005C0BB2" w14:paraId="062DC091" w14:textId="77777777" w:rsidTr="0437CB7C">
        <w:tc>
          <w:tcPr>
            <w:tcW w:w="3240" w:type="dxa"/>
          </w:tcPr>
          <w:p w14:paraId="2F8356BE" w14:textId="77777777" w:rsidR="0076154B" w:rsidRPr="005C0BB2" w:rsidRDefault="0076154B" w:rsidP="0076154B">
            <w:pPr>
              <w:tabs>
                <w:tab w:val="clear" w:pos="227"/>
              </w:tabs>
              <w:spacing w:line="35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51" w:type="dxa"/>
          </w:tcPr>
          <w:p w14:paraId="5CA38CE4" w14:textId="77777777" w:rsidR="0076154B" w:rsidRPr="005C0BB2" w:rsidRDefault="0076154B" w:rsidP="0076154B">
            <w:pPr>
              <w:pStyle w:val="acctfourfigures"/>
              <w:tabs>
                <w:tab w:val="clear" w:pos="765"/>
              </w:tabs>
              <w:spacing w:line="350" w:lineRule="exac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0960E6D1" w14:textId="54C28F41" w:rsidR="0076154B" w:rsidRPr="005C0BB2" w:rsidRDefault="7463908A" w:rsidP="0437CB7C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7967BF2F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0A163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F0DA0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70" w:type="dxa"/>
          </w:tcPr>
          <w:p w14:paraId="65838730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1E61D2D" w14:textId="1458607C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7,285</w:t>
            </w:r>
          </w:p>
        </w:tc>
        <w:tc>
          <w:tcPr>
            <w:tcW w:w="262" w:type="dxa"/>
          </w:tcPr>
          <w:p w14:paraId="73F9E790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5358390" w14:textId="765532C2" w:rsidR="0076154B" w:rsidRPr="005C0BB2" w:rsidRDefault="00490BBB" w:rsidP="0437CB7C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1,966</w:t>
            </w:r>
          </w:p>
        </w:tc>
        <w:tc>
          <w:tcPr>
            <w:tcW w:w="270" w:type="dxa"/>
          </w:tcPr>
          <w:p w14:paraId="01050CA6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9C2EDE8" w14:textId="028F59AD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6,314</w:t>
            </w:r>
          </w:p>
        </w:tc>
      </w:tr>
      <w:tr w:rsidR="0076154B" w:rsidRPr="005C0BB2" w14:paraId="6255AE38" w14:textId="77777777" w:rsidTr="0437CB7C">
        <w:tc>
          <w:tcPr>
            <w:tcW w:w="3240" w:type="dxa"/>
          </w:tcPr>
          <w:p w14:paraId="24412D1B" w14:textId="77777777" w:rsidR="0076154B" w:rsidRPr="005C0BB2" w:rsidRDefault="0076154B" w:rsidP="0076154B">
            <w:pPr>
              <w:tabs>
                <w:tab w:val="clear" w:pos="227"/>
              </w:tabs>
              <w:spacing w:line="35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</w:tcPr>
          <w:p w14:paraId="736C21A6" w14:textId="77777777" w:rsidR="0076154B" w:rsidRPr="005C0BB2" w:rsidRDefault="0076154B" w:rsidP="0076154B">
            <w:pPr>
              <w:pStyle w:val="acctfourfigures"/>
              <w:tabs>
                <w:tab w:val="clear" w:pos="765"/>
              </w:tabs>
              <w:spacing w:line="350" w:lineRule="exac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1653CA07" w14:textId="6A1EE658" w:rsidR="0076154B" w:rsidRPr="005C0BB2" w:rsidRDefault="45EDF690" w:rsidP="0437CB7C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437CB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</w:t>
            </w:r>
            <w:r w:rsidR="000A16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="009C7F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77A379A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6B3C63F" w14:textId="721E1219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55,432</w:t>
            </w:r>
          </w:p>
        </w:tc>
        <w:tc>
          <w:tcPr>
            <w:tcW w:w="262" w:type="dxa"/>
          </w:tcPr>
          <w:p w14:paraId="09C91450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21D0819" w14:textId="732B57A9" w:rsidR="0076154B" w:rsidRPr="005C0BB2" w:rsidRDefault="650FBB24" w:rsidP="0437CB7C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437CB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90B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8,930</w:t>
            </w:r>
          </w:p>
        </w:tc>
        <w:tc>
          <w:tcPr>
            <w:tcW w:w="270" w:type="dxa"/>
          </w:tcPr>
          <w:p w14:paraId="2ECC620D" w14:textId="77777777" w:rsidR="0076154B" w:rsidRPr="005C0BB2" w:rsidRDefault="0076154B" w:rsidP="007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1DA64B0" w14:textId="708DF50F" w:rsidR="0076154B" w:rsidRPr="005C0BB2" w:rsidRDefault="0076154B" w:rsidP="0076154B">
            <w:pPr>
              <w:pStyle w:val="acctfourfigures"/>
              <w:tabs>
                <w:tab w:val="clear" w:pos="765"/>
                <w:tab w:val="decimal" w:pos="757"/>
              </w:tabs>
              <w:spacing w:line="350" w:lineRule="exact"/>
              <w:ind w:left="-79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45,247</w:t>
            </w:r>
          </w:p>
        </w:tc>
      </w:tr>
    </w:tbl>
    <w:p w14:paraId="5E2F47A4" w14:textId="77777777" w:rsidR="00824437" w:rsidRPr="005C0BB2" w:rsidRDefault="00824437" w:rsidP="0088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43EE3C6" w14:textId="4AA1F56F" w:rsidR="009B40F8" w:rsidRPr="005C0BB2" w:rsidRDefault="009B40F8" w:rsidP="0088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โครงการสมทบเงินที่กำหนดไว้</w:t>
      </w:r>
    </w:p>
    <w:p w14:paraId="5BB52049" w14:textId="56DC5869" w:rsidR="009B40F8" w:rsidRPr="005C0BB2" w:rsidRDefault="009B40F8" w:rsidP="0088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A465F0" w14:textId="3CC542C9" w:rsidR="00E8670B" w:rsidRPr="005C0BB2" w:rsidRDefault="009B40F8" w:rsidP="008877B7">
      <w:pPr>
        <w:spacing w:line="35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E92566" w:rsidRPr="005C0BB2">
        <w:rPr>
          <w:rFonts w:asciiTheme="majorBidi" w:hAnsiTheme="majorBidi" w:cstheme="majorBidi"/>
          <w:sz w:val="28"/>
          <w:szCs w:val="28"/>
        </w:rPr>
        <w:t xml:space="preserve">3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ถึงอัตราร้อยละ </w:t>
      </w:r>
      <w:r w:rsidR="00E92566" w:rsidRPr="005C0BB2">
        <w:rPr>
          <w:rFonts w:asciiTheme="majorBidi" w:hAnsiTheme="majorBidi" w:cstheme="majorBidi"/>
          <w:sz w:val="28"/>
          <w:szCs w:val="28"/>
        </w:rPr>
        <w:t>15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ของเงินเดือนทุกเดือน และกลุ่มบริษัทจ่ายสมทบในอัตราร้อยละ</w:t>
      </w:r>
      <w:r w:rsidRPr="005C0BB2">
        <w:rPr>
          <w:rFonts w:asciiTheme="majorBidi" w:hAnsiTheme="majorBidi" w:cstheme="majorBidi"/>
          <w:sz w:val="28"/>
          <w:szCs w:val="28"/>
        </w:rPr>
        <w:t xml:space="preserve"> </w:t>
      </w:r>
      <w:r w:rsidR="00E92566" w:rsidRPr="005C0BB2">
        <w:rPr>
          <w:rFonts w:asciiTheme="majorBidi" w:hAnsiTheme="majorBidi" w:cstheme="majorBidi"/>
          <w:sz w:val="28"/>
          <w:szCs w:val="28"/>
        </w:rPr>
        <w:t xml:space="preserve">3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ถึงอัตราร้อยละ </w:t>
      </w:r>
      <w:r w:rsidR="00E92566" w:rsidRPr="005C0BB2">
        <w:rPr>
          <w:rFonts w:asciiTheme="majorBidi" w:hAnsiTheme="majorBidi" w:cstheme="majorBidi"/>
          <w:sz w:val="28"/>
          <w:szCs w:val="28"/>
        </w:rPr>
        <w:t xml:space="preserve">5 </w:t>
      </w:r>
      <w:r w:rsidRPr="005C0BB2">
        <w:rPr>
          <w:rFonts w:asciiTheme="majorBidi" w:hAnsiTheme="majorBidi" w:cstheme="majorBidi"/>
          <w:sz w:val="28"/>
          <w:szCs w:val="28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7D7D019" w14:textId="77777777" w:rsidR="00AF530E" w:rsidRDefault="00AF530E" w:rsidP="00AF5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09B8B370" w14:textId="43575154" w:rsidR="00B3308E" w:rsidRPr="005C0BB2" w:rsidRDefault="00EE2075" w:rsidP="00AF5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917EE2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B3308E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  <w:t>ค่าใช้จ่ายตามลักษณะ</w:t>
      </w:r>
    </w:p>
    <w:p w14:paraId="0DC8850A" w14:textId="77777777" w:rsidR="000027B6" w:rsidRPr="005C0BB2" w:rsidRDefault="000027B6" w:rsidP="0088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7"/>
        <w:gridCol w:w="720"/>
        <w:gridCol w:w="1143"/>
        <w:gridCol w:w="270"/>
        <w:gridCol w:w="1170"/>
        <w:gridCol w:w="270"/>
        <w:gridCol w:w="1170"/>
        <w:gridCol w:w="270"/>
        <w:gridCol w:w="1143"/>
      </w:tblGrid>
      <w:tr w:rsidR="00EE2075" w:rsidRPr="005C0BB2" w14:paraId="06D6F745" w14:textId="77777777" w:rsidTr="4B7F5A0D">
        <w:tc>
          <w:tcPr>
            <w:tcW w:w="2997" w:type="dxa"/>
          </w:tcPr>
          <w:p w14:paraId="5143EE74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361FB49A" w14:textId="16D00622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3"/>
          </w:tcPr>
          <w:p w14:paraId="1127C49A" w14:textId="468B4B42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AE0B88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3" w:type="dxa"/>
            <w:gridSpan w:val="3"/>
          </w:tcPr>
          <w:p w14:paraId="58FD41ED" w14:textId="77777777" w:rsidR="00EE2075" w:rsidRPr="005C0BB2" w:rsidRDefault="00EE2075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11D5" w:rsidRPr="005C0BB2" w14:paraId="48ADFDF9" w14:textId="77777777" w:rsidTr="4B7F5A0D">
        <w:tc>
          <w:tcPr>
            <w:tcW w:w="2997" w:type="dxa"/>
          </w:tcPr>
          <w:p w14:paraId="7FD8C131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9787EAB" w14:textId="6CB73C04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EA0485A" w14:textId="457C23B5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04838E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37B6C7" w14:textId="3A51F8DB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26BC21E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02B9DC" w14:textId="16A047B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A11945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9533892" w14:textId="00117A20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743F6" w:rsidRPr="005C0BB2" w14:paraId="2B5F8771" w14:textId="77777777" w:rsidTr="4B7F5A0D">
        <w:tc>
          <w:tcPr>
            <w:tcW w:w="2997" w:type="dxa"/>
          </w:tcPr>
          <w:p w14:paraId="55F5177E" w14:textId="77777777" w:rsidR="009743F6" w:rsidRPr="005C0BB2" w:rsidRDefault="009743F6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693150A" w14:textId="77777777" w:rsidR="009743F6" w:rsidRPr="005C0BB2" w:rsidRDefault="009743F6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36" w:type="dxa"/>
            <w:gridSpan w:val="7"/>
          </w:tcPr>
          <w:p w14:paraId="439AF96C" w14:textId="77777777" w:rsidR="009743F6" w:rsidRPr="005C0BB2" w:rsidRDefault="009743F6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011D5" w:rsidRPr="005C0BB2" w14:paraId="1E457BD5" w14:textId="77777777" w:rsidTr="4B7F5A0D">
        <w:tc>
          <w:tcPr>
            <w:tcW w:w="2997" w:type="dxa"/>
          </w:tcPr>
          <w:p w14:paraId="0ADBC069" w14:textId="77777777" w:rsidR="00B011D5" w:rsidRPr="005C0BB2" w:rsidRDefault="00B011D5" w:rsidP="00B011D5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720" w:type="dxa"/>
          </w:tcPr>
          <w:p w14:paraId="2B714520" w14:textId="77777777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3375B351" w14:textId="6EAF27AA" w:rsidR="00B011D5" w:rsidRPr="001945AC" w:rsidRDefault="001945AC" w:rsidP="4B7F5A0D">
            <w:pPr>
              <w:pStyle w:val="acctfourfigures"/>
              <w:tabs>
                <w:tab w:val="clear" w:pos="765"/>
                <w:tab w:val="decimal" w:pos="886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45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65,406</w:t>
            </w:r>
          </w:p>
        </w:tc>
        <w:tc>
          <w:tcPr>
            <w:tcW w:w="270" w:type="dxa"/>
          </w:tcPr>
          <w:p w14:paraId="456D0A56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324BE7" w14:textId="53FD59E4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(26,958)</w:t>
            </w:r>
          </w:p>
        </w:tc>
        <w:tc>
          <w:tcPr>
            <w:tcW w:w="270" w:type="dxa"/>
          </w:tcPr>
          <w:p w14:paraId="3B969B69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D4D15B" w14:textId="47D8ECDC" w:rsidR="00B011D5" w:rsidRPr="005C0BB2" w:rsidRDefault="00A66D47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70621B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48707BAD" w14:textId="4FCA157D" w:rsidR="00B011D5" w:rsidRPr="005C0BB2" w:rsidRDefault="00675D96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011D5" w:rsidRPr="005C0BB2" w14:paraId="39F9BD1D" w14:textId="77777777" w:rsidTr="4B7F5A0D">
        <w:tc>
          <w:tcPr>
            <w:tcW w:w="2997" w:type="dxa"/>
          </w:tcPr>
          <w:p w14:paraId="6AAC6801" w14:textId="77777777" w:rsidR="00B011D5" w:rsidRPr="005C0BB2" w:rsidRDefault="00B011D5" w:rsidP="00B011D5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ซื้อรถยนต์และอุปกรณ์</w:t>
            </w:r>
          </w:p>
        </w:tc>
        <w:tc>
          <w:tcPr>
            <w:tcW w:w="720" w:type="dxa"/>
          </w:tcPr>
          <w:p w14:paraId="731ECF18" w14:textId="46DB05C3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7FFBB8A9" w14:textId="7D50777B" w:rsidR="00B011D5" w:rsidRPr="001945AC" w:rsidRDefault="001945AC" w:rsidP="4B7F5A0D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45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265,656</w:t>
            </w:r>
          </w:p>
        </w:tc>
        <w:tc>
          <w:tcPr>
            <w:tcW w:w="270" w:type="dxa"/>
          </w:tcPr>
          <w:p w14:paraId="76E82FCA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7E5716" w14:textId="5CF0BE92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285,597</w:t>
            </w:r>
          </w:p>
        </w:tc>
        <w:tc>
          <w:tcPr>
            <w:tcW w:w="270" w:type="dxa"/>
          </w:tcPr>
          <w:p w14:paraId="3DDFC6D3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DB72B4" w14:textId="6803843E" w:rsidR="00B011D5" w:rsidRPr="005C0BB2" w:rsidRDefault="00A66D47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CC4C5E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4D9A77FB" w14:textId="0F013761" w:rsidR="00B011D5" w:rsidRPr="005C0BB2" w:rsidRDefault="00675D96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011D5" w:rsidRPr="005C0BB2" w14:paraId="17AEB91E" w14:textId="77777777" w:rsidTr="4B7F5A0D">
        <w:tc>
          <w:tcPr>
            <w:tcW w:w="2997" w:type="dxa"/>
          </w:tcPr>
          <w:p w14:paraId="3CD8CEB6" w14:textId="77777777" w:rsidR="00B011D5" w:rsidRPr="005C0BB2" w:rsidRDefault="00B011D5" w:rsidP="00B011D5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720" w:type="dxa"/>
          </w:tcPr>
          <w:p w14:paraId="647EF967" w14:textId="1E0E461C" w:rsidR="00B011D5" w:rsidRPr="005C0BB2" w:rsidRDefault="00B011D5" w:rsidP="00B011D5">
            <w:pPr>
              <w:pStyle w:val="acctfourfigures"/>
              <w:tabs>
                <w:tab w:val="clear" w:pos="765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 w:rsidR="00917EE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143" w:type="dxa"/>
          </w:tcPr>
          <w:p w14:paraId="7632C3B9" w14:textId="411A94E7" w:rsidR="00B011D5" w:rsidRPr="005C0BB2" w:rsidRDefault="330D332D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3202B9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58,</w:t>
            </w:r>
            <w:r w:rsidR="003766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270" w:type="dxa"/>
          </w:tcPr>
          <w:p w14:paraId="148B9236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74DACA" w14:textId="19090301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55,432</w:t>
            </w:r>
          </w:p>
        </w:tc>
        <w:tc>
          <w:tcPr>
            <w:tcW w:w="270" w:type="dxa"/>
          </w:tcPr>
          <w:p w14:paraId="22FA4190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B20468" w14:textId="398FC682" w:rsidR="00B011D5" w:rsidRPr="005C0BB2" w:rsidRDefault="373F4F54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36D1A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82A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8,930</w:t>
            </w:r>
          </w:p>
        </w:tc>
        <w:tc>
          <w:tcPr>
            <w:tcW w:w="270" w:type="dxa"/>
          </w:tcPr>
          <w:p w14:paraId="495FF47B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0132DF57" w14:textId="4DB70C7C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45,247</w:t>
            </w:r>
          </w:p>
        </w:tc>
      </w:tr>
      <w:tr w:rsidR="00B011D5" w:rsidRPr="005C0BB2" w14:paraId="0143D787" w14:textId="77777777" w:rsidTr="4B7F5A0D">
        <w:tc>
          <w:tcPr>
            <w:tcW w:w="2997" w:type="dxa"/>
          </w:tcPr>
          <w:p w14:paraId="25006355" w14:textId="77777777" w:rsidR="00B011D5" w:rsidRPr="005C0BB2" w:rsidRDefault="00B011D5" w:rsidP="00B011D5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</w:tcPr>
          <w:p w14:paraId="1AEF7209" w14:textId="77777777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6EF67D4D" w14:textId="37654468" w:rsidR="00B011D5" w:rsidRPr="005C0BB2" w:rsidRDefault="742D089D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3202B9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57BCF4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,653</w:t>
            </w:r>
          </w:p>
        </w:tc>
        <w:tc>
          <w:tcPr>
            <w:tcW w:w="270" w:type="dxa"/>
          </w:tcPr>
          <w:p w14:paraId="0131D3BF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94FD4E" w14:textId="63D3D437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16,968</w:t>
            </w:r>
          </w:p>
        </w:tc>
        <w:tc>
          <w:tcPr>
            <w:tcW w:w="270" w:type="dxa"/>
          </w:tcPr>
          <w:p w14:paraId="41C69F02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CEF6E6" w14:textId="424D134E" w:rsidR="00B011D5" w:rsidRPr="005C0BB2" w:rsidRDefault="136225B1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36D1A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9,224</w:t>
            </w:r>
          </w:p>
        </w:tc>
        <w:tc>
          <w:tcPr>
            <w:tcW w:w="270" w:type="dxa"/>
          </w:tcPr>
          <w:p w14:paraId="4DE2DA54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12DE9D43" w14:textId="3FD7F1BA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13,260</w:t>
            </w:r>
          </w:p>
        </w:tc>
      </w:tr>
      <w:tr w:rsidR="00B011D5" w:rsidRPr="005C0BB2" w14:paraId="4F6B51C7" w14:textId="77777777" w:rsidTr="4B7F5A0D">
        <w:tc>
          <w:tcPr>
            <w:tcW w:w="2997" w:type="dxa"/>
          </w:tcPr>
          <w:p w14:paraId="22B014C3" w14:textId="77777777" w:rsidR="00B011D5" w:rsidRPr="005C0BB2" w:rsidRDefault="00B011D5" w:rsidP="00B011D5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720" w:type="dxa"/>
          </w:tcPr>
          <w:p w14:paraId="58193197" w14:textId="77777777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59904E66" w14:textId="6D0C3CF7" w:rsidR="00B011D5" w:rsidRPr="005C0BB2" w:rsidRDefault="34F37EDC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57BCF4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25,7</w:t>
            </w:r>
            <w:r w:rsidR="00B076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270" w:type="dxa"/>
          </w:tcPr>
          <w:p w14:paraId="101C8DCD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78B6C8" w14:textId="06346086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11,729</w:t>
            </w:r>
          </w:p>
        </w:tc>
        <w:tc>
          <w:tcPr>
            <w:tcW w:w="270" w:type="dxa"/>
          </w:tcPr>
          <w:p w14:paraId="5C08F12B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18E8A5" w14:textId="329DBA24" w:rsidR="00B011D5" w:rsidRPr="005C0BB2" w:rsidRDefault="6591BCC8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36D1A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16,765</w:t>
            </w:r>
          </w:p>
        </w:tc>
        <w:tc>
          <w:tcPr>
            <w:tcW w:w="270" w:type="dxa"/>
          </w:tcPr>
          <w:p w14:paraId="7CA1DC9A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6898F7E7" w14:textId="6152AD42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10,986</w:t>
            </w:r>
          </w:p>
        </w:tc>
      </w:tr>
      <w:tr w:rsidR="00B011D5" w:rsidRPr="005C0BB2" w14:paraId="6A4F8326" w14:textId="77777777" w:rsidTr="4B7F5A0D">
        <w:tc>
          <w:tcPr>
            <w:tcW w:w="2997" w:type="dxa"/>
          </w:tcPr>
          <w:p w14:paraId="632D189B" w14:textId="77777777" w:rsidR="00B011D5" w:rsidRPr="005C0BB2" w:rsidRDefault="00B011D5" w:rsidP="00B011D5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ขาดทุนจากการยึดหลักประกัน</w:t>
            </w:r>
          </w:p>
        </w:tc>
        <w:tc>
          <w:tcPr>
            <w:tcW w:w="720" w:type="dxa"/>
          </w:tcPr>
          <w:p w14:paraId="5415DFEE" w14:textId="77777777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663C7D55" w14:textId="2D3EEFE1" w:rsidR="00B011D5" w:rsidRPr="005C0BB2" w:rsidRDefault="1D79A43A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57BCF4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45,820</w:t>
            </w:r>
          </w:p>
        </w:tc>
        <w:tc>
          <w:tcPr>
            <w:tcW w:w="270" w:type="dxa"/>
          </w:tcPr>
          <w:p w14:paraId="39A117D8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1C9DDF" w14:textId="638C53BC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35,296</w:t>
            </w:r>
          </w:p>
        </w:tc>
        <w:tc>
          <w:tcPr>
            <w:tcW w:w="270" w:type="dxa"/>
          </w:tcPr>
          <w:p w14:paraId="08E15D24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BEDB8F" w14:textId="56BD2E06" w:rsidR="00B011D5" w:rsidRPr="005C0BB2" w:rsidRDefault="698656E1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36D1A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45,820</w:t>
            </w:r>
          </w:p>
        </w:tc>
        <w:tc>
          <w:tcPr>
            <w:tcW w:w="270" w:type="dxa"/>
          </w:tcPr>
          <w:p w14:paraId="5CF9E09A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792A641C" w14:textId="198CC379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35,296</w:t>
            </w:r>
          </w:p>
        </w:tc>
      </w:tr>
      <w:tr w:rsidR="00B011D5" w:rsidRPr="005C0BB2" w14:paraId="472E94F3" w14:textId="77777777" w:rsidTr="4B7F5A0D">
        <w:tc>
          <w:tcPr>
            <w:tcW w:w="2997" w:type="dxa"/>
          </w:tcPr>
          <w:p w14:paraId="0767481D" w14:textId="4F984FA8" w:rsidR="00B011D5" w:rsidRPr="005C0BB2" w:rsidRDefault="00B011D5" w:rsidP="00B011D5">
            <w:pPr>
              <w:pStyle w:val="a1"/>
              <w:tabs>
                <w:tab w:val="clear" w:pos="1080"/>
              </w:tabs>
              <w:spacing w:line="350" w:lineRule="exact"/>
              <w:ind w:right="-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ค่าใช้จ่ายเกี่ยวกับสัญญาเช่าและบริการ</w:t>
            </w:r>
          </w:p>
        </w:tc>
        <w:tc>
          <w:tcPr>
            <w:tcW w:w="720" w:type="dxa"/>
          </w:tcPr>
          <w:p w14:paraId="204624F4" w14:textId="77777777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3E0462C2" w14:textId="562062BA" w:rsidR="00B011D5" w:rsidRPr="005C0BB2" w:rsidRDefault="3C0A9A50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57BCF4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6,834</w:t>
            </w:r>
          </w:p>
        </w:tc>
        <w:tc>
          <w:tcPr>
            <w:tcW w:w="270" w:type="dxa"/>
          </w:tcPr>
          <w:p w14:paraId="494D7635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C9EE7" w14:textId="271917D6" w:rsidR="00B011D5" w:rsidRPr="005C0BB2" w:rsidRDefault="005B4A78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3,486</w:t>
            </w:r>
          </w:p>
        </w:tc>
        <w:tc>
          <w:tcPr>
            <w:tcW w:w="270" w:type="dxa"/>
          </w:tcPr>
          <w:p w14:paraId="4E28E0FA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4BC797" w14:textId="47E85999" w:rsidR="00B011D5" w:rsidRPr="005C0BB2" w:rsidRDefault="1662577F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36D1A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2,438</w:t>
            </w:r>
          </w:p>
        </w:tc>
        <w:tc>
          <w:tcPr>
            <w:tcW w:w="270" w:type="dxa"/>
          </w:tcPr>
          <w:p w14:paraId="2334AD7F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36F0991C" w14:textId="3BFD93BC" w:rsidR="00B011D5" w:rsidRPr="005C0BB2" w:rsidRDefault="005B4A78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3,099</w:t>
            </w:r>
          </w:p>
        </w:tc>
      </w:tr>
      <w:tr w:rsidR="00B011D5" w:rsidRPr="005C0BB2" w14:paraId="6E168C21" w14:textId="77777777" w:rsidTr="4B7F5A0D">
        <w:tc>
          <w:tcPr>
            <w:tcW w:w="2997" w:type="dxa"/>
          </w:tcPr>
          <w:p w14:paraId="59FD2AC8" w14:textId="77777777" w:rsidR="00B011D5" w:rsidRPr="005C0BB2" w:rsidRDefault="00B011D5" w:rsidP="00B011D5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720" w:type="dxa"/>
          </w:tcPr>
          <w:p w14:paraId="605F182A" w14:textId="77777777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3B2EF779" w14:textId="35F49F56" w:rsidR="00B011D5" w:rsidRPr="005C0BB2" w:rsidRDefault="14A9E49E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57BCF4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6,133</w:t>
            </w:r>
          </w:p>
        </w:tc>
        <w:tc>
          <w:tcPr>
            <w:tcW w:w="270" w:type="dxa"/>
          </w:tcPr>
          <w:p w14:paraId="13D8AC3C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543403" w14:textId="70799011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6,856</w:t>
            </w:r>
          </w:p>
        </w:tc>
        <w:tc>
          <w:tcPr>
            <w:tcW w:w="270" w:type="dxa"/>
          </w:tcPr>
          <w:p w14:paraId="0B5C5C77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5400FE" w14:textId="452100FD" w:rsidR="00B011D5" w:rsidRPr="005C0BB2" w:rsidRDefault="7A6FB67B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36D1A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</w:t>
            </w:r>
            <w:r w:rsidR="007F5F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</w:p>
        </w:tc>
        <w:tc>
          <w:tcPr>
            <w:tcW w:w="270" w:type="dxa"/>
          </w:tcPr>
          <w:p w14:paraId="3EB70037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0D902636" w14:textId="0501FA53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6,356</w:t>
            </w:r>
          </w:p>
        </w:tc>
      </w:tr>
      <w:tr w:rsidR="00B011D5" w:rsidRPr="005C0BB2" w14:paraId="310EDFDE" w14:textId="77777777" w:rsidTr="4B7F5A0D">
        <w:tc>
          <w:tcPr>
            <w:tcW w:w="2997" w:type="dxa"/>
          </w:tcPr>
          <w:p w14:paraId="2C9E0AEF" w14:textId="3CAB7733" w:rsidR="00B011D5" w:rsidRPr="005C0BB2" w:rsidRDefault="00B011D5" w:rsidP="00B011D5">
            <w:pPr>
              <w:pStyle w:val="a1"/>
              <w:tabs>
                <w:tab w:val="clear" w:pos="1080"/>
              </w:tabs>
              <w:spacing w:line="350" w:lineRule="exact"/>
              <w:ind w:right="-10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อื่น ๆ</w:t>
            </w:r>
          </w:p>
        </w:tc>
        <w:tc>
          <w:tcPr>
            <w:tcW w:w="720" w:type="dxa"/>
          </w:tcPr>
          <w:p w14:paraId="46164159" w14:textId="77777777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5ED5DAF5" w14:textId="2AAADF7A" w:rsidR="00B011D5" w:rsidRPr="005C0BB2" w:rsidRDefault="1B64935E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4A39BD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90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B076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</w:p>
        </w:tc>
        <w:tc>
          <w:tcPr>
            <w:tcW w:w="270" w:type="dxa"/>
          </w:tcPr>
          <w:p w14:paraId="4D3DCADC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9C3C4D" w14:textId="390F97D1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10,542</w:t>
            </w:r>
          </w:p>
        </w:tc>
        <w:tc>
          <w:tcPr>
            <w:tcW w:w="270" w:type="dxa"/>
          </w:tcPr>
          <w:p w14:paraId="42C242C5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84F84" w14:textId="41BB00BD" w:rsidR="00B011D5" w:rsidRPr="005C0BB2" w:rsidRDefault="3D584C9B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36D1A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</w:t>
            </w:r>
            <w:r w:rsidR="00663B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</w:t>
            </w:r>
          </w:p>
        </w:tc>
        <w:tc>
          <w:tcPr>
            <w:tcW w:w="270" w:type="dxa"/>
          </w:tcPr>
          <w:p w14:paraId="555F4D86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42DEDF6" w14:textId="1A2A610F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8,566</w:t>
            </w:r>
          </w:p>
        </w:tc>
      </w:tr>
      <w:tr w:rsidR="00B011D5" w:rsidRPr="005C0BB2" w14:paraId="71D421B4" w14:textId="77777777" w:rsidTr="4B7F5A0D">
        <w:tc>
          <w:tcPr>
            <w:tcW w:w="2997" w:type="dxa"/>
          </w:tcPr>
          <w:p w14:paraId="720AB5C3" w14:textId="77777777" w:rsidR="00B011D5" w:rsidRPr="005C0BB2" w:rsidRDefault="00B011D5" w:rsidP="00B011D5">
            <w:pPr>
              <w:pStyle w:val="a1"/>
              <w:tabs>
                <w:tab w:val="clear" w:pos="1080"/>
              </w:tabs>
              <w:spacing w:line="350" w:lineRule="exact"/>
              <w:ind w:right="-10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รวมต้นทุนขาย ต้นทุนในการจัดจำหน่าย</w:t>
            </w:r>
          </w:p>
        </w:tc>
        <w:tc>
          <w:tcPr>
            <w:tcW w:w="720" w:type="dxa"/>
          </w:tcPr>
          <w:p w14:paraId="1FEBE9B6" w14:textId="77777777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871A5F0" w14:textId="77777777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AF7B237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7CD382" w14:textId="77777777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CAC884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7B42D3" w14:textId="77777777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BF6E73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5FCE46E" w14:textId="77777777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011D5" w:rsidRPr="005C0BB2" w14:paraId="569318FE" w14:textId="77777777" w:rsidTr="4B7F5A0D">
        <w:tc>
          <w:tcPr>
            <w:tcW w:w="2997" w:type="dxa"/>
          </w:tcPr>
          <w:p w14:paraId="721DFD1C" w14:textId="77777777" w:rsidR="00B011D5" w:rsidRPr="005C0BB2" w:rsidRDefault="00B011D5" w:rsidP="00B011D5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และค่าใช้จ่ายในการบริหาร</w:t>
            </w:r>
          </w:p>
        </w:tc>
        <w:tc>
          <w:tcPr>
            <w:tcW w:w="720" w:type="dxa"/>
          </w:tcPr>
          <w:p w14:paraId="03840BCB" w14:textId="77777777" w:rsidR="00B011D5" w:rsidRPr="005C0BB2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7BC51E85" w14:textId="10F19ED5" w:rsidR="00B011D5" w:rsidRPr="0012689D" w:rsidRDefault="3F259D31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4A39BD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495,788</w:t>
            </w:r>
          </w:p>
        </w:tc>
        <w:tc>
          <w:tcPr>
            <w:tcW w:w="270" w:type="dxa"/>
          </w:tcPr>
          <w:p w14:paraId="5430C1DC" w14:textId="77777777" w:rsidR="00B011D5" w:rsidRPr="0012689D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8A0456" w14:textId="00731FD7" w:rsidR="00B011D5" w:rsidRPr="0012689D" w:rsidRDefault="00B011D5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268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398,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948</w:t>
            </w:r>
          </w:p>
        </w:tc>
        <w:tc>
          <w:tcPr>
            <w:tcW w:w="270" w:type="dxa"/>
          </w:tcPr>
          <w:p w14:paraId="62D55B44" w14:textId="77777777" w:rsidR="00B011D5" w:rsidRPr="0012689D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1B1BA4" w14:textId="2B67DC26" w:rsidR="00B011D5" w:rsidRPr="0012689D" w:rsidRDefault="00A66D47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131,061</w:t>
            </w:r>
          </w:p>
        </w:tc>
        <w:tc>
          <w:tcPr>
            <w:tcW w:w="270" w:type="dxa"/>
          </w:tcPr>
          <w:p w14:paraId="6100378C" w14:textId="77777777" w:rsidR="00B011D5" w:rsidRPr="005C0BB2" w:rsidRDefault="00B011D5" w:rsidP="00B0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605FCEF3" w14:textId="308D1D1C" w:rsidR="00B011D5" w:rsidRPr="005C0BB2" w:rsidRDefault="00675D96" w:rsidP="00B011D5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D419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2,810</w:t>
            </w:r>
          </w:p>
        </w:tc>
      </w:tr>
    </w:tbl>
    <w:p w14:paraId="7098A19E" w14:textId="77777777" w:rsidR="00B011D5" w:rsidRDefault="00B011D5" w:rsidP="00FF7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2D50927" w14:textId="184E1FA9" w:rsidR="00FF7C78" w:rsidRPr="005C0BB2" w:rsidRDefault="008877B7" w:rsidP="00FF7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917EE2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FF7C78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C90455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ผล</w:t>
      </w:r>
      <w:r w:rsidR="00720090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024BE0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(ขาดทุน) </w:t>
      </w:r>
      <w:r w:rsidR="006B5E9E">
        <w:rPr>
          <w:rFonts w:asciiTheme="majorBidi" w:hAnsiTheme="majorBidi" w:cstheme="majorBidi" w:hint="cs"/>
          <w:b/>
          <w:bCs/>
          <w:sz w:val="28"/>
          <w:szCs w:val="28"/>
          <w:cs/>
        </w:rPr>
        <w:t>กำไรและกลับรายการ</w:t>
      </w:r>
      <w:r w:rsidR="00C90455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ด้านเครดิต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ที่คาดว่าจะเกิดขึ้น</w:t>
      </w:r>
    </w:p>
    <w:p w14:paraId="742A9C56" w14:textId="1CD566AA" w:rsidR="00C90455" w:rsidRDefault="00C90455" w:rsidP="00C90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917EE2" w:rsidRPr="005C0BB2" w14:paraId="35CAA1E7" w14:textId="77777777" w:rsidTr="00917EE2">
        <w:tc>
          <w:tcPr>
            <w:tcW w:w="3690" w:type="dxa"/>
          </w:tcPr>
          <w:p w14:paraId="574C3136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66740C33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04FFE9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13DA3908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7EE2" w:rsidRPr="005C0BB2" w14:paraId="24594EA1" w14:textId="77777777" w:rsidTr="00917EE2">
        <w:tc>
          <w:tcPr>
            <w:tcW w:w="3690" w:type="dxa"/>
          </w:tcPr>
          <w:p w14:paraId="39B1E506" w14:textId="1BA577FA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53C1627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2AC8E3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D69638A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F1C6C04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68A8DA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226D0A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5BDFB2A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17EE2" w:rsidRPr="005C0BB2" w14:paraId="41DA9C2C" w14:textId="77777777" w:rsidTr="00917EE2">
        <w:tc>
          <w:tcPr>
            <w:tcW w:w="3690" w:type="dxa"/>
          </w:tcPr>
          <w:p w14:paraId="112A3E33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61778949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5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7EE2" w:rsidRPr="005C0BB2" w14:paraId="444C99C8" w14:textId="77777777" w:rsidTr="00917EE2">
        <w:tc>
          <w:tcPr>
            <w:tcW w:w="3690" w:type="dxa"/>
          </w:tcPr>
          <w:p w14:paraId="37DD5E59" w14:textId="7B09C965" w:rsidR="00917EE2" w:rsidRPr="005C0BB2" w:rsidRDefault="00917EE2" w:rsidP="00917EE2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42794E9A" w14:textId="77777777" w:rsidR="00917EE2" w:rsidRPr="005C0BB2" w:rsidRDefault="00917EE2" w:rsidP="00917EE2">
            <w:pPr>
              <w:pStyle w:val="acctfourfigures"/>
              <w:tabs>
                <w:tab w:val="clear" w:pos="765"/>
                <w:tab w:val="decimal" w:pos="886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C954B8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C3EA77" w14:textId="648B80B4" w:rsidR="00917EE2" w:rsidRDefault="00917EE2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06A5FB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1A645B" w14:textId="77777777" w:rsidR="00917EE2" w:rsidRPr="005C0BB2" w:rsidRDefault="00917EE2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88A631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5C62F2" w14:textId="77777777" w:rsidR="00917EE2" w:rsidRDefault="00917EE2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17EE2" w:rsidRPr="005C0BB2" w14:paraId="29CBE996" w14:textId="77777777" w:rsidTr="00917EE2">
        <w:tc>
          <w:tcPr>
            <w:tcW w:w="3690" w:type="dxa"/>
          </w:tcPr>
          <w:p w14:paraId="40C1AB0C" w14:textId="6CEEC948" w:rsidR="00917EE2" w:rsidRPr="005C0BB2" w:rsidRDefault="00917EE2" w:rsidP="00917EE2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03E60C60" w14:textId="5A571FE3" w:rsidR="00917EE2" w:rsidRPr="005C0BB2" w:rsidRDefault="00447443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6D0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13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</w:t>
            </w:r>
            <w:r w:rsidR="00D555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742</w:t>
            </w:r>
            <w:r w:rsidR="006D0F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B757D4B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54657C" w14:textId="652C9623" w:rsidR="00917EE2" w:rsidRPr="005C0BB2" w:rsidRDefault="00917EE2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3,098</w:t>
            </w:r>
          </w:p>
        </w:tc>
        <w:tc>
          <w:tcPr>
            <w:tcW w:w="270" w:type="dxa"/>
          </w:tcPr>
          <w:p w14:paraId="21C62B94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8284F6" w14:textId="1016942B" w:rsidR="00917EE2" w:rsidRPr="005C0BB2" w:rsidRDefault="00C939A4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B5F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 w:rsidR="00D555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33B40D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8F12AB" w14:textId="71C711ED" w:rsidR="00917EE2" w:rsidRPr="005C0BB2" w:rsidRDefault="00917EE2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3,098</w:t>
            </w:r>
          </w:p>
        </w:tc>
      </w:tr>
      <w:tr w:rsidR="00917EE2" w:rsidRPr="005C0BB2" w14:paraId="79D55AC6" w14:textId="77777777" w:rsidTr="00917EE2">
        <w:tc>
          <w:tcPr>
            <w:tcW w:w="3690" w:type="dxa"/>
          </w:tcPr>
          <w:p w14:paraId="0ECCF391" w14:textId="3F999C6A" w:rsidR="00917EE2" w:rsidRPr="005C0BB2" w:rsidRDefault="00917EE2" w:rsidP="00917EE2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170" w:type="dxa"/>
          </w:tcPr>
          <w:p w14:paraId="4D153808" w14:textId="04E2AA94" w:rsidR="00917EE2" w:rsidRPr="005C0BB2" w:rsidRDefault="006D0F5E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345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825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21362A6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BC48AD" w14:textId="650A56FF" w:rsidR="00917EE2" w:rsidRPr="005C0BB2" w:rsidRDefault="00917EE2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5E3D14E6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57A5BA" w14:textId="3A02B2A0" w:rsidR="00917EE2" w:rsidRPr="005C0BB2" w:rsidRDefault="0093451D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F825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57DB92D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359657" w14:textId="5BFCE981" w:rsidR="00917EE2" w:rsidRPr="005C0BB2" w:rsidRDefault="00917EE2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</w:tr>
      <w:tr w:rsidR="00917EE2" w:rsidRPr="005C0BB2" w14:paraId="7A40AFC0" w14:textId="77777777" w:rsidTr="00917EE2">
        <w:tc>
          <w:tcPr>
            <w:tcW w:w="3690" w:type="dxa"/>
          </w:tcPr>
          <w:p w14:paraId="09084F99" w14:textId="728223CA" w:rsidR="00917EE2" w:rsidRPr="005C0BB2" w:rsidRDefault="00917EE2" w:rsidP="00917EE2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ลูกหนี้อื่น -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ลูกหนี้ผ่อนชำระค่าเบี้ยประกัน</w:t>
            </w:r>
          </w:p>
        </w:tc>
        <w:tc>
          <w:tcPr>
            <w:tcW w:w="1170" w:type="dxa"/>
          </w:tcPr>
          <w:p w14:paraId="6EEA30A6" w14:textId="0BA9CA0C" w:rsidR="00917EE2" w:rsidRPr="005C0BB2" w:rsidRDefault="00634C19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344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95944D2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B1F126" w14:textId="3619BCC8" w:rsidR="00917EE2" w:rsidRPr="005C0BB2" w:rsidRDefault="00917EE2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(170)</w:t>
            </w:r>
          </w:p>
        </w:tc>
        <w:tc>
          <w:tcPr>
            <w:tcW w:w="270" w:type="dxa"/>
          </w:tcPr>
          <w:p w14:paraId="257D15E0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BCE866" w14:textId="074E1CEA" w:rsidR="00917EE2" w:rsidRPr="005C0BB2" w:rsidRDefault="00534428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(193)</w:t>
            </w:r>
          </w:p>
        </w:tc>
        <w:tc>
          <w:tcPr>
            <w:tcW w:w="270" w:type="dxa"/>
          </w:tcPr>
          <w:p w14:paraId="4C2C6978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D70752" w14:textId="2408B58B" w:rsidR="00917EE2" w:rsidRPr="005C0BB2" w:rsidRDefault="00917EE2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(170)</w:t>
            </w:r>
          </w:p>
        </w:tc>
      </w:tr>
      <w:tr w:rsidR="00917EE2" w:rsidRPr="005C0BB2" w14:paraId="4891878F" w14:textId="77777777" w:rsidTr="00917EE2">
        <w:tc>
          <w:tcPr>
            <w:tcW w:w="3690" w:type="dxa"/>
          </w:tcPr>
          <w:p w14:paraId="1EA34639" w14:textId="7BCDF564" w:rsidR="00917EE2" w:rsidRPr="005C0BB2" w:rsidRDefault="00917EE2" w:rsidP="00917EE2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ลูกหนี้อื่น -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0CFFA8" w14:textId="4DB42C50" w:rsidR="00917EE2" w:rsidRPr="005C0BB2" w:rsidRDefault="00634C19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474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344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,572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3B8AF92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3417EE" w14:textId="146C095E" w:rsidR="00917EE2" w:rsidRPr="005C0BB2" w:rsidRDefault="00917EE2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(708)</w:t>
            </w:r>
          </w:p>
        </w:tc>
        <w:tc>
          <w:tcPr>
            <w:tcW w:w="270" w:type="dxa"/>
          </w:tcPr>
          <w:p w14:paraId="6C86DF86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39FE43" w14:textId="5AB7EA7D" w:rsidR="00917EE2" w:rsidRPr="005C0BB2" w:rsidRDefault="00534428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DBF715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A29096" w14:textId="7D294E10" w:rsidR="00917EE2" w:rsidRPr="005C0BB2" w:rsidRDefault="00917EE2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17EE2" w:rsidRPr="005C0BB2" w14:paraId="67D1BE36" w14:textId="77777777" w:rsidTr="00917EE2">
        <w:tc>
          <w:tcPr>
            <w:tcW w:w="3690" w:type="dxa"/>
          </w:tcPr>
          <w:p w14:paraId="120A5437" w14:textId="271F5531" w:rsidR="00917EE2" w:rsidRPr="005C0BB2" w:rsidRDefault="00917EE2" w:rsidP="00917EE2">
            <w:pPr>
              <w:pStyle w:val="a1"/>
              <w:tabs>
                <w:tab w:val="clear" w:pos="10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FE8B67" w14:textId="7BCDD764" w:rsidR="00917EE2" w:rsidRPr="005B3773" w:rsidRDefault="0093451D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37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(7,6</w:t>
            </w:r>
            <w:r w:rsidR="004103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</w:t>
            </w:r>
            <w:r w:rsidRPr="005B37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4369D66" w14:textId="77777777" w:rsidR="00917EE2" w:rsidRPr="005C0BB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4127A0" w14:textId="17317D3F" w:rsidR="00917EE2" w:rsidRPr="00917EE2" w:rsidRDefault="00917EE2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17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2,358</w:t>
            </w:r>
          </w:p>
        </w:tc>
        <w:tc>
          <w:tcPr>
            <w:tcW w:w="270" w:type="dxa"/>
          </w:tcPr>
          <w:p w14:paraId="1499E93D" w14:textId="77777777" w:rsidR="00917EE2" w:rsidRPr="00917EE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9580E7" w14:textId="5275AC5C" w:rsidR="00917EE2" w:rsidRPr="00917EE2" w:rsidRDefault="005B3773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(6,5</w:t>
            </w:r>
            <w:r w:rsidR="00C732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57F2384" w14:textId="77777777" w:rsidR="00917EE2" w:rsidRPr="00917EE2" w:rsidRDefault="00917EE2" w:rsidP="0091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8253B3" w14:textId="3A4E756B" w:rsidR="00917EE2" w:rsidRPr="00917EE2" w:rsidRDefault="00917EE2" w:rsidP="00917EE2">
            <w:pPr>
              <w:pStyle w:val="acctfourfigures"/>
              <w:tabs>
                <w:tab w:val="clear" w:pos="765"/>
                <w:tab w:val="decimal" w:pos="881"/>
              </w:tabs>
              <w:spacing w:line="35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17E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3,066</w:t>
            </w:r>
          </w:p>
        </w:tc>
      </w:tr>
    </w:tbl>
    <w:p w14:paraId="57DA4EE0" w14:textId="77777777" w:rsidR="00AF530E" w:rsidRDefault="00AF530E" w:rsidP="00AF5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5DE0013" w14:textId="5ABB207D" w:rsidR="00610175" w:rsidRPr="005C0BB2" w:rsidRDefault="008877B7" w:rsidP="00AF5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E2DE5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917EE2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610175" w:rsidRPr="006E2DE5">
        <w:rPr>
          <w:rFonts w:asciiTheme="majorBidi" w:hAnsiTheme="majorBidi" w:cstheme="majorBidi"/>
          <w:b/>
          <w:bCs/>
          <w:sz w:val="28"/>
          <w:szCs w:val="28"/>
          <w:cs/>
        </w:rPr>
        <w:tab/>
        <w:t>ภาษีเงินได้</w:t>
      </w:r>
    </w:p>
    <w:p w14:paraId="745C1B59" w14:textId="77777777" w:rsidR="008A33E2" w:rsidRPr="004254C1" w:rsidRDefault="008A33E2" w:rsidP="0061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720"/>
        <w:gridCol w:w="1173"/>
        <w:gridCol w:w="270"/>
        <w:gridCol w:w="1143"/>
        <w:gridCol w:w="270"/>
        <w:gridCol w:w="1194"/>
        <w:gridCol w:w="270"/>
        <w:gridCol w:w="1173"/>
      </w:tblGrid>
      <w:tr w:rsidR="008A33E2" w:rsidRPr="005C0BB2" w14:paraId="327C4FB5" w14:textId="77777777" w:rsidTr="008877B7">
        <w:tc>
          <w:tcPr>
            <w:tcW w:w="2970" w:type="dxa"/>
          </w:tcPr>
          <w:p w14:paraId="5E27E48D" w14:textId="77777777" w:rsidR="008A33E2" w:rsidRPr="005C0BB2" w:rsidRDefault="008A33E2" w:rsidP="00610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720" w:type="dxa"/>
          </w:tcPr>
          <w:p w14:paraId="3B77DEF2" w14:textId="77777777" w:rsidR="008A33E2" w:rsidRPr="005C0BB2" w:rsidRDefault="008A33E2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6" w:type="dxa"/>
            <w:gridSpan w:val="3"/>
          </w:tcPr>
          <w:p w14:paraId="3EAB31E7" w14:textId="4D5C9805" w:rsidR="008A33E2" w:rsidRPr="005C0BB2" w:rsidRDefault="008A33E2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A6307D" w14:textId="77777777" w:rsidR="008A33E2" w:rsidRPr="005C0BB2" w:rsidRDefault="008A33E2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7" w:type="dxa"/>
            <w:gridSpan w:val="3"/>
          </w:tcPr>
          <w:p w14:paraId="2A9F0B2C" w14:textId="77777777" w:rsidR="008A33E2" w:rsidRPr="005C0BB2" w:rsidRDefault="008A33E2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6C3A" w:rsidRPr="005C0BB2" w14:paraId="30F30FD5" w14:textId="77777777" w:rsidTr="008877B7">
        <w:tc>
          <w:tcPr>
            <w:tcW w:w="2970" w:type="dxa"/>
          </w:tcPr>
          <w:p w14:paraId="660A997C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FAF15DE" w14:textId="31C40687" w:rsidR="00BB6C3A" w:rsidRPr="005C0BB2" w:rsidRDefault="00250520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3AE6CE19" w14:textId="0C9324B4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7D76DD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F45D7B3" w14:textId="3C34940D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570B894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065FBB5" w14:textId="219675AC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75FEA2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0B66951" w14:textId="6E67CCBB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10175" w:rsidRPr="005C0BB2" w14:paraId="55908F4F" w14:textId="77777777" w:rsidTr="008877B7">
        <w:tc>
          <w:tcPr>
            <w:tcW w:w="2970" w:type="dxa"/>
          </w:tcPr>
          <w:p w14:paraId="77B33C30" w14:textId="77777777" w:rsidR="00610175" w:rsidRPr="005C0BB2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218E72A" w14:textId="77777777" w:rsidR="00610175" w:rsidRPr="005C0BB2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3" w:type="dxa"/>
            <w:gridSpan w:val="7"/>
          </w:tcPr>
          <w:p w14:paraId="0068F520" w14:textId="77777777" w:rsidR="00610175" w:rsidRPr="005C0BB2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0175" w:rsidRPr="005C0BB2" w14:paraId="1F5A30C0" w14:textId="77777777" w:rsidTr="008877B7">
        <w:tc>
          <w:tcPr>
            <w:tcW w:w="2970" w:type="dxa"/>
          </w:tcPr>
          <w:p w14:paraId="25D6BCDE" w14:textId="77777777" w:rsidR="00610175" w:rsidRPr="005C0BB2" w:rsidRDefault="00610175" w:rsidP="0061017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2" w:name="_Hlk93589809"/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ภาษีเงินได้ของ</w:t>
            </w:r>
            <w:r w:rsidR="007E171B"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ปี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ปัจจุบัน</w:t>
            </w:r>
          </w:p>
        </w:tc>
        <w:tc>
          <w:tcPr>
            <w:tcW w:w="720" w:type="dxa"/>
          </w:tcPr>
          <w:p w14:paraId="3A18597B" w14:textId="77777777" w:rsidR="00610175" w:rsidRPr="005C0BB2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532D8C70" w14:textId="77777777" w:rsidR="00610175" w:rsidRPr="005C0BB2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718CD7" w14:textId="77777777" w:rsidR="00610175" w:rsidRPr="005C0BB2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4034DA04" w14:textId="77777777" w:rsidR="00610175" w:rsidRPr="005C0BB2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9C90FD" w14:textId="77777777" w:rsidR="00610175" w:rsidRPr="005C0BB2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7F7302F6" w14:textId="77777777" w:rsidR="00610175" w:rsidRPr="005C0BB2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A459B63" w14:textId="77777777" w:rsidR="00610175" w:rsidRPr="005C0BB2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5B672744" w14:textId="77777777" w:rsidR="00610175" w:rsidRPr="005C0BB2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B6C3A" w:rsidRPr="005C0BB2" w14:paraId="3427F175" w14:textId="77777777" w:rsidTr="008877B7">
        <w:tc>
          <w:tcPr>
            <w:tcW w:w="2970" w:type="dxa"/>
          </w:tcPr>
          <w:p w14:paraId="620CEF71" w14:textId="77777777" w:rsidR="00BB6C3A" w:rsidRPr="005C0BB2" w:rsidRDefault="00BB6C3A" w:rsidP="00BB6C3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720" w:type="dxa"/>
          </w:tcPr>
          <w:p w14:paraId="254ABD03" w14:textId="77777777" w:rsidR="00BB6C3A" w:rsidRPr="005C0BB2" w:rsidRDefault="00BB6C3A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3F41D257" w14:textId="57FE326F" w:rsidR="00BB6C3A" w:rsidRPr="005C0BB2" w:rsidRDefault="00FE78C9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9,093</w:t>
            </w:r>
          </w:p>
        </w:tc>
        <w:tc>
          <w:tcPr>
            <w:tcW w:w="270" w:type="dxa"/>
          </w:tcPr>
          <w:p w14:paraId="5B2F1A90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391AE0AD" w14:textId="61185A11" w:rsidR="00BB6C3A" w:rsidRPr="005C0BB2" w:rsidRDefault="00BB6C3A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9,592</w:t>
            </w:r>
          </w:p>
        </w:tc>
        <w:tc>
          <w:tcPr>
            <w:tcW w:w="270" w:type="dxa"/>
          </w:tcPr>
          <w:p w14:paraId="572A28EF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7713BBC" w14:textId="277FE72D" w:rsidR="00BB6C3A" w:rsidRPr="005C0BB2" w:rsidRDefault="00FE78C9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8,808</w:t>
            </w:r>
          </w:p>
        </w:tc>
        <w:tc>
          <w:tcPr>
            <w:tcW w:w="270" w:type="dxa"/>
          </w:tcPr>
          <w:p w14:paraId="1E0D45C9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7E3AE31E" w14:textId="7DBB00B5" w:rsidR="00BB6C3A" w:rsidRPr="005C0BB2" w:rsidRDefault="00BB6C3A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9,592</w:t>
            </w:r>
          </w:p>
        </w:tc>
      </w:tr>
      <w:bookmarkEnd w:id="22"/>
      <w:tr w:rsidR="00BB6C3A" w:rsidRPr="005C0BB2" w14:paraId="730E926D" w14:textId="77777777" w:rsidTr="008877B7">
        <w:tc>
          <w:tcPr>
            <w:tcW w:w="2970" w:type="dxa"/>
          </w:tcPr>
          <w:p w14:paraId="15E8F7A1" w14:textId="3C4314C3" w:rsidR="00BB6C3A" w:rsidRPr="005C0BB2" w:rsidRDefault="00BB6C3A" w:rsidP="00BB6C3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ภาษีปีก่อน ๆ ที่บันทึกสูงไป</w:t>
            </w:r>
          </w:p>
        </w:tc>
        <w:tc>
          <w:tcPr>
            <w:tcW w:w="720" w:type="dxa"/>
          </w:tcPr>
          <w:p w14:paraId="257085D3" w14:textId="77777777" w:rsidR="00BB6C3A" w:rsidRPr="005C0BB2" w:rsidRDefault="00BB6C3A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68CABB2E" w14:textId="4DE1AE8E" w:rsidR="00BB6C3A" w:rsidRPr="005C0BB2" w:rsidRDefault="00FE78C9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7BB126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5847C5B0" w14:textId="15FB1BE3" w:rsidR="00BB6C3A" w:rsidRPr="005C0BB2" w:rsidRDefault="00BB6C3A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(18)</w:t>
            </w:r>
          </w:p>
        </w:tc>
        <w:tc>
          <w:tcPr>
            <w:tcW w:w="270" w:type="dxa"/>
          </w:tcPr>
          <w:p w14:paraId="5477C455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11B3D117" w14:textId="70D4606B" w:rsidR="00BB6C3A" w:rsidRPr="005C0BB2" w:rsidRDefault="00FE78C9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691B86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D51B80C" w14:textId="32D8DB45" w:rsidR="00BB6C3A" w:rsidRPr="005C0BB2" w:rsidRDefault="00BB6C3A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(18)</w:t>
            </w:r>
          </w:p>
        </w:tc>
      </w:tr>
      <w:tr w:rsidR="00BB6C3A" w:rsidRPr="004F58AC" w14:paraId="5BFCBBEC" w14:textId="77777777" w:rsidTr="008877B7">
        <w:tc>
          <w:tcPr>
            <w:tcW w:w="2970" w:type="dxa"/>
          </w:tcPr>
          <w:p w14:paraId="5B71671C" w14:textId="77777777" w:rsidR="00BB6C3A" w:rsidRPr="005C0BB2" w:rsidRDefault="00BB6C3A" w:rsidP="00BB6C3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288D8E8A" w14:textId="77777777" w:rsidR="00BB6C3A" w:rsidRPr="005C0BB2" w:rsidRDefault="00BB6C3A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9A21727" w14:textId="7492E768" w:rsidR="00BB6C3A" w:rsidRPr="004F58AC" w:rsidRDefault="00FE78C9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9,093</w:t>
            </w:r>
          </w:p>
        </w:tc>
        <w:tc>
          <w:tcPr>
            <w:tcW w:w="270" w:type="dxa"/>
          </w:tcPr>
          <w:p w14:paraId="3A5F16E6" w14:textId="77777777" w:rsidR="00BB6C3A" w:rsidRPr="004F58AC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6CFE4653" w14:textId="34481EC7" w:rsidR="00BB6C3A" w:rsidRPr="004F58AC" w:rsidRDefault="00BB6C3A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9,574</w:t>
            </w:r>
          </w:p>
        </w:tc>
        <w:tc>
          <w:tcPr>
            <w:tcW w:w="270" w:type="dxa"/>
          </w:tcPr>
          <w:p w14:paraId="71DCD702" w14:textId="77777777" w:rsidR="00BB6C3A" w:rsidRPr="004F58AC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4031677B" w14:textId="1BFBEF50" w:rsidR="00BB6C3A" w:rsidRPr="004F58AC" w:rsidRDefault="00FE78C9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8,808</w:t>
            </w:r>
          </w:p>
        </w:tc>
        <w:tc>
          <w:tcPr>
            <w:tcW w:w="270" w:type="dxa"/>
          </w:tcPr>
          <w:p w14:paraId="425BA7FC" w14:textId="77777777" w:rsidR="00BB6C3A" w:rsidRPr="004F58AC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1484144" w14:textId="4F0814F2" w:rsidR="00BB6C3A" w:rsidRPr="004F58AC" w:rsidRDefault="00BB6C3A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9,574</w:t>
            </w:r>
          </w:p>
        </w:tc>
      </w:tr>
      <w:tr w:rsidR="00BB6C3A" w:rsidRPr="005C0BB2" w14:paraId="44B4FB18" w14:textId="77777777" w:rsidTr="00917EE2">
        <w:trPr>
          <w:trHeight w:val="60"/>
        </w:trPr>
        <w:tc>
          <w:tcPr>
            <w:tcW w:w="2970" w:type="dxa"/>
          </w:tcPr>
          <w:p w14:paraId="4D0BD17A" w14:textId="77777777" w:rsidR="00BB6C3A" w:rsidRPr="006E2DE5" w:rsidRDefault="00BB6C3A" w:rsidP="00BB6C3A">
            <w:pPr>
              <w:pStyle w:val="a1"/>
              <w:tabs>
                <w:tab w:val="clear" w:pos="1080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E2DE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720" w:type="dxa"/>
          </w:tcPr>
          <w:p w14:paraId="597025C9" w14:textId="77777777" w:rsidR="00BB6C3A" w:rsidRPr="006E2DE5" w:rsidRDefault="00BB6C3A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3E668283" w14:textId="77777777" w:rsidR="00BB6C3A" w:rsidRPr="006E2DE5" w:rsidRDefault="00BB6C3A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A9A40B" w14:textId="77777777" w:rsidR="00BB6C3A" w:rsidRPr="006E2DE5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70072CA2" w14:textId="77777777" w:rsidR="00BB6C3A" w:rsidRPr="006E2DE5" w:rsidRDefault="00BB6C3A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483FC1" w14:textId="77777777" w:rsidR="00BB6C3A" w:rsidRPr="006E2DE5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14C2C787" w14:textId="77777777" w:rsidR="00BB6C3A" w:rsidRPr="006E2DE5" w:rsidRDefault="00BB6C3A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6D358D" w14:textId="77777777" w:rsidR="00BB6C3A" w:rsidRPr="006E2DE5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BAC1BD7" w14:textId="77777777" w:rsidR="00BB6C3A" w:rsidRPr="006E2DE5" w:rsidRDefault="00BB6C3A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B6C3A" w:rsidRPr="005C0BB2" w14:paraId="512EB4D3" w14:textId="77777777" w:rsidTr="00917EE2">
        <w:tc>
          <w:tcPr>
            <w:tcW w:w="2970" w:type="dxa"/>
          </w:tcPr>
          <w:p w14:paraId="6E11A873" w14:textId="77777777" w:rsidR="00BB6C3A" w:rsidRPr="006E2DE5" w:rsidRDefault="00BB6C3A" w:rsidP="00BB6C3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2DE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การเปลี่ยนแปลงของผลต่างชั่วคราว</w:t>
            </w:r>
            <w:r w:rsidRPr="006E2DE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720" w:type="dxa"/>
          </w:tcPr>
          <w:p w14:paraId="367830B9" w14:textId="77777777" w:rsidR="00BB6C3A" w:rsidRPr="006E2DE5" w:rsidRDefault="00BB6C3A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BF2073E" w14:textId="60BAC802" w:rsidR="00BB6C3A" w:rsidRPr="006E2DE5" w:rsidRDefault="00FE78C9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(2,850)</w:t>
            </w:r>
          </w:p>
        </w:tc>
        <w:tc>
          <w:tcPr>
            <w:tcW w:w="270" w:type="dxa"/>
          </w:tcPr>
          <w:p w14:paraId="4F0CADCA" w14:textId="77777777" w:rsidR="00BB6C3A" w:rsidRPr="006E2DE5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473F72D" w14:textId="77B863DF" w:rsidR="00BB6C3A" w:rsidRPr="006E2DE5" w:rsidRDefault="00BB6C3A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2D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(866)</w:t>
            </w:r>
          </w:p>
        </w:tc>
        <w:tc>
          <w:tcPr>
            <w:tcW w:w="270" w:type="dxa"/>
          </w:tcPr>
          <w:p w14:paraId="5FDE3630" w14:textId="77777777" w:rsidR="00BB6C3A" w:rsidRPr="006E2DE5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AD1BC28" w14:textId="1E366197" w:rsidR="00BB6C3A" w:rsidRPr="006E2DE5" w:rsidRDefault="00FE78C9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(3,182)</w:t>
            </w:r>
          </w:p>
        </w:tc>
        <w:tc>
          <w:tcPr>
            <w:tcW w:w="270" w:type="dxa"/>
          </w:tcPr>
          <w:p w14:paraId="0B2C39E1" w14:textId="77777777" w:rsidR="00BB6C3A" w:rsidRPr="006E2DE5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AB51D38" w14:textId="3473F16B" w:rsidR="00BB6C3A" w:rsidRPr="006E2DE5" w:rsidRDefault="00BB6C3A" w:rsidP="00BB6C3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2D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(578)</w:t>
            </w:r>
          </w:p>
        </w:tc>
      </w:tr>
      <w:tr w:rsidR="005D4707" w:rsidRPr="005C0BB2" w14:paraId="7D2FF213" w14:textId="77777777" w:rsidTr="001D476C">
        <w:tc>
          <w:tcPr>
            <w:tcW w:w="2970" w:type="dxa"/>
          </w:tcPr>
          <w:p w14:paraId="4EDD0795" w14:textId="77777777" w:rsidR="005D4707" w:rsidRPr="006E2DE5" w:rsidRDefault="005D4707" w:rsidP="005D4707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1078D093" w14:textId="77777777" w:rsidR="005D4707" w:rsidRPr="006E2DE5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5E64B08" w14:textId="2590B3CD" w:rsidR="005D4707" w:rsidRPr="005D4707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D47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(2,850)</w:t>
            </w:r>
          </w:p>
        </w:tc>
        <w:tc>
          <w:tcPr>
            <w:tcW w:w="270" w:type="dxa"/>
          </w:tcPr>
          <w:p w14:paraId="6ED92B26" w14:textId="77777777" w:rsidR="005D4707" w:rsidRPr="005D4707" w:rsidRDefault="005D4707" w:rsidP="005D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C594851" w14:textId="4ECA2159" w:rsidR="005D4707" w:rsidRPr="005D4707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D47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(866)</w:t>
            </w:r>
          </w:p>
        </w:tc>
        <w:tc>
          <w:tcPr>
            <w:tcW w:w="270" w:type="dxa"/>
          </w:tcPr>
          <w:p w14:paraId="28381A7A" w14:textId="77777777" w:rsidR="005D4707" w:rsidRPr="005D4707" w:rsidRDefault="005D4707" w:rsidP="005D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0B5C8600" w14:textId="1028FBBB" w:rsidR="005D4707" w:rsidRPr="005D4707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D47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(3,182)</w:t>
            </w:r>
          </w:p>
        </w:tc>
        <w:tc>
          <w:tcPr>
            <w:tcW w:w="270" w:type="dxa"/>
          </w:tcPr>
          <w:p w14:paraId="778D7302" w14:textId="77777777" w:rsidR="005D4707" w:rsidRPr="005D4707" w:rsidRDefault="005D4707" w:rsidP="005D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881F8BC" w14:textId="3E9CCA7E" w:rsidR="005D4707" w:rsidRPr="005D4707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D47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(578)</w:t>
            </w:r>
          </w:p>
        </w:tc>
      </w:tr>
      <w:tr w:rsidR="005D4707" w:rsidRPr="005C0BB2" w14:paraId="39583D96" w14:textId="77777777" w:rsidTr="001D476C">
        <w:tc>
          <w:tcPr>
            <w:tcW w:w="2970" w:type="dxa"/>
          </w:tcPr>
          <w:p w14:paraId="728C3C2C" w14:textId="2E48381A" w:rsidR="005D4707" w:rsidRPr="006E2DE5" w:rsidRDefault="005D4707" w:rsidP="005D4707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7EE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ค่าใช้จ่ายทางภาษีไม่รวมภาษีเงินได้ที่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br/>
              <w:t xml:space="preserve">   </w:t>
            </w:r>
            <w:r w:rsidRPr="00917EE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เกิดจากกำไรจาก</w:t>
            </w:r>
            <w:r w:rsidRPr="00E74431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917EE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ขายการ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br/>
              <w:t xml:space="preserve">   </w:t>
            </w:r>
            <w:r w:rsidRPr="00917EE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ดำเนินงานที่ยกเลิก</w:t>
            </w:r>
          </w:p>
        </w:tc>
        <w:tc>
          <w:tcPr>
            <w:tcW w:w="720" w:type="dxa"/>
          </w:tcPr>
          <w:p w14:paraId="08ED69CF" w14:textId="77777777" w:rsidR="005D4707" w:rsidRPr="006E2DE5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3E1CBAB9" w14:textId="77777777" w:rsidR="005D4707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3EB1CCB4" w14:textId="77777777" w:rsidR="005D4707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700ED90" w14:textId="6F342664" w:rsidR="005D4707" w:rsidRPr="00250520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6,243</w:t>
            </w:r>
          </w:p>
        </w:tc>
        <w:tc>
          <w:tcPr>
            <w:tcW w:w="270" w:type="dxa"/>
          </w:tcPr>
          <w:p w14:paraId="19A66C1B" w14:textId="77777777" w:rsidR="005D4707" w:rsidRPr="00250520" w:rsidRDefault="005D4707" w:rsidP="005D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1364F87D" w14:textId="77777777" w:rsidR="005D4707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D2FC56D" w14:textId="77777777" w:rsidR="005D4707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208E0387" w14:textId="239D8624" w:rsidR="005D4707" w:rsidRPr="00250520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8,708</w:t>
            </w:r>
          </w:p>
        </w:tc>
        <w:tc>
          <w:tcPr>
            <w:tcW w:w="270" w:type="dxa"/>
          </w:tcPr>
          <w:p w14:paraId="032A22F8" w14:textId="77777777" w:rsidR="005D4707" w:rsidRPr="00250520" w:rsidRDefault="005D4707" w:rsidP="005D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49C01415" w14:textId="77777777" w:rsidR="005D4707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70D255FB" w14:textId="77777777" w:rsidR="005D4707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028C3E2B" w14:textId="68CF3933" w:rsidR="005D4707" w:rsidRPr="00250520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5,626</w:t>
            </w:r>
          </w:p>
        </w:tc>
        <w:tc>
          <w:tcPr>
            <w:tcW w:w="270" w:type="dxa"/>
          </w:tcPr>
          <w:p w14:paraId="5939A255" w14:textId="77777777" w:rsidR="005D4707" w:rsidRPr="00250520" w:rsidRDefault="005D4707" w:rsidP="005D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4700612A" w14:textId="77777777" w:rsidR="005D4707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2F9FBCEB" w14:textId="77777777" w:rsidR="005D4707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31575E3" w14:textId="749C6A1C" w:rsidR="005D4707" w:rsidRPr="00250520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8,996</w:t>
            </w:r>
          </w:p>
        </w:tc>
      </w:tr>
      <w:tr w:rsidR="005D4707" w:rsidRPr="005C0BB2" w14:paraId="789F004D" w14:textId="77777777" w:rsidTr="00250520">
        <w:tc>
          <w:tcPr>
            <w:tcW w:w="2970" w:type="dxa"/>
          </w:tcPr>
          <w:p w14:paraId="3466F711" w14:textId="77777777" w:rsidR="005D4707" w:rsidRPr="006E2DE5" w:rsidRDefault="005D4707" w:rsidP="005D4707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6D2112DA" w14:textId="77777777" w:rsidR="005D4707" w:rsidRPr="006E2DE5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28DD2092" w14:textId="77777777" w:rsidR="005D4707" w:rsidRPr="00250520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270" w:type="dxa"/>
          </w:tcPr>
          <w:p w14:paraId="46373FC1" w14:textId="77777777" w:rsidR="005D4707" w:rsidRPr="00250520" w:rsidRDefault="005D4707" w:rsidP="005D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5095AA3A" w14:textId="77777777" w:rsidR="005D4707" w:rsidRPr="00250520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270" w:type="dxa"/>
          </w:tcPr>
          <w:p w14:paraId="18B0481E" w14:textId="77777777" w:rsidR="005D4707" w:rsidRPr="00250520" w:rsidRDefault="005D4707" w:rsidP="005D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3DCB6098" w14:textId="77777777" w:rsidR="005D4707" w:rsidRPr="00250520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270" w:type="dxa"/>
          </w:tcPr>
          <w:p w14:paraId="3E457BD0" w14:textId="77777777" w:rsidR="005D4707" w:rsidRPr="00250520" w:rsidRDefault="005D4707" w:rsidP="005D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0AABB72D" w14:textId="77777777" w:rsidR="005D4707" w:rsidRPr="00250520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</w:tr>
      <w:tr w:rsidR="005D4707" w:rsidRPr="005C0BB2" w14:paraId="5F74BC29" w14:textId="77777777" w:rsidTr="003A6693">
        <w:tc>
          <w:tcPr>
            <w:tcW w:w="2970" w:type="dxa"/>
          </w:tcPr>
          <w:p w14:paraId="7C5051A2" w14:textId="6F54CF2C" w:rsidR="005D4707" w:rsidRPr="007C1FF9" w:rsidRDefault="005D4707" w:rsidP="005D4707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C1FF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จัดสรรไปยัง</w:t>
            </w:r>
          </w:p>
        </w:tc>
        <w:tc>
          <w:tcPr>
            <w:tcW w:w="720" w:type="dxa"/>
          </w:tcPr>
          <w:p w14:paraId="3058A5F8" w14:textId="77777777" w:rsidR="005D4707" w:rsidRPr="007C1FF9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53E3E725" w14:textId="77777777" w:rsidR="005D4707" w:rsidRPr="007C1FF9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9275E4A" w14:textId="77777777" w:rsidR="005D4707" w:rsidRPr="007C1FF9" w:rsidRDefault="005D4707" w:rsidP="005D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265933A5" w14:textId="77777777" w:rsidR="005D4707" w:rsidRPr="007C1FF9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1F16F5" w14:textId="77777777" w:rsidR="005D4707" w:rsidRPr="007C1FF9" w:rsidRDefault="005D4707" w:rsidP="005D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0EC0A2ED" w14:textId="77777777" w:rsidR="005D4707" w:rsidRPr="007C1FF9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37237C" w14:textId="77777777" w:rsidR="005D4707" w:rsidRPr="007C1FF9" w:rsidRDefault="005D4707" w:rsidP="005D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5159072A" w14:textId="77777777" w:rsidR="005D4707" w:rsidRPr="007C1FF9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D4707" w:rsidRPr="005C0BB2" w14:paraId="2702CD50" w14:textId="77777777" w:rsidTr="00A30CCA">
        <w:tc>
          <w:tcPr>
            <w:tcW w:w="2970" w:type="dxa"/>
          </w:tcPr>
          <w:p w14:paraId="3A93A89F" w14:textId="7251FEE3" w:rsidR="005D4707" w:rsidRPr="007C1FF9" w:rsidRDefault="005D4707" w:rsidP="005D4707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FF9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7C1FF9">
              <w:rPr>
                <w:rFonts w:ascii="Angsana New" w:hAnsi="Angsana New"/>
                <w:sz w:val="28"/>
                <w:szCs w:val="28"/>
                <w:cs/>
              </w:rPr>
              <w:t>ภาษีเงินได้จากการดำเนินงา</w:t>
            </w:r>
            <w:r w:rsidRPr="007C1FF9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7C1FF9">
              <w:rPr>
                <w:rFonts w:ascii="Angsana New" w:hAnsi="Angsana New"/>
                <w:sz w:val="28"/>
                <w:szCs w:val="28"/>
                <w:cs/>
              </w:rPr>
              <w:t>ต่อเนื่อง</w:t>
            </w:r>
          </w:p>
        </w:tc>
        <w:tc>
          <w:tcPr>
            <w:tcW w:w="720" w:type="dxa"/>
          </w:tcPr>
          <w:p w14:paraId="4DB89FB9" w14:textId="77777777" w:rsidR="005D4707" w:rsidRPr="007C1FF9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3ED44C61" w14:textId="726F3191" w:rsidR="005D4707" w:rsidRPr="007C1FF9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830CB6" w14:textId="77777777" w:rsidR="005D4707" w:rsidRPr="007C1FF9" w:rsidRDefault="005D4707" w:rsidP="005D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4B8B9C66" w14:textId="7454D75B" w:rsidR="005D4707" w:rsidRPr="007C1FF9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5FBDFAD" w14:textId="77777777" w:rsidR="005D4707" w:rsidRPr="007C1FF9" w:rsidRDefault="005D4707" w:rsidP="005D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7425BFE0" w14:textId="77777777" w:rsidR="005D4707" w:rsidRPr="000C4194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AC0DBE4" w14:textId="5832D886" w:rsidR="005D4707" w:rsidRPr="000C4194" w:rsidRDefault="00A30CCA" w:rsidP="00004A5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C41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4,808</w:t>
            </w:r>
          </w:p>
        </w:tc>
        <w:tc>
          <w:tcPr>
            <w:tcW w:w="270" w:type="dxa"/>
          </w:tcPr>
          <w:p w14:paraId="03C0B730" w14:textId="77777777" w:rsidR="005D4707" w:rsidRPr="000C4194" w:rsidRDefault="005D4707" w:rsidP="005D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7536C3B7" w14:textId="77777777" w:rsidR="005D4707" w:rsidRPr="000C4194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3405B7F" w14:textId="5D95FC91" w:rsidR="005D4707" w:rsidRPr="000C4194" w:rsidRDefault="00F72A7D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C41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7,524</w:t>
            </w:r>
          </w:p>
        </w:tc>
      </w:tr>
      <w:tr w:rsidR="005D4707" w:rsidRPr="005C0BB2" w14:paraId="5206B548" w14:textId="77777777" w:rsidTr="00A30CCA">
        <w:tc>
          <w:tcPr>
            <w:tcW w:w="2970" w:type="dxa"/>
          </w:tcPr>
          <w:p w14:paraId="0E8ED054" w14:textId="68B82638" w:rsidR="005D4707" w:rsidRPr="007C1FF9" w:rsidRDefault="005D4707" w:rsidP="005D4707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FF9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7C1FF9">
              <w:rPr>
                <w:rFonts w:ascii="Angsana New" w:hAnsi="Angsana New"/>
                <w:sz w:val="28"/>
                <w:szCs w:val="28"/>
                <w:cs/>
              </w:rPr>
              <w:t>ภาษีเงินได้จากการดำเนินงานที่ยกเลิก (ไม่รวมกำไรจากการขาย)</w:t>
            </w:r>
          </w:p>
        </w:tc>
        <w:tc>
          <w:tcPr>
            <w:tcW w:w="720" w:type="dxa"/>
          </w:tcPr>
          <w:p w14:paraId="7195A7C8" w14:textId="77777777" w:rsidR="005D4707" w:rsidRDefault="005D4707" w:rsidP="002769A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7DACC5B" w14:textId="62D27FE5" w:rsidR="005D4707" w:rsidRPr="002769A6" w:rsidRDefault="002769A6" w:rsidP="002769A6">
            <w:pPr>
              <w:pStyle w:val="acctfourfigures"/>
              <w:tabs>
                <w:tab w:val="clear" w:pos="765"/>
                <w:tab w:val="left" w:pos="438"/>
                <w:tab w:val="decimal" w:pos="881"/>
              </w:tabs>
              <w:spacing w:line="240" w:lineRule="auto"/>
              <w:ind w:right="-46"/>
              <w:rPr>
                <w:i/>
                <w:i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 xml:space="preserve">    </w:t>
            </w:r>
            <w:r w:rsidRPr="002769A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173" w:type="dxa"/>
          </w:tcPr>
          <w:p w14:paraId="3FDE8E7C" w14:textId="31270604" w:rsidR="005D4707" w:rsidRPr="007C1FF9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0CF334" w14:textId="77777777" w:rsidR="005D4707" w:rsidRPr="007C1FF9" w:rsidRDefault="005D4707" w:rsidP="005D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03DAE8A9" w14:textId="4858E419" w:rsidR="005D4707" w:rsidRPr="007C1FF9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01C5BE9" w14:textId="77777777" w:rsidR="005D4707" w:rsidRPr="007C1FF9" w:rsidRDefault="005D4707" w:rsidP="005D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  <w:bottom w:val="double" w:sz="4" w:space="0" w:color="auto"/>
            </w:tcBorders>
          </w:tcPr>
          <w:p w14:paraId="5EAAE346" w14:textId="77777777" w:rsidR="00141CBC" w:rsidRPr="000C4194" w:rsidRDefault="00141CBC" w:rsidP="00141CB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5AFEBC2E" w14:textId="4CF1432D" w:rsidR="005D4707" w:rsidRPr="000C4194" w:rsidRDefault="00141CBC" w:rsidP="00141CB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C41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403</w:t>
            </w:r>
          </w:p>
        </w:tc>
        <w:tc>
          <w:tcPr>
            <w:tcW w:w="270" w:type="dxa"/>
          </w:tcPr>
          <w:p w14:paraId="798615F0" w14:textId="77777777" w:rsidR="005D4707" w:rsidRPr="000C4194" w:rsidRDefault="005D4707" w:rsidP="005D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38C568A5" w14:textId="77777777" w:rsidR="005D4707" w:rsidRPr="000C4194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28048FA0" w14:textId="76EDB669" w:rsidR="005D4707" w:rsidRPr="000C4194" w:rsidRDefault="00C26A58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C41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1,472</w:t>
            </w:r>
          </w:p>
        </w:tc>
      </w:tr>
      <w:tr w:rsidR="005D4707" w:rsidRPr="005C0BB2" w14:paraId="5C322E92" w14:textId="77777777" w:rsidTr="00A30CCA">
        <w:tc>
          <w:tcPr>
            <w:tcW w:w="2970" w:type="dxa"/>
          </w:tcPr>
          <w:p w14:paraId="2287F958" w14:textId="6868C254" w:rsidR="005D4707" w:rsidRPr="007C1FF9" w:rsidRDefault="00A30CCA" w:rsidP="005D4707">
            <w:pPr>
              <w:pStyle w:val="a1"/>
              <w:tabs>
                <w:tab w:val="clear" w:pos="1080"/>
              </w:tabs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- </w:t>
            </w:r>
            <w:r w:rsidR="005D4707" w:rsidRPr="007C1FF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ภาษีเงินได้จากกำไรจากการขาย</w:t>
            </w:r>
          </w:p>
          <w:p w14:paraId="33C956F3" w14:textId="55757118" w:rsidR="005D4707" w:rsidRPr="007C1FF9" w:rsidRDefault="005D4707" w:rsidP="005D4707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FF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การดำเนินงานยกเลิก</w:t>
            </w:r>
          </w:p>
        </w:tc>
        <w:tc>
          <w:tcPr>
            <w:tcW w:w="720" w:type="dxa"/>
          </w:tcPr>
          <w:p w14:paraId="42EBD5BB" w14:textId="77777777" w:rsidR="002769A6" w:rsidRDefault="002769A6" w:rsidP="002769A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4E1972C1" w14:textId="6C734BC9" w:rsidR="005D4707" w:rsidRPr="002769A6" w:rsidRDefault="002769A6" w:rsidP="002769A6">
            <w:pPr>
              <w:pStyle w:val="acctfourfigures"/>
              <w:tabs>
                <w:tab w:val="clear" w:pos="765"/>
              </w:tabs>
              <w:spacing w:line="240" w:lineRule="auto"/>
              <w:ind w:right="-69"/>
              <w:rPr>
                <w:i/>
                <w:i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 xml:space="preserve">    </w:t>
            </w:r>
            <w:r w:rsidRPr="002769A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173" w:type="dxa"/>
          </w:tcPr>
          <w:p w14:paraId="41544515" w14:textId="4A3448D5" w:rsidR="005D4707" w:rsidRPr="00C54300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EB10D7" w14:textId="77777777" w:rsidR="005D4707" w:rsidRPr="00C54300" w:rsidRDefault="005D4707" w:rsidP="005D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CF1FC9E" w14:textId="62B97336" w:rsidR="005D4707" w:rsidRPr="00C54300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A75248B" w14:textId="77777777" w:rsidR="005D4707" w:rsidRPr="007C1FF9" w:rsidRDefault="005D4707" w:rsidP="005D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  <w:bottom w:val="double" w:sz="4" w:space="0" w:color="auto"/>
            </w:tcBorders>
          </w:tcPr>
          <w:p w14:paraId="15A53335" w14:textId="77777777" w:rsidR="005D4707" w:rsidRPr="000C4194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7B07DEF4" w14:textId="7ADB51E3" w:rsidR="005D4707" w:rsidRPr="000C4194" w:rsidRDefault="00003E23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C41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414</w:t>
            </w:r>
          </w:p>
        </w:tc>
        <w:tc>
          <w:tcPr>
            <w:tcW w:w="270" w:type="dxa"/>
          </w:tcPr>
          <w:p w14:paraId="78013D95" w14:textId="77777777" w:rsidR="005D4707" w:rsidRPr="000C4194" w:rsidRDefault="005D4707" w:rsidP="005D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79D7F34E" w14:textId="77777777" w:rsidR="005D4707" w:rsidRPr="000C4194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2A48293" w14:textId="648333D9" w:rsidR="005D4707" w:rsidRPr="000C4194" w:rsidRDefault="005D4707" w:rsidP="005D47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C41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E26E34A" w14:textId="2E3589E8" w:rsidR="008877B7" w:rsidRDefault="008877B7"/>
    <w:p w14:paraId="34665E43" w14:textId="77777777" w:rsidR="00526B34" w:rsidRDefault="00526B34"/>
    <w:tbl>
      <w:tblPr>
        <w:tblW w:w="93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1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37926" w:rsidRPr="005C0BB2" w14:paraId="2486F1B7" w14:textId="77777777" w:rsidTr="00CF4EF4">
        <w:tc>
          <w:tcPr>
            <w:tcW w:w="2961" w:type="dxa"/>
          </w:tcPr>
          <w:p w14:paraId="5B64B6CA" w14:textId="44FB2C2B" w:rsidR="00F37926" w:rsidRPr="005C0BB2" w:rsidRDefault="00F37926" w:rsidP="003B0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firstLine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11"/>
          </w:tcPr>
          <w:p w14:paraId="5C1B75E6" w14:textId="7D7E0290" w:rsidR="00F37926" w:rsidRPr="005C0BB2" w:rsidRDefault="00F37926" w:rsidP="00F37926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8098F" w:rsidRPr="005C0BB2" w14:paraId="0D4E2767" w14:textId="77777777" w:rsidTr="00CF4EF4">
        <w:tc>
          <w:tcPr>
            <w:tcW w:w="2961" w:type="dxa"/>
            <w:vMerge w:val="restart"/>
          </w:tcPr>
          <w:p w14:paraId="55734F7A" w14:textId="3EFFDB02" w:rsidR="0048098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43EA757" w14:textId="77777777" w:rsidR="0048098F" w:rsidRPr="005C0BB2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ภาษีเงินได้ที่รับรู้ในกำไรขาดทุน</w:t>
            </w:r>
          </w:p>
          <w:p w14:paraId="67F3C84E" w14:textId="07667A97" w:rsidR="0048098F" w:rsidRPr="005C0BB2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เบ็ดเสร็จอื่น</w:t>
            </w:r>
          </w:p>
        </w:tc>
        <w:tc>
          <w:tcPr>
            <w:tcW w:w="3150" w:type="dxa"/>
            <w:gridSpan w:val="5"/>
          </w:tcPr>
          <w:p w14:paraId="0E58357A" w14:textId="6EB28748" w:rsidR="0048098F" w:rsidRPr="005C0BB2" w:rsidRDefault="0048098F" w:rsidP="0048098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B6C3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69083454" w14:textId="77777777" w:rsidR="0048098F" w:rsidRPr="005C0BB2" w:rsidRDefault="0048098F" w:rsidP="0048098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5"/>
          </w:tcPr>
          <w:p w14:paraId="7ACC5E64" w14:textId="6A80E861" w:rsidR="0048098F" w:rsidRPr="005C0BB2" w:rsidRDefault="0048098F" w:rsidP="0048098F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B6C3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877B7" w:rsidRPr="005C0BB2" w14:paraId="3E5AC6AC" w14:textId="77777777" w:rsidTr="00CF4EF4">
        <w:trPr>
          <w:trHeight w:val="60"/>
        </w:trPr>
        <w:tc>
          <w:tcPr>
            <w:tcW w:w="2961" w:type="dxa"/>
            <w:vMerge/>
          </w:tcPr>
          <w:p w14:paraId="0A4A64AD" w14:textId="77777777" w:rsidR="008877B7" w:rsidRPr="005C0BB2" w:rsidRDefault="008877B7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04F48C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5026856F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0D9E6B6" w14:textId="77777777" w:rsidR="008877B7" w:rsidRPr="005C0BB2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098577" w14:textId="7F7A19F1" w:rsidR="00D35CDF" w:rsidRDefault="00701D59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</w:t>
            </w:r>
            <w:r w:rsidR="008877B7"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ได้</w:t>
            </w:r>
          </w:p>
          <w:p w14:paraId="7274C9D4" w14:textId="3F2705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56FB1A5" w14:textId="77777777" w:rsidR="008877B7" w:rsidRPr="005C0BB2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FEC283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5078DE93" w14:textId="77777777" w:rsidR="008877B7" w:rsidRPr="005C0BB2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FF9614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32D4D97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C0668E7" w14:textId="77777777" w:rsidR="008877B7" w:rsidRPr="005C0BB2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F357F5" w14:textId="1B132D23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2E823D87" w14:textId="77777777" w:rsidR="008877B7" w:rsidRPr="005C0BB2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7F309E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B790FAB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8877B7" w:rsidRPr="005C0BB2" w14:paraId="5881F4CA" w14:textId="77777777" w:rsidTr="00CF4EF4">
        <w:tc>
          <w:tcPr>
            <w:tcW w:w="2961" w:type="dxa"/>
          </w:tcPr>
          <w:p w14:paraId="3B848D20" w14:textId="77777777" w:rsidR="008877B7" w:rsidRPr="005C0BB2" w:rsidRDefault="008877B7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11"/>
          </w:tcPr>
          <w:p w14:paraId="6726D9E4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B6C3A" w:rsidRPr="005C0BB2" w14:paraId="22BAE247" w14:textId="77777777" w:rsidTr="00CF4EF4">
        <w:trPr>
          <w:cantSplit/>
        </w:trPr>
        <w:tc>
          <w:tcPr>
            <w:tcW w:w="2961" w:type="dxa"/>
            <w:vAlign w:val="bottom"/>
          </w:tcPr>
          <w:p w14:paraId="0C98D7FB" w14:textId="74A4F443" w:rsidR="00BB6C3A" w:rsidRPr="005C0BB2" w:rsidRDefault="00701D59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(ขาดทุน) </w:t>
            </w:r>
            <w:r w:rsidR="00BB6C3A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5EA26F8E" w14:textId="6795C570" w:rsidR="00BB6C3A" w:rsidRPr="005C0BB2" w:rsidRDefault="0096153F" w:rsidP="00BB6C3A">
            <w:pPr>
              <w:pStyle w:val="acctfourfigures"/>
              <w:tabs>
                <w:tab w:val="clear" w:pos="765"/>
                <w:tab w:val="decimal" w:pos="738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(66)</w:t>
            </w:r>
          </w:p>
        </w:tc>
        <w:tc>
          <w:tcPr>
            <w:tcW w:w="180" w:type="dxa"/>
            <w:vAlign w:val="bottom"/>
          </w:tcPr>
          <w:p w14:paraId="189E7D58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2" w:space="0" w:color="auto"/>
            </w:tcBorders>
            <w:vAlign w:val="bottom"/>
          </w:tcPr>
          <w:p w14:paraId="133B5BE2" w14:textId="0028A878" w:rsidR="00BB6C3A" w:rsidRPr="005C0BB2" w:rsidRDefault="0096153F" w:rsidP="00BB6C3A">
            <w:pPr>
              <w:pStyle w:val="acctfourfigures"/>
              <w:tabs>
                <w:tab w:val="clear" w:pos="765"/>
                <w:tab w:val="decimal" w:pos="738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80" w:type="dxa"/>
            <w:vAlign w:val="bottom"/>
          </w:tcPr>
          <w:p w14:paraId="6740A871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368AF1DC" w14:textId="725C16B0" w:rsidR="00BB6C3A" w:rsidRPr="005C0BB2" w:rsidRDefault="0096153F" w:rsidP="00BB6C3A">
            <w:pPr>
              <w:pStyle w:val="acctfourfigures"/>
              <w:tabs>
                <w:tab w:val="clear" w:pos="765"/>
                <w:tab w:val="decimal" w:pos="738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(53)</w:t>
            </w:r>
          </w:p>
        </w:tc>
        <w:tc>
          <w:tcPr>
            <w:tcW w:w="180" w:type="dxa"/>
            <w:vAlign w:val="bottom"/>
          </w:tcPr>
          <w:p w14:paraId="0B6D539A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7C2CE3C7" w14:textId="4B660CC2" w:rsidR="00BB6C3A" w:rsidRPr="005C0BB2" w:rsidRDefault="00BB6C3A" w:rsidP="00BB6C3A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2,850</w:t>
            </w:r>
          </w:p>
        </w:tc>
        <w:tc>
          <w:tcPr>
            <w:tcW w:w="180" w:type="dxa"/>
            <w:vAlign w:val="bottom"/>
          </w:tcPr>
          <w:p w14:paraId="612B4945" w14:textId="77777777" w:rsidR="00BB6C3A" w:rsidRPr="005C0BB2" w:rsidRDefault="00BB6C3A" w:rsidP="00BB6C3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54A6BF32" w14:textId="2FA7C4FD" w:rsidR="00BB6C3A" w:rsidRPr="005C0BB2" w:rsidRDefault="00BB6C3A" w:rsidP="00BB6C3A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(570)</w:t>
            </w:r>
          </w:p>
        </w:tc>
        <w:tc>
          <w:tcPr>
            <w:tcW w:w="180" w:type="dxa"/>
            <w:vAlign w:val="bottom"/>
          </w:tcPr>
          <w:p w14:paraId="1C01C6EB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0B38F27A" w14:textId="0555D0D1" w:rsidR="00BB6C3A" w:rsidRPr="005C0BB2" w:rsidRDefault="00BB6C3A" w:rsidP="00BB6C3A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2,280</w:t>
            </w:r>
          </w:p>
        </w:tc>
      </w:tr>
      <w:tr w:rsidR="00BB6C3A" w:rsidRPr="005C0BB2" w14:paraId="75FEC292" w14:textId="77777777" w:rsidTr="00CF4EF4">
        <w:trPr>
          <w:cantSplit/>
        </w:trPr>
        <w:tc>
          <w:tcPr>
            <w:tcW w:w="2961" w:type="dxa"/>
          </w:tcPr>
          <w:p w14:paraId="76877ADB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681252F" w14:textId="49AE6BE9" w:rsidR="00BB6C3A" w:rsidRPr="005C0BB2" w:rsidRDefault="0096153F" w:rsidP="00BB6C3A">
            <w:pPr>
              <w:pStyle w:val="acctfourfigures"/>
              <w:tabs>
                <w:tab w:val="clear" w:pos="765"/>
                <w:tab w:val="decimal" w:pos="738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(66)</w:t>
            </w:r>
          </w:p>
        </w:tc>
        <w:tc>
          <w:tcPr>
            <w:tcW w:w="180" w:type="dxa"/>
          </w:tcPr>
          <w:p w14:paraId="637C5F34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55D33A5" w14:textId="066B9EC2" w:rsidR="00BB6C3A" w:rsidRPr="005C0BB2" w:rsidRDefault="0096153F" w:rsidP="00BB6C3A">
            <w:pPr>
              <w:pStyle w:val="acctfourfigures"/>
              <w:tabs>
                <w:tab w:val="clear" w:pos="765"/>
                <w:tab w:val="decimal" w:pos="738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53930E0B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B8E9250" w14:textId="61EE478C" w:rsidR="00BB6C3A" w:rsidRPr="005C0BB2" w:rsidRDefault="0096153F" w:rsidP="00BB6C3A">
            <w:pPr>
              <w:pStyle w:val="acctfourfigures"/>
              <w:tabs>
                <w:tab w:val="clear" w:pos="765"/>
                <w:tab w:val="decimal" w:pos="738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(53)</w:t>
            </w:r>
          </w:p>
        </w:tc>
        <w:tc>
          <w:tcPr>
            <w:tcW w:w="180" w:type="dxa"/>
          </w:tcPr>
          <w:p w14:paraId="378FEA7E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723BF0A" w14:textId="3F1E72B3" w:rsidR="00BB6C3A" w:rsidRPr="005C0BB2" w:rsidRDefault="00BB6C3A" w:rsidP="00BB6C3A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2,850</w:t>
            </w:r>
          </w:p>
        </w:tc>
        <w:tc>
          <w:tcPr>
            <w:tcW w:w="180" w:type="dxa"/>
          </w:tcPr>
          <w:p w14:paraId="21649F41" w14:textId="77777777" w:rsidR="00BB6C3A" w:rsidRPr="005C0BB2" w:rsidRDefault="00BB6C3A" w:rsidP="00BB6C3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C3E3211" w14:textId="745EE6BD" w:rsidR="00BB6C3A" w:rsidRPr="005C0BB2" w:rsidRDefault="00BB6C3A" w:rsidP="00BB6C3A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(570)</w:t>
            </w:r>
          </w:p>
        </w:tc>
        <w:tc>
          <w:tcPr>
            <w:tcW w:w="180" w:type="dxa"/>
          </w:tcPr>
          <w:p w14:paraId="69138B84" w14:textId="77777777" w:rsidR="00BB6C3A" w:rsidRPr="005C0BB2" w:rsidRDefault="00BB6C3A" w:rsidP="005D6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DDC42E3" w14:textId="22010361" w:rsidR="00BB6C3A" w:rsidRPr="005C0BB2" w:rsidRDefault="00BB6C3A" w:rsidP="00BB6C3A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2,280</w:t>
            </w:r>
          </w:p>
        </w:tc>
      </w:tr>
    </w:tbl>
    <w:p w14:paraId="66249BA2" w14:textId="50D7CC74" w:rsidR="00CF4EF4" w:rsidRDefault="00CF4EF4"/>
    <w:p w14:paraId="01CB5F54" w14:textId="77777777" w:rsidR="00CF4EF4" w:rsidRDefault="00CF4EF4">
      <w:pPr>
        <w:rPr>
          <w:rFonts w:hint="cs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4B3313" w:rsidRPr="005C0BB2" w14:paraId="5C7CBB04" w14:textId="77777777" w:rsidTr="00250520">
        <w:tc>
          <w:tcPr>
            <w:tcW w:w="3240" w:type="dxa"/>
          </w:tcPr>
          <w:p w14:paraId="70FB8A52" w14:textId="58048E51" w:rsidR="004B3313" w:rsidRPr="005C0BB2" w:rsidRDefault="004B3313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firstLine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11"/>
          </w:tcPr>
          <w:p w14:paraId="104FB26D" w14:textId="77777777" w:rsidR="004B3313" w:rsidRPr="005C0BB2" w:rsidRDefault="00202672" w:rsidP="004A7AB0">
            <w:pPr>
              <w:pStyle w:val="acctfourfigures"/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3313" w:rsidRPr="005C0BB2" w14:paraId="149165C1" w14:textId="77777777" w:rsidTr="00250520">
        <w:tc>
          <w:tcPr>
            <w:tcW w:w="3240" w:type="dxa"/>
            <w:vMerge w:val="restart"/>
          </w:tcPr>
          <w:p w14:paraId="18FD0D9C" w14:textId="77777777" w:rsidR="008877B7" w:rsidRPr="005C0BB2" w:rsidRDefault="008877B7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firstLine="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F925E7" w14:textId="77777777" w:rsidR="0048098F" w:rsidRPr="005C0BB2" w:rsidRDefault="00A5549E" w:rsidP="00A5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ภาษีเงินได้</w:t>
            </w:r>
            <w:r w:rsidR="0048098F"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ที่รับรู้ในกำไรขาดทุน</w:t>
            </w:r>
          </w:p>
          <w:p w14:paraId="381F63DE" w14:textId="22C1AA36" w:rsidR="00A5549E" w:rsidRPr="005C0BB2" w:rsidRDefault="0048098F" w:rsidP="00A5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เบ็ดเสร็จอื่น</w:t>
            </w:r>
          </w:p>
        </w:tc>
        <w:tc>
          <w:tcPr>
            <w:tcW w:w="3150" w:type="dxa"/>
            <w:gridSpan w:val="5"/>
          </w:tcPr>
          <w:p w14:paraId="27470634" w14:textId="30084D5C" w:rsidR="004B3313" w:rsidRPr="005C0BB2" w:rsidRDefault="004B3313" w:rsidP="00415DF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256</w:t>
            </w:r>
            <w:r w:rsidR="00BB6C3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6AC5C876" w14:textId="77777777" w:rsidR="004B3313" w:rsidRPr="005C0BB2" w:rsidRDefault="004B3313" w:rsidP="00415DF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5"/>
          </w:tcPr>
          <w:p w14:paraId="40A85353" w14:textId="2DDB7B7C" w:rsidR="004B3313" w:rsidRPr="005C0BB2" w:rsidRDefault="004B3313" w:rsidP="00415DF5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B6C3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877B7" w:rsidRPr="005C0BB2" w14:paraId="3A00D913" w14:textId="77777777" w:rsidTr="00250520">
        <w:tc>
          <w:tcPr>
            <w:tcW w:w="3240" w:type="dxa"/>
            <w:vMerge/>
          </w:tcPr>
          <w:p w14:paraId="28F96559" w14:textId="77777777" w:rsidR="008877B7" w:rsidRPr="005C0BB2" w:rsidRDefault="008877B7" w:rsidP="0088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B1BEB5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77EDE225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C098EB7" w14:textId="77777777" w:rsidR="008877B7" w:rsidRPr="005C0BB2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7702FE" w14:textId="29DECA39" w:rsidR="00386699" w:rsidRDefault="005D6F4D" w:rsidP="005D6F4D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15B4FB31" w14:textId="2D01C1DD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B155241" w14:textId="77777777" w:rsidR="008877B7" w:rsidRPr="005C0BB2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015E14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B8316A2" w14:textId="77777777" w:rsidR="008877B7" w:rsidRPr="005C0BB2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0817E0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6488A9BD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9E4AECB" w14:textId="77777777" w:rsidR="008877B7" w:rsidRPr="005C0BB2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129A9C" w14:textId="3F3DD43B" w:rsidR="008877B7" w:rsidRPr="005C0BB2" w:rsidRDefault="00386699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8877B7"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35C205A0" w14:textId="77777777" w:rsidR="008877B7" w:rsidRPr="005C0BB2" w:rsidRDefault="008877B7" w:rsidP="008877B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5E9261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1A22897A" w14:textId="77777777" w:rsidR="008877B7" w:rsidRPr="005C0BB2" w:rsidRDefault="008877B7" w:rsidP="008877B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4B3313" w:rsidRPr="005C0BB2" w14:paraId="3389E148" w14:textId="77777777" w:rsidTr="00250520">
        <w:tc>
          <w:tcPr>
            <w:tcW w:w="3240" w:type="dxa"/>
          </w:tcPr>
          <w:p w14:paraId="4D9479E1" w14:textId="77777777" w:rsidR="004B3313" w:rsidRPr="005C0BB2" w:rsidRDefault="004B3313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11"/>
          </w:tcPr>
          <w:p w14:paraId="54148D9F" w14:textId="77777777" w:rsidR="004B3313" w:rsidRPr="005C0BB2" w:rsidRDefault="004B3313" w:rsidP="00415DF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B6C3A" w:rsidRPr="005C0BB2" w14:paraId="67DE8531" w14:textId="77777777" w:rsidTr="00250520">
        <w:trPr>
          <w:cantSplit/>
        </w:trPr>
        <w:tc>
          <w:tcPr>
            <w:tcW w:w="3240" w:type="dxa"/>
            <w:vAlign w:val="bottom"/>
          </w:tcPr>
          <w:p w14:paraId="4B945CCD" w14:textId="395658E8" w:rsidR="00BB6C3A" w:rsidRPr="005C0BB2" w:rsidRDefault="00BE5380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(ขาดทุน) </w:t>
            </w:r>
            <w:r w:rsidR="00BB6C3A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กำไรจากการประมาณตาม</w:t>
            </w:r>
            <w:r w:rsidR="00BB6C3A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หลักคณิตศาสตร์ประกันภัย</w:t>
            </w: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15B8EF8E" w14:textId="6E35B776" w:rsidR="00BB6C3A" w:rsidRPr="005C0BB2" w:rsidRDefault="0096153F" w:rsidP="00BB6C3A">
            <w:pPr>
              <w:pStyle w:val="acctfourfigures"/>
              <w:tabs>
                <w:tab w:val="clear" w:pos="765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(66)</w:t>
            </w:r>
          </w:p>
        </w:tc>
        <w:tc>
          <w:tcPr>
            <w:tcW w:w="180" w:type="dxa"/>
            <w:vAlign w:val="bottom"/>
          </w:tcPr>
          <w:p w14:paraId="72CACE35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2" w:space="0" w:color="auto"/>
            </w:tcBorders>
            <w:vAlign w:val="bottom"/>
          </w:tcPr>
          <w:p w14:paraId="6955CD39" w14:textId="37AE5DCF" w:rsidR="00BB6C3A" w:rsidRPr="005C0BB2" w:rsidRDefault="0096153F" w:rsidP="00BB6C3A">
            <w:pPr>
              <w:pStyle w:val="acctfourfigures"/>
              <w:tabs>
                <w:tab w:val="clear" w:pos="765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80" w:type="dxa"/>
            <w:vAlign w:val="bottom"/>
          </w:tcPr>
          <w:p w14:paraId="1BAEFB38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22E86252" w14:textId="6CAB646B" w:rsidR="00BB6C3A" w:rsidRPr="005C0BB2" w:rsidRDefault="0096153F" w:rsidP="00BB6C3A">
            <w:pPr>
              <w:pStyle w:val="acctfourfigures"/>
              <w:tabs>
                <w:tab w:val="clear" w:pos="765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(53)</w:t>
            </w:r>
          </w:p>
        </w:tc>
        <w:tc>
          <w:tcPr>
            <w:tcW w:w="180" w:type="dxa"/>
            <w:vAlign w:val="bottom"/>
          </w:tcPr>
          <w:p w14:paraId="4810A880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421CFFA1" w14:textId="0C5BCF3E" w:rsidR="00BB6C3A" w:rsidRPr="005C0BB2" w:rsidRDefault="00BB6C3A" w:rsidP="00BB6C3A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2,850</w:t>
            </w:r>
          </w:p>
        </w:tc>
        <w:tc>
          <w:tcPr>
            <w:tcW w:w="180" w:type="dxa"/>
            <w:vAlign w:val="bottom"/>
          </w:tcPr>
          <w:p w14:paraId="6D87A81D" w14:textId="77777777" w:rsidR="00BB6C3A" w:rsidRPr="005C0BB2" w:rsidRDefault="00BB6C3A" w:rsidP="00BB6C3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08495E91" w14:textId="2569BEDC" w:rsidR="00BB6C3A" w:rsidRPr="005C0BB2" w:rsidRDefault="00BB6C3A" w:rsidP="00BB6C3A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(570)</w:t>
            </w:r>
          </w:p>
        </w:tc>
        <w:tc>
          <w:tcPr>
            <w:tcW w:w="180" w:type="dxa"/>
            <w:vAlign w:val="bottom"/>
          </w:tcPr>
          <w:p w14:paraId="01BDA83D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63EBCB2E" w14:textId="789D427A" w:rsidR="00BB6C3A" w:rsidRPr="005C0BB2" w:rsidRDefault="00BB6C3A" w:rsidP="00BB6C3A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2,280</w:t>
            </w:r>
          </w:p>
        </w:tc>
      </w:tr>
      <w:tr w:rsidR="00BB6C3A" w:rsidRPr="005C0BB2" w14:paraId="456BA31A" w14:textId="77777777" w:rsidTr="00250520">
        <w:trPr>
          <w:cantSplit/>
        </w:trPr>
        <w:tc>
          <w:tcPr>
            <w:tcW w:w="3240" w:type="dxa"/>
          </w:tcPr>
          <w:p w14:paraId="5EA8A5B4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6E9E2BB" w14:textId="266E91C5" w:rsidR="00BB6C3A" w:rsidRPr="005C0BB2" w:rsidRDefault="0096153F" w:rsidP="00BB6C3A">
            <w:pPr>
              <w:pStyle w:val="acctfourfigures"/>
              <w:tabs>
                <w:tab w:val="clear" w:pos="765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(66)</w:t>
            </w:r>
          </w:p>
        </w:tc>
        <w:tc>
          <w:tcPr>
            <w:tcW w:w="180" w:type="dxa"/>
          </w:tcPr>
          <w:p w14:paraId="55ABC878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A3687B3" w14:textId="3CF9CBAD" w:rsidR="00BB6C3A" w:rsidRPr="005C0BB2" w:rsidRDefault="0096153F" w:rsidP="00BB6C3A">
            <w:pPr>
              <w:pStyle w:val="acctfourfigures"/>
              <w:tabs>
                <w:tab w:val="clear" w:pos="765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5900AB47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9B7A70D" w14:textId="5D03D9A9" w:rsidR="00BB6C3A" w:rsidRPr="005C0BB2" w:rsidRDefault="0096153F" w:rsidP="00BB6C3A">
            <w:pPr>
              <w:pStyle w:val="acctfourfigures"/>
              <w:tabs>
                <w:tab w:val="clear" w:pos="765"/>
                <w:tab w:val="decimal" w:pos="727"/>
              </w:tabs>
              <w:spacing w:line="360" w:lineRule="exac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(53)</w:t>
            </w:r>
          </w:p>
        </w:tc>
        <w:tc>
          <w:tcPr>
            <w:tcW w:w="180" w:type="dxa"/>
          </w:tcPr>
          <w:p w14:paraId="6590528C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CBBA0DE" w14:textId="25AB9D11" w:rsidR="00BB6C3A" w:rsidRPr="005C0BB2" w:rsidRDefault="00BB6C3A" w:rsidP="00BB6C3A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2,850</w:t>
            </w:r>
          </w:p>
        </w:tc>
        <w:tc>
          <w:tcPr>
            <w:tcW w:w="180" w:type="dxa"/>
          </w:tcPr>
          <w:p w14:paraId="751766F2" w14:textId="77777777" w:rsidR="00BB6C3A" w:rsidRPr="005C0BB2" w:rsidRDefault="00BB6C3A" w:rsidP="00BB6C3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DD54D53" w14:textId="1EDBC762" w:rsidR="00BB6C3A" w:rsidRPr="005C0BB2" w:rsidRDefault="00BB6C3A" w:rsidP="00BB6C3A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(570)</w:t>
            </w:r>
          </w:p>
        </w:tc>
        <w:tc>
          <w:tcPr>
            <w:tcW w:w="180" w:type="dxa"/>
          </w:tcPr>
          <w:p w14:paraId="1B0422ED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8BC934D" w14:textId="7BA795FE" w:rsidR="00BB6C3A" w:rsidRPr="005C0BB2" w:rsidRDefault="00BB6C3A" w:rsidP="00BB6C3A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2,280</w:t>
            </w:r>
          </w:p>
        </w:tc>
      </w:tr>
    </w:tbl>
    <w:p w14:paraId="0BB66E4E" w14:textId="4BD93490" w:rsidR="00F6544F" w:rsidRPr="004254C1" w:rsidRDefault="00F6544F" w:rsidP="00480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D5CE3C7" w14:textId="2D64B668" w:rsidR="00970032" w:rsidRPr="005C0BB2" w:rsidRDefault="00970032" w:rsidP="00480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การกระทบยอดเพื่อหาอัตราภาษีเงินได้ที่แท้จริง</w:t>
      </w:r>
    </w:p>
    <w:p w14:paraId="7F9B2022" w14:textId="77777777" w:rsidR="00970032" w:rsidRPr="004254C1" w:rsidRDefault="00970032" w:rsidP="0061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23" w:name="_Hlk25831530"/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1530"/>
        <w:gridCol w:w="1080"/>
        <w:gridCol w:w="1530"/>
      </w:tblGrid>
      <w:tr w:rsidR="00F6544F" w:rsidRPr="005C0BB2" w14:paraId="7E8CD342" w14:textId="77777777" w:rsidTr="00B45D2A">
        <w:tc>
          <w:tcPr>
            <w:tcW w:w="4140" w:type="dxa"/>
          </w:tcPr>
          <w:p w14:paraId="5C7F0F54" w14:textId="77777777" w:rsidR="00F6544F" w:rsidRPr="005C0BB2" w:rsidRDefault="00F6544F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591E681C" w14:textId="171F981A" w:rsidR="00F6544F" w:rsidRPr="005C0BB2" w:rsidRDefault="00F6544F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B1EC3" w:rsidRPr="005C0BB2" w14:paraId="22351054" w14:textId="77777777" w:rsidTr="00531721">
        <w:tc>
          <w:tcPr>
            <w:tcW w:w="4140" w:type="dxa"/>
          </w:tcPr>
          <w:p w14:paraId="7B918A0D" w14:textId="77777777" w:rsidR="00EB1EC3" w:rsidRPr="005C0BB2" w:rsidRDefault="00EB1EC3" w:rsidP="00EB1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96A1753" w14:textId="750B6423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B6C3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10" w:type="dxa"/>
            <w:gridSpan w:val="2"/>
          </w:tcPr>
          <w:p w14:paraId="160D95B5" w14:textId="0F9F2092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B6C3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B1EC3" w:rsidRPr="005C0BB2" w14:paraId="3B7B4BEE" w14:textId="77777777" w:rsidTr="00531721">
        <w:tc>
          <w:tcPr>
            <w:tcW w:w="4140" w:type="dxa"/>
          </w:tcPr>
          <w:p w14:paraId="68C03C9B" w14:textId="77777777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E1FB33" w14:textId="77777777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0" w:type="dxa"/>
          </w:tcPr>
          <w:p w14:paraId="456E94CA" w14:textId="77777777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4EEB3D" w14:textId="77777777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0" w:type="dxa"/>
          </w:tcPr>
          <w:p w14:paraId="74A3658A" w14:textId="77777777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1EC3" w:rsidRPr="005C0BB2" w14:paraId="4204CFA4" w14:textId="77777777" w:rsidTr="00531721">
        <w:tc>
          <w:tcPr>
            <w:tcW w:w="4140" w:type="dxa"/>
          </w:tcPr>
          <w:p w14:paraId="041CB96A" w14:textId="77777777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01C3B7" w14:textId="77777777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27BE23C4" w14:textId="77777777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80" w:type="dxa"/>
          </w:tcPr>
          <w:p w14:paraId="446ED957" w14:textId="77777777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6B94AEDA" w14:textId="77777777" w:rsidR="00EB1EC3" w:rsidRPr="005C0BB2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B6C3A" w:rsidRPr="005C0BB2" w14:paraId="16048C6A" w14:textId="77777777" w:rsidTr="00531721">
        <w:tc>
          <w:tcPr>
            <w:tcW w:w="4140" w:type="dxa"/>
          </w:tcPr>
          <w:p w14:paraId="4D9E9687" w14:textId="05200B18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58018B9D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E55E651" w14:textId="2FADB4D8" w:rsidR="00BB6C3A" w:rsidRPr="005C0BB2" w:rsidRDefault="0096153F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F46C64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0E6C0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50719AED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1514659" w14:textId="7F097413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34,494</w:t>
            </w:r>
          </w:p>
        </w:tc>
      </w:tr>
      <w:tr w:rsidR="00BB6C3A" w:rsidRPr="005C0BB2" w14:paraId="5D7055EF" w14:textId="77777777" w:rsidTr="00531721">
        <w:tc>
          <w:tcPr>
            <w:tcW w:w="4140" w:type="dxa"/>
          </w:tcPr>
          <w:p w14:paraId="478B8E4E" w14:textId="77777777" w:rsidR="00BB6C3A" w:rsidRPr="005C0BB2" w:rsidRDefault="00BB6C3A" w:rsidP="00BB6C3A">
            <w:pPr>
              <w:pStyle w:val="a1"/>
              <w:tabs>
                <w:tab w:val="clear" w:pos="1080"/>
              </w:tabs>
              <w:ind w:left="75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4FDF3155" w14:textId="313E88EF" w:rsidR="00BB6C3A" w:rsidRPr="005C0BB2" w:rsidRDefault="00FB6401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0747267" w14:textId="0EF2D7E5" w:rsidR="00BB6C3A" w:rsidRPr="005C0BB2" w:rsidRDefault="0096153F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</w:t>
            </w:r>
            <w:r w:rsidR="000E6C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1080" w:type="dxa"/>
          </w:tcPr>
          <w:p w14:paraId="4E55C22B" w14:textId="7317FEA4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B06C2EA" w14:textId="0FF353A8" w:rsidR="00BB6C3A" w:rsidRPr="005C0BB2" w:rsidRDefault="00BB6C3A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6,899</w:t>
            </w:r>
          </w:p>
        </w:tc>
      </w:tr>
      <w:tr w:rsidR="00BB6C3A" w:rsidRPr="005C0BB2" w14:paraId="2F9F3C98" w14:textId="77777777" w:rsidTr="00531721">
        <w:tc>
          <w:tcPr>
            <w:tcW w:w="4140" w:type="dxa"/>
          </w:tcPr>
          <w:p w14:paraId="399DA43E" w14:textId="77777777" w:rsidR="00BB6C3A" w:rsidRPr="005C0BB2" w:rsidRDefault="00BB6C3A" w:rsidP="00BB6C3A">
            <w:pPr>
              <w:pStyle w:val="a1"/>
              <w:tabs>
                <w:tab w:val="clear" w:pos="1080"/>
              </w:tabs>
              <w:ind w:left="75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ค่าใช้จ่ายต้องห้ามภาษี</w:t>
            </w:r>
          </w:p>
        </w:tc>
        <w:tc>
          <w:tcPr>
            <w:tcW w:w="1080" w:type="dxa"/>
          </w:tcPr>
          <w:p w14:paraId="6FB2A002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2B1637D" w14:textId="5B9ED18B" w:rsidR="00BB6C3A" w:rsidRPr="005C0BB2" w:rsidRDefault="0096153F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1080" w:type="dxa"/>
          </w:tcPr>
          <w:p w14:paraId="5A428880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57B8B63" w14:textId="12933417" w:rsidR="00BB6C3A" w:rsidRPr="005C0BB2" w:rsidRDefault="00250520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</w:p>
        </w:tc>
      </w:tr>
      <w:tr w:rsidR="00BB6C3A" w:rsidRPr="005C0BB2" w14:paraId="185616C9" w14:textId="77777777" w:rsidTr="00531721">
        <w:tc>
          <w:tcPr>
            <w:tcW w:w="4140" w:type="dxa"/>
          </w:tcPr>
          <w:p w14:paraId="0AE44EB7" w14:textId="77777777" w:rsidR="00BB6C3A" w:rsidRPr="005C0BB2" w:rsidRDefault="00BB6C3A" w:rsidP="00BB6C3A">
            <w:pPr>
              <w:pStyle w:val="a1"/>
              <w:tabs>
                <w:tab w:val="clear" w:pos="1080"/>
              </w:tabs>
              <w:ind w:left="75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1080" w:type="dxa"/>
          </w:tcPr>
          <w:p w14:paraId="73AC7E7F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B7DBAEF" w14:textId="0D0403B1" w:rsidR="00BB6C3A" w:rsidRPr="005C0BB2" w:rsidRDefault="0096153F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(285)</w:t>
            </w:r>
          </w:p>
        </w:tc>
        <w:tc>
          <w:tcPr>
            <w:tcW w:w="1080" w:type="dxa"/>
          </w:tcPr>
          <w:p w14:paraId="617932C5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19DA881" w14:textId="453C3E2C" w:rsidR="00BB6C3A" w:rsidRPr="005C0BB2" w:rsidRDefault="00BB6C3A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(449)</w:t>
            </w:r>
          </w:p>
        </w:tc>
      </w:tr>
      <w:tr w:rsidR="00BB6C3A" w:rsidRPr="005C0BB2" w14:paraId="3B50FD0D" w14:textId="77777777" w:rsidTr="0084577F">
        <w:tc>
          <w:tcPr>
            <w:tcW w:w="4140" w:type="dxa"/>
          </w:tcPr>
          <w:p w14:paraId="39B4E028" w14:textId="6D8B93CF" w:rsidR="00BB6C3A" w:rsidRPr="005C0BB2" w:rsidRDefault="00BB6C3A" w:rsidP="00BB6C3A">
            <w:pPr>
              <w:pStyle w:val="a1"/>
              <w:tabs>
                <w:tab w:val="clear" w:pos="1080"/>
              </w:tabs>
              <w:ind w:left="34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ผลขาดทุนในปีปัจจุบันที่ไม่รับรู้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เป็นสินทรัพย์ภาษีเงินได้รอการตัดบัญชี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6B083A47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A63158C" w14:textId="77777777" w:rsidR="0096153F" w:rsidRDefault="0096153F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5B0B2ED" w14:textId="3131464F" w:rsidR="00BB6C3A" w:rsidRPr="005C0BB2" w:rsidRDefault="0096153F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1,948</w:t>
            </w:r>
          </w:p>
        </w:tc>
        <w:tc>
          <w:tcPr>
            <w:tcW w:w="1080" w:type="dxa"/>
          </w:tcPr>
          <w:p w14:paraId="56CCEEC2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C180B31" w14:textId="77777777" w:rsidR="00BB6C3A" w:rsidRDefault="00BB6C3A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F07F51" w14:textId="26D3C087" w:rsidR="00BB6C3A" w:rsidRPr="005C0BB2" w:rsidRDefault="00BB6C3A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2,65</w:t>
            </w:r>
            <w:r w:rsidR="00292C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BB6C3A" w:rsidRPr="005C0BB2" w14:paraId="1E3AE3B5" w14:textId="77777777" w:rsidTr="000525F0">
        <w:tc>
          <w:tcPr>
            <w:tcW w:w="4140" w:type="dxa"/>
          </w:tcPr>
          <w:p w14:paraId="7A276FCE" w14:textId="2ED80AB4" w:rsidR="00BB6C3A" w:rsidRPr="005C0BB2" w:rsidRDefault="00BB6C3A" w:rsidP="00BB6C3A">
            <w:pPr>
              <w:pStyle w:val="a1"/>
              <w:tabs>
                <w:tab w:val="clear" w:pos="1080"/>
              </w:tabs>
              <w:ind w:left="75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ภาษีปีก่อน ๆ ที่บันทึกสูงไป</w:t>
            </w:r>
          </w:p>
        </w:tc>
        <w:tc>
          <w:tcPr>
            <w:tcW w:w="1080" w:type="dxa"/>
          </w:tcPr>
          <w:p w14:paraId="55F9345C" w14:textId="1BCCDBFE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45A9772" w14:textId="563E7553" w:rsidR="00BB6C3A" w:rsidRPr="005C0BB2" w:rsidRDefault="0096153F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</w:tcPr>
          <w:p w14:paraId="3270CB14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C2B8FDD" w14:textId="7AD41E24" w:rsidR="00BB6C3A" w:rsidRPr="005C0BB2" w:rsidRDefault="00BB6C3A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(18)</w:t>
            </w:r>
          </w:p>
        </w:tc>
      </w:tr>
      <w:tr w:rsidR="00BB6C3A" w:rsidRPr="005C0BB2" w14:paraId="28FB0802" w14:textId="77777777" w:rsidTr="000525F0">
        <w:tc>
          <w:tcPr>
            <w:tcW w:w="4140" w:type="dxa"/>
          </w:tcPr>
          <w:p w14:paraId="146F19A0" w14:textId="6B14FB5B" w:rsidR="00BB6C3A" w:rsidRPr="00F41328" w:rsidRDefault="00BB6C3A" w:rsidP="00BB6C3A">
            <w:pPr>
              <w:pStyle w:val="a1"/>
              <w:tabs>
                <w:tab w:val="clear" w:pos="1080"/>
              </w:tabs>
              <w:ind w:left="75" w:firstLine="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</w:tcPr>
          <w:p w14:paraId="0536C321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E87EB7" w14:textId="1EEB4F29" w:rsidR="00BB6C3A" w:rsidRPr="005C0BB2" w:rsidRDefault="0096153F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0E6C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1080" w:type="dxa"/>
          </w:tcPr>
          <w:p w14:paraId="1251EF07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4B8A06" w14:textId="02395DC9" w:rsidR="00BB6C3A" w:rsidRPr="005C0BB2" w:rsidRDefault="00250520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(433)</w:t>
            </w:r>
          </w:p>
        </w:tc>
      </w:tr>
      <w:tr w:rsidR="00BB6C3A" w:rsidRPr="005C0BB2" w14:paraId="5C31A64A" w14:textId="77777777" w:rsidTr="005609D9">
        <w:tc>
          <w:tcPr>
            <w:tcW w:w="4140" w:type="dxa"/>
          </w:tcPr>
          <w:p w14:paraId="2D089F29" w14:textId="77777777" w:rsidR="00BB6C3A" w:rsidRPr="005C0BB2" w:rsidRDefault="00BB6C3A" w:rsidP="00BB6C3A">
            <w:pPr>
              <w:pStyle w:val="a1"/>
              <w:tabs>
                <w:tab w:val="clear" w:pos="1080"/>
              </w:tabs>
              <w:ind w:left="75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ECEADA7" w14:textId="38581062" w:rsidR="00BB6C3A" w:rsidRPr="005C0BB2" w:rsidRDefault="00FB6401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166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E8BDA1" w14:textId="1941BD4D" w:rsidR="00BB6C3A" w:rsidRPr="005C0BB2" w:rsidRDefault="0096153F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6,242</w:t>
            </w:r>
          </w:p>
        </w:tc>
        <w:tc>
          <w:tcPr>
            <w:tcW w:w="1080" w:type="dxa"/>
          </w:tcPr>
          <w:p w14:paraId="10BF9ACA" w14:textId="1E46CB4F" w:rsidR="00BB6C3A" w:rsidRPr="005C0BB2" w:rsidRDefault="00CE2175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1A1EDEF" w14:textId="463BBEE2" w:rsidR="00BB6C3A" w:rsidRPr="005C0BB2" w:rsidRDefault="00BB6C3A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8,708</w:t>
            </w:r>
          </w:p>
        </w:tc>
      </w:tr>
      <w:bookmarkEnd w:id="23"/>
    </w:tbl>
    <w:p w14:paraId="504841C8" w14:textId="6DCFA0E3" w:rsidR="00093FE6" w:rsidRDefault="00093FE6" w:rsidP="00DC46C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15C1F80" w14:textId="563145CB" w:rsidR="00250520" w:rsidRDefault="00250520" w:rsidP="00DC46C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B4F63D9" w14:textId="6FB65345" w:rsidR="00250520" w:rsidRDefault="00250520" w:rsidP="00DC46C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0A57D4C" w14:textId="27C49092" w:rsidR="00250520" w:rsidRDefault="00250520" w:rsidP="00DC46C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AEB0137" w14:textId="649A5C17" w:rsidR="00250520" w:rsidRDefault="00250520" w:rsidP="00DC46C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0CBD8A4" w14:textId="7742CFD6" w:rsidR="00250520" w:rsidRDefault="00250520" w:rsidP="00DC46C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92C30CA" w14:textId="0F588C87" w:rsidR="00250520" w:rsidRDefault="00250520" w:rsidP="00DC46C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313D409" w14:textId="3ABA3191" w:rsidR="00250520" w:rsidRDefault="00250520" w:rsidP="00DC46C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40C486B" w14:textId="3642E1F3" w:rsidR="00250520" w:rsidRDefault="00250520" w:rsidP="00DC46C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EE30025" w14:textId="77777777" w:rsidR="00250520" w:rsidRPr="004254C1" w:rsidRDefault="00250520" w:rsidP="00DC46C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1530"/>
        <w:gridCol w:w="1080"/>
        <w:gridCol w:w="1530"/>
      </w:tblGrid>
      <w:tr w:rsidR="00DC46C1" w:rsidRPr="005C0BB2" w14:paraId="7C5AE7F3" w14:textId="77777777" w:rsidTr="00531721">
        <w:tc>
          <w:tcPr>
            <w:tcW w:w="4140" w:type="dxa"/>
          </w:tcPr>
          <w:p w14:paraId="34460E83" w14:textId="77777777" w:rsidR="00DC46C1" w:rsidRPr="005C0BB2" w:rsidRDefault="00DC46C1" w:rsidP="00267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7EA789B5" w14:textId="77777777" w:rsidR="00DC46C1" w:rsidRPr="005C0BB2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212F" w:rsidRPr="005C0BB2" w14:paraId="447C2EB8" w14:textId="77777777" w:rsidTr="00531721">
        <w:tc>
          <w:tcPr>
            <w:tcW w:w="4140" w:type="dxa"/>
          </w:tcPr>
          <w:p w14:paraId="46815794" w14:textId="77777777" w:rsidR="00A1212F" w:rsidRPr="005C0BB2" w:rsidRDefault="00A1212F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B099DCF" w14:textId="1FB232DA" w:rsidR="00A1212F" w:rsidRPr="005C0BB2" w:rsidRDefault="00A1212F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052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10" w:type="dxa"/>
            <w:gridSpan w:val="2"/>
          </w:tcPr>
          <w:p w14:paraId="6AF7EE41" w14:textId="79B05A64" w:rsidR="00A1212F" w:rsidRPr="005C0BB2" w:rsidRDefault="00A1212F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052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C46C1" w:rsidRPr="005C0BB2" w14:paraId="5B1EC077" w14:textId="77777777" w:rsidTr="00531721">
        <w:tc>
          <w:tcPr>
            <w:tcW w:w="4140" w:type="dxa"/>
          </w:tcPr>
          <w:p w14:paraId="6B193377" w14:textId="77777777" w:rsidR="00DC46C1" w:rsidRPr="005C0BB2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D84847" w14:textId="77777777" w:rsidR="00DC46C1" w:rsidRPr="005C0BB2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0" w:type="dxa"/>
          </w:tcPr>
          <w:p w14:paraId="4459A2EF" w14:textId="77777777" w:rsidR="00DC46C1" w:rsidRPr="005C0BB2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CC8E2E" w14:textId="77777777" w:rsidR="00DC46C1" w:rsidRPr="005C0BB2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0" w:type="dxa"/>
          </w:tcPr>
          <w:p w14:paraId="6B774F01" w14:textId="77777777" w:rsidR="00DC46C1" w:rsidRPr="005C0BB2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FD9" w:rsidRPr="005C0BB2" w14:paraId="2A3BBFF3" w14:textId="77777777" w:rsidTr="00531721">
        <w:tc>
          <w:tcPr>
            <w:tcW w:w="4140" w:type="dxa"/>
          </w:tcPr>
          <w:p w14:paraId="45CA6CAC" w14:textId="77777777" w:rsidR="00575FD9" w:rsidRPr="005C0BB2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B7DB5A" w14:textId="77777777" w:rsidR="00575FD9" w:rsidRPr="005C0BB2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0566CF82" w14:textId="77777777" w:rsidR="00575FD9" w:rsidRPr="005C0BB2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80" w:type="dxa"/>
          </w:tcPr>
          <w:p w14:paraId="54337077" w14:textId="77777777" w:rsidR="00575FD9" w:rsidRPr="005C0BB2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546E6594" w14:textId="77777777" w:rsidR="00575FD9" w:rsidRPr="005C0BB2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B6C3A" w:rsidRPr="005C0BB2" w14:paraId="5C1E9A05" w14:textId="77777777" w:rsidTr="007C7652">
        <w:tc>
          <w:tcPr>
            <w:tcW w:w="4140" w:type="dxa"/>
          </w:tcPr>
          <w:p w14:paraId="513F974E" w14:textId="143E1F5C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0F9C76DC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088A281" w14:textId="215D5312" w:rsidR="00BB6C3A" w:rsidRPr="005C0BB2" w:rsidRDefault="00FB6401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29,585</w:t>
            </w:r>
          </w:p>
        </w:tc>
        <w:tc>
          <w:tcPr>
            <w:tcW w:w="1080" w:type="dxa"/>
          </w:tcPr>
          <w:p w14:paraId="14CED468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DB74D55" w14:textId="4B6BA453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47,764</w:t>
            </w:r>
          </w:p>
        </w:tc>
      </w:tr>
      <w:tr w:rsidR="00BB6C3A" w:rsidRPr="005C0BB2" w14:paraId="0A04E7E9" w14:textId="77777777" w:rsidTr="007C7652">
        <w:tc>
          <w:tcPr>
            <w:tcW w:w="4140" w:type="dxa"/>
          </w:tcPr>
          <w:p w14:paraId="1D0795C6" w14:textId="77777777" w:rsidR="00BB6C3A" w:rsidRPr="005C0BB2" w:rsidRDefault="00BB6C3A" w:rsidP="00BB6C3A">
            <w:pPr>
              <w:pStyle w:val="a1"/>
              <w:tabs>
                <w:tab w:val="clear" w:pos="1080"/>
              </w:tabs>
              <w:ind w:lef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47098C3E" w14:textId="7588D7C8" w:rsidR="00BB6C3A" w:rsidRPr="005C0BB2" w:rsidRDefault="00FB6401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B640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4561305" w14:textId="41CBCB23" w:rsidR="00BB6C3A" w:rsidRPr="005C0BB2" w:rsidRDefault="00FB6401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5,917</w:t>
            </w:r>
          </w:p>
        </w:tc>
        <w:tc>
          <w:tcPr>
            <w:tcW w:w="1080" w:type="dxa"/>
          </w:tcPr>
          <w:p w14:paraId="05248142" w14:textId="00AA2AAD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47F7DAB" w14:textId="3E157EDD" w:rsidR="00BB6C3A" w:rsidRPr="005C0BB2" w:rsidRDefault="00BB6C3A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9,553</w:t>
            </w:r>
          </w:p>
        </w:tc>
      </w:tr>
      <w:tr w:rsidR="00BB6C3A" w:rsidRPr="005C0BB2" w14:paraId="4F28ECAA" w14:textId="77777777" w:rsidTr="00531721">
        <w:tc>
          <w:tcPr>
            <w:tcW w:w="4140" w:type="dxa"/>
          </w:tcPr>
          <w:p w14:paraId="79418080" w14:textId="77777777" w:rsidR="00BB6C3A" w:rsidRPr="005C0BB2" w:rsidRDefault="00BB6C3A" w:rsidP="00BB6C3A">
            <w:pPr>
              <w:pStyle w:val="a1"/>
              <w:tabs>
                <w:tab w:val="clear" w:pos="1080"/>
              </w:tabs>
              <w:ind w:lef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ค่าใช้จ่ายต้องห้ามภาษี</w:t>
            </w:r>
          </w:p>
        </w:tc>
        <w:tc>
          <w:tcPr>
            <w:tcW w:w="1080" w:type="dxa"/>
          </w:tcPr>
          <w:p w14:paraId="60EBAACE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0487DD" w14:textId="35343C98" w:rsidR="00BB6C3A" w:rsidRPr="005C0BB2" w:rsidRDefault="00FB6401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1080" w:type="dxa"/>
          </w:tcPr>
          <w:p w14:paraId="64DCF9C2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C666477" w14:textId="38364686" w:rsidR="00BB6C3A" w:rsidRPr="005C0BB2" w:rsidRDefault="00250520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</w:p>
        </w:tc>
      </w:tr>
      <w:tr w:rsidR="00BB6C3A" w:rsidRPr="005C0BB2" w14:paraId="6F0EE6F7" w14:textId="77777777" w:rsidTr="000525F0">
        <w:tc>
          <w:tcPr>
            <w:tcW w:w="4140" w:type="dxa"/>
          </w:tcPr>
          <w:p w14:paraId="700C21E0" w14:textId="77777777" w:rsidR="00BB6C3A" w:rsidRPr="005C0BB2" w:rsidRDefault="00BB6C3A" w:rsidP="00BB6C3A">
            <w:pPr>
              <w:pStyle w:val="a1"/>
              <w:tabs>
                <w:tab w:val="clear" w:pos="1080"/>
              </w:tabs>
              <w:ind w:lef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1080" w:type="dxa"/>
          </w:tcPr>
          <w:p w14:paraId="1C7C92B3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14AE79" w14:textId="3382D174" w:rsidR="00BB6C3A" w:rsidRPr="005C0BB2" w:rsidRDefault="00FB6401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(285)</w:t>
            </w:r>
          </w:p>
        </w:tc>
        <w:tc>
          <w:tcPr>
            <w:tcW w:w="1080" w:type="dxa"/>
          </w:tcPr>
          <w:p w14:paraId="1E7642CF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9EDB393" w14:textId="47FEC190" w:rsidR="00BB6C3A" w:rsidRPr="005C0BB2" w:rsidRDefault="00BB6C3A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(449)</w:t>
            </w:r>
          </w:p>
        </w:tc>
      </w:tr>
      <w:tr w:rsidR="00BB6C3A" w:rsidRPr="005C0BB2" w14:paraId="10863E9E" w14:textId="77777777" w:rsidTr="000525F0">
        <w:tc>
          <w:tcPr>
            <w:tcW w:w="4140" w:type="dxa"/>
          </w:tcPr>
          <w:p w14:paraId="1D893176" w14:textId="663EC2DE" w:rsidR="00BB6C3A" w:rsidRPr="008877B7" w:rsidRDefault="00BB6C3A" w:rsidP="00BB6C3A">
            <w:pPr>
              <w:pStyle w:val="a1"/>
              <w:tabs>
                <w:tab w:val="clear" w:pos="1080"/>
              </w:tabs>
              <w:ind w:left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ภาษีปีก่อน ๆ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ที่บันทึกสูงไป</w:t>
            </w:r>
          </w:p>
        </w:tc>
        <w:tc>
          <w:tcPr>
            <w:tcW w:w="1080" w:type="dxa"/>
          </w:tcPr>
          <w:p w14:paraId="333B4D9D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1D6066" w14:textId="3CAA2ADA" w:rsidR="00BB6C3A" w:rsidRPr="005C0BB2" w:rsidRDefault="00FB6401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</w:tcPr>
          <w:p w14:paraId="5307CCCB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487A3C" w14:textId="2B7CBF16" w:rsidR="00BB6C3A" w:rsidRPr="005C0BB2" w:rsidRDefault="00BB6C3A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(18)</w:t>
            </w:r>
          </w:p>
        </w:tc>
      </w:tr>
      <w:tr w:rsidR="00BB6C3A" w:rsidRPr="005C0BB2" w14:paraId="0B702B0C" w14:textId="77777777" w:rsidTr="000525F0">
        <w:tc>
          <w:tcPr>
            <w:tcW w:w="4140" w:type="dxa"/>
          </w:tcPr>
          <w:p w14:paraId="29BF8665" w14:textId="54B4F738" w:rsidR="00BB6C3A" w:rsidRPr="005C0BB2" w:rsidRDefault="00BB6C3A" w:rsidP="00BB6C3A">
            <w:pPr>
              <w:pStyle w:val="a1"/>
              <w:tabs>
                <w:tab w:val="clear" w:pos="1080"/>
              </w:tabs>
              <w:ind w:lef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</w:tcPr>
          <w:p w14:paraId="3393A37D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1F3C13C" w14:textId="6851C8D7" w:rsidR="00BB6C3A" w:rsidRPr="005C0BB2" w:rsidRDefault="00FB6401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(93)</w:t>
            </w:r>
          </w:p>
        </w:tc>
        <w:tc>
          <w:tcPr>
            <w:tcW w:w="1080" w:type="dxa"/>
          </w:tcPr>
          <w:p w14:paraId="3F48F7EF" w14:textId="77777777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D5C5D32" w14:textId="483D45E9" w:rsidR="00BB6C3A" w:rsidRPr="005C0BB2" w:rsidRDefault="00BB6C3A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2505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B6C3A" w:rsidRPr="005C0BB2" w14:paraId="79A552D6" w14:textId="77777777" w:rsidTr="00531721">
        <w:tc>
          <w:tcPr>
            <w:tcW w:w="4140" w:type="dxa"/>
          </w:tcPr>
          <w:p w14:paraId="693023C7" w14:textId="77777777" w:rsidR="00BB6C3A" w:rsidRPr="005C0BB2" w:rsidRDefault="00BB6C3A" w:rsidP="00BB6C3A">
            <w:pPr>
              <w:pStyle w:val="a1"/>
              <w:tabs>
                <w:tab w:val="clear" w:pos="1080"/>
              </w:tabs>
              <w:ind w:left="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6D980E0" w14:textId="54B6E18F" w:rsidR="00BB6C3A" w:rsidRPr="005C0BB2" w:rsidRDefault="00FB6401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1320DAF" w14:textId="3809571F" w:rsidR="00BB6C3A" w:rsidRPr="005C0BB2" w:rsidRDefault="00FB6401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5,625</w:t>
            </w:r>
          </w:p>
        </w:tc>
        <w:tc>
          <w:tcPr>
            <w:tcW w:w="1080" w:type="dxa"/>
          </w:tcPr>
          <w:p w14:paraId="4843B33D" w14:textId="17C85FAF" w:rsidR="00BB6C3A" w:rsidRPr="005C0BB2" w:rsidRDefault="00BB6C3A" w:rsidP="00BB6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E21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83FFBA2" w14:textId="2F9E7834" w:rsidR="00BB6C3A" w:rsidRPr="005C0BB2" w:rsidRDefault="00BB6C3A" w:rsidP="00BB6C3A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8,996</w:t>
            </w:r>
          </w:p>
        </w:tc>
      </w:tr>
    </w:tbl>
    <w:p w14:paraId="1EBC2D35" w14:textId="18DD3A29" w:rsidR="00F51E41" w:rsidRDefault="00F51E41" w:rsidP="00F353F4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3660F8CF" w14:textId="6AE8BF19" w:rsidR="00F51E41" w:rsidRPr="005C0BB2" w:rsidRDefault="00F51E41" w:rsidP="00F51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รายการเคลื่อนไหวของสินทรัพย์ภาษีเงินได้รอการตัดบัญชีที่เกิดขึ้นในระหว่างปีสิ้นสุดวันที่</w:t>
      </w:r>
      <w:r w:rsidR="00CF6B0A" w:rsidRPr="005C0BB2">
        <w:rPr>
          <w:rFonts w:asciiTheme="majorBidi" w:hAnsiTheme="majorBidi" w:cstheme="majorBidi"/>
          <w:sz w:val="28"/>
          <w:szCs w:val="28"/>
        </w:rPr>
        <w:t xml:space="preserve"> 31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F6B0A" w:rsidRPr="005C0BB2">
        <w:rPr>
          <w:rFonts w:asciiTheme="majorBidi" w:hAnsiTheme="majorBidi" w:cstheme="majorBidi"/>
          <w:sz w:val="28"/>
          <w:szCs w:val="28"/>
        </w:rPr>
        <w:t>256</w:t>
      </w:r>
      <w:r w:rsidR="00CE2175">
        <w:rPr>
          <w:rFonts w:asciiTheme="majorBidi" w:hAnsiTheme="majorBidi" w:cstheme="majorBidi"/>
          <w:sz w:val="28"/>
          <w:szCs w:val="28"/>
        </w:rPr>
        <w:t>4</w:t>
      </w:r>
      <w:r w:rsidR="00465CD5"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CF6B0A" w:rsidRPr="005C0BB2">
        <w:rPr>
          <w:rFonts w:asciiTheme="majorBidi" w:hAnsiTheme="majorBidi" w:cstheme="majorBidi"/>
          <w:sz w:val="28"/>
          <w:szCs w:val="28"/>
        </w:rPr>
        <w:t>256</w:t>
      </w:r>
      <w:r w:rsidR="00CE2175">
        <w:rPr>
          <w:rFonts w:asciiTheme="majorBidi" w:hAnsiTheme="majorBidi" w:cstheme="majorBidi"/>
          <w:sz w:val="28"/>
          <w:szCs w:val="28"/>
        </w:rPr>
        <w:t>3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0124F9C" w14:textId="77777777" w:rsidR="00004E25" w:rsidRPr="005C0BB2" w:rsidRDefault="00004E25" w:rsidP="00004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226"/>
        <w:gridCol w:w="304"/>
        <w:gridCol w:w="1260"/>
      </w:tblGrid>
      <w:tr w:rsidR="00F51E41" w:rsidRPr="005C0BB2" w14:paraId="21F28C1B" w14:textId="77777777" w:rsidTr="000F2E9A">
        <w:tc>
          <w:tcPr>
            <w:tcW w:w="3600" w:type="dxa"/>
          </w:tcPr>
          <w:p w14:paraId="4B846CA3" w14:textId="77777777" w:rsidR="00F51E41" w:rsidRPr="005C0BB2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32487D10" w14:textId="0B36293C" w:rsidR="00F51E41" w:rsidRPr="005C0BB2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2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51E41" w:rsidRPr="005C0BB2" w14:paraId="62C86C83" w14:textId="77777777" w:rsidTr="000F2E9A">
        <w:tc>
          <w:tcPr>
            <w:tcW w:w="3600" w:type="dxa"/>
          </w:tcPr>
          <w:p w14:paraId="70F5B19C" w14:textId="77777777" w:rsidR="00F51E41" w:rsidRPr="005C0BB2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ABAAA8" w14:textId="77777777" w:rsidR="00F51E41" w:rsidRPr="005C0BB2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BEA19D" w14:textId="77777777" w:rsidR="00F51E41" w:rsidRPr="005C0BB2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56" w:type="dxa"/>
            <w:gridSpan w:val="3"/>
            <w:tcBorders>
              <w:bottom w:val="single" w:sz="4" w:space="0" w:color="auto"/>
            </w:tcBorders>
          </w:tcPr>
          <w:p w14:paraId="2C4AA874" w14:textId="77777777" w:rsidR="00F51E41" w:rsidRPr="005C0BB2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4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/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304" w:type="dxa"/>
          </w:tcPr>
          <w:p w14:paraId="472D2842" w14:textId="77777777" w:rsidR="00F51E41" w:rsidRPr="005C0BB2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6E4136" w14:textId="77777777" w:rsidR="00F51E41" w:rsidRPr="005C0BB2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1A7E07" w:rsidRPr="005C0BB2" w14:paraId="2180DC4C" w14:textId="77777777" w:rsidTr="000F2E9A">
        <w:tc>
          <w:tcPr>
            <w:tcW w:w="3600" w:type="dxa"/>
            <w:shd w:val="clear" w:color="auto" w:fill="auto"/>
          </w:tcPr>
          <w:p w14:paraId="1AC007C9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F77852" w14:textId="3D821393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57CFB482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4CCD72" w14:textId="27D680A4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5B726FAB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5032EA7B" w14:textId="0D9EB292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304" w:type="dxa"/>
          </w:tcPr>
          <w:p w14:paraId="4C5A5816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F210F2" w14:textId="6C59FF4D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1A7E07" w:rsidRPr="005C0BB2" w14:paraId="6BB0CF6E" w14:textId="77777777" w:rsidTr="000F2E9A">
        <w:tc>
          <w:tcPr>
            <w:tcW w:w="3600" w:type="dxa"/>
            <w:shd w:val="clear" w:color="auto" w:fill="auto"/>
          </w:tcPr>
          <w:p w14:paraId="71F57577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A8463F" w14:textId="4235B85B" w:rsidR="001A7E07" w:rsidRPr="00C44FD5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029BCE02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3AE497" w14:textId="6B11E70C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246041BC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1BC6A1B7" w14:textId="1C355033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04" w:type="dxa"/>
          </w:tcPr>
          <w:p w14:paraId="2E36A9D8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1E9E70" w14:textId="53A43052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A7E07" w:rsidRPr="005C0BB2" w14:paraId="2E41D5C7" w14:textId="77777777" w:rsidTr="000F2E9A">
        <w:tc>
          <w:tcPr>
            <w:tcW w:w="3600" w:type="dxa"/>
          </w:tcPr>
          <w:p w14:paraId="2628650A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76B8E54E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  <w:t>(พันบาท)</w:t>
            </w:r>
          </w:p>
        </w:tc>
      </w:tr>
      <w:tr w:rsidR="001A7E07" w:rsidRPr="005C0BB2" w14:paraId="2CD95256" w14:textId="77777777" w:rsidTr="000F2E9A">
        <w:tc>
          <w:tcPr>
            <w:tcW w:w="3600" w:type="dxa"/>
          </w:tcPr>
          <w:p w14:paraId="368D59EA" w14:textId="65FB7720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E217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760" w:type="dxa"/>
            <w:gridSpan w:val="7"/>
          </w:tcPr>
          <w:p w14:paraId="67BF3175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</w:pPr>
          </w:p>
        </w:tc>
      </w:tr>
      <w:tr w:rsidR="001A7E07" w:rsidRPr="005C0BB2" w14:paraId="2791A9E3" w14:textId="77777777" w:rsidTr="000F2E9A">
        <w:tc>
          <w:tcPr>
            <w:tcW w:w="3600" w:type="dxa"/>
          </w:tcPr>
          <w:p w14:paraId="2EB2F143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1DE5323" w14:textId="28694DF4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928173E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21081D6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E51C031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</w:tcPr>
          <w:p w14:paraId="7146DC48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04" w:type="dxa"/>
          </w:tcPr>
          <w:p w14:paraId="467DB71C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5FE677E0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1A7E07" w:rsidRPr="005C0BB2" w14:paraId="649C48D3" w14:textId="77777777" w:rsidTr="000F2E9A">
        <w:tc>
          <w:tcPr>
            <w:tcW w:w="3600" w:type="dxa"/>
          </w:tcPr>
          <w:p w14:paraId="1A2F3751" w14:textId="5B03BDCA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ตาม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สัญญาเช่าซื้อ</w:t>
            </w:r>
          </w:p>
        </w:tc>
        <w:tc>
          <w:tcPr>
            <w:tcW w:w="1170" w:type="dxa"/>
          </w:tcPr>
          <w:p w14:paraId="2069EDB4" w14:textId="39570CB4" w:rsidR="001A7E07" w:rsidRPr="005C0BB2" w:rsidRDefault="00A60860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6,543</w:t>
            </w:r>
          </w:p>
        </w:tc>
        <w:tc>
          <w:tcPr>
            <w:tcW w:w="270" w:type="dxa"/>
          </w:tcPr>
          <w:p w14:paraId="1AD0CC9D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7465BAE" w14:textId="2B2A4DC4" w:rsidR="001A7E07" w:rsidRPr="005C0BB2" w:rsidRDefault="003117FB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1,14</w:t>
            </w:r>
            <w:r w:rsidR="003F296B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9</w:t>
            </w:r>
          </w:p>
        </w:tc>
        <w:tc>
          <w:tcPr>
            <w:tcW w:w="270" w:type="dxa"/>
          </w:tcPr>
          <w:p w14:paraId="41380857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1DA4BB30" w14:textId="062C41C1" w:rsidR="001A7E07" w:rsidRPr="005C0BB2" w:rsidRDefault="00045CAC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53ADE226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0C9B11B" w14:textId="4D6F5E40" w:rsidR="001A7E07" w:rsidRPr="005C0BB2" w:rsidRDefault="00045CAC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7,6</w:t>
            </w:r>
            <w:r w:rsidR="00210D9B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9</w:t>
            </w:r>
            <w:r w:rsidR="003F296B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</w:t>
            </w:r>
          </w:p>
        </w:tc>
      </w:tr>
      <w:tr w:rsidR="001A7E07" w:rsidRPr="005C0BB2" w14:paraId="4D4929B6" w14:textId="77777777" w:rsidTr="000F2E9A">
        <w:tc>
          <w:tcPr>
            <w:tcW w:w="3600" w:type="dxa"/>
          </w:tcPr>
          <w:p w14:paraId="38FE8D70" w14:textId="7B9C32DD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170" w:type="dxa"/>
          </w:tcPr>
          <w:p w14:paraId="1884DE3A" w14:textId="5B8F2CD5" w:rsidR="001A7E07" w:rsidRPr="005C0BB2" w:rsidRDefault="00A60860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C4E170F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1AD778F0" w14:textId="1115B10B" w:rsidR="001A7E07" w:rsidRPr="005C0BB2" w:rsidRDefault="00A23D39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35</w:t>
            </w:r>
          </w:p>
        </w:tc>
        <w:tc>
          <w:tcPr>
            <w:tcW w:w="270" w:type="dxa"/>
          </w:tcPr>
          <w:p w14:paraId="57474489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641D2232" w14:textId="6AE33984" w:rsidR="001A7E07" w:rsidRPr="005C0BB2" w:rsidRDefault="00045CAC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4CB5BD9E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73382DFD" w14:textId="2DF930A7" w:rsidR="001A7E07" w:rsidRPr="005C0BB2" w:rsidRDefault="00045CAC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37</w:t>
            </w:r>
          </w:p>
        </w:tc>
      </w:tr>
      <w:tr w:rsidR="001A7E07" w:rsidRPr="005C0BB2" w14:paraId="2AFC9408" w14:textId="77777777" w:rsidTr="000F2E9A">
        <w:tc>
          <w:tcPr>
            <w:tcW w:w="3600" w:type="dxa"/>
          </w:tcPr>
          <w:p w14:paraId="5AA2B5B2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2F214ED9" w14:textId="0DA03E2E" w:rsidR="001A7E07" w:rsidRPr="005C0BB2" w:rsidRDefault="00A60860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30</w:t>
            </w:r>
            <w:r w:rsidR="00CD2F43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5</w:t>
            </w:r>
          </w:p>
        </w:tc>
        <w:tc>
          <w:tcPr>
            <w:tcW w:w="270" w:type="dxa"/>
          </w:tcPr>
          <w:p w14:paraId="2BDAA4DD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DF37771" w14:textId="74026EDF" w:rsidR="001A7E07" w:rsidRPr="005C0BB2" w:rsidRDefault="00A23D39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353</w:t>
            </w:r>
          </w:p>
        </w:tc>
        <w:tc>
          <w:tcPr>
            <w:tcW w:w="270" w:type="dxa"/>
          </w:tcPr>
          <w:p w14:paraId="003A1CFF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50770853" w14:textId="2A2263D5" w:rsidR="001A7E07" w:rsidRPr="005C0BB2" w:rsidRDefault="00045CAC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01874002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3CAF4526" w14:textId="2531B907" w:rsidR="001A7E07" w:rsidRPr="005C0BB2" w:rsidRDefault="00045CAC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65</w:t>
            </w:r>
            <w:r w:rsidR="00AE5709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8</w:t>
            </w:r>
          </w:p>
        </w:tc>
      </w:tr>
      <w:tr w:rsidR="001A7E07" w:rsidRPr="005C0BB2" w14:paraId="7E618F78" w14:textId="77777777" w:rsidTr="000F2E9A">
        <w:tc>
          <w:tcPr>
            <w:tcW w:w="3600" w:type="dxa"/>
          </w:tcPr>
          <w:p w14:paraId="36C7B1F3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26029637" w14:textId="57D78700" w:rsidR="001A7E07" w:rsidRPr="005C0BB2" w:rsidRDefault="00A60860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418</w:t>
            </w:r>
          </w:p>
        </w:tc>
        <w:tc>
          <w:tcPr>
            <w:tcW w:w="270" w:type="dxa"/>
          </w:tcPr>
          <w:p w14:paraId="4C4974C7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911C3FF" w14:textId="00DE83D4" w:rsidR="001A7E07" w:rsidRPr="005C0BB2" w:rsidRDefault="00A23D39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(241)</w:t>
            </w:r>
          </w:p>
        </w:tc>
        <w:tc>
          <w:tcPr>
            <w:tcW w:w="270" w:type="dxa"/>
          </w:tcPr>
          <w:p w14:paraId="7998CEF9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76490F47" w14:textId="045CA4FE" w:rsidR="001A7E07" w:rsidRPr="005C0BB2" w:rsidRDefault="00045CAC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6BDC1B7D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6177E9F" w14:textId="1C1D83FC" w:rsidR="001A7E07" w:rsidRPr="005C0BB2" w:rsidRDefault="00045CAC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177</w:t>
            </w:r>
          </w:p>
        </w:tc>
      </w:tr>
      <w:tr w:rsidR="00877F27" w:rsidRPr="005C0BB2" w14:paraId="5317BD42" w14:textId="77777777" w:rsidTr="000F2E9A">
        <w:tc>
          <w:tcPr>
            <w:tcW w:w="3600" w:type="dxa"/>
          </w:tcPr>
          <w:p w14:paraId="70BD86F3" w14:textId="6387D52E" w:rsidR="00877F27" w:rsidRPr="005C0BB2" w:rsidRDefault="00F50BA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170" w:type="dxa"/>
          </w:tcPr>
          <w:p w14:paraId="31EF0081" w14:textId="6D0A2E88" w:rsidR="00877F27" w:rsidRPr="00F50BA7" w:rsidRDefault="00F50BA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70" w:type="dxa"/>
          </w:tcPr>
          <w:p w14:paraId="38F321D1" w14:textId="77777777" w:rsidR="00877F27" w:rsidRPr="005C0BB2" w:rsidRDefault="00877F2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265174E" w14:textId="0D43ABA3" w:rsidR="00877F27" w:rsidRPr="005C0BB2" w:rsidRDefault="00045CAC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B3BF702" w14:textId="77777777" w:rsidR="00877F27" w:rsidRPr="005C0BB2" w:rsidRDefault="00877F2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267FE23E" w14:textId="71326A1B" w:rsidR="00877F27" w:rsidRPr="005C0BB2" w:rsidRDefault="00045CAC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13172830" w14:textId="77777777" w:rsidR="00877F27" w:rsidRPr="005C0BB2" w:rsidRDefault="00877F2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A6D6DBC" w14:textId="335D2135" w:rsidR="00877F27" w:rsidRPr="005C0BB2" w:rsidRDefault="00045CAC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1A7E07" w:rsidRPr="005C0BB2" w14:paraId="051B8F0C" w14:textId="77777777" w:rsidTr="000F2E9A">
        <w:tc>
          <w:tcPr>
            <w:tcW w:w="3600" w:type="dxa"/>
          </w:tcPr>
          <w:p w14:paraId="6DFA9879" w14:textId="4885C38F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1B845C7" w14:textId="32F19153" w:rsidR="001A7E07" w:rsidRPr="005C0BB2" w:rsidRDefault="00F97A38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232</w:t>
            </w:r>
          </w:p>
        </w:tc>
        <w:tc>
          <w:tcPr>
            <w:tcW w:w="270" w:type="dxa"/>
          </w:tcPr>
          <w:p w14:paraId="5559CBD1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0ECF9AC" w14:textId="1908E210" w:rsidR="001A7E07" w:rsidRPr="005C0BB2" w:rsidRDefault="00045CAC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(32)</w:t>
            </w:r>
          </w:p>
        </w:tc>
        <w:tc>
          <w:tcPr>
            <w:tcW w:w="270" w:type="dxa"/>
          </w:tcPr>
          <w:p w14:paraId="4E333923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1E23E515" w14:textId="361D72BD" w:rsidR="001A7E07" w:rsidRPr="005C0BB2" w:rsidRDefault="00045CAC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621829A6" w14:textId="77777777" w:rsidR="001A7E07" w:rsidRPr="005C0BB2" w:rsidRDefault="001A7E07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402A909" w14:textId="6A8BC79C" w:rsidR="001A7E07" w:rsidRPr="005C0BB2" w:rsidRDefault="00CE126B" w:rsidP="001A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200</w:t>
            </w:r>
          </w:p>
        </w:tc>
      </w:tr>
      <w:tr w:rsidR="000249CF" w:rsidRPr="005C0BB2" w14:paraId="356AB216" w14:textId="77777777" w:rsidTr="00CE2175">
        <w:tc>
          <w:tcPr>
            <w:tcW w:w="3600" w:type="dxa"/>
            <w:vAlign w:val="bottom"/>
          </w:tcPr>
          <w:p w14:paraId="7FC9FC94" w14:textId="143C0AC1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ประมาณการหนี้สินไม่หมุนเวียนสำหรับ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  <w:vAlign w:val="bottom"/>
          </w:tcPr>
          <w:p w14:paraId="2980A2E0" w14:textId="7C3706C6" w:rsidR="000249CF" w:rsidRPr="005C0BB2" w:rsidRDefault="00F97A38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270" w:type="dxa"/>
            <w:vAlign w:val="bottom"/>
          </w:tcPr>
          <w:p w14:paraId="46F534A8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338E85" w14:textId="796D1CB5" w:rsidR="000249CF" w:rsidRPr="005C0BB2" w:rsidRDefault="00045CAC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70" w:type="dxa"/>
            <w:vAlign w:val="bottom"/>
          </w:tcPr>
          <w:p w14:paraId="5CEF4D4C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375334D" w14:textId="53128A09" w:rsidR="000249CF" w:rsidRPr="005C0BB2" w:rsidRDefault="00045CAC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13</w:t>
            </w:r>
          </w:p>
        </w:tc>
        <w:tc>
          <w:tcPr>
            <w:tcW w:w="304" w:type="dxa"/>
            <w:vAlign w:val="bottom"/>
          </w:tcPr>
          <w:p w14:paraId="223DF0E2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44FB55" w14:textId="232B6925" w:rsidR="000249CF" w:rsidRPr="005C0BB2" w:rsidRDefault="00CE126B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683</w:t>
            </w:r>
          </w:p>
        </w:tc>
      </w:tr>
      <w:tr w:rsidR="000249CF" w:rsidRPr="005C0BB2" w14:paraId="2B1F0937" w14:textId="77777777" w:rsidTr="000F2E9A">
        <w:tc>
          <w:tcPr>
            <w:tcW w:w="3600" w:type="dxa"/>
          </w:tcPr>
          <w:p w14:paraId="593ED766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DA42FD" w14:textId="1C19ABF5" w:rsidR="000249CF" w:rsidRPr="005C0BB2" w:rsidRDefault="00F97A38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85</w:t>
            </w:r>
            <w:r w:rsidR="00CD2F43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248C313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70573E" w14:textId="1AAD7B5F" w:rsidR="000249CF" w:rsidRPr="005C0BB2" w:rsidRDefault="00045CAC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1,278</w:t>
            </w:r>
          </w:p>
        </w:tc>
        <w:tc>
          <w:tcPr>
            <w:tcW w:w="270" w:type="dxa"/>
          </w:tcPr>
          <w:p w14:paraId="3CCFA6DD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54145C1" w14:textId="09465736" w:rsidR="000249CF" w:rsidRPr="005C0BB2" w:rsidRDefault="00045CAC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341DABF2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5A2A8B" w14:textId="642CC74D" w:rsidR="000249CF" w:rsidRPr="005C0BB2" w:rsidRDefault="00CE126B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2,1</w:t>
            </w:r>
            <w:r w:rsidR="00F44CB1">
              <w:rPr>
                <w:rFonts w:asciiTheme="majorBidi" w:eastAsia="Times New Roman" w:hAnsiTheme="majorBidi" w:cstheme="majorBidi"/>
                <w:sz w:val="28"/>
                <w:szCs w:val="28"/>
              </w:rPr>
              <w:t>29</w:t>
            </w:r>
          </w:p>
        </w:tc>
      </w:tr>
      <w:tr w:rsidR="000249CF" w:rsidRPr="005C0BB2" w14:paraId="6E88D24D" w14:textId="77777777" w:rsidTr="000F2E9A">
        <w:tc>
          <w:tcPr>
            <w:tcW w:w="3600" w:type="dxa"/>
          </w:tcPr>
          <w:p w14:paraId="60B13A0D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0CF1F9" w14:textId="6E31BF15" w:rsidR="000249CF" w:rsidRPr="005C0BB2" w:rsidRDefault="00F97A38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8,712</w:t>
            </w:r>
          </w:p>
        </w:tc>
        <w:tc>
          <w:tcPr>
            <w:tcW w:w="270" w:type="dxa"/>
          </w:tcPr>
          <w:p w14:paraId="2DAB8A7E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ECBD9F" w14:textId="31743829" w:rsidR="000249CF" w:rsidRPr="005C0BB2" w:rsidRDefault="00045CAC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2,85</w:t>
            </w:r>
            <w:r w:rsidR="00CA36C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D3338EE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511BD6D4" w14:textId="267AA0CC" w:rsidR="000249CF" w:rsidRPr="005C0BB2" w:rsidRDefault="00045CAC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04" w:type="dxa"/>
          </w:tcPr>
          <w:p w14:paraId="340D7116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B82C51" w14:textId="6C449100" w:rsidR="000249CF" w:rsidRPr="005C0BB2" w:rsidRDefault="00CE126B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11,57</w:t>
            </w:r>
            <w:r w:rsidR="003F296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6</w:t>
            </w:r>
          </w:p>
        </w:tc>
      </w:tr>
    </w:tbl>
    <w:p w14:paraId="5433E616" w14:textId="77777777" w:rsidR="000525F0" w:rsidRDefault="000525F0">
      <w: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226"/>
        <w:gridCol w:w="304"/>
        <w:gridCol w:w="1260"/>
      </w:tblGrid>
      <w:tr w:rsidR="00CE2175" w:rsidRPr="005C0BB2" w14:paraId="63633077" w14:textId="77777777" w:rsidTr="00A41E35">
        <w:tc>
          <w:tcPr>
            <w:tcW w:w="3600" w:type="dxa"/>
          </w:tcPr>
          <w:p w14:paraId="361E410A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41B1F725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2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E2175" w:rsidRPr="005C0BB2" w14:paraId="1FE2CA13" w14:textId="77777777" w:rsidTr="00A41E35">
        <w:tc>
          <w:tcPr>
            <w:tcW w:w="3600" w:type="dxa"/>
          </w:tcPr>
          <w:p w14:paraId="6F471FE4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9F65CB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10C8E0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56" w:type="dxa"/>
            <w:gridSpan w:val="3"/>
            <w:tcBorders>
              <w:bottom w:val="single" w:sz="4" w:space="0" w:color="auto"/>
            </w:tcBorders>
          </w:tcPr>
          <w:p w14:paraId="2AF7390E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4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/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304" w:type="dxa"/>
          </w:tcPr>
          <w:p w14:paraId="69549557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F220D7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E2175" w:rsidRPr="005C0BB2" w14:paraId="519741A0" w14:textId="77777777" w:rsidTr="00A41E35">
        <w:tc>
          <w:tcPr>
            <w:tcW w:w="3600" w:type="dxa"/>
            <w:shd w:val="clear" w:color="auto" w:fill="auto"/>
          </w:tcPr>
          <w:p w14:paraId="5A6EF904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53FE8B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27591083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DB285D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58A84928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4B0B6769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304" w:type="dxa"/>
          </w:tcPr>
          <w:p w14:paraId="0F8B05DB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6C6CD0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CE2175" w:rsidRPr="005C0BB2" w14:paraId="0B0ED166" w14:textId="77777777" w:rsidTr="00A41E35">
        <w:tc>
          <w:tcPr>
            <w:tcW w:w="3600" w:type="dxa"/>
            <w:shd w:val="clear" w:color="auto" w:fill="auto"/>
          </w:tcPr>
          <w:p w14:paraId="32BD7DB4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8C2F6B" w14:textId="77777777" w:rsidR="00CE2175" w:rsidRPr="00C44FD5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5F03EB38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63AAE5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6E9FEE14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087D5BC5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04" w:type="dxa"/>
          </w:tcPr>
          <w:p w14:paraId="4C365AA0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3F7F98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E2175" w:rsidRPr="005C0BB2" w14:paraId="2CF01C91" w14:textId="77777777" w:rsidTr="00A41E35">
        <w:tc>
          <w:tcPr>
            <w:tcW w:w="3600" w:type="dxa"/>
          </w:tcPr>
          <w:p w14:paraId="4D6AB4F4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11ACCAE3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  <w:t>(พันบาท)</w:t>
            </w:r>
          </w:p>
        </w:tc>
      </w:tr>
      <w:tr w:rsidR="00CE2175" w:rsidRPr="005C0BB2" w14:paraId="6C33FC67" w14:textId="77777777" w:rsidTr="00A41E35">
        <w:tc>
          <w:tcPr>
            <w:tcW w:w="3600" w:type="dxa"/>
          </w:tcPr>
          <w:p w14:paraId="12849FB3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760" w:type="dxa"/>
            <w:gridSpan w:val="7"/>
          </w:tcPr>
          <w:p w14:paraId="04EF5246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</w:pPr>
          </w:p>
        </w:tc>
      </w:tr>
      <w:tr w:rsidR="00CE2175" w:rsidRPr="005C0BB2" w14:paraId="685DC2AE" w14:textId="77777777" w:rsidTr="00A41E35">
        <w:tc>
          <w:tcPr>
            <w:tcW w:w="3600" w:type="dxa"/>
          </w:tcPr>
          <w:p w14:paraId="2166E55E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37A1AFF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E6A65ED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52D52544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6037865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</w:tcPr>
          <w:p w14:paraId="5E2E9A99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04" w:type="dxa"/>
          </w:tcPr>
          <w:p w14:paraId="3CEDCC9A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9CF14CD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CE2175" w:rsidRPr="005C0BB2" w14:paraId="64C0F555" w14:textId="77777777" w:rsidTr="00A41E35">
        <w:tc>
          <w:tcPr>
            <w:tcW w:w="3600" w:type="dxa"/>
          </w:tcPr>
          <w:p w14:paraId="70026E9D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ตาม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สัญญาเช่าซื้อ</w:t>
            </w:r>
          </w:p>
        </w:tc>
        <w:tc>
          <w:tcPr>
            <w:tcW w:w="1170" w:type="dxa"/>
          </w:tcPr>
          <w:p w14:paraId="285A8256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7,163</w:t>
            </w:r>
          </w:p>
        </w:tc>
        <w:tc>
          <w:tcPr>
            <w:tcW w:w="270" w:type="dxa"/>
          </w:tcPr>
          <w:p w14:paraId="3346D61D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F90EB34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(620)</w:t>
            </w:r>
          </w:p>
        </w:tc>
        <w:tc>
          <w:tcPr>
            <w:tcW w:w="270" w:type="dxa"/>
          </w:tcPr>
          <w:p w14:paraId="359C0D79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3EBD9DCB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0B5B4F7D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4905209D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6,543</w:t>
            </w:r>
          </w:p>
        </w:tc>
      </w:tr>
      <w:tr w:rsidR="00CE2175" w:rsidRPr="005C0BB2" w14:paraId="7847C0D6" w14:textId="77777777" w:rsidTr="00A41E35">
        <w:tc>
          <w:tcPr>
            <w:tcW w:w="3600" w:type="dxa"/>
          </w:tcPr>
          <w:p w14:paraId="5990B6F6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170" w:type="dxa"/>
          </w:tcPr>
          <w:p w14:paraId="1FC7E997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14:paraId="535900C0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187E96C0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(26)</w:t>
            </w:r>
          </w:p>
        </w:tc>
        <w:tc>
          <w:tcPr>
            <w:tcW w:w="270" w:type="dxa"/>
          </w:tcPr>
          <w:p w14:paraId="4B6A04CA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3D468656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559C599F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6A27146E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</w:t>
            </w:r>
          </w:p>
        </w:tc>
      </w:tr>
      <w:tr w:rsidR="00CE2175" w:rsidRPr="005C0BB2" w14:paraId="476CB68A" w14:textId="77777777" w:rsidTr="00A41E35">
        <w:tc>
          <w:tcPr>
            <w:tcW w:w="3600" w:type="dxa"/>
          </w:tcPr>
          <w:p w14:paraId="73BDBBC3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50D928F1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129</w:t>
            </w:r>
          </w:p>
        </w:tc>
        <w:tc>
          <w:tcPr>
            <w:tcW w:w="270" w:type="dxa"/>
          </w:tcPr>
          <w:p w14:paraId="36047E31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569F311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176</w:t>
            </w:r>
          </w:p>
        </w:tc>
        <w:tc>
          <w:tcPr>
            <w:tcW w:w="270" w:type="dxa"/>
          </w:tcPr>
          <w:p w14:paraId="2C9EC824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6270D54F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1DB41570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20A72615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305</w:t>
            </w:r>
          </w:p>
        </w:tc>
      </w:tr>
      <w:tr w:rsidR="00CE2175" w:rsidRPr="005C0BB2" w14:paraId="5FF1E8AF" w14:textId="77777777" w:rsidTr="00A41E35">
        <w:tc>
          <w:tcPr>
            <w:tcW w:w="3600" w:type="dxa"/>
          </w:tcPr>
          <w:p w14:paraId="30A3ADD7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1250E58E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233</w:t>
            </w:r>
          </w:p>
        </w:tc>
        <w:tc>
          <w:tcPr>
            <w:tcW w:w="270" w:type="dxa"/>
          </w:tcPr>
          <w:p w14:paraId="448320E6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591E6C0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185</w:t>
            </w:r>
          </w:p>
        </w:tc>
        <w:tc>
          <w:tcPr>
            <w:tcW w:w="270" w:type="dxa"/>
          </w:tcPr>
          <w:p w14:paraId="794E53B9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4CEEE9B3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04885DDC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E856EA0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418</w:t>
            </w:r>
          </w:p>
        </w:tc>
      </w:tr>
      <w:tr w:rsidR="000249CF" w:rsidRPr="005C0BB2" w14:paraId="4357FAFF" w14:textId="77777777" w:rsidTr="00A41E35">
        <w:tc>
          <w:tcPr>
            <w:tcW w:w="3600" w:type="dxa"/>
          </w:tcPr>
          <w:p w14:paraId="5E786574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BD8F1D9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CC30273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4041CFD7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232</w:t>
            </w:r>
          </w:p>
        </w:tc>
        <w:tc>
          <w:tcPr>
            <w:tcW w:w="270" w:type="dxa"/>
          </w:tcPr>
          <w:p w14:paraId="37CF51AF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277D739A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12C8AA4C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739E6CC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232</w:t>
            </w:r>
          </w:p>
        </w:tc>
      </w:tr>
      <w:tr w:rsidR="000249CF" w:rsidRPr="005C0BB2" w14:paraId="2985AE2D" w14:textId="77777777" w:rsidTr="00CE2175">
        <w:tc>
          <w:tcPr>
            <w:tcW w:w="3600" w:type="dxa"/>
            <w:vAlign w:val="bottom"/>
          </w:tcPr>
          <w:p w14:paraId="2144EF24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"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ประมาณการหนี้สินไม่หมุนเวียนสำหรับ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  <w:vAlign w:val="bottom"/>
          </w:tcPr>
          <w:p w14:paraId="6C96FE22" w14:textId="77777777" w:rsidR="000249CF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77A0582F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270" w:type="dxa"/>
            <w:vAlign w:val="bottom"/>
          </w:tcPr>
          <w:p w14:paraId="5D63EA66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243779" w14:textId="77777777" w:rsidR="000249CF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517116CA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270" w:type="dxa"/>
            <w:vAlign w:val="bottom"/>
          </w:tcPr>
          <w:p w14:paraId="7A842A8E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B618E5C" w14:textId="77777777" w:rsidR="000249CF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  <w:p w14:paraId="289F342B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(570)</w:t>
            </w:r>
          </w:p>
        </w:tc>
        <w:tc>
          <w:tcPr>
            <w:tcW w:w="304" w:type="dxa"/>
            <w:vAlign w:val="bottom"/>
          </w:tcPr>
          <w:p w14:paraId="7EA119CD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67D8EB" w14:textId="77777777" w:rsidR="000249CF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7BF96431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361</w:t>
            </w:r>
          </w:p>
        </w:tc>
      </w:tr>
      <w:tr w:rsidR="000249CF" w:rsidRPr="005C0BB2" w14:paraId="489B55DB" w14:textId="77777777" w:rsidTr="00A41E35">
        <w:tc>
          <w:tcPr>
            <w:tcW w:w="3600" w:type="dxa"/>
          </w:tcPr>
          <w:p w14:paraId="0877D04A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7E557C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270" w:type="dxa"/>
          </w:tcPr>
          <w:p w14:paraId="44A27580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82884B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70" w:type="dxa"/>
          </w:tcPr>
          <w:p w14:paraId="55B36216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DC6D2B6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2F8E7F76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BCA890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851</w:t>
            </w:r>
          </w:p>
        </w:tc>
      </w:tr>
      <w:tr w:rsidR="000249CF" w:rsidRPr="005C0BB2" w14:paraId="710DECD0" w14:textId="77777777" w:rsidTr="00A41E35">
        <w:tc>
          <w:tcPr>
            <w:tcW w:w="3600" w:type="dxa"/>
          </w:tcPr>
          <w:p w14:paraId="0A399F95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ABD59E" w14:textId="1702AF26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8</w:t>
            </w:r>
            <w:r w:rsidR="0025052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,416</w:t>
            </w:r>
          </w:p>
        </w:tc>
        <w:tc>
          <w:tcPr>
            <w:tcW w:w="270" w:type="dxa"/>
          </w:tcPr>
          <w:p w14:paraId="5E2EFAF8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5EDD80" w14:textId="516C74A5" w:rsidR="000249CF" w:rsidRPr="005C0BB2" w:rsidRDefault="005044B0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866</w:t>
            </w:r>
          </w:p>
        </w:tc>
        <w:tc>
          <w:tcPr>
            <w:tcW w:w="270" w:type="dxa"/>
          </w:tcPr>
          <w:p w14:paraId="11645670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5154BF7B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6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(570)</w:t>
            </w:r>
          </w:p>
        </w:tc>
        <w:tc>
          <w:tcPr>
            <w:tcW w:w="304" w:type="dxa"/>
          </w:tcPr>
          <w:p w14:paraId="3B42C5C0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A91817" w14:textId="7F4989EB" w:rsidR="000249CF" w:rsidRPr="005C0BB2" w:rsidRDefault="005044B0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8,712</w:t>
            </w:r>
          </w:p>
        </w:tc>
      </w:tr>
    </w:tbl>
    <w:p w14:paraId="5FE6D8F6" w14:textId="77777777" w:rsidR="00CE2175" w:rsidRPr="00CE2175" w:rsidRDefault="00CE2175" w:rsidP="00465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226"/>
        <w:gridCol w:w="304"/>
        <w:gridCol w:w="1260"/>
      </w:tblGrid>
      <w:tr w:rsidR="00465CD5" w:rsidRPr="005C0BB2" w14:paraId="68959BC8" w14:textId="77777777" w:rsidTr="00CE2175">
        <w:tc>
          <w:tcPr>
            <w:tcW w:w="3600" w:type="dxa"/>
          </w:tcPr>
          <w:p w14:paraId="667E81DC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1E48C40B" w14:textId="7222E39C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2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5CD5" w:rsidRPr="005C0BB2" w14:paraId="0F9BF76E" w14:textId="77777777" w:rsidTr="00CE2175">
        <w:tc>
          <w:tcPr>
            <w:tcW w:w="3600" w:type="dxa"/>
          </w:tcPr>
          <w:p w14:paraId="4E8633ED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82F6FF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A5DB0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56" w:type="dxa"/>
            <w:gridSpan w:val="3"/>
            <w:tcBorders>
              <w:bottom w:val="single" w:sz="4" w:space="0" w:color="auto"/>
            </w:tcBorders>
          </w:tcPr>
          <w:p w14:paraId="63F92CF6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4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/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304" w:type="dxa"/>
          </w:tcPr>
          <w:p w14:paraId="693EB54D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BE464E" w14:textId="77777777" w:rsidR="00465CD5" w:rsidRPr="005C0BB2" w:rsidRDefault="00465CD5" w:rsidP="00B4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A5454" w:rsidRPr="005C0BB2" w14:paraId="7F551B2B" w14:textId="77777777" w:rsidTr="00CE2175">
        <w:tc>
          <w:tcPr>
            <w:tcW w:w="3600" w:type="dxa"/>
            <w:shd w:val="clear" w:color="auto" w:fill="auto"/>
          </w:tcPr>
          <w:p w14:paraId="1409BF76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02DE25" w14:textId="47F7FA42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6A1107D5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6660C7" w14:textId="1921F65D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349B8970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4DF44AAE" w14:textId="438E32DC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304" w:type="dxa"/>
          </w:tcPr>
          <w:p w14:paraId="2FE1C982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3FC40F8" w14:textId="1D1C05BA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A5454" w:rsidRPr="005C0BB2" w14:paraId="63024A49" w14:textId="77777777" w:rsidTr="00CE2175">
        <w:tc>
          <w:tcPr>
            <w:tcW w:w="3600" w:type="dxa"/>
            <w:shd w:val="clear" w:color="auto" w:fill="auto"/>
          </w:tcPr>
          <w:p w14:paraId="588ECF6E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B89742" w14:textId="0F48A40D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398FB92F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C023CD" w14:textId="477C6D6F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3B2A669C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64AF412A" w14:textId="0B7F055B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04" w:type="dxa"/>
          </w:tcPr>
          <w:p w14:paraId="3263E7F0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DC5A972" w14:textId="22FD3938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A5454" w:rsidRPr="005C0BB2" w14:paraId="1FC298C8" w14:textId="77777777" w:rsidTr="00CE2175">
        <w:tc>
          <w:tcPr>
            <w:tcW w:w="3600" w:type="dxa"/>
          </w:tcPr>
          <w:p w14:paraId="7F003FD9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479E5228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  <w:t>(พันบาท)</w:t>
            </w:r>
          </w:p>
        </w:tc>
      </w:tr>
      <w:tr w:rsidR="00BA5454" w:rsidRPr="005C0BB2" w14:paraId="25F98581" w14:textId="77777777" w:rsidTr="00CE2175">
        <w:tc>
          <w:tcPr>
            <w:tcW w:w="3600" w:type="dxa"/>
          </w:tcPr>
          <w:p w14:paraId="076BF8BE" w14:textId="2526D20F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E217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760" w:type="dxa"/>
            <w:gridSpan w:val="7"/>
          </w:tcPr>
          <w:p w14:paraId="54323A75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</w:pPr>
          </w:p>
        </w:tc>
      </w:tr>
      <w:tr w:rsidR="00BA5454" w:rsidRPr="005C0BB2" w14:paraId="0896E71A" w14:textId="77777777" w:rsidTr="00CE2175">
        <w:tc>
          <w:tcPr>
            <w:tcW w:w="3600" w:type="dxa"/>
          </w:tcPr>
          <w:p w14:paraId="70836806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C3A96ED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EBCFFE6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63B219DB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296D7C7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</w:tcPr>
          <w:p w14:paraId="2FE0B261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04" w:type="dxa"/>
          </w:tcPr>
          <w:p w14:paraId="5A27F8D8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A826CDB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BA5454" w:rsidRPr="005C0BB2" w14:paraId="243D5010" w14:textId="77777777" w:rsidTr="00CE2175">
        <w:tc>
          <w:tcPr>
            <w:tcW w:w="3600" w:type="dxa"/>
          </w:tcPr>
          <w:p w14:paraId="202C863F" w14:textId="4F5D87CA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ตาม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ใต้สัญญาเช่าซื้อ</w:t>
            </w:r>
          </w:p>
        </w:tc>
        <w:tc>
          <w:tcPr>
            <w:tcW w:w="1170" w:type="dxa"/>
          </w:tcPr>
          <w:p w14:paraId="6726E265" w14:textId="4C6E4AEC" w:rsidR="00BA5454" w:rsidRPr="005C0BB2" w:rsidRDefault="00566E42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6,543</w:t>
            </w:r>
          </w:p>
        </w:tc>
        <w:tc>
          <w:tcPr>
            <w:tcW w:w="270" w:type="dxa"/>
          </w:tcPr>
          <w:p w14:paraId="59C82FC8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FDDE57E" w14:textId="6913401F" w:rsidR="00BA5454" w:rsidRPr="005C0BB2" w:rsidRDefault="00173B7F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1,242</w:t>
            </w:r>
          </w:p>
        </w:tc>
        <w:tc>
          <w:tcPr>
            <w:tcW w:w="270" w:type="dxa"/>
          </w:tcPr>
          <w:p w14:paraId="2EBA0ACF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323D80BD" w14:textId="52501C2E" w:rsidR="00BA5454" w:rsidRPr="005C0BB2" w:rsidRDefault="00673D4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7C80AED2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FBF9829" w14:textId="08A676F4" w:rsidR="00BA5454" w:rsidRPr="005C0BB2" w:rsidRDefault="00673D4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7,785</w:t>
            </w:r>
          </w:p>
        </w:tc>
      </w:tr>
      <w:tr w:rsidR="00BA5454" w:rsidRPr="005C0BB2" w14:paraId="5DBC26EC" w14:textId="77777777" w:rsidTr="00CE2175">
        <w:tc>
          <w:tcPr>
            <w:tcW w:w="3600" w:type="dxa"/>
          </w:tcPr>
          <w:p w14:paraId="5F353054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170" w:type="dxa"/>
          </w:tcPr>
          <w:p w14:paraId="168C0167" w14:textId="3E3D2A5C" w:rsidR="00BA5454" w:rsidRPr="005C0BB2" w:rsidRDefault="00566E42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41E7BB3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07C4D1A" w14:textId="00CE0CAC" w:rsidR="00BA5454" w:rsidRPr="005C0BB2" w:rsidRDefault="00173B7F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35</w:t>
            </w:r>
          </w:p>
        </w:tc>
        <w:tc>
          <w:tcPr>
            <w:tcW w:w="270" w:type="dxa"/>
          </w:tcPr>
          <w:p w14:paraId="6BA6DECC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7BBE17CA" w14:textId="6655E574" w:rsidR="00BA5454" w:rsidRPr="005C0BB2" w:rsidRDefault="00673D4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46A39EF0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0E152F16" w14:textId="067DC376" w:rsidR="00BA5454" w:rsidRPr="005C0BB2" w:rsidRDefault="00673D4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37</w:t>
            </w:r>
          </w:p>
        </w:tc>
      </w:tr>
      <w:tr w:rsidR="00BA5454" w:rsidRPr="005C0BB2" w14:paraId="353935E2" w14:textId="77777777" w:rsidTr="00CE2175">
        <w:tc>
          <w:tcPr>
            <w:tcW w:w="3600" w:type="dxa"/>
          </w:tcPr>
          <w:p w14:paraId="162E13F6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00C0913F" w14:textId="453AD509" w:rsidR="00BA5454" w:rsidRPr="005C0BB2" w:rsidRDefault="00566E42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15</w:t>
            </w:r>
            <w:r w:rsidR="00EE6BF8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6</w:t>
            </w:r>
          </w:p>
        </w:tc>
        <w:tc>
          <w:tcPr>
            <w:tcW w:w="270" w:type="dxa"/>
          </w:tcPr>
          <w:p w14:paraId="7690DF4C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2ED35668" w14:textId="49C7BA7E" w:rsidR="00BA5454" w:rsidRPr="005C0BB2" w:rsidRDefault="00173B7F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</w:t>
            </w:r>
            <w:r w:rsidR="00F632A6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270" w:type="dxa"/>
          </w:tcPr>
          <w:p w14:paraId="7CA69318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1D65EC38" w14:textId="08507DB1" w:rsidR="00BA5454" w:rsidRPr="005C0BB2" w:rsidRDefault="00673D4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6A23D46B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7B98EFEC" w14:textId="46D72670" w:rsidR="00BA5454" w:rsidRPr="005C0BB2" w:rsidRDefault="00673D4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19</w:t>
            </w:r>
            <w:r w:rsidR="001F7AB1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</w:t>
            </w:r>
          </w:p>
        </w:tc>
      </w:tr>
      <w:tr w:rsidR="00BA5454" w:rsidRPr="005C0BB2" w14:paraId="047B5130" w14:textId="77777777" w:rsidTr="00CE2175">
        <w:tc>
          <w:tcPr>
            <w:tcW w:w="3600" w:type="dxa"/>
          </w:tcPr>
          <w:p w14:paraId="6ED4F065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7A1755F6" w14:textId="04191A34" w:rsidR="00BA5454" w:rsidRPr="005C0BB2" w:rsidRDefault="00566E42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418</w:t>
            </w:r>
          </w:p>
        </w:tc>
        <w:tc>
          <w:tcPr>
            <w:tcW w:w="270" w:type="dxa"/>
          </w:tcPr>
          <w:p w14:paraId="6C49C78F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579A944" w14:textId="6C38CD93" w:rsidR="00BA5454" w:rsidRPr="005C0BB2" w:rsidRDefault="00173B7F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(418)</w:t>
            </w:r>
          </w:p>
        </w:tc>
        <w:tc>
          <w:tcPr>
            <w:tcW w:w="270" w:type="dxa"/>
          </w:tcPr>
          <w:p w14:paraId="075F7A56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74E4E68B" w14:textId="12F2AE05" w:rsidR="00BA5454" w:rsidRPr="005C0BB2" w:rsidRDefault="00673D4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0C6D5045" w14:textId="77777777" w:rsidR="00BA5454" w:rsidRPr="005C0BB2" w:rsidRDefault="00BA545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8AD1E96" w14:textId="19C842D6" w:rsidR="00BA5454" w:rsidRPr="005C0BB2" w:rsidRDefault="00673D4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D73B13" w:rsidRPr="005C0BB2" w14:paraId="78675A80" w14:textId="77777777" w:rsidTr="00CE2175">
        <w:tc>
          <w:tcPr>
            <w:tcW w:w="3600" w:type="dxa"/>
          </w:tcPr>
          <w:p w14:paraId="5C8558D8" w14:textId="3007CAF9" w:rsidR="00D73B13" w:rsidRPr="005C0BB2" w:rsidRDefault="00D73B13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D73B13">
              <w:rPr>
                <w:rFonts w:asciiTheme="majorBidi" w:eastAsia="Times New Roman" w:hAnsiTheme="majorBidi" w:cstheme="majorBidi" w:hint="cs"/>
                <w:spacing w:val="-6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170" w:type="dxa"/>
          </w:tcPr>
          <w:p w14:paraId="02AE3EA0" w14:textId="2C308FD0" w:rsidR="00D73B13" w:rsidRPr="00A20D74" w:rsidRDefault="00A20D7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A51FAB" w14:textId="77777777" w:rsidR="00D73B13" w:rsidRPr="005C0BB2" w:rsidRDefault="00D73B13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6BCCF05" w14:textId="29147EAE" w:rsidR="00D73B13" w:rsidRDefault="00A20D7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983</w:t>
            </w:r>
          </w:p>
        </w:tc>
        <w:tc>
          <w:tcPr>
            <w:tcW w:w="270" w:type="dxa"/>
          </w:tcPr>
          <w:p w14:paraId="745ED2F2" w14:textId="77777777" w:rsidR="00D73B13" w:rsidRPr="005C0BB2" w:rsidRDefault="00D73B13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74CF8FD6" w14:textId="030AAA92" w:rsidR="00D73B13" w:rsidRPr="005C0BB2" w:rsidRDefault="00673D4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59CE03BF" w14:textId="77777777" w:rsidR="00D73B13" w:rsidRPr="005C0BB2" w:rsidRDefault="00D73B13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4F728BBB" w14:textId="424FA854" w:rsidR="00D73B13" w:rsidRPr="005C0BB2" w:rsidRDefault="00673D44" w:rsidP="00BA5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983</w:t>
            </w:r>
          </w:p>
        </w:tc>
      </w:tr>
      <w:tr w:rsidR="000249CF" w:rsidRPr="005C0BB2" w14:paraId="1EF3DE5E" w14:textId="77777777" w:rsidTr="00CE2175">
        <w:tc>
          <w:tcPr>
            <w:tcW w:w="3600" w:type="dxa"/>
          </w:tcPr>
          <w:p w14:paraId="4C78839E" w14:textId="66F423D9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65E3398" w14:textId="5D3FEB8C" w:rsidR="000249CF" w:rsidRPr="005C0BB2" w:rsidRDefault="00A20D74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205</w:t>
            </w:r>
          </w:p>
        </w:tc>
        <w:tc>
          <w:tcPr>
            <w:tcW w:w="270" w:type="dxa"/>
          </w:tcPr>
          <w:p w14:paraId="26EE16FA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16F4369C" w14:textId="1EAF46A4" w:rsidR="000249CF" w:rsidRPr="005C0BB2" w:rsidRDefault="00673D44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(38)</w:t>
            </w:r>
          </w:p>
        </w:tc>
        <w:tc>
          <w:tcPr>
            <w:tcW w:w="270" w:type="dxa"/>
          </w:tcPr>
          <w:p w14:paraId="31DFC495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70854DA9" w14:textId="4B3E51B8" w:rsidR="000249CF" w:rsidRPr="005C0BB2" w:rsidRDefault="00673D44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45013BD0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B60784C" w14:textId="2C248A81" w:rsidR="000249CF" w:rsidRPr="005C0BB2" w:rsidRDefault="00673D44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167</w:t>
            </w:r>
          </w:p>
        </w:tc>
      </w:tr>
      <w:tr w:rsidR="000249CF" w:rsidRPr="005C0BB2" w14:paraId="4CBEB91C" w14:textId="77777777" w:rsidTr="00CE2175">
        <w:tc>
          <w:tcPr>
            <w:tcW w:w="3600" w:type="dxa"/>
            <w:vAlign w:val="bottom"/>
          </w:tcPr>
          <w:p w14:paraId="09E6591C" w14:textId="2AC75720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ประมาณการหนี้สินไม่หมุนเวียนสำหรับ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  <w:vAlign w:val="bottom"/>
          </w:tcPr>
          <w:p w14:paraId="64F54343" w14:textId="5B172D95" w:rsidR="000249CF" w:rsidRPr="005C0BB2" w:rsidRDefault="00A20D74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270" w:type="dxa"/>
            <w:vAlign w:val="bottom"/>
          </w:tcPr>
          <w:p w14:paraId="3022551B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27B8A3" w14:textId="5D571E2D" w:rsidR="000249CF" w:rsidRPr="005C0BB2" w:rsidRDefault="00673D44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70" w:type="dxa"/>
            <w:vAlign w:val="bottom"/>
          </w:tcPr>
          <w:p w14:paraId="7EE31828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922B9A7" w14:textId="7E878C83" w:rsidR="000249CF" w:rsidRPr="005C0BB2" w:rsidRDefault="00673D44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13</w:t>
            </w:r>
          </w:p>
        </w:tc>
        <w:tc>
          <w:tcPr>
            <w:tcW w:w="304" w:type="dxa"/>
            <w:vAlign w:val="bottom"/>
          </w:tcPr>
          <w:p w14:paraId="74393712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02B3F6" w14:textId="0F2436FB" w:rsidR="000249CF" w:rsidRPr="005C0BB2" w:rsidRDefault="00673D44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373</w:t>
            </w:r>
          </w:p>
        </w:tc>
      </w:tr>
      <w:tr w:rsidR="000249CF" w:rsidRPr="005C0BB2" w14:paraId="711BD19E" w14:textId="77777777" w:rsidTr="00CE2175">
        <w:tc>
          <w:tcPr>
            <w:tcW w:w="3600" w:type="dxa"/>
          </w:tcPr>
          <w:p w14:paraId="4BD051B8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DBE4ED" w14:textId="4206D348" w:rsidR="000249CF" w:rsidRPr="005C0BB2" w:rsidRDefault="00A20D74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85</w:t>
            </w:r>
            <w:r w:rsidR="00EE6BF8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BEA0CD9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FBB5E1" w14:textId="01B75750" w:rsidR="000249CF" w:rsidRPr="005C0BB2" w:rsidRDefault="00673D44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1,223</w:t>
            </w:r>
          </w:p>
        </w:tc>
        <w:tc>
          <w:tcPr>
            <w:tcW w:w="270" w:type="dxa"/>
          </w:tcPr>
          <w:p w14:paraId="7F7D326E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104A0EC" w14:textId="31267780" w:rsidR="000249CF" w:rsidRPr="005C0BB2" w:rsidRDefault="00673D44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299E340F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3FF160" w14:textId="15CB9983" w:rsidR="000249CF" w:rsidRPr="005C0BB2" w:rsidRDefault="00673D44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2,07</w:t>
            </w:r>
            <w:r w:rsidR="00BB1DA3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</w:p>
        </w:tc>
      </w:tr>
      <w:tr w:rsidR="000249CF" w:rsidRPr="005C0BB2" w14:paraId="082E15A7" w14:textId="77777777" w:rsidTr="00CE2175">
        <w:tc>
          <w:tcPr>
            <w:tcW w:w="3600" w:type="dxa"/>
          </w:tcPr>
          <w:p w14:paraId="53458582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1FAC10" w14:textId="4299B042" w:rsidR="000249CF" w:rsidRPr="005C0BB2" w:rsidRDefault="00A20D74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8,41</w:t>
            </w:r>
            <w:r w:rsidR="00EE6BF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7</w:t>
            </w:r>
          </w:p>
        </w:tc>
        <w:tc>
          <w:tcPr>
            <w:tcW w:w="270" w:type="dxa"/>
          </w:tcPr>
          <w:p w14:paraId="3318A181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F89479" w14:textId="5134ACDD" w:rsidR="000249CF" w:rsidRPr="005C0BB2" w:rsidRDefault="00673D44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3,1</w:t>
            </w:r>
            <w:r w:rsidR="00406E5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</w:t>
            </w:r>
            <w:r w:rsidR="00F632A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564D228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27DF0719" w14:textId="7A495150" w:rsidR="000249CF" w:rsidRPr="005C0BB2" w:rsidRDefault="00673D44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04" w:type="dxa"/>
          </w:tcPr>
          <w:p w14:paraId="32201742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291C44" w14:textId="18E0045E" w:rsidR="000249CF" w:rsidRPr="005C0BB2" w:rsidRDefault="00673D44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11,61</w:t>
            </w:r>
            <w:r w:rsidR="003F68D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</w:tbl>
    <w:p w14:paraId="16649D22" w14:textId="77777777" w:rsidR="005044B0" w:rsidRPr="0019599B" w:rsidRDefault="005044B0">
      <w:pPr>
        <w:rPr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226"/>
        <w:gridCol w:w="304"/>
        <w:gridCol w:w="1260"/>
      </w:tblGrid>
      <w:tr w:rsidR="000249CF" w:rsidRPr="005C0BB2" w14:paraId="7A41DF5B" w14:textId="77777777" w:rsidTr="00CE2175">
        <w:tc>
          <w:tcPr>
            <w:tcW w:w="3600" w:type="dxa"/>
          </w:tcPr>
          <w:p w14:paraId="63951C41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6A69DCA0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2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49CF" w:rsidRPr="005C0BB2" w14:paraId="59206F5A" w14:textId="77777777" w:rsidTr="00CE2175">
        <w:tc>
          <w:tcPr>
            <w:tcW w:w="3600" w:type="dxa"/>
          </w:tcPr>
          <w:p w14:paraId="4C22A237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B5F111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EE1841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56" w:type="dxa"/>
            <w:gridSpan w:val="3"/>
            <w:tcBorders>
              <w:bottom w:val="single" w:sz="4" w:space="0" w:color="auto"/>
            </w:tcBorders>
          </w:tcPr>
          <w:p w14:paraId="4E2551D9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4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/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304" w:type="dxa"/>
          </w:tcPr>
          <w:p w14:paraId="08C1E2AD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21CF75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249CF" w:rsidRPr="005C0BB2" w14:paraId="0F79DBD1" w14:textId="77777777" w:rsidTr="00CE2175">
        <w:tc>
          <w:tcPr>
            <w:tcW w:w="3600" w:type="dxa"/>
            <w:shd w:val="clear" w:color="auto" w:fill="auto"/>
          </w:tcPr>
          <w:p w14:paraId="4C5CC435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E01067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37E20F84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7A1B75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457C55E8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4DF88F9B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304" w:type="dxa"/>
          </w:tcPr>
          <w:p w14:paraId="53A9FD7B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6E3F29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249CF" w:rsidRPr="005C0BB2" w14:paraId="6935641E" w14:textId="77777777" w:rsidTr="00CE2175">
        <w:tc>
          <w:tcPr>
            <w:tcW w:w="3600" w:type="dxa"/>
            <w:shd w:val="clear" w:color="auto" w:fill="auto"/>
          </w:tcPr>
          <w:p w14:paraId="50F2A52F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B7E820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3550C441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85C707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05315A72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5167877A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04" w:type="dxa"/>
          </w:tcPr>
          <w:p w14:paraId="0BC538C7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1FDB86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31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249CF" w:rsidRPr="005C0BB2" w14:paraId="7684460E" w14:textId="77777777" w:rsidTr="00CE2175">
        <w:tc>
          <w:tcPr>
            <w:tcW w:w="3600" w:type="dxa"/>
          </w:tcPr>
          <w:p w14:paraId="327D2359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05C1CA8D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5C0BB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  <w:t>(พันบาท)</w:t>
            </w:r>
          </w:p>
        </w:tc>
      </w:tr>
      <w:tr w:rsidR="000249CF" w:rsidRPr="005C0BB2" w14:paraId="0F263E8A" w14:textId="77777777" w:rsidTr="00CE2175">
        <w:tc>
          <w:tcPr>
            <w:tcW w:w="3600" w:type="dxa"/>
          </w:tcPr>
          <w:p w14:paraId="4B808830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760" w:type="dxa"/>
            <w:gridSpan w:val="7"/>
          </w:tcPr>
          <w:p w14:paraId="1CF57215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th-TH" w:bidi="ar-SA"/>
              </w:rPr>
            </w:pPr>
          </w:p>
        </w:tc>
      </w:tr>
      <w:tr w:rsidR="000249CF" w:rsidRPr="005C0BB2" w14:paraId="79AE67DB" w14:textId="77777777" w:rsidTr="00CE2175">
        <w:tc>
          <w:tcPr>
            <w:tcW w:w="3600" w:type="dxa"/>
          </w:tcPr>
          <w:p w14:paraId="4939DC5E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BC7F0BE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06B86C2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81DA33B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40BF7B5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</w:tcPr>
          <w:p w14:paraId="4A2ABC76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04" w:type="dxa"/>
          </w:tcPr>
          <w:p w14:paraId="648CCF4F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8F9FEBE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0249CF" w:rsidRPr="005C0BB2" w14:paraId="24A9577B" w14:textId="77777777" w:rsidTr="00CE2175">
        <w:tc>
          <w:tcPr>
            <w:tcW w:w="3600" w:type="dxa"/>
          </w:tcPr>
          <w:p w14:paraId="32D33C8A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ตาม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ใต้สัญญาเช่าซื้อ</w:t>
            </w:r>
          </w:p>
        </w:tc>
        <w:tc>
          <w:tcPr>
            <w:tcW w:w="1170" w:type="dxa"/>
          </w:tcPr>
          <w:p w14:paraId="6CC636E6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7,163</w:t>
            </w:r>
          </w:p>
        </w:tc>
        <w:tc>
          <w:tcPr>
            <w:tcW w:w="270" w:type="dxa"/>
          </w:tcPr>
          <w:p w14:paraId="0B34FB50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0A99D2F4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(620)</w:t>
            </w:r>
          </w:p>
        </w:tc>
        <w:tc>
          <w:tcPr>
            <w:tcW w:w="270" w:type="dxa"/>
          </w:tcPr>
          <w:p w14:paraId="4A3E9888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5E6E7498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4E7BC73B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D96FE5E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6,543</w:t>
            </w:r>
          </w:p>
        </w:tc>
      </w:tr>
      <w:tr w:rsidR="000249CF" w:rsidRPr="005C0BB2" w14:paraId="5B7B9118" w14:textId="77777777" w:rsidTr="00CE2175">
        <w:tc>
          <w:tcPr>
            <w:tcW w:w="3600" w:type="dxa"/>
          </w:tcPr>
          <w:p w14:paraId="0F8DE2ED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170" w:type="dxa"/>
          </w:tcPr>
          <w:p w14:paraId="51475E63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28</w:t>
            </w:r>
          </w:p>
        </w:tc>
        <w:tc>
          <w:tcPr>
            <w:tcW w:w="270" w:type="dxa"/>
          </w:tcPr>
          <w:p w14:paraId="39FCCFF6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2C2DB99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(26)</w:t>
            </w:r>
          </w:p>
        </w:tc>
        <w:tc>
          <w:tcPr>
            <w:tcW w:w="270" w:type="dxa"/>
          </w:tcPr>
          <w:p w14:paraId="786F3E24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5EAFE8CE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1D831F40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4A5289C1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</w:t>
            </w:r>
          </w:p>
        </w:tc>
      </w:tr>
      <w:tr w:rsidR="000249CF" w:rsidRPr="005C0BB2" w14:paraId="33D58CCD" w14:textId="77777777" w:rsidTr="00CE2175">
        <w:tc>
          <w:tcPr>
            <w:tcW w:w="3600" w:type="dxa"/>
          </w:tcPr>
          <w:p w14:paraId="2E7A39B6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2204B57D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122</w:t>
            </w:r>
          </w:p>
        </w:tc>
        <w:tc>
          <w:tcPr>
            <w:tcW w:w="270" w:type="dxa"/>
          </w:tcPr>
          <w:p w14:paraId="29B342FF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D1DE828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34</w:t>
            </w:r>
          </w:p>
        </w:tc>
        <w:tc>
          <w:tcPr>
            <w:tcW w:w="270" w:type="dxa"/>
          </w:tcPr>
          <w:p w14:paraId="5F603739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093366BE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13F9431E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5C90A34C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156</w:t>
            </w:r>
          </w:p>
        </w:tc>
      </w:tr>
      <w:tr w:rsidR="000249CF" w:rsidRPr="005C0BB2" w14:paraId="32B80F56" w14:textId="77777777" w:rsidTr="00CE2175">
        <w:tc>
          <w:tcPr>
            <w:tcW w:w="3600" w:type="dxa"/>
          </w:tcPr>
          <w:p w14:paraId="2287676C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3F9750A2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233</w:t>
            </w:r>
          </w:p>
        </w:tc>
        <w:tc>
          <w:tcPr>
            <w:tcW w:w="270" w:type="dxa"/>
          </w:tcPr>
          <w:p w14:paraId="2AFD2BBF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4D841082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185</w:t>
            </w:r>
          </w:p>
        </w:tc>
        <w:tc>
          <w:tcPr>
            <w:tcW w:w="270" w:type="dxa"/>
          </w:tcPr>
          <w:p w14:paraId="5E7A2810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0F5FC9AE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68C8BFD9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874C50A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418</w:t>
            </w:r>
          </w:p>
        </w:tc>
      </w:tr>
      <w:tr w:rsidR="000249CF" w:rsidRPr="005C0BB2" w14:paraId="06E08976" w14:textId="77777777" w:rsidTr="00CE2175">
        <w:tc>
          <w:tcPr>
            <w:tcW w:w="3600" w:type="dxa"/>
          </w:tcPr>
          <w:p w14:paraId="5A313613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CF45CF5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59EE59E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2BDBA43C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205</w:t>
            </w:r>
          </w:p>
        </w:tc>
        <w:tc>
          <w:tcPr>
            <w:tcW w:w="270" w:type="dxa"/>
          </w:tcPr>
          <w:p w14:paraId="2438505D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</w:tcPr>
          <w:p w14:paraId="1F6FCCF7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1F16D6A8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4A35A3FA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205</w:t>
            </w:r>
          </w:p>
        </w:tc>
      </w:tr>
      <w:tr w:rsidR="000249CF" w:rsidRPr="005C0BB2" w14:paraId="58BFA9DC" w14:textId="77777777" w:rsidTr="00CE2175">
        <w:tc>
          <w:tcPr>
            <w:tcW w:w="3600" w:type="dxa"/>
            <w:vAlign w:val="bottom"/>
          </w:tcPr>
          <w:p w14:paraId="6F062CF6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ประมาณการหนี้สินไม่หมุนเวียนสำหรับ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70" w:type="dxa"/>
            <w:vAlign w:val="bottom"/>
          </w:tcPr>
          <w:p w14:paraId="5AF7C2F1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DFE6ED7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270" w:type="dxa"/>
            <w:vAlign w:val="bottom"/>
          </w:tcPr>
          <w:p w14:paraId="54EF1F65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94581B" w14:textId="77777777" w:rsidR="000249CF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7A04EBA8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270" w:type="dxa"/>
            <w:vAlign w:val="bottom"/>
          </w:tcPr>
          <w:p w14:paraId="29D182F2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5993B94" w14:textId="77777777" w:rsidR="000249CF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  <w:p w14:paraId="428F8969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(570)</w:t>
            </w:r>
          </w:p>
        </w:tc>
        <w:tc>
          <w:tcPr>
            <w:tcW w:w="304" w:type="dxa"/>
            <w:vAlign w:val="bottom"/>
          </w:tcPr>
          <w:p w14:paraId="17976986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B7EE22" w14:textId="77777777" w:rsidR="000249CF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79374785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242</w:t>
            </w:r>
          </w:p>
        </w:tc>
      </w:tr>
      <w:tr w:rsidR="000249CF" w:rsidRPr="005C0BB2" w14:paraId="7DA1BED9" w14:textId="77777777" w:rsidTr="00CE2175">
        <w:tc>
          <w:tcPr>
            <w:tcW w:w="3600" w:type="dxa"/>
          </w:tcPr>
          <w:p w14:paraId="4BE4302B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18B3E5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270" w:type="dxa"/>
          </w:tcPr>
          <w:p w14:paraId="2ABA1C9A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E81391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70" w:type="dxa"/>
          </w:tcPr>
          <w:p w14:paraId="2243706D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03CDBC5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09C7C3B3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AB672B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851</w:t>
            </w:r>
          </w:p>
        </w:tc>
      </w:tr>
      <w:tr w:rsidR="000249CF" w:rsidRPr="005C0BB2" w14:paraId="4CE622C1" w14:textId="77777777" w:rsidTr="00CE2175">
        <w:tc>
          <w:tcPr>
            <w:tcW w:w="3600" w:type="dxa"/>
          </w:tcPr>
          <w:p w14:paraId="4123900E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5A416E" w14:textId="04065BBB" w:rsidR="000249CF" w:rsidRPr="005C0BB2" w:rsidRDefault="00526B34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8</w:t>
            </w:r>
            <w:r w:rsidR="005044B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,409</w:t>
            </w:r>
          </w:p>
        </w:tc>
        <w:tc>
          <w:tcPr>
            <w:tcW w:w="270" w:type="dxa"/>
          </w:tcPr>
          <w:p w14:paraId="7D8CD25A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6ECC25" w14:textId="5E8E22AF" w:rsidR="000249CF" w:rsidRPr="005C0BB2" w:rsidRDefault="005044B0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578</w:t>
            </w:r>
          </w:p>
        </w:tc>
        <w:tc>
          <w:tcPr>
            <w:tcW w:w="270" w:type="dxa"/>
          </w:tcPr>
          <w:p w14:paraId="1B9A6E40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0E8459AE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(570)</w:t>
            </w:r>
          </w:p>
        </w:tc>
        <w:tc>
          <w:tcPr>
            <w:tcW w:w="304" w:type="dxa"/>
          </w:tcPr>
          <w:p w14:paraId="0671262E" w14:textId="77777777" w:rsidR="000249CF" w:rsidRPr="005C0BB2" w:rsidRDefault="000249CF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26E81" w14:textId="6134BC8F" w:rsidR="000249CF" w:rsidRPr="005C0BB2" w:rsidRDefault="005044B0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8,417</w:t>
            </w:r>
          </w:p>
        </w:tc>
      </w:tr>
    </w:tbl>
    <w:p w14:paraId="7B08684A" w14:textId="77777777" w:rsidR="00CE2175" w:rsidRDefault="00CE2175" w:rsidP="00BA5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8"/>
          <w:szCs w:val="28"/>
        </w:rPr>
      </w:pPr>
    </w:p>
    <w:p w14:paraId="705DEAB2" w14:textId="3FE41BF7" w:rsidR="002134A0" w:rsidRPr="005C0BB2" w:rsidRDefault="005044B0" w:rsidP="00DE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28</w:t>
      </w:r>
      <w:r w:rsidR="00A924F6" w:rsidRPr="005C0BB2">
        <w:rPr>
          <w:rFonts w:asciiTheme="majorBidi" w:hAnsiTheme="majorBidi" w:cstheme="majorBidi"/>
          <w:b/>
          <w:bCs/>
          <w:sz w:val="28"/>
          <w:szCs w:val="28"/>
        </w:rPr>
        <w:tab/>
      </w:r>
      <w:r w:rsidR="00A924F6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กำไรต่อหุ้น</w:t>
      </w:r>
    </w:p>
    <w:p w14:paraId="02142706" w14:textId="67152772" w:rsidR="00515894" w:rsidRDefault="00515894" w:rsidP="006A147B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A7DAA0F" w14:textId="518911CD" w:rsidR="005044B0" w:rsidRDefault="006F235E" w:rsidP="006F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437CB7C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จากกำไรสำหรับปีที่เป็นส่วนของผู้ถือหุ้นสามัญของบริษัทและจำนวนหุ้นสามัญที</w:t>
      </w:r>
      <w:r w:rsidR="008D167C" w:rsidRPr="0437CB7C">
        <w:rPr>
          <w:rFonts w:asciiTheme="majorBidi" w:hAnsiTheme="majorBidi" w:cstheme="majorBidi"/>
          <w:sz w:val="28"/>
          <w:szCs w:val="28"/>
          <w:cs/>
        </w:rPr>
        <w:t>่</w:t>
      </w:r>
      <w:r w:rsidRPr="0437CB7C">
        <w:rPr>
          <w:rFonts w:asciiTheme="majorBidi" w:hAnsiTheme="majorBidi" w:cstheme="majorBidi"/>
          <w:sz w:val="28"/>
          <w:szCs w:val="28"/>
          <w:cs/>
        </w:rPr>
        <w:t xml:space="preserve">ออกจำหน่ายแล้วระหว่างปี โดยวิธีถัวเฉลี่ยถ่วงน้ำหนัก ซึ่งปรับปรุงจำนวนหุ้นสามัญที่เปลี่ยนแปลงจากการออกหุ้นสามัญปันผล จำนวนหุ้นสามัญถัวเฉลี่ยถ่วงน้ำหนักที่นำมาใช้ในการคำนวณกำไรต่อหุ้นสำหรับปีสิ้นสุดวันที่ </w:t>
      </w:r>
      <w:r w:rsidRPr="0437CB7C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Pr="0437CB7C">
        <w:rPr>
          <w:rFonts w:asciiTheme="majorBidi" w:eastAsia="Times New Roman" w:hAnsiTheme="majorBidi" w:cstheme="majorBidi"/>
          <w:sz w:val="28"/>
          <w:szCs w:val="28"/>
          <w:cs/>
        </w:rPr>
        <w:t xml:space="preserve">ธันวาคม </w:t>
      </w:r>
      <w:r w:rsidRPr="0437CB7C">
        <w:rPr>
          <w:rFonts w:asciiTheme="majorBidi" w:hAnsiTheme="majorBidi" w:cstheme="majorBidi"/>
          <w:sz w:val="28"/>
          <w:szCs w:val="28"/>
        </w:rPr>
        <w:t>256</w:t>
      </w:r>
      <w:r w:rsidR="00D26654" w:rsidRPr="0437CB7C">
        <w:rPr>
          <w:rFonts w:asciiTheme="majorBidi" w:hAnsiTheme="majorBidi" w:cstheme="majorBidi"/>
          <w:sz w:val="28"/>
          <w:szCs w:val="28"/>
        </w:rPr>
        <w:t>3</w:t>
      </w:r>
      <w:r w:rsidRPr="0437CB7C">
        <w:rPr>
          <w:rFonts w:asciiTheme="majorBidi" w:hAnsiTheme="majorBidi" w:cstheme="majorBidi"/>
          <w:sz w:val="28"/>
          <w:szCs w:val="28"/>
          <w:cs/>
        </w:rPr>
        <w:t xml:space="preserve"> ได้ถูกปรับปรุงเสมือนว่าการเปลี่ยนแปลงจากการออกหุ้นปันผลนั้นเกิดขึ้นตั้งแต่วันต้น</w:t>
      </w:r>
      <w:r w:rsidR="0054121D" w:rsidRPr="0437CB7C">
        <w:rPr>
          <w:rFonts w:asciiTheme="majorBidi" w:hAnsiTheme="majorBidi" w:cstheme="majorBidi"/>
          <w:sz w:val="28"/>
          <w:szCs w:val="28"/>
          <w:cs/>
        </w:rPr>
        <w:t>ปี</w:t>
      </w:r>
      <w:r w:rsidRPr="0437CB7C">
        <w:rPr>
          <w:rFonts w:asciiTheme="majorBidi" w:hAnsiTheme="majorBidi" w:cstheme="majorBidi"/>
          <w:sz w:val="28"/>
          <w:szCs w:val="28"/>
          <w:cs/>
        </w:rPr>
        <w:t>ของงวดบัญชีดังกล่าวเพื่อประโยชน์ในการเปรียบเทียบ โดยแสดงการคำนวณดังนี้</w:t>
      </w:r>
    </w:p>
    <w:p w14:paraId="72BEBCC7" w14:textId="77777777" w:rsidR="005044B0" w:rsidRPr="00CB02C1" w:rsidRDefault="005044B0" w:rsidP="00BA5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B89D2A" w14:textId="77777777" w:rsidR="00BA5EB3" w:rsidRDefault="00BA5EB3" w:rsidP="00BA5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AE0A0EF" w14:textId="77777777" w:rsidR="00BA5EB3" w:rsidRDefault="00BA5EB3" w:rsidP="00BA5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670C337" w14:textId="77777777" w:rsidR="00BA5EB3" w:rsidRDefault="00BA5EB3" w:rsidP="00BA5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BE2C0F0" w14:textId="77777777" w:rsidR="00BA5EB3" w:rsidRDefault="00BA5EB3" w:rsidP="00BA5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9C91226" w14:textId="77777777" w:rsidR="00BA5EB3" w:rsidRDefault="00BA5EB3" w:rsidP="00BA5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D40740E" w14:textId="77777777" w:rsidR="00BA5EB3" w:rsidRDefault="00BA5EB3" w:rsidP="00BA5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51C01FC" w14:textId="77777777" w:rsidR="00BA5EB3" w:rsidRDefault="00BA5EB3" w:rsidP="00BA5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6A7744B" w14:textId="77777777" w:rsidR="00BA5EB3" w:rsidRDefault="00BA5EB3" w:rsidP="00BA5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E04D965" w14:textId="77777777" w:rsidR="00BA5EB3" w:rsidRPr="00CB02C1" w:rsidRDefault="00BA5EB3" w:rsidP="00BA5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5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7"/>
        <w:gridCol w:w="1260"/>
        <w:gridCol w:w="267"/>
        <w:gridCol w:w="1363"/>
        <w:gridCol w:w="268"/>
        <w:gridCol w:w="1232"/>
        <w:gridCol w:w="267"/>
        <w:gridCol w:w="1214"/>
      </w:tblGrid>
      <w:tr w:rsidR="00487D70" w:rsidRPr="005C0BB2" w14:paraId="14799739" w14:textId="77777777" w:rsidTr="0437CB7C">
        <w:tc>
          <w:tcPr>
            <w:tcW w:w="1916" w:type="pct"/>
          </w:tcPr>
          <w:p w14:paraId="08D357F6" w14:textId="04281F5A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8" w:type="pct"/>
            <w:gridSpan w:val="3"/>
          </w:tcPr>
          <w:p w14:paraId="605E3F65" w14:textId="43823C3C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AB2E4A1" w14:textId="77777777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pct"/>
            <w:gridSpan w:val="3"/>
          </w:tcPr>
          <w:p w14:paraId="5BF9AD48" w14:textId="77777777" w:rsidR="00487D70" w:rsidRPr="005C0BB2" w:rsidRDefault="00487D70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8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665B" w:rsidRPr="005C0BB2" w14:paraId="3B5E53A8" w14:textId="77777777" w:rsidTr="0437CB7C">
        <w:tc>
          <w:tcPr>
            <w:tcW w:w="1916" w:type="pct"/>
          </w:tcPr>
          <w:p w14:paraId="17AB270C" w14:textId="3DF69BD1" w:rsidR="00C0665B" w:rsidRPr="005C0BB2" w:rsidRDefault="008877B7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662" w:type="pct"/>
          </w:tcPr>
          <w:p w14:paraId="1C05B9D3" w14:textId="10E1FD14" w:rsidR="00C0665B" w:rsidRPr="005C0BB2" w:rsidRDefault="00C0665B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CE217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0" w:type="pct"/>
          </w:tcPr>
          <w:p w14:paraId="22B68B8D" w14:textId="77777777" w:rsidR="00C0665B" w:rsidRPr="005C0BB2" w:rsidRDefault="00C0665B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pct"/>
          </w:tcPr>
          <w:p w14:paraId="50146707" w14:textId="23B4D4D7" w:rsidR="00C0665B" w:rsidRPr="005C0BB2" w:rsidRDefault="00C0665B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CE217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" w:type="pct"/>
          </w:tcPr>
          <w:p w14:paraId="39C16A55" w14:textId="77777777" w:rsidR="00C0665B" w:rsidRPr="005C0BB2" w:rsidRDefault="00C0665B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4C192335" w14:textId="5CFA0019" w:rsidR="00C0665B" w:rsidRPr="005C0BB2" w:rsidRDefault="00C0665B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CE217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0" w:type="pct"/>
          </w:tcPr>
          <w:p w14:paraId="7B688A68" w14:textId="77777777" w:rsidR="00C0665B" w:rsidRPr="005C0BB2" w:rsidRDefault="00C0665B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7492B608" w14:textId="7BC9081B" w:rsidR="00C0665B" w:rsidRPr="005C0BB2" w:rsidRDefault="00C0665B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CE217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A593C" w:rsidRPr="005C0BB2" w14:paraId="36DFC1EF" w14:textId="77777777" w:rsidTr="0437CB7C">
        <w:tc>
          <w:tcPr>
            <w:tcW w:w="1916" w:type="pct"/>
          </w:tcPr>
          <w:p w14:paraId="2CBC2C86" w14:textId="77777777" w:rsidR="001A593C" w:rsidRPr="005C0BB2" w:rsidRDefault="001A593C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4" w:type="pct"/>
            <w:gridSpan w:val="7"/>
          </w:tcPr>
          <w:p w14:paraId="4A04D803" w14:textId="77777777" w:rsidR="001A593C" w:rsidRPr="005C0BB2" w:rsidRDefault="001A593C" w:rsidP="00487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 / พันหุ้น)</w:t>
            </w:r>
          </w:p>
        </w:tc>
      </w:tr>
      <w:tr w:rsidR="00CE2175" w:rsidRPr="005C0BB2" w14:paraId="40F7DD19" w14:textId="77777777" w:rsidTr="0437CB7C">
        <w:tc>
          <w:tcPr>
            <w:tcW w:w="1916" w:type="pct"/>
          </w:tcPr>
          <w:p w14:paraId="50DE303E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กำไรสำหรับปีที่เป็นส่วนของผู้ถือหุ้น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สามัญของบริษัท (ขั้นพื้นฐาน)</w:t>
            </w:r>
          </w:p>
        </w:tc>
        <w:tc>
          <w:tcPr>
            <w:tcW w:w="662" w:type="pct"/>
            <w:tcBorders>
              <w:bottom w:val="double" w:sz="4" w:space="0" w:color="auto"/>
            </w:tcBorders>
            <w:vAlign w:val="bottom"/>
          </w:tcPr>
          <w:p w14:paraId="76ED9914" w14:textId="07933649" w:rsidR="00CE2175" w:rsidRPr="005C0BB2" w:rsidRDefault="154D052B" w:rsidP="0437C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636D1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6B570" w:rsidRPr="636D1A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2,953</w:t>
            </w:r>
          </w:p>
        </w:tc>
        <w:tc>
          <w:tcPr>
            <w:tcW w:w="140" w:type="pct"/>
            <w:vAlign w:val="bottom"/>
          </w:tcPr>
          <w:p w14:paraId="14169D50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pct"/>
            <w:tcBorders>
              <w:bottom w:val="double" w:sz="4" w:space="0" w:color="auto"/>
            </w:tcBorders>
            <w:vAlign w:val="bottom"/>
          </w:tcPr>
          <w:p w14:paraId="429DC215" w14:textId="0B385589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25,786</w:t>
            </w:r>
          </w:p>
        </w:tc>
        <w:tc>
          <w:tcPr>
            <w:tcW w:w="141" w:type="pct"/>
            <w:vAlign w:val="bottom"/>
          </w:tcPr>
          <w:p w14:paraId="392B6610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vAlign w:val="bottom"/>
          </w:tcPr>
          <w:p w14:paraId="50F743C3" w14:textId="7A02824B" w:rsidR="00CE2175" w:rsidRPr="005C0BB2" w:rsidRDefault="44E233B1" w:rsidP="0437C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437CB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23,960</w:t>
            </w:r>
          </w:p>
        </w:tc>
        <w:tc>
          <w:tcPr>
            <w:tcW w:w="140" w:type="pct"/>
            <w:vAlign w:val="bottom"/>
          </w:tcPr>
          <w:p w14:paraId="38EF6269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vAlign w:val="bottom"/>
          </w:tcPr>
          <w:p w14:paraId="529F366D" w14:textId="23FDDF69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38,769</w:t>
            </w:r>
          </w:p>
        </w:tc>
      </w:tr>
      <w:tr w:rsidR="00CE2175" w:rsidRPr="005C0BB2" w14:paraId="2AC542C6" w14:textId="77777777" w:rsidTr="00B442AA">
        <w:trPr>
          <w:trHeight w:val="233"/>
        </w:trPr>
        <w:tc>
          <w:tcPr>
            <w:tcW w:w="1916" w:type="pct"/>
          </w:tcPr>
          <w:p w14:paraId="7FE9D854" w14:textId="77777777" w:rsidR="00CE2175" w:rsidRPr="00B442AA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62" w:type="pct"/>
          </w:tcPr>
          <w:p w14:paraId="491CFCF6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78213950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pct"/>
          </w:tcPr>
          <w:p w14:paraId="2DA0AB00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7CCD913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58B0589C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0044470C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566639D3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2175" w:rsidRPr="005C0BB2" w14:paraId="503C5B7F" w14:textId="77777777" w:rsidTr="0437CB7C">
        <w:tc>
          <w:tcPr>
            <w:tcW w:w="1916" w:type="pct"/>
          </w:tcPr>
          <w:p w14:paraId="6C9F761A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62" w:type="pct"/>
          </w:tcPr>
          <w:p w14:paraId="3C82AAEC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7BE3F3BA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pct"/>
          </w:tcPr>
          <w:p w14:paraId="730A1829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654DC4D1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738483BA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3DBE75CD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4EB9FD6F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2175" w:rsidRPr="005C0BB2" w14:paraId="3838A0DB" w14:textId="77777777" w:rsidTr="0437CB7C">
        <w:tc>
          <w:tcPr>
            <w:tcW w:w="1916" w:type="pct"/>
          </w:tcPr>
          <w:p w14:paraId="368EFE9D" w14:textId="5031BF9B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62" w:type="pct"/>
          </w:tcPr>
          <w:p w14:paraId="26CAA0F5" w14:textId="30794B88" w:rsidR="00CE2175" w:rsidRPr="005C0BB2" w:rsidRDefault="62B405AC" w:rsidP="0437C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437CB7C">
              <w:rPr>
                <w:rFonts w:asciiTheme="majorBidi" w:hAnsiTheme="majorBidi" w:cstheme="majorBidi"/>
                <w:sz w:val="28"/>
                <w:szCs w:val="28"/>
              </w:rPr>
              <w:t>714,642</w:t>
            </w:r>
          </w:p>
        </w:tc>
        <w:tc>
          <w:tcPr>
            <w:tcW w:w="140" w:type="pct"/>
          </w:tcPr>
          <w:p w14:paraId="468D9B43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pct"/>
          </w:tcPr>
          <w:p w14:paraId="418A4563" w14:textId="6BC99BEF" w:rsidR="00CE2175" w:rsidRPr="005C0BB2" w:rsidRDefault="006F235E" w:rsidP="006F2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714,642</w:t>
            </w:r>
          </w:p>
        </w:tc>
        <w:tc>
          <w:tcPr>
            <w:tcW w:w="141" w:type="pct"/>
          </w:tcPr>
          <w:p w14:paraId="7094BDF4" w14:textId="2481D75A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1548356D" w14:textId="294638C4" w:rsidR="00CE2175" w:rsidRPr="005C0BB2" w:rsidRDefault="6EF579DD" w:rsidP="0437C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437CB7C">
              <w:rPr>
                <w:rFonts w:asciiTheme="majorBidi" w:hAnsiTheme="majorBidi" w:cstheme="majorBidi"/>
                <w:sz w:val="28"/>
                <w:szCs w:val="28"/>
              </w:rPr>
              <w:t>714,642</w:t>
            </w:r>
          </w:p>
        </w:tc>
        <w:tc>
          <w:tcPr>
            <w:tcW w:w="140" w:type="pct"/>
          </w:tcPr>
          <w:p w14:paraId="0E364CC6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542C07EB" w14:textId="74AE542E" w:rsidR="00CE2175" w:rsidRPr="005C0BB2" w:rsidRDefault="006F235E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714,642</w:t>
            </w:r>
          </w:p>
        </w:tc>
      </w:tr>
      <w:tr w:rsidR="00CE2175" w:rsidRPr="005C0BB2" w14:paraId="4DA4F0AC" w14:textId="77777777" w:rsidTr="0437CB7C">
        <w:tc>
          <w:tcPr>
            <w:tcW w:w="1916" w:type="pct"/>
          </w:tcPr>
          <w:p w14:paraId="6F7FCD45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ผลกระทบจากหุ้นที่ออกจำหน่าย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14F2B67F" w14:textId="4799F5A9" w:rsidR="00CE2175" w:rsidRPr="005C0BB2" w:rsidRDefault="4D7BA892" w:rsidP="0437C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437CB7C">
              <w:rPr>
                <w:rFonts w:asciiTheme="majorBidi" w:hAnsiTheme="majorBidi" w:cstheme="majorBidi"/>
                <w:sz w:val="28"/>
                <w:szCs w:val="28"/>
              </w:rPr>
              <w:t>35,732</w:t>
            </w:r>
          </w:p>
        </w:tc>
        <w:tc>
          <w:tcPr>
            <w:tcW w:w="140" w:type="pct"/>
          </w:tcPr>
          <w:p w14:paraId="3E4FE54D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1A1C9989" w14:textId="3AE681FC" w:rsidR="00CE2175" w:rsidRPr="005C0BB2" w:rsidRDefault="006F235E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35,732</w:t>
            </w:r>
          </w:p>
        </w:tc>
        <w:tc>
          <w:tcPr>
            <w:tcW w:w="141" w:type="pct"/>
          </w:tcPr>
          <w:p w14:paraId="563AD916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AA7034D" w14:textId="530E729D" w:rsidR="00CE2175" w:rsidRPr="005C0BB2" w:rsidRDefault="7F169244" w:rsidP="0437C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437CB7C">
              <w:rPr>
                <w:rFonts w:asciiTheme="majorBidi" w:hAnsiTheme="majorBidi" w:cstheme="majorBidi"/>
                <w:sz w:val="28"/>
                <w:szCs w:val="28"/>
              </w:rPr>
              <w:t>35,732</w:t>
            </w:r>
          </w:p>
        </w:tc>
        <w:tc>
          <w:tcPr>
            <w:tcW w:w="140" w:type="pct"/>
          </w:tcPr>
          <w:p w14:paraId="6436606F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51E7CC3" w14:textId="78110BC5" w:rsidR="00CE2175" w:rsidRPr="005C0BB2" w:rsidRDefault="006F235E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35,732</w:t>
            </w:r>
          </w:p>
        </w:tc>
      </w:tr>
      <w:tr w:rsidR="006F235E" w:rsidRPr="005C0BB2" w14:paraId="1935E2F4" w14:textId="77777777" w:rsidTr="0437CB7C">
        <w:trPr>
          <w:trHeight w:val="379"/>
        </w:trPr>
        <w:tc>
          <w:tcPr>
            <w:tcW w:w="1916" w:type="pct"/>
          </w:tcPr>
          <w:p w14:paraId="40895DB2" w14:textId="1D8F6B4A" w:rsidR="006F235E" w:rsidRPr="005C0BB2" w:rsidRDefault="006F235E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ที่ปรับปรุง 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(ขั้นพื้นฐาน)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70DC489B" w14:textId="0B7B8AEA" w:rsidR="006F235E" w:rsidRPr="005C0BB2" w:rsidRDefault="049759B3" w:rsidP="0437C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437CB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0" w:type="pct"/>
          </w:tcPr>
          <w:p w14:paraId="4DDA656F" w14:textId="77777777" w:rsidR="006F235E" w:rsidRPr="005C0BB2" w:rsidRDefault="006F235E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</w:tcPr>
          <w:p w14:paraId="4E72285E" w14:textId="6A16448C" w:rsidR="006F235E" w:rsidRDefault="00A308AE" w:rsidP="00A30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6F23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1" w:type="pct"/>
          </w:tcPr>
          <w:p w14:paraId="0C837E36" w14:textId="77777777" w:rsidR="006F235E" w:rsidRPr="005C0BB2" w:rsidRDefault="006F235E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2B8D8BD9" w14:textId="061C96C9" w:rsidR="006F235E" w:rsidRPr="005C0BB2" w:rsidRDefault="532FC85B" w:rsidP="0437C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437CB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0" w:type="pct"/>
          </w:tcPr>
          <w:p w14:paraId="703AE071" w14:textId="77777777" w:rsidR="006F235E" w:rsidRPr="005C0BB2" w:rsidRDefault="006F235E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DC13C60" w14:textId="294A9180" w:rsidR="006F235E" w:rsidRDefault="006F235E" w:rsidP="006F2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750,374</w:t>
            </w:r>
          </w:p>
        </w:tc>
      </w:tr>
      <w:tr w:rsidR="00CE2175" w:rsidRPr="005C0BB2" w14:paraId="29439951" w14:textId="77777777" w:rsidTr="0437CB7C">
        <w:tc>
          <w:tcPr>
            <w:tcW w:w="1916" w:type="pct"/>
          </w:tcPr>
          <w:p w14:paraId="6B477FFD" w14:textId="77777777" w:rsidR="00CE2175" w:rsidRPr="005C0BB2" w:rsidRDefault="00CE2175" w:rsidP="00CE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62" w:type="pct"/>
            <w:tcBorders>
              <w:bottom w:val="double" w:sz="4" w:space="0" w:color="auto"/>
            </w:tcBorders>
          </w:tcPr>
          <w:p w14:paraId="3105F151" w14:textId="72B22FFD" w:rsidR="00CE2175" w:rsidRPr="005C0BB2" w:rsidRDefault="04A973E3" w:rsidP="0437C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380" w:lineRule="exact"/>
              <w:ind w:left="-52"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437CB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0.017</w:t>
            </w:r>
          </w:p>
        </w:tc>
        <w:tc>
          <w:tcPr>
            <w:tcW w:w="140" w:type="pct"/>
          </w:tcPr>
          <w:p w14:paraId="4C077330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6" w:type="pct"/>
            <w:tcBorders>
              <w:bottom w:val="double" w:sz="4" w:space="0" w:color="auto"/>
            </w:tcBorders>
          </w:tcPr>
          <w:p w14:paraId="54DACC35" w14:textId="0C199C6C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0.03</w:t>
            </w:r>
            <w:r w:rsidR="006F23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" w:type="pct"/>
          </w:tcPr>
          <w:p w14:paraId="68D8E9F0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64939079" w14:textId="6E3FB5F8" w:rsidR="00CE2175" w:rsidRPr="005C0BB2" w:rsidRDefault="0733F07C" w:rsidP="0437C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380" w:lineRule="exact"/>
              <w:ind w:left="-52"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437CB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0.032</w:t>
            </w:r>
          </w:p>
        </w:tc>
        <w:tc>
          <w:tcPr>
            <w:tcW w:w="140" w:type="pct"/>
          </w:tcPr>
          <w:p w14:paraId="0C1A6E91" w14:textId="77777777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6D1066C6" w14:textId="0BF23CDA" w:rsidR="00CE2175" w:rsidRPr="005C0BB2" w:rsidRDefault="00CE2175" w:rsidP="00CE2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2" w:right="1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0.05</w:t>
            </w:r>
            <w:r w:rsidR="006F23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7D99BA91" w14:textId="2F0A8837" w:rsidR="00B9091F" w:rsidRPr="00093FE6" w:rsidRDefault="00B9091F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1263"/>
        <w:gridCol w:w="271"/>
        <w:gridCol w:w="1166"/>
      </w:tblGrid>
      <w:tr w:rsidR="00595AE7" w:rsidRPr="005C0BB2" w14:paraId="4E418101" w14:textId="77777777" w:rsidTr="001D31B0">
        <w:tc>
          <w:tcPr>
            <w:tcW w:w="3585" w:type="pct"/>
          </w:tcPr>
          <w:p w14:paraId="28BBD097" w14:textId="77777777" w:rsidR="00595AE7" w:rsidRPr="00EB703F" w:rsidRDefault="00595AE7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pct"/>
            <w:gridSpan w:val="3"/>
          </w:tcPr>
          <w:p w14:paraId="3253A72F" w14:textId="6767FD5B" w:rsidR="00595AE7" w:rsidRPr="00EB703F" w:rsidRDefault="00595AE7" w:rsidP="00595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80" w:lineRule="exact"/>
              <w:ind w:left="-5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5AE7" w:rsidRPr="005C0BB2" w14:paraId="58FB91BA" w14:textId="77777777" w:rsidTr="001D31B0">
        <w:tc>
          <w:tcPr>
            <w:tcW w:w="3585" w:type="pct"/>
          </w:tcPr>
          <w:p w14:paraId="13B37AAD" w14:textId="77777777" w:rsidR="00595AE7" w:rsidRPr="00EB703F" w:rsidRDefault="00595AE7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2" w:type="pct"/>
          </w:tcPr>
          <w:p w14:paraId="67760AE6" w14:textId="46127A7D" w:rsidR="00595AE7" w:rsidRPr="00EB703F" w:rsidRDefault="00595AE7" w:rsidP="00595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95AE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95A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pct"/>
          </w:tcPr>
          <w:p w14:paraId="368D0168" w14:textId="77777777" w:rsidR="00595AE7" w:rsidRPr="00EB703F" w:rsidRDefault="00595AE7" w:rsidP="0002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5A7BC32E" w14:textId="068FA051" w:rsidR="00595AE7" w:rsidRPr="00EB703F" w:rsidRDefault="00595AE7" w:rsidP="00595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95AE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95A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15931" w:rsidRPr="005C0BB2" w14:paraId="783C449F" w14:textId="77777777" w:rsidTr="001D31B0">
        <w:tc>
          <w:tcPr>
            <w:tcW w:w="3585" w:type="pct"/>
          </w:tcPr>
          <w:p w14:paraId="6B8E25E0" w14:textId="57F6244D" w:rsidR="00C15931" w:rsidRPr="00EB703F" w:rsidRDefault="00C15931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03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จัดสรรไปยัง</w:t>
            </w:r>
          </w:p>
        </w:tc>
        <w:tc>
          <w:tcPr>
            <w:tcW w:w="662" w:type="pct"/>
          </w:tcPr>
          <w:p w14:paraId="66480CE5" w14:textId="77777777" w:rsidR="00C15931" w:rsidRPr="00EB703F" w:rsidRDefault="00C15931" w:rsidP="0002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5238814" w14:textId="77777777" w:rsidR="00C15931" w:rsidRPr="00EB703F" w:rsidRDefault="00C15931" w:rsidP="0002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6F284DC4" w14:textId="77777777" w:rsidR="00C15931" w:rsidRPr="00EB703F" w:rsidRDefault="00C15931" w:rsidP="0002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5931" w:rsidRPr="005C0BB2" w14:paraId="634CF4AB" w14:textId="77777777" w:rsidTr="001D31B0">
        <w:tc>
          <w:tcPr>
            <w:tcW w:w="3585" w:type="pct"/>
          </w:tcPr>
          <w:p w14:paraId="3B2181AC" w14:textId="795755F1" w:rsidR="00C15931" w:rsidRPr="00EB703F" w:rsidRDefault="00C15931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703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B703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กำไรต่อหุ้นขั้นพื้นฐานจากการ</w:t>
            </w:r>
          </w:p>
        </w:tc>
        <w:tc>
          <w:tcPr>
            <w:tcW w:w="662" w:type="pct"/>
          </w:tcPr>
          <w:p w14:paraId="21351BE7" w14:textId="77777777" w:rsidR="00C15931" w:rsidRPr="00EB703F" w:rsidRDefault="00C15931" w:rsidP="0002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D7C354D" w14:textId="77777777" w:rsidR="00C15931" w:rsidRPr="00EB703F" w:rsidRDefault="00C15931" w:rsidP="0002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71159047" w14:textId="4984CB62" w:rsidR="00C15931" w:rsidRPr="00EB703F" w:rsidRDefault="00C15931" w:rsidP="00C1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5931" w:rsidRPr="005C0BB2" w14:paraId="2CB1CA59" w14:textId="77777777" w:rsidTr="001D31B0">
        <w:tc>
          <w:tcPr>
            <w:tcW w:w="3585" w:type="pct"/>
          </w:tcPr>
          <w:p w14:paraId="3EDAB38C" w14:textId="74F0F2BC" w:rsidR="00C15931" w:rsidRPr="00EB703F" w:rsidRDefault="00C15931" w:rsidP="0002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0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ดำเนินงานต่อเนื่อง</w:t>
            </w:r>
          </w:p>
        </w:tc>
        <w:tc>
          <w:tcPr>
            <w:tcW w:w="662" w:type="pct"/>
          </w:tcPr>
          <w:p w14:paraId="28979D4A" w14:textId="6141A0DE" w:rsidR="00C15931" w:rsidRPr="00EB703F" w:rsidRDefault="00BB18FB" w:rsidP="00EB7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52" w:right="187"/>
              <w:rPr>
                <w:rFonts w:asciiTheme="majorBidi" w:hAnsiTheme="majorBidi" w:cstheme="majorBidi"/>
                <w:sz w:val="28"/>
                <w:szCs w:val="28"/>
              </w:rPr>
            </w:pPr>
            <w:r w:rsidRPr="00EB703F">
              <w:rPr>
                <w:rFonts w:asciiTheme="majorBidi" w:hAnsiTheme="majorBidi" w:cstheme="majorBidi"/>
                <w:sz w:val="28"/>
                <w:szCs w:val="28"/>
              </w:rPr>
              <w:t>0.022</w:t>
            </w:r>
          </w:p>
        </w:tc>
        <w:tc>
          <w:tcPr>
            <w:tcW w:w="142" w:type="pct"/>
          </w:tcPr>
          <w:p w14:paraId="5B79D8AD" w14:textId="77777777" w:rsidR="00C15931" w:rsidRPr="00EB703F" w:rsidRDefault="00C15931" w:rsidP="0002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6C7A58E9" w14:textId="211DB7A7" w:rsidR="00C15931" w:rsidRPr="00EB703F" w:rsidRDefault="00360955" w:rsidP="00EB7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380" w:lineRule="exact"/>
              <w:ind w:left="-52" w:right="220"/>
              <w:rPr>
                <w:rFonts w:asciiTheme="majorBidi" w:hAnsiTheme="majorBidi" w:cstheme="majorBidi"/>
                <w:sz w:val="28"/>
                <w:szCs w:val="28"/>
              </w:rPr>
            </w:pPr>
            <w:r w:rsidRPr="00EB703F">
              <w:rPr>
                <w:rFonts w:asciiTheme="majorBidi" w:hAnsiTheme="majorBidi" w:cstheme="majorBidi"/>
                <w:sz w:val="28"/>
                <w:szCs w:val="28"/>
              </w:rPr>
              <w:t>0.038</w:t>
            </w:r>
          </w:p>
        </w:tc>
      </w:tr>
      <w:tr w:rsidR="00C15931" w:rsidRPr="005C0BB2" w14:paraId="7C3B5741" w14:textId="77777777" w:rsidTr="001D31B0">
        <w:tc>
          <w:tcPr>
            <w:tcW w:w="3585" w:type="pct"/>
          </w:tcPr>
          <w:p w14:paraId="04FBC12D" w14:textId="334BC603" w:rsidR="00C15931" w:rsidRPr="00EB703F" w:rsidRDefault="00C15931" w:rsidP="00C1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03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B703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กำไรต่อหุ้นขั้นพื้นฐานจากการ</w:t>
            </w:r>
          </w:p>
        </w:tc>
        <w:tc>
          <w:tcPr>
            <w:tcW w:w="662" w:type="pct"/>
          </w:tcPr>
          <w:p w14:paraId="074CC6BA" w14:textId="77777777" w:rsidR="00C15931" w:rsidRPr="00EB703F" w:rsidRDefault="00C15931" w:rsidP="00C1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2770761C" w14:textId="77777777" w:rsidR="00C15931" w:rsidRPr="00EB703F" w:rsidRDefault="00C15931" w:rsidP="00C1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206FCDEA" w14:textId="77777777" w:rsidR="00C15931" w:rsidRPr="00EB703F" w:rsidRDefault="00C15931" w:rsidP="00C1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5931" w:rsidRPr="005C0BB2" w14:paraId="11DADBF9" w14:textId="77777777" w:rsidTr="001D31B0">
        <w:tc>
          <w:tcPr>
            <w:tcW w:w="3585" w:type="pct"/>
          </w:tcPr>
          <w:p w14:paraId="2CFBEEFB" w14:textId="58EC95B5" w:rsidR="00C15931" w:rsidRPr="00EB703F" w:rsidRDefault="00C15931" w:rsidP="00C1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0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ดำเนินงานที่ยกเลิก</w:t>
            </w:r>
          </w:p>
        </w:tc>
        <w:tc>
          <w:tcPr>
            <w:tcW w:w="662" w:type="pct"/>
          </w:tcPr>
          <w:p w14:paraId="45344612" w14:textId="3B140483" w:rsidR="00C15931" w:rsidRPr="00EB703F" w:rsidRDefault="003D5604" w:rsidP="00EB7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52" w:right="97"/>
              <w:rPr>
                <w:rFonts w:asciiTheme="majorBidi" w:hAnsiTheme="majorBidi" w:cstheme="majorBidi"/>
                <w:sz w:val="28"/>
                <w:szCs w:val="28"/>
              </w:rPr>
            </w:pPr>
            <w:r w:rsidRPr="00EB703F">
              <w:rPr>
                <w:rFonts w:asciiTheme="majorBidi" w:hAnsiTheme="majorBidi" w:cstheme="majorBidi"/>
                <w:sz w:val="28"/>
                <w:szCs w:val="28"/>
              </w:rPr>
              <w:t>0.01</w:t>
            </w:r>
            <w:r w:rsidR="00EB703F" w:rsidRPr="00EB703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2" w:type="pct"/>
          </w:tcPr>
          <w:p w14:paraId="0170F7AF" w14:textId="77777777" w:rsidR="00C15931" w:rsidRPr="00EB703F" w:rsidRDefault="00C15931" w:rsidP="00C15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65DAB190" w14:textId="5FB17B45" w:rsidR="00C15931" w:rsidRPr="00EB703F" w:rsidRDefault="00EB703F" w:rsidP="00EB7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380" w:lineRule="exact"/>
              <w:ind w:left="-52" w:right="220"/>
              <w:rPr>
                <w:rFonts w:asciiTheme="majorBidi" w:hAnsiTheme="majorBidi" w:cstheme="majorBidi"/>
                <w:sz w:val="28"/>
                <w:szCs w:val="28"/>
              </w:rPr>
            </w:pPr>
            <w:r w:rsidRPr="00EB703F">
              <w:rPr>
                <w:rFonts w:asciiTheme="majorBidi" w:hAnsiTheme="majorBidi" w:cstheme="majorBidi"/>
                <w:sz w:val="28"/>
                <w:szCs w:val="28"/>
              </w:rPr>
              <w:t>0.014</w:t>
            </w:r>
          </w:p>
        </w:tc>
      </w:tr>
    </w:tbl>
    <w:p w14:paraId="477CA8A1" w14:textId="77777777" w:rsidR="00C15931" w:rsidRPr="00B442AA" w:rsidRDefault="00C15931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19547F55" w14:textId="0FEF6FBB" w:rsidR="0022222E" w:rsidRPr="005C0BB2" w:rsidRDefault="005044B0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29</w:t>
      </w:r>
      <w:r w:rsidR="0022222E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  <w:t>เงินปันผล</w:t>
      </w:r>
    </w:p>
    <w:p w14:paraId="59A59F58" w14:textId="77777777" w:rsidR="0022222E" w:rsidRPr="00B442AA" w:rsidRDefault="0022222E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1DEC70A" w14:textId="4FF8AE9C" w:rsidR="00375287" w:rsidRPr="005C0BB2" w:rsidRDefault="002A04DD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เงินปันผลที่กลุ่มบริษัทจ่ายให้ผู้ถือหุ้น มีดังนี้</w:t>
      </w:r>
    </w:p>
    <w:p w14:paraId="1A869CD5" w14:textId="77777777" w:rsidR="00375287" w:rsidRPr="00093FE6" w:rsidRDefault="00375287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3168"/>
        <w:gridCol w:w="1692"/>
        <w:gridCol w:w="1620"/>
        <w:gridCol w:w="1530"/>
        <w:gridCol w:w="270"/>
        <w:gridCol w:w="1260"/>
      </w:tblGrid>
      <w:tr w:rsidR="00A10368" w:rsidRPr="005C0BB2" w14:paraId="4921572F" w14:textId="77777777" w:rsidTr="00871D13">
        <w:tc>
          <w:tcPr>
            <w:tcW w:w="3168" w:type="dxa"/>
            <w:shd w:val="clear" w:color="auto" w:fill="auto"/>
            <w:vAlign w:val="bottom"/>
          </w:tcPr>
          <w:p w14:paraId="393B54D2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431D408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A00547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73F774D8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4A6CA4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</w:t>
            </w:r>
            <w:r w:rsidR="00E50F70" w:rsidRPr="005C0BB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7D36B840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476603" w14:textId="77777777" w:rsidR="00375287" w:rsidRPr="005C0BB2" w:rsidDel="00D43E7A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10368" w:rsidRPr="005C0BB2" w14:paraId="10AC4EC7" w14:textId="77777777" w:rsidTr="00871D13">
        <w:tc>
          <w:tcPr>
            <w:tcW w:w="3168" w:type="dxa"/>
            <w:shd w:val="clear" w:color="auto" w:fill="auto"/>
          </w:tcPr>
          <w:p w14:paraId="1F1A749A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54F7F935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820481C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97B3C8E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27CEDA05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8EC1C4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8D7399"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10368" w:rsidRPr="005C0BB2" w14:paraId="1ABCEF8D" w14:textId="77777777" w:rsidTr="00871D13">
        <w:tc>
          <w:tcPr>
            <w:tcW w:w="3168" w:type="dxa"/>
            <w:shd w:val="clear" w:color="auto" w:fill="auto"/>
          </w:tcPr>
          <w:p w14:paraId="3D56E237" w14:textId="268874B8" w:rsidR="00375287" w:rsidRPr="00F749E5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749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F749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310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692" w:type="dxa"/>
            <w:shd w:val="clear" w:color="auto" w:fill="auto"/>
          </w:tcPr>
          <w:p w14:paraId="49311B1E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BEA1E25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F935FE2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D2576A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7705015" w14:textId="77777777" w:rsidR="00375287" w:rsidRPr="005C0BB2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7399" w:rsidRPr="005C0BB2" w14:paraId="5D6922E6" w14:textId="77777777" w:rsidTr="00487D70">
        <w:tc>
          <w:tcPr>
            <w:tcW w:w="3168" w:type="dxa"/>
            <w:shd w:val="clear" w:color="auto" w:fill="auto"/>
          </w:tcPr>
          <w:p w14:paraId="5D3EB75B" w14:textId="420D0077" w:rsidR="008D7399" w:rsidRPr="005C0BB2" w:rsidRDefault="00487D70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  <w:r w:rsidR="008D7399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ปันผลประจำปี</w:t>
            </w:r>
            <w:r w:rsidR="0048098F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10D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92" w:type="dxa"/>
            <w:shd w:val="clear" w:color="auto" w:fill="auto"/>
          </w:tcPr>
          <w:p w14:paraId="4A0D14AB" w14:textId="6D7DD283" w:rsidR="008D7399" w:rsidRPr="005C0BB2" w:rsidRDefault="00D26654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8D7399"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D7399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487D70"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10D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72DED290" w14:textId="2BCFE87A" w:rsidR="008D7399" w:rsidRPr="005C0BB2" w:rsidRDefault="008D7399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487D70"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10D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6940D479" w14:textId="65234CC8" w:rsidR="008D7399" w:rsidRPr="005C0BB2" w:rsidRDefault="00D26654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0.02500</w:t>
            </w:r>
          </w:p>
        </w:tc>
        <w:tc>
          <w:tcPr>
            <w:tcW w:w="270" w:type="dxa"/>
            <w:shd w:val="clear" w:color="auto" w:fill="auto"/>
          </w:tcPr>
          <w:p w14:paraId="77241107" w14:textId="77777777" w:rsidR="008D7399" w:rsidRPr="005C0BB2" w:rsidRDefault="008D7399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AE2909" w14:textId="6AD1C399" w:rsidR="008D7399" w:rsidRPr="005C0BB2" w:rsidRDefault="00D26654" w:rsidP="00A9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17,866</w:t>
            </w:r>
          </w:p>
        </w:tc>
      </w:tr>
      <w:tr w:rsidR="00487D70" w:rsidRPr="005C0BB2" w14:paraId="5B5FABA6" w14:textId="77777777" w:rsidTr="00F965C2">
        <w:tc>
          <w:tcPr>
            <w:tcW w:w="3168" w:type="dxa"/>
            <w:shd w:val="clear" w:color="auto" w:fill="auto"/>
          </w:tcPr>
          <w:p w14:paraId="78B27ECA" w14:textId="78AED3D8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10D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92" w:type="dxa"/>
            <w:shd w:val="clear" w:color="auto" w:fill="auto"/>
          </w:tcPr>
          <w:p w14:paraId="72B702D1" w14:textId="152F7C09" w:rsidR="00487D70" w:rsidRPr="005C0BB2" w:rsidRDefault="00D26654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487D70"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87D70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487D70"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10D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71F3FA71" w14:textId="0DF6DAF8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10D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37DBBE42" w14:textId="7A69E35E" w:rsidR="00487D70" w:rsidRPr="005C0BB2" w:rsidRDefault="00D26654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0.04616</w:t>
            </w:r>
          </w:p>
        </w:tc>
        <w:tc>
          <w:tcPr>
            <w:tcW w:w="270" w:type="dxa"/>
            <w:shd w:val="clear" w:color="auto" w:fill="auto"/>
          </w:tcPr>
          <w:p w14:paraId="041EB189" w14:textId="77777777" w:rsidR="00487D70" w:rsidRPr="005C0BB2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88D9A28" w14:textId="3108984A" w:rsidR="00487D70" w:rsidRPr="005C0BB2" w:rsidRDefault="00D26654" w:rsidP="00A9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32,988</w:t>
            </w:r>
          </w:p>
        </w:tc>
      </w:tr>
      <w:tr w:rsidR="00A93B5D" w:rsidRPr="005C0BB2" w14:paraId="6C471BE5" w14:textId="77777777" w:rsidTr="00F965C2">
        <w:tc>
          <w:tcPr>
            <w:tcW w:w="3168" w:type="dxa"/>
            <w:shd w:val="clear" w:color="auto" w:fill="auto"/>
          </w:tcPr>
          <w:p w14:paraId="2FF87D87" w14:textId="77777777" w:rsidR="00A93B5D" w:rsidRPr="005C0BB2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6AF47B1B" w14:textId="77777777" w:rsidR="00A93B5D" w:rsidRPr="005C0BB2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023BD8F" w14:textId="77777777" w:rsidR="00A93B5D" w:rsidRPr="005C0BB2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62BEF71" w14:textId="77777777" w:rsidR="00A93B5D" w:rsidRPr="005C0BB2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E8D8962" w14:textId="77777777" w:rsidR="00A93B5D" w:rsidRPr="005C0BB2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C4B72" w14:textId="4C3841BC" w:rsidR="00A93B5D" w:rsidRPr="008877B7" w:rsidRDefault="00D26654" w:rsidP="00A9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50,854</w:t>
            </w:r>
          </w:p>
        </w:tc>
      </w:tr>
      <w:tr w:rsidR="00487D70" w:rsidRPr="005C0BB2" w14:paraId="53703394" w14:textId="77777777" w:rsidTr="00B442AA">
        <w:trPr>
          <w:trHeight w:val="260"/>
        </w:trPr>
        <w:tc>
          <w:tcPr>
            <w:tcW w:w="3168" w:type="dxa"/>
            <w:shd w:val="clear" w:color="auto" w:fill="auto"/>
          </w:tcPr>
          <w:p w14:paraId="54612578" w14:textId="77777777" w:rsidR="00487D70" w:rsidRPr="00B442AA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2DE74696" w14:textId="77777777" w:rsidR="00487D70" w:rsidRPr="00B442AA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C8BA1BD" w14:textId="77777777" w:rsidR="00487D70" w:rsidRPr="00B442AA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33C8A0CF" w14:textId="77777777" w:rsidR="00487D70" w:rsidRPr="00B442AA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CDF42D" w14:textId="77777777" w:rsidR="00487D70" w:rsidRPr="00B442AA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21D270F" w14:textId="77777777" w:rsidR="00487D70" w:rsidRPr="00B442AA" w:rsidRDefault="00487D70" w:rsidP="00A9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</w:tr>
      <w:tr w:rsidR="00A310D8" w:rsidRPr="005C0BB2" w14:paraId="295E7ED7" w14:textId="77777777" w:rsidTr="00A41E35">
        <w:tc>
          <w:tcPr>
            <w:tcW w:w="3168" w:type="dxa"/>
            <w:shd w:val="clear" w:color="auto" w:fill="auto"/>
          </w:tcPr>
          <w:p w14:paraId="3345DD3F" w14:textId="77777777" w:rsidR="00A310D8" w:rsidRPr="00F749E5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749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F749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692" w:type="dxa"/>
            <w:shd w:val="clear" w:color="auto" w:fill="auto"/>
          </w:tcPr>
          <w:p w14:paraId="1A45809F" w14:textId="77777777" w:rsidR="00A310D8" w:rsidRPr="005C0BB2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7641938" w14:textId="77777777" w:rsidR="00A310D8" w:rsidRPr="005C0BB2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62861CB" w14:textId="77777777" w:rsidR="00A310D8" w:rsidRPr="005C0BB2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3C8AAD" w14:textId="77777777" w:rsidR="00A310D8" w:rsidRPr="005C0BB2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A0F833" w14:textId="77777777" w:rsidR="00A310D8" w:rsidRPr="005C0BB2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10D8" w:rsidRPr="005C0BB2" w14:paraId="1ADF6B44" w14:textId="77777777" w:rsidTr="00A41E35">
        <w:tc>
          <w:tcPr>
            <w:tcW w:w="3168" w:type="dxa"/>
            <w:shd w:val="clear" w:color="auto" w:fill="auto"/>
          </w:tcPr>
          <w:p w14:paraId="2934CE6E" w14:textId="77777777" w:rsidR="00A310D8" w:rsidRPr="005C0BB2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หุ้นสามัญปันผลประจำปี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92" w:type="dxa"/>
            <w:shd w:val="clear" w:color="auto" w:fill="auto"/>
          </w:tcPr>
          <w:p w14:paraId="69E02102" w14:textId="77777777" w:rsidR="00A310D8" w:rsidRPr="005C0BB2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565F3BC4" w14:textId="77777777" w:rsidR="00A310D8" w:rsidRPr="005C0BB2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1E84B994" w14:textId="77777777" w:rsidR="00A310D8" w:rsidRPr="005C0BB2" w:rsidRDefault="00A310D8" w:rsidP="0050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22" w:right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0.03571</w:t>
            </w:r>
          </w:p>
        </w:tc>
        <w:tc>
          <w:tcPr>
            <w:tcW w:w="270" w:type="dxa"/>
            <w:shd w:val="clear" w:color="auto" w:fill="auto"/>
          </w:tcPr>
          <w:p w14:paraId="64D02167" w14:textId="77777777" w:rsidR="00A310D8" w:rsidRPr="005C0BB2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9E66EE" w14:textId="77777777" w:rsidR="00A310D8" w:rsidRPr="005C0BB2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23,821</w:t>
            </w:r>
          </w:p>
        </w:tc>
      </w:tr>
      <w:tr w:rsidR="00A310D8" w:rsidRPr="005C0BB2" w14:paraId="48787C15" w14:textId="77777777" w:rsidTr="00A41E35">
        <w:tc>
          <w:tcPr>
            <w:tcW w:w="3168" w:type="dxa"/>
            <w:shd w:val="clear" w:color="auto" w:fill="auto"/>
          </w:tcPr>
          <w:p w14:paraId="0822C907" w14:textId="77777777" w:rsidR="00A310D8" w:rsidRPr="005C0BB2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92" w:type="dxa"/>
            <w:shd w:val="clear" w:color="auto" w:fill="auto"/>
          </w:tcPr>
          <w:p w14:paraId="3986C34C" w14:textId="77777777" w:rsidR="00A310D8" w:rsidRPr="005C0BB2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01FF0578" w14:textId="77777777" w:rsidR="00A310D8" w:rsidRPr="005C0BB2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2F816B51" w14:textId="77777777" w:rsidR="00A310D8" w:rsidRPr="005C0BB2" w:rsidRDefault="00A310D8" w:rsidP="00504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0.00397</w:t>
            </w:r>
          </w:p>
        </w:tc>
        <w:tc>
          <w:tcPr>
            <w:tcW w:w="270" w:type="dxa"/>
            <w:shd w:val="clear" w:color="auto" w:fill="auto"/>
          </w:tcPr>
          <w:p w14:paraId="12FEC80A" w14:textId="77777777" w:rsidR="00A310D8" w:rsidRPr="005C0BB2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34CE84C" w14:textId="77777777" w:rsidR="00A310D8" w:rsidRPr="005C0BB2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2,648</w:t>
            </w:r>
          </w:p>
        </w:tc>
      </w:tr>
      <w:tr w:rsidR="00A310D8" w:rsidRPr="008877B7" w14:paraId="7ADA2D73" w14:textId="77777777" w:rsidTr="00A41E35">
        <w:tc>
          <w:tcPr>
            <w:tcW w:w="3168" w:type="dxa"/>
            <w:shd w:val="clear" w:color="auto" w:fill="auto"/>
          </w:tcPr>
          <w:p w14:paraId="513D0E9D" w14:textId="77777777" w:rsidR="00A310D8" w:rsidRPr="005C0BB2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2E6686D6" w14:textId="77777777" w:rsidR="00A310D8" w:rsidRPr="005C0BB2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E4F8580" w14:textId="77777777" w:rsidR="00A310D8" w:rsidRPr="005C0BB2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BC15D76" w14:textId="77777777" w:rsidR="00A310D8" w:rsidRPr="005C0BB2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2B492B" w14:textId="77777777" w:rsidR="00A310D8" w:rsidRPr="005C0BB2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2AD2C" w14:textId="77777777" w:rsidR="00A310D8" w:rsidRPr="008877B7" w:rsidRDefault="00A310D8" w:rsidP="00A4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7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26,469</w:t>
            </w:r>
          </w:p>
        </w:tc>
      </w:tr>
    </w:tbl>
    <w:p w14:paraId="5022D334" w14:textId="145DFB49" w:rsidR="008641A4" w:rsidRDefault="00B67631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3</w:t>
      </w:r>
      <w:r w:rsidR="005044B0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8641A4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  <w:t>เครื่องมือทางการเงิน</w:t>
      </w:r>
    </w:p>
    <w:p w14:paraId="6DCAF226" w14:textId="77777777" w:rsidR="00435EAC" w:rsidRPr="005C0BB2" w:rsidRDefault="00435EAC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BC92354" w14:textId="3B883E14" w:rsidR="00435EAC" w:rsidRPr="00435EAC" w:rsidRDefault="00435EAC" w:rsidP="00435EAC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  <w:bookmarkStart w:id="24" w:name="_Hlk94282020"/>
      <w:r w:rsidRPr="00435EA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35EAC">
        <w:rPr>
          <w:rFonts w:asciiTheme="majorBidi" w:hAnsiTheme="majorBidi" w:cstheme="majorBidi"/>
          <w:i/>
          <w:iCs/>
          <w:sz w:val="28"/>
          <w:szCs w:val="28"/>
          <w:cs/>
        </w:rPr>
        <w:t>มูลค่า</w:t>
      </w:r>
      <w:r w:rsidRPr="00435EAC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ตามบัญชีและมูลค่ายุติธรรม</w:t>
      </w:r>
    </w:p>
    <w:bookmarkEnd w:id="24"/>
    <w:p w14:paraId="3E5D111A" w14:textId="77777777" w:rsidR="00435EAC" w:rsidRPr="005C0BB2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65E625" w14:textId="77777777" w:rsidR="00435EAC" w:rsidRPr="005C0BB2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หนี้สินทางการเงินรวมถึงลำดับชั้นมูลค่ายุติธรรม แต่ไม่รวมถึงการแสดงข้อมูลมูลค่ายุติธรรมสำหรับ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สินทรัพย์ทางการเงินและ</w:t>
      </w:r>
      <w:r w:rsidRPr="005C0BB2">
        <w:rPr>
          <w:rFonts w:asciiTheme="majorBidi" w:hAnsiTheme="majorBidi" w:cstheme="majorBidi"/>
          <w:sz w:val="28"/>
          <w:szCs w:val="28"/>
          <w:cs/>
        </w:rPr>
        <w:t>หนี้สินทางการเงินที่วัดมูลค่าด้วย</w:t>
      </w:r>
      <w:r>
        <w:rPr>
          <w:rFonts w:asciiTheme="majorBidi" w:hAnsiTheme="majorBidi" w:cstheme="majorBidi" w:hint="cs"/>
          <w:sz w:val="28"/>
          <w:szCs w:val="28"/>
          <w:cs/>
        </w:rPr>
        <w:t>ราคาทุนตัดจำหน่าย</w:t>
      </w:r>
      <w:r w:rsidRPr="005C0BB2">
        <w:rPr>
          <w:rFonts w:asciiTheme="majorBidi" w:hAnsiTheme="majorBidi" w:cstheme="majorBidi"/>
          <w:sz w:val="28"/>
          <w:szCs w:val="28"/>
          <w:cs/>
        </w:rPr>
        <w:t>หากมูลค่าตามบัญชีใกล้เคียงกับมูลค่ายุติธรรมอย่างสมเหตุสมผล</w:t>
      </w:r>
    </w:p>
    <w:p w14:paraId="473AC8CC" w14:textId="77777777" w:rsidR="00435EAC" w:rsidRPr="005C0BB2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748" w:type="dxa"/>
        <w:tblInd w:w="270" w:type="dxa"/>
        <w:tblLook w:val="04A0" w:firstRow="1" w:lastRow="0" w:firstColumn="1" w:lastColumn="0" w:noHBand="0" w:noVBand="1"/>
      </w:tblPr>
      <w:tblGrid>
        <w:gridCol w:w="2700"/>
        <w:gridCol w:w="818"/>
        <w:gridCol w:w="1088"/>
        <w:gridCol w:w="251"/>
        <w:gridCol w:w="1046"/>
        <w:gridCol w:w="241"/>
        <w:gridCol w:w="1046"/>
        <w:gridCol w:w="233"/>
        <w:gridCol w:w="1046"/>
        <w:gridCol w:w="233"/>
        <w:gridCol w:w="1046"/>
      </w:tblGrid>
      <w:tr w:rsidR="00435EAC" w:rsidRPr="005C0BB2" w14:paraId="1E19E256" w14:textId="77777777" w:rsidTr="00AB437C">
        <w:trPr>
          <w:tblHeader/>
        </w:trPr>
        <w:tc>
          <w:tcPr>
            <w:tcW w:w="2700" w:type="dxa"/>
            <w:shd w:val="clear" w:color="auto" w:fill="auto"/>
          </w:tcPr>
          <w:p w14:paraId="35360C28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</w:tcPr>
          <w:p w14:paraId="757D3065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30" w:type="dxa"/>
            <w:gridSpan w:val="9"/>
            <w:shd w:val="clear" w:color="auto" w:fill="auto"/>
          </w:tcPr>
          <w:p w14:paraId="5EB69909" w14:textId="57BB8675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35EAC" w:rsidRPr="005C0BB2" w14:paraId="703CA6C9" w14:textId="77777777" w:rsidTr="00AB437C">
        <w:trPr>
          <w:tblHeader/>
        </w:trPr>
        <w:tc>
          <w:tcPr>
            <w:tcW w:w="2700" w:type="dxa"/>
            <w:shd w:val="clear" w:color="auto" w:fill="auto"/>
          </w:tcPr>
          <w:p w14:paraId="620CBE94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18" w:type="dxa"/>
          </w:tcPr>
          <w:p w14:paraId="1DF81C98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526DAB1D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1" w:type="dxa"/>
            <w:shd w:val="clear" w:color="auto" w:fill="auto"/>
          </w:tcPr>
          <w:p w14:paraId="544A64B4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506402E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D9090B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35EAC" w:rsidRPr="005C0BB2" w14:paraId="66C991FF" w14:textId="77777777" w:rsidTr="00AB437C">
        <w:trPr>
          <w:tblHeader/>
        </w:trPr>
        <w:tc>
          <w:tcPr>
            <w:tcW w:w="2700" w:type="dxa"/>
            <w:shd w:val="clear" w:color="auto" w:fill="auto"/>
          </w:tcPr>
          <w:p w14:paraId="61D76B46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818" w:type="dxa"/>
          </w:tcPr>
          <w:p w14:paraId="203B38D2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AFF8258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51" w:type="dxa"/>
            <w:shd w:val="clear" w:color="auto" w:fill="auto"/>
          </w:tcPr>
          <w:p w14:paraId="57382A55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20BCD9D8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07FDFA94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3582C1B4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744DEA3C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6C1FE373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1E65A319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3C2EB459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35EAC" w:rsidRPr="005C0BB2" w14:paraId="44D5A260" w14:textId="77777777" w:rsidTr="00AB437C">
        <w:trPr>
          <w:tblHeader/>
        </w:trPr>
        <w:tc>
          <w:tcPr>
            <w:tcW w:w="2700" w:type="dxa"/>
            <w:shd w:val="clear" w:color="auto" w:fill="auto"/>
          </w:tcPr>
          <w:p w14:paraId="5DF2D168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818" w:type="dxa"/>
          </w:tcPr>
          <w:p w14:paraId="47586097" w14:textId="35BE173C" w:rsidR="00435EAC" w:rsidRPr="00046974" w:rsidRDefault="00435EAC" w:rsidP="00616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0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247E6A95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51" w:type="dxa"/>
            <w:shd w:val="clear" w:color="auto" w:fill="auto"/>
          </w:tcPr>
          <w:p w14:paraId="20CB94EC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3D1CDD74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17687C11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E6C523F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3" w:type="dxa"/>
            <w:shd w:val="clear" w:color="auto" w:fill="auto"/>
          </w:tcPr>
          <w:p w14:paraId="3C9C0BF6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983A45F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3" w:type="dxa"/>
            <w:shd w:val="clear" w:color="auto" w:fill="auto"/>
          </w:tcPr>
          <w:p w14:paraId="5A45BFB4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0D84B82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35EAC" w:rsidRPr="005C0BB2" w14:paraId="55E5B70E" w14:textId="77777777" w:rsidTr="00AB437C">
        <w:trPr>
          <w:tblHeader/>
        </w:trPr>
        <w:tc>
          <w:tcPr>
            <w:tcW w:w="2700" w:type="dxa"/>
            <w:shd w:val="clear" w:color="auto" w:fill="auto"/>
          </w:tcPr>
          <w:p w14:paraId="52C32925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</w:tcPr>
          <w:p w14:paraId="240E5C57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0" w:type="dxa"/>
            <w:gridSpan w:val="9"/>
            <w:shd w:val="clear" w:color="auto" w:fill="auto"/>
          </w:tcPr>
          <w:p w14:paraId="55F93EA9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5EAC" w:rsidRPr="005C0BB2" w14:paraId="7793E042" w14:textId="77777777" w:rsidTr="00AB437C">
        <w:tc>
          <w:tcPr>
            <w:tcW w:w="2700" w:type="dxa"/>
            <w:shd w:val="clear" w:color="auto" w:fill="auto"/>
          </w:tcPr>
          <w:p w14:paraId="68AC6FDF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18" w:type="dxa"/>
          </w:tcPr>
          <w:p w14:paraId="3A4CAB68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2A58961D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2383AE81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DCA47C9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243090FC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636D867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3118E4D9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310355F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3FDC3D80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F3035FB" w14:textId="77777777" w:rsidR="00435EAC" w:rsidRPr="005C0BB2" w:rsidRDefault="00435EAC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F05" w:rsidRPr="005C0BB2" w14:paraId="1B343988" w14:textId="77777777" w:rsidTr="00AB437C">
        <w:tc>
          <w:tcPr>
            <w:tcW w:w="2700" w:type="dxa"/>
            <w:shd w:val="clear" w:color="auto" w:fill="auto"/>
          </w:tcPr>
          <w:p w14:paraId="1B2D3CC9" w14:textId="344BA968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818" w:type="dxa"/>
          </w:tcPr>
          <w:p w14:paraId="3181BE91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59788875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0017CACC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BCBA2DE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3E33DF50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70ADE2C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26FA1D38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43FC203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7D02D0AB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00C1951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F05" w:rsidRPr="005C0BB2" w14:paraId="485EB229" w14:textId="77777777" w:rsidTr="00AB437C">
        <w:tc>
          <w:tcPr>
            <w:tcW w:w="2700" w:type="dxa"/>
            <w:shd w:val="clear" w:color="auto" w:fill="auto"/>
          </w:tcPr>
          <w:p w14:paraId="31F151AE" w14:textId="33D54C98" w:rsidR="00DC7F05" w:rsidRPr="00DC7F05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DC7F0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ลูกหนี้เงินให้สินเชื่ออื่น</w:t>
            </w:r>
          </w:p>
        </w:tc>
        <w:tc>
          <w:tcPr>
            <w:tcW w:w="818" w:type="dxa"/>
          </w:tcPr>
          <w:p w14:paraId="11D75B1A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0DCEB496" w14:textId="2A57911F" w:rsidR="00DC7F05" w:rsidRPr="005C0BB2" w:rsidRDefault="00DF1D52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14,192</w:t>
            </w:r>
          </w:p>
        </w:tc>
        <w:tc>
          <w:tcPr>
            <w:tcW w:w="251" w:type="dxa"/>
            <w:shd w:val="clear" w:color="auto" w:fill="auto"/>
          </w:tcPr>
          <w:p w14:paraId="4DF2A48D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09F88B1" w14:textId="7C672714" w:rsidR="00DC7F05" w:rsidRPr="005C0BB2" w:rsidRDefault="00DF1D52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34BD57A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F4987CD" w14:textId="1C531BC9" w:rsidR="00DC7F05" w:rsidRPr="005C0BB2" w:rsidRDefault="00DF1D52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2EBC58C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A067249" w14:textId="3F4ED2AC" w:rsidR="00DC7F05" w:rsidRPr="005C0BB2" w:rsidRDefault="00DF1D52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13,709</w:t>
            </w:r>
          </w:p>
        </w:tc>
        <w:tc>
          <w:tcPr>
            <w:tcW w:w="233" w:type="dxa"/>
            <w:shd w:val="clear" w:color="auto" w:fill="auto"/>
          </w:tcPr>
          <w:p w14:paraId="145B3FFA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BB20B0D" w14:textId="5F63C630" w:rsidR="00DC7F05" w:rsidRPr="005C0BB2" w:rsidRDefault="00DF1D52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13,709</w:t>
            </w:r>
          </w:p>
        </w:tc>
      </w:tr>
      <w:tr w:rsidR="00DC7F05" w:rsidRPr="005C0BB2" w14:paraId="2C5F40F3" w14:textId="77777777" w:rsidTr="00AB437C">
        <w:tc>
          <w:tcPr>
            <w:tcW w:w="2700" w:type="dxa"/>
            <w:shd w:val="clear" w:color="auto" w:fill="auto"/>
          </w:tcPr>
          <w:p w14:paraId="24F5157A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</w:tcPr>
          <w:p w14:paraId="6945B60B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3265C433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0524AA34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AA23FEA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6D7AE898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F3A0156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0F520C4C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59AE8118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169B6C7C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39D80B3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F05" w:rsidRPr="005C0BB2" w14:paraId="755BAF3C" w14:textId="77777777" w:rsidTr="00AB437C">
        <w:tc>
          <w:tcPr>
            <w:tcW w:w="2700" w:type="dxa"/>
            <w:shd w:val="clear" w:color="auto" w:fill="auto"/>
          </w:tcPr>
          <w:p w14:paraId="7F0F2A66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8" w:type="dxa"/>
          </w:tcPr>
          <w:p w14:paraId="03DA96F3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73DDA08C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18650483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66ACD8F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7A5CDB16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574DC9CF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5E43FCEA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14A7A5E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51454E6D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ADE8330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F05" w:rsidRPr="005C0BB2" w14:paraId="2FF7E7EC" w14:textId="77777777" w:rsidTr="00AB437C">
        <w:tc>
          <w:tcPr>
            <w:tcW w:w="2700" w:type="dxa"/>
            <w:shd w:val="clear" w:color="auto" w:fill="auto"/>
          </w:tcPr>
          <w:p w14:paraId="595E9917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818" w:type="dxa"/>
          </w:tcPr>
          <w:p w14:paraId="1D23F0C8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6D8F1F1" w14:textId="644B5333" w:rsidR="00DC7F05" w:rsidRPr="005C0BB2" w:rsidRDefault="00DF1D52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9,990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BC65064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206DBC1" w14:textId="38C3AAD6" w:rsidR="00DC7F05" w:rsidRPr="005C0BB2" w:rsidRDefault="00DF1D52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C294345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60684D5" w14:textId="00FA4048" w:rsidR="00DC7F05" w:rsidRPr="005C0BB2" w:rsidRDefault="00DF1D52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9,736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322C642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81C9483" w14:textId="1B80B1DF" w:rsidR="00DC7F05" w:rsidRPr="005C0BB2" w:rsidRDefault="00DF1D52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B7A4AD2" w14:textId="77777777" w:rsidR="00DC7F05" w:rsidRPr="005C0BB2" w:rsidRDefault="00DC7F0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D9533FB" w14:textId="3879DA9A" w:rsidR="00DC7F05" w:rsidRPr="005C0BB2" w:rsidRDefault="00DF1D52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9,736</w:t>
            </w:r>
          </w:p>
        </w:tc>
      </w:tr>
      <w:tr w:rsidR="00F17135" w:rsidRPr="005C0BB2" w14:paraId="2D28EB5A" w14:textId="77777777" w:rsidTr="00AB437C">
        <w:tc>
          <w:tcPr>
            <w:tcW w:w="2700" w:type="dxa"/>
            <w:shd w:val="clear" w:color="auto" w:fill="auto"/>
          </w:tcPr>
          <w:p w14:paraId="4537FE2E" w14:textId="77777777" w:rsidR="00F17135" w:rsidRPr="005C0BB2" w:rsidRDefault="00F1713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8" w:type="dxa"/>
          </w:tcPr>
          <w:p w14:paraId="101EF5CB" w14:textId="77777777" w:rsidR="00F17135" w:rsidRPr="005C0BB2" w:rsidRDefault="00F1713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EC82060" w14:textId="77777777" w:rsidR="00F17135" w:rsidRPr="005C0BB2" w:rsidRDefault="00F1713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2E8EBC1F" w14:textId="77777777" w:rsidR="00F17135" w:rsidRPr="005C0BB2" w:rsidRDefault="00F1713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4D3C269" w14:textId="77777777" w:rsidR="00F17135" w:rsidRPr="005C0BB2" w:rsidRDefault="00F1713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AD6051F" w14:textId="77777777" w:rsidR="00F17135" w:rsidRPr="005C0BB2" w:rsidRDefault="00F1713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F8F3AF9" w14:textId="77777777" w:rsidR="00F17135" w:rsidRPr="005C0BB2" w:rsidRDefault="00F1713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74D62B96" w14:textId="77777777" w:rsidR="00F17135" w:rsidRPr="005C0BB2" w:rsidRDefault="00F1713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752FE1F" w14:textId="77777777" w:rsidR="00F17135" w:rsidRPr="005C0BB2" w:rsidRDefault="00F1713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25EBC301" w14:textId="77777777" w:rsidR="00F17135" w:rsidRPr="005C0BB2" w:rsidRDefault="00F1713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0A4CBBD" w14:textId="77777777" w:rsidR="00F17135" w:rsidRPr="005C0BB2" w:rsidRDefault="00F17135" w:rsidP="00DC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437C" w:rsidRPr="005C0BB2" w14:paraId="604C0E98" w14:textId="77777777" w:rsidTr="00AB437C">
        <w:tc>
          <w:tcPr>
            <w:tcW w:w="2700" w:type="dxa"/>
            <w:shd w:val="clear" w:color="auto" w:fill="auto"/>
          </w:tcPr>
          <w:p w14:paraId="4AB5AB6F" w14:textId="470FC8FF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18" w:type="dxa"/>
          </w:tcPr>
          <w:p w14:paraId="367E8C67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2FDD2568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51F0E664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1C35B7A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E99264B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345EF652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3A1C70EB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024CBFF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4EB2F3AA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23AAEAE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437C" w:rsidRPr="005C0BB2" w14:paraId="0105166F" w14:textId="77777777" w:rsidTr="00AB437C">
        <w:tc>
          <w:tcPr>
            <w:tcW w:w="2700" w:type="dxa"/>
            <w:shd w:val="clear" w:color="auto" w:fill="auto"/>
          </w:tcPr>
          <w:p w14:paraId="15D99F6F" w14:textId="439EBA46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8" w:type="dxa"/>
          </w:tcPr>
          <w:p w14:paraId="58C62097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43DD34B2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183B6376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396374B1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37808770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58D8A50F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0A411455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DB5B939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3F8FB053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66C3A4B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437C" w:rsidRPr="005C0BB2" w14:paraId="7FBE15CB" w14:textId="77777777" w:rsidTr="00AB437C">
        <w:tc>
          <w:tcPr>
            <w:tcW w:w="2700" w:type="dxa"/>
            <w:shd w:val="clear" w:color="auto" w:fill="auto"/>
          </w:tcPr>
          <w:p w14:paraId="3B3A42DE" w14:textId="3B5CEEE4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ลูกหนี้เงินให้สินเชื่ออื่น</w:t>
            </w:r>
          </w:p>
        </w:tc>
        <w:tc>
          <w:tcPr>
            <w:tcW w:w="818" w:type="dxa"/>
          </w:tcPr>
          <w:p w14:paraId="45240E60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3484202" w14:textId="77456409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15,042</w:t>
            </w:r>
          </w:p>
        </w:tc>
        <w:tc>
          <w:tcPr>
            <w:tcW w:w="251" w:type="dxa"/>
            <w:shd w:val="clear" w:color="auto" w:fill="auto"/>
          </w:tcPr>
          <w:p w14:paraId="561904FE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8E15BF1" w14:textId="3C1BAADA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890F3F6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BEBDBD1" w14:textId="0C763129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725CA449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71769AC" w14:textId="2D489BB5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11,823</w:t>
            </w:r>
          </w:p>
        </w:tc>
        <w:tc>
          <w:tcPr>
            <w:tcW w:w="233" w:type="dxa"/>
            <w:shd w:val="clear" w:color="auto" w:fill="auto"/>
          </w:tcPr>
          <w:p w14:paraId="083DCDB8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609C457" w14:textId="558A2FDE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11,823</w:t>
            </w:r>
          </w:p>
        </w:tc>
      </w:tr>
      <w:tr w:rsidR="00AB437C" w:rsidRPr="005C0BB2" w14:paraId="7590CE85" w14:textId="77777777" w:rsidTr="00AB437C">
        <w:tc>
          <w:tcPr>
            <w:tcW w:w="2700" w:type="dxa"/>
            <w:shd w:val="clear" w:color="auto" w:fill="auto"/>
          </w:tcPr>
          <w:p w14:paraId="3A5704EF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8" w:type="dxa"/>
          </w:tcPr>
          <w:p w14:paraId="376505CA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399BDC5E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2B61CEA7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241A19A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0AE16EFC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56B6B74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0505F392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505DE4E1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3D227876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E740FD8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437C" w:rsidRPr="005C0BB2" w14:paraId="6DF5AE98" w14:textId="77777777" w:rsidTr="00AB437C">
        <w:tc>
          <w:tcPr>
            <w:tcW w:w="2700" w:type="dxa"/>
            <w:shd w:val="clear" w:color="auto" w:fill="auto"/>
          </w:tcPr>
          <w:p w14:paraId="4F4FCAAA" w14:textId="315B2B92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8" w:type="dxa"/>
          </w:tcPr>
          <w:p w14:paraId="431EA975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0A57D535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669B14B7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6768EBD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6D4ED5D4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46E18CF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0EBA7B2B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313DC6A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4BFBA666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02B735F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437C" w:rsidRPr="005C0BB2" w14:paraId="10330B63" w14:textId="77777777" w:rsidTr="00AB437C">
        <w:tc>
          <w:tcPr>
            <w:tcW w:w="2700" w:type="dxa"/>
            <w:shd w:val="clear" w:color="auto" w:fill="auto"/>
          </w:tcPr>
          <w:p w14:paraId="0537E812" w14:textId="11A3444D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818" w:type="dxa"/>
          </w:tcPr>
          <w:p w14:paraId="4CCEAEEA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0191F93" w14:textId="3F8003A8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13,310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EDD18B4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309841D" w14:textId="2D191B06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F1E1464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0012195" w14:textId="372E8A99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12,695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67248A3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9598AA1" w14:textId="0F87EC1F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B280E3E" w14:textId="77777777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AB72C80" w14:textId="6C7A2140" w:rsidR="00AB437C" w:rsidRPr="005C0BB2" w:rsidRDefault="00AB437C" w:rsidP="00AB4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12,695</w:t>
            </w:r>
          </w:p>
        </w:tc>
      </w:tr>
    </w:tbl>
    <w:p w14:paraId="54890400" w14:textId="4D4228F2" w:rsidR="00435EAC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750" w:type="dxa"/>
        <w:tblInd w:w="270" w:type="dxa"/>
        <w:tblLook w:val="04A0" w:firstRow="1" w:lastRow="0" w:firstColumn="1" w:lastColumn="0" w:noHBand="0" w:noVBand="1"/>
      </w:tblPr>
      <w:tblGrid>
        <w:gridCol w:w="2700"/>
        <w:gridCol w:w="820"/>
        <w:gridCol w:w="1088"/>
        <w:gridCol w:w="251"/>
        <w:gridCol w:w="1046"/>
        <w:gridCol w:w="241"/>
        <w:gridCol w:w="1046"/>
        <w:gridCol w:w="233"/>
        <w:gridCol w:w="1046"/>
        <w:gridCol w:w="233"/>
        <w:gridCol w:w="1046"/>
      </w:tblGrid>
      <w:tr w:rsidR="00DC7F05" w:rsidRPr="005C0BB2" w14:paraId="51335B5F" w14:textId="77777777" w:rsidTr="001D187B">
        <w:trPr>
          <w:tblHeader/>
        </w:trPr>
        <w:tc>
          <w:tcPr>
            <w:tcW w:w="2700" w:type="dxa"/>
            <w:shd w:val="clear" w:color="auto" w:fill="auto"/>
          </w:tcPr>
          <w:p w14:paraId="721D8FBD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dxa"/>
          </w:tcPr>
          <w:p w14:paraId="73204C01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30" w:type="dxa"/>
            <w:gridSpan w:val="9"/>
            <w:shd w:val="clear" w:color="auto" w:fill="auto"/>
          </w:tcPr>
          <w:p w14:paraId="3910B66E" w14:textId="5022289E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F05" w:rsidRPr="005C0BB2" w14:paraId="77B5252E" w14:textId="77777777" w:rsidTr="001D187B">
        <w:trPr>
          <w:tblHeader/>
        </w:trPr>
        <w:tc>
          <w:tcPr>
            <w:tcW w:w="2700" w:type="dxa"/>
            <w:shd w:val="clear" w:color="auto" w:fill="auto"/>
          </w:tcPr>
          <w:p w14:paraId="3A453B4E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20" w:type="dxa"/>
          </w:tcPr>
          <w:p w14:paraId="0D00F97A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796F8480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1" w:type="dxa"/>
            <w:shd w:val="clear" w:color="auto" w:fill="auto"/>
          </w:tcPr>
          <w:p w14:paraId="463B11C5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325825D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0714C9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C7F05" w:rsidRPr="005C0BB2" w14:paraId="5578CE6D" w14:textId="77777777" w:rsidTr="001D187B">
        <w:trPr>
          <w:tblHeader/>
        </w:trPr>
        <w:tc>
          <w:tcPr>
            <w:tcW w:w="2700" w:type="dxa"/>
            <w:shd w:val="clear" w:color="auto" w:fill="auto"/>
          </w:tcPr>
          <w:p w14:paraId="7B603E75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820" w:type="dxa"/>
          </w:tcPr>
          <w:p w14:paraId="36490C4F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2B6A0BA4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51" w:type="dxa"/>
            <w:shd w:val="clear" w:color="auto" w:fill="auto"/>
          </w:tcPr>
          <w:p w14:paraId="1E4D5D5C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1903508A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2F3587DD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33A9F8EF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1ABFC5E3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4A175FDE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7DC5AFA5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23F051A4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7F05" w:rsidRPr="005C0BB2" w14:paraId="7213058D" w14:textId="77777777" w:rsidTr="001D187B">
        <w:trPr>
          <w:tblHeader/>
        </w:trPr>
        <w:tc>
          <w:tcPr>
            <w:tcW w:w="2700" w:type="dxa"/>
            <w:shd w:val="clear" w:color="auto" w:fill="auto"/>
          </w:tcPr>
          <w:p w14:paraId="1694213D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820" w:type="dxa"/>
          </w:tcPr>
          <w:p w14:paraId="4BCBDB61" w14:textId="3EAB8828" w:rsidR="00DC7F05" w:rsidRPr="00046974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0" w:hanging="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66ABF73F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51" w:type="dxa"/>
            <w:shd w:val="clear" w:color="auto" w:fill="auto"/>
          </w:tcPr>
          <w:p w14:paraId="6E391203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E74ED09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06B63423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16FAC93B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3" w:type="dxa"/>
            <w:shd w:val="clear" w:color="auto" w:fill="auto"/>
          </w:tcPr>
          <w:p w14:paraId="2E069DD9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EE25743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3" w:type="dxa"/>
            <w:shd w:val="clear" w:color="auto" w:fill="auto"/>
          </w:tcPr>
          <w:p w14:paraId="5C3A7F7A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B3958DD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C7F05" w:rsidRPr="005C0BB2" w14:paraId="5C17D45B" w14:textId="77777777" w:rsidTr="001D187B">
        <w:trPr>
          <w:tblHeader/>
        </w:trPr>
        <w:tc>
          <w:tcPr>
            <w:tcW w:w="2700" w:type="dxa"/>
            <w:shd w:val="clear" w:color="auto" w:fill="auto"/>
          </w:tcPr>
          <w:p w14:paraId="5EC8E84F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0" w:type="dxa"/>
          </w:tcPr>
          <w:p w14:paraId="5C8502BA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0" w:type="dxa"/>
            <w:gridSpan w:val="9"/>
            <w:shd w:val="clear" w:color="auto" w:fill="auto"/>
          </w:tcPr>
          <w:p w14:paraId="75C68637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7F05" w:rsidRPr="005C0BB2" w14:paraId="44DBDEB4" w14:textId="77777777" w:rsidTr="001D187B">
        <w:tc>
          <w:tcPr>
            <w:tcW w:w="2700" w:type="dxa"/>
            <w:shd w:val="clear" w:color="auto" w:fill="auto"/>
          </w:tcPr>
          <w:p w14:paraId="193A81F3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20" w:type="dxa"/>
          </w:tcPr>
          <w:p w14:paraId="7498076A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076159EF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3CC3D302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3F82BB82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15604485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9315113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4000690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008B925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19B3C3CB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06B0642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F05" w:rsidRPr="005C0BB2" w14:paraId="434038CF" w14:textId="77777777" w:rsidTr="001D187B">
        <w:tc>
          <w:tcPr>
            <w:tcW w:w="2700" w:type="dxa"/>
            <w:shd w:val="clear" w:color="auto" w:fill="auto"/>
          </w:tcPr>
          <w:p w14:paraId="41FB793B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20" w:type="dxa"/>
          </w:tcPr>
          <w:p w14:paraId="67669E1A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66CC4B32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466DB1C1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94904DD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014C84A1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F88CF28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E8013FC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28BA9DA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02FFDB0D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C8346CF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F05" w:rsidRPr="005C0BB2" w14:paraId="421E622C" w14:textId="77777777" w:rsidTr="001D187B">
        <w:tc>
          <w:tcPr>
            <w:tcW w:w="2700" w:type="dxa"/>
            <w:shd w:val="clear" w:color="auto" w:fill="auto"/>
          </w:tcPr>
          <w:p w14:paraId="11D0443B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820" w:type="dxa"/>
          </w:tcPr>
          <w:p w14:paraId="7DD6358A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DD0F27C" w14:textId="0E5D4528" w:rsidR="00DC7F05" w:rsidRPr="005C0BB2" w:rsidRDefault="00402366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9,990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3F3428E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64D34AD" w14:textId="2B32C76E" w:rsidR="00DC7F05" w:rsidRPr="005C0BB2" w:rsidRDefault="00402366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AEAAAAF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7A2F39C" w14:textId="5F7D617C" w:rsidR="00DC7F05" w:rsidRPr="005C0BB2" w:rsidRDefault="00402366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9,736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1688136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131D0C8" w14:textId="6811BC4B" w:rsidR="00DC7F05" w:rsidRPr="005C0BB2" w:rsidRDefault="00402366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F234C2A" w14:textId="77777777" w:rsidR="00DC7F05" w:rsidRPr="005C0BB2" w:rsidRDefault="00DC7F05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82DDA58" w14:textId="16B806AC" w:rsidR="00DC7F05" w:rsidRPr="005C0BB2" w:rsidRDefault="00402366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9,736</w:t>
            </w:r>
          </w:p>
        </w:tc>
      </w:tr>
      <w:tr w:rsidR="009101B1" w:rsidRPr="005C0BB2" w14:paraId="6ECEB526" w14:textId="77777777" w:rsidTr="001D187B">
        <w:tc>
          <w:tcPr>
            <w:tcW w:w="2700" w:type="dxa"/>
            <w:shd w:val="clear" w:color="auto" w:fill="auto"/>
          </w:tcPr>
          <w:p w14:paraId="2277433E" w14:textId="77777777" w:rsidR="009101B1" w:rsidRPr="005C0BB2" w:rsidRDefault="009101B1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0" w:type="dxa"/>
          </w:tcPr>
          <w:p w14:paraId="545B725F" w14:textId="77777777" w:rsidR="009101B1" w:rsidRPr="005C0BB2" w:rsidRDefault="009101B1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33F7FFA" w14:textId="77777777" w:rsidR="009101B1" w:rsidRPr="005C0BB2" w:rsidRDefault="009101B1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461D6F04" w14:textId="77777777" w:rsidR="009101B1" w:rsidRPr="005C0BB2" w:rsidRDefault="009101B1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238B415" w14:textId="77777777" w:rsidR="009101B1" w:rsidRPr="005C0BB2" w:rsidRDefault="009101B1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4617C59" w14:textId="77777777" w:rsidR="009101B1" w:rsidRPr="005C0BB2" w:rsidRDefault="009101B1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AEC1968" w14:textId="77777777" w:rsidR="009101B1" w:rsidRPr="005C0BB2" w:rsidRDefault="009101B1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3E9771AA" w14:textId="77777777" w:rsidR="009101B1" w:rsidRPr="005C0BB2" w:rsidRDefault="009101B1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2F05A27" w14:textId="77777777" w:rsidR="009101B1" w:rsidRPr="005C0BB2" w:rsidRDefault="009101B1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69BF6A60" w14:textId="77777777" w:rsidR="009101B1" w:rsidRPr="005C0BB2" w:rsidRDefault="009101B1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F60C767" w14:textId="77777777" w:rsidR="009101B1" w:rsidRPr="005C0BB2" w:rsidRDefault="009101B1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187B" w:rsidRPr="005C0BB2" w14:paraId="0BEB9581" w14:textId="77777777" w:rsidTr="001D187B">
        <w:tc>
          <w:tcPr>
            <w:tcW w:w="2700" w:type="dxa"/>
            <w:shd w:val="clear" w:color="auto" w:fill="auto"/>
          </w:tcPr>
          <w:p w14:paraId="0B086107" w14:textId="5103B519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20" w:type="dxa"/>
          </w:tcPr>
          <w:p w14:paraId="5B7F0483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32DCED8F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609243DD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64268F9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1CC203AF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5A140147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4C81DD2E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D0F0621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346AE05A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32DB7AA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187B" w:rsidRPr="005C0BB2" w14:paraId="0BCD095E" w14:textId="77777777" w:rsidTr="001D187B">
        <w:tc>
          <w:tcPr>
            <w:tcW w:w="2700" w:type="dxa"/>
            <w:shd w:val="clear" w:color="auto" w:fill="auto"/>
          </w:tcPr>
          <w:p w14:paraId="18468EE7" w14:textId="16476995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20" w:type="dxa"/>
          </w:tcPr>
          <w:p w14:paraId="65E4FF25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D1D165F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7FEFEB83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322AF8DA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35998B34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5E7E12B8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25A10BF7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E54C485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0503E83A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1F0BE9C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187B" w:rsidRPr="005C0BB2" w14:paraId="0C1A0AC4" w14:textId="77777777" w:rsidTr="001D187B">
        <w:tc>
          <w:tcPr>
            <w:tcW w:w="2700" w:type="dxa"/>
            <w:shd w:val="clear" w:color="auto" w:fill="auto"/>
          </w:tcPr>
          <w:p w14:paraId="67D337CD" w14:textId="4CAA4960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820" w:type="dxa"/>
          </w:tcPr>
          <w:p w14:paraId="2D109E50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1962E5D" w14:textId="3BCDD652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13,310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97D94AE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1BDAA75" w14:textId="62A3D796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4411CC6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0F9C2B5" w14:textId="4292807D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12,695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8AF4717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746ECB6" w14:textId="095823F0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6F3DFAB" w14:textId="77777777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4D86150" w14:textId="15677094" w:rsidR="001D187B" w:rsidRPr="005C0BB2" w:rsidRDefault="001D187B" w:rsidP="001D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12,695</w:t>
            </w:r>
          </w:p>
        </w:tc>
      </w:tr>
    </w:tbl>
    <w:p w14:paraId="7E299F9B" w14:textId="1DDCF964" w:rsidR="00DC7F05" w:rsidRPr="00DC7F05" w:rsidRDefault="00DC7F05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76B67D7" w14:textId="1286BF08" w:rsidR="00435EAC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46974">
        <w:rPr>
          <w:rFonts w:asciiTheme="majorBidi" w:hAnsiTheme="majorBidi" w:cstheme="majorBidi"/>
          <w:sz w:val="28"/>
          <w:szCs w:val="28"/>
          <w:cs/>
        </w:rPr>
        <w:t>มูลค่ายุติธรรมของ</w:t>
      </w:r>
      <w:r w:rsidR="00DC7F05">
        <w:rPr>
          <w:rFonts w:asciiTheme="majorBidi" w:hAnsiTheme="majorBidi" w:cstheme="majorBidi" w:hint="cs"/>
          <w:sz w:val="28"/>
          <w:szCs w:val="28"/>
          <w:cs/>
        </w:rPr>
        <w:t>ลูกหนี้เงินให้สินเชื่ออื่นและ</w:t>
      </w:r>
      <w:r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เงินกู้ยืมระยะยาวจาก</w:t>
      </w:r>
      <w:r w:rsidRPr="00046974">
        <w:rPr>
          <w:rFonts w:asciiTheme="majorBidi" w:hAnsiTheme="majorBidi" w:cstheme="majorBidi"/>
          <w:sz w:val="28"/>
          <w:szCs w:val="28"/>
          <w:cs/>
        </w:rPr>
        <w:t>บุคคล</w:t>
      </w:r>
      <w:r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046974">
        <w:rPr>
          <w:rFonts w:asciiTheme="majorBidi" w:hAnsiTheme="majorBidi" w:cstheme="majorBidi"/>
          <w:sz w:val="28"/>
          <w:szCs w:val="28"/>
          <w:cs/>
        </w:rPr>
        <w:t>ที่มีอัตราดอกเบี้ย</w:t>
      </w:r>
      <w:r w:rsidRPr="00046974">
        <w:rPr>
          <w:rFonts w:asciiTheme="majorBidi" w:hAnsiTheme="majorBidi" w:cstheme="majorBidi"/>
          <w:spacing w:val="-4"/>
          <w:sz w:val="28"/>
          <w:szCs w:val="28"/>
          <w:cs/>
        </w:rPr>
        <w:t>คงที่ และมีวันครบกำหนดเหลืออยู่มากกว่า 1 ปี</w:t>
      </w:r>
      <w:r w:rsidRPr="00046974">
        <w:rPr>
          <w:rFonts w:asciiTheme="majorBidi" w:hAnsiTheme="majorBidi" w:cstheme="majorBidi"/>
          <w:sz w:val="28"/>
          <w:szCs w:val="28"/>
          <w:cs/>
        </w:rPr>
        <w:t xml:space="preserve">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0733399D" w14:textId="77777777" w:rsidR="007016E9" w:rsidRPr="00046974" w:rsidRDefault="007016E9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166EDBE" w14:textId="77777777" w:rsidR="00435EAC" w:rsidRPr="005C0BB2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0BB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เครื่องมือทางการเงินที่ไม่ได้วัดมูลค่าด้วยมูลค่ายุติธรรม</w:t>
      </w:r>
    </w:p>
    <w:p w14:paraId="24BB6F29" w14:textId="77777777" w:rsidR="00435EAC" w:rsidRPr="005741A4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5A44944" w14:textId="66A252FE" w:rsidR="00435EAC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741A4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มูลค่ายุติธรรมของเงินสดและรายการเทียบเท่าเงินสด ลูกหนี้จากการซื้อสิทธิเรียกร้อง ลูกหนี้อื่น เงินกู้ยืมระยะสั้นจากสถาบันการเงิน เจ้าหนี้อื่น เงินกู้ยืมระยะสั้นจากบุคคลและกิจการที่เกี่ยวข้องกัน และเงินกู้ยืมระยะสั้นจากบุคคลอื่น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4A9B9995" w14:textId="77777777" w:rsidR="00435EAC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5FC7D6" w14:textId="77777777" w:rsidR="00435EAC" w:rsidRPr="005741A4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มูลค่ายุติธรรมของเงินกู้ยืมระยะยาวจากสถาบันการเงินที่มีอัตราดอกเบี้ยแบบลอยตัว ประมาณโดยใช้มูลค่าตามบัญชี </w:t>
      </w:r>
      <w:r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>ณ วันที่รายงาน</w:t>
      </w:r>
    </w:p>
    <w:p w14:paraId="4B824D5C" w14:textId="77777777" w:rsidR="00435EAC" w:rsidRPr="005741A4" w:rsidRDefault="00435EAC" w:rsidP="0043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536DC5" w14:textId="0A98BFF7" w:rsidR="007016E9" w:rsidRDefault="00435EAC" w:rsidP="00BA5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741A4">
        <w:rPr>
          <w:rFonts w:asciiTheme="majorBidi" w:hAnsiTheme="majorBidi" w:cstheme="majorBidi"/>
          <w:sz w:val="28"/>
          <w:szCs w:val="28"/>
          <w:cs/>
        </w:rPr>
        <w:t xml:space="preserve">ไม่มีการโอนระหว่างระดับ </w:t>
      </w:r>
      <w:r w:rsidRPr="005741A4">
        <w:rPr>
          <w:rFonts w:asciiTheme="majorBidi" w:hAnsiTheme="majorBidi" w:cstheme="majorBidi"/>
          <w:sz w:val="28"/>
          <w:szCs w:val="28"/>
        </w:rPr>
        <w:t xml:space="preserve">1 </w:t>
      </w:r>
      <w:r w:rsidRPr="005741A4">
        <w:rPr>
          <w:rFonts w:asciiTheme="majorBidi" w:hAnsiTheme="majorBidi" w:cstheme="majorBidi"/>
          <w:sz w:val="28"/>
          <w:szCs w:val="28"/>
          <w:cs/>
        </w:rPr>
        <w:t xml:space="preserve">และระดับ </w:t>
      </w:r>
      <w:r w:rsidRPr="005741A4">
        <w:rPr>
          <w:rFonts w:asciiTheme="majorBidi" w:hAnsiTheme="majorBidi" w:cstheme="majorBidi"/>
          <w:sz w:val="28"/>
          <w:szCs w:val="28"/>
        </w:rPr>
        <w:t>2</w:t>
      </w:r>
      <w:r w:rsidRPr="005741A4">
        <w:rPr>
          <w:rFonts w:asciiTheme="majorBidi" w:hAnsiTheme="majorBidi" w:cstheme="majorBidi"/>
          <w:sz w:val="28"/>
          <w:szCs w:val="28"/>
          <w:cs/>
        </w:rPr>
        <w:t xml:space="preserve"> ของลำดับชั้นมูลค่ายุติธรรมในระหว่างปี</w:t>
      </w:r>
      <w:r w:rsidRPr="005741A4">
        <w:rPr>
          <w:rFonts w:asciiTheme="majorBidi" w:eastAsia="Times New Roman" w:hAnsiTheme="majorBidi" w:cstheme="majorBidi"/>
          <w:sz w:val="28"/>
          <w:szCs w:val="28"/>
          <w:cs/>
        </w:rPr>
        <w:t xml:space="preserve">สิ้นสุดวันที่ </w:t>
      </w:r>
      <w:r w:rsidRPr="005741A4">
        <w:rPr>
          <w:rFonts w:asciiTheme="majorBidi" w:hAnsiTheme="majorBidi" w:cstheme="majorBidi"/>
          <w:sz w:val="28"/>
          <w:szCs w:val="28"/>
        </w:rPr>
        <w:t xml:space="preserve">31 </w:t>
      </w:r>
      <w:r w:rsidRPr="005741A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741A4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4</w:t>
      </w:r>
      <w:r w:rsidRPr="005741A4">
        <w:rPr>
          <w:rFonts w:asciiTheme="majorBidi" w:hAnsiTheme="majorBidi" w:cstheme="majorBidi"/>
          <w:sz w:val="28"/>
          <w:szCs w:val="28"/>
        </w:rPr>
        <w:t xml:space="preserve"> </w:t>
      </w:r>
      <w:r w:rsidRPr="005741A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5741A4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3</w:t>
      </w:r>
    </w:p>
    <w:p w14:paraId="5149E852" w14:textId="77777777" w:rsidR="007016E9" w:rsidRDefault="007016E9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D1B3207" w14:textId="77777777" w:rsidR="00BA5EB3" w:rsidRDefault="00BA5EB3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C95E580" w14:textId="77777777" w:rsidR="00BA5EB3" w:rsidRDefault="00BA5EB3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F3A9A4F" w14:textId="77777777" w:rsidR="00BA5EB3" w:rsidRDefault="00BA5EB3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DDE5AF6" w14:textId="77777777" w:rsidR="00BA5EB3" w:rsidRDefault="00BA5EB3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475FB5A" w14:textId="77777777" w:rsidR="00BA5EB3" w:rsidRDefault="00BA5EB3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75B9FE1" w14:textId="558FA9F0" w:rsidR="00DC7F05" w:rsidRPr="00435EAC" w:rsidRDefault="00DC7F05" w:rsidP="00DC7F0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rPr>
          <w:rFonts w:asciiTheme="majorBidi" w:hAnsiTheme="majorBidi" w:cstheme="majorBidi"/>
          <w:i/>
          <w:iCs/>
          <w:sz w:val="28"/>
          <w:szCs w:val="28"/>
          <w:cs/>
        </w:rPr>
      </w:pPr>
      <w:bookmarkStart w:id="25" w:name="_Hlk94282141"/>
      <w:r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น</w:t>
      </w:r>
      <w:r w:rsidRPr="00DC7F05">
        <w:rPr>
          <w:rFonts w:asciiTheme="majorBidi" w:hAnsiTheme="majorBidi" w:hint="cs"/>
          <w:i/>
          <w:iCs/>
          <w:sz w:val="28"/>
          <w:szCs w:val="28"/>
          <w:cs/>
        </w:rPr>
        <w:t>โยบายการจัดการความเสี่ยงทางด้านการเงิน</w:t>
      </w:r>
    </w:p>
    <w:bookmarkEnd w:id="25"/>
    <w:p w14:paraId="1C1CA918" w14:textId="128FC355" w:rsidR="00DC7F05" w:rsidRDefault="00DC7F05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0453D8A" w14:textId="4FB20DD4" w:rsidR="00DC7F05" w:rsidRPr="00DC7F05" w:rsidRDefault="00DC7F05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C7F05">
        <w:rPr>
          <w:rFonts w:asciiTheme="majorBidi" w:hAnsiTheme="majorBidi" w:cstheme="majorBidi" w:hint="cs"/>
          <w:i/>
          <w:iCs/>
          <w:sz w:val="28"/>
          <w:szCs w:val="28"/>
          <w:cs/>
        </w:rPr>
        <w:t>กรอบบริหารจัดการความเสี่ยง</w:t>
      </w:r>
    </w:p>
    <w:p w14:paraId="7CC960B1" w14:textId="77777777" w:rsidR="00DC7F05" w:rsidRDefault="00DC7F05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B0180B" w14:textId="1522575D" w:rsidR="00CE4FAE" w:rsidRPr="005C0BB2" w:rsidRDefault="002142EC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E4FAE" w:rsidRPr="005C0BB2">
        <w:rPr>
          <w:rFonts w:asciiTheme="majorBidi" w:hAnsiTheme="majorBidi" w:cstheme="majorBidi"/>
          <w:sz w:val="28"/>
          <w:szCs w:val="28"/>
          <w:cs/>
        </w:rPr>
        <w:t>มีความเสี่ยงจากการดำเนินธุรกิจตามปกติ</w:t>
      </w:r>
      <w:r w:rsidR="00953331" w:rsidRPr="005C0BB2">
        <w:rPr>
          <w:rFonts w:asciiTheme="majorBidi" w:hAnsiTheme="majorBidi" w:cstheme="majorBidi"/>
          <w:sz w:val="28"/>
          <w:szCs w:val="28"/>
          <w:cs/>
        </w:rPr>
        <w:t xml:space="preserve"> ได้แก่ ความเสี่ยงด้านเครดิต ความเสี่ยงจากตลาด (ความเสี่ยงจากการเปลี่ยนแปลงอัตราดอกเบี้ยในตลาด) </w:t>
      </w:r>
      <w:r w:rsidR="008877B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953331" w:rsidRPr="005C0BB2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ความเสี่ยงด้านสภาพคล่อง </w:t>
      </w: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E4FAE" w:rsidRPr="005C0BB2">
        <w:rPr>
          <w:rFonts w:asciiTheme="majorBidi" w:hAnsiTheme="majorBidi" w:cstheme="majorBidi"/>
          <w:sz w:val="28"/>
          <w:szCs w:val="28"/>
          <w:cs/>
        </w:rPr>
        <w:t xml:space="preserve">ไม่มีการถือหรือออกตราสารอนุพันธ์ </w:t>
      </w:r>
      <w:r w:rsidR="005A493E">
        <w:rPr>
          <w:rFonts w:asciiTheme="majorBidi" w:hAnsiTheme="majorBidi" w:cstheme="majorBidi"/>
          <w:sz w:val="28"/>
          <w:szCs w:val="28"/>
        </w:rPr>
        <w:br/>
      </w:r>
      <w:r w:rsidR="00CE4FAE" w:rsidRPr="005C0BB2">
        <w:rPr>
          <w:rFonts w:asciiTheme="majorBidi" w:hAnsiTheme="majorBidi" w:cstheme="majorBidi"/>
          <w:sz w:val="28"/>
          <w:szCs w:val="28"/>
          <w:cs/>
        </w:rPr>
        <w:t>เพื่อการเก็งกำไรหรือการค้า</w:t>
      </w:r>
    </w:p>
    <w:p w14:paraId="15972388" w14:textId="77777777" w:rsidR="00CE4FAE" w:rsidRPr="005C0BB2" w:rsidRDefault="00CE4FAE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3AE176" w14:textId="617E4E12" w:rsidR="007A750B" w:rsidRDefault="007A750B" w:rsidP="0088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</w:t>
      </w:r>
      <w:r w:rsidR="005A493E">
        <w:rPr>
          <w:rFonts w:asciiTheme="majorBidi" w:hAnsiTheme="majorBidi" w:cstheme="majorBidi"/>
          <w:sz w:val="28"/>
          <w:szCs w:val="28"/>
        </w:rPr>
        <w:br/>
      </w:r>
      <w:r w:rsidRPr="005C0BB2">
        <w:rPr>
          <w:rFonts w:asciiTheme="majorBidi" w:hAnsiTheme="majorBidi" w:cstheme="majorBidi"/>
          <w:sz w:val="28"/>
          <w:szCs w:val="28"/>
          <w:cs/>
        </w:rPr>
        <w:t>ฝ่าย</w:t>
      </w:r>
      <w:r w:rsidRPr="008877B7">
        <w:rPr>
          <w:rFonts w:asciiTheme="majorBidi" w:hAnsiTheme="majorBidi" w:cstheme="majorBidi"/>
          <w:sz w:val="28"/>
          <w:szCs w:val="28"/>
          <w:cs/>
        </w:rPr>
        <w:t>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61C21AED" w14:textId="77777777" w:rsidR="00DC7F05" w:rsidRPr="008877B7" w:rsidRDefault="00DC7F05" w:rsidP="0088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6AB79D" w14:textId="70DA7CFE" w:rsidR="00953331" w:rsidRPr="00DC7F05" w:rsidRDefault="00DC7F05" w:rsidP="00DC7F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t>(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.1) </w:t>
      </w:r>
      <w:r w:rsidR="00953331" w:rsidRPr="00DC7F05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</w:p>
    <w:p w14:paraId="076A084D" w14:textId="77777777" w:rsidR="00953331" w:rsidRPr="005C0BB2" w:rsidRDefault="00953331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F12F340" w14:textId="0406C231" w:rsidR="00953331" w:rsidRDefault="005741A4" w:rsidP="00E30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ความเสี่ยงทางด้านเครดิต คือผลขาดทุนที่อาจเกิดขึ้นจากการที่ลูกค้าหรือคู่สัญญ</w:t>
      </w:r>
      <w:r w:rsidR="005B4EDD">
        <w:rPr>
          <w:rFonts w:asciiTheme="majorBidi" w:hAnsiTheme="majorBidi" w:cstheme="majorBidi" w:hint="cs"/>
          <w:sz w:val="28"/>
          <w:szCs w:val="28"/>
          <w:cs/>
        </w:rPr>
        <w:t>า</w:t>
      </w:r>
      <w:r>
        <w:rPr>
          <w:rFonts w:asciiTheme="majorBidi" w:hAnsiTheme="majorBidi" w:cstheme="majorBidi" w:hint="cs"/>
          <w:sz w:val="28"/>
          <w:szCs w:val="28"/>
          <w:cs/>
        </w:rPr>
        <w:t>ไม่สามารถชำระหนี้แก่กลุ่มบริษัทตามเงื่อนไขที่ตกลงไว</w:t>
      </w:r>
      <w:r w:rsidR="005B4EDD">
        <w:rPr>
          <w:rFonts w:asciiTheme="majorBidi" w:hAnsiTheme="majorBidi" w:cstheme="majorBidi" w:hint="cs"/>
          <w:sz w:val="28"/>
          <w:szCs w:val="28"/>
          <w:cs/>
        </w:rPr>
        <w:t>้</w:t>
      </w:r>
      <w:r>
        <w:rPr>
          <w:rFonts w:asciiTheme="majorBidi" w:hAnsiTheme="majorBidi" w:cstheme="majorBidi" w:hint="cs"/>
          <w:sz w:val="28"/>
          <w:szCs w:val="28"/>
          <w:cs/>
        </w:rPr>
        <w:t>เมื่อครบกำหนด</w:t>
      </w:r>
    </w:p>
    <w:p w14:paraId="57292290" w14:textId="77777777" w:rsidR="00DC7F05" w:rsidRDefault="00DC7F05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26A295" w14:textId="0697CD10" w:rsidR="00DC7F05" w:rsidRPr="00DC7F05" w:rsidRDefault="00DC7F05" w:rsidP="00DC7F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rPr>
          <w:rFonts w:asciiTheme="majorBidi" w:hAnsiTheme="majorBidi" w:cstheme="majorBidi"/>
          <w:i/>
          <w:iCs/>
          <w:sz w:val="28"/>
          <w:szCs w:val="28"/>
        </w:rPr>
      </w:pPr>
      <w:bookmarkStart w:id="26" w:name="_Hlk94283225"/>
      <w:r>
        <w:rPr>
          <w:rFonts w:asciiTheme="majorBidi" w:hAnsiTheme="majorBidi" w:cstheme="majorBidi"/>
          <w:i/>
          <w:iCs/>
          <w:sz w:val="28"/>
          <w:szCs w:val="28"/>
        </w:rPr>
        <w:t>(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.1.1) 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ลูกหนี้ตามสัญญาเช่าซื้อ ลูกหนี้จากการซื้อสิทธิเรียกร้อง </w:t>
      </w:r>
      <w:r w:rsidR="00C52C44">
        <w:rPr>
          <w:rFonts w:asciiTheme="majorBidi" w:hAnsiTheme="majorBidi" w:cstheme="majorBidi" w:hint="cs"/>
          <w:i/>
          <w:iCs/>
          <w:sz w:val="28"/>
          <w:szCs w:val="28"/>
          <w:cs/>
        </w:rPr>
        <w:t>แ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ละล</w:t>
      </w:r>
      <w:r w:rsidR="00591FD9">
        <w:rPr>
          <w:rFonts w:asciiTheme="majorBidi" w:hAnsiTheme="majorBidi" w:cstheme="majorBidi" w:hint="cs"/>
          <w:i/>
          <w:iCs/>
          <w:sz w:val="28"/>
          <w:szCs w:val="28"/>
          <w:cs/>
        </w:rPr>
        <w:t>ู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กหนี้เงินให้สินเชื่ออื่น</w:t>
      </w:r>
    </w:p>
    <w:bookmarkEnd w:id="26"/>
    <w:p w14:paraId="596E4A25" w14:textId="2727DA71" w:rsidR="00CA328A" w:rsidRDefault="00CA328A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F3D859" w14:textId="4D5C6339" w:rsidR="00DC7F05" w:rsidRDefault="007F3823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27" w:name="_Hlk94282568"/>
      <w:r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bookmarkEnd w:id="27"/>
      <w:r>
        <w:rPr>
          <w:rFonts w:asciiTheme="majorBidi" w:hAnsiTheme="majorBidi" w:cstheme="majorBidi" w:hint="cs"/>
          <w:sz w:val="28"/>
          <w:szCs w:val="28"/>
          <w:cs/>
        </w:rPr>
        <w:t>จำ</w:t>
      </w:r>
      <w:r w:rsidR="00DC7F05" w:rsidRPr="007F3823">
        <w:rPr>
          <w:rFonts w:asciiTheme="majorBidi" w:hAnsiTheme="majorBidi" w:cstheme="majorBidi"/>
          <w:sz w:val="28"/>
          <w:szCs w:val="28"/>
          <w:cs/>
        </w:rPr>
        <w:t>กัดความเสี่ยงด้านเครดิตของลูกหนี้การค้าด้วยการกำหนดระยะเวลา</w:t>
      </w:r>
      <w:r w:rsidR="00C40CDD">
        <w:rPr>
          <w:rFonts w:asciiTheme="majorBidi" w:hAnsiTheme="majorBidi" w:cstheme="majorBidi" w:hint="cs"/>
          <w:sz w:val="28"/>
          <w:szCs w:val="28"/>
          <w:cs/>
        </w:rPr>
        <w:t>ค้างชำระ</w:t>
      </w:r>
      <w:r w:rsidR="00DC7F05" w:rsidRPr="007F3823">
        <w:rPr>
          <w:rFonts w:asciiTheme="majorBidi" w:hAnsiTheme="majorBidi" w:cstheme="majorBidi"/>
          <w:sz w:val="28"/>
          <w:szCs w:val="28"/>
          <w:cs/>
        </w:rPr>
        <w:t>การจ่ายชำระสูง</w:t>
      </w:r>
      <w:r w:rsidR="00DC7F05" w:rsidRPr="00E30E9C">
        <w:rPr>
          <w:rFonts w:asciiTheme="majorBidi" w:hAnsiTheme="majorBidi" w:cstheme="majorBidi"/>
          <w:sz w:val="28"/>
          <w:szCs w:val="28"/>
          <w:cs/>
        </w:rPr>
        <w:t xml:space="preserve">สุดที่ </w:t>
      </w:r>
      <w:r w:rsidR="00E30E9C">
        <w:rPr>
          <w:rFonts w:asciiTheme="majorBidi" w:hAnsiTheme="majorBidi" w:cstheme="majorBidi"/>
          <w:sz w:val="28"/>
          <w:szCs w:val="28"/>
        </w:rPr>
        <w:t xml:space="preserve">90 </w:t>
      </w:r>
      <w:r w:rsidR="00E30E9C">
        <w:rPr>
          <w:rFonts w:asciiTheme="majorBidi" w:hAnsiTheme="majorBidi" w:cstheme="majorBidi" w:hint="cs"/>
          <w:sz w:val="28"/>
          <w:szCs w:val="28"/>
          <w:cs/>
        </w:rPr>
        <w:t>วัน</w:t>
      </w:r>
      <w:r w:rsidR="00DC7F05" w:rsidRPr="007F3823">
        <w:rPr>
          <w:rFonts w:asciiTheme="majorBidi" w:hAnsiTheme="majorBidi" w:cstheme="majorBidi"/>
          <w:sz w:val="28"/>
          <w:szCs w:val="28"/>
          <w:cs/>
        </w:rPr>
        <w:t xml:space="preserve">และมีการติดตามยอดคงค้างของลูกหนี้การค้าอย่างสม่ำเสมอ </w:t>
      </w:r>
      <w:bookmarkStart w:id="28" w:name="_Hlk59433075"/>
      <w:r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DC7F05" w:rsidRPr="007F3823">
        <w:rPr>
          <w:rFonts w:asciiTheme="majorBidi" w:hAnsiTheme="majorBidi" w:cstheme="majorBidi"/>
          <w:sz w:val="28"/>
          <w:szCs w:val="28"/>
          <w:cs/>
        </w:rPr>
        <w:t xml:space="preserve">พิจารณาการด้อยค่าทุกวันสิ้นรอบระยะเวลารายงาน </w:t>
      </w:r>
      <w:r w:rsidR="00495367">
        <w:rPr>
          <w:rFonts w:asciiTheme="majorBidi" w:hAnsiTheme="majorBidi" w:cstheme="majorBidi"/>
          <w:sz w:val="28"/>
          <w:szCs w:val="28"/>
        </w:rPr>
        <w:br/>
      </w:r>
      <w:r w:rsidR="00DC7F05" w:rsidRPr="007F3823">
        <w:rPr>
          <w:rFonts w:asciiTheme="majorBidi" w:hAnsiTheme="majorBidi" w:cstheme="majorBidi"/>
          <w:sz w:val="28"/>
          <w:szCs w:val="28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="00DC7F05" w:rsidRPr="00E30E9C">
        <w:rPr>
          <w:rFonts w:asciiTheme="majorBidi" w:hAnsiTheme="majorBidi" w:cstheme="majorBidi"/>
          <w:sz w:val="28"/>
          <w:szCs w:val="28"/>
          <w:cs/>
        </w:rPr>
        <w:t>สำหรับลูกหนี้แต่ละราย</w:t>
      </w:r>
      <w:bookmarkEnd w:id="28"/>
      <w:r w:rsidR="00DC7F05" w:rsidRPr="007F3823">
        <w:rPr>
          <w:rFonts w:asciiTheme="majorBidi" w:hAnsiTheme="majorBidi" w:cstheme="majorBidi"/>
          <w:sz w:val="28"/>
          <w:szCs w:val="28"/>
          <w:cs/>
        </w:rPr>
        <w:t>และสะท้อน</w:t>
      </w:r>
      <w:r w:rsidR="00DC7F05" w:rsidRPr="007F3823">
        <w:rPr>
          <w:rFonts w:asciiTheme="majorBidi" w:hAnsiTheme="majorBidi" w:cstheme="majorBidi" w:hint="cs"/>
          <w:sz w:val="28"/>
          <w:szCs w:val="28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</w:t>
      </w:r>
      <w:r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DC7F05" w:rsidRPr="007F3823">
        <w:rPr>
          <w:rFonts w:asciiTheme="majorBidi" w:hAnsiTheme="majorBidi" w:cstheme="majorBidi" w:hint="cs"/>
          <w:sz w:val="28"/>
          <w:szCs w:val="28"/>
          <w:cs/>
        </w:rPr>
        <w:t>ที่มีต่อสภาวะเศรษฐกิจตลอดอายุที่คาดการณ์ไว้ของลูกหนี้</w:t>
      </w:r>
    </w:p>
    <w:p w14:paraId="7A85AFB5" w14:textId="77777777" w:rsidR="00DC7F05" w:rsidRDefault="00DC7F05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D0B761" w14:textId="559688F3" w:rsidR="005741A4" w:rsidRDefault="005741A4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กลุ่มบริษัทมีนโยบายป้องกันความเสี่ยงด้านเครดิตที่เกี่ยวเนื่องกับลูกหนี้ โดยกลุ่มบริษัทมีนโยบายการให้สินเชื่อที่ระมัดระวัง  และการกำหนดวิธีการชำระเงินจากการให้สินเชื่อเช่าซื้อ</w:t>
      </w:r>
      <w:r w:rsidR="007F382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การซื้อสิทธิเรียกร้อง </w:t>
      </w:r>
      <w:r w:rsidR="007F3823">
        <w:rPr>
          <w:rFonts w:asciiTheme="majorBidi" w:hAnsiTheme="majorBidi" w:cstheme="majorBidi" w:hint="cs"/>
          <w:sz w:val="28"/>
          <w:szCs w:val="28"/>
          <w:cs/>
        </w:rPr>
        <w:t xml:space="preserve">และเงินให้สินเชื่ออื่น </w:t>
      </w:r>
      <w:r>
        <w:rPr>
          <w:rFonts w:asciiTheme="majorBidi" w:hAnsiTheme="majorBidi" w:cstheme="majorBidi" w:hint="cs"/>
          <w:sz w:val="28"/>
          <w:szCs w:val="28"/>
          <w:cs/>
        </w:rPr>
        <w:t>ดังนั้นกลุ่มบริษัทจึงคาดว่าจะไม่ได้รับความเสียหายจากการเรียกชำระหนี้จากลูกหนี้เหล่า</w:t>
      </w:r>
      <w:r w:rsidR="005B4EDD">
        <w:rPr>
          <w:rFonts w:asciiTheme="majorBidi" w:hAnsiTheme="majorBidi" w:cstheme="majorBidi" w:hint="cs"/>
          <w:sz w:val="28"/>
          <w:szCs w:val="28"/>
          <w:cs/>
        </w:rPr>
        <w:t>นั้น</w:t>
      </w:r>
      <w:r>
        <w:rPr>
          <w:rFonts w:asciiTheme="majorBidi" w:hAnsiTheme="majorBidi" w:cstheme="majorBidi" w:hint="cs"/>
          <w:sz w:val="28"/>
          <w:szCs w:val="28"/>
          <w:cs/>
        </w:rPr>
        <w:t>เกินกว่าจำนวนที่ได้บันทึกค่าเผื่อ</w:t>
      </w:r>
      <w:r w:rsidR="007F3823"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>ผลขาดทุนด้านเครดิต</w:t>
      </w:r>
      <w:r w:rsidRPr="00BC0049">
        <w:rPr>
          <w:rFonts w:asciiTheme="majorBidi" w:hAnsiTheme="majorBidi" w:cstheme="majorBidi" w:hint="cs"/>
          <w:sz w:val="28"/>
          <w:szCs w:val="28"/>
          <w:cs/>
        </w:rPr>
        <w:t>ที่คาดว่าจะเกิดขึ้น</w:t>
      </w:r>
    </w:p>
    <w:p w14:paraId="0B10ACDF" w14:textId="19C48B48" w:rsidR="007F3823" w:rsidRDefault="007F3823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1FF956" w14:textId="457DCBF7" w:rsidR="007F3823" w:rsidRDefault="007F3823" w:rsidP="0095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ข้อมูลเกี่ยวกับลูกหนี้ตามสัญญาเช่าซื้อ ลูกหนี้การซื้อสิทธิเรียกร้อง และลูกหนี้เงินให้สินเชื่ออื่น เปิดเผยในหมายเหตุ </w:t>
      </w:r>
      <w:r w:rsidR="0076449A">
        <w:rPr>
          <w:rFonts w:asciiTheme="majorBidi" w:hAnsiTheme="majorBidi" w:cstheme="majorBidi"/>
          <w:sz w:val="28"/>
          <w:szCs w:val="28"/>
          <w:cs/>
        </w:rPr>
        <w:br/>
      </w:r>
      <w:r w:rsidR="00F643F6">
        <w:rPr>
          <w:rFonts w:asciiTheme="majorBidi" w:hAnsiTheme="majorBidi" w:cstheme="majorBidi"/>
          <w:sz w:val="28"/>
          <w:szCs w:val="28"/>
        </w:rPr>
        <w:t>7</w:t>
      </w:r>
      <w:r>
        <w:rPr>
          <w:rFonts w:asciiTheme="majorBidi" w:hAnsiTheme="majorBidi" w:cstheme="majorBidi"/>
          <w:sz w:val="28"/>
          <w:szCs w:val="28"/>
        </w:rPr>
        <w:t xml:space="preserve">, </w:t>
      </w:r>
      <w:r w:rsidR="00F643F6">
        <w:rPr>
          <w:rFonts w:asciiTheme="majorBidi" w:hAnsiTheme="majorBidi" w:cstheme="majorBidi"/>
          <w:sz w:val="28"/>
          <w:szCs w:val="28"/>
        </w:rPr>
        <w:t>8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F643F6">
        <w:rPr>
          <w:rFonts w:asciiTheme="majorBidi" w:hAnsiTheme="majorBidi" w:cstheme="majorBidi"/>
          <w:sz w:val="28"/>
          <w:szCs w:val="28"/>
        </w:rPr>
        <w:t>9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</w:p>
    <w:p w14:paraId="65C77727" w14:textId="77777777" w:rsidR="00EC79A7" w:rsidRPr="005C0BB2" w:rsidRDefault="00EC79A7" w:rsidP="006F3B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BA38B99" w14:textId="130D0407" w:rsidR="00AB2BD1" w:rsidRPr="00F643F6" w:rsidRDefault="00AB2BD1" w:rsidP="00AB2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643F6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หลักประกันและส่วนปรับปรุงด้านเครคิตอื่น</w:t>
      </w:r>
    </w:p>
    <w:p w14:paraId="1E10BB96" w14:textId="77777777" w:rsidR="00AB2BD1" w:rsidRPr="005C0BB2" w:rsidRDefault="00AB2BD1" w:rsidP="00AB2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2F1B1C" w14:textId="771F4ED8" w:rsidR="00AB2BD1" w:rsidRDefault="00AB2BD1" w:rsidP="00AB2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นอกจากการพิจารณาคุณภาพด้าน</w:t>
      </w:r>
      <w:r w:rsidR="000867B7">
        <w:rPr>
          <w:rFonts w:asciiTheme="majorBidi" w:hAnsiTheme="majorBidi" w:cstheme="majorBidi" w:hint="cs"/>
          <w:sz w:val="28"/>
          <w:szCs w:val="28"/>
          <w:cs/>
        </w:rPr>
        <w:t>เครดิต</w:t>
      </w:r>
      <w:r w:rsidRPr="005C0BB2">
        <w:rPr>
          <w:rFonts w:asciiTheme="majorBidi" w:hAnsiTheme="majorBidi" w:cstheme="majorBidi"/>
          <w:sz w:val="28"/>
          <w:szCs w:val="28"/>
          <w:cs/>
        </w:rPr>
        <w:t>ของคู่สัญญาผ่านการ</w:t>
      </w:r>
      <w:r w:rsidR="00EC79A7">
        <w:rPr>
          <w:rFonts w:asciiTheme="majorBidi" w:hAnsiTheme="majorBidi" w:cstheme="majorBidi" w:hint="cs"/>
          <w:sz w:val="28"/>
          <w:szCs w:val="28"/>
          <w:cs/>
        </w:rPr>
        <w:t>วิเคราะห์สินเชื่อแล้ว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กลุ่ม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ด้านเครดิตที่อาจเกิดขึ้นกับกลุ่มบริษัท </w:t>
      </w:r>
    </w:p>
    <w:p w14:paraId="0720B9C5" w14:textId="77777777" w:rsidR="00CA328A" w:rsidRPr="005C0BB2" w:rsidRDefault="00CA328A" w:rsidP="00AB2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2FF9A8" w14:textId="777BA7D1" w:rsidR="00AB2BD1" w:rsidRPr="005C0BB2" w:rsidRDefault="00AB2BD1" w:rsidP="00AB2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สำหรับการค้ำประกัน </w:t>
      </w:r>
      <w:r w:rsidR="00EC79A7">
        <w:rPr>
          <w:rFonts w:asciiTheme="majorBidi" w:hAnsiTheme="majorBidi" w:cstheme="majorBidi" w:hint="cs"/>
          <w:sz w:val="28"/>
          <w:szCs w:val="28"/>
          <w:cs/>
        </w:rPr>
        <w:t>กระบวน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การในการวิเคราะห์ความน่าเชื่อถือทางด้านเครดิตของผู้ค้ำประกันต้องสอดคล้องกับกระบวนการการประเมินเครดิตของลูกหนี้ </w:t>
      </w:r>
    </w:p>
    <w:p w14:paraId="14C960A3" w14:textId="77777777" w:rsidR="00AB2BD1" w:rsidRPr="005C0BB2" w:rsidRDefault="00AB2BD1" w:rsidP="00AB2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D21C076" w14:textId="6BEA258F" w:rsidR="00FD3D9C" w:rsidRPr="005C0BB2" w:rsidRDefault="00217771" w:rsidP="00AB2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ตารางต่อไปนี้แสดงหลักประกันและส่วนปรับปรุงด้านเครดิตอื่นของแต่ละสินทรัพย์ทางการเงิน 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5C0BB2">
        <w:rPr>
          <w:rFonts w:asciiTheme="majorBidi" w:hAnsiTheme="majorBidi" w:cstheme="majorBidi"/>
          <w:sz w:val="28"/>
          <w:szCs w:val="28"/>
        </w:rPr>
        <w:t>31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5C0BB2">
        <w:rPr>
          <w:rFonts w:asciiTheme="majorBidi" w:hAnsiTheme="majorBidi" w:cstheme="majorBidi"/>
          <w:sz w:val="28"/>
          <w:szCs w:val="28"/>
        </w:rPr>
        <w:t>256</w:t>
      </w:r>
      <w:r w:rsidR="00FE51D2">
        <w:rPr>
          <w:rFonts w:asciiTheme="majorBidi" w:hAnsiTheme="majorBidi" w:cstheme="majorBidi"/>
          <w:sz w:val="28"/>
          <w:szCs w:val="28"/>
        </w:rPr>
        <w:t>4</w:t>
      </w:r>
      <w:r w:rsidR="004C628F">
        <w:rPr>
          <w:rFonts w:asciiTheme="majorBidi" w:hAnsiTheme="majorBidi" w:cstheme="majorBidi"/>
          <w:sz w:val="28"/>
          <w:szCs w:val="28"/>
        </w:rPr>
        <w:t xml:space="preserve"> </w:t>
      </w:r>
      <w:r w:rsidR="004C628F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4C628F">
        <w:rPr>
          <w:rFonts w:asciiTheme="majorBidi" w:hAnsiTheme="majorBidi" w:cstheme="majorBidi"/>
          <w:sz w:val="28"/>
          <w:szCs w:val="28"/>
        </w:rPr>
        <w:t>2563</w:t>
      </w:r>
    </w:p>
    <w:p w14:paraId="3AD2A0B7" w14:textId="76B70A0B" w:rsidR="000E3FD0" w:rsidRDefault="000E3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8854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3184"/>
        <w:gridCol w:w="1710"/>
        <w:gridCol w:w="1980"/>
        <w:gridCol w:w="1980"/>
      </w:tblGrid>
      <w:tr w:rsidR="00BE0994" w:rsidRPr="005C0BB2" w14:paraId="4635A898" w14:textId="77777777" w:rsidTr="00FD03B1">
        <w:trPr>
          <w:tblHeader/>
        </w:trPr>
        <w:tc>
          <w:tcPr>
            <w:tcW w:w="3184" w:type="dxa"/>
            <w:shd w:val="clear" w:color="auto" w:fill="auto"/>
            <w:vAlign w:val="center"/>
          </w:tcPr>
          <w:p w14:paraId="44F92CF5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263E7C5C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E0994" w:rsidRPr="005C0BB2" w14:paraId="441B9A3B" w14:textId="77777777" w:rsidTr="00FD03B1">
        <w:trPr>
          <w:tblHeader/>
        </w:trPr>
        <w:tc>
          <w:tcPr>
            <w:tcW w:w="3184" w:type="dxa"/>
            <w:shd w:val="clear" w:color="auto" w:fill="auto"/>
            <w:vAlign w:val="center"/>
            <w:hideMark/>
          </w:tcPr>
          <w:p w14:paraId="13919A86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53E1CF36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18D71DDE" w14:textId="77777777" w:rsidR="00BE0994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0FA1798F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ฐานะเปิดด้านเครดิต</w:t>
            </w:r>
          </w:p>
          <w:p w14:paraId="40C1275C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4D0FC80B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ร้อยละของมูลค่าหลักประกัน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717A1CBE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74ADA18D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</w:t>
            </w:r>
          </w:p>
        </w:tc>
      </w:tr>
      <w:tr w:rsidR="00BE0994" w:rsidRPr="005C0BB2" w14:paraId="1B2AB44F" w14:textId="77777777" w:rsidTr="00FD03B1">
        <w:tc>
          <w:tcPr>
            <w:tcW w:w="3184" w:type="dxa"/>
            <w:shd w:val="clear" w:color="auto" w:fill="auto"/>
            <w:vAlign w:val="center"/>
          </w:tcPr>
          <w:p w14:paraId="71F89495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8691F73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26"/>
                <w:szCs w:val="26"/>
                <w:cs/>
              </w:rPr>
              <w:t>(พันบาท</w:t>
            </w:r>
            <w:r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3E85A6B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26"/>
                <w:szCs w:val="26"/>
                <w:cs/>
              </w:rPr>
              <w:t>(</w:t>
            </w:r>
            <w:r w:rsidRPr="007A2844">
              <w:rPr>
                <w:rFonts w:asciiTheme="majorBidi" w:eastAsia="Times New Roman" w:hAnsiTheme="majorBidi" w:cstheme="majorBidi" w:hint="cs"/>
                <w:i/>
                <w:iCs/>
                <w:sz w:val="26"/>
                <w:szCs w:val="26"/>
                <w:cs/>
              </w:rPr>
              <w:t>ร้อยละ</w:t>
            </w:r>
            <w:r>
              <w:rPr>
                <w:rFonts w:asciiTheme="majorBidi" w:eastAsia="Times New Roman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3E173F8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BE0994" w:rsidRPr="005C0BB2" w14:paraId="25D06A86" w14:textId="77777777" w:rsidTr="00FD03B1">
        <w:tc>
          <w:tcPr>
            <w:tcW w:w="3184" w:type="dxa"/>
            <w:shd w:val="clear" w:color="auto" w:fill="auto"/>
            <w:vAlign w:val="center"/>
          </w:tcPr>
          <w:p w14:paraId="5053EB8D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0248B"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31 </w:t>
            </w:r>
            <w:r w:rsidRPr="00E0248B">
              <w:rPr>
                <w:rFonts w:ascii="Angsana New" w:eastAsia="Angsana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ธันวาคม</w:t>
            </w:r>
            <w:r>
              <w:rPr>
                <w:rFonts w:ascii="Angsana New" w:eastAsia="Angsana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E806A8C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F844D08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718C1361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BE0994" w:rsidRPr="005C0BB2" w14:paraId="382943E1" w14:textId="77777777" w:rsidTr="00FD03B1">
        <w:tc>
          <w:tcPr>
            <w:tcW w:w="3184" w:type="dxa"/>
            <w:shd w:val="clear" w:color="auto" w:fill="auto"/>
            <w:vAlign w:val="center"/>
          </w:tcPr>
          <w:p w14:paraId="47935AF0" w14:textId="504F2C35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  <w:r w:rsidR="008B0D7D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E62FA0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B14953B" w14:textId="6C8B5925" w:rsidR="00BE0994" w:rsidRPr="005C0BB2" w:rsidRDefault="00EB6BA6" w:rsidP="00E75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F84D35">
              <w:rPr>
                <w:rFonts w:asciiTheme="majorBidi" w:eastAsia="Times New Roman" w:hAnsiTheme="majorBidi" w:cstheme="majorBidi"/>
                <w:sz w:val="26"/>
                <w:szCs w:val="26"/>
              </w:rPr>
              <w:t>,239,031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FADF5C9" w14:textId="3C6A1111" w:rsidR="00BE0994" w:rsidRPr="005C0BB2" w:rsidRDefault="00F84D35" w:rsidP="00E75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132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FBB1BE1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ยานพาหนะ </w:t>
            </w:r>
          </w:p>
        </w:tc>
      </w:tr>
      <w:tr w:rsidR="00BE0994" w:rsidRPr="005C0BB2" w14:paraId="2633D4BA" w14:textId="77777777" w:rsidTr="00FD03B1">
        <w:tc>
          <w:tcPr>
            <w:tcW w:w="3184" w:type="dxa"/>
            <w:shd w:val="clear" w:color="auto" w:fill="auto"/>
          </w:tcPr>
          <w:p w14:paraId="221DF0F9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10" w:type="dxa"/>
            <w:shd w:val="clear" w:color="auto" w:fill="auto"/>
          </w:tcPr>
          <w:p w14:paraId="71B238F3" w14:textId="6F86A35A" w:rsidR="00BE0994" w:rsidRPr="00D928A6" w:rsidRDefault="00F84D35" w:rsidP="00E75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11,928</w:t>
            </w:r>
          </w:p>
        </w:tc>
        <w:tc>
          <w:tcPr>
            <w:tcW w:w="1980" w:type="dxa"/>
            <w:shd w:val="clear" w:color="auto" w:fill="auto"/>
          </w:tcPr>
          <w:p w14:paraId="5D3FC0D4" w14:textId="4C1D7EA2" w:rsidR="00BE0994" w:rsidRPr="005C0BB2" w:rsidRDefault="00F84D35" w:rsidP="00E75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337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1D57D46" w14:textId="77777777" w:rsidR="00BE0994" w:rsidRPr="00177D4B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BE0994" w14:paraId="256DDA37" w14:textId="77777777" w:rsidTr="00FD03B1">
        <w:tc>
          <w:tcPr>
            <w:tcW w:w="3184" w:type="dxa"/>
            <w:shd w:val="clear" w:color="auto" w:fill="auto"/>
            <w:vAlign w:val="center"/>
          </w:tcPr>
          <w:p w14:paraId="2D74A56F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EFB6033" w14:textId="479CFE3C" w:rsidR="00BE0994" w:rsidRPr="00D928A6" w:rsidRDefault="00CA3F8D" w:rsidP="00E75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3,893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CA66C4E" w14:textId="41F4B0F7" w:rsidR="00BE0994" w:rsidRPr="00D928A6" w:rsidRDefault="00CA3F8D" w:rsidP="00CA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34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795B5D7" w14:textId="77777777" w:rsidR="00BE0994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ไม่มี</w:t>
            </w:r>
          </w:p>
        </w:tc>
      </w:tr>
      <w:tr w:rsidR="00BE0994" w:rsidRPr="005C0BB2" w14:paraId="6F9FC943" w14:textId="77777777" w:rsidTr="00FD03B1">
        <w:trPr>
          <w:trHeight w:val="60"/>
        </w:trPr>
        <w:tc>
          <w:tcPr>
            <w:tcW w:w="3184" w:type="dxa"/>
            <w:shd w:val="clear" w:color="auto" w:fill="auto"/>
            <w:vAlign w:val="center"/>
          </w:tcPr>
          <w:p w14:paraId="0259330C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ลูกหนี้อื่น - </w:t>
            </w:r>
            <w:r w:rsidRPr="005C0BB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ลูกหนี้เงินให้สินเชื่ออื่น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62FA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307F647" w14:textId="5B34C6BA" w:rsidR="00BE0994" w:rsidRPr="005C0BB2" w:rsidRDefault="00CA3F8D" w:rsidP="00E75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184,384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37FCDFF" w14:textId="5257092B" w:rsidR="00BE0994" w:rsidRPr="005C0BB2" w:rsidRDefault="00CA3F8D" w:rsidP="00CA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25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90E9610" w14:textId="77777777" w:rsidR="00BE0994" w:rsidRPr="005C0BB2" w:rsidRDefault="00BE099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ที่ดิน และยานพาหนะ</w:t>
            </w:r>
          </w:p>
        </w:tc>
      </w:tr>
      <w:tr w:rsidR="00D31704" w:rsidRPr="005C0BB2" w14:paraId="7B3EFA19" w14:textId="77777777" w:rsidTr="00FD03B1">
        <w:trPr>
          <w:trHeight w:val="60"/>
        </w:trPr>
        <w:tc>
          <w:tcPr>
            <w:tcW w:w="3184" w:type="dxa"/>
            <w:shd w:val="clear" w:color="auto" w:fill="auto"/>
            <w:vAlign w:val="center"/>
          </w:tcPr>
          <w:p w14:paraId="5CBB7D39" w14:textId="77777777" w:rsidR="00D31704" w:rsidRDefault="00D3170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FBFD770" w14:textId="77777777" w:rsidR="00D31704" w:rsidRPr="005C0BB2" w:rsidRDefault="00D3170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1DB8B476" w14:textId="77777777" w:rsidR="00D31704" w:rsidRPr="005C0BB2" w:rsidRDefault="00D3170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43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1EFE55D" w14:textId="77777777" w:rsidR="00D31704" w:rsidRPr="005C0BB2" w:rsidRDefault="00D31704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D31704" w:rsidRPr="005C0BB2" w14:paraId="245365B8" w14:textId="77777777" w:rsidTr="00FD03B1">
        <w:trPr>
          <w:trHeight w:val="60"/>
        </w:trPr>
        <w:tc>
          <w:tcPr>
            <w:tcW w:w="3184" w:type="dxa"/>
            <w:shd w:val="clear" w:color="auto" w:fill="auto"/>
            <w:vAlign w:val="center"/>
          </w:tcPr>
          <w:p w14:paraId="04D2DC5E" w14:textId="66F33A0B" w:rsidR="00D31704" w:rsidRDefault="00D31704" w:rsidP="00D31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E0248B"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31 </w:t>
            </w:r>
            <w:r w:rsidRPr="00E0248B">
              <w:rPr>
                <w:rFonts w:ascii="Angsana New" w:eastAsia="Angsana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ธันวาคม</w:t>
            </w:r>
            <w:r>
              <w:rPr>
                <w:rFonts w:ascii="Angsana New" w:eastAsia="Angsana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="003A6754"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85CBACC" w14:textId="77777777" w:rsidR="00D31704" w:rsidRPr="005C0BB2" w:rsidRDefault="00D31704" w:rsidP="00D31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0876E3E1" w14:textId="77777777" w:rsidR="00D31704" w:rsidRPr="005C0BB2" w:rsidRDefault="00D31704" w:rsidP="00D31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43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410D1F4" w14:textId="77777777" w:rsidR="00D31704" w:rsidRPr="005C0BB2" w:rsidRDefault="00D31704" w:rsidP="00D31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D31704" w:rsidRPr="005C0BB2" w14:paraId="37F7F710" w14:textId="77777777" w:rsidTr="00FD03B1">
        <w:trPr>
          <w:trHeight w:val="60"/>
        </w:trPr>
        <w:tc>
          <w:tcPr>
            <w:tcW w:w="3184" w:type="dxa"/>
            <w:shd w:val="clear" w:color="auto" w:fill="auto"/>
            <w:vAlign w:val="center"/>
          </w:tcPr>
          <w:p w14:paraId="3A0D7EB4" w14:textId="218DD3C8" w:rsidR="00D31704" w:rsidRDefault="00D31704" w:rsidP="00D31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E62FA0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2C28F57" w14:textId="7CC25EAE" w:rsidR="00D31704" w:rsidRPr="005C0BB2" w:rsidRDefault="00D31704" w:rsidP="004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1,255,488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D01CF2D" w14:textId="43594249" w:rsidR="00D31704" w:rsidRPr="005C0BB2" w:rsidRDefault="00490955" w:rsidP="004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975D1A1" w14:textId="59025215" w:rsidR="00D31704" w:rsidRPr="005C0BB2" w:rsidRDefault="00D31704" w:rsidP="00D31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ยานพาหนะ </w:t>
            </w:r>
          </w:p>
        </w:tc>
      </w:tr>
      <w:tr w:rsidR="00D31704" w:rsidRPr="005C0BB2" w14:paraId="355D675D" w14:textId="77777777" w:rsidTr="00FD03B1">
        <w:trPr>
          <w:trHeight w:val="60"/>
        </w:trPr>
        <w:tc>
          <w:tcPr>
            <w:tcW w:w="3184" w:type="dxa"/>
            <w:shd w:val="clear" w:color="auto" w:fill="auto"/>
          </w:tcPr>
          <w:p w14:paraId="3ECDF81B" w14:textId="4913D2D5" w:rsidR="00D31704" w:rsidRDefault="00D31704" w:rsidP="00D31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10" w:type="dxa"/>
            <w:shd w:val="clear" w:color="auto" w:fill="auto"/>
          </w:tcPr>
          <w:p w14:paraId="7EB3EEBC" w14:textId="219E2086" w:rsidR="00D31704" w:rsidRPr="005C0BB2" w:rsidRDefault="00D31704" w:rsidP="004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1,174</w:t>
            </w:r>
          </w:p>
        </w:tc>
        <w:tc>
          <w:tcPr>
            <w:tcW w:w="1980" w:type="dxa"/>
            <w:shd w:val="clear" w:color="auto" w:fill="auto"/>
          </w:tcPr>
          <w:p w14:paraId="57DA94B6" w14:textId="5250C7F4" w:rsidR="00D31704" w:rsidRPr="005C0BB2" w:rsidRDefault="00490955" w:rsidP="004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34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787F20A" w14:textId="188C221A" w:rsidR="00D31704" w:rsidRPr="005C0BB2" w:rsidRDefault="00D31704" w:rsidP="00D31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D31704" w:rsidRPr="005C0BB2" w14:paraId="5C1726F2" w14:textId="77777777" w:rsidTr="00FD03B1">
        <w:trPr>
          <w:trHeight w:val="60"/>
        </w:trPr>
        <w:tc>
          <w:tcPr>
            <w:tcW w:w="3184" w:type="dxa"/>
            <w:shd w:val="clear" w:color="auto" w:fill="auto"/>
            <w:vAlign w:val="center"/>
          </w:tcPr>
          <w:p w14:paraId="5B532CD5" w14:textId="5305086D" w:rsidR="00D31704" w:rsidRDefault="00D31704" w:rsidP="00D31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0EBBD40" w14:textId="32F599B7" w:rsidR="00D31704" w:rsidRPr="005C0BB2" w:rsidRDefault="00D31704" w:rsidP="004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6,359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EC7F9E0" w14:textId="0013C8E4" w:rsidR="00D31704" w:rsidRPr="005C0BB2" w:rsidRDefault="00490955" w:rsidP="004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34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8C9ADA4" w14:textId="0321144B" w:rsidR="00D31704" w:rsidRPr="005C0BB2" w:rsidRDefault="00D31704" w:rsidP="00D31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ไม่มี</w:t>
            </w:r>
          </w:p>
        </w:tc>
      </w:tr>
      <w:tr w:rsidR="00D31704" w:rsidRPr="005C0BB2" w14:paraId="64D95F3F" w14:textId="77777777" w:rsidTr="00FD03B1">
        <w:trPr>
          <w:trHeight w:val="60"/>
        </w:trPr>
        <w:tc>
          <w:tcPr>
            <w:tcW w:w="3184" w:type="dxa"/>
            <w:shd w:val="clear" w:color="auto" w:fill="auto"/>
            <w:vAlign w:val="center"/>
          </w:tcPr>
          <w:p w14:paraId="7F3DFEDB" w14:textId="27143ACB" w:rsidR="00D31704" w:rsidRDefault="00D31704" w:rsidP="00D31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ลูกหนี้อื่น - </w:t>
            </w:r>
            <w:r w:rsidRPr="005C0BB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ลูกหนี้เงินให้สินเชื่ออื่น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62FA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8671BD0" w14:textId="42CCD7C7" w:rsidR="00D31704" w:rsidRPr="005C0BB2" w:rsidRDefault="00E2436B" w:rsidP="004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62,889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6A29E9A" w14:textId="6AEE112C" w:rsidR="00D31704" w:rsidRPr="005C0BB2" w:rsidRDefault="00490955" w:rsidP="0049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7AB61F2" w14:textId="4E204468" w:rsidR="00D31704" w:rsidRPr="005C0BB2" w:rsidRDefault="00D31704" w:rsidP="00D31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ที่ดิน และยานพาหนะ</w:t>
            </w:r>
          </w:p>
        </w:tc>
      </w:tr>
    </w:tbl>
    <w:p w14:paraId="407DF896" w14:textId="6D2EE02F" w:rsidR="00015E76" w:rsidRPr="00E62FA0" w:rsidRDefault="007A44FB" w:rsidP="0031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before="24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E62FA0">
        <w:rPr>
          <w:rFonts w:asciiTheme="majorBidi" w:hAnsiTheme="majorBidi" w:cstheme="majorBidi"/>
          <w:sz w:val="24"/>
          <w:szCs w:val="24"/>
          <w:vertAlign w:val="superscript"/>
        </w:rPr>
        <w:t>*</w:t>
      </w:r>
      <w:r w:rsidR="00E62FA0" w:rsidRPr="00E62FA0">
        <w:rPr>
          <w:rFonts w:asciiTheme="majorBidi" w:hAnsiTheme="majorBidi" w:cstheme="majorBidi"/>
          <w:sz w:val="24"/>
          <w:szCs w:val="24"/>
          <w:vertAlign w:val="superscript"/>
        </w:rPr>
        <w:tab/>
      </w:r>
      <w:r w:rsidRPr="00E62FA0">
        <w:rPr>
          <w:rFonts w:asciiTheme="majorBidi" w:hAnsiTheme="majorBidi" w:cstheme="majorBidi" w:hint="cs"/>
          <w:sz w:val="24"/>
          <w:szCs w:val="24"/>
          <w:cs/>
        </w:rPr>
        <w:t>มูลค่าหลักประกันตามการประเมินครั้งล่าสุด</w:t>
      </w:r>
    </w:p>
    <w:p w14:paraId="4ED2BE4E" w14:textId="77777777" w:rsidR="00093FE6" w:rsidRDefault="007A44FB" w:rsidP="0031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  <w:r w:rsidRPr="00E62FA0">
        <w:rPr>
          <w:rFonts w:asciiTheme="majorBidi" w:hAnsiTheme="majorBidi" w:cstheme="majorBidi"/>
          <w:sz w:val="24"/>
          <w:szCs w:val="24"/>
          <w:vertAlign w:val="superscript"/>
        </w:rPr>
        <w:t xml:space="preserve">** </w:t>
      </w:r>
      <w:r w:rsidR="00E62FA0" w:rsidRPr="00E62FA0">
        <w:rPr>
          <w:rFonts w:asciiTheme="majorBidi" w:hAnsiTheme="majorBidi" w:cstheme="majorBidi"/>
          <w:sz w:val="24"/>
          <w:szCs w:val="24"/>
          <w:vertAlign w:val="superscript"/>
        </w:rPr>
        <w:tab/>
      </w:r>
      <w:r w:rsidRPr="00E62FA0">
        <w:rPr>
          <w:rFonts w:asciiTheme="majorBidi" w:hAnsiTheme="majorBidi" w:cstheme="majorBidi" w:hint="cs"/>
          <w:sz w:val="24"/>
          <w:szCs w:val="24"/>
          <w:cs/>
        </w:rPr>
        <w:t>มูลค่าหลักประกัน ณ วันเริ่มต้นสัญญา</w:t>
      </w:r>
    </w:p>
    <w:p w14:paraId="772F1DFB" w14:textId="1ECD03BB" w:rsidR="007A2844" w:rsidRDefault="007A2844" w:rsidP="00E62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6D5BC27" w14:textId="77777777" w:rsidR="0099128D" w:rsidRDefault="0099128D" w:rsidP="00E62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602B756" w14:textId="77777777" w:rsidR="0099128D" w:rsidRDefault="0099128D" w:rsidP="00E62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880661E" w14:textId="77777777" w:rsidR="0099128D" w:rsidRDefault="0099128D" w:rsidP="00E62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7B7FA67" w14:textId="77777777" w:rsidR="0099128D" w:rsidRDefault="0099128D" w:rsidP="00E62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6A1DAF5" w14:textId="77777777" w:rsidR="0099128D" w:rsidRDefault="0099128D" w:rsidP="00E62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8854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3184"/>
        <w:gridCol w:w="1710"/>
        <w:gridCol w:w="1980"/>
        <w:gridCol w:w="1980"/>
      </w:tblGrid>
      <w:tr w:rsidR="0099128D" w:rsidRPr="005C0BB2" w14:paraId="6F62F355" w14:textId="77777777" w:rsidTr="00FD03B1">
        <w:trPr>
          <w:tblHeader/>
        </w:trPr>
        <w:tc>
          <w:tcPr>
            <w:tcW w:w="3184" w:type="dxa"/>
            <w:shd w:val="clear" w:color="auto" w:fill="auto"/>
            <w:vAlign w:val="center"/>
          </w:tcPr>
          <w:p w14:paraId="4130770F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7B5462E5" w14:textId="080006E4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FF42C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99128D" w:rsidRPr="005C0BB2" w14:paraId="2FB57A1C" w14:textId="77777777" w:rsidTr="00FD03B1">
        <w:trPr>
          <w:tblHeader/>
        </w:trPr>
        <w:tc>
          <w:tcPr>
            <w:tcW w:w="3184" w:type="dxa"/>
            <w:shd w:val="clear" w:color="auto" w:fill="auto"/>
            <w:vAlign w:val="center"/>
            <w:hideMark/>
          </w:tcPr>
          <w:p w14:paraId="421E05BB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14CEA889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57243BD4" w14:textId="77777777" w:rsidR="0099128D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2418065D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ฐานะเปิดด้านเครดิต</w:t>
            </w:r>
          </w:p>
          <w:p w14:paraId="48B8E92A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78D5BFC1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ร้อยละของมูลค่าหลักประกัน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3B2A449A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5F969A97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</w:t>
            </w:r>
          </w:p>
        </w:tc>
      </w:tr>
      <w:tr w:rsidR="0099128D" w:rsidRPr="005C0BB2" w14:paraId="76A1160B" w14:textId="77777777" w:rsidTr="00FD03B1">
        <w:tc>
          <w:tcPr>
            <w:tcW w:w="3184" w:type="dxa"/>
            <w:shd w:val="clear" w:color="auto" w:fill="auto"/>
            <w:vAlign w:val="center"/>
          </w:tcPr>
          <w:p w14:paraId="601A432F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A90590F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26"/>
                <w:szCs w:val="26"/>
                <w:cs/>
              </w:rPr>
              <w:t>(พันบาท</w:t>
            </w:r>
            <w:r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EB57F5F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26"/>
                <w:szCs w:val="26"/>
                <w:cs/>
              </w:rPr>
              <w:t>(</w:t>
            </w:r>
            <w:r w:rsidRPr="007A2844">
              <w:rPr>
                <w:rFonts w:asciiTheme="majorBidi" w:eastAsia="Times New Roman" w:hAnsiTheme="majorBidi" w:cstheme="majorBidi" w:hint="cs"/>
                <w:i/>
                <w:iCs/>
                <w:sz w:val="26"/>
                <w:szCs w:val="26"/>
                <w:cs/>
              </w:rPr>
              <w:t>ร้อยละ</w:t>
            </w:r>
            <w:r>
              <w:rPr>
                <w:rFonts w:asciiTheme="majorBidi" w:eastAsia="Times New Roman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3E44111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99128D" w:rsidRPr="005C0BB2" w14:paraId="54D111F1" w14:textId="77777777" w:rsidTr="00FD03B1">
        <w:tc>
          <w:tcPr>
            <w:tcW w:w="3184" w:type="dxa"/>
            <w:shd w:val="clear" w:color="auto" w:fill="auto"/>
            <w:vAlign w:val="center"/>
          </w:tcPr>
          <w:p w14:paraId="1CD7A147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0248B"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31 </w:t>
            </w:r>
            <w:r w:rsidRPr="00E0248B">
              <w:rPr>
                <w:rFonts w:ascii="Angsana New" w:eastAsia="Angsana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ธันวาคม</w:t>
            </w:r>
            <w:r>
              <w:rPr>
                <w:rFonts w:ascii="Angsana New" w:eastAsia="Angsana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752EF3F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63B0FE2E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181410B1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99128D" w:rsidRPr="005C0BB2" w14:paraId="426976D2" w14:textId="77777777" w:rsidTr="00FD03B1">
        <w:tc>
          <w:tcPr>
            <w:tcW w:w="3184" w:type="dxa"/>
            <w:shd w:val="clear" w:color="auto" w:fill="auto"/>
            <w:vAlign w:val="center"/>
          </w:tcPr>
          <w:p w14:paraId="73AA3ADE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E62FA0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4A13B33" w14:textId="13A4EDC9" w:rsidR="0099128D" w:rsidRPr="005C0BB2" w:rsidRDefault="00497878" w:rsidP="00D3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1,247,791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8690ABE" w14:textId="0841DEF4" w:rsidR="0099128D" w:rsidRPr="005C0BB2" w:rsidRDefault="00D3715E" w:rsidP="00D3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132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0CDCE21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ยานพาหนะ </w:t>
            </w:r>
          </w:p>
        </w:tc>
      </w:tr>
      <w:tr w:rsidR="0099128D" w:rsidRPr="005C0BB2" w14:paraId="68CC71F9" w14:textId="77777777" w:rsidTr="00FD03B1">
        <w:tc>
          <w:tcPr>
            <w:tcW w:w="3184" w:type="dxa"/>
            <w:shd w:val="clear" w:color="auto" w:fill="auto"/>
          </w:tcPr>
          <w:p w14:paraId="63001DEB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C0BB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10" w:type="dxa"/>
            <w:shd w:val="clear" w:color="auto" w:fill="auto"/>
          </w:tcPr>
          <w:p w14:paraId="1688B317" w14:textId="3DD98965" w:rsidR="0099128D" w:rsidRPr="00D928A6" w:rsidRDefault="00497878" w:rsidP="00D3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11,928</w:t>
            </w:r>
          </w:p>
        </w:tc>
        <w:tc>
          <w:tcPr>
            <w:tcW w:w="1980" w:type="dxa"/>
            <w:shd w:val="clear" w:color="auto" w:fill="auto"/>
          </w:tcPr>
          <w:p w14:paraId="154B305B" w14:textId="45E45B75" w:rsidR="0099128D" w:rsidRPr="005C0BB2" w:rsidRDefault="00497878" w:rsidP="00D3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337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008AD2FA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99128D" w14:paraId="13F30408" w14:textId="77777777" w:rsidTr="00FD03B1">
        <w:tc>
          <w:tcPr>
            <w:tcW w:w="3184" w:type="dxa"/>
            <w:shd w:val="clear" w:color="auto" w:fill="auto"/>
            <w:vAlign w:val="center"/>
          </w:tcPr>
          <w:p w14:paraId="063D3D4C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6653165" w14:textId="0BA7613D" w:rsidR="0099128D" w:rsidRPr="00D928A6" w:rsidRDefault="00497878" w:rsidP="00D3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3,893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324F704" w14:textId="2F4A0667" w:rsidR="0099128D" w:rsidRPr="00D928A6" w:rsidRDefault="00497878" w:rsidP="00D3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3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C2509BA" w14:textId="77777777" w:rsidR="0099128D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ไม่มี</w:t>
            </w:r>
          </w:p>
        </w:tc>
      </w:tr>
      <w:tr w:rsidR="0099128D" w:rsidRPr="005C0BB2" w14:paraId="52D2199A" w14:textId="77777777" w:rsidTr="00FD03B1">
        <w:trPr>
          <w:trHeight w:val="60"/>
        </w:trPr>
        <w:tc>
          <w:tcPr>
            <w:tcW w:w="3184" w:type="dxa"/>
            <w:shd w:val="clear" w:color="auto" w:fill="auto"/>
            <w:vAlign w:val="center"/>
          </w:tcPr>
          <w:p w14:paraId="74E47C28" w14:textId="77777777" w:rsidR="0099128D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C7BFC1F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3B841930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43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5C71DE1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99128D" w:rsidRPr="005C0BB2" w14:paraId="4CC9DA3C" w14:textId="77777777" w:rsidTr="00FD03B1">
        <w:trPr>
          <w:trHeight w:val="60"/>
        </w:trPr>
        <w:tc>
          <w:tcPr>
            <w:tcW w:w="3184" w:type="dxa"/>
            <w:shd w:val="clear" w:color="auto" w:fill="auto"/>
            <w:vAlign w:val="center"/>
          </w:tcPr>
          <w:p w14:paraId="612D131E" w14:textId="77777777" w:rsidR="0099128D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E0248B"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31 </w:t>
            </w:r>
            <w:r w:rsidRPr="00E0248B">
              <w:rPr>
                <w:rFonts w:ascii="Angsana New" w:eastAsia="Angsana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ธันวาคม</w:t>
            </w:r>
            <w:r>
              <w:rPr>
                <w:rFonts w:ascii="Angsana New" w:eastAsia="Angsana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="Angsana New" w:eastAsia="Angsana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9434E80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6274DDB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43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6CE29DBA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99128D" w:rsidRPr="005C0BB2" w14:paraId="60EFFFD4" w14:textId="77777777" w:rsidTr="00FD03B1">
        <w:trPr>
          <w:trHeight w:val="60"/>
        </w:trPr>
        <w:tc>
          <w:tcPr>
            <w:tcW w:w="3184" w:type="dxa"/>
            <w:shd w:val="clear" w:color="auto" w:fill="auto"/>
            <w:vAlign w:val="center"/>
          </w:tcPr>
          <w:p w14:paraId="76C61EC3" w14:textId="77777777" w:rsidR="0099128D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E62FA0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9971F6B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1,255,488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59D1A06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6FC1CF7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ยานพาหนะ </w:t>
            </w:r>
          </w:p>
        </w:tc>
      </w:tr>
      <w:tr w:rsidR="0099128D" w:rsidRPr="005C0BB2" w14:paraId="20307939" w14:textId="77777777" w:rsidTr="00FD03B1">
        <w:trPr>
          <w:trHeight w:val="60"/>
        </w:trPr>
        <w:tc>
          <w:tcPr>
            <w:tcW w:w="3184" w:type="dxa"/>
            <w:shd w:val="clear" w:color="auto" w:fill="auto"/>
          </w:tcPr>
          <w:p w14:paraId="72364885" w14:textId="77777777" w:rsidR="0099128D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10" w:type="dxa"/>
            <w:shd w:val="clear" w:color="auto" w:fill="auto"/>
          </w:tcPr>
          <w:p w14:paraId="278914B9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1,174</w:t>
            </w:r>
          </w:p>
        </w:tc>
        <w:tc>
          <w:tcPr>
            <w:tcW w:w="1980" w:type="dxa"/>
            <w:shd w:val="clear" w:color="auto" w:fill="auto"/>
          </w:tcPr>
          <w:p w14:paraId="50ECC12B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34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5BB5ECC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99128D" w:rsidRPr="005C0BB2" w14:paraId="5622919B" w14:textId="77777777" w:rsidTr="00FD03B1">
        <w:trPr>
          <w:trHeight w:val="60"/>
        </w:trPr>
        <w:tc>
          <w:tcPr>
            <w:tcW w:w="3184" w:type="dxa"/>
            <w:shd w:val="clear" w:color="auto" w:fill="auto"/>
            <w:vAlign w:val="center"/>
          </w:tcPr>
          <w:p w14:paraId="7EA753A0" w14:textId="77777777" w:rsidR="0099128D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4400BBF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6,359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80F8A82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34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7417B42" w14:textId="77777777" w:rsidR="0099128D" w:rsidRPr="005C0BB2" w:rsidRDefault="0099128D" w:rsidP="00FD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ไม่มี</w:t>
            </w:r>
          </w:p>
        </w:tc>
      </w:tr>
    </w:tbl>
    <w:p w14:paraId="28D6ED9D" w14:textId="77777777" w:rsidR="00314E43" w:rsidRPr="00E62FA0" w:rsidRDefault="00314E43" w:rsidP="0031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before="24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E62FA0">
        <w:rPr>
          <w:rFonts w:asciiTheme="majorBidi" w:hAnsiTheme="majorBidi" w:cstheme="majorBidi"/>
          <w:sz w:val="24"/>
          <w:szCs w:val="24"/>
          <w:vertAlign w:val="superscript"/>
        </w:rPr>
        <w:t>*</w:t>
      </w:r>
      <w:r w:rsidRPr="00E62FA0">
        <w:rPr>
          <w:rFonts w:asciiTheme="majorBidi" w:hAnsiTheme="majorBidi" w:cstheme="majorBidi"/>
          <w:sz w:val="24"/>
          <w:szCs w:val="24"/>
          <w:vertAlign w:val="superscript"/>
        </w:rPr>
        <w:tab/>
      </w:r>
      <w:r w:rsidRPr="00E62FA0">
        <w:rPr>
          <w:rFonts w:asciiTheme="majorBidi" w:hAnsiTheme="majorBidi" w:cstheme="majorBidi" w:hint="cs"/>
          <w:sz w:val="24"/>
          <w:szCs w:val="24"/>
          <w:cs/>
        </w:rPr>
        <w:t>มูลค่าหลักประกันตามการประเมินครั้งล่าสุด</w:t>
      </w:r>
    </w:p>
    <w:p w14:paraId="37146368" w14:textId="77777777" w:rsidR="0099128D" w:rsidRDefault="0099128D" w:rsidP="00E62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91ACCFA" w14:textId="4129AF19" w:rsidR="002345D2" w:rsidRPr="00FB0D41" w:rsidRDefault="002345D2" w:rsidP="0023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0D41">
        <w:rPr>
          <w:rFonts w:asciiTheme="majorBidi" w:hAnsiTheme="majorBidi" w:cstheme="majorBidi"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35951703" w14:textId="77777777" w:rsidR="002345D2" w:rsidRPr="00CA2736" w:rsidRDefault="002345D2" w:rsidP="0023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4364D7D" w14:textId="3B2EBDAE" w:rsidR="002345D2" w:rsidRPr="005C0BB2" w:rsidRDefault="002345D2" w:rsidP="0023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กลุ่มบริษัทมีการติดตามการกระจุกตัวของความเสี่ยงด้านเครดิตตามประเภทของการให้</w:t>
      </w:r>
      <w:r w:rsidR="006B0F61"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 การวิเคราะห์การกระจุกตัวของความเสี่ยงด้านเครดิตสรุปได้ดังนี้</w:t>
      </w:r>
    </w:p>
    <w:p w14:paraId="5DF9E67C" w14:textId="570C043A" w:rsidR="00015E76" w:rsidRPr="00CA2736" w:rsidRDefault="00015E76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420"/>
        <w:gridCol w:w="1350"/>
        <w:gridCol w:w="1440"/>
        <w:gridCol w:w="1440"/>
        <w:gridCol w:w="1440"/>
      </w:tblGrid>
      <w:tr w:rsidR="00004BF1" w:rsidRPr="001917B4" w14:paraId="74925241" w14:textId="74E121D9" w:rsidTr="0098490B">
        <w:trPr>
          <w:trHeight w:val="64"/>
          <w:tblHeader/>
        </w:trPr>
        <w:tc>
          <w:tcPr>
            <w:tcW w:w="3420" w:type="dxa"/>
            <w:shd w:val="clear" w:color="auto" w:fill="auto"/>
            <w:hideMark/>
          </w:tcPr>
          <w:p w14:paraId="455FF495" w14:textId="77777777" w:rsidR="00004BF1" w:rsidRPr="001917B4" w:rsidRDefault="00004BF1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917B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670" w:type="dxa"/>
            <w:gridSpan w:val="4"/>
          </w:tcPr>
          <w:p w14:paraId="7BDC7033" w14:textId="19EF3D43" w:rsidR="00004BF1" w:rsidRPr="001917B4" w:rsidRDefault="00004BF1" w:rsidP="002824E7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6351F" w:rsidRPr="001917B4" w14:paraId="66D66F32" w14:textId="77777777" w:rsidTr="006B0F61">
        <w:trPr>
          <w:trHeight w:val="64"/>
          <w:tblHeader/>
        </w:trPr>
        <w:tc>
          <w:tcPr>
            <w:tcW w:w="3420" w:type="dxa"/>
            <w:shd w:val="clear" w:color="auto" w:fill="auto"/>
          </w:tcPr>
          <w:p w14:paraId="12828436" w14:textId="77777777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46E550B" w14:textId="77777777" w:rsidR="00A6351F" w:rsidRPr="001917B4" w:rsidRDefault="00A6351F" w:rsidP="00A6351F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3416C04B" w14:textId="07C143C4" w:rsidR="00A6351F" w:rsidRPr="001917B4" w:rsidRDefault="00A6351F" w:rsidP="00A6351F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440" w:type="dxa"/>
            <w:vAlign w:val="bottom"/>
          </w:tcPr>
          <w:p w14:paraId="67DBCB52" w14:textId="1C517598" w:rsidR="00A6351F" w:rsidRPr="001917B4" w:rsidRDefault="00A6351F" w:rsidP="00A6351F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40" w:type="dxa"/>
          </w:tcPr>
          <w:p w14:paraId="78FB19C9" w14:textId="77777777" w:rsidR="00A6351F" w:rsidRPr="001917B4" w:rsidRDefault="00A6351F" w:rsidP="00A6351F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ลูกหนี้อื่น -</w:t>
            </w:r>
          </w:p>
          <w:p w14:paraId="7613ECF7" w14:textId="54192B91" w:rsidR="00A6351F" w:rsidRPr="001917B4" w:rsidRDefault="00A6351F" w:rsidP="00A6351F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ผ่อน</w:t>
            </w: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ชำระค่าเบี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้</w:t>
            </w: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ยประกัน</w:t>
            </w:r>
          </w:p>
        </w:tc>
        <w:tc>
          <w:tcPr>
            <w:tcW w:w="1440" w:type="dxa"/>
          </w:tcPr>
          <w:p w14:paraId="0BF665C5" w14:textId="77777777" w:rsidR="00A6351F" w:rsidRPr="001917B4" w:rsidRDefault="00A6351F" w:rsidP="00A6351F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ลูกหนี้อื่น -</w:t>
            </w:r>
          </w:p>
          <w:p w14:paraId="7576BA4F" w14:textId="06AAE16E" w:rsidR="00A6351F" w:rsidRPr="001917B4" w:rsidRDefault="00A6351F" w:rsidP="00A6351F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</w:tr>
      <w:tr w:rsidR="00A6351F" w:rsidRPr="001917B4" w14:paraId="7788EB99" w14:textId="52C943CC" w:rsidTr="0098490B">
        <w:trPr>
          <w:trHeight w:val="359"/>
          <w:tblHeader/>
        </w:trPr>
        <w:tc>
          <w:tcPr>
            <w:tcW w:w="3420" w:type="dxa"/>
            <w:shd w:val="clear" w:color="auto" w:fill="auto"/>
            <w:vAlign w:val="center"/>
          </w:tcPr>
          <w:p w14:paraId="2C6A6EB7" w14:textId="77777777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0E3AB8E9" w14:textId="7DCC5B6C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6351F" w:rsidRPr="001917B4" w14:paraId="09DFD784" w14:textId="7DD48747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  <w:hideMark/>
          </w:tcPr>
          <w:p w14:paraId="5AC336C1" w14:textId="02E40197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1917B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917B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FE51D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0E1872CB" w14:textId="77777777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AF87FB4" w14:textId="77777777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FA250F" w14:textId="77777777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569751" w14:textId="11E226E0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6351F" w:rsidRPr="001917B4" w14:paraId="03653D00" w14:textId="5DF7E740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  <w:hideMark/>
          </w:tcPr>
          <w:p w14:paraId="6B5BA7F6" w14:textId="77777777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</w:tcPr>
          <w:p w14:paraId="36476D5F" w14:textId="21DDCE51" w:rsidR="00A6351F" w:rsidRPr="001917B4" w:rsidRDefault="008265FC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1,239,031</w:t>
            </w:r>
          </w:p>
        </w:tc>
        <w:tc>
          <w:tcPr>
            <w:tcW w:w="1440" w:type="dxa"/>
            <w:vAlign w:val="center"/>
          </w:tcPr>
          <w:p w14:paraId="6D3BA9A7" w14:textId="3A3CEFFC" w:rsidR="00A6351F" w:rsidRPr="001917B4" w:rsidRDefault="00866FF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11,92</w:t>
            </w:r>
            <w:r w:rsidR="009A08B5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7C94CF77" w14:textId="6BA5669C" w:rsidR="00A6351F" w:rsidRPr="001917B4" w:rsidRDefault="00575171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3,8</w:t>
            </w:r>
            <w:r w:rsidR="00176EA9">
              <w:rPr>
                <w:rFonts w:asciiTheme="majorBidi" w:eastAsia="Times New Roman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440" w:type="dxa"/>
          </w:tcPr>
          <w:p w14:paraId="0A6F6083" w14:textId="414DE857" w:rsidR="00A6351F" w:rsidRPr="001917B4" w:rsidRDefault="000764D6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18</w:t>
            </w:r>
            <w:r w:rsidR="002C2123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176EA9">
              <w:rPr>
                <w:rFonts w:asciiTheme="majorBidi" w:eastAsia="Times New Roman" w:hAnsiTheme="majorBidi" w:cstheme="majorBidi"/>
                <w:sz w:val="28"/>
                <w:szCs w:val="28"/>
              </w:rPr>
              <w:t>384</w:t>
            </w:r>
          </w:p>
        </w:tc>
      </w:tr>
      <w:tr w:rsidR="00A6351F" w:rsidRPr="001917B4" w14:paraId="1A178573" w14:textId="6DD64865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  <w:hideMark/>
          </w:tcPr>
          <w:p w14:paraId="5DE1E8B0" w14:textId="77777777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A890EA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3CC26D7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FFD76B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A43D7B" w14:textId="73E80B21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6351F" w:rsidRPr="001917B4" w14:paraId="74037D9B" w14:textId="47D77C03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136743B4" w14:textId="62001944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การกระจุกตัว</w:t>
            </w:r>
          </w:p>
        </w:tc>
        <w:tc>
          <w:tcPr>
            <w:tcW w:w="1350" w:type="dxa"/>
          </w:tcPr>
          <w:p w14:paraId="7B9D0955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27C03E1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CDAED4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BD613F" w14:textId="1CF7E30A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B1C1A" w:rsidRPr="001917B4" w14:paraId="67D78684" w14:textId="77777777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4A8580AA" w14:textId="773DBEE7" w:rsidR="00DB1C1A" w:rsidRPr="001917B4" w:rsidRDefault="00DB1C1A" w:rsidP="00DB1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วิสาหกิจขนาดกลางและย่อม</w:t>
            </w:r>
          </w:p>
        </w:tc>
        <w:tc>
          <w:tcPr>
            <w:tcW w:w="1350" w:type="dxa"/>
          </w:tcPr>
          <w:p w14:paraId="7EA5CA01" w14:textId="77777777" w:rsidR="00DB1C1A" w:rsidRPr="001917B4" w:rsidRDefault="00DB1C1A" w:rsidP="00DB1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9438DD0" w14:textId="77777777" w:rsidR="00DB1C1A" w:rsidRPr="001917B4" w:rsidRDefault="00DB1C1A" w:rsidP="00DB1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A42B5E" w14:textId="77777777" w:rsidR="00DB1C1A" w:rsidRPr="001917B4" w:rsidRDefault="00DB1C1A" w:rsidP="00DB1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20A7F1" w14:textId="77777777" w:rsidR="00DB1C1A" w:rsidRPr="001917B4" w:rsidRDefault="00DB1C1A" w:rsidP="00DB1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44B1D" w:rsidRPr="001917B4" w14:paraId="26A89EAA" w14:textId="77777777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677AB561" w14:textId="73B063B9" w:rsidR="00044B1D" w:rsidRPr="001917B4" w:rsidRDefault="00DB1C1A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 xml:space="preserve">    </w:t>
            </w:r>
            <w:r w:rsidR="00044B1D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การสาธารณูปโภคและบริการ</w:t>
            </w:r>
          </w:p>
        </w:tc>
        <w:tc>
          <w:tcPr>
            <w:tcW w:w="1350" w:type="dxa"/>
          </w:tcPr>
          <w:p w14:paraId="698D2BB8" w14:textId="6E8509AC" w:rsidR="00044B1D" w:rsidRPr="001917B4" w:rsidRDefault="00FD2951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73,350</w:t>
            </w:r>
          </w:p>
        </w:tc>
        <w:tc>
          <w:tcPr>
            <w:tcW w:w="1440" w:type="dxa"/>
            <w:vAlign w:val="center"/>
          </w:tcPr>
          <w:p w14:paraId="67D317BE" w14:textId="2180AA36" w:rsidR="00044B1D" w:rsidRPr="001917B4" w:rsidRDefault="009A08B5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11,928</w:t>
            </w:r>
          </w:p>
        </w:tc>
        <w:tc>
          <w:tcPr>
            <w:tcW w:w="1440" w:type="dxa"/>
          </w:tcPr>
          <w:p w14:paraId="2842D56D" w14:textId="7F959EC4" w:rsidR="00044B1D" w:rsidRPr="001917B4" w:rsidRDefault="00442B38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70284AD" w14:textId="4214307C" w:rsidR="00044B1D" w:rsidRPr="001917B4" w:rsidRDefault="000764D6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44,701</w:t>
            </w:r>
          </w:p>
        </w:tc>
      </w:tr>
      <w:tr w:rsidR="00A6351F" w:rsidRPr="001917B4" w14:paraId="26C2FB84" w14:textId="77777777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3591A7BD" w14:textId="6DB2D5C0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ลูกหนี้รายย่อย</w:t>
            </w:r>
          </w:p>
        </w:tc>
        <w:tc>
          <w:tcPr>
            <w:tcW w:w="1350" w:type="dxa"/>
          </w:tcPr>
          <w:p w14:paraId="2FDCDE78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74F6F25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67B834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1293F6" w14:textId="77777777" w:rsidR="00A6351F" w:rsidRPr="001917B4" w:rsidRDefault="00A6351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6351F" w:rsidRPr="001917B4" w14:paraId="5B86A813" w14:textId="77777777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484FC55D" w14:textId="3C1A343A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ab/>
              <w:t>ผู้ประกอบการรถแท็กซี่</w:t>
            </w:r>
          </w:p>
        </w:tc>
        <w:tc>
          <w:tcPr>
            <w:tcW w:w="1350" w:type="dxa"/>
          </w:tcPr>
          <w:p w14:paraId="37536A36" w14:textId="62505ED1" w:rsidR="00A6351F" w:rsidRPr="001917B4" w:rsidRDefault="00FD2951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1,084,480</w:t>
            </w:r>
          </w:p>
        </w:tc>
        <w:tc>
          <w:tcPr>
            <w:tcW w:w="1440" w:type="dxa"/>
            <w:vAlign w:val="center"/>
          </w:tcPr>
          <w:p w14:paraId="161E62E6" w14:textId="600EA72B" w:rsidR="00A6351F" w:rsidRPr="001917B4" w:rsidRDefault="009A08B5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6C4DDC2" w14:textId="2DA4A54A" w:rsidR="00A6351F" w:rsidRPr="001917B4" w:rsidRDefault="00442B38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3,8</w:t>
            </w:r>
            <w:r w:rsidR="00176EA9">
              <w:rPr>
                <w:rFonts w:asciiTheme="majorBidi" w:eastAsia="Times New Roman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440" w:type="dxa"/>
          </w:tcPr>
          <w:p w14:paraId="697C2AE6" w14:textId="1B94D945" w:rsidR="00A6351F" w:rsidRPr="001917B4" w:rsidRDefault="000764D6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A6351F" w:rsidRPr="001917B4" w14:paraId="64518F9A" w14:textId="199AAEC2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5F4960E2" w14:textId="00BF2B61" w:rsidR="00A6351F" w:rsidRPr="001917B4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ลูกหนี้รายย่อยอื่น ๆ</w:t>
            </w:r>
          </w:p>
        </w:tc>
        <w:tc>
          <w:tcPr>
            <w:tcW w:w="1350" w:type="dxa"/>
          </w:tcPr>
          <w:p w14:paraId="1D16A55B" w14:textId="1363016E" w:rsidR="00A6351F" w:rsidRPr="001917B4" w:rsidRDefault="00866FFF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81,201</w:t>
            </w:r>
          </w:p>
        </w:tc>
        <w:tc>
          <w:tcPr>
            <w:tcW w:w="1440" w:type="dxa"/>
            <w:vAlign w:val="center"/>
          </w:tcPr>
          <w:p w14:paraId="08D25314" w14:textId="2D2FF663" w:rsidR="00A6351F" w:rsidRPr="001917B4" w:rsidRDefault="009A08B5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508DDB2" w14:textId="29F8B419" w:rsidR="00A6351F" w:rsidRPr="001917B4" w:rsidRDefault="00442B38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E2F0CF6" w14:textId="027DEF43" w:rsidR="00A6351F" w:rsidRPr="001917B4" w:rsidRDefault="000764D6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13</w:t>
            </w:r>
            <w:r w:rsidR="00314E35">
              <w:rPr>
                <w:rFonts w:asciiTheme="majorBidi" w:eastAsia="Times New Roman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165D16">
              <w:rPr>
                <w:rFonts w:asciiTheme="majorBidi" w:eastAsia="Times New Roman" w:hAnsiTheme="majorBidi" w:cstheme="majorBidi"/>
                <w:sz w:val="28"/>
                <w:szCs w:val="28"/>
              </w:rPr>
              <w:t>683</w:t>
            </w:r>
          </w:p>
        </w:tc>
      </w:tr>
      <w:tr w:rsidR="000764D6" w:rsidRPr="001917B4" w14:paraId="4880F604" w14:textId="77777777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34514890" w14:textId="77777777" w:rsidR="000764D6" w:rsidRDefault="000764D6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D598226" w14:textId="77777777" w:rsidR="000764D6" w:rsidRDefault="000764D6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DE2AA5E" w14:textId="77777777" w:rsidR="000764D6" w:rsidRDefault="000764D6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AECBB0" w14:textId="77777777" w:rsidR="000764D6" w:rsidRDefault="000764D6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C8FC39" w14:textId="77777777" w:rsidR="000764D6" w:rsidRDefault="000764D6" w:rsidP="00D3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4E3DC7" w:rsidRPr="001917B4" w14:paraId="546DA8D8" w14:textId="77777777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500B2193" w14:textId="6CC15D45" w:rsidR="004E3DC7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5" w:hangingChars="161" w:hanging="453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>31</w:t>
            </w:r>
            <w:r w:rsidRPr="001917B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917B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5613D7A6" w14:textId="77777777" w:rsidR="004E3DC7" w:rsidRPr="001917B4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244CD93" w14:textId="77777777" w:rsidR="004E3DC7" w:rsidRPr="001917B4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8F6B2D" w14:textId="77777777" w:rsidR="004E3DC7" w:rsidRPr="001917B4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0F70F7" w14:textId="77777777" w:rsidR="004E3DC7" w:rsidRPr="001917B4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4E3DC7" w:rsidRPr="001917B4" w14:paraId="49BAF7F2" w14:textId="77777777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1C4DF6A2" w14:textId="12C6284B" w:rsidR="004E3DC7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</w:tcPr>
          <w:p w14:paraId="75FB788B" w14:textId="148B6D4D" w:rsidR="004E3DC7" w:rsidRPr="001917B4" w:rsidRDefault="00EB5DDF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1,255,488</w:t>
            </w:r>
          </w:p>
        </w:tc>
        <w:tc>
          <w:tcPr>
            <w:tcW w:w="1440" w:type="dxa"/>
            <w:vAlign w:val="center"/>
          </w:tcPr>
          <w:p w14:paraId="4B4C6894" w14:textId="6A354364" w:rsidR="004E3DC7" w:rsidRPr="001917B4" w:rsidRDefault="00EB5DDF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1440" w:type="dxa"/>
          </w:tcPr>
          <w:p w14:paraId="4D54C7D0" w14:textId="0698BE98" w:rsidR="004E3DC7" w:rsidRPr="001917B4" w:rsidRDefault="00EB5DDF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6,359</w:t>
            </w:r>
          </w:p>
        </w:tc>
        <w:tc>
          <w:tcPr>
            <w:tcW w:w="1440" w:type="dxa"/>
          </w:tcPr>
          <w:p w14:paraId="48824C6E" w14:textId="4AB2760C" w:rsidR="004E3DC7" w:rsidRPr="001917B4" w:rsidRDefault="00EB5DDF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62,889</w:t>
            </w:r>
          </w:p>
        </w:tc>
      </w:tr>
      <w:tr w:rsidR="004E3DC7" w:rsidRPr="001917B4" w14:paraId="3FDE178A" w14:textId="77777777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083E95B8" w14:textId="77777777" w:rsidR="004E3DC7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40255D2" w14:textId="77777777" w:rsidR="004E3DC7" w:rsidRPr="001917B4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8A3408A" w14:textId="77777777" w:rsidR="004E3DC7" w:rsidRPr="001917B4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EFD383" w14:textId="77777777" w:rsidR="004E3DC7" w:rsidRPr="001917B4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921937" w14:textId="77777777" w:rsidR="004E3DC7" w:rsidRPr="001917B4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4E3DC7" w:rsidRPr="001917B4" w14:paraId="5E1F2270" w14:textId="77777777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5FDC5DBC" w14:textId="57047A5F" w:rsidR="004E3DC7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การกระจุกตัว</w:t>
            </w:r>
          </w:p>
        </w:tc>
        <w:tc>
          <w:tcPr>
            <w:tcW w:w="1350" w:type="dxa"/>
          </w:tcPr>
          <w:p w14:paraId="2404D847" w14:textId="77777777" w:rsidR="004E3DC7" w:rsidRPr="001917B4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8E9F39B" w14:textId="77777777" w:rsidR="004E3DC7" w:rsidRPr="001917B4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337D03" w14:textId="77777777" w:rsidR="004E3DC7" w:rsidRPr="001917B4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4FD806" w14:textId="77777777" w:rsidR="004E3DC7" w:rsidRPr="001917B4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4E3DC7" w:rsidRPr="001917B4" w14:paraId="5CF0B474" w14:textId="77777777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6B790EBB" w14:textId="3FB98FBC" w:rsidR="004E3DC7" w:rsidRDefault="00151BB0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4E3DC7"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วิสาหกิจขนาดกลางและย่อม</w:t>
            </w:r>
          </w:p>
        </w:tc>
        <w:tc>
          <w:tcPr>
            <w:tcW w:w="1350" w:type="dxa"/>
          </w:tcPr>
          <w:p w14:paraId="1E37194B" w14:textId="77777777" w:rsidR="004E3DC7" w:rsidRPr="001917B4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2D20160" w14:textId="77777777" w:rsidR="004E3DC7" w:rsidRPr="001917B4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8BA362" w14:textId="77777777" w:rsidR="004E3DC7" w:rsidRPr="001917B4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07A278" w14:textId="77777777" w:rsidR="004E3DC7" w:rsidRPr="001917B4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4E3DC7" w:rsidRPr="001917B4" w14:paraId="0B3E0E54" w14:textId="77777777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19479E55" w14:textId="7F06D721" w:rsidR="004E3DC7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 xml:space="preserve">     </w:t>
            </w:r>
            <w:r w:rsidR="00151B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การสาธารณูปโภคและบริการ</w:t>
            </w:r>
          </w:p>
        </w:tc>
        <w:tc>
          <w:tcPr>
            <w:tcW w:w="1350" w:type="dxa"/>
          </w:tcPr>
          <w:p w14:paraId="6B91F4B3" w14:textId="1F4DFFE3" w:rsidR="004E3DC7" w:rsidRPr="001917B4" w:rsidRDefault="004B01EE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40,792</w:t>
            </w:r>
          </w:p>
        </w:tc>
        <w:tc>
          <w:tcPr>
            <w:tcW w:w="1440" w:type="dxa"/>
            <w:vAlign w:val="center"/>
          </w:tcPr>
          <w:p w14:paraId="59655E5A" w14:textId="6C7898A4" w:rsidR="004E3DC7" w:rsidRPr="001917B4" w:rsidRDefault="004B01EE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1440" w:type="dxa"/>
          </w:tcPr>
          <w:p w14:paraId="20E18F1E" w14:textId="6984C51C" w:rsidR="004E3DC7" w:rsidRPr="001917B4" w:rsidRDefault="004B01EE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83C455F" w14:textId="3E97E93A" w:rsidR="004E3DC7" w:rsidRPr="001917B4" w:rsidRDefault="004B01EE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3,715</w:t>
            </w:r>
          </w:p>
        </w:tc>
      </w:tr>
      <w:tr w:rsidR="004E3DC7" w:rsidRPr="001917B4" w14:paraId="6481B98B" w14:textId="77777777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59902C51" w14:textId="0F07173F" w:rsidR="004E3DC7" w:rsidRDefault="00151BB0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4E3DC7"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ลูกหนี้รายย่อย</w:t>
            </w:r>
          </w:p>
        </w:tc>
        <w:tc>
          <w:tcPr>
            <w:tcW w:w="1350" w:type="dxa"/>
          </w:tcPr>
          <w:p w14:paraId="0B00FB5E" w14:textId="77777777" w:rsidR="004E3DC7" w:rsidRPr="001917B4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FB7F3C1" w14:textId="77777777" w:rsidR="004E3DC7" w:rsidRPr="001917B4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0F0C35" w14:textId="77777777" w:rsidR="004E3DC7" w:rsidRPr="001917B4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53FF9B" w14:textId="77777777" w:rsidR="004E3DC7" w:rsidRPr="001917B4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4E3DC7" w:rsidRPr="001917B4" w14:paraId="32A2CFE6" w14:textId="77777777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5FB7FA56" w14:textId="54FFCEDA" w:rsidR="004E3DC7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ab/>
              <w:t>ผู้ประกอบการรถแท็กซี่</w:t>
            </w:r>
          </w:p>
        </w:tc>
        <w:tc>
          <w:tcPr>
            <w:tcW w:w="1350" w:type="dxa"/>
          </w:tcPr>
          <w:p w14:paraId="300BA436" w14:textId="2768E080" w:rsidR="004E3DC7" w:rsidRPr="001917B4" w:rsidRDefault="004B01EE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1,131,275</w:t>
            </w:r>
          </w:p>
        </w:tc>
        <w:tc>
          <w:tcPr>
            <w:tcW w:w="1440" w:type="dxa"/>
            <w:vAlign w:val="center"/>
          </w:tcPr>
          <w:p w14:paraId="49A785D5" w14:textId="7366C542" w:rsidR="004E3DC7" w:rsidRPr="001917B4" w:rsidRDefault="004B01EE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AC60A88" w14:textId="03DE984B" w:rsidR="004E3DC7" w:rsidRPr="001917B4" w:rsidRDefault="004B01EE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6,359</w:t>
            </w:r>
          </w:p>
        </w:tc>
        <w:tc>
          <w:tcPr>
            <w:tcW w:w="1440" w:type="dxa"/>
          </w:tcPr>
          <w:p w14:paraId="5A8EC830" w14:textId="69DD707F" w:rsidR="004E3DC7" w:rsidRPr="001917B4" w:rsidRDefault="004B01EE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4E3DC7" w:rsidRPr="001917B4" w14:paraId="303CD50E" w14:textId="77777777" w:rsidTr="006B0F61">
        <w:trPr>
          <w:trHeight w:val="359"/>
        </w:trPr>
        <w:tc>
          <w:tcPr>
            <w:tcW w:w="3420" w:type="dxa"/>
            <w:shd w:val="clear" w:color="auto" w:fill="auto"/>
            <w:vAlign w:val="center"/>
          </w:tcPr>
          <w:p w14:paraId="2B0E8B10" w14:textId="74AF544A" w:rsidR="004E3DC7" w:rsidRDefault="004E3DC7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ลูกหนี้รายย่อยอื่น ๆ</w:t>
            </w:r>
          </w:p>
        </w:tc>
        <w:tc>
          <w:tcPr>
            <w:tcW w:w="1350" w:type="dxa"/>
          </w:tcPr>
          <w:p w14:paraId="67F9BCDA" w14:textId="749E2E65" w:rsidR="004E3DC7" w:rsidRPr="001917B4" w:rsidRDefault="004B01EE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83,421</w:t>
            </w:r>
          </w:p>
        </w:tc>
        <w:tc>
          <w:tcPr>
            <w:tcW w:w="1440" w:type="dxa"/>
            <w:vAlign w:val="center"/>
          </w:tcPr>
          <w:p w14:paraId="72CEE171" w14:textId="48AA7CD2" w:rsidR="004E3DC7" w:rsidRPr="001917B4" w:rsidRDefault="004B01EE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5AB9B9F" w14:textId="0D85164B" w:rsidR="004E3DC7" w:rsidRPr="001917B4" w:rsidRDefault="004B01EE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37DE813" w14:textId="7D16AC50" w:rsidR="004E3DC7" w:rsidRPr="001917B4" w:rsidRDefault="004B01EE" w:rsidP="004E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59,174</w:t>
            </w:r>
          </w:p>
        </w:tc>
      </w:tr>
    </w:tbl>
    <w:p w14:paraId="57F7AE88" w14:textId="01A6CA3B" w:rsidR="001917B4" w:rsidRPr="00CA2736" w:rsidRDefault="00191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i/>
          <w:iCs/>
          <w:spacing w:val="-2"/>
          <w:sz w:val="20"/>
          <w:szCs w:val="20"/>
          <w:cs/>
          <w:lang w:eastAsia="en-GB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54"/>
        <w:gridCol w:w="1347"/>
        <w:gridCol w:w="1549"/>
        <w:gridCol w:w="1440"/>
      </w:tblGrid>
      <w:tr w:rsidR="001917B4" w:rsidRPr="001917B4" w14:paraId="12F2CD6E" w14:textId="77777777" w:rsidTr="008F5F29">
        <w:trPr>
          <w:trHeight w:val="64"/>
          <w:tblHeader/>
        </w:trPr>
        <w:tc>
          <w:tcPr>
            <w:tcW w:w="4754" w:type="dxa"/>
            <w:shd w:val="clear" w:color="auto" w:fill="auto"/>
            <w:hideMark/>
          </w:tcPr>
          <w:p w14:paraId="6AE74772" w14:textId="77777777" w:rsidR="001917B4" w:rsidRPr="001917B4" w:rsidRDefault="001917B4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917B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4336" w:type="dxa"/>
            <w:gridSpan w:val="3"/>
          </w:tcPr>
          <w:p w14:paraId="45ACD84D" w14:textId="2D87A1BF" w:rsidR="001917B4" w:rsidRPr="001917B4" w:rsidRDefault="001917B4" w:rsidP="0098490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6351F" w:rsidRPr="001917B4" w14:paraId="5A4DCDF5" w14:textId="77777777" w:rsidTr="008F5F29">
        <w:trPr>
          <w:trHeight w:val="64"/>
          <w:tblHeader/>
        </w:trPr>
        <w:tc>
          <w:tcPr>
            <w:tcW w:w="4754" w:type="dxa"/>
            <w:shd w:val="clear" w:color="auto" w:fill="auto"/>
          </w:tcPr>
          <w:p w14:paraId="07BFA512" w14:textId="77777777" w:rsidR="00A6351F" w:rsidRPr="001917B4" w:rsidRDefault="00A6351F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</w:tcPr>
          <w:p w14:paraId="5E2C482D" w14:textId="77777777" w:rsidR="00A6351F" w:rsidRPr="001917B4" w:rsidRDefault="00A6351F" w:rsidP="0098490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3D9DFBB" w14:textId="77777777" w:rsidR="00A6351F" w:rsidRPr="001917B4" w:rsidRDefault="00A6351F" w:rsidP="0098490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549" w:type="dxa"/>
            <w:vAlign w:val="bottom"/>
          </w:tcPr>
          <w:p w14:paraId="3868ECAA" w14:textId="77777777" w:rsidR="00A6351F" w:rsidRPr="001917B4" w:rsidRDefault="00A6351F" w:rsidP="0098490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40" w:type="dxa"/>
          </w:tcPr>
          <w:p w14:paraId="2C4C0688" w14:textId="77777777" w:rsidR="00A6351F" w:rsidRPr="001917B4" w:rsidRDefault="00A6351F" w:rsidP="0098490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ลูกหนี้อื่น -</w:t>
            </w:r>
          </w:p>
          <w:p w14:paraId="7BA361E6" w14:textId="040997C1" w:rsidR="00A6351F" w:rsidRPr="001917B4" w:rsidRDefault="00A6351F" w:rsidP="0098490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ผ่อนชำระค่าเบี้ยประกัน</w:t>
            </w:r>
          </w:p>
        </w:tc>
      </w:tr>
      <w:tr w:rsidR="001917B4" w:rsidRPr="001917B4" w14:paraId="4814F043" w14:textId="77777777" w:rsidTr="008F5F29">
        <w:trPr>
          <w:trHeight w:val="359"/>
          <w:tblHeader/>
        </w:trPr>
        <w:tc>
          <w:tcPr>
            <w:tcW w:w="4754" w:type="dxa"/>
            <w:shd w:val="clear" w:color="auto" w:fill="auto"/>
            <w:vAlign w:val="center"/>
          </w:tcPr>
          <w:p w14:paraId="75E321F8" w14:textId="77777777" w:rsidR="001917B4" w:rsidRPr="001917B4" w:rsidRDefault="001917B4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336" w:type="dxa"/>
            <w:gridSpan w:val="3"/>
          </w:tcPr>
          <w:p w14:paraId="259B0B80" w14:textId="77777777" w:rsidR="001917B4" w:rsidRPr="001917B4" w:rsidRDefault="001917B4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6351F" w:rsidRPr="001917B4" w14:paraId="5B13402B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  <w:hideMark/>
          </w:tcPr>
          <w:p w14:paraId="66520E1C" w14:textId="4241E013" w:rsidR="00A6351F" w:rsidRPr="001917B4" w:rsidRDefault="00A6351F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1917B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917B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FE51D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347" w:type="dxa"/>
          </w:tcPr>
          <w:p w14:paraId="74F424DB" w14:textId="77777777" w:rsidR="00A6351F" w:rsidRPr="001917B4" w:rsidRDefault="00A6351F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5536D9D9" w14:textId="77777777" w:rsidR="00A6351F" w:rsidRPr="001917B4" w:rsidRDefault="00A6351F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503013" w14:textId="77777777" w:rsidR="00A6351F" w:rsidRPr="001917B4" w:rsidRDefault="00A6351F" w:rsidP="009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66C5D" w:rsidRPr="001917B4" w14:paraId="2C579395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  <w:hideMark/>
          </w:tcPr>
          <w:p w14:paraId="0C91943C" w14:textId="77777777" w:rsidR="00266C5D" w:rsidRPr="001917B4" w:rsidRDefault="00266C5D" w:rsidP="00266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47" w:type="dxa"/>
          </w:tcPr>
          <w:p w14:paraId="47F06769" w14:textId="57C8117A" w:rsidR="00266C5D" w:rsidRPr="001917B4" w:rsidRDefault="00EF076C" w:rsidP="0090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1,247,791</w:t>
            </w:r>
          </w:p>
        </w:tc>
        <w:tc>
          <w:tcPr>
            <w:tcW w:w="1549" w:type="dxa"/>
            <w:vAlign w:val="center"/>
          </w:tcPr>
          <w:p w14:paraId="6CBC0806" w14:textId="62BE8865" w:rsidR="00266C5D" w:rsidRPr="001917B4" w:rsidRDefault="00EF076C" w:rsidP="0090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11,928</w:t>
            </w:r>
          </w:p>
        </w:tc>
        <w:tc>
          <w:tcPr>
            <w:tcW w:w="1440" w:type="dxa"/>
          </w:tcPr>
          <w:p w14:paraId="048CC911" w14:textId="1223CEE7" w:rsidR="00266C5D" w:rsidRPr="001917B4" w:rsidRDefault="00EF076C" w:rsidP="0079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3,893</w:t>
            </w:r>
          </w:p>
        </w:tc>
      </w:tr>
      <w:tr w:rsidR="00266C5D" w:rsidRPr="001917B4" w14:paraId="75098469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  <w:hideMark/>
          </w:tcPr>
          <w:p w14:paraId="36C5951E" w14:textId="77777777" w:rsidR="00266C5D" w:rsidRPr="001917B4" w:rsidRDefault="00266C5D" w:rsidP="00266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</w:tcPr>
          <w:p w14:paraId="54F67F82" w14:textId="77777777" w:rsidR="00266C5D" w:rsidRPr="001917B4" w:rsidRDefault="00266C5D" w:rsidP="0090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0F866F61" w14:textId="77777777" w:rsidR="00266C5D" w:rsidRPr="001917B4" w:rsidRDefault="00266C5D" w:rsidP="0090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6B84DA" w14:textId="77777777" w:rsidR="00266C5D" w:rsidRPr="001917B4" w:rsidRDefault="00266C5D" w:rsidP="0079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66C5D" w:rsidRPr="001917B4" w14:paraId="5F943D32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092994C7" w14:textId="77777777" w:rsidR="00266C5D" w:rsidRPr="001917B4" w:rsidRDefault="00266C5D" w:rsidP="00266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การกระจุกตัว</w:t>
            </w:r>
          </w:p>
        </w:tc>
        <w:tc>
          <w:tcPr>
            <w:tcW w:w="1347" w:type="dxa"/>
          </w:tcPr>
          <w:p w14:paraId="1B3D47AC" w14:textId="77777777" w:rsidR="00266C5D" w:rsidRPr="001917B4" w:rsidRDefault="00266C5D" w:rsidP="0090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18F35FDD" w14:textId="77777777" w:rsidR="00266C5D" w:rsidRPr="001917B4" w:rsidRDefault="00266C5D" w:rsidP="0090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B1549C" w14:textId="77777777" w:rsidR="00266C5D" w:rsidRPr="001917B4" w:rsidRDefault="00266C5D" w:rsidP="0079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66C5D" w:rsidRPr="001917B4" w14:paraId="42D37C43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54FC9B14" w14:textId="77777777" w:rsidR="00266C5D" w:rsidRPr="001917B4" w:rsidRDefault="00266C5D" w:rsidP="00266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วิสาหกิจขนาดกลางและย่อม</w:t>
            </w:r>
          </w:p>
        </w:tc>
        <w:tc>
          <w:tcPr>
            <w:tcW w:w="1347" w:type="dxa"/>
          </w:tcPr>
          <w:p w14:paraId="79D62807" w14:textId="77777777" w:rsidR="00266C5D" w:rsidRPr="001917B4" w:rsidRDefault="00266C5D" w:rsidP="0090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27CA859D" w14:textId="77777777" w:rsidR="00266C5D" w:rsidRPr="001917B4" w:rsidRDefault="00266C5D" w:rsidP="00900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748F42" w14:textId="77777777" w:rsidR="00266C5D" w:rsidRPr="001917B4" w:rsidRDefault="00266C5D" w:rsidP="0079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8F5F29" w:rsidRPr="001917B4" w14:paraId="2BBCEBB4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1FC1D616" w14:textId="77777777" w:rsidR="008F5F29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127" w:left="431" w:hangingChars="72" w:hanging="20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ab/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อุต</w:t>
            </w: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สาหกรรมการผลิตและการพาณิชย์</w:t>
            </w:r>
          </w:p>
          <w:p w14:paraId="4652F74C" w14:textId="6A3EBC31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127" w:left="431" w:hangingChars="72" w:hanging="20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ab/>
            </w: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การสาธารณูปโภคและบริการ</w:t>
            </w:r>
          </w:p>
        </w:tc>
        <w:tc>
          <w:tcPr>
            <w:tcW w:w="1347" w:type="dxa"/>
          </w:tcPr>
          <w:p w14:paraId="19B18351" w14:textId="77777777" w:rsidR="008F5F29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77E5FA18" w14:textId="1A308ECE" w:rsidR="008F5F29" w:rsidRPr="001917B4" w:rsidRDefault="00DB1C1A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73,350</w:t>
            </w:r>
          </w:p>
        </w:tc>
        <w:tc>
          <w:tcPr>
            <w:tcW w:w="1549" w:type="dxa"/>
            <w:vAlign w:val="center"/>
          </w:tcPr>
          <w:p w14:paraId="4D51CDF1" w14:textId="77777777" w:rsidR="008F5F29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4CB8629B" w14:textId="3D32DA7B" w:rsidR="008F5F29" w:rsidRPr="001917B4" w:rsidRDefault="00DB1C1A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11,928</w:t>
            </w:r>
          </w:p>
        </w:tc>
        <w:tc>
          <w:tcPr>
            <w:tcW w:w="1440" w:type="dxa"/>
          </w:tcPr>
          <w:p w14:paraId="58637478" w14:textId="77777777" w:rsidR="008F5F29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58AB9FC3" w14:textId="7A7816CD" w:rsidR="008F5F29" w:rsidRPr="001917B4" w:rsidRDefault="00DB1C1A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8F5F29" w:rsidRPr="001917B4" w14:paraId="6C7D0123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09AB2B6A" w14:textId="3070A306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ลูกหนี้รายย่อย</w:t>
            </w:r>
          </w:p>
        </w:tc>
        <w:tc>
          <w:tcPr>
            <w:tcW w:w="1347" w:type="dxa"/>
          </w:tcPr>
          <w:p w14:paraId="06AD3EE1" w14:textId="77777777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3F51E826" w14:textId="77777777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43CC4D" w14:textId="77777777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8F5F29" w:rsidRPr="001917B4" w14:paraId="221A3949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12A19208" w14:textId="77777777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ab/>
              <w:t>ผู้ประกอบการรถแท็กซี่</w:t>
            </w:r>
          </w:p>
        </w:tc>
        <w:tc>
          <w:tcPr>
            <w:tcW w:w="1347" w:type="dxa"/>
          </w:tcPr>
          <w:p w14:paraId="5B6BE930" w14:textId="22AFA50D" w:rsidR="008F5F29" w:rsidRPr="001917B4" w:rsidRDefault="00DB1C1A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1,093,240</w:t>
            </w:r>
          </w:p>
        </w:tc>
        <w:tc>
          <w:tcPr>
            <w:tcW w:w="1549" w:type="dxa"/>
            <w:vAlign w:val="center"/>
          </w:tcPr>
          <w:p w14:paraId="55DDBDB0" w14:textId="01044DD8" w:rsidR="008F5F29" w:rsidRPr="001917B4" w:rsidRDefault="00DB1C1A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6C2EE51" w14:textId="4D0AC659" w:rsidR="008F5F29" w:rsidRPr="001917B4" w:rsidRDefault="00DB1C1A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3,893</w:t>
            </w:r>
          </w:p>
        </w:tc>
      </w:tr>
      <w:tr w:rsidR="008F5F29" w:rsidRPr="001917B4" w14:paraId="2E6ACB5A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631460C9" w14:textId="20D5DBF4" w:rsidR="008F5F29" w:rsidRPr="001917B4" w:rsidRDefault="008F5F29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ลูกหนี้รายย่อยอื่น ๆ</w:t>
            </w:r>
          </w:p>
        </w:tc>
        <w:tc>
          <w:tcPr>
            <w:tcW w:w="1347" w:type="dxa"/>
          </w:tcPr>
          <w:p w14:paraId="1FD1F2DC" w14:textId="35C7F9A8" w:rsidR="008F5F29" w:rsidRPr="001917B4" w:rsidRDefault="00DB1C1A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81,201</w:t>
            </w:r>
          </w:p>
        </w:tc>
        <w:tc>
          <w:tcPr>
            <w:tcW w:w="1549" w:type="dxa"/>
            <w:vAlign w:val="center"/>
          </w:tcPr>
          <w:p w14:paraId="545EB4B7" w14:textId="2AF77259" w:rsidR="008F5F29" w:rsidRPr="001917B4" w:rsidRDefault="00DB1C1A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047C5AB" w14:textId="31681BD9" w:rsidR="008F5F29" w:rsidRPr="001917B4" w:rsidRDefault="00DB1C1A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2F236C" w:rsidRPr="001917B4" w14:paraId="29B747CA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3F275E8D" w14:textId="77777777" w:rsidR="002F236C" w:rsidRDefault="002F236C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64631DB0" w14:textId="77777777" w:rsidR="002F236C" w:rsidRPr="001917B4" w:rsidRDefault="002F236C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4976DA4E" w14:textId="77777777" w:rsidR="002F236C" w:rsidRPr="001917B4" w:rsidRDefault="002F236C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A1B55B" w14:textId="77777777" w:rsidR="002F236C" w:rsidRPr="001917B4" w:rsidRDefault="002F236C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F236C" w:rsidRPr="001917B4" w14:paraId="3DB155BC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7749E13A" w14:textId="77777777" w:rsidR="002F236C" w:rsidRDefault="002F236C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68526DE5" w14:textId="77777777" w:rsidR="002F236C" w:rsidRPr="001917B4" w:rsidRDefault="002F236C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3D4EE5E6" w14:textId="77777777" w:rsidR="002F236C" w:rsidRPr="001917B4" w:rsidRDefault="002F236C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D67E20" w14:textId="77777777" w:rsidR="002F236C" w:rsidRPr="001917B4" w:rsidRDefault="002F236C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F236C" w:rsidRPr="001917B4" w14:paraId="03920B4F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5732EB68" w14:textId="77777777" w:rsidR="002F236C" w:rsidRDefault="002F236C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577DD404" w14:textId="77777777" w:rsidR="002F236C" w:rsidRPr="001917B4" w:rsidRDefault="002F236C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113B7220" w14:textId="77777777" w:rsidR="002F236C" w:rsidRPr="001917B4" w:rsidRDefault="002F236C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95F2D8" w14:textId="77777777" w:rsidR="002F236C" w:rsidRPr="001917B4" w:rsidRDefault="002F236C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F236C" w:rsidRPr="001917B4" w14:paraId="0AEA5FBD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14C88A14" w14:textId="77777777" w:rsidR="002F236C" w:rsidRDefault="002F236C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6C65D377" w14:textId="77777777" w:rsidR="002F236C" w:rsidRPr="001917B4" w:rsidRDefault="002F236C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196E70E6" w14:textId="77777777" w:rsidR="002F236C" w:rsidRPr="001917B4" w:rsidRDefault="002F236C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EDD3FD" w14:textId="77777777" w:rsidR="002F236C" w:rsidRPr="001917B4" w:rsidRDefault="002F236C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F236C" w:rsidRPr="001917B4" w14:paraId="5A8D5D82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5C678C6E" w14:textId="77777777" w:rsidR="002F236C" w:rsidRDefault="002F236C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0B834FB3" w14:textId="77777777" w:rsidR="002F236C" w:rsidRPr="001917B4" w:rsidRDefault="002F236C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4795438B" w14:textId="77777777" w:rsidR="002F236C" w:rsidRPr="001917B4" w:rsidRDefault="002F236C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4D0A35" w14:textId="77777777" w:rsidR="002F236C" w:rsidRPr="001917B4" w:rsidRDefault="002F236C" w:rsidP="008F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2F236C" w:rsidRPr="001917B4" w14:paraId="67E7A192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7C491E49" w14:textId="41F492A1" w:rsidR="002F236C" w:rsidRDefault="002F236C" w:rsidP="002F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5" w:hangingChars="161" w:hanging="453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>31</w:t>
            </w:r>
            <w:r w:rsidRPr="001917B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917B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47" w:type="dxa"/>
          </w:tcPr>
          <w:p w14:paraId="1C1BE376" w14:textId="77777777" w:rsidR="002F236C" w:rsidRPr="001917B4" w:rsidRDefault="002F236C" w:rsidP="002F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74F1F2F7" w14:textId="77777777" w:rsidR="002F236C" w:rsidRPr="001917B4" w:rsidRDefault="002F236C" w:rsidP="002F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02EA6A" w14:textId="77777777" w:rsidR="002F236C" w:rsidRPr="001917B4" w:rsidRDefault="002F236C" w:rsidP="002F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E56C5" w:rsidRPr="001917B4" w14:paraId="17661C5A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3C2E5FAB" w14:textId="5171495E" w:rsidR="007E56C5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47" w:type="dxa"/>
          </w:tcPr>
          <w:p w14:paraId="5A18EB33" w14:textId="5AB2CAC3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1,255,488</w:t>
            </w:r>
          </w:p>
        </w:tc>
        <w:tc>
          <w:tcPr>
            <w:tcW w:w="1549" w:type="dxa"/>
            <w:vAlign w:val="center"/>
          </w:tcPr>
          <w:p w14:paraId="0903F9B1" w14:textId="18197907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1440" w:type="dxa"/>
          </w:tcPr>
          <w:p w14:paraId="788EBFEF" w14:textId="2444C162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6,359</w:t>
            </w:r>
          </w:p>
        </w:tc>
      </w:tr>
      <w:tr w:rsidR="007E56C5" w:rsidRPr="001917B4" w14:paraId="615A644A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435A6B28" w14:textId="77777777" w:rsidR="007E56C5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7ECDBBCA" w14:textId="77777777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35AA218E" w14:textId="77777777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D61116" w14:textId="77777777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E56C5" w:rsidRPr="001917B4" w14:paraId="19A7F566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63C648EA" w14:textId="021875BE" w:rsidR="007E56C5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การกระจุกตัว</w:t>
            </w:r>
          </w:p>
        </w:tc>
        <w:tc>
          <w:tcPr>
            <w:tcW w:w="1347" w:type="dxa"/>
          </w:tcPr>
          <w:p w14:paraId="48E837A3" w14:textId="77777777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0FAB4102" w14:textId="77777777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E9A692" w14:textId="77777777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E56C5" w:rsidRPr="001917B4" w14:paraId="329F96EF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268375A2" w14:textId="5D52E146" w:rsidR="007E56C5" w:rsidRDefault="002A7FB3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 xml:space="preserve">     </w:t>
            </w:r>
            <w:r w:rsidR="007E56C5"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วิสาหกิจขนาดกลางและย่อม</w:t>
            </w:r>
          </w:p>
        </w:tc>
        <w:tc>
          <w:tcPr>
            <w:tcW w:w="1347" w:type="dxa"/>
          </w:tcPr>
          <w:p w14:paraId="1C448E10" w14:textId="77777777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0D0AB6DC" w14:textId="77777777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15CE7D" w14:textId="77777777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E56C5" w:rsidRPr="001917B4" w14:paraId="61594C72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11EA536E" w14:textId="77777777" w:rsidR="007E56C5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127" w:left="431" w:hangingChars="72" w:hanging="20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ab/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อุต</w:t>
            </w: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สาหกรรมการผลิตและการพาณิชย์</w:t>
            </w:r>
          </w:p>
          <w:p w14:paraId="2F6E1CAD" w14:textId="658F6592" w:rsidR="007E56C5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ab/>
            </w: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การสาธารณูปโภคและบริการ</w:t>
            </w:r>
          </w:p>
        </w:tc>
        <w:tc>
          <w:tcPr>
            <w:tcW w:w="1347" w:type="dxa"/>
          </w:tcPr>
          <w:p w14:paraId="257C9CD8" w14:textId="77777777" w:rsidR="00891E2E" w:rsidRDefault="00891E2E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2E4EE820" w14:textId="7A1F7FF4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40,792</w:t>
            </w:r>
          </w:p>
        </w:tc>
        <w:tc>
          <w:tcPr>
            <w:tcW w:w="1549" w:type="dxa"/>
            <w:vAlign w:val="center"/>
          </w:tcPr>
          <w:p w14:paraId="494E54C9" w14:textId="77777777" w:rsidR="003D4DE6" w:rsidRDefault="003D4DE6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242BCDD9" w14:textId="314F4672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1440" w:type="dxa"/>
          </w:tcPr>
          <w:p w14:paraId="6A9F0443" w14:textId="77777777" w:rsidR="003D4DE6" w:rsidRDefault="003D4DE6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3F84B67A" w14:textId="5D1786E6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7E56C5" w:rsidRPr="001917B4" w14:paraId="6E7B539E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39D6A15C" w14:textId="4F991EE8" w:rsidR="007E56C5" w:rsidRDefault="000E22F3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 xml:space="preserve">     </w:t>
            </w:r>
            <w:r w:rsidR="007E56C5"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ลูกหนี้รายย่อย</w:t>
            </w:r>
          </w:p>
        </w:tc>
        <w:tc>
          <w:tcPr>
            <w:tcW w:w="1347" w:type="dxa"/>
          </w:tcPr>
          <w:p w14:paraId="79F90821" w14:textId="77777777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61B9E5A7" w14:textId="77777777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AC27B0" w14:textId="77777777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E56C5" w:rsidRPr="001917B4" w14:paraId="09AEDBDE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0C43B595" w14:textId="174FA8BA" w:rsidR="007E56C5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ab/>
              <w:t>ผู้ประกอบการรถแท็กซี่</w:t>
            </w:r>
          </w:p>
        </w:tc>
        <w:tc>
          <w:tcPr>
            <w:tcW w:w="1347" w:type="dxa"/>
          </w:tcPr>
          <w:p w14:paraId="1C99DF3C" w14:textId="4211AA68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1,131,275</w:t>
            </w:r>
          </w:p>
        </w:tc>
        <w:tc>
          <w:tcPr>
            <w:tcW w:w="1549" w:type="dxa"/>
            <w:vAlign w:val="center"/>
          </w:tcPr>
          <w:p w14:paraId="5615CCEC" w14:textId="3AC329FA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D63688E" w14:textId="6C2E3F9F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6,359</w:t>
            </w:r>
          </w:p>
        </w:tc>
      </w:tr>
      <w:tr w:rsidR="007E56C5" w:rsidRPr="001917B4" w14:paraId="6C7A996F" w14:textId="77777777" w:rsidTr="008F5F29">
        <w:trPr>
          <w:trHeight w:val="359"/>
        </w:trPr>
        <w:tc>
          <w:tcPr>
            <w:tcW w:w="4754" w:type="dxa"/>
            <w:shd w:val="clear" w:color="auto" w:fill="auto"/>
            <w:vAlign w:val="center"/>
          </w:tcPr>
          <w:p w14:paraId="685BA67E" w14:textId="0374CBD6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Chars="-10" w:left="433" w:hangingChars="161" w:hanging="45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1917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ลูกหนี้รายย่อยอื่น ๆ</w:t>
            </w:r>
          </w:p>
        </w:tc>
        <w:tc>
          <w:tcPr>
            <w:tcW w:w="1347" w:type="dxa"/>
          </w:tcPr>
          <w:p w14:paraId="1F0F294F" w14:textId="454BB4DE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7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83,421</w:t>
            </w:r>
          </w:p>
        </w:tc>
        <w:tc>
          <w:tcPr>
            <w:tcW w:w="1549" w:type="dxa"/>
            <w:vAlign w:val="center"/>
          </w:tcPr>
          <w:p w14:paraId="23B08701" w14:textId="0466771A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637F9E5" w14:textId="69F3DABD" w:rsidR="007E56C5" w:rsidRPr="001917B4" w:rsidRDefault="007E56C5" w:rsidP="007E5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6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</w:tbl>
    <w:p w14:paraId="12CB63E5" w14:textId="77777777" w:rsidR="002F236C" w:rsidRDefault="002F236C" w:rsidP="00CA2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2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</w:p>
    <w:p w14:paraId="424A8990" w14:textId="3691CF53" w:rsidR="009A79B7" w:rsidRPr="001917B4" w:rsidRDefault="009A79B7" w:rsidP="00CA2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2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1917B4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5F145F82" w14:textId="77777777" w:rsidR="009A79B7" w:rsidRPr="005C0BB2" w:rsidRDefault="009A79B7" w:rsidP="009A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3E684672" w14:textId="2368CD6A" w:rsidR="006B0F61" w:rsidRPr="005C0BB2" w:rsidRDefault="006B0F61" w:rsidP="006B0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>
        <w:rPr>
          <w:rFonts w:asciiTheme="majorBidi" w:eastAsia="AngsanaNew" w:hAnsiTheme="majorBidi" w:cstheme="majorBidi" w:hint="cs"/>
          <w:i/>
          <w:iCs/>
          <w:spacing w:val="-2"/>
          <w:sz w:val="28"/>
          <w:szCs w:val="28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(SICR)</w:t>
      </w:r>
    </w:p>
    <w:p w14:paraId="41634CC5" w14:textId="77777777" w:rsidR="006B0F61" w:rsidRPr="005C0BB2" w:rsidRDefault="006B0F61" w:rsidP="006B0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1984F4BD" w14:textId="4740864C" w:rsidR="006B0F61" w:rsidRPr="006B0F61" w:rsidRDefault="006B0F61" w:rsidP="006B0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color w:val="0000FF"/>
          <w:sz w:val="28"/>
          <w:szCs w:val="28"/>
          <w:shd w:val="clear" w:color="auto" w:fill="D9D9D9"/>
          <w:cs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เมื่อพิจารณาว่าความเสี่ยงที่จะผิดนัดชำระหนี้ </w:t>
      </w:r>
      <w:r>
        <w:rPr>
          <w:rFonts w:asciiTheme="majorBidi" w:eastAsia="Times New Roman" w:hAnsiTheme="majorBidi" w:cstheme="majorBidi"/>
          <w:sz w:val="28"/>
          <w:szCs w:val="28"/>
        </w:rPr>
        <w:t xml:space="preserve">(PD) 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กลุ่มบริษัทพิจารณาข้อมูลที่ส</w:t>
      </w:r>
      <w:r w:rsidR="001917B4">
        <w:rPr>
          <w:rFonts w:asciiTheme="majorBidi" w:eastAsia="Times New Roman" w:hAnsiTheme="majorBidi" w:cstheme="majorBidi" w:hint="cs"/>
          <w:sz w:val="28"/>
          <w:szCs w:val="28"/>
          <w:cs/>
        </w:rPr>
        <w:t>ม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>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</w:t>
      </w:r>
      <w:r w:rsidR="009A79B7">
        <w:rPr>
          <w:rFonts w:asciiTheme="majorBidi" w:eastAsia="Times New Roman" w:hAnsiTheme="majorBidi" w:cstheme="majorBidi" w:hint="cs"/>
          <w:sz w:val="28"/>
          <w:szCs w:val="28"/>
          <w:cs/>
        </w:rPr>
        <w:t>เชิงคุณภาพและเชิงปริมาณ ตลอดจนการวิเคราะห์โดยใช้ประสบการณ์ในอดีตของกลุ่มบริษัทรวมถึงข้อม</w:t>
      </w:r>
      <w:r w:rsidR="001917B4">
        <w:rPr>
          <w:rFonts w:asciiTheme="majorBidi" w:eastAsia="Times New Roman" w:hAnsiTheme="majorBidi" w:cstheme="majorBidi" w:hint="cs"/>
          <w:sz w:val="28"/>
          <w:szCs w:val="28"/>
          <w:cs/>
        </w:rPr>
        <w:t>ู</w:t>
      </w:r>
      <w:r w:rsidR="009A79B7">
        <w:rPr>
          <w:rFonts w:asciiTheme="majorBidi" w:eastAsia="Times New Roman" w:hAnsiTheme="majorBidi" w:cstheme="majorBidi" w:hint="cs"/>
          <w:sz w:val="28"/>
          <w:szCs w:val="28"/>
          <w:cs/>
        </w:rPr>
        <w:t>ลการคาดการณ์ไปในอนาคต</w:t>
      </w:r>
    </w:p>
    <w:p w14:paraId="425B190B" w14:textId="77777777" w:rsidR="00634637" w:rsidRPr="005C0BB2" w:rsidRDefault="00634637" w:rsidP="0063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3BDC9489" w14:textId="77777777" w:rsidR="00634637" w:rsidRPr="005C0BB2" w:rsidRDefault="00634637" w:rsidP="0063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 xml:space="preserve">คำนิยามของการผิดนัดชำระหนี้ </w:t>
      </w:r>
      <w:r w:rsidRPr="005C0BB2">
        <w:rPr>
          <w:rFonts w:asciiTheme="majorBidi" w:eastAsia="Times New Roman" w:hAnsiTheme="majorBidi" w:cstheme="majorBidi"/>
          <w:i/>
          <w:iCs/>
          <w:sz w:val="28"/>
          <w:szCs w:val="28"/>
        </w:rPr>
        <w:t>(Default)</w:t>
      </w:r>
      <w:r w:rsidRPr="005C0BB2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</w:t>
      </w:r>
    </w:p>
    <w:p w14:paraId="183B27EF" w14:textId="77777777" w:rsidR="00634637" w:rsidRPr="005C0BB2" w:rsidRDefault="00634637" w:rsidP="0063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077BF56" w14:textId="4D22B91B" w:rsidR="00634637" w:rsidRPr="005C0BB2" w:rsidRDefault="00634637" w:rsidP="0063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กลุ่มบริษัทพิจารณาว่าสินทรัพย์ทางการเงินเกิดการผิดนัดชำระหนี้เมื่อ</w:t>
      </w:r>
    </w:p>
    <w:p w14:paraId="7CF412F7" w14:textId="16E3FE05" w:rsidR="00634637" w:rsidRPr="005C0BB2" w:rsidRDefault="00634637" w:rsidP="0034647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ผู้กู้ไม่สามารถจ่ายภาระผูกพันด้านเครดิตให้แก่กลุ่ม</w:t>
      </w:r>
      <w:r w:rsidR="000D43CB"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ได้เต็มจำนวนโดยปราศจากสิทธิในการไล่เบี้ยโดยกลุ่ม</w:t>
      </w:r>
      <w:r w:rsidR="000D43CB"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เพื่อดำเนินการ</w:t>
      </w:r>
    </w:p>
    <w:p w14:paraId="3A888DEF" w14:textId="116CE336" w:rsidR="00634637" w:rsidRPr="005C0BB2" w:rsidRDefault="00634637" w:rsidP="0034647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ผู้กู้ค้างชำระภาระผูกพันด้านเครดิตที่มีสาระสำคัญ</w:t>
      </w:r>
      <w:r w:rsidR="009A79B7">
        <w:rPr>
          <w:rFonts w:asciiTheme="majorBidi" w:eastAsia="Times New Roman" w:hAnsiTheme="majorBidi" w:cstheme="majorBidi" w:hint="cs"/>
          <w:sz w:val="28"/>
          <w:szCs w:val="28"/>
          <w:cs/>
        </w:rPr>
        <w:t>เท่ากับหรือมาก</w:t>
      </w:r>
      <w:r w:rsidR="001917B4">
        <w:rPr>
          <w:rFonts w:asciiTheme="majorBidi" w:eastAsia="Times New Roman" w:hAnsiTheme="majorBidi" w:cstheme="majorBidi" w:hint="cs"/>
          <w:sz w:val="28"/>
          <w:szCs w:val="28"/>
          <w:cs/>
        </w:rPr>
        <w:t>ก</w:t>
      </w:r>
      <w:r w:rsidR="009A79B7">
        <w:rPr>
          <w:rFonts w:asciiTheme="majorBidi" w:eastAsia="Times New Roman" w:hAnsiTheme="majorBidi" w:cstheme="majorBidi" w:hint="cs"/>
          <w:sz w:val="28"/>
          <w:szCs w:val="28"/>
          <w:cs/>
        </w:rPr>
        <w:t>ว่า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eastAsia="Times New Roman" w:hAnsiTheme="majorBidi" w:cstheme="majorBidi"/>
          <w:sz w:val="28"/>
          <w:szCs w:val="28"/>
        </w:rPr>
        <w:t xml:space="preserve">90 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วันกับกลุ่ม</w:t>
      </w:r>
      <w:r w:rsidR="000D43CB"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 หรือ </w:t>
      </w:r>
    </w:p>
    <w:p w14:paraId="23B9DB93" w14:textId="19553AAD" w:rsidR="00634637" w:rsidRPr="005C0BB2" w:rsidRDefault="00634637" w:rsidP="0034647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มีความเป็นไปได้ที่ผู้กู้จะปรับโครงสร้างสินทรัพย์ซึ่งเป็นผลมาจากการ</w:t>
      </w:r>
      <w:r w:rsidR="009A79B7">
        <w:rPr>
          <w:rFonts w:asciiTheme="majorBidi" w:eastAsia="Times New Roman" w:hAnsiTheme="majorBidi" w:cstheme="majorBidi" w:hint="cs"/>
          <w:sz w:val="28"/>
          <w:szCs w:val="28"/>
          <w:cs/>
        </w:rPr>
        <w:t>ล้มละลาย</w:t>
      </w:r>
      <w:r w:rsidR="001917B4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9A79B7">
        <w:rPr>
          <w:rFonts w:asciiTheme="majorBidi" w:eastAsia="Times New Roman" w:hAnsiTheme="majorBidi" w:cstheme="majorBidi" w:hint="cs"/>
          <w:sz w:val="28"/>
          <w:szCs w:val="28"/>
          <w:cs/>
        </w:rPr>
        <w:t>ทำให้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ผู้กู้ไม่มีความสามารถในการจ่ายชำระภาระผูกพันด้านเครดิต </w:t>
      </w:r>
    </w:p>
    <w:p w14:paraId="1EDDA2DB" w14:textId="77777777" w:rsidR="00663CE8" w:rsidRDefault="00663CE8" w:rsidP="0063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>
        <w:rPr>
          <w:rFonts w:asciiTheme="majorBidi" w:eastAsia="Times New Roman" w:hAnsiTheme="majorBidi" w:cstheme="majorBidi"/>
          <w:sz w:val="28"/>
          <w:szCs w:val="28"/>
          <w:cs/>
        </w:rPr>
        <w:br w:type="page"/>
      </w:r>
    </w:p>
    <w:p w14:paraId="47FE2329" w14:textId="4C0CB737" w:rsidR="00634637" w:rsidRPr="005C0BB2" w:rsidRDefault="00634637" w:rsidP="0063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lastRenderedPageBreak/>
        <w:t>ในการประเมินว่าผู้กู้ผิดนัดชำระหนี้หรือไม่ กลุ่ม</w:t>
      </w:r>
      <w:r w:rsidR="009477A6"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พิจารณาข้อบ่งชี้ ดังต่อไปนี้ </w:t>
      </w:r>
    </w:p>
    <w:p w14:paraId="7B97A805" w14:textId="77777777" w:rsidR="00634637" w:rsidRPr="005C0BB2" w:rsidRDefault="00634637" w:rsidP="0034647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 xml:space="preserve">เชิงคุณภาพ เช่น การละเมิดข้อกำหนดที่ผู้กู้ต้องปฏิบัติ </w:t>
      </w:r>
    </w:p>
    <w:p w14:paraId="0415B6A4" w14:textId="03F09570" w:rsidR="00634637" w:rsidRPr="005C0BB2" w:rsidRDefault="00634637" w:rsidP="0034647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เชิงปริมาณ เช่น สถานะเกินกำหนดชำระและการไม่จ่ายชำระภาระผูกพันอีกรายการหนึ่งโดยผู้ออกรายเดียวกันแก่กลุ่ม</w:t>
      </w:r>
      <w:r w:rsidR="00AE1DC9"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</w:p>
    <w:p w14:paraId="500C5791" w14:textId="77777777" w:rsidR="00634637" w:rsidRPr="005C0BB2" w:rsidRDefault="00634637" w:rsidP="0034647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โดยใช้ข้อมูลพัฒนาขึ้นภายในและได้รับมาจากแหล่งข้อมูลภายนอก</w:t>
      </w:r>
    </w:p>
    <w:p w14:paraId="0488330A" w14:textId="77777777" w:rsidR="00634637" w:rsidRPr="00E87EDD" w:rsidRDefault="00634637" w:rsidP="0063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81AC68B" w14:textId="00609EE0" w:rsidR="00634637" w:rsidRPr="005C0BB2" w:rsidRDefault="00634637" w:rsidP="0063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363FC060" w14:textId="77777777" w:rsidR="00634637" w:rsidRPr="00E87EDD" w:rsidRDefault="00634637" w:rsidP="00634637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6C402B5" w14:textId="77777777" w:rsidR="00634637" w:rsidRPr="005C0BB2" w:rsidRDefault="00634637" w:rsidP="00634637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i/>
          <w:iCs/>
          <w:color w:val="0000FF"/>
          <w:sz w:val="28"/>
          <w:szCs w:val="28"/>
          <w:shd w:val="clear" w:color="auto" w:fill="D9D9D9"/>
          <w:cs/>
        </w:rPr>
      </w:pPr>
      <w:r w:rsidRPr="005C0BB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ค่าความน่าจะเป็นที่ลูกหนี้จะผิดนัดชำระหนี้</w:t>
      </w:r>
      <w:r w:rsidRPr="005C0BB2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 xml:space="preserve"> </w:t>
      </w:r>
    </w:p>
    <w:p w14:paraId="68A8BFCE" w14:textId="77777777" w:rsidR="00634637" w:rsidRPr="00E87EDD" w:rsidRDefault="00634637" w:rsidP="00634637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0E65510" w14:textId="3BC811F7" w:rsidR="00634637" w:rsidRPr="005C0BB2" w:rsidRDefault="00634637" w:rsidP="00253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โดยกลุ่ม</w:t>
      </w:r>
      <w:r w:rsidR="00C22879"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มีการจัดเก็บข้อมูลผลการชำระหนี้ของลูกหนี้แต่ละราย และ</w:t>
      </w:r>
      <w:r w:rsidR="009A79B7">
        <w:rPr>
          <w:rFonts w:asciiTheme="majorBidi" w:eastAsia="Times New Roman" w:hAnsiTheme="majorBidi" w:cstheme="majorBidi" w:hint="cs"/>
          <w:sz w:val="28"/>
          <w:szCs w:val="28"/>
          <w:cs/>
        </w:rPr>
        <w:t>แบบจำลอง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ทางสถิติมาวิเคราะห์ข้อมูลดังกล่าว เพื่อสร้าง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ค่าผลขาดทุนด้านเครดิตที่คาดว่าจะเกิดขึ้น</w:t>
      </w:r>
    </w:p>
    <w:p w14:paraId="175B8AF0" w14:textId="2DEDE11F" w:rsidR="003827FA" w:rsidRPr="00E87EDD" w:rsidRDefault="003827FA" w:rsidP="00253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E036DD0" w14:textId="2F2D524A" w:rsidR="003827FA" w:rsidRPr="005C0BB2" w:rsidRDefault="003827FA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5C0BB2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การนำข้อมูลที่คาดการณ์ในอนาคตมาใช้</w:t>
      </w:r>
    </w:p>
    <w:p w14:paraId="6498C13E" w14:textId="77777777" w:rsidR="003827FA" w:rsidRPr="00E87EDD" w:rsidRDefault="003827FA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0"/>
          <w:szCs w:val="20"/>
          <w:cs/>
          <w:lang w:eastAsia="en-GB"/>
        </w:rPr>
      </w:pPr>
    </w:p>
    <w:p w14:paraId="533A4AF4" w14:textId="398599A2" w:rsidR="003827FA" w:rsidRPr="005C0BB2" w:rsidRDefault="003827FA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ผลขาดทุนด้านเครดิตที่คาดว่าจะเกิดขึ้น 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บริษัทพิจารณาว่าความเสี่ยงด้านเครดิต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 xml:space="preserve"> </w:t>
      </w:r>
    </w:p>
    <w:p w14:paraId="7E5A4DE6" w14:textId="77777777" w:rsidR="003827FA" w:rsidRPr="00E87EDD" w:rsidRDefault="003827FA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96B79E5" w14:textId="50B53243" w:rsidR="003827FA" w:rsidRPr="005C0BB2" w:rsidRDefault="003827FA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สถานการณ์ความน่าจะเป็นถ่วงน้ำหนักที่กลุ่ม</w:t>
      </w:r>
      <w:r w:rsidR="00675054" w:rsidRPr="005C0BB2">
        <w:rPr>
          <w:rFonts w:asciiTheme="majorBidi" w:eastAsia="Times New Roman" w:hAnsiTheme="majorBidi" w:cstheme="majorBidi"/>
          <w:sz w:val="28"/>
          <w:szCs w:val="28"/>
          <w:cs/>
        </w:rPr>
        <w:t>บริษัทใช้</w:t>
      </w:r>
      <w:r w:rsidRPr="005C0BB2">
        <w:rPr>
          <w:rFonts w:asciiTheme="majorBidi" w:eastAsia="Times New Roman" w:hAnsiTheme="majorBidi" w:cstheme="majorBidi"/>
          <w:sz w:val="28"/>
          <w:szCs w:val="28"/>
          <w:cs/>
        </w:rPr>
        <w:t>ในการวัดมูลค่าผลขาดทุนด้านเครดิตที่คาดว่าจะเกิดขึ้นมีดังนี้</w:t>
      </w:r>
    </w:p>
    <w:p w14:paraId="5B304472" w14:textId="77777777" w:rsidR="003827FA" w:rsidRPr="00E87EDD" w:rsidRDefault="003827FA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5130"/>
        <w:gridCol w:w="2250"/>
        <w:gridCol w:w="2070"/>
      </w:tblGrid>
      <w:tr w:rsidR="003827FA" w:rsidRPr="005C0BB2" w14:paraId="409C5E4D" w14:textId="77777777" w:rsidTr="007A4B5D">
        <w:tc>
          <w:tcPr>
            <w:tcW w:w="5130" w:type="dxa"/>
          </w:tcPr>
          <w:p w14:paraId="65BEA5B9" w14:textId="77777777" w:rsidR="003827FA" w:rsidRPr="005C0BB2" w:rsidRDefault="003827FA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hideMark/>
          </w:tcPr>
          <w:p w14:paraId="5DE8A204" w14:textId="6763375B" w:rsidR="003827FA" w:rsidRPr="005C0BB2" w:rsidRDefault="003827FA" w:rsidP="002824E7">
            <w:pPr>
              <w:tabs>
                <w:tab w:val="clear" w:pos="454"/>
              </w:tabs>
              <w:spacing w:line="360" w:lineRule="exact"/>
              <w:ind w:lef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</w:t>
            </w:r>
            <w:r w:rsidR="004421A0" w:rsidRPr="005C0BB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7A4B5D" w:rsidRPr="005C0BB2" w14:paraId="3D79EB33" w14:textId="77777777" w:rsidTr="007A4B5D">
        <w:tc>
          <w:tcPr>
            <w:tcW w:w="5130" w:type="dxa"/>
            <w:hideMark/>
          </w:tcPr>
          <w:p w14:paraId="49DA8A90" w14:textId="48E1E7F6" w:rsidR="007A4B5D" w:rsidRPr="005C0BB2" w:rsidRDefault="007A4B5D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250" w:type="dxa"/>
            <w:hideMark/>
          </w:tcPr>
          <w:p w14:paraId="5B197417" w14:textId="02B7A57C" w:rsidR="007A4B5D" w:rsidRPr="005C0BB2" w:rsidRDefault="007A4B5D" w:rsidP="002824E7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สถานการณ์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2070" w:type="dxa"/>
            <w:hideMark/>
          </w:tcPr>
          <w:p w14:paraId="7A878EB0" w14:textId="3047D918" w:rsidR="007A4B5D" w:rsidRPr="005C0BB2" w:rsidRDefault="007A4B5D" w:rsidP="002824E7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สถานการณ์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แย่ลง</w:t>
            </w:r>
          </w:p>
        </w:tc>
      </w:tr>
      <w:tr w:rsidR="008023AE" w:rsidRPr="005C0BB2" w14:paraId="04CDF384" w14:textId="77777777" w:rsidTr="00E62FA0">
        <w:tc>
          <w:tcPr>
            <w:tcW w:w="5130" w:type="dxa"/>
          </w:tcPr>
          <w:p w14:paraId="0940E7B6" w14:textId="77777777" w:rsidR="008023AE" w:rsidRPr="005C0BB2" w:rsidRDefault="008023AE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2"/>
          </w:tcPr>
          <w:p w14:paraId="55003A6B" w14:textId="4015CD76" w:rsidR="008023AE" w:rsidRPr="005C0BB2" w:rsidRDefault="008023AE" w:rsidP="006F0450">
            <w:pPr>
              <w:tabs>
                <w:tab w:val="clear" w:pos="454"/>
                <w:tab w:val="left" w:pos="567"/>
              </w:tabs>
              <w:spacing w:line="360" w:lineRule="exact"/>
              <w:ind w:left="567" w:hanging="49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6A26DA" w:rsidRPr="005C0BB2" w14:paraId="4977B1AC" w14:textId="77777777" w:rsidTr="007A4B5D">
        <w:tc>
          <w:tcPr>
            <w:tcW w:w="5130" w:type="dxa"/>
          </w:tcPr>
          <w:p w14:paraId="7C78A1F9" w14:textId="1D8CB3E4" w:rsidR="006A26DA" w:rsidRPr="005C0BB2" w:rsidRDefault="006A26DA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250" w:type="dxa"/>
          </w:tcPr>
          <w:p w14:paraId="3AEAD860" w14:textId="77777777" w:rsidR="006A26DA" w:rsidRPr="005C0BB2" w:rsidRDefault="006A26DA" w:rsidP="002824E7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E7BABB9" w14:textId="77777777" w:rsidR="006A26DA" w:rsidRPr="005C0BB2" w:rsidRDefault="006A26DA" w:rsidP="004813EC">
            <w:pPr>
              <w:spacing w:line="360" w:lineRule="exact"/>
              <w:ind w:right="-22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A4B5D" w:rsidRPr="005C0BB2" w14:paraId="015364E3" w14:textId="77777777" w:rsidTr="007A4B5D">
        <w:tc>
          <w:tcPr>
            <w:tcW w:w="5130" w:type="dxa"/>
            <w:hideMark/>
          </w:tcPr>
          <w:p w14:paraId="6C03BDDB" w14:textId="77777777" w:rsidR="007A4B5D" w:rsidRPr="005C0BB2" w:rsidRDefault="007A4B5D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การถัวเฉลี่ยถ่วงน้ำหนักสถานการณ์</w:t>
            </w:r>
          </w:p>
        </w:tc>
        <w:tc>
          <w:tcPr>
            <w:tcW w:w="2250" w:type="dxa"/>
          </w:tcPr>
          <w:p w14:paraId="5A9E2FFC" w14:textId="5BEFCD5E" w:rsidR="007A4B5D" w:rsidRPr="005C0BB2" w:rsidRDefault="002C5CDA" w:rsidP="002824E7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  50</w:t>
            </w:r>
          </w:p>
        </w:tc>
        <w:tc>
          <w:tcPr>
            <w:tcW w:w="2070" w:type="dxa"/>
          </w:tcPr>
          <w:p w14:paraId="01A3BB41" w14:textId="30474D58" w:rsidR="007A4B5D" w:rsidRPr="005C0BB2" w:rsidRDefault="002C5CDA" w:rsidP="002C5CDA">
            <w:pPr>
              <w:tabs>
                <w:tab w:val="clear" w:pos="907"/>
                <w:tab w:val="left" w:pos="882"/>
                <w:tab w:val="left" w:pos="972"/>
              </w:tabs>
              <w:spacing w:line="360" w:lineRule="exact"/>
              <w:ind w:right="-22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               50</w:t>
            </w:r>
          </w:p>
        </w:tc>
      </w:tr>
      <w:tr w:rsidR="00DB1C1A" w:rsidRPr="005C0BB2" w14:paraId="37B07532" w14:textId="77777777" w:rsidTr="007A4B5D">
        <w:tc>
          <w:tcPr>
            <w:tcW w:w="5130" w:type="dxa"/>
          </w:tcPr>
          <w:p w14:paraId="1848DEE2" w14:textId="77777777" w:rsidR="00DB1C1A" w:rsidRPr="005C0BB2" w:rsidRDefault="00DB1C1A" w:rsidP="0028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14:paraId="3E9B45E4" w14:textId="77777777" w:rsidR="00DB1C1A" w:rsidRPr="005C0BB2" w:rsidRDefault="00DB1C1A" w:rsidP="002824E7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5D501BC" w14:textId="77777777" w:rsidR="00DB1C1A" w:rsidRPr="005C0BB2" w:rsidRDefault="00DB1C1A" w:rsidP="004813EC">
            <w:pPr>
              <w:spacing w:line="360" w:lineRule="exact"/>
              <w:ind w:right="-22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6A26DA" w:rsidRPr="005C0BB2" w14:paraId="678FAC8D" w14:textId="77777777" w:rsidTr="007A4B5D">
        <w:tc>
          <w:tcPr>
            <w:tcW w:w="5130" w:type="dxa"/>
          </w:tcPr>
          <w:p w14:paraId="0CB2DC8E" w14:textId="6F4A1D02" w:rsidR="006A26DA" w:rsidRPr="005C0BB2" w:rsidRDefault="006A26DA" w:rsidP="006A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C0B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250" w:type="dxa"/>
          </w:tcPr>
          <w:p w14:paraId="44C3D946" w14:textId="77777777" w:rsidR="006A26DA" w:rsidRPr="005C0BB2" w:rsidRDefault="006A26DA" w:rsidP="006A26DA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8733A48" w14:textId="77777777" w:rsidR="006A26DA" w:rsidRPr="005C0BB2" w:rsidRDefault="006A26DA" w:rsidP="006A26DA">
            <w:pPr>
              <w:spacing w:line="360" w:lineRule="exact"/>
              <w:ind w:right="-223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6A26DA" w:rsidRPr="005C0BB2" w14:paraId="1CBD5A3E" w14:textId="77777777" w:rsidTr="007A4B5D">
        <w:tc>
          <w:tcPr>
            <w:tcW w:w="5130" w:type="dxa"/>
          </w:tcPr>
          <w:p w14:paraId="5985610E" w14:textId="300CFEBD" w:rsidR="006A26DA" w:rsidRPr="005C0BB2" w:rsidRDefault="006A26DA" w:rsidP="006A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การถัวเฉลี่ยถ่วงน้ำหนักสถานการณ์</w:t>
            </w:r>
          </w:p>
        </w:tc>
        <w:tc>
          <w:tcPr>
            <w:tcW w:w="2250" w:type="dxa"/>
          </w:tcPr>
          <w:p w14:paraId="6CE943B4" w14:textId="3D14FB3D" w:rsidR="006A26DA" w:rsidRPr="005C0BB2" w:rsidRDefault="006A26DA" w:rsidP="006A26DA">
            <w:pPr>
              <w:tabs>
                <w:tab w:val="clear" w:pos="680"/>
                <w:tab w:val="clear" w:pos="907"/>
                <w:tab w:val="left" w:pos="700"/>
                <w:tab w:val="left" w:pos="1060"/>
              </w:tabs>
              <w:spacing w:line="360" w:lineRule="exact"/>
              <w:ind w:right="79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50</w:t>
            </w:r>
          </w:p>
        </w:tc>
        <w:tc>
          <w:tcPr>
            <w:tcW w:w="2070" w:type="dxa"/>
          </w:tcPr>
          <w:p w14:paraId="4BD746A1" w14:textId="6F4F361B" w:rsidR="006A26DA" w:rsidRPr="005C0BB2" w:rsidRDefault="006A26DA" w:rsidP="006A26DA">
            <w:pPr>
              <w:tabs>
                <w:tab w:val="clear" w:pos="1871"/>
                <w:tab w:val="left" w:pos="1600"/>
              </w:tabs>
              <w:spacing w:line="360" w:lineRule="exact"/>
              <w:ind w:right="79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50</w:t>
            </w:r>
          </w:p>
        </w:tc>
      </w:tr>
    </w:tbl>
    <w:p w14:paraId="19E22420" w14:textId="7DC1B879" w:rsidR="003827FA" w:rsidRDefault="003827FA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lastRenderedPageBreak/>
        <w:t>อย่างไรก็ตาม</w:t>
      </w:r>
      <w:r w:rsidR="009A79B7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 xml:space="preserve"> 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กลุ่ม</w:t>
      </w:r>
      <w:r w:rsidR="009A79B7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บริษัท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จะจัดให้มีการทบทวนวิธีการ ข้อสมมติฐานและการคาดการณ์สถานการณ์เศรษฐกิจในอนาคตอย่างสม่ำเสมอ นอกจากนี้ กลุ่ม</w:t>
      </w:r>
      <w:r w:rsidR="00C84B4A"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บริษัท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ยังมีแนวทางในการพิจารณาเพิ่มเติมจากการบริหารจัดการ 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 xml:space="preserve">(Management Overlay) </w:t>
      </w:r>
      <w:r w:rsidRPr="005C0BB2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ด้วย</w:t>
      </w:r>
    </w:p>
    <w:p w14:paraId="0BCEFD03" w14:textId="77777777" w:rsidR="00FB0D41" w:rsidRDefault="00FB0D41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59E011F5" w14:textId="77777777" w:rsidR="00FB0D41" w:rsidRPr="00E30E9C" w:rsidRDefault="00FB0D41" w:rsidP="00FB0D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rPr>
          <w:rFonts w:asciiTheme="majorBidi" w:hAnsiTheme="majorBidi" w:cstheme="majorBidi"/>
          <w:i/>
          <w:iCs/>
          <w:sz w:val="28"/>
          <w:szCs w:val="28"/>
        </w:rPr>
      </w:pPr>
      <w:r w:rsidRPr="00E30E9C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E30E9C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E30E9C">
        <w:rPr>
          <w:rFonts w:asciiTheme="majorBidi" w:hAnsiTheme="majorBidi" w:cstheme="majorBidi"/>
          <w:i/>
          <w:iCs/>
          <w:sz w:val="28"/>
          <w:szCs w:val="28"/>
        </w:rPr>
        <w:t xml:space="preserve">.1.2) </w:t>
      </w:r>
      <w:r w:rsidRPr="00E30E9C">
        <w:rPr>
          <w:rFonts w:asciiTheme="majorBidi" w:hAnsiTheme="majorBidi" w:cstheme="majorBidi" w:hint="cs"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041DB874" w14:textId="77777777" w:rsidR="00FB0D41" w:rsidRPr="00E30E9C" w:rsidRDefault="00FB0D41" w:rsidP="00FB0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39E275" w14:textId="77777777" w:rsidR="00FB0D41" w:rsidRPr="00B77F32" w:rsidRDefault="00FB0D41" w:rsidP="00FB0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imes New Roman" w:eastAsia="Times New Roman" w:hAnsi="Times New Roman" w:cs="Times New Roman"/>
          <w:sz w:val="22"/>
          <w:szCs w:val="22"/>
        </w:rPr>
      </w:pPr>
      <w:r w:rsidRPr="00E30E9C">
        <w:rPr>
          <w:rFonts w:ascii="Angsana New" w:eastAsia="Times New Roman" w:hAnsi="Angsana New" w:hint="cs"/>
          <w:sz w:val="28"/>
          <w:szCs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ซึ่งกลุ่มบริษัทพิจารณาว่ามีความเสี่ยงด้านเครดิตต่ำ</w:t>
      </w:r>
    </w:p>
    <w:p w14:paraId="503BD10D" w14:textId="77777777" w:rsidR="009A79B7" w:rsidRPr="005C0BB2" w:rsidRDefault="009A79B7" w:rsidP="0038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04FABDCE" w14:textId="6B4FD9D7" w:rsidR="007A750B" w:rsidRPr="00FB0D41" w:rsidRDefault="00FB0D41" w:rsidP="00FB0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FB0D41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FB0D41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FB0D41">
        <w:rPr>
          <w:rFonts w:asciiTheme="majorBidi" w:hAnsiTheme="majorBidi" w:cstheme="majorBidi"/>
          <w:i/>
          <w:iCs/>
          <w:sz w:val="28"/>
          <w:szCs w:val="28"/>
        </w:rPr>
        <w:t xml:space="preserve">.2) </w:t>
      </w:r>
      <w:r w:rsidR="007A750B" w:rsidRPr="00FB0D41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22502ECD" w14:textId="77777777" w:rsidR="007A750B" w:rsidRPr="005C0BB2" w:rsidRDefault="007A750B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203354" w14:textId="69DFB377" w:rsidR="007A750B" w:rsidRDefault="007A750B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 </w:t>
      </w:r>
      <w:r w:rsidR="00481DA1">
        <w:rPr>
          <w:rFonts w:asciiTheme="majorBidi" w:hAnsiTheme="majorBidi" w:cstheme="majorBidi"/>
          <w:sz w:val="28"/>
          <w:szCs w:val="28"/>
          <w:cs/>
        </w:rPr>
        <w:br/>
      </w:r>
      <w:r w:rsidRPr="005C0BB2">
        <w:rPr>
          <w:rFonts w:asciiTheme="majorBidi" w:hAnsiTheme="majorBidi" w:cstheme="majorBidi"/>
          <w:sz w:val="28"/>
          <w:szCs w:val="28"/>
          <w:cs/>
        </w:rPr>
        <w:t>ซึ่งจะส่งผลกระทบต่อการดำเนินงานและกระแสเงินสดของกลุ่มบริษัท  กลุ่มบริษัทมีความเสี่ยงด้านอัตราดอกเบี้ยที่เกิดจาก</w:t>
      </w:r>
      <w:r w:rsidR="004A75D9" w:rsidRPr="005C0BB2">
        <w:rPr>
          <w:rFonts w:asciiTheme="majorBidi" w:hAnsiTheme="majorBidi" w:cstheme="majorBidi"/>
          <w:sz w:val="28"/>
          <w:szCs w:val="28"/>
          <w:cs/>
        </w:rPr>
        <w:t>เงินให้กู้ยืมและ</w:t>
      </w:r>
      <w:r w:rsidRPr="005C0BB2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4A75D9" w:rsidRPr="005C0BB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C0BB2">
        <w:rPr>
          <w:rFonts w:asciiTheme="majorBidi" w:hAnsiTheme="majorBidi" w:cstheme="majorBidi"/>
          <w:sz w:val="28"/>
          <w:szCs w:val="28"/>
          <w:cs/>
        </w:rPr>
        <w:t>กลุ่มบริษัทได้ลดความเสี่ยงดังกล่าวโดยทำให้แน่ใจว่าดอกเบี้ยที่เกิดจาก</w:t>
      </w:r>
      <w:r w:rsidR="008D7399" w:rsidRPr="005C0BB2">
        <w:rPr>
          <w:rFonts w:asciiTheme="majorBidi" w:hAnsiTheme="majorBidi" w:cstheme="majorBidi"/>
          <w:sz w:val="28"/>
          <w:szCs w:val="28"/>
          <w:cs/>
        </w:rPr>
        <w:t>เงินให้กู้ยืมและ</w:t>
      </w:r>
      <w:r w:rsidRPr="005C0BB2">
        <w:rPr>
          <w:rFonts w:asciiTheme="majorBidi" w:hAnsiTheme="majorBidi" w:cstheme="majorBidi"/>
          <w:sz w:val="28"/>
          <w:szCs w:val="28"/>
          <w:cs/>
        </w:rPr>
        <w:t>เงินกู้ยืมส่วนใหญ่มีอัตราคงที่</w:t>
      </w:r>
    </w:p>
    <w:p w14:paraId="36B8F453" w14:textId="7081E12D" w:rsidR="009A79B7" w:rsidRPr="003409C7" w:rsidRDefault="009A79B7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419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4"/>
        <w:gridCol w:w="1241"/>
        <w:gridCol w:w="266"/>
        <w:gridCol w:w="1242"/>
        <w:gridCol w:w="266"/>
        <w:gridCol w:w="1241"/>
        <w:gridCol w:w="266"/>
        <w:gridCol w:w="1243"/>
      </w:tblGrid>
      <w:tr w:rsidR="001917B4" w:rsidRPr="008B7B1A" w14:paraId="0966074E" w14:textId="77777777" w:rsidTr="00262761">
        <w:trPr>
          <w:trHeight w:val="213"/>
          <w:tblHeader/>
        </w:trPr>
        <w:tc>
          <w:tcPr>
            <w:tcW w:w="3654" w:type="dxa"/>
          </w:tcPr>
          <w:p w14:paraId="70224A30" w14:textId="5571D1D6" w:rsidR="001917B4" w:rsidRPr="009A79B7" w:rsidRDefault="001917B4" w:rsidP="001917B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79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749" w:type="dxa"/>
            <w:gridSpan w:val="3"/>
          </w:tcPr>
          <w:p w14:paraId="6E8509F9" w14:textId="77777777" w:rsidR="001917B4" w:rsidRPr="009A79B7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00DC7D16" w14:textId="77777777" w:rsidR="001917B4" w:rsidRPr="009A79B7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0" w:type="dxa"/>
            <w:gridSpan w:val="3"/>
          </w:tcPr>
          <w:p w14:paraId="25B77090" w14:textId="77777777" w:rsidR="001917B4" w:rsidRPr="009A79B7" w:rsidRDefault="001917B4" w:rsidP="0019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51D2" w:rsidRPr="008B7B1A" w14:paraId="4E3DC70B" w14:textId="77777777" w:rsidTr="00262761">
        <w:trPr>
          <w:trHeight w:val="213"/>
          <w:tblHeader/>
        </w:trPr>
        <w:tc>
          <w:tcPr>
            <w:tcW w:w="3654" w:type="dxa"/>
          </w:tcPr>
          <w:p w14:paraId="2A32E2CA" w14:textId="2A874B95" w:rsidR="00FE51D2" w:rsidRPr="008B7B1A" w:rsidRDefault="00FE51D2" w:rsidP="00FE51D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9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ั</w:t>
            </w:r>
            <w:r w:rsidRPr="009A79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นที่ </w:t>
            </w:r>
            <w:r w:rsidRPr="009A79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A79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1" w:type="dxa"/>
          </w:tcPr>
          <w:p w14:paraId="7D3317FD" w14:textId="21CB896A" w:rsidR="00FE51D2" w:rsidRPr="008B7B1A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6" w:type="dxa"/>
          </w:tcPr>
          <w:p w14:paraId="2C2C3ABD" w14:textId="77777777" w:rsidR="00FE51D2" w:rsidRPr="008B7B1A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7D61D3B" w14:textId="3918EB07" w:rsidR="00FE51D2" w:rsidRPr="008B7B1A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6" w:type="dxa"/>
          </w:tcPr>
          <w:p w14:paraId="2C2C3F98" w14:textId="77777777" w:rsidR="00FE51D2" w:rsidRPr="008B7B1A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89077EC" w14:textId="0BE32EBB" w:rsidR="00FE51D2" w:rsidRPr="008B7B1A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6" w:type="dxa"/>
          </w:tcPr>
          <w:p w14:paraId="19555A13" w14:textId="77777777" w:rsidR="00FE51D2" w:rsidRPr="008B7B1A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7A6D4D5C" w14:textId="628539E7" w:rsidR="00FE51D2" w:rsidRPr="008B7B1A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26C18" w:rsidRPr="008B7B1A" w14:paraId="26725879" w14:textId="77777777" w:rsidTr="00D01A4C">
        <w:trPr>
          <w:trHeight w:val="213"/>
          <w:tblHeader/>
        </w:trPr>
        <w:tc>
          <w:tcPr>
            <w:tcW w:w="3654" w:type="dxa"/>
          </w:tcPr>
          <w:p w14:paraId="3309DE51" w14:textId="77777777" w:rsidR="00626C18" w:rsidRPr="008B7B1A" w:rsidRDefault="00626C18" w:rsidP="00626C1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5" w:type="dxa"/>
            <w:gridSpan w:val="7"/>
          </w:tcPr>
          <w:p w14:paraId="1CA2A3CB" w14:textId="77777777" w:rsidR="00626C18" w:rsidRPr="009A79B7" w:rsidRDefault="00626C18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A79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79B7" w:rsidRPr="008B7B1A" w14:paraId="3A9C2800" w14:textId="77777777" w:rsidTr="00262761">
        <w:trPr>
          <w:trHeight w:val="213"/>
        </w:trPr>
        <w:tc>
          <w:tcPr>
            <w:tcW w:w="3654" w:type="dxa"/>
          </w:tcPr>
          <w:p w14:paraId="23A76853" w14:textId="1D56AE26" w:rsidR="009A79B7" w:rsidRPr="009A79B7" w:rsidRDefault="009A79B7" w:rsidP="009A79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79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41" w:type="dxa"/>
          </w:tcPr>
          <w:p w14:paraId="6859EE2C" w14:textId="7D6DF4FD" w:rsidR="009A79B7" w:rsidRPr="008B7B1A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D130CC3" w14:textId="77777777" w:rsidR="009A79B7" w:rsidRPr="008B7B1A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EDD7B91" w14:textId="77777777" w:rsidR="009A79B7" w:rsidRPr="008B7B1A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1DA44A3" w14:textId="77777777" w:rsidR="009A79B7" w:rsidRPr="008B7B1A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D880EB0" w14:textId="77777777" w:rsidR="009A79B7" w:rsidRPr="008B7B1A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7A837E0" w14:textId="77777777" w:rsidR="009A79B7" w:rsidRPr="008B7B1A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7B746037" w14:textId="77777777" w:rsidR="009A79B7" w:rsidRPr="008B7B1A" w:rsidRDefault="009A79B7" w:rsidP="009A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51D2" w:rsidRPr="008B7B1A" w14:paraId="7909CD4C" w14:textId="77777777" w:rsidTr="00262761">
        <w:trPr>
          <w:trHeight w:val="213"/>
        </w:trPr>
        <w:tc>
          <w:tcPr>
            <w:tcW w:w="3654" w:type="dxa"/>
          </w:tcPr>
          <w:p w14:paraId="44844E8D" w14:textId="1BF27B41" w:rsidR="00FE51D2" w:rsidRPr="008B7B1A" w:rsidRDefault="00FE51D2" w:rsidP="00FE51D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22C63FAE" w14:textId="0699DAA2" w:rsidR="00FE51D2" w:rsidRPr="008B7B1A" w:rsidRDefault="00DC2A8C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1ED1">
              <w:rPr>
                <w:rFonts w:asciiTheme="majorBidi" w:hAnsiTheme="majorBidi" w:cstheme="majorBidi"/>
                <w:sz w:val="28"/>
                <w:szCs w:val="28"/>
              </w:rPr>
              <w:t>521,368)</w:t>
            </w:r>
          </w:p>
        </w:tc>
        <w:tc>
          <w:tcPr>
            <w:tcW w:w="266" w:type="dxa"/>
          </w:tcPr>
          <w:p w14:paraId="2A85C27D" w14:textId="77777777" w:rsidR="00FE51D2" w:rsidRPr="008B7B1A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8830BCD" w14:textId="027CB12D" w:rsidR="00FE51D2" w:rsidRPr="008B7B1A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(418,882)</w:t>
            </w:r>
          </w:p>
        </w:tc>
        <w:tc>
          <w:tcPr>
            <w:tcW w:w="266" w:type="dxa"/>
          </w:tcPr>
          <w:p w14:paraId="0668A1E0" w14:textId="77777777" w:rsidR="00FE51D2" w:rsidRPr="008B7B1A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7716BF26" w14:textId="5839DCAC" w:rsidR="00FE51D2" w:rsidRPr="008B7B1A" w:rsidRDefault="004C1ED1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(521,3</w:t>
            </w:r>
            <w:r w:rsidR="00FD5DE9">
              <w:rPr>
                <w:rFonts w:asciiTheme="majorBidi" w:hAnsiTheme="majorBidi" w:cstheme="majorBidi"/>
                <w:sz w:val="28"/>
                <w:szCs w:val="28"/>
              </w:rPr>
              <w:t>68)</w:t>
            </w:r>
          </w:p>
        </w:tc>
        <w:tc>
          <w:tcPr>
            <w:tcW w:w="266" w:type="dxa"/>
          </w:tcPr>
          <w:p w14:paraId="3EB01E86" w14:textId="77777777" w:rsidR="00FE51D2" w:rsidRPr="008B7B1A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58FCF21" w14:textId="031F2A24" w:rsidR="00FE51D2" w:rsidRPr="008B7B1A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(418,882)</w:t>
            </w:r>
          </w:p>
        </w:tc>
      </w:tr>
      <w:tr w:rsidR="00FE51D2" w:rsidRPr="008B7B1A" w14:paraId="1D6FDCDE" w14:textId="77777777" w:rsidTr="00262761">
        <w:trPr>
          <w:trHeight w:val="213"/>
        </w:trPr>
        <w:tc>
          <w:tcPr>
            <w:tcW w:w="3654" w:type="dxa"/>
          </w:tcPr>
          <w:p w14:paraId="0FECF105" w14:textId="77777777" w:rsidR="00FE51D2" w:rsidRPr="008B7B1A" w:rsidRDefault="00FE51D2" w:rsidP="00FE51D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0FE6FF06" w14:textId="4855358D" w:rsidR="00FE51D2" w:rsidRPr="00DB4333" w:rsidRDefault="004C1ED1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57D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521,368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2BD2311E" w14:textId="77777777" w:rsidR="00FE51D2" w:rsidRPr="00DB4333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9B31E9F" w14:textId="66A78A0A" w:rsidR="00FE51D2" w:rsidRPr="00DB4333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B43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418,882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27AA819F" w14:textId="77777777" w:rsidR="00FE51D2" w:rsidRPr="00DB4333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533B6BA8" w14:textId="3106833D" w:rsidR="00FE51D2" w:rsidRPr="00DB4333" w:rsidRDefault="00FD5DE9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(521,</w:t>
            </w:r>
            <w:r w:rsidR="00A11E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68)</w:t>
            </w:r>
          </w:p>
        </w:tc>
        <w:tc>
          <w:tcPr>
            <w:tcW w:w="266" w:type="dxa"/>
          </w:tcPr>
          <w:p w14:paraId="299DDD08" w14:textId="77777777" w:rsidR="00FE51D2" w:rsidRPr="00DB4333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8353CF2" w14:textId="6A06FF0B" w:rsidR="00FE51D2" w:rsidRPr="00DB4333" w:rsidRDefault="00FE51D2" w:rsidP="00FE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B43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418,882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41A8710F" w14:textId="77777777" w:rsidR="009A79B7" w:rsidRPr="003409C7" w:rsidRDefault="009A79B7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32A22D" w14:textId="29E062C8" w:rsidR="001917B4" w:rsidRPr="00025EEE" w:rsidRDefault="001917B4" w:rsidP="00626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i/>
          <w:iCs/>
          <w:sz w:val="28"/>
          <w:szCs w:val="28"/>
        </w:rPr>
      </w:pPr>
      <w:r w:rsidRPr="00025EEE">
        <w:rPr>
          <w:rFonts w:ascii="Angsana New" w:eastAsia="AngsanaNew" w:hAnsi="Angsana New" w:hint="cs"/>
          <w:i/>
          <w:iCs/>
          <w:sz w:val="28"/>
          <w:szCs w:val="28"/>
          <w:cs/>
        </w:rPr>
        <w:t>การวิเคราะห์</w:t>
      </w:r>
      <w:r w:rsidR="00CE5391" w:rsidRPr="00025EEE">
        <w:rPr>
          <w:rFonts w:ascii="Angsana New" w:eastAsia="AngsanaNew" w:hAnsi="Angsana New" w:hint="cs"/>
          <w:i/>
          <w:iCs/>
          <w:sz w:val="28"/>
          <w:szCs w:val="28"/>
          <w:cs/>
        </w:rPr>
        <w:t>ความอ่อนไหวของกระแสเงินสดของเครื่องมือที่มีอัตราดอกเบี้ยผันแปร</w:t>
      </w:r>
    </w:p>
    <w:p w14:paraId="60BC1FBE" w14:textId="2C1AA48D" w:rsidR="00626C18" w:rsidRPr="003409C7" w:rsidRDefault="00626C18" w:rsidP="00626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28"/>
          <w:szCs w:val="28"/>
        </w:rPr>
      </w:pPr>
    </w:p>
    <w:p w14:paraId="1527779D" w14:textId="6A182CBC" w:rsidR="00626C18" w:rsidRPr="00CE5391" w:rsidRDefault="00626C18" w:rsidP="00626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28"/>
          <w:szCs w:val="28"/>
        </w:rPr>
      </w:pPr>
      <w:r w:rsidRPr="00CE5391">
        <w:rPr>
          <w:rFonts w:ascii="Angsana New" w:eastAsia="AngsanaNew" w:hAnsi="Angsana New" w:hint="cs"/>
          <w:sz w:val="28"/>
          <w:szCs w:val="28"/>
          <w:cs/>
        </w:rPr>
        <w:t>การเปลี่ย</w:t>
      </w:r>
      <w:r w:rsidR="00A6351F">
        <w:rPr>
          <w:rFonts w:ascii="Angsana New" w:eastAsia="AngsanaNew" w:hAnsi="Angsana New" w:hint="cs"/>
          <w:sz w:val="28"/>
          <w:szCs w:val="28"/>
          <w:cs/>
        </w:rPr>
        <w:t>น</w:t>
      </w:r>
      <w:r w:rsidRPr="00CE5391">
        <w:rPr>
          <w:rFonts w:ascii="Angsana New" w:eastAsia="AngsanaNew" w:hAnsi="Angsana New" w:hint="cs"/>
          <w:sz w:val="28"/>
          <w:szCs w:val="28"/>
          <w:cs/>
        </w:rPr>
        <w:t xml:space="preserve">แปลงของอัตราดอกเบี้ยที่ </w:t>
      </w:r>
      <w:r w:rsidRPr="00CE5391">
        <w:rPr>
          <w:rFonts w:ascii="Angsana New" w:eastAsia="AngsanaNew" w:hAnsi="Angsana New" w:hint="cs"/>
          <w:sz w:val="28"/>
          <w:szCs w:val="28"/>
        </w:rPr>
        <w:t>1%</w:t>
      </w:r>
      <w:r w:rsidRPr="00CE5391">
        <w:rPr>
          <w:rFonts w:ascii="Angsana New" w:eastAsia="AngsanaNew" w:hAnsi="Angsana New" w:hint="cs"/>
          <w:sz w:val="28"/>
          <w:szCs w:val="28"/>
          <w:cs/>
        </w:rPr>
        <w:t xml:space="preserve"> ซึ่งเป็นไปได้อย่างสมเหตุสมผล ณ วันที่รายงาน </w:t>
      </w:r>
      <w:r w:rsidR="00025EEE">
        <w:rPr>
          <w:rFonts w:ascii="Angsana New" w:eastAsia="AngsanaNew" w:hAnsi="Angsana New" w:hint="cs"/>
          <w:sz w:val="28"/>
          <w:szCs w:val="28"/>
          <w:cs/>
        </w:rPr>
        <w:t>โดย</w:t>
      </w:r>
      <w:r w:rsidRPr="00CE5391">
        <w:rPr>
          <w:rFonts w:ascii="Angsana New" w:eastAsia="AngsanaNew" w:hAnsi="Angsana New" w:hint="cs"/>
          <w:sz w:val="28"/>
          <w:szCs w:val="28"/>
          <w:cs/>
        </w:rPr>
        <w:t>ตั้งอยู่บนข้อสมมติที่ว่า</w:t>
      </w:r>
      <w:r w:rsidR="00CE5391" w:rsidRPr="00CE5391">
        <w:rPr>
          <w:rFonts w:ascii="Angsana New" w:eastAsia="AngsanaNew" w:hAnsi="Angsana New" w:hint="cs"/>
          <w:sz w:val="28"/>
          <w:szCs w:val="28"/>
          <w:cs/>
        </w:rPr>
        <w:br/>
      </w:r>
      <w:r w:rsidRPr="00CE5391">
        <w:rPr>
          <w:rFonts w:ascii="Angsana New" w:eastAsia="AngsanaNew" w:hAnsi="Angsana New" w:hint="cs"/>
          <w:sz w:val="28"/>
          <w:szCs w:val="28"/>
          <w:cs/>
        </w:rPr>
        <w:t>ตัวแปรอื่นมีค่าคงที่</w:t>
      </w:r>
    </w:p>
    <w:p w14:paraId="5A2CB8B2" w14:textId="00B67223" w:rsidR="00626C18" w:rsidRDefault="00626C18" w:rsidP="00626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28"/>
          <w:szCs w:val="28"/>
        </w:rPr>
      </w:pPr>
    </w:p>
    <w:p w14:paraId="79C3C280" w14:textId="77777777" w:rsidR="005409AF" w:rsidRDefault="005409AF" w:rsidP="00626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28"/>
          <w:szCs w:val="28"/>
        </w:rPr>
      </w:pPr>
    </w:p>
    <w:p w14:paraId="1B7194F3" w14:textId="77777777" w:rsidR="005409AF" w:rsidRDefault="005409AF" w:rsidP="00626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28"/>
          <w:szCs w:val="28"/>
        </w:rPr>
      </w:pPr>
    </w:p>
    <w:p w14:paraId="1CA02E2C" w14:textId="77777777" w:rsidR="005409AF" w:rsidRPr="003409C7" w:rsidRDefault="005409AF" w:rsidP="00626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28"/>
          <w:szCs w:val="28"/>
        </w:rPr>
      </w:pPr>
    </w:p>
    <w:tbl>
      <w:tblPr>
        <w:tblStyle w:val="TableGrid"/>
        <w:tblW w:w="936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4"/>
        <w:gridCol w:w="1235"/>
        <w:gridCol w:w="264"/>
        <w:gridCol w:w="1236"/>
        <w:gridCol w:w="264"/>
        <w:gridCol w:w="1235"/>
        <w:gridCol w:w="264"/>
        <w:gridCol w:w="1236"/>
      </w:tblGrid>
      <w:tr w:rsidR="00626C18" w:rsidRPr="00CE5391" w14:paraId="1EA86B09" w14:textId="77777777" w:rsidTr="00D01A4C">
        <w:trPr>
          <w:trHeight w:val="254"/>
          <w:tblHeader/>
        </w:trPr>
        <w:tc>
          <w:tcPr>
            <w:tcW w:w="3634" w:type="dxa"/>
          </w:tcPr>
          <w:p w14:paraId="67522C33" w14:textId="77777777" w:rsidR="00626C18" w:rsidRPr="00CE5391" w:rsidRDefault="00626C18" w:rsidP="00626C1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34" w:type="dxa"/>
            <w:gridSpan w:val="7"/>
          </w:tcPr>
          <w:p w14:paraId="7076F52B" w14:textId="69E8F918" w:rsidR="00626C18" w:rsidRPr="00CE5391" w:rsidRDefault="00626C18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E53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5826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E5391" w:rsidRPr="00CE5391" w14:paraId="39EE820F" w14:textId="77777777" w:rsidTr="00D01A4C">
        <w:trPr>
          <w:trHeight w:val="254"/>
          <w:tblHeader/>
        </w:trPr>
        <w:tc>
          <w:tcPr>
            <w:tcW w:w="3634" w:type="dxa"/>
          </w:tcPr>
          <w:p w14:paraId="3E1EE7D9" w14:textId="3DAA9C23" w:rsidR="00CE5391" w:rsidRPr="00CE5391" w:rsidRDefault="00CE5391" w:rsidP="00626C1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35" w:type="dxa"/>
            <w:gridSpan w:val="3"/>
          </w:tcPr>
          <w:p w14:paraId="4BE1C3C9" w14:textId="0F6261D8" w:rsidR="00CE5391" w:rsidRPr="00CE5391" w:rsidRDefault="00CE5391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391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64" w:type="dxa"/>
          </w:tcPr>
          <w:p w14:paraId="2F20DF72" w14:textId="77777777" w:rsidR="00CE5391" w:rsidRPr="00CE5391" w:rsidRDefault="00CE5391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5" w:type="dxa"/>
            <w:gridSpan w:val="3"/>
          </w:tcPr>
          <w:p w14:paraId="348A5513" w14:textId="526B4446" w:rsidR="00CE5391" w:rsidRPr="00CE5391" w:rsidRDefault="00CE5391" w:rsidP="0062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391">
              <w:rPr>
                <w:rFonts w:ascii="Angsana New" w:hAnsi="Angsana New" w:hint="cs"/>
                <w:sz w:val="28"/>
                <w:szCs w:val="28"/>
                <w:cs/>
              </w:rPr>
              <w:t>ส่วนของผู้ถือหุ้นสุทธิจากภาษี</w:t>
            </w:r>
          </w:p>
        </w:tc>
      </w:tr>
      <w:tr w:rsidR="00A6351F" w:rsidRPr="00CE5391" w14:paraId="39296663" w14:textId="77777777" w:rsidTr="00240294">
        <w:trPr>
          <w:trHeight w:val="254"/>
          <w:tblHeader/>
        </w:trPr>
        <w:tc>
          <w:tcPr>
            <w:tcW w:w="3634" w:type="dxa"/>
          </w:tcPr>
          <w:p w14:paraId="2418B236" w14:textId="77777777" w:rsidR="00A6351F" w:rsidRDefault="00A6351F" w:rsidP="00A6351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6B8EF7ED" w14:textId="7FDC7B06" w:rsidR="00A6351F" w:rsidRPr="00CE5391" w:rsidRDefault="00A6351F" w:rsidP="00A6351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35" w:type="dxa"/>
          </w:tcPr>
          <w:p w14:paraId="66CA2526" w14:textId="5E4562B1" w:rsidR="00A6351F" w:rsidRPr="00CE5391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391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CE5391">
              <w:rPr>
                <w:rFonts w:ascii="Angsana New" w:hAnsi="Angsana New" w:hint="cs"/>
                <w:sz w:val="28"/>
                <w:szCs w:val="28"/>
              </w:rPr>
              <w:t>1%</w:t>
            </w:r>
          </w:p>
        </w:tc>
        <w:tc>
          <w:tcPr>
            <w:tcW w:w="264" w:type="dxa"/>
          </w:tcPr>
          <w:p w14:paraId="74000BED" w14:textId="77777777" w:rsidR="00A6351F" w:rsidRPr="00CE5391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14:paraId="40D67D3B" w14:textId="26E8133E" w:rsidR="00A6351F" w:rsidRPr="00CE5391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391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อัตราดอกเบี้ยลดลง </w:t>
            </w:r>
            <w:r w:rsidRPr="00CE5391">
              <w:rPr>
                <w:rFonts w:ascii="Angsana New" w:hAnsi="Angsana New" w:hint="cs"/>
                <w:sz w:val="28"/>
                <w:szCs w:val="28"/>
              </w:rPr>
              <w:t>1%</w:t>
            </w:r>
          </w:p>
        </w:tc>
        <w:tc>
          <w:tcPr>
            <w:tcW w:w="264" w:type="dxa"/>
          </w:tcPr>
          <w:p w14:paraId="7F8F1D44" w14:textId="77777777" w:rsidR="00A6351F" w:rsidRPr="00CE5391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3062BBEE" w14:textId="3036FD6D" w:rsidR="00A6351F" w:rsidRPr="00CE5391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391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CE5391">
              <w:rPr>
                <w:rFonts w:ascii="Angsana New" w:hAnsi="Angsana New" w:hint="cs"/>
                <w:sz w:val="28"/>
                <w:szCs w:val="28"/>
              </w:rPr>
              <w:t>1%</w:t>
            </w:r>
          </w:p>
        </w:tc>
        <w:tc>
          <w:tcPr>
            <w:tcW w:w="264" w:type="dxa"/>
          </w:tcPr>
          <w:p w14:paraId="56D0679C" w14:textId="77777777" w:rsidR="00A6351F" w:rsidRPr="00CE5391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14:paraId="1423B6D3" w14:textId="48A51883" w:rsidR="00A6351F" w:rsidRPr="00CE5391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391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อัตราดอกเบี้ยลดลง </w:t>
            </w:r>
            <w:r w:rsidRPr="00CE5391">
              <w:rPr>
                <w:rFonts w:ascii="Angsana New" w:hAnsi="Angsana New" w:hint="cs"/>
                <w:sz w:val="28"/>
                <w:szCs w:val="28"/>
              </w:rPr>
              <w:t>1%</w:t>
            </w:r>
          </w:p>
        </w:tc>
      </w:tr>
      <w:tr w:rsidR="00A6351F" w:rsidRPr="00CE5391" w14:paraId="7E829E74" w14:textId="77777777" w:rsidTr="00D01A4C">
        <w:trPr>
          <w:trHeight w:val="254"/>
          <w:tblHeader/>
        </w:trPr>
        <w:tc>
          <w:tcPr>
            <w:tcW w:w="3634" w:type="dxa"/>
          </w:tcPr>
          <w:p w14:paraId="0E005038" w14:textId="77777777" w:rsidR="00A6351F" w:rsidRPr="00CE5391" w:rsidRDefault="00A6351F" w:rsidP="00A6351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34" w:type="dxa"/>
            <w:gridSpan w:val="7"/>
          </w:tcPr>
          <w:p w14:paraId="3D1234DC" w14:textId="77777777" w:rsidR="00A6351F" w:rsidRPr="00CE5391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E539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40294" w:rsidRPr="00CE5391" w14:paraId="21FA13F6" w14:textId="77777777" w:rsidTr="00240294">
        <w:trPr>
          <w:trHeight w:val="254"/>
        </w:trPr>
        <w:tc>
          <w:tcPr>
            <w:tcW w:w="3634" w:type="dxa"/>
          </w:tcPr>
          <w:p w14:paraId="7E97D3B0" w14:textId="4868A50B" w:rsidR="00240294" w:rsidRPr="00CE5391" w:rsidRDefault="00240294" w:rsidP="00A6351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53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E53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E53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E53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35" w:type="dxa"/>
          </w:tcPr>
          <w:p w14:paraId="21A0F11D" w14:textId="77777777" w:rsidR="00240294" w:rsidRPr="00CE5391" w:rsidRDefault="00240294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364EA7D9" w14:textId="77777777" w:rsidR="00240294" w:rsidRPr="00CE5391" w:rsidRDefault="00240294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14:paraId="028A0029" w14:textId="77777777" w:rsidR="00240294" w:rsidRPr="00CE5391" w:rsidRDefault="00240294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0334CD96" w14:textId="77777777" w:rsidR="00240294" w:rsidRPr="00CE5391" w:rsidRDefault="00240294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1BBF98D0" w14:textId="77777777" w:rsidR="00240294" w:rsidRPr="00CE5391" w:rsidRDefault="00240294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20561935" w14:textId="77777777" w:rsidR="00240294" w:rsidRPr="00CE5391" w:rsidRDefault="00240294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14:paraId="2211DA8D" w14:textId="77777777" w:rsidR="00240294" w:rsidRPr="00CE5391" w:rsidRDefault="00240294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351F" w:rsidRPr="00CE5391" w14:paraId="529CE21D" w14:textId="77777777" w:rsidTr="00240294">
        <w:trPr>
          <w:trHeight w:val="254"/>
        </w:trPr>
        <w:tc>
          <w:tcPr>
            <w:tcW w:w="3634" w:type="dxa"/>
          </w:tcPr>
          <w:p w14:paraId="7405D3BB" w14:textId="4AD683FC" w:rsidR="00A6351F" w:rsidRPr="00CE5391" w:rsidRDefault="00A6351F" w:rsidP="00A6351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5391">
              <w:rPr>
                <w:rFonts w:ascii="Angsana New" w:hAnsi="Angsana New" w:hint="cs"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235" w:type="dxa"/>
          </w:tcPr>
          <w:p w14:paraId="1E98960F" w14:textId="6CD5A40E" w:rsidR="00A6351F" w:rsidRPr="00CE5391" w:rsidRDefault="00E65D70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(8,528)</w:t>
            </w:r>
          </w:p>
        </w:tc>
        <w:tc>
          <w:tcPr>
            <w:tcW w:w="264" w:type="dxa"/>
          </w:tcPr>
          <w:p w14:paraId="5EC1914B" w14:textId="77777777" w:rsidR="00A6351F" w:rsidRPr="00CE5391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14:paraId="42EFCDE7" w14:textId="02BEBC1D" w:rsidR="00A6351F" w:rsidRPr="00CE5391" w:rsidRDefault="00E65D70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8,539</w:t>
            </w:r>
          </w:p>
        </w:tc>
        <w:tc>
          <w:tcPr>
            <w:tcW w:w="264" w:type="dxa"/>
          </w:tcPr>
          <w:p w14:paraId="04BAE0BA" w14:textId="77777777" w:rsidR="00A6351F" w:rsidRPr="00CE5391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104BEFD4" w14:textId="056F5143" w:rsidR="00A6351F" w:rsidRPr="00CE5391" w:rsidRDefault="00E65D70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(6,822)</w:t>
            </w:r>
          </w:p>
        </w:tc>
        <w:tc>
          <w:tcPr>
            <w:tcW w:w="264" w:type="dxa"/>
          </w:tcPr>
          <w:p w14:paraId="4C3C4A98" w14:textId="77777777" w:rsidR="00A6351F" w:rsidRPr="00CE5391" w:rsidRDefault="00A6351F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14:paraId="400673FF" w14:textId="64A18921" w:rsidR="00A6351F" w:rsidRPr="00CE5391" w:rsidRDefault="00190AC1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6,831</w:t>
            </w:r>
          </w:p>
        </w:tc>
      </w:tr>
      <w:tr w:rsidR="00240294" w:rsidRPr="00CE5391" w14:paraId="55844EF1" w14:textId="77777777" w:rsidTr="00240294">
        <w:trPr>
          <w:trHeight w:val="254"/>
        </w:trPr>
        <w:tc>
          <w:tcPr>
            <w:tcW w:w="3634" w:type="dxa"/>
          </w:tcPr>
          <w:p w14:paraId="2535C512" w14:textId="77777777" w:rsidR="00240294" w:rsidRPr="00CE5391" w:rsidRDefault="00240294" w:rsidP="00A6351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1AD60434" w14:textId="77777777" w:rsidR="00240294" w:rsidRPr="00CE5391" w:rsidRDefault="00240294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1F6C0F5E" w14:textId="77777777" w:rsidR="00240294" w:rsidRPr="00CE5391" w:rsidRDefault="00240294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14:paraId="0F963FC6" w14:textId="77777777" w:rsidR="00240294" w:rsidRPr="00CE5391" w:rsidRDefault="00240294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1219525E" w14:textId="77777777" w:rsidR="00240294" w:rsidRPr="00CE5391" w:rsidRDefault="00240294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7079A5E7" w14:textId="77777777" w:rsidR="00240294" w:rsidRPr="00CE5391" w:rsidRDefault="00240294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05DE933F" w14:textId="77777777" w:rsidR="00240294" w:rsidRPr="00CE5391" w:rsidRDefault="00240294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14:paraId="46C382F8" w14:textId="77777777" w:rsidR="00240294" w:rsidRPr="00CE5391" w:rsidRDefault="00240294" w:rsidP="00A6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294" w:rsidRPr="00CE5391" w14:paraId="4375A651" w14:textId="77777777" w:rsidTr="00240294">
        <w:trPr>
          <w:trHeight w:val="254"/>
        </w:trPr>
        <w:tc>
          <w:tcPr>
            <w:tcW w:w="3634" w:type="dxa"/>
          </w:tcPr>
          <w:p w14:paraId="049C7C9B" w14:textId="3273D4E1" w:rsidR="00240294" w:rsidRPr="00CE5391" w:rsidRDefault="00240294" w:rsidP="0024029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53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E53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E53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E53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235" w:type="dxa"/>
          </w:tcPr>
          <w:p w14:paraId="026503C1" w14:textId="77777777" w:rsidR="00240294" w:rsidRPr="00CE5391" w:rsidRDefault="00240294" w:rsidP="0024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784DB47D" w14:textId="77777777" w:rsidR="00240294" w:rsidRPr="00CE5391" w:rsidRDefault="00240294" w:rsidP="0024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14:paraId="58121426" w14:textId="77777777" w:rsidR="00240294" w:rsidRPr="00CE5391" w:rsidRDefault="00240294" w:rsidP="0024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489BE692" w14:textId="77777777" w:rsidR="00240294" w:rsidRPr="00CE5391" w:rsidRDefault="00240294" w:rsidP="0024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1FE9570B" w14:textId="77777777" w:rsidR="00240294" w:rsidRPr="00CE5391" w:rsidRDefault="00240294" w:rsidP="0024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55BCF8F7" w14:textId="77777777" w:rsidR="00240294" w:rsidRPr="00CE5391" w:rsidRDefault="00240294" w:rsidP="0024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14:paraId="4DA80FDE" w14:textId="77777777" w:rsidR="00240294" w:rsidRPr="00CE5391" w:rsidRDefault="00240294" w:rsidP="0024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294" w:rsidRPr="00CE5391" w14:paraId="21237909" w14:textId="77777777" w:rsidTr="00240294">
        <w:trPr>
          <w:trHeight w:val="254"/>
        </w:trPr>
        <w:tc>
          <w:tcPr>
            <w:tcW w:w="3634" w:type="dxa"/>
          </w:tcPr>
          <w:p w14:paraId="4FD54E23" w14:textId="491D1F76" w:rsidR="00240294" w:rsidRPr="00CE5391" w:rsidRDefault="00240294" w:rsidP="0024029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5391">
              <w:rPr>
                <w:rFonts w:ascii="Angsana New" w:hAnsi="Angsana New" w:hint="cs"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235" w:type="dxa"/>
          </w:tcPr>
          <w:p w14:paraId="452385B5" w14:textId="3124E315" w:rsidR="00240294" w:rsidRPr="00CE5391" w:rsidRDefault="00240294" w:rsidP="0024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(7,112)</w:t>
            </w:r>
          </w:p>
        </w:tc>
        <w:tc>
          <w:tcPr>
            <w:tcW w:w="264" w:type="dxa"/>
          </w:tcPr>
          <w:p w14:paraId="7ECD474B" w14:textId="77777777" w:rsidR="00240294" w:rsidRPr="00CE5391" w:rsidRDefault="00240294" w:rsidP="0024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14:paraId="24350095" w14:textId="5DEE324F" w:rsidR="00240294" w:rsidRPr="00CE5391" w:rsidRDefault="00240294" w:rsidP="0024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7,096</w:t>
            </w:r>
          </w:p>
        </w:tc>
        <w:tc>
          <w:tcPr>
            <w:tcW w:w="264" w:type="dxa"/>
          </w:tcPr>
          <w:p w14:paraId="2064232E" w14:textId="77777777" w:rsidR="00240294" w:rsidRPr="00CE5391" w:rsidRDefault="00240294" w:rsidP="0024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3CA66764" w14:textId="0648BDCB" w:rsidR="00240294" w:rsidRPr="00CE5391" w:rsidRDefault="00240294" w:rsidP="0024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(5,689)</w:t>
            </w:r>
          </w:p>
        </w:tc>
        <w:tc>
          <w:tcPr>
            <w:tcW w:w="264" w:type="dxa"/>
          </w:tcPr>
          <w:p w14:paraId="56D92C56" w14:textId="77777777" w:rsidR="00240294" w:rsidRPr="00CE5391" w:rsidRDefault="00240294" w:rsidP="0024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14:paraId="6486C43E" w14:textId="56FFE914" w:rsidR="00240294" w:rsidRPr="00CE5391" w:rsidRDefault="00240294" w:rsidP="0024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5,677</w:t>
            </w:r>
          </w:p>
        </w:tc>
      </w:tr>
    </w:tbl>
    <w:p w14:paraId="68C44E5C" w14:textId="77777777" w:rsidR="00120752" w:rsidRPr="00120752" w:rsidRDefault="00120752" w:rsidP="0012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AngsanaNew" w:hAnsi="Angsana New"/>
          <w:sz w:val="22"/>
          <w:szCs w:val="22"/>
        </w:rPr>
      </w:pPr>
    </w:p>
    <w:p w14:paraId="6615B816" w14:textId="152676D2" w:rsidR="00C56ADE" w:rsidRPr="00025EEE" w:rsidRDefault="00025EEE" w:rsidP="00C56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025EEE">
        <w:rPr>
          <w:rFonts w:ascii="Angsana New" w:hAnsi="Angsana New"/>
          <w:i/>
          <w:iCs/>
          <w:sz w:val="28"/>
          <w:szCs w:val="28"/>
        </w:rPr>
        <w:t>(</w:t>
      </w:r>
      <w:r w:rsidRPr="00025EEE">
        <w:rPr>
          <w:rFonts w:ascii="Angsana New" w:hAnsi="Angsana New" w:hint="cs"/>
          <w:i/>
          <w:iCs/>
          <w:sz w:val="28"/>
          <w:szCs w:val="28"/>
          <w:cs/>
        </w:rPr>
        <w:t>ข</w:t>
      </w:r>
      <w:r w:rsidRPr="00025EEE">
        <w:rPr>
          <w:rFonts w:ascii="Angsana New" w:hAnsi="Angsana New"/>
          <w:i/>
          <w:iCs/>
          <w:sz w:val="28"/>
          <w:szCs w:val="28"/>
        </w:rPr>
        <w:t xml:space="preserve">.3) </w:t>
      </w:r>
      <w:r w:rsidR="00C56ADE" w:rsidRPr="00025EEE">
        <w:rPr>
          <w:rFonts w:ascii="Angsana New" w:hAnsi="Angsana New" w:hint="cs"/>
          <w:i/>
          <w:iCs/>
          <w:sz w:val="28"/>
          <w:szCs w:val="28"/>
          <w:cs/>
        </w:rPr>
        <w:t>ความเสี่ยงจากสภาพคล่อง</w:t>
      </w:r>
    </w:p>
    <w:p w14:paraId="6A43FEBA" w14:textId="06E1BEB6" w:rsidR="00C56ADE" w:rsidRPr="00120752" w:rsidRDefault="00C56ADE" w:rsidP="00C56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7CB1A50E" w14:textId="34CF3902" w:rsidR="00626C18" w:rsidRPr="00CE5391" w:rsidRDefault="00C56ADE" w:rsidP="009A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CE5391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025EEE">
        <w:rPr>
          <w:rFonts w:ascii="Angsana New" w:hAnsi="Angsana New" w:hint="cs"/>
          <w:sz w:val="28"/>
          <w:szCs w:val="28"/>
          <w:cs/>
        </w:rPr>
        <w:t>กำกับดูแล</w:t>
      </w:r>
      <w:r w:rsidRPr="00CE5391">
        <w:rPr>
          <w:rFonts w:ascii="Angsana New" w:hAnsi="Angsana New" w:hint="cs"/>
          <w:sz w:val="28"/>
          <w:szCs w:val="28"/>
          <w:cs/>
        </w:rPr>
        <w:t>ความเสี่ยง</w:t>
      </w:r>
      <w:r w:rsidR="00025EEE">
        <w:rPr>
          <w:rFonts w:ascii="Angsana New" w:hAnsi="Angsana New" w:hint="cs"/>
          <w:sz w:val="28"/>
          <w:szCs w:val="28"/>
          <w:cs/>
        </w:rPr>
        <w:t>ด้าน</w:t>
      </w:r>
      <w:r w:rsidRPr="00CE5391">
        <w:rPr>
          <w:rFonts w:ascii="Angsana New" w:hAnsi="Angsana New" w:hint="cs"/>
          <w:sz w:val="28"/>
          <w:szCs w:val="28"/>
          <w:cs/>
        </w:rPr>
        <w:t>สภาพคล่อง</w:t>
      </w:r>
      <w:r w:rsidR="00025EEE">
        <w:rPr>
          <w:rFonts w:ascii="Angsana New" w:hAnsi="Angsana New" w:hint="cs"/>
          <w:sz w:val="28"/>
          <w:szCs w:val="28"/>
          <w:cs/>
        </w:rPr>
        <w:t>และ</w:t>
      </w:r>
      <w:r w:rsidRPr="00CE5391">
        <w:rPr>
          <w:rFonts w:ascii="Angsana New" w:hAnsi="Angsana New" w:hint="cs"/>
          <w:sz w:val="28"/>
          <w:szCs w:val="28"/>
          <w:cs/>
        </w:rPr>
        <w:t>การรักษาระดับของเงินสดและรายการเทียบเท่าเงินสด</w:t>
      </w:r>
      <w:r w:rsidR="00025EEE">
        <w:rPr>
          <w:rFonts w:ascii="Angsana New" w:hAnsi="Angsana New" w:hint="cs"/>
          <w:sz w:val="28"/>
          <w:szCs w:val="28"/>
          <w:cs/>
        </w:rPr>
        <w:t>ที่ผู้บริหารพิจารณาว่าเ</w:t>
      </w:r>
      <w:r w:rsidRPr="00CE5391">
        <w:rPr>
          <w:rFonts w:ascii="Angsana New" w:hAnsi="Angsana New" w:hint="cs"/>
          <w:sz w:val="28"/>
          <w:szCs w:val="28"/>
          <w:cs/>
        </w:rPr>
        <w:t>พียงพอ</w:t>
      </w:r>
      <w:r w:rsidR="009B2520">
        <w:rPr>
          <w:rFonts w:ascii="Angsana New" w:hAnsi="Angsana New" w:hint="cs"/>
          <w:sz w:val="28"/>
          <w:szCs w:val="28"/>
          <w:cs/>
        </w:rPr>
        <w:t>ในการจัดหาเงินเพื่อใช้ใน</w:t>
      </w:r>
      <w:r w:rsidRPr="00CE5391">
        <w:rPr>
          <w:rFonts w:ascii="Angsana New" w:hAnsi="Angsana New" w:hint="cs"/>
          <w:sz w:val="28"/>
          <w:szCs w:val="28"/>
          <w:cs/>
        </w:rPr>
        <w:t>การดำเนินงานของกลุ่มบริษัท และ</w:t>
      </w:r>
      <w:r w:rsidR="009B2520">
        <w:rPr>
          <w:rFonts w:ascii="Angsana New" w:hAnsi="Angsana New" w:hint="cs"/>
          <w:sz w:val="28"/>
          <w:szCs w:val="28"/>
          <w:cs/>
        </w:rPr>
        <w:t>ลดผ</w:t>
      </w:r>
      <w:r w:rsidRPr="00CE5391">
        <w:rPr>
          <w:rFonts w:ascii="Angsana New" w:hAnsi="Angsana New" w:hint="cs"/>
          <w:sz w:val="28"/>
          <w:szCs w:val="28"/>
          <w:cs/>
        </w:rPr>
        <w:t>ลกระทบจากความผันผวนของกระแสเงินสด</w:t>
      </w:r>
    </w:p>
    <w:p w14:paraId="6290447C" w14:textId="4DFF1788" w:rsidR="00CE5391" w:rsidRDefault="00CE5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066E30A4" w14:textId="4B7801C5" w:rsidR="00536FB9" w:rsidRPr="00CE5391" w:rsidRDefault="009243C3" w:rsidP="00924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CE539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CE5391">
        <w:rPr>
          <w:rFonts w:ascii="Angsana New" w:hAnsi="Angsana New" w:hint="cs"/>
          <w:sz w:val="28"/>
          <w:szCs w:val="28"/>
        </w:rPr>
        <w:t>31</w:t>
      </w:r>
      <w:r w:rsidRPr="00CE5391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CE5391">
        <w:rPr>
          <w:rFonts w:ascii="Angsana New" w:hAnsi="Angsana New" w:hint="cs"/>
          <w:sz w:val="28"/>
          <w:szCs w:val="28"/>
        </w:rPr>
        <w:t>256</w:t>
      </w:r>
      <w:r w:rsidR="00FE51D2">
        <w:rPr>
          <w:rFonts w:ascii="Angsana New" w:hAnsi="Angsana New"/>
          <w:sz w:val="28"/>
          <w:szCs w:val="28"/>
        </w:rPr>
        <w:t>4</w:t>
      </w:r>
      <w:r w:rsidRPr="00CE5391">
        <w:rPr>
          <w:rFonts w:ascii="Angsana New" w:hAnsi="Angsana New" w:hint="cs"/>
          <w:sz w:val="28"/>
          <w:szCs w:val="28"/>
        </w:rPr>
        <w:t xml:space="preserve"> </w:t>
      </w:r>
      <w:r w:rsidR="004464B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4464B1">
        <w:rPr>
          <w:rFonts w:ascii="Angsana New" w:hAnsi="Angsana New"/>
          <w:sz w:val="28"/>
          <w:szCs w:val="28"/>
        </w:rPr>
        <w:t xml:space="preserve">2563 </w:t>
      </w:r>
      <w:r w:rsidRPr="00CE5391">
        <w:rPr>
          <w:rFonts w:ascii="Angsana New" w:hAnsi="Angsana New" w:hint="cs"/>
          <w:sz w:val="28"/>
          <w:szCs w:val="28"/>
          <w:cs/>
        </w:rPr>
        <w:t>สินทรัพย์และหนี้สินทางการเงินของกลุ่มบริษัทได้ถูกจำแนกตามระยะเวลา</w:t>
      </w:r>
      <w:r w:rsidR="00626C18" w:rsidRPr="00CE5391">
        <w:rPr>
          <w:rFonts w:ascii="Angsana New" w:hAnsi="Angsana New" w:hint="cs"/>
          <w:sz w:val="28"/>
          <w:szCs w:val="28"/>
          <w:cs/>
        </w:rPr>
        <w:t>การ</w:t>
      </w:r>
      <w:r w:rsidRPr="00CE5391">
        <w:rPr>
          <w:rFonts w:ascii="Angsana New" w:hAnsi="Angsana New" w:hint="cs"/>
          <w:sz w:val="28"/>
          <w:szCs w:val="28"/>
          <w:cs/>
        </w:rPr>
        <w:t>ครบกำหนด</w:t>
      </w:r>
      <w:r w:rsidR="00626C18" w:rsidRPr="00CE5391">
        <w:rPr>
          <w:rFonts w:ascii="Angsana New" w:hAnsi="Angsana New" w:hint="cs"/>
          <w:sz w:val="28"/>
          <w:szCs w:val="28"/>
          <w:cs/>
        </w:rPr>
        <w:t>คงเหลือตาม</w:t>
      </w:r>
      <w:r w:rsidRPr="00CE5391">
        <w:rPr>
          <w:rFonts w:ascii="Angsana New" w:hAnsi="Angsana New" w:hint="cs"/>
          <w:sz w:val="28"/>
          <w:szCs w:val="28"/>
          <w:cs/>
        </w:rPr>
        <w:t>สัญญา</w:t>
      </w:r>
      <w:r w:rsidR="00626C18" w:rsidRPr="00CE5391">
        <w:rPr>
          <w:rFonts w:ascii="Angsana New" w:hAnsi="Angsana New" w:hint="cs"/>
          <w:sz w:val="28"/>
          <w:szCs w:val="28"/>
          <w:cs/>
        </w:rPr>
        <w:t xml:space="preserve"> โดยจำนวนเงินเป็นจำนวนขั้นต้นซึ่งไม่ได้คิดลด</w:t>
      </w:r>
      <w:r w:rsidRPr="00CE5391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p w14:paraId="3570CFF8" w14:textId="77777777" w:rsidR="00CB2CAC" w:rsidRPr="00C2115B" w:rsidRDefault="00CB2CAC" w:rsidP="00CB2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407" w:type="dxa"/>
        <w:tblInd w:w="369" w:type="dxa"/>
        <w:tblLook w:val="04A0" w:firstRow="1" w:lastRow="0" w:firstColumn="1" w:lastColumn="0" w:noHBand="0" w:noVBand="1"/>
      </w:tblPr>
      <w:tblGrid>
        <w:gridCol w:w="3160"/>
        <w:gridCol w:w="1041"/>
        <w:gridCol w:w="1042"/>
        <w:gridCol w:w="1096"/>
        <w:gridCol w:w="1042"/>
        <w:gridCol w:w="976"/>
        <w:gridCol w:w="1050"/>
      </w:tblGrid>
      <w:tr w:rsidR="005555B3" w:rsidRPr="005C0BB2" w14:paraId="4ADD588C" w14:textId="77777777" w:rsidTr="009B2520">
        <w:trPr>
          <w:trHeight w:val="315"/>
          <w:tblHeader/>
        </w:trPr>
        <w:tc>
          <w:tcPr>
            <w:tcW w:w="3177" w:type="dxa"/>
            <w:shd w:val="clear" w:color="auto" w:fill="auto"/>
          </w:tcPr>
          <w:p w14:paraId="0A060FA8" w14:textId="6326B915" w:rsidR="005555B3" w:rsidRPr="005C0BB2" w:rsidRDefault="005555B3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0" w:type="dxa"/>
            <w:gridSpan w:val="6"/>
          </w:tcPr>
          <w:p w14:paraId="3423576A" w14:textId="2B4B9D78" w:rsidR="005555B3" w:rsidRPr="005C0BB2" w:rsidRDefault="005555B3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01B6" w:rsidRPr="005C0BB2" w14:paraId="5C42F9EC" w14:textId="77777777" w:rsidTr="009B2520">
        <w:trPr>
          <w:trHeight w:val="315"/>
          <w:tblHeader/>
        </w:trPr>
        <w:tc>
          <w:tcPr>
            <w:tcW w:w="3177" w:type="dxa"/>
            <w:shd w:val="clear" w:color="auto" w:fill="auto"/>
          </w:tcPr>
          <w:p w14:paraId="2836B865" w14:textId="77777777" w:rsidR="001E01B6" w:rsidRPr="005C0BB2" w:rsidRDefault="001E01B6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0" w:type="dxa"/>
            <w:gridSpan w:val="6"/>
          </w:tcPr>
          <w:p w14:paraId="564CD2E2" w14:textId="02841CCE" w:rsidR="001E01B6" w:rsidRPr="005C0BB2" w:rsidRDefault="001E01B6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01B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555B3" w:rsidRPr="005C0BB2" w14:paraId="0D5B3261" w14:textId="77777777" w:rsidTr="009B2520">
        <w:trPr>
          <w:trHeight w:val="315"/>
          <w:tblHeader/>
        </w:trPr>
        <w:tc>
          <w:tcPr>
            <w:tcW w:w="3177" w:type="dxa"/>
            <w:shd w:val="clear" w:color="auto" w:fill="auto"/>
          </w:tcPr>
          <w:p w14:paraId="51233324" w14:textId="77777777" w:rsidR="005555B3" w:rsidRPr="005C0BB2" w:rsidRDefault="005555B3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0" w:type="dxa"/>
            <w:gridSpan w:val="6"/>
          </w:tcPr>
          <w:p w14:paraId="08DFD0D5" w14:textId="5341886D" w:rsidR="005555B3" w:rsidRPr="005C0BB2" w:rsidRDefault="005555B3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ระยะเวลาการ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</w:p>
        </w:tc>
      </w:tr>
      <w:tr w:rsidR="005555B3" w:rsidRPr="005C0BB2" w14:paraId="14C05A38" w14:textId="77777777" w:rsidTr="009B2520">
        <w:trPr>
          <w:trHeight w:val="42"/>
          <w:tblHeader/>
        </w:trPr>
        <w:tc>
          <w:tcPr>
            <w:tcW w:w="3177" w:type="dxa"/>
            <w:shd w:val="clear" w:color="auto" w:fill="auto"/>
            <w:vAlign w:val="bottom"/>
          </w:tcPr>
          <w:p w14:paraId="69E46EFA" w14:textId="64A79AD1" w:rsidR="005555B3" w:rsidRPr="005C0BB2" w:rsidRDefault="005555B3" w:rsidP="00D37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14:paraId="77149E2D" w14:textId="48A7F605" w:rsidR="005555B3" w:rsidRPr="005C0BB2" w:rsidRDefault="005555B3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1D5274B" w14:textId="71482086" w:rsidR="005555B3" w:rsidRPr="005C0BB2" w:rsidRDefault="005555B3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902E9F8" w14:textId="390E7B8A" w:rsidR="005555B3" w:rsidRPr="005C0BB2" w:rsidRDefault="005555B3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FD6C6AD" w14:textId="31C309B3" w:rsidR="005555B3" w:rsidRPr="005C0BB2" w:rsidRDefault="005555B3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ถึง 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689ADA31" w14:textId="070736F1" w:rsidR="005555B3" w:rsidRPr="005C0BB2" w:rsidRDefault="005555B3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17B180B7" w14:textId="2998D2B7" w:rsidR="005555B3" w:rsidRPr="005C0BB2" w:rsidRDefault="005555B3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6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ระยะเวลา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FA3AA13" w14:textId="77777777" w:rsidR="005555B3" w:rsidRPr="005C0BB2" w:rsidRDefault="005555B3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555B3" w:rsidRPr="005C0BB2" w14:paraId="26AB9224" w14:textId="77777777" w:rsidTr="005555B3">
        <w:trPr>
          <w:trHeight w:val="305"/>
          <w:tblHeader/>
        </w:trPr>
        <w:tc>
          <w:tcPr>
            <w:tcW w:w="3177" w:type="dxa"/>
            <w:shd w:val="clear" w:color="auto" w:fill="auto"/>
          </w:tcPr>
          <w:p w14:paraId="5FF5C16E" w14:textId="77777777" w:rsidR="005555B3" w:rsidRPr="005C0BB2" w:rsidRDefault="005555B3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0" w:type="dxa"/>
            <w:gridSpan w:val="6"/>
          </w:tcPr>
          <w:p w14:paraId="62B3CC25" w14:textId="78DA9C92" w:rsidR="005555B3" w:rsidRPr="005C0BB2" w:rsidRDefault="005555B3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555B3" w:rsidRPr="005C0BB2" w14:paraId="6DB17034" w14:textId="77777777" w:rsidTr="000A6CE8">
        <w:trPr>
          <w:trHeight w:val="315"/>
        </w:trPr>
        <w:tc>
          <w:tcPr>
            <w:tcW w:w="3177" w:type="dxa"/>
            <w:shd w:val="clear" w:color="auto" w:fill="auto"/>
          </w:tcPr>
          <w:p w14:paraId="4673C932" w14:textId="77777777" w:rsidR="005555B3" w:rsidRPr="005C0BB2" w:rsidRDefault="005555B3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42" w:type="dxa"/>
          </w:tcPr>
          <w:p w14:paraId="0190FB6B" w14:textId="77777777" w:rsidR="005555B3" w:rsidRPr="005C0BB2" w:rsidRDefault="005555B3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42" w:type="dxa"/>
            <w:shd w:val="clear" w:color="auto" w:fill="auto"/>
          </w:tcPr>
          <w:p w14:paraId="55CF3868" w14:textId="203A8F1C" w:rsidR="005555B3" w:rsidRPr="005C0BB2" w:rsidRDefault="005555B3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95" w:type="dxa"/>
            <w:shd w:val="clear" w:color="auto" w:fill="auto"/>
          </w:tcPr>
          <w:p w14:paraId="508255FE" w14:textId="5F344386" w:rsidR="005555B3" w:rsidRPr="005C0BB2" w:rsidRDefault="005555B3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68DFE0FC" w14:textId="5FABDC6E" w:rsidR="005555B3" w:rsidRPr="005C0BB2" w:rsidRDefault="005555B3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9" w:type="dxa"/>
            <w:shd w:val="clear" w:color="auto" w:fill="auto"/>
          </w:tcPr>
          <w:p w14:paraId="6FC713A3" w14:textId="77777777" w:rsidR="005555B3" w:rsidRPr="005C0BB2" w:rsidRDefault="005555B3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6" w:right="-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43494A3A" w14:textId="4EC110BC" w:rsidR="005555B3" w:rsidRPr="005C0BB2" w:rsidRDefault="005555B3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A6CE8" w:rsidRPr="005C0BB2" w14:paraId="45DEA71E" w14:textId="77777777" w:rsidTr="000A6CE8">
        <w:trPr>
          <w:trHeight w:val="305"/>
        </w:trPr>
        <w:tc>
          <w:tcPr>
            <w:tcW w:w="3177" w:type="dxa"/>
            <w:shd w:val="clear" w:color="auto" w:fill="auto"/>
          </w:tcPr>
          <w:p w14:paraId="2124936B" w14:textId="368D4521" w:rsidR="000A6CE8" w:rsidRPr="005C0BB2" w:rsidRDefault="000A6CE8" w:rsidP="000A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2" w:type="dxa"/>
          </w:tcPr>
          <w:p w14:paraId="41FB227B" w14:textId="13FEFE3A" w:rsidR="000A6CE8" w:rsidRPr="005C0BB2" w:rsidRDefault="00C809A5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76,074</w:t>
            </w:r>
          </w:p>
        </w:tc>
        <w:tc>
          <w:tcPr>
            <w:tcW w:w="1042" w:type="dxa"/>
            <w:shd w:val="clear" w:color="auto" w:fill="auto"/>
          </w:tcPr>
          <w:p w14:paraId="14BD291F" w14:textId="243D20C4" w:rsidR="000A6CE8" w:rsidRPr="005C0BB2" w:rsidRDefault="000F1ABC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shd w:val="clear" w:color="auto" w:fill="auto"/>
          </w:tcPr>
          <w:p w14:paraId="0ADA4721" w14:textId="581ED61E" w:rsidR="000A6CE8" w:rsidRPr="005C0BB2" w:rsidRDefault="000F1ABC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2DB2207" w14:textId="320931B6" w:rsidR="000A6CE8" w:rsidRPr="005C0BB2" w:rsidRDefault="000F1ABC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1BB522B7" w14:textId="0FC8D8E9" w:rsidR="000A6CE8" w:rsidRPr="005C0BB2" w:rsidRDefault="000F1ABC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1050" w:type="dxa"/>
            <w:shd w:val="clear" w:color="auto" w:fill="auto"/>
          </w:tcPr>
          <w:p w14:paraId="0F01747D" w14:textId="1E49B082" w:rsidR="000A6CE8" w:rsidRPr="005C0BB2" w:rsidRDefault="000F1ABC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76,170</w:t>
            </w:r>
          </w:p>
        </w:tc>
      </w:tr>
      <w:tr w:rsidR="000A6CE8" w:rsidRPr="005C0BB2" w14:paraId="244A2836" w14:textId="77777777" w:rsidTr="000A6CE8">
        <w:trPr>
          <w:trHeight w:val="305"/>
        </w:trPr>
        <w:tc>
          <w:tcPr>
            <w:tcW w:w="3177" w:type="dxa"/>
            <w:shd w:val="clear" w:color="auto" w:fill="auto"/>
          </w:tcPr>
          <w:p w14:paraId="4B2A72A0" w14:textId="53A287C7" w:rsidR="000A6CE8" w:rsidRPr="005C0BB2" w:rsidRDefault="000A6CE8" w:rsidP="000A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42" w:type="dxa"/>
          </w:tcPr>
          <w:p w14:paraId="2BBF8F8C" w14:textId="7411E4E3" w:rsidR="000A6CE8" w:rsidRPr="005C0BB2" w:rsidRDefault="00C809A5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7AD1CFEF" w14:textId="08F9C689" w:rsidR="000A6CE8" w:rsidRPr="005C0BB2" w:rsidRDefault="00047511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461,438</w:t>
            </w:r>
          </w:p>
        </w:tc>
        <w:tc>
          <w:tcPr>
            <w:tcW w:w="1095" w:type="dxa"/>
            <w:shd w:val="clear" w:color="auto" w:fill="auto"/>
          </w:tcPr>
          <w:p w14:paraId="0083B08A" w14:textId="55101518" w:rsidR="000A6CE8" w:rsidRPr="005C0BB2" w:rsidRDefault="00047511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752,929</w:t>
            </w:r>
          </w:p>
        </w:tc>
        <w:tc>
          <w:tcPr>
            <w:tcW w:w="1042" w:type="dxa"/>
            <w:shd w:val="clear" w:color="auto" w:fill="auto"/>
          </w:tcPr>
          <w:p w14:paraId="58A6DA5F" w14:textId="7869AFDF" w:rsidR="000A6CE8" w:rsidRPr="005C0BB2" w:rsidRDefault="006300A4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24,664</w:t>
            </w:r>
          </w:p>
        </w:tc>
        <w:tc>
          <w:tcPr>
            <w:tcW w:w="959" w:type="dxa"/>
            <w:shd w:val="clear" w:color="auto" w:fill="auto"/>
          </w:tcPr>
          <w:p w14:paraId="141464AD" w14:textId="586D6AD1" w:rsidR="000A6CE8" w:rsidRPr="005C0BB2" w:rsidRDefault="005407AF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6D67057B" w14:textId="06185711" w:rsidR="000A6CE8" w:rsidRPr="005C0BB2" w:rsidRDefault="000F1ABC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1,239,031</w:t>
            </w:r>
          </w:p>
        </w:tc>
      </w:tr>
      <w:tr w:rsidR="000A6CE8" w:rsidRPr="005C0BB2" w14:paraId="03CC011E" w14:textId="77777777" w:rsidTr="000A6CE8">
        <w:trPr>
          <w:trHeight w:val="305"/>
        </w:trPr>
        <w:tc>
          <w:tcPr>
            <w:tcW w:w="3177" w:type="dxa"/>
            <w:shd w:val="clear" w:color="auto" w:fill="auto"/>
          </w:tcPr>
          <w:p w14:paraId="4BF56214" w14:textId="449810A1" w:rsidR="000A6CE8" w:rsidRPr="005C0BB2" w:rsidRDefault="000A6CE8" w:rsidP="000A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ลูกหนี้จากการซื้อสิทธิเรียกร้อง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42" w:type="dxa"/>
          </w:tcPr>
          <w:p w14:paraId="71F83A4D" w14:textId="6D86DF55" w:rsidR="000A6CE8" w:rsidRPr="005C0BB2" w:rsidRDefault="00C809A5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2B4943A0" w14:textId="69933A92" w:rsidR="000A6CE8" w:rsidRPr="005C0BB2" w:rsidRDefault="00047511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11,928</w:t>
            </w:r>
          </w:p>
        </w:tc>
        <w:tc>
          <w:tcPr>
            <w:tcW w:w="1095" w:type="dxa"/>
            <w:shd w:val="clear" w:color="auto" w:fill="auto"/>
          </w:tcPr>
          <w:p w14:paraId="7AB3C782" w14:textId="429296B5" w:rsidR="000A6CE8" w:rsidRPr="005C0BB2" w:rsidRDefault="005407AF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1F37F12" w14:textId="78A7C5BD" w:rsidR="000A6CE8" w:rsidRPr="005C0BB2" w:rsidRDefault="005407AF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055EADF5" w14:textId="019551BD" w:rsidR="000A6CE8" w:rsidRPr="005C0BB2" w:rsidRDefault="005407AF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1C44505F" w14:textId="27DD9E6B" w:rsidR="000A6CE8" w:rsidRPr="005C0BB2" w:rsidRDefault="000F1ABC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11,928</w:t>
            </w:r>
          </w:p>
        </w:tc>
      </w:tr>
      <w:tr w:rsidR="000A6CE8" w:rsidRPr="005C0BB2" w14:paraId="5F5BBE47" w14:textId="77777777" w:rsidTr="000A6CE8">
        <w:trPr>
          <w:trHeight w:val="305"/>
        </w:trPr>
        <w:tc>
          <w:tcPr>
            <w:tcW w:w="3177" w:type="dxa"/>
            <w:shd w:val="clear" w:color="auto" w:fill="auto"/>
          </w:tcPr>
          <w:p w14:paraId="235D9D67" w14:textId="18561017" w:rsidR="000A6CE8" w:rsidRPr="005C0BB2" w:rsidRDefault="000A6CE8" w:rsidP="000A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30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042" w:type="dxa"/>
          </w:tcPr>
          <w:p w14:paraId="1B06498C" w14:textId="43335B2A" w:rsidR="000A6CE8" w:rsidRPr="005C0BB2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00A601F2" w14:textId="5AE19462" w:rsidR="000A6CE8" w:rsidRPr="005C0BB2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11F3A2E0" w14:textId="77777777" w:rsidR="000A6CE8" w:rsidRPr="005C0BB2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2C60353C" w14:textId="77777777" w:rsidR="000A6CE8" w:rsidRPr="005C0BB2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01E6FB91" w14:textId="77777777" w:rsidR="000A6CE8" w:rsidRPr="005C0BB2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154DA911" w14:textId="5D58F7C3" w:rsidR="000A6CE8" w:rsidRPr="005C0BB2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CE8" w:rsidRPr="005C0BB2" w14:paraId="2CDC592E" w14:textId="77777777" w:rsidTr="000A6CE8">
        <w:trPr>
          <w:trHeight w:val="305"/>
        </w:trPr>
        <w:tc>
          <w:tcPr>
            <w:tcW w:w="3177" w:type="dxa"/>
            <w:shd w:val="clear" w:color="auto" w:fill="auto"/>
          </w:tcPr>
          <w:p w14:paraId="44537CA4" w14:textId="18C2BBCB" w:rsidR="000A6CE8" w:rsidRPr="005C0BB2" w:rsidRDefault="000A6CE8" w:rsidP="000A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และลูกหนี้เงินให้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สินเชื่อ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42" w:type="dxa"/>
          </w:tcPr>
          <w:p w14:paraId="4AF54548" w14:textId="1190D0DC" w:rsidR="000A6CE8" w:rsidRPr="005C0BB2" w:rsidRDefault="00C809A5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676BB5C8" w14:textId="2E9CA28D" w:rsidR="000A6CE8" w:rsidRPr="005C0BB2" w:rsidRDefault="00047511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174,085</w:t>
            </w:r>
          </w:p>
        </w:tc>
        <w:tc>
          <w:tcPr>
            <w:tcW w:w="1095" w:type="dxa"/>
            <w:shd w:val="clear" w:color="auto" w:fill="auto"/>
          </w:tcPr>
          <w:p w14:paraId="1B64DA46" w14:textId="02C750C5" w:rsidR="000A6CE8" w:rsidRPr="005C0BB2" w:rsidRDefault="005407AF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14,192</w:t>
            </w:r>
          </w:p>
        </w:tc>
        <w:tc>
          <w:tcPr>
            <w:tcW w:w="1042" w:type="dxa"/>
            <w:shd w:val="clear" w:color="auto" w:fill="auto"/>
          </w:tcPr>
          <w:p w14:paraId="00BAB182" w14:textId="5759EBF4" w:rsidR="000A6CE8" w:rsidRPr="005C0BB2" w:rsidRDefault="005407AF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15388658" w14:textId="490C8D4B" w:rsidR="000A6CE8" w:rsidRPr="005C0BB2" w:rsidRDefault="005407AF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486A7B3" w14:textId="1200CDD3" w:rsidR="000A6CE8" w:rsidRPr="005C0BB2" w:rsidRDefault="000F1ABC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188,277</w:t>
            </w:r>
          </w:p>
        </w:tc>
      </w:tr>
      <w:tr w:rsidR="000A6CE8" w:rsidRPr="005C0BB2" w14:paraId="413C4B68" w14:textId="77777777" w:rsidTr="000A6CE8">
        <w:trPr>
          <w:trHeight w:val="337"/>
        </w:trPr>
        <w:tc>
          <w:tcPr>
            <w:tcW w:w="3177" w:type="dxa"/>
            <w:shd w:val="clear" w:color="auto" w:fill="auto"/>
          </w:tcPr>
          <w:p w14:paraId="0761050B" w14:textId="09985E7C" w:rsidR="000A6CE8" w:rsidRPr="005C0BB2" w:rsidRDefault="000A6CE8" w:rsidP="000A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42" w:type="dxa"/>
          </w:tcPr>
          <w:p w14:paraId="361604E4" w14:textId="0424EB56" w:rsidR="000A6CE8" w:rsidRPr="005C0BB2" w:rsidRDefault="00C809A5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5C66BC9" w14:textId="2D8CC110" w:rsidR="000A6CE8" w:rsidRPr="005C0BB2" w:rsidRDefault="00804C0E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85570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095" w:type="dxa"/>
            <w:shd w:val="clear" w:color="auto" w:fill="auto"/>
          </w:tcPr>
          <w:p w14:paraId="2821A00A" w14:textId="213D2A75" w:rsidR="000A6CE8" w:rsidRPr="005C0BB2" w:rsidRDefault="005407AF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2D0564F1" w14:textId="2FBDD911" w:rsidR="000A6CE8" w:rsidRPr="005C0BB2" w:rsidRDefault="005407AF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42FE4C10" w14:textId="73E23B5E" w:rsidR="000A6CE8" w:rsidRPr="005C0BB2" w:rsidRDefault="005407AF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0B8EBD6" w14:textId="22272876" w:rsidR="000A6CE8" w:rsidRPr="005C0BB2" w:rsidRDefault="00945D0D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</w:tr>
      <w:tr w:rsidR="000A6CE8" w:rsidRPr="005C0BB2" w14:paraId="4DF478DA" w14:textId="77777777" w:rsidTr="000A6CE8">
        <w:trPr>
          <w:trHeight w:val="359"/>
        </w:trPr>
        <w:tc>
          <w:tcPr>
            <w:tcW w:w="3177" w:type="dxa"/>
            <w:shd w:val="clear" w:color="auto" w:fill="auto"/>
          </w:tcPr>
          <w:p w14:paraId="0DAF8EC9" w14:textId="77777777" w:rsidR="000A6CE8" w:rsidRPr="005C0BB2" w:rsidRDefault="000A6CE8" w:rsidP="000A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42" w:type="dxa"/>
          </w:tcPr>
          <w:p w14:paraId="35DA6040" w14:textId="041DFDC6" w:rsidR="000A6CE8" w:rsidRPr="00F76F72" w:rsidRDefault="000D3792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76,074</w:t>
            </w:r>
          </w:p>
        </w:tc>
        <w:tc>
          <w:tcPr>
            <w:tcW w:w="1042" w:type="dxa"/>
            <w:shd w:val="clear" w:color="auto" w:fill="auto"/>
          </w:tcPr>
          <w:p w14:paraId="5CC5F535" w14:textId="048A12FC" w:rsidR="000A6CE8" w:rsidRPr="00F76F72" w:rsidRDefault="00B75C46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648,300</w:t>
            </w:r>
          </w:p>
        </w:tc>
        <w:tc>
          <w:tcPr>
            <w:tcW w:w="1095" w:type="dxa"/>
            <w:shd w:val="clear" w:color="auto" w:fill="auto"/>
          </w:tcPr>
          <w:p w14:paraId="54DFAEE9" w14:textId="3410F84B" w:rsidR="000A6CE8" w:rsidRPr="00F76F72" w:rsidRDefault="0050037D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767,121</w:t>
            </w:r>
          </w:p>
        </w:tc>
        <w:tc>
          <w:tcPr>
            <w:tcW w:w="1042" w:type="dxa"/>
            <w:shd w:val="clear" w:color="auto" w:fill="auto"/>
          </w:tcPr>
          <w:p w14:paraId="2B1A5F0F" w14:textId="5EC2DB05" w:rsidR="000A6CE8" w:rsidRPr="00F76F72" w:rsidRDefault="000D3792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24,664</w:t>
            </w:r>
          </w:p>
        </w:tc>
        <w:tc>
          <w:tcPr>
            <w:tcW w:w="959" w:type="dxa"/>
            <w:shd w:val="clear" w:color="auto" w:fill="auto"/>
          </w:tcPr>
          <w:p w14:paraId="2DBD7F98" w14:textId="1D4E11A0" w:rsidR="000A6CE8" w:rsidRPr="00F76F72" w:rsidRDefault="000D3792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</w:t>
            </w:r>
          </w:p>
        </w:tc>
        <w:tc>
          <w:tcPr>
            <w:tcW w:w="1050" w:type="dxa"/>
            <w:shd w:val="clear" w:color="auto" w:fill="auto"/>
          </w:tcPr>
          <w:p w14:paraId="59D4A616" w14:textId="6BB7F904" w:rsidR="000A6CE8" w:rsidRPr="00F76F72" w:rsidRDefault="00706EF7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1,51</w:t>
            </w:r>
            <w:r w:rsidR="00287A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6,255</w:t>
            </w:r>
          </w:p>
        </w:tc>
      </w:tr>
      <w:tr w:rsidR="000A6CE8" w:rsidRPr="007F7476" w14:paraId="2251C551" w14:textId="77777777" w:rsidTr="000A6CE8">
        <w:trPr>
          <w:trHeight w:val="206"/>
        </w:trPr>
        <w:tc>
          <w:tcPr>
            <w:tcW w:w="3177" w:type="dxa"/>
            <w:shd w:val="clear" w:color="auto" w:fill="auto"/>
          </w:tcPr>
          <w:p w14:paraId="1D981D84" w14:textId="77777777" w:rsidR="000A6CE8" w:rsidRDefault="000A6CE8" w:rsidP="000A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36CD1B63" w14:textId="77777777" w:rsidR="000A6CE8" w:rsidRPr="007F7476" w:rsidRDefault="000A6CE8" w:rsidP="000A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42" w:type="dxa"/>
          </w:tcPr>
          <w:p w14:paraId="66C32300" w14:textId="77777777" w:rsidR="000A6CE8" w:rsidRPr="007F7476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14:paraId="38B9F064" w14:textId="15AB46AD" w:rsidR="000A6CE8" w:rsidRPr="007F7476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5" w:type="dxa"/>
            <w:shd w:val="clear" w:color="auto" w:fill="auto"/>
          </w:tcPr>
          <w:p w14:paraId="752D1C48" w14:textId="77777777" w:rsidR="000A6CE8" w:rsidRPr="007F7476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</w:tcPr>
          <w:p w14:paraId="2D815135" w14:textId="77777777" w:rsidR="000A6CE8" w:rsidRPr="007F7476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</w:tcPr>
          <w:p w14:paraId="55152270" w14:textId="77777777" w:rsidR="000A6CE8" w:rsidRPr="007F7476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76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0" w:type="dxa"/>
            <w:shd w:val="clear" w:color="auto" w:fill="auto"/>
          </w:tcPr>
          <w:p w14:paraId="26D707C5" w14:textId="77777777" w:rsidR="000A6CE8" w:rsidRPr="007F7476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A6CE8" w:rsidRPr="005C0BB2" w14:paraId="12049D43" w14:textId="77777777" w:rsidTr="000A6CE8">
        <w:trPr>
          <w:trHeight w:val="272"/>
        </w:trPr>
        <w:tc>
          <w:tcPr>
            <w:tcW w:w="3177" w:type="dxa"/>
            <w:shd w:val="clear" w:color="auto" w:fill="auto"/>
          </w:tcPr>
          <w:p w14:paraId="360B8978" w14:textId="77777777" w:rsidR="000A6CE8" w:rsidRPr="005C0BB2" w:rsidRDefault="000A6CE8" w:rsidP="000A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042" w:type="dxa"/>
          </w:tcPr>
          <w:p w14:paraId="39653CDE" w14:textId="77777777" w:rsidR="000A6CE8" w:rsidRPr="005C0BB2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0A841608" w14:textId="6722B421" w:rsidR="000A6CE8" w:rsidRPr="005C0BB2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2D7649D6" w14:textId="77777777" w:rsidR="000A6CE8" w:rsidRPr="005C0BB2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227F7147" w14:textId="77777777" w:rsidR="000A6CE8" w:rsidRPr="005C0BB2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0E296D0A" w14:textId="77777777" w:rsidR="000A6CE8" w:rsidRPr="005C0BB2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6648CD9B" w14:textId="77777777" w:rsidR="000A6CE8" w:rsidRPr="005C0BB2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A6CE8" w:rsidRPr="005C0BB2" w14:paraId="082E267A" w14:textId="77777777" w:rsidTr="00023480">
        <w:trPr>
          <w:trHeight w:val="254"/>
        </w:trPr>
        <w:tc>
          <w:tcPr>
            <w:tcW w:w="3177" w:type="dxa"/>
            <w:shd w:val="clear" w:color="auto" w:fill="auto"/>
          </w:tcPr>
          <w:p w14:paraId="5611C0AC" w14:textId="3F6B6A46" w:rsidR="000A6CE8" w:rsidRPr="005C0BB2" w:rsidRDefault="000A6CE8" w:rsidP="000A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2" w:type="dxa"/>
          </w:tcPr>
          <w:p w14:paraId="619E974D" w14:textId="6FA79BE8" w:rsidR="00A367D5" w:rsidRPr="005C0BB2" w:rsidRDefault="00706EF7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3AAB510" w14:textId="08024B89" w:rsidR="00A367D5" w:rsidRPr="005C0BB2" w:rsidRDefault="00477F99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110,000</w:t>
            </w:r>
          </w:p>
        </w:tc>
        <w:tc>
          <w:tcPr>
            <w:tcW w:w="1095" w:type="dxa"/>
            <w:shd w:val="clear" w:color="auto" w:fill="auto"/>
          </w:tcPr>
          <w:p w14:paraId="1F918A77" w14:textId="4BC4CFD4" w:rsidR="00A367D5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0BEC61B" w14:textId="5865D526" w:rsidR="00A367D5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21C2D0BA" w14:textId="55AF0A8A" w:rsidR="00A367D5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9CE3E05" w14:textId="5FA19ECB" w:rsidR="00A367D5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110,000</w:t>
            </w:r>
          </w:p>
        </w:tc>
      </w:tr>
      <w:tr w:rsidR="000A6CE8" w:rsidRPr="005C0BB2" w14:paraId="782D8BF8" w14:textId="77777777" w:rsidTr="000A6CE8">
        <w:trPr>
          <w:trHeight w:val="272"/>
        </w:trPr>
        <w:tc>
          <w:tcPr>
            <w:tcW w:w="3177" w:type="dxa"/>
            <w:shd w:val="clear" w:color="auto" w:fill="auto"/>
          </w:tcPr>
          <w:p w14:paraId="33E5F640" w14:textId="111269E2" w:rsidR="000A6CE8" w:rsidRDefault="000A6CE8" w:rsidP="000A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042" w:type="dxa"/>
          </w:tcPr>
          <w:p w14:paraId="5346E3C6" w14:textId="0C150194" w:rsidR="000A6CE8" w:rsidRPr="005C0BB2" w:rsidRDefault="00706EF7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619D02C3" w14:textId="535646A2" w:rsidR="000A6CE8" w:rsidRPr="005C0BB2" w:rsidRDefault="00477F99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20,095</w:t>
            </w:r>
          </w:p>
        </w:tc>
        <w:tc>
          <w:tcPr>
            <w:tcW w:w="1095" w:type="dxa"/>
            <w:shd w:val="clear" w:color="auto" w:fill="auto"/>
          </w:tcPr>
          <w:p w14:paraId="5F7FD8E4" w14:textId="2DD7D2F5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6B08BCD" w14:textId="37343403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7DF023AA" w14:textId="68BC35CC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00953C0E" w14:textId="5A72EBF2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20,095</w:t>
            </w:r>
          </w:p>
        </w:tc>
      </w:tr>
      <w:tr w:rsidR="000A6CE8" w:rsidRPr="005C0BB2" w14:paraId="2E1714E4" w14:textId="77777777" w:rsidTr="000A6CE8">
        <w:trPr>
          <w:trHeight w:val="261"/>
        </w:trPr>
        <w:tc>
          <w:tcPr>
            <w:tcW w:w="3177" w:type="dxa"/>
            <w:shd w:val="clear" w:color="auto" w:fill="auto"/>
          </w:tcPr>
          <w:p w14:paraId="6D86D5EF" w14:textId="77777777" w:rsidR="000A6CE8" w:rsidRPr="005C0BB2" w:rsidRDefault="000A6CE8" w:rsidP="000A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เงินกู้ยืมระยะสั้นจากบุคคลและกิจการ</w:t>
            </w:r>
          </w:p>
        </w:tc>
        <w:tc>
          <w:tcPr>
            <w:tcW w:w="1042" w:type="dxa"/>
          </w:tcPr>
          <w:p w14:paraId="721BDF19" w14:textId="77777777" w:rsidR="000A6CE8" w:rsidRPr="005C0BB2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40E54D6F" w14:textId="2A0C2D4F" w:rsidR="000A6CE8" w:rsidRPr="005C0BB2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04B4EDB6" w14:textId="77777777" w:rsidR="000A6CE8" w:rsidRPr="005C0BB2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00301CB0" w14:textId="77777777" w:rsidR="000A6CE8" w:rsidRPr="005C0BB2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14:paraId="50C938F8" w14:textId="77777777" w:rsidR="000A6CE8" w:rsidRPr="005C0BB2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529B624D" w14:textId="77777777" w:rsidR="000A6CE8" w:rsidRPr="005C0BB2" w:rsidRDefault="000A6CE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CE8" w:rsidRPr="005C0BB2" w14:paraId="02F9C823" w14:textId="77777777" w:rsidTr="000A6CE8">
        <w:trPr>
          <w:trHeight w:val="272"/>
        </w:trPr>
        <w:tc>
          <w:tcPr>
            <w:tcW w:w="3177" w:type="dxa"/>
            <w:shd w:val="clear" w:color="auto" w:fill="auto"/>
          </w:tcPr>
          <w:p w14:paraId="46893E67" w14:textId="77777777" w:rsidR="000A6CE8" w:rsidRPr="005C0BB2" w:rsidRDefault="000A6CE8" w:rsidP="000A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042" w:type="dxa"/>
          </w:tcPr>
          <w:p w14:paraId="798D965E" w14:textId="5F0B99F4" w:rsidR="000A6CE8" w:rsidRPr="005C0BB2" w:rsidRDefault="00706EF7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115,000</w:t>
            </w:r>
          </w:p>
        </w:tc>
        <w:tc>
          <w:tcPr>
            <w:tcW w:w="1042" w:type="dxa"/>
            <w:shd w:val="clear" w:color="auto" w:fill="auto"/>
          </w:tcPr>
          <w:p w14:paraId="1CBB532A" w14:textId="2EE8C276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shd w:val="clear" w:color="auto" w:fill="auto"/>
          </w:tcPr>
          <w:p w14:paraId="0C520122" w14:textId="2A738C3D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DBC5DF9" w14:textId="77E4C3FD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0E6DC5AB" w14:textId="1E3FB739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2444EB0B" w14:textId="39C9EF96" w:rsidR="000A6CE8" w:rsidRPr="005C0BB2" w:rsidRDefault="00265D9B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115,000</w:t>
            </w:r>
          </w:p>
        </w:tc>
      </w:tr>
      <w:tr w:rsidR="000A6CE8" w:rsidRPr="005C0BB2" w14:paraId="65831E8E" w14:textId="77777777" w:rsidTr="000A6CE8">
        <w:trPr>
          <w:trHeight w:val="272"/>
        </w:trPr>
        <w:tc>
          <w:tcPr>
            <w:tcW w:w="3177" w:type="dxa"/>
            <w:shd w:val="clear" w:color="auto" w:fill="auto"/>
          </w:tcPr>
          <w:p w14:paraId="437F909A" w14:textId="77777777" w:rsidR="000A6CE8" w:rsidRPr="005C0BB2" w:rsidRDefault="000A6CE8" w:rsidP="000A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042" w:type="dxa"/>
          </w:tcPr>
          <w:p w14:paraId="5C01284D" w14:textId="5B1E1BBA" w:rsidR="000A6CE8" w:rsidRPr="005C0BB2" w:rsidRDefault="00706EF7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17CEE4E7" w14:textId="1434FCCA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36,000</w:t>
            </w:r>
          </w:p>
        </w:tc>
        <w:tc>
          <w:tcPr>
            <w:tcW w:w="1095" w:type="dxa"/>
            <w:shd w:val="clear" w:color="auto" w:fill="auto"/>
          </w:tcPr>
          <w:p w14:paraId="0F6A6A99" w14:textId="5265E79E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04B986C" w14:textId="70CCDBF2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6F23086D" w14:textId="0D64D85B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2E0734D8" w14:textId="5F584CF0" w:rsidR="000A6CE8" w:rsidRPr="005C0BB2" w:rsidRDefault="00265D9B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36,000</w:t>
            </w:r>
          </w:p>
        </w:tc>
      </w:tr>
      <w:tr w:rsidR="000A6CE8" w:rsidRPr="005C0BB2" w14:paraId="231A31C0" w14:textId="77777777" w:rsidTr="000A6CE8">
        <w:trPr>
          <w:trHeight w:val="272"/>
        </w:trPr>
        <w:tc>
          <w:tcPr>
            <w:tcW w:w="3177" w:type="dxa"/>
            <w:shd w:val="clear" w:color="auto" w:fill="auto"/>
          </w:tcPr>
          <w:p w14:paraId="7238107D" w14:textId="33F9BC34" w:rsidR="000A6CE8" w:rsidRPr="005C0BB2" w:rsidRDefault="000A6CE8" w:rsidP="000A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2" w:type="dxa"/>
          </w:tcPr>
          <w:p w14:paraId="00640529" w14:textId="2D1A9E11" w:rsidR="000A6CE8" w:rsidRPr="005C0BB2" w:rsidRDefault="00706EF7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20FE5136" w14:textId="7367AD34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156,771</w:t>
            </w:r>
          </w:p>
        </w:tc>
        <w:tc>
          <w:tcPr>
            <w:tcW w:w="1095" w:type="dxa"/>
            <w:shd w:val="clear" w:color="auto" w:fill="auto"/>
          </w:tcPr>
          <w:p w14:paraId="23AD3AB1" w14:textId="1CBB2422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364,597</w:t>
            </w:r>
          </w:p>
        </w:tc>
        <w:tc>
          <w:tcPr>
            <w:tcW w:w="1042" w:type="dxa"/>
            <w:shd w:val="clear" w:color="auto" w:fill="auto"/>
          </w:tcPr>
          <w:p w14:paraId="77C34251" w14:textId="7E1EB84A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18D40893" w14:textId="18857C3D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1959BFA7" w14:textId="69767F38" w:rsidR="000A6CE8" w:rsidRPr="005C0BB2" w:rsidRDefault="00265D9B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521,368</w:t>
            </w:r>
          </w:p>
        </w:tc>
      </w:tr>
      <w:tr w:rsidR="000A6CE8" w:rsidRPr="005C0BB2" w14:paraId="2753E2B8" w14:textId="77777777" w:rsidTr="000A6CE8">
        <w:trPr>
          <w:trHeight w:val="261"/>
        </w:trPr>
        <w:tc>
          <w:tcPr>
            <w:tcW w:w="3177" w:type="dxa"/>
            <w:shd w:val="clear" w:color="auto" w:fill="auto"/>
          </w:tcPr>
          <w:p w14:paraId="154B96FA" w14:textId="1F37CC7D" w:rsidR="000A6CE8" w:rsidRPr="005C0BB2" w:rsidRDefault="000A6CE8" w:rsidP="000A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1042" w:type="dxa"/>
          </w:tcPr>
          <w:p w14:paraId="5F36D6AF" w14:textId="712EB070" w:rsidR="000A6CE8" w:rsidRPr="005C0BB2" w:rsidRDefault="00706EF7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5D6E4F8" w14:textId="393CF1AB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3,570</w:t>
            </w:r>
          </w:p>
        </w:tc>
        <w:tc>
          <w:tcPr>
            <w:tcW w:w="1095" w:type="dxa"/>
            <w:shd w:val="clear" w:color="auto" w:fill="auto"/>
          </w:tcPr>
          <w:p w14:paraId="301ADF6D" w14:textId="0F9C3B65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6,420</w:t>
            </w:r>
          </w:p>
        </w:tc>
        <w:tc>
          <w:tcPr>
            <w:tcW w:w="1042" w:type="dxa"/>
            <w:shd w:val="clear" w:color="auto" w:fill="auto"/>
          </w:tcPr>
          <w:p w14:paraId="11FA3091" w14:textId="7B90E5F1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4625E798" w14:textId="6DD8280D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7327F8C" w14:textId="4327A10B" w:rsidR="000A6CE8" w:rsidRPr="005C0BB2" w:rsidRDefault="00265D9B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9,990</w:t>
            </w:r>
          </w:p>
        </w:tc>
      </w:tr>
      <w:tr w:rsidR="000A6CE8" w:rsidRPr="005C0BB2" w14:paraId="1BFE82FF" w14:textId="77777777" w:rsidTr="000A6CE8">
        <w:trPr>
          <w:trHeight w:val="272"/>
        </w:trPr>
        <w:tc>
          <w:tcPr>
            <w:tcW w:w="3177" w:type="dxa"/>
            <w:shd w:val="clear" w:color="auto" w:fill="auto"/>
          </w:tcPr>
          <w:p w14:paraId="574DF4A7" w14:textId="7AF1F7F7" w:rsidR="000A6CE8" w:rsidRDefault="000A6CE8" w:rsidP="000A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042" w:type="dxa"/>
          </w:tcPr>
          <w:p w14:paraId="3E769A09" w14:textId="2733B6B8" w:rsidR="000A6CE8" w:rsidRPr="005C0BB2" w:rsidRDefault="00706EF7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670022B5" w14:textId="773F51FD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5,320</w:t>
            </w:r>
          </w:p>
        </w:tc>
        <w:tc>
          <w:tcPr>
            <w:tcW w:w="1095" w:type="dxa"/>
            <w:shd w:val="clear" w:color="auto" w:fill="auto"/>
          </w:tcPr>
          <w:p w14:paraId="0B4078FC" w14:textId="53395144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36E1F5B" w14:textId="00D24085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72B5CEA8" w14:textId="1D01EC6F" w:rsidR="000A6CE8" w:rsidRPr="005C0BB2" w:rsidRDefault="00D5372A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3C5F2C0" w14:textId="2179B098" w:rsidR="000A6CE8" w:rsidRPr="005C0BB2" w:rsidRDefault="00265D9B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5,320</w:t>
            </w:r>
          </w:p>
        </w:tc>
      </w:tr>
      <w:tr w:rsidR="000A6CE8" w:rsidRPr="005C0BB2" w14:paraId="2653BD16" w14:textId="77777777" w:rsidTr="000A6CE8">
        <w:trPr>
          <w:trHeight w:val="293"/>
        </w:trPr>
        <w:tc>
          <w:tcPr>
            <w:tcW w:w="3177" w:type="dxa"/>
            <w:shd w:val="clear" w:color="auto" w:fill="auto"/>
          </w:tcPr>
          <w:p w14:paraId="45BEA583" w14:textId="5FE1966E" w:rsidR="000A6CE8" w:rsidRDefault="000A6CE8" w:rsidP="000A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42" w:type="dxa"/>
          </w:tcPr>
          <w:p w14:paraId="6384A276" w14:textId="433BBCC1" w:rsidR="000A6CE8" w:rsidRPr="005C0BB2" w:rsidRDefault="00AB57EB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72597A3B" w14:textId="0C9B7748" w:rsidR="000A6CE8" w:rsidRPr="005C0BB2" w:rsidRDefault="00AB57EB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939</w:t>
            </w:r>
          </w:p>
        </w:tc>
        <w:tc>
          <w:tcPr>
            <w:tcW w:w="1095" w:type="dxa"/>
            <w:shd w:val="clear" w:color="auto" w:fill="auto"/>
          </w:tcPr>
          <w:p w14:paraId="6DB322D1" w14:textId="65C52067" w:rsidR="000A6CE8" w:rsidRPr="005C0BB2" w:rsidRDefault="00AB57EB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C4B8FA9" w14:textId="5678FA57" w:rsidR="000A6CE8" w:rsidRPr="005C0BB2" w:rsidRDefault="00AB57EB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49D2F0E1" w14:textId="7A28BD29" w:rsidR="000A6CE8" w:rsidRPr="005C0BB2" w:rsidRDefault="00AB57EB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C6FC134" w14:textId="3F66FB95" w:rsidR="000A6CE8" w:rsidRPr="005C0BB2" w:rsidRDefault="00AB57EB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939</w:t>
            </w:r>
          </w:p>
        </w:tc>
      </w:tr>
      <w:tr w:rsidR="000A6CE8" w:rsidRPr="005C0BB2" w14:paraId="00E266BC" w14:textId="77777777" w:rsidTr="000A6CE8">
        <w:trPr>
          <w:trHeight w:val="315"/>
        </w:trPr>
        <w:tc>
          <w:tcPr>
            <w:tcW w:w="3177" w:type="dxa"/>
            <w:shd w:val="clear" w:color="auto" w:fill="auto"/>
          </w:tcPr>
          <w:p w14:paraId="3EF3628D" w14:textId="77777777" w:rsidR="000A6CE8" w:rsidRPr="005C0BB2" w:rsidRDefault="000A6CE8" w:rsidP="000A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42" w:type="dxa"/>
          </w:tcPr>
          <w:p w14:paraId="2089B8AD" w14:textId="517447E8" w:rsidR="000A6CE8" w:rsidRPr="005C0BB2" w:rsidRDefault="00B312CD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115,000</w:t>
            </w:r>
          </w:p>
        </w:tc>
        <w:tc>
          <w:tcPr>
            <w:tcW w:w="1042" w:type="dxa"/>
            <w:shd w:val="clear" w:color="auto" w:fill="auto"/>
          </w:tcPr>
          <w:p w14:paraId="18475762" w14:textId="2DF347D7" w:rsidR="000A6CE8" w:rsidRPr="005C0BB2" w:rsidRDefault="00B203A9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  <w:r w:rsidR="00196D1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2,695</w:t>
            </w:r>
          </w:p>
        </w:tc>
        <w:tc>
          <w:tcPr>
            <w:tcW w:w="1095" w:type="dxa"/>
            <w:shd w:val="clear" w:color="auto" w:fill="auto"/>
          </w:tcPr>
          <w:p w14:paraId="28915B56" w14:textId="2E19C0C3" w:rsidR="000A6CE8" w:rsidRPr="005C0BB2" w:rsidRDefault="00227376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371,017</w:t>
            </w:r>
          </w:p>
        </w:tc>
        <w:tc>
          <w:tcPr>
            <w:tcW w:w="1042" w:type="dxa"/>
            <w:shd w:val="clear" w:color="auto" w:fill="auto"/>
          </w:tcPr>
          <w:p w14:paraId="52B62B19" w14:textId="2D04BADA" w:rsidR="000A6CE8" w:rsidRPr="005C0BB2" w:rsidRDefault="00227376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</w:tcPr>
          <w:p w14:paraId="31A02EA2" w14:textId="29811803" w:rsidR="000A6CE8" w:rsidRPr="005C0BB2" w:rsidRDefault="00227376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6929BA71" w14:textId="3BFF6F77" w:rsidR="000A6CE8" w:rsidRPr="005C0BB2" w:rsidRDefault="0081661F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</w:t>
            </w:r>
            <w:r w:rsidR="001260E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8,712</w:t>
            </w:r>
          </w:p>
        </w:tc>
      </w:tr>
    </w:tbl>
    <w:p w14:paraId="4B4A8785" w14:textId="259F2D6A" w:rsidR="003C4AE4" w:rsidRPr="0057077E" w:rsidRDefault="003C4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8460DA8" w14:textId="233DE913" w:rsidR="000E73BC" w:rsidRPr="005C0BB2" w:rsidRDefault="000E73BC" w:rsidP="0053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3C2791A" w14:textId="47365F15" w:rsidR="000E73BC" w:rsidRPr="005C0BB2" w:rsidRDefault="000E73BC" w:rsidP="00DD3C51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407" w:type="dxa"/>
        <w:tblInd w:w="369" w:type="dxa"/>
        <w:tblLook w:val="04A0" w:firstRow="1" w:lastRow="0" w:firstColumn="1" w:lastColumn="0" w:noHBand="0" w:noVBand="1"/>
      </w:tblPr>
      <w:tblGrid>
        <w:gridCol w:w="3160"/>
        <w:gridCol w:w="1041"/>
        <w:gridCol w:w="1042"/>
        <w:gridCol w:w="1096"/>
        <w:gridCol w:w="1042"/>
        <w:gridCol w:w="976"/>
        <w:gridCol w:w="1050"/>
      </w:tblGrid>
      <w:tr w:rsidR="00646F78" w:rsidRPr="005C0BB2" w14:paraId="534742A3" w14:textId="77777777" w:rsidTr="006A1A16">
        <w:trPr>
          <w:trHeight w:val="315"/>
          <w:tblHeader/>
        </w:trPr>
        <w:tc>
          <w:tcPr>
            <w:tcW w:w="3160" w:type="dxa"/>
            <w:shd w:val="clear" w:color="auto" w:fill="auto"/>
          </w:tcPr>
          <w:p w14:paraId="281598A4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7" w:type="dxa"/>
            <w:gridSpan w:val="6"/>
          </w:tcPr>
          <w:p w14:paraId="5F8D857F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25FF8" w:rsidRPr="005C0BB2" w14:paraId="3E76DA22" w14:textId="77777777" w:rsidTr="006A1A16">
        <w:trPr>
          <w:trHeight w:val="315"/>
          <w:tblHeader/>
        </w:trPr>
        <w:tc>
          <w:tcPr>
            <w:tcW w:w="3160" w:type="dxa"/>
            <w:shd w:val="clear" w:color="auto" w:fill="auto"/>
          </w:tcPr>
          <w:p w14:paraId="3A78C17F" w14:textId="77777777" w:rsidR="00925FF8" w:rsidRPr="005C0BB2" w:rsidRDefault="00925FF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7" w:type="dxa"/>
            <w:gridSpan w:val="6"/>
          </w:tcPr>
          <w:p w14:paraId="45A3F83B" w14:textId="3D5034C0" w:rsidR="00925FF8" w:rsidRPr="005C0BB2" w:rsidRDefault="006A1A16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1A1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646F78" w:rsidRPr="005C0BB2" w14:paraId="03C00504" w14:textId="77777777" w:rsidTr="006A1A16">
        <w:trPr>
          <w:trHeight w:val="315"/>
          <w:tblHeader/>
        </w:trPr>
        <w:tc>
          <w:tcPr>
            <w:tcW w:w="3160" w:type="dxa"/>
            <w:shd w:val="clear" w:color="auto" w:fill="auto"/>
          </w:tcPr>
          <w:p w14:paraId="6FD43776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47" w:type="dxa"/>
            <w:gridSpan w:val="6"/>
          </w:tcPr>
          <w:p w14:paraId="3B609850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ระยะเวลาการ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</w:p>
        </w:tc>
      </w:tr>
      <w:tr w:rsidR="00646F78" w:rsidRPr="005C0BB2" w14:paraId="49ADF4BD" w14:textId="77777777" w:rsidTr="006A1A16">
        <w:trPr>
          <w:trHeight w:val="42"/>
          <w:tblHeader/>
        </w:trPr>
        <w:tc>
          <w:tcPr>
            <w:tcW w:w="3160" w:type="dxa"/>
            <w:shd w:val="clear" w:color="auto" w:fill="auto"/>
            <w:vAlign w:val="bottom"/>
          </w:tcPr>
          <w:p w14:paraId="788D16A8" w14:textId="1EA5C904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14:paraId="57AB31AD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5D9DA36C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03933D74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2A94F1A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ถึง 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44C689E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32565CE0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6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ระยะเวลา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635D15F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46F78" w:rsidRPr="005C0BB2" w14:paraId="313E84D2" w14:textId="77777777" w:rsidTr="006A1A16">
        <w:trPr>
          <w:trHeight w:val="305"/>
          <w:tblHeader/>
        </w:trPr>
        <w:tc>
          <w:tcPr>
            <w:tcW w:w="3160" w:type="dxa"/>
            <w:shd w:val="clear" w:color="auto" w:fill="auto"/>
          </w:tcPr>
          <w:p w14:paraId="3192DE96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47" w:type="dxa"/>
            <w:gridSpan w:val="6"/>
          </w:tcPr>
          <w:p w14:paraId="6A71F7DB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46F78" w:rsidRPr="005C0BB2" w14:paraId="5EC4C6EF" w14:textId="77777777" w:rsidTr="006A1A16">
        <w:trPr>
          <w:trHeight w:val="315"/>
        </w:trPr>
        <w:tc>
          <w:tcPr>
            <w:tcW w:w="3160" w:type="dxa"/>
            <w:shd w:val="clear" w:color="auto" w:fill="auto"/>
          </w:tcPr>
          <w:p w14:paraId="52ED014D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41" w:type="dxa"/>
          </w:tcPr>
          <w:p w14:paraId="6957B652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42" w:type="dxa"/>
            <w:shd w:val="clear" w:color="auto" w:fill="auto"/>
          </w:tcPr>
          <w:p w14:paraId="64FA4F57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96" w:type="dxa"/>
            <w:shd w:val="clear" w:color="auto" w:fill="auto"/>
          </w:tcPr>
          <w:p w14:paraId="71C2977E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513AA346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5196A0DA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6" w:right="-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1AA59EAB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46F78" w:rsidRPr="005C0BB2" w14:paraId="02255DAA" w14:textId="77777777" w:rsidTr="006A1A16">
        <w:trPr>
          <w:trHeight w:val="305"/>
        </w:trPr>
        <w:tc>
          <w:tcPr>
            <w:tcW w:w="3160" w:type="dxa"/>
            <w:shd w:val="clear" w:color="auto" w:fill="auto"/>
          </w:tcPr>
          <w:p w14:paraId="3E109D3C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1" w:type="dxa"/>
          </w:tcPr>
          <w:p w14:paraId="1E6CDB8B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30,835</w:t>
            </w:r>
          </w:p>
        </w:tc>
        <w:tc>
          <w:tcPr>
            <w:tcW w:w="1042" w:type="dxa"/>
            <w:shd w:val="clear" w:color="auto" w:fill="auto"/>
          </w:tcPr>
          <w:p w14:paraId="512F27AE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14:paraId="1912234B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67E0A8FE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30C013AE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132</w:t>
            </w:r>
          </w:p>
        </w:tc>
        <w:tc>
          <w:tcPr>
            <w:tcW w:w="1050" w:type="dxa"/>
            <w:shd w:val="clear" w:color="auto" w:fill="auto"/>
          </w:tcPr>
          <w:p w14:paraId="53BFDA45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30,967</w:t>
            </w:r>
          </w:p>
        </w:tc>
      </w:tr>
      <w:tr w:rsidR="00646F78" w:rsidRPr="005C0BB2" w14:paraId="76E51EC2" w14:textId="77777777" w:rsidTr="006A1A16">
        <w:trPr>
          <w:trHeight w:val="305"/>
        </w:trPr>
        <w:tc>
          <w:tcPr>
            <w:tcW w:w="3160" w:type="dxa"/>
            <w:shd w:val="clear" w:color="auto" w:fill="auto"/>
          </w:tcPr>
          <w:p w14:paraId="6E86F901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41" w:type="dxa"/>
          </w:tcPr>
          <w:p w14:paraId="4B0B88B0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148792F2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340,793</w:t>
            </w:r>
          </w:p>
        </w:tc>
        <w:tc>
          <w:tcPr>
            <w:tcW w:w="1096" w:type="dxa"/>
            <w:shd w:val="clear" w:color="auto" w:fill="auto"/>
          </w:tcPr>
          <w:p w14:paraId="301CFA93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867,660</w:t>
            </w:r>
          </w:p>
        </w:tc>
        <w:tc>
          <w:tcPr>
            <w:tcW w:w="1042" w:type="dxa"/>
            <w:shd w:val="clear" w:color="auto" w:fill="auto"/>
          </w:tcPr>
          <w:p w14:paraId="62C596C4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47,035</w:t>
            </w:r>
          </w:p>
        </w:tc>
        <w:tc>
          <w:tcPr>
            <w:tcW w:w="976" w:type="dxa"/>
            <w:shd w:val="clear" w:color="auto" w:fill="auto"/>
          </w:tcPr>
          <w:p w14:paraId="5135D457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191FE01B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1,255,488</w:t>
            </w:r>
          </w:p>
        </w:tc>
      </w:tr>
      <w:tr w:rsidR="00646F78" w:rsidRPr="005C0BB2" w14:paraId="0E7480E8" w14:textId="77777777" w:rsidTr="006A1A16">
        <w:trPr>
          <w:trHeight w:val="305"/>
        </w:trPr>
        <w:tc>
          <w:tcPr>
            <w:tcW w:w="3160" w:type="dxa"/>
            <w:shd w:val="clear" w:color="auto" w:fill="auto"/>
          </w:tcPr>
          <w:p w14:paraId="4ED9E619" w14:textId="01AB2348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ลูกหนี้จากการซื้อสิทธิเรียกร้อง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41" w:type="dxa"/>
          </w:tcPr>
          <w:p w14:paraId="185D1D09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72F8E7A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1,174</w:t>
            </w:r>
          </w:p>
        </w:tc>
        <w:tc>
          <w:tcPr>
            <w:tcW w:w="1096" w:type="dxa"/>
            <w:shd w:val="clear" w:color="auto" w:fill="auto"/>
          </w:tcPr>
          <w:p w14:paraId="0679BE9B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7920373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079AFCAB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5FDBCDD6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1,174</w:t>
            </w:r>
          </w:p>
        </w:tc>
      </w:tr>
      <w:tr w:rsidR="00646F78" w:rsidRPr="005C0BB2" w14:paraId="36140DB6" w14:textId="77777777" w:rsidTr="006A1A16">
        <w:trPr>
          <w:trHeight w:val="305"/>
        </w:trPr>
        <w:tc>
          <w:tcPr>
            <w:tcW w:w="3160" w:type="dxa"/>
            <w:shd w:val="clear" w:color="auto" w:fill="auto"/>
          </w:tcPr>
          <w:p w14:paraId="268208EB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30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041" w:type="dxa"/>
          </w:tcPr>
          <w:p w14:paraId="659CE188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4E850728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607060D2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523F4994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60F6A52E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712BBD8F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6F78" w:rsidRPr="005C0BB2" w14:paraId="771BCE58" w14:textId="77777777" w:rsidTr="006A1A16">
        <w:trPr>
          <w:trHeight w:val="305"/>
        </w:trPr>
        <w:tc>
          <w:tcPr>
            <w:tcW w:w="3160" w:type="dxa"/>
            <w:shd w:val="clear" w:color="auto" w:fill="auto"/>
          </w:tcPr>
          <w:p w14:paraId="3A5ED536" w14:textId="1D752E0A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และลูกหนี้เงินให้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สินเชื่อ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41" w:type="dxa"/>
          </w:tcPr>
          <w:p w14:paraId="63264724" w14:textId="1C4A417A" w:rsidR="00646F78" w:rsidRPr="005C0BB2" w:rsidRDefault="006B167E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E8417B4" w14:textId="58C75A22" w:rsidR="00646F78" w:rsidRPr="005C0BB2" w:rsidRDefault="00265D9B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54,206</w:t>
            </w:r>
          </w:p>
        </w:tc>
        <w:tc>
          <w:tcPr>
            <w:tcW w:w="1096" w:type="dxa"/>
            <w:shd w:val="clear" w:color="auto" w:fill="auto"/>
          </w:tcPr>
          <w:p w14:paraId="3C8E363F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15,042</w:t>
            </w:r>
          </w:p>
        </w:tc>
        <w:tc>
          <w:tcPr>
            <w:tcW w:w="1042" w:type="dxa"/>
            <w:shd w:val="clear" w:color="auto" w:fill="auto"/>
          </w:tcPr>
          <w:p w14:paraId="36C3F145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160BAA80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5898C073" w14:textId="364B71F9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B68C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B68C2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646F78" w:rsidRPr="005C0BB2" w14:paraId="3AECC87E" w14:textId="77777777" w:rsidTr="006A1A16">
        <w:trPr>
          <w:trHeight w:val="305"/>
        </w:trPr>
        <w:tc>
          <w:tcPr>
            <w:tcW w:w="3160" w:type="dxa"/>
            <w:shd w:val="clear" w:color="auto" w:fill="auto"/>
          </w:tcPr>
          <w:p w14:paraId="00C80C9E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เงินฝากสถาบันการเงินระยะยาว</w:t>
            </w:r>
          </w:p>
        </w:tc>
        <w:tc>
          <w:tcPr>
            <w:tcW w:w="1041" w:type="dxa"/>
          </w:tcPr>
          <w:p w14:paraId="1598CC9D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21EE53E4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14:paraId="4F15214A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042" w:type="dxa"/>
            <w:shd w:val="clear" w:color="auto" w:fill="auto"/>
          </w:tcPr>
          <w:p w14:paraId="78AAF2B4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512DCB3E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64DADA12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646F78" w:rsidRPr="005C0BB2" w14:paraId="0BEA3D61" w14:textId="77777777" w:rsidTr="006A1A16">
        <w:trPr>
          <w:trHeight w:val="337"/>
        </w:trPr>
        <w:tc>
          <w:tcPr>
            <w:tcW w:w="3160" w:type="dxa"/>
            <w:shd w:val="clear" w:color="auto" w:fill="auto"/>
          </w:tcPr>
          <w:p w14:paraId="28D46F74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41" w:type="dxa"/>
          </w:tcPr>
          <w:p w14:paraId="78C47B45" w14:textId="77777777" w:rsidR="00646F78" w:rsidRPr="005C0BB2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24BA06DF" w14:textId="77777777" w:rsidR="00646F78" w:rsidRPr="005C0BB2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1,180</w:t>
            </w:r>
          </w:p>
        </w:tc>
        <w:tc>
          <w:tcPr>
            <w:tcW w:w="1096" w:type="dxa"/>
            <w:shd w:val="clear" w:color="auto" w:fill="auto"/>
          </w:tcPr>
          <w:p w14:paraId="0FA655C8" w14:textId="77777777" w:rsidR="00646F78" w:rsidRPr="005C0BB2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7B35990B" w14:textId="77777777" w:rsidR="00646F78" w:rsidRPr="005C0BB2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523D2E76" w14:textId="77777777" w:rsidR="00646F78" w:rsidRPr="005C0BB2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102C3B43" w14:textId="77777777" w:rsidR="00646F78" w:rsidRPr="005C0BB2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1,180</w:t>
            </w:r>
          </w:p>
        </w:tc>
      </w:tr>
      <w:tr w:rsidR="00646F78" w:rsidRPr="005C0BB2" w14:paraId="6DFCAD2F" w14:textId="77777777" w:rsidTr="006A1A16">
        <w:trPr>
          <w:trHeight w:val="359"/>
        </w:trPr>
        <w:tc>
          <w:tcPr>
            <w:tcW w:w="3160" w:type="dxa"/>
            <w:shd w:val="clear" w:color="auto" w:fill="auto"/>
          </w:tcPr>
          <w:p w14:paraId="34416305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41" w:type="dxa"/>
          </w:tcPr>
          <w:p w14:paraId="4B8073CF" w14:textId="77777777" w:rsidR="00646F78" w:rsidRPr="00F76F72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76F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30,83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42" w:type="dxa"/>
            <w:shd w:val="clear" w:color="auto" w:fill="auto"/>
          </w:tcPr>
          <w:p w14:paraId="19E7A07F" w14:textId="7FF92252" w:rsidR="00646F78" w:rsidRPr="00F76F72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  <w:r w:rsidR="00FB68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7,353</w:t>
            </w:r>
          </w:p>
        </w:tc>
        <w:tc>
          <w:tcPr>
            <w:tcW w:w="1096" w:type="dxa"/>
            <w:shd w:val="clear" w:color="auto" w:fill="auto"/>
          </w:tcPr>
          <w:p w14:paraId="6604E8DF" w14:textId="77777777" w:rsidR="00646F78" w:rsidRPr="00F76F72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883,702</w:t>
            </w:r>
          </w:p>
        </w:tc>
        <w:tc>
          <w:tcPr>
            <w:tcW w:w="1042" w:type="dxa"/>
            <w:shd w:val="clear" w:color="auto" w:fill="auto"/>
          </w:tcPr>
          <w:p w14:paraId="6566B0D0" w14:textId="77777777" w:rsidR="00646F78" w:rsidRPr="00F76F72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76F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47,035</w:t>
            </w:r>
          </w:p>
        </w:tc>
        <w:tc>
          <w:tcPr>
            <w:tcW w:w="976" w:type="dxa"/>
            <w:shd w:val="clear" w:color="auto" w:fill="auto"/>
          </w:tcPr>
          <w:p w14:paraId="2F9A1ACB" w14:textId="77777777" w:rsidR="00646F78" w:rsidRPr="00F76F72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6F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132</w:t>
            </w:r>
          </w:p>
        </w:tc>
        <w:tc>
          <w:tcPr>
            <w:tcW w:w="1050" w:type="dxa"/>
            <w:shd w:val="clear" w:color="auto" w:fill="auto"/>
          </w:tcPr>
          <w:p w14:paraId="4602A18E" w14:textId="78B2D50F" w:rsidR="00646F78" w:rsidRPr="00F76F72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1,35</w:t>
            </w:r>
            <w:r w:rsidR="00FB68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B68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057</w:t>
            </w:r>
          </w:p>
        </w:tc>
      </w:tr>
      <w:tr w:rsidR="00646F78" w:rsidRPr="005C0BB2" w14:paraId="4D9C69C8" w14:textId="77777777" w:rsidTr="006A1A16">
        <w:trPr>
          <w:trHeight w:val="272"/>
        </w:trPr>
        <w:tc>
          <w:tcPr>
            <w:tcW w:w="3160" w:type="dxa"/>
            <w:shd w:val="clear" w:color="auto" w:fill="auto"/>
          </w:tcPr>
          <w:p w14:paraId="2D6283F3" w14:textId="77777777" w:rsidR="006B167E" w:rsidRDefault="006B167E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3DFF96F" w14:textId="77777777" w:rsidR="006B167E" w:rsidRDefault="006B167E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4984AA2" w14:textId="77777777" w:rsidR="006B167E" w:rsidRDefault="006B167E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1A8C927E" w14:textId="77777777" w:rsidR="006B167E" w:rsidRDefault="006B167E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63D503F" w14:textId="77777777" w:rsidR="006B167E" w:rsidRDefault="006B167E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292B6E7B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041" w:type="dxa"/>
          </w:tcPr>
          <w:p w14:paraId="023A208E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0AFFA016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0BAD1DD3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0B5DEA1C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2CEADCD0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4925E3AE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46F78" w:rsidRPr="005C0BB2" w14:paraId="7A3217AE" w14:textId="77777777" w:rsidTr="006A1A16">
        <w:trPr>
          <w:trHeight w:val="227"/>
        </w:trPr>
        <w:tc>
          <w:tcPr>
            <w:tcW w:w="3160" w:type="dxa"/>
            <w:shd w:val="clear" w:color="auto" w:fill="auto"/>
          </w:tcPr>
          <w:p w14:paraId="0492FE78" w14:textId="0A42319E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เงินกู้ยืมระยะสั้นจากสถาบันการเงิน</w:t>
            </w:r>
          </w:p>
        </w:tc>
        <w:tc>
          <w:tcPr>
            <w:tcW w:w="1041" w:type="dxa"/>
          </w:tcPr>
          <w:p w14:paraId="20471A6C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7DB2B3B2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72,457</w:t>
            </w:r>
          </w:p>
        </w:tc>
        <w:tc>
          <w:tcPr>
            <w:tcW w:w="1096" w:type="dxa"/>
            <w:shd w:val="clear" w:color="auto" w:fill="auto"/>
          </w:tcPr>
          <w:p w14:paraId="06C93217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3787863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3E8B67BD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73896D46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72,457</w:t>
            </w:r>
          </w:p>
        </w:tc>
      </w:tr>
      <w:tr w:rsidR="00646F78" w:rsidRPr="005C0BB2" w14:paraId="6A94F175" w14:textId="77777777" w:rsidTr="006A1A16">
        <w:trPr>
          <w:trHeight w:val="272"/>
        </w:trPr>
        <w:tc>
          <w:tcPr>
            <w:tcW w:w="3160" w:type="dxa"/>
            <w:shd w:val="clear" w:color="auto" w:fill="auto"/>
          </w:tcPr>
          <w:p w14:paraId="6EC354C9" w14:textId="77777777" w:rsidR="00646F78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041" w:type="dxa"/>
          </w:tcPr>
          <w:p w14:paraId="5698967C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6D1E971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13,179</w:t>
            </w:r>
          </w:p>
        </w:tc>
        <w:tc>
          <w:tcPr>
            <w:tcW w:w="1096" w:type="dxa"/>
            <w:shd w:val="clear" w:color="auto" w:fill="auto"/>
          </w:tcPr>
          <w:p w14:paraId="2DF55816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8411B22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34BACAB5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7CFF560B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13,179</w:t>
            </w:r>
          </w:p>
        </w:tc>
      </w:tr>
      <w:tr w:rsidR="00646F78" w:rsidRPr="005C0BB2" w14:paraId="0BE8E01A" w14:textId="77777777" w:rsidTr="006A1A16">
        <w:trPr>
          <w:trHeight w:val="261"/>
        </w:trPr>
        <w:tc>
          <w:tcPr>
            <w:tcW w:w="3160" w:type="dxa"/>
            <w:shd w:val="clear" w:color="auto" w:fill="auto"/>
          </w:tcPr>
          <w:p w14:paraId="6F00134E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เงินกู้ยืมระยะสั้นจากบุคคลและกิจการ</w:t>
            </w:r>
          </w:p>
        </w:tc>
        <w:tc>
          <w:tcPr>
            <w:tcW w:w="1041" w:type="dxa"/>
          </w:tcPr>
          <w:p w14:paraId="70F19690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7F29FCA2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08CDC977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59B6A263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shd w:val="clear" w:color="auto" w:fill="auto"/>
          </w:tcPr>
          <w:p w14:paraId="4E8086BB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33BD9AD0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6F78" w:rsidRPr="005C0BB2" w14:paraId="700D9EE3" w14:textId="77777777" w:rsidTr="006A1A16">
        <w:trPr>
          <w:trHeight w:val="272"/>
        </w:trPr>
        <w:tc>
          <w:tcPr>
            <w:tcW w:w="3160" w:type="dxa"/>
            <w:shd w:val="clear" w:color="auto" w:fill="auto"/>
          </w:tcPr>
          <w:p w14:paraId="7FEA044E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041" w:type="dxa"/>
          </w:tcPr>
          <w:p w14:paraId="4FB433C0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1042" w:type="dxa"/>
            <w:shd w:val="clear" w:color="auto" w:fill="auto"/>
          </w:tcPr>
          <w:p w14:paraId="4F3219B3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6" w:type="dxa"/>
            <w:shd w:val="clear" w:color="auto" w:fill="auto"/>
          </w:tcPr>
          <w:p w14:paraId="5010D6C5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10C2F3D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3B7D11AD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81BDD82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</w:tr>
      <w:tr w:rsidR="00646F78" w:rsidRPr="005C0BB2" w14:paraId="6DF804EA" w14:textId="77777777" w:rsidTr="006A1A16">
        <w:trPr>
          <w:trHeight w:val="272"/>
        </w:trPr>
        <w:tc>
          <w:tcPr>
            <w:tcW w:w="3160" w:type="dxa"/>
            <w:shd w:val="clear" w:color="auto" w:fill="auto"/>
          </w:tcPr>
          <w:p w14:paraId="5595626D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041" w:type="dxa"/>
          </w:tcPr>
          <w:p w14:paraId="5EEDC218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130,000</w:t>
            </w:r>
          </w:p>
        </w:tc>
        <w:tc>
          <w:tcPr>
            <w:tcW w:w="1042" w:type="dxa"/>
            <w:shd w:val="clear" w:color="auto" w:fill="auto"/>
          </w:tcPr>
          <w:p w14:paraId="623BEC08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096" w:type="dxa"/>
            <w:shd w:val="clear" w:color="auto" w:fill="auto"/>
          </w:tcPr>
          <w:p w14:paraId="2FDADC87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7A4AF6EA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28EF60FA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026814F1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</w:p>
        </w:tc>
      </w:tr>
      <w:tr w:rsidR="00646F78" w:rsidRPr="005C0BB2" w14:paraId="351A56B6" w14:textId="77777777" w:rsidTr="006A1A16">
        <w:trPr>
          <w:trHeight w:val="272"/>
        </w:trPr>
        <w:tc>
          <w:tcPr>
            <w:tcW w:w="3160" w:type="dxa"/>
            <w:shd w:val="clear" w:color="auto" w:fill="auto"/>
          </w:tcPr>
          <w:p w14:paraId="5EE17B05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1" w:type="dxa"/>
          </w:tcPr>
          <w:p w14:paraId="0B3962E2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3933971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83,166</w:t>
            </w:r>
          </w:p>
        </w:tc>
        <w:tc>
          <w:tcPr>
            <w:tcW w:w="1096" w:type="dxa"/>
            <w:shd w:val="clear" w:color="auto" w:fill="auto"/>
          </w:tcPr>
          <w:p w14:paraId="320F6683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335,956</w:t>
            </w:r>
          </w:p>
        </w:tc>
        <w:tc>
          <w:tcPr>
            <w:tcW w:w="1042" w:type="dxa"/>
            <w:shd w:val="clear" w:color="auto" w:fill="auto"/>
          </w:tcPr>
          <w:p w14:paraId="13DC8DDA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0F3AAB01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58BF11CA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419,122</w:t>
            </w:r>
          </w:p>
        </w:tc>
      </w:tr>
      <w:tr w:rsidR="00646F78" w:rsidRPr="005C0BB2" w14:paraId="3D8377F8" w14:textId="77777777" w:rsidTr="006A1A16">
        <w:trPr>
          <w:trHeight w:val="261"/>
        </w:trPr>
        <w:tc>
          <w:tcPr>
            <w:tcW w:w="3160" w:type="dxa"/>
            <w:shd w:val="clear" w:color="auto" w:fill="auto"/>
          </w:tcPr>
          <w:p w14:paraId="4E7D6646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1041" w:type="dxa"/>
          </w:tcPr>
          <w:p w14:paraId="3BC96352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7F41D1A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3,407</w:t>
            </w:r>
          </w:p>
        </w:tc>
        <w:tc>
          <w:tcPr>
            <w:tcW w:w="1096" w:type="dxa"/>
            <w:shd w:val="clear" w:color="auto" w:fill="auto"/>
          </w:tcPr>
          <w:p w14:paraId="2B0D3FE5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9,824</w:t>
            </w:r>
          </w:p>
        </w:tc>
        <w:tc>
          <w:tcPr>
            <w:tcW w:w="1042" w:type="dxa"/>
            <w:shd w:val="clear" w:color="auto" w:fill="auto"/>
          </w:tcPr>
          <w:p w14:paraId="3658F8AD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0E48DF70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1CB09652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13,231</w:t>
            </w:r>
          </w:p>
        </w:tc>
      </w:tr>
      <w:tr w:rsidR="00646F78" w:rsidRPr="005C0BB2" w14:paraId="3CCF6DFE" w14:textId="77777777" w:rsidTr="006A1A16">
        <w:trPr>
          <w:trHeight w:val="272"/>
        </w:trPr>
        <w:tc>
          <w:tcPr>
            <w:tcW w:w="3160" w:type="dxa"/>
            <w:shd w:val="clear" w:color="auto" w:fill="auto"/>
          </w:tcPr>
          <w:p w14:paraId="779E3710" w14:textId="77777777" w:rsidR="00646F78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041" w:type="dxa"/>
          </w:tcPr>
          <w:p w14:paraId="0BB35614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79F9FB14" w14:textId="36BC06C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</w:t>
            </w:r>
            <w:r w:rsidR="00FB68C2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096" w:type="dxa"/>
            <w:shd w:val="clear" w:color="auto" w:fill="auto"/>
          </w:tcPr>
          <w:p w14:paraId="062228DA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6785ECF7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17E09B4C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1EB264BD" w14:textId="24EA751B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</w:t>
            </w:r>
            <w:r w:rsidR="00FB68C2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</w:tr>
      <w:tr w:rsidR="00646F78" w:rsidRPr="005C0BB2" w14:paraId="7CA162AC" w14:textId="77777777" w:rsidTr="006A1A16">
        <w:trPr>
          <w:trHeight w:val="293"/>
        </w:trPr>
        <w:tc>
          <w:tcPr>
            <w:tcW w:w="3160" w:type="dxa"/>
            <w:shd w:val="clear" w:color="auto" w:fill="auto"/>
          </w:tcPr>
          <w:p w14:paraId="7CBB801D" w14:textId="77777777" w:rsidR="00646F78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41" w:type="dxa"/>
          </w:tcPr>
          <w:p w14:paraId="402EC661" w14:textId="77777777" w:rsidR="00646F78" w:rsidRPr="005C0BB2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D7D5C2A" w14:textId="77777777" w:rsidR="00646F78" w:rsidRPr="005C0BB2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874</w:t>
            </w:r>
          </w:p>
        </w:tc>
        <w:tc>
          <w:tcPr>
            <w:tcW w:w="1096" w:type="dxa"/>
            <w:shd w:val="clear" w:color="auto" w:fill="auto"/>
          </w:tcPr>
          <w:p w14:paraId="2D45AACC" w14:textId="77777777" w:rsidR="00646F78" w:rsidRPr="005C0BB2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64B63165" w14:textId="77777777" w:rsidR="00646F78" w:rsidRPr="005C0BB2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3C91CF00" w14:textId="77777777" w:rsidR="00646F78" w:rsidRPr="005C0BB2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0BF0EA3" w14:textId="77777777" w:rsidR="00646F78" w:rsidRPr="005C0BB2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874</w:t>
            </w:r>
          </w:p>
        </w:tc>
      </w:tr>
      <w:tr w:rsidR="00646F78" w:rsidRPr="005C0BB2" w14:paraId="20342D39" w14:textId="77777777" w:rsidTr="006A1A16">
        <w:trPr>
          <w:trHeight w:val="315"/>
        </w:trPr>
        <w:tc>
          <w:tcPr>
            <w:tcW w:w="3160" w:type="dxa"/>
            <w:shd w:val="clear" w:color="auto" w:fill="auto"/>
          </w:tcPr>
          <w:p w14:paraId="56534A0F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41" w:type="dxa"/>
          </w:tcPr>
          <w:p w14:paraId="544CF8BD" w14:textId="77777777" w:rsidR="00646F78" w:rsidRPr="005C0BB2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160,000</w:t>
            </w:r>
          </w:p>
        </w:tc>
        <w:tc>
          <w:tcPr>
            <w:tcW w:w="1042" w:type="dxa"/>
            <w:shd w:val="clear" w:color="auto" w:fill="auto"/>
          </w:tcPr>
          <w:p w14:paraId="27EF5BF4" w14:textId="745953B2" w:rsidR="00646F78" w:rsidRPr="005C0BB2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194,8</w:t>
            </w:r>
            <w:r w:rsidR="004D6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1096" w:type="dxa"/>
            <w:shd w:val="clear" w:color="auto" w:fill="auto"/>
          </w:tcPr>
          <w:p w14:paraId="24A76BB2" w14:textId="3C7E139C" w:rsidR="00646F78" w:rsidRPr="005C0BB2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345,</w:t>
            </w:r>
            <w:r w:rsidR="002864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780</w:t>
            </w:r>
          </w:p>
        </w:tc>
        <w:tc>
          <w:tcPr>
            <w:tcW w:w="1042" w:type="dxa"/>
            <w:shd w:val="clear" w:color="auto" w:fill="auto"/>
          </w:tcPr>
          <w:p w14:paraId="45DB4D27" w14:textId="77777777" w:rsidR="00646F78" w:rsidRPr="005C0BB2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14:paraId="092BA192" w14:textId="77777777" w:rsidR="00646F78" w:rsidRPr="005C0BB2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10" w:lineRule="exact"/>
              <w:ind w:left="-176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69E20DB1" w14:textId="31075617" w:rsidR="00646F78" w:rsidRPr="005C0BB2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10" w:lineRule="exac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700,</w:t>
            </w:r>
            <w:r w:rsidR="002864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648</w:t>
            </w:r>
          </w:p>
        </w:tc>
      </w:tr>
    </w:tbl>
    <w:p w14:paraId="2969F361" w14:textId="60AA8B0E" w:rsidR="007F7476" w:rsidRDefault="007F7476"/>
    <w:p w14:paraId="09A5887B" w14:textId="3EC6E09B" w:rsidR="007F7476" w:rsidRDefault="009B2520" w:rsidP="001F6EFB">
      <w:pPr>
        <w:tabs>
          <w:tab w:val="clear" w:pos="454"/>
          <w:tab w:val="left" w:pos="540"/>
        </w:tabs>
        <w:rPr>
          <w:cs/>
        </w:rPr>
      </w:pPr>
      <w:r>
        <w:rPr>
          <w:cs/>
        </w:rPr>
        <w:tab/>
      </w:r>
      <w:r>
        <w:rPr>
          <w:cs/>
        </w:rPr>
        <w:tab/>
        <w:t>*</w:t>
      </w:r>
      <w:r>
        <w:rPr>
          <w:rFonts w:hint="cs"/>
          <w:cs/>
        </w:rPr>
        <w:t xml:space="preserve"> </w:t>
      </w:r>
      <w:r w:rsidRPr="009B2520">
        <w:rPr>
          <w:rFonts w:hint="cs"/>
          <w:sz w:val="24"/>
          <w:szCs w:val="24"/>
          <w:cs/>
        </w:rPr>
        <w:t>ไม่รวมค่าเผื่อผล</w:t>
      </w:r>
      <w:r>
        <w:rPr>
          <w:rFonts w:hint="cs"/>
          <w:sz w:val="24"/>
          <w:szCs w:val="24"/>
          <w:cs/>
        </w:rPr>
        <w:t>ขาดทุนด้านเครดิตที่คาดว่าจะเกิดขึ้น</w:t>
      </w:r>
    </w:p>
    <w:p w14:paraId="57747A0B" w14:textId="56AA5690" w:rsidR="0087277D" w:rsidRDefault="00872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437" w:type="dxa"/>
        <w:tblInd w:w="360" w:type="dxa"/>
        <w:tblLook w:val="04A0" w:firstRow="1" w:lastRow="0" w:firstColumn="1" w:lastColumn="0" w:noHBand="0" w:noVBand="1"/>
      </w:tblPr>
      <w:tblGrid>
        <w:gridCol w:w="3235"/>
        <w:gridCol w:w="951"/>
        <w:gridCol w:w="1036"/>
        <w:gridCol w:w="1101"/>
        <w:gridCol w:w="1036"/>
        <w:gridCol w:w="1036"/>
        <w:gridCol w:w="1042"/>
      </w:tblGrid>
      <w:tr w:rsidR="00921CCF" w:rsidRPr="005C0BB2" w14:paraId="10F2CFAC" w14:textId="77777777" w:rsidTr="009B2520">
        <w:trPr>
          <w:trHeight w:val="359"/>
          <w:tblHeader/>
        </w:trPr>
        <w:tc>
          <w:tcPr>
            <w:tcW w:w="3235" w:type="dxa"/>
            <w:shd w:val="clear" w:color="auto" w:fill="auto"/>
          </w:tcPr>
          <w:p w14:paraId="1A4038DE" w14:textId="67A47EFE" w:rsidR="00921CCF" w:rsidRPr="005C0BB2" w:rsidRDefault="00921CCF" w:rsidP="00BF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2" w:type="dxa"/>
            <w:gridSpan w:val="6"/>
            <w:shd w:val="clear" w:color="auto" w:fill="auto"/>
          </w:tcPr>
          <w:p w14:paraId="00D54633" w14:textId="2CA8C013" w:rsidR="00921CCF" w:rsidRPr="005C0BB2" w:rsidRDefault="00921CCF" w:rsidP="00BF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774C" w:rsidRPr="005C0BB2" w14:paraId="36A5E99F" w14:textId="77777777" w:rsidTr="009B2520">
        <w:trPr>
          <w:trHeight w:val="359"/>
          <w:tblHeader/>
        </w:trPr>
        <w:tc>
          <w:tcPr>
            <w:tcW w:w="3235" w:type="dxa"/>
            <w:shd w:val="clear" w:color="auto" w:fill="auto"/>
          </w:tcPr>
          <w:p w14:paraId="3AB06AF3" w14:textId="77777777" w:rsidR="001D774C" w:rsidRPr="005C0BB2" w:rsidRDefault="001D774C" w:rsidP="00BF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2" w:type="dxa"/>
            <w:gridSpan w:val="6"/>
            <w:shd w:val="clear" w:color="auto" w:fill="auto"/>
          </w:tcPr>
          <w:p w14:paraId="1D03D242" w14:textId="38E564B1" w:rsidR="001D774C" w:rsidRPr="005C0BB2" w:rsidRDefault="001D774C" w:rsidP="00BF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D774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921CCF" w:rsidRPr="005C0BB2" w14:paraId="39AA7368" w14:textId="77777777" w:rsidTr="009B2520">
        <w:trPr>
          <w:trHeight w:val="347"/>
          <w:tblHeader/>
        </w:trPr>
        <w:tc>
          <w:tcPr>
            <w:tcW w:w="3235" w:type="dxa"/>
            <w:shd w:val="clear" w:color="auto" w:fill="auto"/>
          </w:tcPr>
          <w:p w14:paraId="42DAF2F8" w14:textId="77777777" w:rsidR="00921CCF" w:rsidRPr="005C0BB2" w:rsidRDefault="00921CCF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2" w:type="dxa"/>
            <w:gridSpan w:val="6"/>
            <w:shd w:val="clear" w:color="auto" w:fill="auto"/>
          </w:tcPr>
          <w:p w14:paraId="1AB8ABFB" w14:textId="2ACC8077" w:rsidR="00921CCF" w:rsidRPr="005C0BB2" w:rsidRDefault="00921CCF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ระยะเวลาการ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</w:p>
        </w:tc>
      </w:tr>
      <w:tr w:rsidR="00921CCF" w:rsidRPr="005C0BB2" w14:paraId="51031AA3" w14:textId="77777777" w:rsidTr="009B2520">
        <w:trPr>
          <w:trHeight w:val="694"/>
          <w:tblHeader/>
        </w:trPr>
        <w:tc>
          <w:tcPr>
            <w:tcW w:w="3235" w:type="dxa"/>
            <w:shd w:val="clear" w:color="auto" w:fill="auto"/>
            <w:vAlign w:val="bottom"/>
          </w:tcPr>
          <w:p w14:paraId="3E5029C9" w14:textId="605CA95D" w:rsidR="00921CCF" w:rsidRPr="005C0BB2" w:rsidRDefault="00921CCF" w:rsidP="005E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0A95EC34" w14:textId="1A959FC5" w:rsidR="00921CCF" w:rsidRPr="005C0BB2" w:rsidRDefault="00921CCF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34934442" w14:textId="36BD6C64" w:rsidR="00921CCF" w:rsidRPr="005C0BB2" w:rsidRDefault="00921CCF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B6FE40D" w14:textId="06CB541E" w:rsidR="00921CCF" w:rsidRPr="005C0BB2" w:rsidRDefault="00921CCF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97A2A34" w14:textId="1E57FC90" w:rsidR="00921CCF" w:rsidRPr="005C0BB2" w:rsidRDefault="00921CCF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072485AF" w14:textId="7A353FBA" w:rsidR="00921CCF" w:rsidRPr="005C0BB2" w:rsidRDefault="00921CCF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1F292FF7" w14:textId="67DAC52B" w:rsidR="00921CCF" w:rsidRPr="005C0BB2" w:rsidRDefault="00921CCF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ระยะเวลา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0A21E2B6" w14:textId="77777777" w:rsidR="00921CCF" w:rsidRPr="005C0BB2" w:rsidRDefault="00921CCF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21CCF" w:rsidRPr="005C0BB2" w14:paraId="312F7C1B" w14:textId="77777777" w:rsidTr="00921CCF">
        <w:trPr>
          <w:trHeight w:val="347"/>
          <w:tblHeader/>
        </w:trPr>
        <w:tc>
          <w:tcPr>
            <w:tcW w:w="3235" w:type="dxa"/>
            <w:shd w:val="clear" w:color="auto" w:fill="auto"/>
          </w:tcPr>
          <w:p w14:paraId="27B5958D" w14:textId="4AC1564E" w:rsidR="00921CCF" w:rsidRPr="005C0BB2" w:rsidRDefault="00921CCF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2" w:type="dxa"/>
            <w:gridSpan w:val="6"/>
            <w:shd w:val="clear" w:color="auto" w:fill="auto"/>
          </w:tcPr>
          <w:p w14:paraId="216EC2AF" w14:textId="7618D12A" w:rsidR="00921CCF" w:rsidRPr="005C0BB2" w:rsidRDefault="00921CCF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21CCF" w:rsidRPr="005C0BB2" w14:paraId="41166AA1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6A98ED80" w14:textId="5F8A01E7" w:rsidR="00921CCF" w:rsidRPr="005C0BB2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51" w:type="dxa"/>
            <w:shd w:val="clear" w:color="auto" w:fill="auto"/>
          </w:tcPr>
          <w:p w14:paraId="26701051" w14:textId="77777777" w:rsidR="00921CCF" w:rsidRPr="005C0BB2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342EC566" w14:textId="77777777" w:rsidR="00921CCF" w:rsidRPr="005C0BB2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1AF97CBF" w14:textId="77777777" w:rsidR="00921CCF" w:rsidRPr="005C0BB2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01A7F4F9" w14:textId="77777777" w:rsidR="00921CCF" w:rsidRPr="005C0BB2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236DB7F8" w14:textId="77777777" w:rsidR="00921CCF" w:rsidRPr="005C0BB2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433771D2" w14:textId="77777777" w:rsidR="00921CCF" w:rsidRPr="005C0BB2" w:rsidRDefault="00921CCF" w:rsidP="009A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21CCF" w:rsidRPr="005C0BB2" w14:paraId="7F656E89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12A7DB32" w14:textId="4C77F48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1" w:type="dxa"/>
            <w:shd w:val="clear" w:color="auto" w:fill="auto"/>
          </w:tcPr>
          <w:p w14:paraId="69747727" w14:textId="24A9AC78" w:rsidR="00921CCF" w:rsidRPr="005C0BB2" w:rsidRDefault="006B167E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44,860</w:t>
            </w:r>
          </w:p>
        </w:tc>
        <w:tc>
          <w:tcPr>
            <w:tcW w:w="1036" w:type="dxa"/>
            <w:shd w:val="clear" w:color="auto" w:fill="auto"/>
          </w:tcPr>
          <w:p w14:paraId="340BF7B9" w14:textId="57F91AE9" w:rsidR="00921CCF" w:rsidRPr="005C0BB2" w:rsidRDefault="006B167E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1" w:type="dxa"/>
            <w:shd w:val="clear" w:color="auto" w:fill="auto"/>
          </w:tcPr>
          <w:p w14:paraId="78FF43CE" w14:textId="1771E7B8" w:rsidR="00921CCF" w:rsidRPr="005C0BB2" w:rsidRDefault="00713DB7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F84E92B" w14:textId="07D3354B" w:rsidR="00921CCF" w:rsidRPr="005C0BB2" w:rsidRDefault="00713DB7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8F2176C" w14:textId="5C1B1E9A" w:rsidR="00921CCF" w:rsidRPr="005C0BB2" w:rsidRDefault="00713DB7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042" w:type="dxa"/>
            <w:shd w:val="clear" w:color="auto" w:fill="auto"/>
          </w:tcPr>
          <w:p w14:paraId="5A796D5D" w14:textId="7A6B4170" w:rsidR="00921CCF" w:rsidRPr="005C0BB2" w:rsidRDefault="00713DB7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44,914</w:t>
            </w:r>
          </w:p>
        </w:tc>
      </w:tr>
      <w:tr w:rsidR="00921CCF" w:rsidRPr="005C0BB2" w14:paraId="67D3333A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140582D9" w14:textId="30ECB151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51" w:type="dxa"/>
            <w:shd w:val="clear" w:color="auto" w:fill="auto"/>
          </w:tcPr>
          <w:p w14:paraId="7B872B50" w14:textId="67BE9C8A" w:rsidR="00921CCF" w:rsidRPr="005C0BB2" w:rsidRDefault="006B167E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B958AE3" w14:textId="4A437E1D" w:rsidR="00921CCF" w:rsidRPr="005C0BB2" w:rsidRDefault="006B167E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470,198</w:t>
            </w:r>
          </w:p>
        </w:tc>
        <w:tc>
          <w:tcPr>
            <w:tcW w:w="1101" w:type="dxa"/>
            <w:shd w:val="clear" w:color="auto" w:fill="auto"/>
          </w:tcPr>
          <w:p w14:paraId="5D995B80" w14:textId="02764517" w:rsidR="00921CCF" w:rsidRPr="005C0BB2" w:rsidRDefault="00713DB7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752,929</w:t>
            </w:r>
          </w:p>
        </w:tc>
        <w:tc>
          <w:tcPr>
            <w:tcW w:w="1036" w:type="dxa"/>
            <w:shd w:val="clear" w:color="auto" w:fill="auto"/>
          </w:tcPr>
          <w:p w14:paraId="536177D0" w14:textId="21A1C42A" w:rsidR="00921CCF" w:rsidRPr="005C0BB2" w:rsidRDefault="00713DB7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24,664</w:t>
            </w:r>
          </w:p>
        </w:tc>
        <w:tc>
          <w:tcPr>
            <w:tcW w:w="1036" w:type="dxa"/>
            <w:shd w:val="clear" w:color="auto" w:fill="auto"/>
          </w:tcPr>
          <w:p w14:paraId="5D3E3D54" w14:textId="044DFC5C" w:rsidR="00921CCF" w:rsidRPr="005C0BB2" w:rsidRDefault="00713DB7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7C3A665" w14:textId="33945237" w:rsidR="00921CCF" w:rsidRPr="005C0BB2" w:rsidRDefault="00713DB7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1,247,791</w:t>
            </w:r>
          </w:p>
        </w:tc>
      </w:tr>
      <w:tr w:rsidR="00921CCF" w:rsidRPr="005C0BB2" w14:paraId="2C48A757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2C611D4D" w14:textId="6EA38215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ลูกหนี้จากการซื้อสิทธิเรียกร้อง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51" w:type="dxa"/>
            <w:shd w:val="clear" w:color="auto" w:fill="auto"/>
          </w:tcPr>
          <w:p w14:paraId="3BEA8132" w14:textId="16885551" w:rsidR="00921CCF" w:rsidRPr="005C0BB2" w:rsidRDefault="006B167E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E6B3BF9" w14:textId="3695255B" w:rsidR="00921CCF" w:rsidRPr="005C0BB2" w:rsidRDefault="006B167E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11,928</w:t>
            </w:r>
          </w:p>
        </w:tc>
        <w:tc>
          <w:tcPr>
            <w:tcW w:w="1101" w:type="dxa"/>
            <w:shd w:val="clear" w:color="auto" w:fill="auto"/>
          </w:tcPr>
          <w:p w14:paraId="0E765F7E" w14:textId="25FBB10A" w:rsidR="00921CCF" w:rsidRPr="005C0BB2" w:rsidRDefault="00713DB7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93C38D5" w14:textId="43C3826E" w:rsidR="00921CCF" w:rsidRPr="005C0BB2" w:rsidRDefault="00713DB7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65D113B" w14:textId="5B53A178" w:rsidR="00921CCF" w:rsidRPr="005C0BB2" w:rsidRDefault="00713DB7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B6AD3B5" w14:textId="61A00339" w:rsidR="00921CCF" w:rsidRPr="005C0BB2" w:rsidRDefault="00713DB7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11,928</w:t>
            </w:r>
          </w:p>
        </w:tc>
      </w:tr>
      <w:tr w:rsidR="00921CCF" w:rsidRPr="005C0BB2" w14:paraId="6E7A7A77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7A486D3F" w14:textId="5D06C95C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172B50E5" w14:textId="073DCF95" w:rsidR="00921CCF" w:rsidRPr="005C0BB2" w:rsidRDefault="006B167E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3CB29DE" w14:textId="7C2C682B" w:rsidR="00921CCF" w:rsidRPr="005C0BB2" w:rsidRDefault="006B167E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3,893</w:t>
            </w:r>
          </w:p>
        </w:tc>
        <w:tc>
          <w:tcPr>
            <w:tcW w:w="1101" w:type="dxa"/>
            <w:shd w:val="clear" w:color="auto" w:fill="auto"/>
          </w:tcPr>
          <w:p w14:paraId="58F61544" w14:textId="4D7971B9" w:rsidR="00921CCF" w:rsidRPr="005C0BB2" w:rsidRDefault="00713DB7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3657A9F" w14:textId="395B0CA4" w:rsidR="00921CCF" w:rsidRPr="005C0BB2" w:rsidRDefault="00713DB7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71DF21D" w14:textId="7500C96A" w:rsidR="00921CCF" w:rsidRPr="005C0BB2" w:rsidRDefault="00713DB7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12DE1FE6" w14:textId="48859BA1" w:rsidR="00921CCF" w:rsidRPr="005C0BB2" w:rsidRDefault="002820F0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3,893</w:t>
            </w:r>
          </w:p>
        </w:tc>
      </w:tr>
      <w:tr w:rsidR="00921CCF" w:rsidRPr="005C0BB2" w14:paraId="4AD511BA" w14:textId="77777777" w:rsidTr="00D24087">
        <w:trPr>
          <w:trHeight w:val="372"/>
        </w:trPr>
        <w:tc>
          <w:tcPr>
            <w:tcW w:w="3235" w:type="dxa"/>
            <w:shd w:val="clear" w:color="auto" w:fill="auto"/>
          </w:tcPr>
          <w:p w14:paraId="5640141D" w14:textId="43CA98BF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51" w:type="dxa"/>
            <w:shd w:val="clear" w:color="auto" w:fill="auto"/>
          </w:tcPr>
          <w:p w14:paraId="6FF6FCC3" w14:textId="06D7419D" w:rsidR="00921CCF" w:rsidRPr="005C0BB2" w:rsidRDefault="002D3E6D" w:rsidP="00D66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14BB0F5" w14:textId="71218893" w:rsidR="00921CCF" w:rsidRPr="005C0BB2" w:rsidRDefault="003E6329" w:rsidP="00D66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  <w:tc>
          <w:tcPr>
            <w:tcW w:w="1101" w:type="dxa"/>
            <w:shd w:val="clear" w:color="auto" w:fill="auto"/>
          </w:tcPr>
          <w:p w14:paraId="7FD0AB66" w14:textId="0AFCD51E" w:rsidR="00921CCF" w:rsidRPr="005C0BB2" w:rsidRDefault="002D3E6D" w:rsidP="00D66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34C66C3" w14:textId="20889267" w:rsidR="00921CCF" w:rsidRPr="005C0BB2" w:rsidRDefault="002D3E6D" w:rsidP="00D66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50F0050" w14:textId="32653D3B" w:rsidR="00921CCF" w:rsidRPr="005C0BB2" w:rsidRDefault="002D3E6D" w:rsidP="00D66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B8BBCC1" w14:textId="6A69AF56" w:rsidR="00921CCF" w:rsidRPr="005C0BB2" w:rsidRDefault="00FC10AD" w:rsidP="00D66C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</w:tr>
      <w:tr w:rsidR="00921CCF" w:rsidRPr="005C0BB2" w14:paraId="4AFEFCA2" w14:textId="77777777" w:rsidTr="00D24087">
        <w:trPr>
          <w:trHeight w:val="409"/>
        </w:trPr>
        <w:tc>
          <w:tcPr>
            <w:tcW w:w="3235" w:type="dxa"/>
            <w:shd w:val="clear" w:color="auto" w:fill="auto"/>
          </w:tcPr>
          <w:p w14:paraId="4A5B7F55" w14:textId="7B8CB0AD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51" w:type="dxa"/>
            <w:shd w:val="clear" w:color="auto" w:fill="auto"/>
          </w:tcPr>
          <w:p w14:paraId="6D5A9025" w14:textId="0369CDD9" w:rsidR="00921CCF" w:rsidRPr="005C0BB2" w:rsidRDefault="000D771C" w:rsidP="00D66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44,860</w:t>
            </w:r>
          </w:p>
        </w:tc>
        <w:tc>
          <w:tcPr>
            <w:tcW w:w="1036" w:type="dxa"/>
            <w:shd w:val="clear" w:color="auto" w:fill="auto"/>
          </w:tcPr>
          <w:p w14:paraId="4658D37A" w14:textId="330CDE07" w:rsidR="00921CCF" w:rsidRPr="005C0BB2" w:rsidRDefault="00474485" w:rsidP="00D66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486,868</w:t>
            </w:r>
          </w:p>
        </w:tc>
        <w:tc>
          <w:tcPr>
            <w:tcW w:w="1101" w:type="dxa"/>
            <w:shd w:val="clear" w:color="auto" w:fill="auto"/>
          </w:tcPr>
          <w:p w14:paraId="50E77C15" w14:textId="13AD8DDD" w:rsidR="00921CCF" w:rsidRPr="005C0BB2" w:rsidRDefault="00FC10AD" w:rsidP="00D66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752,929</w:t>
            </w:r>
          </w:p>
        </w:tc>
        <w:tc>
          <w:tcPr>
            <w:tcW w:w="1036" w:type="dxa"/>
            <w:shd w:val="clear" w:color="auto" w:fill="auto"/>
          </w:tcPr>
          <w:p w14:paraId="427BF097" w14:textId="62B6BCD4" w:rsidR="00921CCF" w:rsidRPr="00D66C18" w:rsidRDefault="00FC10AD" w:rsidP="00D66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24,664</w:t>
            </w:r>
          </w:p>
        </w:tc>
        <w:tc>
          <w:tcPr>
            <w:tcW w:w="1036" w:type="dxa"/>
            <w:shd w:val="clear" w:color="auto" w:fill="auto"/>
          </w:tcPr>
          <w:p w14:paraId="27C9AAB2" w14:textId="4A448C66" w:rsidR="00921CCF" w:rsidRPr="00D66C18" w:rsidRDefault="00FC10AD" w:rsidP="00D66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</w:t>
            </w:r>
          </w:p>
        </w:tc>
        <w:tc>
          <w:tcPr>
            <w:tcW w:w="1042" w:type="dxa"/>
            <w:shd w:val="clear" w:color="auto" w:fill="auto"/>
          </w:tcPr>
          <w:p w14:paraId="7EA64055" w14:textId="3759ECAC" w:rsidR="00921CCF" w:rsidRPr="00D66C18" w:rsidRDefault="004E4480" w:rsidP="00D66C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1,309,375</w:t>
            </w:r>
          </w:p>
        </w:tc>
      </w:tr>
      <w:tr w:rsidR="00921CCF" w:rsidRPr="005C0BB2" w14:paraId="62785AB4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332EA127" w14:textId="7777777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1" w:type="dxa"/>
            <w:shd w:val="clear" w:color="auto" w:fill="auto"/>
          </w:tcPr>
          <w:p w14:paraId="71AC1DAF" w14:textId="7777777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72FBA3D4" w14:textId="3E5C6BDA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4A335118" w14:textId="522707A0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72FFFB10" w14:textId="5746CCAE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614F79D0" w14:textId="7777777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41011B12" w14:textId="2ACEB6C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1149A" w:rsidRPr="005C0BB2" w14:paraId="1A01F849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103DA8DD" w14:textId="77777777" w:rsidR="00F1149A" w:rsidRPr="005C0BB2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1" w:type="dxa"/>
            <w:shd w:val="clear" w:color="auto" w:fill="auto"/>
          </w:tcPr>
          <w:p w14:paraId="2883CE39" w14:textId="77777777" w:rsidR="00F1149A" w:rsidRPr="005C0BB2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638B336D" w14:textId="77777777" w:rsidR="00F1149A" w:rsidRPr="005C0BB2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6E40CAD1" w14:textId="77777777" w:rsidR="00F1149A" w:rsidRPr="005C0BB2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46B1952F" w14:textId="77777777" w:rsidR="00F1149A" w:rsidRPr="005C0BB2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25B4FD39" w14:textId="77777777" w:rsidR="00F1149A" w:rsidRPr="005C0BB2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2B6342AF" w14:textId="77777777" w:rsidR="00F1149A" w:rsidRPr="005C0BB2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1149A" w:rsidRPr="005C0BB2" w14:paraId="788948FE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2E2B811A" w14:textId="77777777" w:rsidR="00F1149A" w:rsidRPr="005C0BB2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1" w:type="dxa"/>
            <w:shd w:val="clear" w:color="auto" w:fill="auto"/>
          </w:tcPr>
          <w:p w14:paraId="5604935E" w14:textId="77777777" w:rsidR="00F1149A" w:rsidRPr="005C0BB2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08965D96" w14:textId="77777777" w:rsidR="00F1149A" w:rsidRPr="005C0BB2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0B90EE34" w14:textId="77777777" w:rsidR="00F1149A" w:rsidRPr="005C0BB2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520F08E5" w14:textId="77777777" w:rsidR="00F1149A" w:rsidRPr="005C0BB2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25D52863" w14:textId="77777777" w:rsidR="00F1149A" w:rsidRPr="005C0BB2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7D7B26B7" w14:textId="77777777" w:rsidR="00F1149A" w:rsidRPr="005C0BB2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1149A" w:rsidRPr="005C0BB2" w14:paraId="273DE85B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4B71633E" w14:textId="77777777" w:rsidR="00F1149A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C36E1DE" w14:textId="77777777" w:rsidR="00F1149A" w:rsidRPr="005C0BB2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1" w:type="dxa"/>
            <w:shd w:val="clear" w:color="auto" w:fill="auto"/>
          </w:tcPr>
          <w:p w14:paraId="4083EB73" w14:textId="77777777" w:rsidR="00F1149A" w:rsidRPr="005C0BB2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1FEC608A" w14:textId="77777777" w:rsidR="00F1149A" w:rsidRPr="005C0BB2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4A4045BB" w14:textId="77777777" w:rsidR="00F1149A" w:rsidRPr="005C0BB2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1EBFE83C" w14:textId="77777777" w:rsidR="00F1149A" w:rsidRPr="005C0BB2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433CFC58" w14:textId="77777777" w:rsidR="00F1149A" w:rsidRPr="005C0BB2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15A99ECD" w14:textId="77777777" w:rsidR="00F1149A" w:rsidRPr="005C0BB2" w:rsidRDefault="00F1149A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1CCF" w:rsidRPr="005C0BB2" w14:paraId="0F9A0F85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3E3C8B13" w14:textId="7777777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51" w:type="dxa"/>
            <w:shd w:val="clear" w:color="auto" w:fill="auto"/>
          </w:tcPr>
          <w:p w14:paraId="092EFAAC" w14:textId="7777777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6A535D91" w14:textId="7777777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057D0355" w14:textId="7777777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114B0040" w14:textId="7777777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05555AC4" w14:textId="7777777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3687B791" w14:textId="77777777" w:rsidR="00921CCF" w:rsidRPr="005C0BB2" w:rsidRDefault="00921CCF" w:rsidP="00D6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1CCF" w:rsidRPr="005C0BB2" w14:paraId="2A6E0AE4" w14:textId="77777777" w:rsidTr="004358F2">
        <w:trPr>
          <w:trHeight w:val="299"/>
        </w:trPr>
        <w:tc>
          <w:tcPr>
            <w:tcW w:w="3235" w:type="dxa"/>
            <w:shd w:val="clear" w:color="auto" w:fill="auto"/>
          </w:tcPr>
          <w:p w14:paraId="24520CA1" w14:textId="00B23957" w:rsidR="00921CCF" w:rsidRPr="005C0BB2" w:rsidRDefault="00830460" w:rsidP="0043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921CCF"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  <w:r w:rsidR="0060789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51" w:type="dxa"/>
            <w:shd w:val="clear" w:color="auto" w:fill="auto"/>
          </w:tcPr>
          <w:p w14:paraId="7A1AA92D" w14:textId="7C4C77AA" w:rsidR="00921CCF" w:rsidRPr="005C0BB2" w:rsidRDefault="002820F0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BD91576" w14:textId="743FE9ED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70,000</w:t>
            </w:r>
          </w:p>
        </w:tc>
        <w:tc>
          <w:tcPr>
            <w:tcW w:w="1101" w:type="dxa"/>
            <w:shd w:val="clear" w:color="auto" w:fill="auto"/>
          </w:tcPr>
          <w:p w14:paraId="1E10AC16" w14:textId="01038A31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D7CB78A" w14:textId="4AE9E01C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499E801" w14:textId="1623E874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1F661631" w14:textId="677895C7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70,000</w:t>
            </w:r>
          </w:p>
        </w:tc>
      </w:tr>
      <w:tr w:rsidR="00921CCF" w:rsidRPr="005C0BB2" w14:paraId="4460BA98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574ABB8F" w14:textId="1C2CE91B" w:rsidR="00921CCF" w:rsidRPr="005C0BB2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6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51" w:type="dxa"/>
            <w:shd w:val="clear" w:color="auto" w:fill="auto"/>
          </w:tcPr>
          <w:p w14:paraId="48632F5D" w14:textId="796035A1" w:rsidR="00921CCF" w:rsidRPr="005C0BB2" w:rsidRDefault="002820F0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01CE6AB" w14:textId="4EBC59DB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27,742</w:t>
            </w:r>
          </w:p>
        </w:tc>
        <w:tc>
          <w:tcPr>
            <w:tcW w:w="1101" w:type="dxa"/>
            <w:shd w:val="clear" w:color="auto" w:fill="auto"/>
          </w:tcPr>
          <w:p w14:paraId="0FC9E678" w14:textId="24EC0849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F9B53D9" w14:textId="0E06A3FA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4EC85E6" w14:textId="2FCD5DED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0D988C4" w14:textId="55402122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27,742</w:t>
            </w:r>
          </w:p>
        </w:tc>
      </w:tr>
      <w:tr w:rsidR="00921CCF" w:rsidRPr="005C0BB2" w14:paraId="0F6BB510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42ED692D" w14:textId="77777777" w:rsidR="00921CCF" w:rsidRPr="005C0BB2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951" w:type="dxa"/>
            <w:shd w:val="clear" w:color="auto" w:fill="auto"/>
          </w:tcPr>
          <w:p w14:paraId="04D0FF0D" w14:textId="0A44567F" w:rsidR="00921CCF" w:rsidRPr="005C0BB2" w:rsidRDefault="002820F0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0D54E84" w14:textId="023E9BF8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36,000</w:t>
            </w:r>
          </w:p>
        </w:tc>
        <w:tc>
          <w:tcPr>
            <w:tcW w:w="1101" w:type="dxa"/>
            <w:shd w:val="clear" w:color="auto" w:fill="auto"/>
          </w:tcPr>
          <w:p w14:paraId="05EA0B28" w14:textId="74991819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D645188" w14:textId="303E7078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C98BBB9" w14:textId="666D68F5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A66A8EF" w14:textId="0CB89EFE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36,000</w:t>
            </w:r>
          </w:p>
        </w:tc>
      </w:tr>
      <w:tr w:rsidR="00921CCF" w:rsidRPr="005C0BB2" w14:paraId="1FD653E4" w14:textId="77777777" w:rsidTr="00D24087">
        <w:trPr>
          <w:trHeight w:val="347"/>
        </w:trPr>
        <w:tc>
          <w:tcPr>
            <w:tcW w:w="3235" w:type="dxa"/>
            <w:shd w:val="clear" w:color="auto" w:fill="auto"/>
          </w:tcPr>
          <w:p w14:paraId="320DF14B" w14:textId="0302184F" w:rsidR="00921CCF" w:rsidRPr="005C0BB2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1" w:type="dxa"/>
            <w:shd w:val="clear" w:color="auto" w:fill="auto"/>
          </w:tcPr>
          <w:p w14:paraId="6A848F68" w14:textId="7AB6F138" w:rsidR="00921CCF" w:rsidRPr="005C0BB2" w:rsidRDefault="002820F0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A7E7D4B" w14:textId="08E82417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156,771</w:t>
            </w:r>
          </w:p>
        </w:tc>
        <w:tc>
          <w:tcPr>
            <w:tcW w:w="1101" w:type="dxa"/>
            <w:shd w:val="clear" w:color="auto" w:fill="auto"/>
          </w:tcPr>
          <w:p w14:paraId="5B6B9FF0" w14:textId="2054B1BC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364,597</w:t>
            </w:r>
          </w:p>
        </w:tc>
        <w:tc>
          <w:tcPr>
            <w:tcW w:w="1036" w:type="dxa"/>
            <w:shd w:val="clear" w:color="auto" w:fill="auto"/>
          </w:tcPr>
          <w:p w14:paraId="1AC91EA7" w14:textId="13079C2B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0A9B14E" w14:textId="25FECC01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7903BF7F" w14:textId="197949B8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521,368</w:t>
            </w:r>
          </w:p>
        </w:tc>
      </w:tr>
      <w:tr w:rsidR="00921CCF" w:rsidRPr="005C0BB2" w14:paraId="4221E52A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6E39FBDF" w14:textId="1A79E61D" w:rsidR="00921CCF" w:rsidRPr="005C0BB2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951" w:type="dxa"/>
            <w:shd w:val="clear" w:color="auto" w:fill="auto"/>
          </w:tcPr>
          <w:p w14:paraId="7E35DB50" w14:textId="5750DC31" w:rsidR="00921CCF" w:rsidRPr="003B173C" w:rsidRDefault="002820F0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32B81B2" w14:textId="38164B2D" w:rsidR="00921CCF" w:rsidRPr="006136DC" w:rsidRDefault="002820F0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3,570</w:t>
            </w:r>
          </w:p>
        </w:tc>
        <w:tc>
          <w:tcPr>
            <w:tcW w:w="1101" w:type="dxa"/>
            <w:shd w:val="clear" w:color="auto" w:fill="auto"/>
          </w:tcPr>
          <w:p w14:paraId="671B90C2" w14:textId="3D97F967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6,420</w:t>
            </w:r>
          </w:p>
        </w:tc>
        <w:tc>
          <w:tcPr>
            <w:tcW w:w="1036" w:type="dxa"/>
            <w:shd w:val="clear" w:color="auto" w:fill="auto"/>
          </w:tcPr>
          <w:p w14:paraId="278D4F80" w14:textId="7F3E45C5" w:rsidR="00921CCF" w:rsidRPr="003B173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32F9FFD" w14:textId="3AE5068C" w:rsidR="00921CCF" w:rsidRPr="003B173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519997C" w14:textId="093C0308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9,990</w:t>
            </w:r>
          </w:p>
        </w:tc>
      </w:tr>
      <w:tr w:rsidR="00921CCF" w:rsidRPr="005C0BB2" w14:paraId="3D0A1629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0811A0CA" w14:textId="517D9EBB" w:rsidR="00921CCF" w:rsidRPr="005C0BB2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951" w:type="dxa"/>
            <w:shd w:val="clear" w:color="auto" w:fill="auto"/>
          </w:tcPr>
          <w:p w14:paraId="130967AD" w14:textId="541C1E8A" w:rsidR="00921CCF" w:rsidRPr="003B173C" w:rsidRDefault="002820F0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ADB0CBF" w14:textId="0F6AF8B7" w:rsidR="00921CCF" w:rsidRPr="006136DC" w:rsidRDefault="002820F0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5,320</w:t>
            </w:r>
          </w:p>
        </w:tc>
        <w:tc>
          <w:tcPr>
            <w:tcW w:w="1101" w:type="dxa"/>
            <w:shd w:val="clear" w:color="auto" w:fill="auto"/>
          </w:tcPr>
          <w:p w14:paraId="7084DE5D" w14:textId="0A47C1A2" w:rsidR="00921CCF" w:rsidRPr="006136D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453940A" w14:textId="7DDC15D3" w:rsidR="00921CCF" w:rsidRPr="003B173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5632006" w14:textId="7F390DEF" w:rsidR="00921CCF" w:rsidRPr="003B173C" w:rsidRDefault="00E71657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6D0383B" w14:textId="0F674C6F" w:rsidR="00921CCF" w:rsidRPr="006136DC" w:rsidRDefault="00852452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5,320</w:t>
            </w:r>
          </w:p>
        </w:tc>
      </w:tr>
      <w:tr w:rsidR="00921CCF" w:rsidRPr="005C0BB2" w14:paraId="4ECC9615" w14:textId="77777777" w:rsidTr="00D24087">
        <w:trPr>
          <w:trHeight w:val="384"/>
        </w:trPr>
        <w:tc>
          <w:tcPr>
            <w:tcW w:w="3235" w:type="dxa"/>
            <w:shd w:val="clear" w:color="auto" w:fill="auto"/>
          </w:tcPr>
          <w:p w14:paraId="73957924" w14:textId="5B3F4E9D" w:rsidR="00921CCF" w:rsidRPr="005C0BB2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951" w:type="dxa"/>
            <w:shd w:val="clear" w:color="auto" w:fill="auto"/>
          </w:tcPr>
          <w:p w14:paraId="0D13924E" w14:textId="70EAC2AB" w:rsidR="00921CCF" w:rsidRPr="003B173C" w:rsidRDefault="002D3E6D" w:rsidP="00803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2E066FE" w14:textId="0B0CD86B" w:rsidR="00921CCF" w:rsidRPr="006136DC" w:rsidRDefault="002D3E6D" w:rsidP="00803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939</w:t>
            </w:r>
          </w:p>
        </w:tc>
        <w:tc>
          <w:tcPr>
            <w:tcW w:w="1101" w:type="dxa"/>
            <w:shd w:val="clear" w:color="auto" w:fill="auto"/>
          </w:tcPr>
          <w:p w14:paraId="35DC0201" w14:textId="793B09D6" w:rsidR="00921CCF" w:rsidRPr="006136DC" w:rsidRDefault="002D3E6D" w:rsidP="00803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445B123" w14:textId="68F55059" w:rsidR="00921CCF" w:rsidRPr="003B173C" w:rsidRDefault="002D3E6D" w:rsidP="00803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0A95E37" w14:textId="26185F0B" w:rsidR="00921CCF" w:rsidRPr="003B173C" w:rsidRDefault="002D3E6D" w:rsidP="00803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C9016EE" w14:textId="49DDF000" w:rsidR="00921CCF" w:rsidRPr="006136DC" w:rsidRDefault="002D3E6D" w:rsidP="00803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939</w:t>
            </w:r>
          </w:p>
        </w:tc>
      </w:tr>
      <w:tr w:rsidR="00921CCF" w:rsidRPr="005C0BB2" w14:paraId="39FF0103" w14:textId="77777777" w:rsidTr="00D24087">
        <w:trPr>
          <w:trHeight w:val="409"/>
        </w:trPr>
        <w:tc>
          <w:tcPr>
            <w:tcW w:w="3235" w:type="dxa"/>
            <w:shd w:val="clear" w:color="auto" w:fill="auto"/>
          </w:tcPr>
          <w:p w14:paraId="7C5D02E7" w14:textId="77777777" w:rsidR="00921CCF" w:rsidRPr="005C0BB2" w:rsidRDefault="00921CCF" w:rsidP="0080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51" w:type="dxa"/>
            <w:shd w:val="clear" w:color="auto" w:fill="auto"/>
          </w:tcPr>
          <w:p w14:paraId="5A2D10C3" w14:textId="20AD4998" w:rsidR="00921CCF" w:rsidRPr="006136DC" w:rsidRDefault="00FD208B" w:rsidP="008030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DE8FF61" w14:textId="05C87F96" w:rsidR="00921CCF" w:rsidRPr="006136DC" w:rsidRDefault="008F4A92" w:rsidP="008030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300,342</w:t>
            </w:r>
          </w:p>
        </w:tc>
        <w:tc>
          <w:tcPr>
            <w:tcW w:w="1101" w:type="dxa"/>
            <w:shd w:val="clear" w:color="auto" w:fill="auto"/>
          </w:tcPr>
          <w:p w14:paraId="3233699E" w14:textId="04F81033" w:rsidR="00921CCF" w:rsidRPr="006136DC" w:rsidRDefault="00346A6C" w:rsidP="008030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371,017</w:t>
            </w:r>
          </w:p>
        </w:tc>
        <w:tc>
          <w:tcPr>
            <w:tcW w:w="1036" w:type="dxa"/>
            <w:shd w:val="clear" w:color="auto" w:fill="auto"/>
          </w:tcPr>
          <w:p w14:paraId="160B9715" w14:textId="3B9232CB" w:rsidR="00921CCF" w:rsidRPr="006136DC" w:rsidRDefault="00346A6C" w:rsidP="008030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5AFB168" w14:textId="72B36D69" w:rsidR="00921CCF" w:rsidRPr="006136DC" w:rsidRDefault="00346A6C" w:rsidP="008030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035C623" w14:textId="20974C7B" w:rsidR="00921CCF" w:rsidRPr="006136DC" w:rsidRDefault="00020DF6" w:rsidP="008030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671,359</w:t>
            </w:r>
          </w:p>
        </w:tc>
      </w:tr>
      <w:tr w:rsidR="00921CCF" w:rsidRPr="005C0BB2" w14:paraId="45DA9F9D" w14:textId="77777777" w:rsidTr="00D24087">
        <w:trPr>
          <w:trHeight w:val="359"/>
        </w:trPr>
        <w:tc>
          <w:tcPr>
            <w:tcW w:w="3235" w:type="dxa"/>
            <w:shd w:val="clear" w:color="auto" w:fill="auto"/>
          </w:tcPr>
          <w:p w14:paraId="06D690D5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</w:tcPr>
          <w:p w14:paraId="50421D5E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136D897A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63615476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10BDD54D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5DACAC89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4463DB23" w14:textId="77777777" w:rsidR="00921CCF" w:rsidRPr="005C0BB2" w:rsidRDefault="00921CCF" w:rsidP="0061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4DB7D694" w14:textId="77777777" w:rsidR="00EE4F2B" w:rsidRPr="005C0BB2" w:rsidRDefault="00EE4F2B" w:rsidP="00EE4F2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CA6F198" w14:textId="3377D78B" w:rsidR="00646F78" w:rsidRDefault="00646F78"/>
    <w:tbl>
      <w:tblPr>
        <w:tblW w:w="9437" w:type="dxa"/>
        <w:tblInd w:w="360" w:type="dxa"/>
        <w:tblLook w:val="04A0" w:firstRow="1" w:lastRow="0" w:firstColumn="1" w:lastColumn="0" w:noHBand="0" w:noVBand="1"/>
      </w:tblPr>
      <w:tblGrid>
        <w:gridCol w:w="3235"/>
        <w:gridCol w:w="951"/>
        <w:gridCol w:w="1036"/>
        <w:gridCol w:w="1101"/>
        <w:gridCol w:w="1036"/>
        <w:gridCol w:w="1036"/>
        <w:gridCol w:w="1042"/>
      </w:tblGrid>
      <w:tr w:rsidR="00646F78" w:rsidRPr="005C0BB2" w14:paraId="2C817491" w14:textId="77777777" w:rsidTr="009B2520">
        <w:trPr>
          <w:trHeight w:val="359"/>
          <w:tblHeader/>
        </w:trPr>
        <w:tc>
          <w:tcPr>
            <w:tcW w:w="3235" w:type="dxa"/>
            <w:shd w:val="clear" w:color="auto" w:fill="auto"/>
          </w:tcPr>
          <w:p w14:paraId="43CB4C0E" w14:textId="1DE7B211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2" w:type="dxa"/>
            <w:gridSpan w:val="6"/>
            <w:shd w:val="clear" w:color="auto" w:fill="auto"/>
          </w:tcPr>
          <w:p w14:paraId="693189D4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726E" w:rsidRPr="005C0BB2" w14:paraId="63A2B897" w14:textId="77777777" w:rsidTr="009B2520">
        <w:trPr>
          <w:trHeight w:val="359"/>
          <w:tblHeader/>
        </w:trPr>
        <w:tc>
          <w:tcPr>
            <w:tcW w:w="3235" w:type="dxa"/>
            <w:shd w:val="clear" w:color="auto" w:fill="auto"/>
          </w:tcPr>
          <w:p w14:paraId="7A714E02" w14:textId="77777777" w:rsidR="0061726E" w:rsidRPr="005C0BB2" w:rsidRDefault="0061726E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2" w:type="dxa"/>
            <w:gridSpan w:val="6"/>
            <w:shd w:val="clear" w:color="auto" w:fill="auto"/>
          </w:tcPr>
          <w:p w14:paraId="67CAA181" w14:textId="1AC1795B" w:rsidR="0061726E" w:rsidRPr="0061726E" w:rsidRDefault="0061726E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726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646F78" w:rsidRPr="005C0BB2" w14:paraId="3BB22418" w14:textId="77777777" w:rsidTr="009B2520">
        <w:trPr>
          <w:trHeight w:val="347"/>
          <w:tblHeader/>
        </w:trPr>
        <w:tc>
          <w:tcPr>
            <w:tcW w:w="3235" w:type="dxa"/>
            <w:shd w:val="clear" w:color="auto" w:fill="auto"/>
          </w:tcPr>
          <w:p w14:paraId="7D619D63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2" w:type="dxa"/>
            <w:gridSpan w:val="6"/>
            <w:shd w:val="clear" w:color="auto" w:fill="auto"/>
          </w:tcPr>
          <w:p w14:paraId="24DFE071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ระยะเวลาการ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</w:p>
        </w:tc>
      </w:tr>
      <w:tr w:rsidR="00646F78" w:rsidRPr="005C0BB2" w14:paraId="563C8DA7" w14:textId="77777777" w:rsidTr="009B2520">
        <w:trPr>
          <w:trHeight w:val="694"/>
          <w:tblHeader/>
        </w:trPr>
        <w:tc>
          <w:tcPr>
            <w:tcW w:w="3235" w:type="dxa"/>
            <w:shd w:val="clear" w:color="auto" w:fill="auto"/>
            <w:vAlign w:val="bottom"/>
          </w:tcPr>
          <w:p w14:paraId="3C1F8CC7" w14:textId="24273392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216882E4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41721B14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1859539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CBA8613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6AB63CA0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6C40A907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ระยะเวลา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07A168C2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46F78" w:rsidRPr="005C0BB2" w14:paraId="372D60A1" w14:textId="77777777" w:rsidTr="00646F78">
        <w:trPr>
          <w:trHeight w:val="347"/>
          <w:tblHeader/>
        </w:trPr>
        <w:tc>
          <w:tcPr>
            <w:tcW w:w="3235" w:type="dxa"/>
            <w:shd w:val="clear" w:color="auto" w:fill="auto"/>
          </w:tcPr>
          <w:p w14:paraId="6C131BD4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2" w:type="dxa"/>
            <w:gridSpan w:val="6"/>
            <w:shd w:val="clear" w:color="auto" w:fill="auto"/>
          </w:tcPr>
          <w:p w14:paraId="341F7DE4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46F78" w:rsidRPr="005C0BB2" w14:paraId="1AA5A402" w14:textId="77777777" w:rsidTr="00646F78">
        <w:trPr>
          <w:trHeight w:val="359"/>
        </w:trPr>
        <w:tc>
          <w:tcPr>
            <w:tcW w:w="3235" w:type="dxa"/>
            <w:shd w:val="clear" w:color="auto" w:fill="auto"/>
          </w:tcPr>
          <w:p w14:paraId="429E6E73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51" w:type="dxa"/>
            <w:shd w:val="clear" w:color="auto" w:fill="auto"/>
          </w:tcPr>
          <w:p w14:paraId="530017E7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45A1E8DC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6F6F27FF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165E46F1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14:paraId="39D45535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21D59AF0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46F78" w:rsidRPr="005C0BB2" w14:paraId="5A4D6243" w14:textId="77777777" w:rsidTr="00646F78">
        <w:trPr>
          <w:trHeight w:val="359"/>
        </w:trPr>
        <w:tc>
          <w:tcPr>
            <w:tcW w:w="3235" w:type="dxa"/>
            <w:shd w:val="clear" w:color="auto" w:fill="auto"/>
          </w:tcPr>
          <w:p w14:paraId="5F91AAC1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1" w:type="dxa"/>
            <w:shd w:val="clear" w:color="auto" w:fill="auto"/>
          </w:tcPr>
          <w:p w14:paraId="725099A2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25,610</w:t>
            </w:r>
          </w:p>
        </w:tc>
        <w:tc>
          <w:tcPr>
            <w:tcW w:w="1036" w:type="dxa"/>
            <w:shd w:val="clear" w:color="auto" w:fill="auto"/>
          </w:tcPr>
          <w:p w14:paraId="1922CECB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1" w:type="dxa"/>
            <w:shd w:val="clear" w:color="auto" w:fill="auto"/>
          </w:tcPr>
          <w:p w14:paraId="67640DCC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47232F7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C19D7C4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042" w:type="dxa"/>
            <w:shd w:val="clear" w:color="auto" w:fill="auto"/>
          </w:tcPr>
          <w:p w14:paraId="76775038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25,699</w:t>
            </w:r>
          </w:p>
        </w:tc>
      </w:tr>
      <w:tr w:rsidR="00646F78" w:rsidRPr="005C0BB2" w14:paraId="5BA7F4FC" w14:textId="77777777" w:rsidTr="00646F78">
        <w:trPr>
          <w:trHeight w:val="347"/>
        </w:trPr>
        <w:tc>
          <w:tcPr>
            <w:tcW w:w="3235" w:type="dxa"/>
            <w:shd w:val="clear" w:color="auto" w:fill="auto"/>
          </w:tcPr>
          <w:p w14:paraId="65BF9029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51" w:type="dxa"/>
            <w:shd w:val="clear" w:color="auto" w:fill="auto"/>
          </w:tcPr>
          <w:p w14:paraId="010A5D59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5ABDAC1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340,793</w:t>
            </w:r>
          </w:p>
        </w:tc>
        <w:tc>
          <w:tcPr>
            <w:tcW w:w="1101" w:type="dxa"/>
            <w:shd w:val="clear" w:color="auto" w:fill="auto"/>
          </w:tcPr>
          <w:p w14:paraId="2CF3D32A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867,660</w:t>
            </w:r>
          </w:p>
        </w:tc>
        <w:tc>
          <w:tcPr>
            <w:tcW w:w="1036" w:type="dxa"/>
            <w:shd w:val="clear" w:color="auto" w:fill="auto"/>
          </w:tcPr>
          <w:p w14:paraId="20F8C84F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47,035</w:t>
            </w:r>
          </w:p>
        </w:tc>
        <w:tc>
          <w:tcPr>
            <w:tcW w:w="1036" w:type="dxa"/>
            <w:shd w:val="clear" w:color="auto" w:fill="auto"/>
          </w:tcPr>
          <w:p w14:paraId="03295548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63B96D6E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1,255,488</w:t>
            </w:r>
          </w:p>
        </w:tc>
      </w:tr>
      <w:tr w:rsidR="00646F78" w:rsidRPr="005C0BB2" w14:paraId="0603CEAD" w14:textId="77777777" w:rsidTr="00646F78">
        <w:trPr>
          <w:trHeight w:val="347"/>
        </w:trPr>
        <w:tc>
          <w:tcPr>
            <w:tcW w:w="3235" w:type="dxa"/>
            <w:shd w:val="clear" w:color="auto" w:fill="auto"/>
          </w:tcPr>
          <w:p w14:paraId="556E3C71" w14:textId="11C24F6D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ลูกหนี้จากการซื้อสิทธิเรียกร้อง</w:t>
            </w:r>
            <w:r w:rsidRPr="005C0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51" w:type="dxa"/>
            <w:shd w:val="clear" w:color="auto" w:fill="auto"/>
          </w:tcPr>
          <w:p w14:paraId="01118D2D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961ADD3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1,174</w:t>
            </w:r>
          </w:p>
        </w:tc>
        <w:tc>
          <w:tcPr>
            <w:tcW w:w="1101" w:type="dxa"/>
            <w:shd w:val="clear" w:color="auto" w:fill="auto"/>
          </w:tcPr>
          <w:p w14:paraId="53562D27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C0F0AAC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8192E04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9073EDF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1,174</w:t>
            </w:r>
          </w:p>
        </w:tc>
      </w:tr>
      <w:tr w:rsidR="00646F78" w:rsidRPr="005C0BB2" w14:paraId="39CE36CA" w14:textId="77777777" w:rsidTr="00646F78">
        <w:trPr>
          <w:trHeight w:val="347"/>
        </w:trPr>
        <w:tc>
          <w:tcPr>
            <w:tcW w:w="3235" w:type="dxa"/>
            <w:shd w:val="clear" w:color="auto" w:fill="auto"/>
          </w:tcPr>
          <w:p w14:paraId="5B1C7845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6E3EDC76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C9C7C32" w14:textId="28CDF303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</w:t>
            </w:r>
            <w:r w:rsidR="00852452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101" w:type="dxa"/>
            <w:shd w:val="clear" w:color="auto" w:fill="auto"/>
          </w:tcPr>
          <w:p w14:paraId="1A558892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E650CFF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5B0892C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08B4476" w14:textId="6BF888B8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</w:t>
            </w:r>
            <w:r w:rsidR="00852452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646F78" w:rsidRPr="005C0BB2" w14:paraId="4D39C03A" w14:textId="77777777" w:rsidTr="00646F78">
        <w:trPr>
          <w:trHeight w:val="347"/>
        </w:trPr>
        <w:tc>
          <w:tcPr>
            <w:tcW w:w="3235" w:type="dxa"/>
            <w:shd w:val="clear" w:color="auto" w:fill="auto"/>
          </w:tcPr>
          <w:p w14:paraId="3718A7A5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เงินฝากสถาบันการเงินระยะยาว</w:t>
            </w:r>
          </w:p>
        </w:tc>
        <w:tc>
          <w:tcPr>
            <w:tcW w:w="951" w:type="dxa"/>
            <w:shd w:val="clear" w:color="auto" w:fill="auto"/>
          </w:tcPr>
          <w:p w14:paraId="47E42AA0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744131F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1" w:type="dxa"/>
            <w:shd w:val="clear" w:color="auto" w:fill="auto"/>
          </w:tcPr>
          <w:p w14:paraId="299E3B52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036" w:type="dxa"/>
            <w:shd w:val="clear" w:color="auto" w:fill="auto"/>
          </w:tcPr>
          <w:p w14:paraId="36566EF7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CEBB9B9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6A40A653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646F78" w:rsidRPr="005C0BB2" w14:paraId="4BADB49A" w14:textId="77777777" w:rsidTr="00646F78">
        <w:trPr>
          <w:trHeight w:val="372"/>
        </w:trPr>
        <w:tc>
          <w:tcPr>
            <w:tcW w:w="3235" w:type="dxa"/>
            <w:shd w:val="clear" w:color="auto" w:fill="auto"/>
          </w:tcPr>
          <w:p w14:paraId="3B90577F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51" w:type="dxa"/>
            <w:shd w:val="clear" w:color="auto" w:fill="auto"/>
          </w:tcPr>
          <w:p w14:paraId="2B798897" w14:textId="77777777" w:rsidR="00646F78" w:rsidRPr="005C0BB2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079E072" w14:textId="77777777" w:rsidR="00646F78" w:rsidRPr="005C0BB2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1,180</w:t>
            </w:r>
          </w:p>
        </w:tc>
        <w:tc>
          <w:tcPr>
            <w:tcW w:w="1101" w:type="dxa"/>
            <w:shd w:val="clear" w:color="auto" w:fill="auto"/>
          </w:tcPr>
          <w:p w14:paraId="0EA45C38" w14:textId="77777777" w:rsidR="00646F78" w:rsidRPr="005C0BB2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2728BE9" w14:textId="77777777" w:rsidR="00646F78" w:rsidRPr="005C0BB2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F6E52FF" w14:textId="77777777" w:rsidR="00646F78" w:rsidRPr="005C0BB2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1672C2F3" w14:textId="77777777" w:rsidR="00646F78" w:rsidRPr="005C0BB2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1,180</w:t>
            </w:r>
          </w:p>
        </w:tc>
      </w:tr>
      <w:tr w:rsidR="00646F78" w:rsidRPr="00D66C18" w14:paraId="431664B5" w14:textId="77777777" w:rsidTr="00646F78">
        <w:trPr>
          <w:trHeight w:val="409"/>
        </w:trPr>
        <w:tc>
          <w:tcPr>
            <w:tcW w:w="3235" w:type="dxa"/>
            <w:shd w:val="clear" w:color="auto" w:fill="auto"/>
          </w:tcPr>
          <w:p w14:paraId="61F646FE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51" w:type="dxa"/>
            <w:shd w:val="clear" w:color="auto" w:fill="auto"/>
          </w:tcPr>
          <w:p w14:paraId="400E7051" w14:textId="77777777" w:rsidR="00646F78" w:rsidRPr="005C0BB2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25,610</w:t>
            </w:r>
          </w:p>
        </w:tc>
        <w:tc>
          <w:tcPr>
            <w:tcW w:w="1036" w:type="dxa"/>
            <w:shd w:val="clear" w:color="auto" w:fill="auto"/>
          </w:tcPr>
          <w:p w14:paraId="04F79870" w14:textId="435103CF" w:rsidR="00646F78" w:rsidRPr="005C0BB2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349,</w:t>
            </w:r>
            <w:r w:rsidR="007E0D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506</w:t>
            </w:r>
          </w:p>
        </w:tc>
        <w:tc>
          <w:tcPr>
            <w:tcW w:w="1101" w:type="dxa"/>
            <w:shd w:val="clear" w:color="auto" w:fill="auto"/>
          </w:tcPr>
          <w:p w14:paraId="299FBF54" w14:textId="77777777" w:rsidR="00646F78" w:rsidRPr="005C0BB2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868,660</w:t>
            </w:r>
          </w:p>
        </w:tc>
        <w:tc>
          <w:tcPr>
            <w:tcW w:w="1036" w:type="dxa"/>
            <w:shd w:val="clear" w:color="auto" w:fill="auto"/>
          </w:tcPr>
          <w:p w14:paraId="707BCDA8" w14:textId="77777777" w:rsidR="00646F78" w:rsidRPr="00D66C18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6C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47,035</w:t>
            </w:r>
          </w:p>
        </w:tc>
        <w:tc>
          <w:tcPr>
            <w:tcW w:w="1036" w:type="dxa"/>
            <w:shd w:val="clear" w:color="auto" w:fill="auto"/>
          </w:tcPr>
          <w:p w14:paraId="588DA58F" w14:textId="77777777" w:rsidR="00646F78" w:rsidRPr="00D66C18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6C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1042" w:type="dxa"/>
            <w:shd w:val="clear" w:color="auto" w:fill="auto"/>
          </w:tcPr>
          <w:p w14:paraId="4D153EC8" w14:textId="678E8EDC" w:rsidR="00646F78" w:rsidRPr="00D66C18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1,290,</w:t>
            </w:r>
            <w:r w:rsidR="00D277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900</w:t>
            </w:r>
          </w:p>
        </w:tc>
      </w:tr>
      <w:tr w:rsidR="00646F78" w:rsidRPr="005C0BB2" w14:paraId="2210E56B" w14:textId="77777777" w:rsidTr="00646F78">
        <w:trPr>
          <w:trHeight w:val="359"/>
        </w:trPr>
        <w:tc>
          <w:tcPr>
            <w:tcW w:w="3235" w:type="dxa"/>
            <w:shd w:val="clear" w:color="auto" w:fill="auto"/>
          </w:tcPr>
          <w:p w14:paraId="4D225CBA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1" w:type="dxa"/>
            <w:shd w:val="clear" w:color="auto" w:fill="auto"/>
          </w:tcPr>
          <w:p w14:paraId="3A4C37C4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19043F22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52F6C887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6077C054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6D1A35D2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218FBB4B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1726E" w:rsidRPr="005C0BB2" w14:paraId="014B6DBD" w14:textId="77777777" w:rsidTr="00646F78">
        <w:trPr>
          <w:trHeight w:val="359"/>
        </w:trPr>
        <w:tc>
          <w:tcPr>
            <w:tcW w:w="3235" w:type="dxa"/>
            <w:shd w:val="clear" w:color="auto" w:fill="auto"/>
          </w:tcPr>
          <w:p w14:paraId="4CBCFA48" w14:textId="77777777" w:rsidR="0061726E" w:rsidRDefault="0061726E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EB71747" w14:textId="77777777" w:rsidR="00D2779E" w:rsidRDefault="00D2779E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0C63A87" w14:textId="77777777" w:rsidR="00417B9D" w:rsidRDefault="00417B9D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3D86407" w14:textId="08DA6DE8" w:rsidR="0061726E" w:rsidRPr="005C0BB2" w:rsidRDefault="0061726E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1" w:type="dxa"/>
            <w:shd w:val="clear" w:color="auto" w:fill="auto"/>
          </w:tcPr>
          <w:p w14:paraId="5F824312" w14:textId="77777777" w:rsidR="0061726E" w:rsidRPr="005C0BB2" w:rsidRDefault="0061726E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23540446" w14:textId="77777777" w:rsidR="0061726E" w:rsidRPr="005C0BB2" w:rsidRDefault="0061726E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6934B922" w14:textId="77777777" w:rsidR="0061726E" w:rsidRPr="005C0BB2" w:rsidRDefault="0061726E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26AF4709" w14:textId="77777777" w:rsidR="0061726E" w:rsidRPr="005C0BB2" w:rsidRDefault="0061726E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2D44FD83" w14:textId="77777777" w:rsidR="0061726E" w:rsidRPr="005C0BB2" w:rsidRDefault="0061726E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4ABE4AE1" w14:textId="77777777" w:rsidR="0061726E" w:rsidRPr="005C0BB2" w:rsidRDefault="0061726E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46F78" w:rsidRPr="005C0BB2" w14:paraId="49B70B50" w14:textId="77777777" w:rsidTr="00646F78">
        <w:trPr>
          <w:trHeight w:val="359"/>
        </w:trPr>
        <w:tc>
          <w:tcPr>
            <w:tcW w:w="3235" w:type="dxa"/>
            <w:shd w:val="clear" w:color="auto" w:fill="auto"/>
          </w:tcPr>
          <w:p w14:paraId="7D3E040C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51" w:type="dxa"/>
            <w:shd w:val="clear" w:color="auto" w:fill="auto"/>
          </w:tcPr>
          <w:p w14:paraId="4F2E39D1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3B6CF1B3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5D8133A5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40A7360E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69D18D40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2724CC1C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46F78" w:rsidRPr="006136DC" w14:paraId="07991B5E" w14:textId="77777777" w:rsidTr="00417B9D">
        <w:trPr>
          <w:trHeight w:val="299"/>
        </w:trPr>
        <w:tc>
          <w:tcPr>
            <w:tcW w:w="3235" w:type="dxa"/>
            <w:shd w:val="clear" w:color="auto" w:fill="auto"/>
          </w:tcPr>
          <w:p w14:paraId="0E39DE4C" w14:textId="2725B0B0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  <w:r w:rsidR="0060789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51" w:type="dxa"/>
            <w:shd w:val="clear" w:color="auto" w:fill="auto"/>
          </w:tcPr>
          <w:p w14:paraId="0D505E01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15A1A9E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136DC">
              <w:rPr>
                <w:rFonts w:asciiTheme="majorBidi" w:hAnsiTheme="majorBidi" w:cstheme="majorBidi"/>
                <w:sz w:val="26"/>
                <w:szCs w:val="26"/>
              </w:rPr>
              <w:t>72,457</w:t>
            </w:r>
          </w:p>
        </w:tc>
        <w:tc>
          <w:tcPr>
            <w:tcW w:w="1101" w:type="dxa"/>
            <w:shd w:val="clear" w:color="auto" w:fill="auto"/>
          </w:tcPr>
          <w:p w14:paraId="1B5BAD1B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BD8BC0F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1053C45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38B71CA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72,457</w:t>
            </w:r>
          </w:p>
        </w:tc>
      </w:tr>
      <w:tr w:rsidR="00646F78" w:rsidRPr="006136DC" w14:paraId="4FDAB3C3" w14:textId="77777777" w:rsidTr="00646F78">
        <w:trPr>
          <w:trHeight w:val="347"/>
        </w:trPr>
        <w:tc>
          <w:tcPr>
            <w:tcW w:w="3235" w:type="dxa"/>
            <w:shd w:val="clear" w:color="auto" w:fill="auto"/>
          </w:tcPr>
          <w:p w14:paraId="17BB957B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6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51" w:type="dxa"/>
            <w:shd w:val="clear" w:color="auto" w:fill="auto"/>
          </w:tcPr>
          <w:p w14:paraId="1262493B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FA02317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10,639</w:t>
            </w:r>
          </w:p>
        </w:tc>
        <w:tc>
          <w:tcPr>
            <w:tcW w:w="1101" w:type="dxa"/>
            <w:shd w:val="clear" w:color="auto" w:fill="auto"/>
          </w:tcPr>
          <w:p w14:paraId="1D6F0E36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880F3D3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616C710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2DF6963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10,639</w:t>
            </w:r>
          </w:p>
        </w:tc>
      </w:tr>
      <w:tr w:rsidR="00646F78" w:rsidRPr="006136DC" w14:paraId="6A652396" w14:textId="77777777" w:rsidTr="00646F78">
        <w:trPr>
          <w:trHeight w:val="347"/>
        </w:trPr>
        <w:tc>
          <w:tcPr>
            <w:tcW w:w="3235" w:type="dxa"/>
            <w:shd w:val="clear" w:color="auto" w:fill="auto"/>
          </w:tcPr>
          <w:p w14:paraId="142F0D8C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6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เงินกู้ยืมระยะสั้นจากบุคคลและกิจการ</w:t>
            </w:r>
          </w:p>
        </w:tc>
        <w:tc>
          <w:tcPr>
            <w:tcW w:w="951" w:type="dxa"/>
            <w:shd w:val="clear" w:color="auto" w:fill="auto"/>
          </w:tcPr>
          <w:p w14:paraId="6C2765D6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3E7AA280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01B8E7BD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2D9EEBF8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44CF4650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auto"/>
          </w:tcPr>
          <w:p w14:paraId="5EC944E6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6F78" w:rsidRPr="006136DC" w14:paraId="097B2179" w14:textId="77777777" w:rsidTr="00646F78">
        <w:trPr>
          <w:trHeight w:val="347"/>
        </w:trPr>
        <w:tc>
          <w:tcPr>
            <w:tcW w:w="3235" w:type="dxa"/>
            <w:shd w:val="clear" w:color="auto" w:fill="auto"/>
          </w:tcPr>
          <w:p w14:paraId="4513313F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951" w:type="dxa"/>
            <w:shd w:val="clear" w:color="auto" w:fill="auto"/>
          </w:tcPr>
          <w:p w14:paraId="0C550C1E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34,000</w:t>
            </w:r>
          </w:p>
        </w:tc>
        <w:tc>
          <w:tcPr>
            <w:tcW w:w="1036" w:type="dxa"/>
            <w:shd w:val="clear" w:color="auto" w:fill="auto"/>
          </w:tcPr>
          <w:p w14:paraId="35BE804A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1" w:type="dxa"/>
            <w:shd w:val="clear" w:color="auto" w:fill="auto"/>
          </w:tcPr>
          <w:p w14:paraId="684C62DC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557972CE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F361D5B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A1101B4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34,000</w:t>
            </w:r>
          </w:p>
        </w:tc>
      </w:tr>
      <w:tr w:rsidR="00646F78" w:rsidRPr="006136DC" w14:paraId="79913687" w14:textId="77777777" w:rsidTr="00646F78">
        <w:trPr>
          <w:trHeight w:val="347"/>
        </w:trPr>
        <w:tc>
          <w:tcPr>
            <w:tcW w:w="3235" w:type="dxa"/>
            <w:shd w:val="clear" w:color="auto" w:fill="auto"/>
          </w:tcPr>
          <w:p w14:paraId="53BFD295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951" w:type="dxa"/>
            <w:shd w:val="clear" w:color="auto" w:fill="auto"/>
          </w:tcPr>
          <w:p w14:paraId="00FE7DBE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130,000</w:t>
            </w:r>
          </w:p>
        </w:tc>
        <w:tc>
          <w:tcPr>
            <w:tcW w:w="1036" w:type="dxa"/>
            <w:shd w:val="clear" w:color="auto" w:fill="auto"/>
          </w:tcPr>
          <w:p w14:paraId="3E2A8CCF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101" w:type="dxa"/>
            <w:shd w:val="clear" w:color="auto" w:fill="auto"/>
          </w:tcPr>
          <w:p w14:paraId="0168B02E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83B7E86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D719BCC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5A729A2A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</w:p>
        </w:tc>
      </w:tr>
      <w:tr w:rsidR="00646F78" w:rsidRPr="006136DC" w14:paraId="2E3AC9CD" w14:textId="77777777" w:rsidTr="00646F78">
        <w:trPr>
          <w:trHeight w:val="347"/>
        </w:trPr>
        <w:tc>
          <w:tcPr>
            <w:tcW w:w="3235" w:type="dxa"/>
            <w:shd w:val="clear" w:color="auto" w:fill="auto"/>
          </w:tcPr>
          <w:p w14:paraId="52E5C58A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1" w:type="dxa"/>
            <w:shd w:val="clear" w:color="auto" w:fill="auto"/>
          </w:tcPr>
          <w:p w14:paraId="53D81992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459D919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83,166</w:t>
            </w:r>
          </w:p>
        </w:tc>
        <w:tc>
          <w:tcPr>
            <w:tcW w:w="1101" w:type="dxa"/>
            <w:shd w:val="clear" w:color="auto" w:fill="auto"/>
          </w:tcPr>
          <w:p w14:paraId="25EA4C81" w14:textId="1ECC68BF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335,</w:t>
            </w:r>
            <w:r w:rsidR="00224248">
              <w:rPr>
                <w:rFonts w:asciiTheme="majorBidi" w:hAnsiTheme="majorBidi" w:cstheme="majorBidi"/>
                <w:sz w:val="26"/>
                <w:szCs w:val="26"/>
              </w:rPr>
              <w:t>715</w:t>
            </w:r>
          </w:p>
        </w:tc>
        <w:tc>
          <w:tcPr>
            <w:tcW w:w="1036" w:type="dxa"/>
            <w:shd w:val="clear" w:color="auto" w:fill="auto"/>
          </w:tcPr>
          <w:p w14:paraId="2885C216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E739BF0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243206C7" w14:textId="70F28D69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22424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24248">
              <w:rPr>
                <w:rFonts w:asciiTheme="majorBidi" w:hAnsiTheme="majorBidi" w:cstheme="majorBidi"/>
                <w:sz w:val="26"/>
                <w:szCs w:val="26"/>
              </w:rPr>
              <w:t>881</w:t>
            </w:r>
          </w:p>
        </w:tc>
      </w:tr>
      <w:tr w:rsidR="00646F78" w:rsidRPr="006136DC" w14:paraId="5DD0F3E1" w14:textId="77777777" w:rsidTr="00646F78">
        <w:trPr>
          <w:trHeight w:val="359"/>
        </w:trPr>
        <w:tc>
          <w:tcPr>
            <w:tcW w:w="3235" w:type="dxa"/>
            <w:shd w:val="clear" w:color="auto" w:fill="auto"/>
          </w:tcPr>
          <w:p w14:paraId="205C7838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951" w:type="dxa"/>
            <w:shd w:val="clear" w:color="auto" w:fill="auto"/>
          </w:tcPr>
          <w:p w14:paraId="167CBF68" w14:textId="77777777" w:rsidR="00646F78" w:rsidRPr="003B173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B17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AC7C210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3,407</w:t>
            </w:r>
          </w:p>
        </w:tc>
        <w:tc>
          <w:tcPr>
            <w:tcW w:w="1101" w:type="dxa"/>
            <w:shd w:val="clear" w:color="auto" w:fill="auto"/>
          </w:tcPr>
          <w:p w14:paraId="6C6CAC03" w14:textId="03E4DC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224248"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  <w:tc>
          <w:tcPr>
            <w:tcW w:w="1036" w:type="dxa"/>
            <w:shd w:val="clear" w:color="auto" w:fill="auto"/>
          </w:tcPr>
          <w:p w14:paraId="200FE4E1" w14:textId="77777777" w:rsidR="00646F78" w:rsidRPr="003B173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B17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CCC53E6" w14:textId="77777777" w:rsidR="00646F78" w:rsidRPr="003B173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B17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65BB4EF5" w14:textId="4F479570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</w:t>
            </w:r>
            <w:r w:rsidR="00224248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</w:tr>
      <w:tr w:rsidR="00646F78" w:rsidRPr="006136DC" w14:paraId="1183AC5D" w14:textId="77777777" w:rsidTr="00646F78">
        <w:trPr>
          <w:trHeight w:val="359"/>
        </w:trPr>
        <w:tc>
          <w:tcPr>
            <w:tcW w:w="3235" w:type="dxa"/>
            <w:shd w:val="clear" w:color="auto" w:fill="auto"/>
          </w:tcPr>
          <w:p w14:paraId="3428E7A4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951" w:type="dxa"/>
            <w:shd w:val="clear" w:color="auto" w:fill="auto"/>
          </w:tcPr>
          <w:p w14:paraId="204B3D72" w14:textId="77777777" w:rsidR="00646F78" w:rsidRPr="003B173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B17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181011B" w14:textId="4943419A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</w:t>
            </w:r>
            <w:r w:rsidR="00224248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101" w:type="dxa"/>
            <w:shd w:val="clear" w:color="auto" w:fill="auto"/>
          </w:tcPr>
          <w:p w14:paraId="4D140F3F" w14:textId="77777777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1599C4B3" w14:textId="77777777" w:rsidR="00646F78" w:rsidRPr="003B173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B17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471BB9AE" w14:textId="77777777" w:rsidR="00646F78" w:rsidRPr="003B173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B17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DAF19F6" w14:textId="37C571C6" w:rsidR="00646F78" w:rsidRPr="006136DC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</w:t>
            </w:r>
            <w:r w:rsidR="00224248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</w:tr>
      <w:tr w:rsidR="00646F78" w:rsidRPr="006136DC" w14:paraId="240CC9E7" w14:textId="77777777" w:rsidTr="00646F78">
        <w:trPr>
          <w:trHeight w:val="384"/>
        </w:trPr>
        <w:tc>
          <w:tcPr>
            <w:tcW w:w="3235" w:type="dxa"/>
            <w:shd w:val="clear" w:color="auto" w:fill="auto"/>
          </w:tcPr>
          <w:p w14:paraId="037835E5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951" w:type="dxa"/>
            <w:shd w:val="clear" w:color="auto" w:fill="auto"/>
          </w:tcPr>
          <w:p w14:paraId="35B837F5" w14:textId="77777777" w:rsidR="00646F78" w:rsidRPr="003B173C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B17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7477A75" w14:textId="77777777" w:rsidR="00646F78" w:rsidRPr="006136DC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874</w:t>
            </w:r>
          </w:p>
        </w:tc>
        <w:tc>
          <w:tcPr>
            <w:tcW w:w="1101" w:type="dxa"/>
            <w:shd w:val="clear" w:color="auto" w:fill="auto"/>
          </w:tcPr>
          <w:p w14:paraId="0C31CD26" w14:textId="77777777" w:rsidR="00646F78" w:rsidRPr="006136DC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6D97DAFB" w14:textId="77777777" w:rsidR="00646F78" w:rsidRPr="003B173C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B17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5B8C784" w14:textId="77777777" w:rsidR="00646F78" w:rsidRPr="003B173C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B17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4CCB085E" w14:textId="77777777" w:rsidR="00646F78" w:rsidRPr="006136DC" w:rsidRDefault="00646F78" w:rsidP="0064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874</w:t>
            </w:r>
          </w:p>
        </w:tc>
      </w:tr>
      <w:tr w:rsidR="00646F78" w:rsidRPr="006136DC" w14:paraId="4618508C" w14:textId="77777777" w:rsidTr="00646F78">
        <w:trPr>
          <w:trHeight w:val="409"/>
        </w:trPr>
        <w:tc>
          <w:tcPr>
            <w:tcW w:w="3235" w:type="dxa"/>
            <w:shd w:val="clear" w:color="auto" w:fill="auto"/>
          </w:tcPr>
          <w:p w14:paraId="19AA6EE6" w14:textId="77777777" w:rsidR="00646F78" w:rsidRPr="005C0BB2" w:rsidRDefault="00646F78" w:rsidP="0064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51" w:type="dxa"/>
            <w:shd w:val="clear" w:color="auto" w:fill="auto"/>
          </w:tcPr>
          <w:p w14:paraId="3A6D2813" w14:textId="77777777" w:rsidR="00646F78" w:rsidRPr="006136DC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164,000</w:t>
            </w:r>
          </w:p>
        </w:tc>
        <w:tc>
          <w:tcPr>
            <w:tcW w:w="1036" w:type="dxa"/>
            <w:shd w:val="clear" w:color="auto" w:fill="auto"/>
          </w:tcPr>
          <w:p w14:paraId="08A7356D" w14:textId="2FC7839B" w:rsidR="00646F78" w:rsidRPr="006136DC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192,</w:t>
            </w:r>
            <w:r w:rsidR="002242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327</w:t>
            </w:r>
          </w:p>
        </w:tc>
        <w:tc>
          <w:tcPr>
            <w:tcW w:w="1101" w:type="dxa"/>
            <w:shd w:val="clear" w:color="auto" w:fill="auto"/>
          </w:tcPr>
          <w:p w14:paraId="11B945E1" w14:textId="2DD2F1CE" w:rsidR="00646F78" w:rsidRPr="006136DC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345,</w:t>
            </w:r>
            <w:r w:rsidR="002242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617</w:t>
            </w:r>
          </w:p>
        </w:tc>
        <w:tc>
          <w:tcPr>
            <w:tcW w:w="1036" w:type="dxa"/>
            <w:shd w:val="clear" w:color="auto" w:fill="auto"/>
          </w:tcPr>
          <w:p w14:paraId="0BBA93D2" w14:textId="77777777" w:rsidR="00646F78" w:rsidRPr="006136DC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36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FC592EB" w14:textId="77777777" w:rsidR="00646F78" w:rsidRPr="006136DC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36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29A1FA9E" w14:textId="708247F4" w:rsidR="00646F78" w:rsidRPr="006136DC" w:rsidRDefault="00646F78" w:rsidP="0064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701,</w:t>
            </w:r>
            <w:r w:rsidR="002242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944</w:t>
            </w:r>
          </w:p>
        </w:tc>
      </w:tr>
    </w:tbl>
    <w:p w14:paraId="23A463F6" w14:textId="77777777" w:rsidR="0061726E" w:rsidRDefault="0061726E" w:rsidP="00047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4"/>
          <w:szCs w:val="24"/>
        </w:rPr>
      </w:pPr>
    </w:p>
    <w:p w14:paraId="301DE65B" w14:textId="00ADB925" w:rsidR="009B2520" w:rsidRPr="001045B3" w:rsidRDefault="009B2520" w:rsidP="00047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cs/>
        </w:rPr>
      </w:pPr>
      <w:r w:rsidRPr="001045B3">
        <w:rPr>
          <w:rFonts w:asciiTheme="majorBidi" w:hAnsiTheme="majorBidi" w:cstheme="majorBidi"/>
          <w:i/>
          <w:iCs/>
          <w:sz w:val="24"/>
          <w:szCs w:val="24"/>
        </w:rPr>
        <w:t xml:space="preserve">* </w:t>
      </w:r>
      <w:r w:rsidR="001045B3" w:rsidRPr="001045B3">
        <w:rPr>
          <w:rFonts w:asciiTheme="majorBidi" w:hAnsiTheme="majorBidi" w:cstheme="majorBidi" w:hint="cs"/>
          <w:sz w:val="24"/>
          <w:szCs w:val="24"/>
          <w:cs/>
        </w:rPr>
        <w:t>ไม่รวมค่าเผื่อผลขาดทุนด้านเครดิตที่คาดว่าจะเกิดขึ้น</w:t>
      </w:r>
    </w:p>
    <w:p w14:paraId="292482A0" w14:textId="666DBC5F" w:rsidR="00046974" w:rsidRDefault="00046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094B04D8" w14:textId="48239702" w:rsidR="005741A4" w:rsidRPr="005D1D2A" w:rsidRDefault="005D1D2A" w:rsidP="009B2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1D2A">
        <w:rPr>
          <w:rFonts w:asciiTheme="majorBidi" w:hAnsiTheme="majorBidi" w:cstheme="majorBidi" w:hint="cs"/>
          <w:b/>
          <w:bCs/>
          <w:sz w:val="28"/>
          <w:szCs w:val="28"/>
          <w:cs/>
        </w:rPr>
        <w:t>3</w:t>
      </w:r>
      <w:r w:rsidR="001045B3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5D1D2A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5741A4" w:rsidRPr="005D1D2A">
        <w:rPr>
          <w:rFonts w:asciiTheme="majorBidi" w:hAnsiTheme="majorBidi" w:cstheme="majorBidi"/>
          <w:b/>
          <w:bCs/>
          <w:sz w:val="28"/>
          <w:szCs w:val="28"/>
          <w:cs/>
        </w:rPr>
        <w:t>การบริหารจัดการทุน</w:t>
      </w:r>
    </w:p>
    <w:p w14:paraId="1E0584BF" w14:textId="77777777" w:rsidR="005741A4" w:rsidRPr="005741A4" w:rsidRDefault="005741A4" w:rsidP="0057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1BF7149" w14:textId="09542163" w:rsidR="002F78CD" w:rsidRDefault="005741A4" w:rsidP="0057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741A4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B1382A">
        <w:rPr>
          <w:rFonts w:asciiTheme="majorBidi" w:hAnsiTheme="majorBidi" w:cstheme="majorBidi" w:hint="cs"/>
          <w:sz w:val="28"/>
          <w:szCs w:val="28"/>
          <w:cs/>
        </w:rPr>
        <w:t>อย่างสม่ำเสมอโดย</w:t>
      </w:r>
      <w:r w:rsidR="00B1382A" w:rsidRPr="00B1382A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9BD2331" w14:textId="77777777" w:rsidR="002F78CD" w:rsidRDefault="002F78CD" w:rsidP="0057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9CFAAE" w14:textId="77777777" w:rsidR="00BA5EB3" w:rsidRDefault="00BA5EB3" w:rsidP="0057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67931C" w14:textId="77777777" w:rsidR="00BA5EB3" w:rsidRDefault="00BA5EB3" w:rsidP="0057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D53A53" w14:textId="77777777" w:rsidR="00BA5EB3" w:rsidRDefault="00BA5EB3" w:rsidP="0057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C109A9" w14:textId="77777777" w:rsidR="00BA5EB3" w:rsidRDefault="00BA5EB3" w:rsidP="0057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BF8C8A" w14:textId="77777777" w:rsidR="00BA5EB3" w:rsidRDefault="00BA5EB3" w:rsidP="0057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F1C739" w14:textId="77777777" w:rsidR="00BA5EB3" w:rsidRDefault="00BA5EB3" w:rsidP="0057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81915D" w14:textId="77777777" w:rsidR="00BA5EB3" w:rsidRDefault="00BA5EB3" w:rsidP="0057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69E1B9" w14:textId="77777777" w:rsidR="00BA5EB3" w:rsidRDefault="00BA5EB3" w:rsidP="0057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CD28BC" w14:textId="75BD8C0F" w:rsidR="00DE2FB0" w:rsidRPr="005C0BB2" w:rsidRDefault="005D1D2A" w:rsidP="00A54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3</w:t>
      </w:r>
      <w:r w:rsidR="001045B3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DE2FB0"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  <w:t>ภาระผูกพัน</w:t>
      </w:r>
      <w:r w:rsidR="00665235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กับ</w:t>
      </w:r>
      <w:r w:rsidR="00D1515C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บุคคล</w:t>
      </w:r>
      <w:r w:rsidR="006B033B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หรือ</w:t>
      </w:r>
      <w:r w:rsidR="00665235" w:rsidRPr="005C0BB2">
        <w:rPr>
          <w:rFonts w:asciiTheme="majorBidi" w:hAnsiTheme="majorBidi" w:cstheme="majorBidi"/>
          <w:b/>
          <w:bCs/>
          <w:sz w:val="28"/>
          <w:szCs w:val="28"/>
          <w:cs/>
        </w:rPr>
        <w:t>กิจการที่ไม่เกี่ยวข้องกัน</w:t>
      </w:r>
    </w:p>
    <w:p w14:paraId="41AEB26B" w14:textId="4E150F02" w:rsidR="00EE49E3" w:rsidRPr="005C0BB2" w:rsidRDefault="00EE49E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233"/>
        <w:gridCol w:w="270"/>
        <w:gridCol w:w="1170"/>
        <w:gridCol w:w="270"/>
        <w:gridCol w:w="1170"/>
      </w:tblGrid>
      <w:tr w:rsidR="006E1D11" w:rsidRPr="005C0BB2" w14:paraId="1799FDF6" w14:textId="77777777" w:rsidTr="009D75AA">
        <w:trPr>
          <w:tblHeader/>
        </w:trPr>
        <w:tc>
          <w:tcPr>
            <w:tcW w:w="3600" w:type="dxa"/>
          </w:tcPr>
          <w:p w14:paraId="33AF6217" w14:textId="76497B41" w:rsidR="006E1D11" w:rsidRPr="005C0BB2" w:rsidRDefault="006E1D11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</w:tcPr>
          <w:p w14:paraId="22D10C99" w14:textId="072D8576" w:rsidR="006E1D11" w:rsidRPr="005C0BB2" w:rsidRDefault="006E1D11" w:rsidP="006E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DD1376" w14:textId="77777777" w:rsidR="006E1D11" w:rsidRPr="005C0BB2" w:rsidRDefault="006E1D11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4407373" w14:textId="77777777" w:rsidR="006E1D11" w:rsidRPr="005C0BB2" w:rsidRDefault="006E1D11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627D" w:rsidRPr="005C0BB2" w14:paraId="039C2D42" w14:textId="77777777" w:rsidTr="009D75AA">
        <w:trPr>
          <w:tblHeader/>
        </w:trPr>
        <w:tc>
          <w:tcPr>
            <w:tcW w:w="3600" w:type="dxa"/>
          </w:tcPr>
          <w:p w14:paraId="09B09186" w14:textId="77777777" w:rsidR="000A627D" w:rsidRPr="005C0BB2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CB7C46" w14:textId="2EC58D84" w:rsidR="000A627D" w:rsidRPr="005C0BB2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D75A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A6B64EA" w14:textId="77777777" w:rsidR="000A627D" w:rsidRPr="005C0BB2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050B5CE6" w14:textId="10744E33" w:rsidR="000A627D" w:rsidRPr="005C0BB2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D75A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FF788A5" w14:textId="77777777" w:rsidR="000A627D" w:rsidRPr="005C0BB2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41F868" w14:textId="7498894E" w:rsidR="000A627D" w:rsidRPr="005C0BB2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D75A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BE39F25" w14:textId="77777777" w:rsidR="000A627D" w:rsidRPr="005C0BB2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5D47E6" w14:textId="7A256347" w:rsidR="000A627D" w:rsidRPr="005C0BB2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9D75A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A627D" w:rsidRPr="005C0BB2" w14:paraId="67BA2F31" w14:textId="77777777" w:rsidTr="009D75AA">
        <w:trPr>
          <w:tblHeader/>
        </w:trPr>
        <w:tc>
          <w:tcPr>
            <w:tcW w:w="3600" w:type="dxa"/>
          </w:tcPr>
          <w:p w14:paraId="1980E345" w14:textId="77777777" w:rsidR="000A627D" w:rsidRPr="005C0BB2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53" w:type="dxa"/>
            <w:gridSpan w:val="7"/>
          </w:tcPr>
          <w:p w14:paraId="009B7A94" w14:textId="77777777" w:rsidR="000A627D" w:rsidRPr="005C0BB2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A6866" w:rsidRPr="005C0BB2" w14:paraId="40A74CC8" w14:textId="77777777" w:rsidTr="009D75AA">
        <w:tc>
          <w:tcPr>
            <w:tcW w:w="3600" w:type="dxa"/>
          </w:tcPr>
          <w:p w14:paraId="20BA834E" w14:textId="23C4D4DE" w:rsidR="00BA6866" w:rsidRPr="005C0BB2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ภาระผูกพันอื่น</w:t>
            </w:r>
          </w:p>
        </w:tc>
        <w:tc>
          <w:tcPr>
            <w:tcW w:w="1170" w:type="dxa"/>
          </w:tcPr>
          <w:p w14:paraId="2E4C0C0C" w14:textId="77777777" w:rsidR="00BA6866" w:rsidRPr="005C0BB2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76F17E" w14:textId="77777777" w:rsidR="00BA6866" w:rsidRPr="005C0BB2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C1B2D0B" w14:textId="77777777" w:rsidR="00BA6866" w:rsidRPr="005C0BB2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9BB04D" w14:textId="77777777" w:rsidR="00BA6866" w:rsidRPr="005C0BB2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C74161" w14:textId="77777777" w:rsidR="00BA6866" w:rsidRPr="005C0BB2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4040C" w14:textId="77777777" w:rsidR="00BA6866" w:rsidRPr="005C0BB2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BC2A16" w14:textId="77777777" w:rsidR="00BA6866" w:rsidRPr="005C0BB2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75AA" w:rsidRPr="005C0BB2" w14:paraId="0222BA9A" w14:textId="77777777" w:rsidTr="009D75AA">
        <w:tc>
          <w:tcPr>
            <w:tcW w:w="3600" w:type="dxa"/>
          </w:tcPr>
          <w:p w14:paraId="2AA4927F" w14:textId="60064C3C" w:rsidR="009D75AA" w:rsidRPr="005C0BB2" w:rsidRDefault="009D75AA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1170" w:type="dxa"/>
          </w:tcPr>
          <w:p w14:paraId="0694D008" w14:textId="73BDD025" w:rsidR="009D75AA" w:rsidRPr="005C0BB2" w:rsidRDefault="00824CF7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1,112</w:t>
            </w:r>
          </w:p>
        </w:tc>
        <w:tc>
          <w:tcPr>
            <w:tcW w:w="270" w:type="dxa"/>
          </w:tcPr>
          <w:p w14:paraId="15FD77BC" w14:textId="77777777" w:rsidR="009D75AA" w:rsidRPr="005C0BB2" w:rsidRDefault="009D75AA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37E71CF2" w14:textId="32BE5B3F" w:rsidR="009D75AA" w:rsidRPr="005C0BB2" w:rsidRDefault="009D75AA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3,318</w:t>
            </w:r>
          </w:p>
        </w:tc>
        <w:tc>
          <w:tcPr>
            <w:tcW w:w="270" w:type="dxa"/>
          </w:tcPr>
          <w:p w14:paraId="384E4BDA" w14:textId="77777777" w:rsidR="009D75AA" w:rsidRPr="005C0BB2" w:rsidRDefault="009D75AA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C0BF2A" w14:textId="6FBEA45A" w:rsidR="009D75AA" w:rsidRPr="005C0BB2" w:rsidRDefault="00824CF7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1,112</w:t>
            </w:r>
          </w:p>
        </w:tc>
        <w:tc>
          <w:tcPr>
            <w:tcW w:w="270" w:type="dxa"/>
          </w:tcPr>
          <w:p w14:paraId="33728759" w14:textId="77777777" w:rsidR="009D75AA" w:rsidRPr="005C0BB2" w:rsidRDefault="009D75AA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BF3A0C" w14:textId="3524D4AA" w:rsidR="009D75AA" w:rsidRPr="005C0BB2" w:rsidRDefault="009D75AA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3,318</w:t>
            </w:r>
          </w:p>
        </w:tc>
      </w:tr>
      <w:tr w:rsidR="009D75AA" w:rsidRPr="005C0BB2" w14:paraId="57762835" w14:textId="77777777" w:rsidTr="009D75AA">
        <w:tc>
          <w:tcPr>
            <w:tcW w:w="3600" w:type="dxa"/>
          </w:tcPr>
          <w:p w14:paraId="6D3976BC" w14:textId="77777777" w:rsidR="009D75AA" w:rsidRPr="005C0BB2" w:rsidRDefault="009D75AA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8D0195" w14:textId="6B53E712" w:rsidR="009D75AA" w:rsidRPr="005C0BB2" w:rsidRDefault="00A17225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270" w:type="dxa"/>
          </w:tcPr>
          <w:p w14:paraId="4C829190" w14:textId="77777777" w:rsidR="009D75AA" w:rsidRPr="005C0BB2" w:rsidRDefault="009D75AA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8171262" w14:textId="030532BC" w:rsidR="009D75AA" w:rsidRPr="005C0BB2" w:rsidRDefault="009D75AA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1,103</w:t>
            </w:r>
          </w:p>
        </w:tc>
        <w:tc>
          <w:tcPr>
            <w:tcW w:w="270" w:type="dxa"/>
          </w:tcPr>
          <w:p w14:paraId="382927F9" w14:textId="77777777" w:rsidR="009D75AA" w:rsidRPr="005C0BB2" w:rsidRDefault="009D75AA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EF444A" w14:textId="6F229CF2" w:rsidR="009D75AA" w:rsidRPr="005C0BB2" w:rsidRDefault="00824CF7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270" w:type="dxa"/>
          </w:tcPr>
          <w:p w14:paraId="7F1B93A2" w14:textId="77777777" w:rsidR="009D75AA" w:rsidRPr="005C0BB2" w:rsidRDefault="009D75AA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FBBC5D" w14:textId="3EFE582F" w:rsidR="009D75AA" w:rsidRPr="005C0BB2" w:rsidRDefault="009D75AA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1,101</w:t>
            </w:r>
          </w:p>
        </w:tc>
      </w:tr>
      <w:tr w:rsidR="009D75AA" w:rsidRPr="005C0BB2" w14:paraId="6F1373F3" w14:textId="77777777" w:rsidTr="009D75AA">
        <w:tc>
          <w:tcPr>
            <w:tcW w:w="3600" w:type="dxa"/>
          </w:tcPr>
          <w:p w14:paraId="6AF14CB9" w14:textId="77777777" w:rsidR="009D75AA" w:rsidRPr="005C0BB2" w:rsidRDefault="009D75AA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193C62" w14:textId="383408B6" w:rsidR="009D75AA" w:rsidRPr="005C0BB2" w:rsidRDefault="00824CF7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A17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509</w:t>
            </w:r>
          </w:p>
        </w:tc>
        <w:tc>
          <w:tcPr>
            <w:tcW w:w="270" w:type="dxa"/>
          </w:tcPr>
          <w:p w14:paraId="512E5A16" w14:textId="77777777" w:rsidR="009D75AA" w:rsidRPr="005C0BB2" w:rsidRDefault="009D75AA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A42D9B4" w14:textId="0CC5867D" w:rsidR="009D75AA" w:rsidRPr="005C0BB2" w:rsidRDefault="009D75AA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4,421</w:t>
            </w:r>
          </w:p>
        </w:tc>
        <w:tc>
          <w:tcPr>
            <w:tcW w:w="270" w:type="dxa"/>
          </w:tcPr>
          <w:p w14:paraId="71A6B4D1" w14:textId="77777777" w:rsidR="009D75AA" w:rsidRPr="005C0BB2" w:rsidRDefault="009D75AA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739B75" w14:textId="05EAAF7B" w:rsidR="009D75AA" w:rsidRPr="005C0BB2" w:rsidRDefault="00824CF7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1,360</w:t>
            </w:r>
          </w:p>
        </w:tc>
        <w:tc>
          <w:tcPr>
            <w:tcW w:w="270" w:type="dxa"/>
          </w:tcPr>
          <w:p w14:paraId="251F8FC7" w14:textId="77777777" w:rsidR="009D75AA" w:rsidRPr="005C0BB2" w:rsidRDefault="009D75AA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DB8894" w14:textId="4B797CD5" w:rsidR="009D75AA" w:rsidRPr="005C0BB2" w:rsidRDefault="009D75AA" w:rsidP="009D7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4,419</w:t>
            </w:r>
          </w:p>
        </w:tc>
      </w:tr>
      <w:bookmarkEnd w:id="1"/>
    </w:tbl>
    <w:p w14:paraId="2464C2D5" w14:textId="77777777" w:rsidR="00E23F49" w:rsidRPr="00E23F49" w:rsidRDefault="00E23F49" w:rsidP="00E23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6BABB210" w14:textId="7C95FA84" w:rsidR="001E53B7" w:rsidRDefault="00FA2AC0" w:rsidP="001E5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3</w:t>
      </w:r>
      <w:r w:rsidR="00154D08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1E53B7">
        <w:rPr>
          <w:rFonts w:asciiTheme="majorBidi" w:hAnsiTheme="majorBidi" w:cstheme="majorBidi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3F4F4D00" w14:textId="77777777" w:rsidR="00E23F49" w:rsidRPr="005D0459" w:rsidRDefault="00E23F49" w:rsidP="00E23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  <w:cs/>
        </w:rPr>
      </w:pPr>
    </w:p>
    <w:p w14:paraId="0CDF4020" w14:textId="11EE2EF0" w:rsidR="00D55C25" w:rsidRPr="005D0459" w:rsidRDefault="00FC2667" w:rsidP="00D55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  <w:cs/>
        </w:rPr>
      </w:pPr>
      <w:r w:rsidRPr="005D0459">
        <w:rPr>
          <w:rFonts w:asciiTheme="majorBidi" w:hAnsiTheme="majorBidi" w:cstheme="majorBidi"/>
          <w:sz w:val="28"/>
          <w:szCs w:val="28"/>
        </w:rPr>
        <w:tab/>
      </w:r>
      <w:r w:rsidRPr="005D0459"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ในการประชุมคณะกรรมการเมื่อวันที่ </w:t>
      </w:r>
      <w:r w:rsidRPr="005D0459">
        <w:rPr>
          <w:rFonts w:asciiTheme="majorBidi" w:hAnsiTheme="majorBidi" w:cstheme="majorBidi"/>
          <w:sz w:val="28"/>
          <w:szCs w:val="28"/>
          <w:cs/>
        </w:rPr>
        <w:t xml:space="preserve">25 </w:t>
      </w:r>
      <w:r w:rsidRPr="005D0459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Pr="005D0459">
        <w:rPr>
          <w:rFonts w:asciiTheme="majorBidi" w:hAnsiTheme="majorBidi" w:cstheme="majorBidi"/>
          <w:sz w:val="28"/>
          <w:szCs w:val="28"/>
          <w:cs/>
        </w:rPr>
        <w:t>256</w:t>
      </w:r>
      <w:r w:rsidR="005E6620" w:rsidRPr="005D0459">
        <w:rPr>
          <w:rFonts w:asciiTheme="majorBidi" w:hAnsiTheme="majorBidi" w:cstheme="majorBidi"/>
          <w:sz w:val="28"/>
          <w:szCs w:val="28"/>
          <w:cs/>
        </w:rPr>
        <w:t>5</w:t>
      </w:r>
      <w:r w:rsidR="0084409C" w:rsidRPr="005D04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95B0E" w:rsidRPr="005D0459">
        <w:rPr>
          <w:rFonts w:asciiTheme="majorBidi" w:hAnsiTheme="majorBidi" w:cstheme="majorBidi" w:hint="cs"/>
          <w:sz w:val="28"/>
          <w:szCs w:val="28"/>
          <w:cs/>
        </w:rPr>
        <w:t>คณะกรรมการได้มีมติเห็นสมควร</w:t>
      </w:r>
      <w:r w:rsidR="00A96EAC" w:rsidRPr="005D0459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="00196B6D">
        <w:rPr>
          <w:rFonts w:asciiTheme="majorBidi" w:hAnsiTheme="majorBidi" w:cstheme="majorBidi" w:hint="cs"/>
          <w:sz w:val="28"/>
          <w:szCs w:val="28"/>
          <w:cs/>
        </w:rPr>
        <w:t>นำเสนอ</w:t>
      </w:r>
      <w:r w:rsidR="009A4FC4">
        <w:rPr>
          <w:rFonts w:asciiTheme="majorBidi" w:hAnsiTheme="majorBidi" w:cstheme="majorBidi" w:hint="cs"/>
          <w:sz w:val="28"/>
          <w:szCs w:val="28"/>
          <w:cs/>
        </w:rPr>
        <w:t>ที่ประชุม</w:t>
      </w:r>
      <w:r w:rsidR="00DF5BCB">
        <w:rPr>
          <w:rFonts w:asciiTheme="majorBidi" w:hAnsiTheme="majorBidi" w:cstheme="majorBidi" w:hint="cs"/>
          <w:sz w:val="28"/>
          <w:szCs w:val="28"/>
          <w:cs/>
        </w:rPr>
        <w:t>ผู้ถือหุ้น เพื่อพิจารณาอนุมัติ</w:t>
      </w:r>
      <w:r w:rsidR="001071D8">
        <w:rPr>
          <w:rFonts w:asciiTheme="majorBidi" w:hAnsiTheme="majorBidi" w:cstheme="majorBidi" w:hint="cs"/>
          <w:sz w:val="28"/>
          <w:szCs w:val="28"/>
          <w:cs/>
        </w:rPr>
        <w:t>การจ่ายปัน</w:t>
      </w:r>
      <w:r w:rsidR="009100B7">
        <w:rPr>
          <w:rFonts w:asciiTheme="majorBidi" w:hAnsiTheme="majorBidi" w:cstheme="majorBidi" w:hint="cs"/>
          <w:sz w:val="28"/>
          <w:szCs w:val="28"/>
          <w:cs/>
        </w:rPr>
        <w:t>ผล</w:t>
      </w:r>
      <w:r w:rsidR="00BF4C26">
        <w:rPr>
          <w:rFonts w:asciiTheme="majorBidi" w:hAnsiTheme="majorBidi" w:cstheme="majorBidi" w:hint="cs"/>
          <w:sz w:val="28"/>
          <w:szCs w:val="28"/>
          <w:cs/>
        </w:rPr>
        <w:t>เป็นเงินสดในอัตรา</w:t>
      </w:r>
      <w:r w:rsidR="004C48CA">
        <w:rPr>
          <w:rFonts w:asciiTheme="majorBidi" w:hAnsiTheme="majorBidi" w:cstheme="majorBidi" w:hint="cs"/>
          <w:sz w:val="28"/>
          <w:szCs w:val="28"/>
          <w:cs/>
        </w:rPr>
        <w:t xml:space="preserve">หุ้นละ </w:t>
      </w:r>
      <w:r w:rsidR="00137E8A">
        <w:rPr>
          <w:rFonts w:asciiTheme="majorBidi" w:hAnsiTheme="majorBidi" w:cstheme="majorBidi"/>
          <w:sz w:val="28"/>
          <w:szCs w:val="28"/>
        </w:rPr>
        <w:t xml:space="preserve">0.015 </w:t>
      </w:r>
      <w:r w:rsidR="00137E8A">
        <w:rPr>
          <w:rFonts w:asciiTheme="majorBidi" w:hAnsiTheme="majorBidi" w:cstheme="majorBidi" w:hint="cs"/>
          <w:sz w:val="28"/>
          <w:szCs w:val="28"/>
          <w:cs/>
        </w:rPr>
        <w:t>บาท เป็นจำนวนเงินทั้งสิ้น</w:t>
      </w:r>
      <w:r w:rsidR="00DE6C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E6C7C">
        <w:rPr>
          <w:rFonts w:asciiTheme="majorBidi" w:hAnsiTheme="majorBidi" w:cstheme="majorBidi"/>
          <w:sz w:val="28"/>
          <w:szCs w:val="28"/>
        </w:rPr>
        <w:t>11</w:t>
      </w:r>
      <w:r w:rsidR="00035C10">
        <w:rPr>
          <w:rFonts w:asciiTheme="majorBidi" w:hAnsiTheme="majorBidi" w:cstheme="majorBidi"/>
          <w:sz w:val="28"/>
          <w:szCs w:val="28"/>
        </w:rPr>
        <w:t>.</w:t>
      </w:r>
      <w:r w:rsidR="00DE6C7C">
        <w:rPr>
          <w:rFonts w:asciiTheme="majorBidi" w:hAnsiTheme="majorBidi" w:cstheme="majorBidi"/>
          <w:sz w:val="28"/>
          <w:szCs w:val="28"/>
        </w:rPr>
        <w:t>2</w:t>
      </w:r>
      <w:r w:rsidR="00035C10">
        <w:rPr>
          <w:rFonts w:asciiTheme="majorBidi" w:hAnsiTheme="majorBidi" w:cstheme="majorBidi"/>
          <w:sz w:val="28"/>
          <w:szCs w:val="28"/>
        </w:rPr>
        <w:t>6</w:t>
      </w:r>
      <w:r w:rsidR="00DE6C7C">
        <w:rPr>
          <w:rFonts w:asciiTheme="majorBidi" w:hAnsiTheme="majorBidi" w:cstheme="majorBidi"/>
          <w:sz w:val="28"/>
          <w:szCs w:val="28"/>
        </w:rPr>
        <w:t xml:space="preserve"> </w:t>
      </w:r>
      <w:r w:rsidR="00035C10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="00DE6C7C">
        <w:rPr>
          <w:rFonts w:asciiTheme="majorBidi" w:hAnsiTheme="majorBidi" w:cstheme="majorBidi" w:hint="cs"/>
          <w:sz w:val="28"/>
          <w:szCs w:val="28"/>
          <w:cs/>
        </w:rPr>
        <w:t>บาท</w:t>
      </w:r>
    </w:p>
    <w:p w14:paraId="20AEC6C4" w14:textId="77777777" w:rsidR="004234F3" w:rsidRPr="005C0BB2" w:rsidRDefault="004234F3" w:rsidP="00EC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26516A7F" w14:textId="1A63C3D4" w:rsidR="001045B3" w:rsidRDefault="00FA2AC0" w:rsidP="00104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3</w:t>
      </w:r>
      <w:r w:rsidR="001E53B7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5C0BB2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1045B3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การจัดประเภทรายการใหม่</w:t>
      </w:r>
    </w:p>
    <w:p w14:paraId="19AD3EDD" w14:textId="602A25E5" w:rsidR="001045B3" w:rsidRDefault="001045B3" w:rsidP="00EC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5DDACB60" w14:textId="77777777" w:rsidR="001045B3" w:rsidRPr="00CB02C1" w:rsidRDefault="001045B3" w:rsidP="00104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29" w:name="_Hlk78578108"/>
      <w:r w:rsidRPr="00CB02C1">
        <w:rPr>
          <w:rFonts w:asciiTheme="majorBidi" w:hAnsiTheme="majorBidi" w:cstheme="majorBidi"/>
          <w:sz w:val="28"/>
          <w:szCs w:val="28"/>
          <w:cs/>
        </w:rPr>
        <w:t>รายการบางรายการในงบแสดงฐานะการเงิน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CB02C1">
        <w:rPr>
          <w:rFonts w:asciiTheme="majorBidi" w:hAnsiTheme="majorBidi" w:cstheme="majorBidi"/>
          <w:sz w:val="28"/>
          <w:szCs w:val="28"/>
        </w:rPr>
        <w:t>31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CB02C1">
        <w:rPr>
          <w:rFonts w:asciiTheme="majorBidi" w:hAnsiTheme="majorBidi" w:cstheme="majorBidi"/>
          <w:sz w:val="28"/>
          <w:szCs w:val="28"/>
        </w:rPr>
        <w:t xml:space="preserve">2563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Pr="00CB02C1">
        <w:rPr>
          <w:rFonts w:asciiTheme="majorBidi" w:hAnsiTheme="majorBidi" w:cstheme="majorBidi"/>
          <w:sz w:val="28"/>
          <w:szCs w:val="28"/>
        </w:rPr>
        <w:t xml:space="preserve">2564 </w:t>
      </w:r>
      <w:r w:rsidRPr="00CB02C1">
        <w:rPr>
          <w:rFonts w:asciiTheme="majorBidi" w:hAnsiTheme="majorBidi" w:cstheme="majorBidi"/>
          <w:sz w:val="28"/>
          <w:szCs w:val="28"/>
          <w:cs/>
        </w:rPr>
        <w:t>การจัดประเภทรายการใหม่ที่มีสาระสำคัญ มีดังนี้</w:t>
      </w:r>
    </w:p>
    <w:bookmarkEnd w:id="29"/>
    <w:p w14:paraId="2DB901C9" w14:textId="77777777" w:rsidR="001045B3" w:rsidRPr="00CB02C1" w:rsidRDefault="001045B3" w:rsidP="00104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5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42"/>
        <w:gridCol w:w="1764"/>
        <w:gridCol w:w="262"/>
        <w:gridCol w:w="1764"/>
        <w:gridCol w:w="262"/>
        <w:gridCol w:w="1765"/>
      </w:tblGrid>
      <w:tr w:rsidR="001045B3" w:rsidRPr="00CB02C1" w14:paraId="566B7E99" w14:textId="77777777" w:rsidTr="00FD03B1">
        <w:trPr>
          <w:trHeight w:val="347"/>
          <w:tblHeader/>
        </w:trPr>
        <w:tc>
          <w:tcPr>
            <w:tcW w:w="3542" w:type="dxa"/>
          </w:tcPr>
          <w:p w14:paraId="2D8642AE" w14:textId="77777777" w:rsidR="001045B3" w:rsidRPr="00CB02C1" w:rsidRDefault="001045B3" w:rsidP="00FD03B1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7" w:type="dxa"/>
            <w:gridSpan w:val="5"/>
          </w:tcPr>
          <w:p w14:paraId="12B8CBB4" w14:textId="77777777" w:rsidR="001045B3" w:rsidRPr="00CB02C1" w:rsidRDefault="001045B3" w:rsidP="00FD03B1">
            <w:pPr>
              <w:pStyle w:val="BodyText"/>
              <w:spacing w:after="0" w:line="38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66412" w:rsidRPr="00CB02C1" w14:paraId="5D9A6BA3" w14:textId="77777777" w:rsidTr="00FD03B1">
        <w:trPr>
          <w:trHeight w:val="347"/>
          <w:tblHeader/>
        </w:trPr>
        <w:tc>
          <w:tcPr>
            <w:tcW w:w="3542" w:type="dxa"/>
          </w:tcPr>
          <w:p w14:paraId="3376BB9A" w14:textId="77777777" w:rsidR="00666412" w:rsidRPr="00CB02C1" w:rsidRDefault="00666412" w:rsidP="00FD03B1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7" w:type="dxa"/>
            <w:gridSpan w:val="5"/>
          </w:tcPr>
          <w:p w14:paraId="6D07C195" w14:textId="30C3AB97" w:rsidR="00666412" w:rsidRPr="00CB02C1" w:rsidRDefault="00C67076" w:rsidP="00C67076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707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045B3" w:rsidRPr="00CB02C1" w14:paraId="1CC8A9C5" w14:textId="77777777" w:rsidTr="00FD03B1">
        <w:trPr>
          <w:trHeight w:val="357"/>
          <w:tblHeader/>
        </w:trPr>
        <w:tc>
          <w:tcPr>
            <w:tcW w:w="3542" w:type="dxa"/>
          </w:tcPr>
          <w:p w14:paraId="74E494FC" w14:textId="77777777" w:rsidR="001045B3" w:rsidRPr="00CB02C1" w:rsidRDefault="001045B3" w:rsidP="00FD03B1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00348CD9" w14:textId="77777777" w:rsidR="001045B3" w:rsidRPr="00CB02C1" w:rsidRDefault="001045B3" w:rsidP="00FD03B1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62" w:type="dxa"/>
          </w:tcPr>
          <w:p w14:paraId="7B0C19B3" w14:textId="77777777" w:rsidR="001045B3" w:rsidRPr="00CB02C1" w:rsidRDefault="001045B3" w:rsidP="00FD03B1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1A42E310" w14:textId="77777777" w:rsidR="001045B3" w:rsidRPr="00CB02C1" w:rsidRDefault="001045B3" w:rsidP="00FD03B1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2" w:type="dxa"/>
          </w:tcPr>
          <w:p w14:paraId="130DA86B" w14:textId="77777777" w:rsidR="001045B3" w:rsidRPr="00CB02C1" w:rsidRDefault="001045B3" w:rsidP="00FD03B1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0E02CEEA" w14:textId="77777777" w:rsidR="001045B3" w:rsidRPr="00CB02C1" w:rsidRDefault="001045B3" w:rsidP="00FD03B1">
            <w:pPr>
              <w:pStyle w:val="BodyText"/>
              <w:spacing w:after="0" w:line="380" w:lineRule="exac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1045B3" w:rsidRPr="00CB02C1" w14:paraId="63CD0962" w14:textId="77777777" w:rsidTr="00FD03B1">
        <w:trPr>
          <w:trHeight w:val="347"/>
          <w:tblHeader/>
        </w:trPr>
        <w:tc>
          <w:tcPr>
            <w:tcW w:w="3542" w:type="dxa"/>
          </w:tcPr>
          <w:p w14:paraId="5925BE56" w14:textId="77777777" w:rsidR="001045B3" w:rsidRPr="00CB02C1" w:rsidRDefault="001045B3" w:rsidP="00FD03B1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7" w:type="dxa"/>
            <w:gridSpan w:val="5"/>
          </w:tcPr>
          <w:p w14:paraId="1803C5EE" w14:textId="77777777" w:rsidR="001045B3" w:rsidRPr="00CB02C1" w:rsidRDefault="001045B3" w:rsidP="00FD03B1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05805" w:rsidRPr="00CB02C1" w14:paraId="1C6ED222" w14:textId="77777777" w:rsidTr="00FD03B1">
        <w:trPr>
          <w:trHeight w:val="347"/>
        </w:trPr>
        <w:tc>
          <w:tcPr>
            <w:tcW w:w="3542" w:type="dxa"/>
          </w:tcPr>
          <w:p w14:paraId="5A5BF543" w14:textId="3A3C08C6" w:rsidR="00505805" w:rsidRPr="00CB02C1" w:rsidRDefault="00505805" w:rsidP="00505805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64" w:type="dxa"/>
          </w:tcPr>
          <w:p w14:paraId="14DCEF13" w14:textId="2C295C63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55,347</w:t>
            </w:r>
          </w:p>
        </w:tc>
        <w:tc>
          <w:tcPr>
            <w:tcW w:w="262" w:type="dxa"/>
          </w:tcPr>
          <w:p w14:paraId="7ACC564F" w14:textId="7777777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0C180D90" w14:textId="49CA0E3E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(55,347)</w:t>
            </w:r>
          </w:p>
        </w:tc>
        <w:tc>
          <w:tcPr>
            <w:tcW w:w="262" w:type="dxa"/>
          </w:tcPr>
          <w:p w14:paraId="11CD0058" w14:textId="7777777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0092D7D6" w14:textId="679136EA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05805" w:rsidRPr="00CB02C1" w14:paraId="7D397445" w14:textId="77777777" w:rsidTr="00FD03B1">
        <w:trPr>
          <w:trHeight w:val="347"/>
        </w:trPr>
        <w:tc>
          <w:tcPr>
            <w:tcW w:w="3542" w:type="dxa"/>
          </w:tcPr>
          <w:p w14:paraId="3EF16393" w14:textId="48F49968" w:rsidR="00505805" w:rsidRPr="00CB02C1" w:rsidRDefault="00505805" w:rsidP="00505805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ลูกหนี้เงินให้สินเชื่ออื่น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64" w:type="dxa"/>
          </w:tcPr>
          <w:p w14:paraId="4D85D6BE" w14:textId="6AAE01EC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228C16C9" w14:textId="7777777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7352D5BD" w14:textId="308C9E1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52,914</w:t>
            </w:r>
          </w:p>
        </w:tc>
        <w:tc>
          <w:tcPr>
            <w:tcW w:w="262" w:type="dxa"/>
          </w:tcPr>
          <w:p w14:paraId="4BDEA0C1" w14:textId="7777777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36C9F7F0" w14:textId="1D99ACA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52,914</w:t>
            </w:r>
          </w:p>
        </w:tc>
      </w:tr>
      <w:tr w:rsidR="00505805" w:rsidRPr="00CB02C1" w14:paraId="19816DD4" w14:textId="77777777" w:rsidTr="00FD03B1">
        <w:trPr>
          <w:trHeight w:val="347"/>
        </w:trPr>
        <w:tc>
          <w:tcPr>
            <w:tcW w:w="3542" w:type="dxa"/>
          </w:tcPr>
          <w:p w14:paraId="3F49CED1" w14:textId="2B814368" w:rsidR="00505805" w:rsidRPr="00CB02C1" w:rsidRDefault="00505805" w:rsidP="00505805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64" w:type="dxa"/>
          </w:tcPr>
          <w:p w14:paraId="0D8FF242" w14:textId="1903C43A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7862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664D88A5" w14:textId="7777777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47800466" w14:textId="408B9793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2,433</w:t>
            </w:r>
          </w:p>
        </w:tc>
        <w:tc>
          <w:tcPr>
            <w:tcW w:w="262" w:type="dxa"/>
          </w:tcPr>
          <w:p w14:paraId="15358A75" w14:textId="7777777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420D7655" w14:textId="4642A636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2,433</w:t>
            </w:r>
          </w:p>
        </w:tc>
      </w:tr>
      <w:tr w:rsidR="00505805" w:rsidRPr="00CB02C1" w14:paraId="400C91A1" w14:textId="77777777" w:rsidTr="00FD03B1">
        <w:trPr>
          <w:trHeight w:val="347"/>
        </w:trPr>
        <w:tc>
          <w:tcPr>
            <w:tcW w:w="3542" w:type="dxa"/>
          </w:tcPr>
          <w:p w14:paraId="4997761D" w14:textId="77777777" w:rsidR="00505805" w:rsidRPr="00CB02C1" w:rsidRDefault="00505805" w:rsidP="00505805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764" w:type="dxa"/>
          </w:tcPr>
          <w:p w14:paraId="529B23DB" w14:textId="7777777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2,371</w:t>
            </w:r>
          </w:p>
        </w:tc>
        <w:tc>
          <w:tcPr>
            <w:tcW w:w="262" w:type="dxa"/>
          </w:tcPr>
          <w:p w14:paraId="24BB62ED" w14:textId="7777777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43CED3D2" w14:textId="7777777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(2,031)</w:t>
            </w:r>
          </w:p>
        </w:tc>
        <w:tc>
          <w:tcPr>
            <w:tcW w:w="262" w:type="dxa"/>
          </w:tcPr>
          <w:p w14:paraId="70A10231" w14:textId="7777777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6BDE0902" w14:textId="7777777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</w:tr>
      <w:tr w:rsidR="00505805" w:rsidRPr="00CB02C1" w14:paraId="5FD6A464" w14:textId="77777777" w:rsidTr="00FD03B1">
        <w:trPr>
          <w:trHeight w:val="347"/>
        </w:trPr>
        <w:tc>
          <w:tcPr>
            <w:tcW w:w="3542" w:type="dxa"/>
          </w:tcPr>
          <w:p w14:paraId="3D3BA9BA" w14:textId="77777777" w:rsidR="00505805" w:rsidRPr="00CB02C1" w:rsidRDefault="00505805" w:rsidP="00505805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64" w:type="dxa"/>
          </w:tcPr>
          <w:p w14:paraId="34EB0F0D" w14:textId="7777777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17,898</w:t>
            </w:r>
          </w:p>
        </w:tc>
        <w:tc>
          <w:tcPr>
            <w:tcW w:w="262" w:type="dxa"/>
          </w:tcPr>
          <w:p w14:paraId="38AD2E54" w14:textId="7777777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66D726BA" w14:textId="7777777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2,031</w:t>
            </w:r>
          </w:p>
        </w:tc>
        <w:tc>
          <w:tcPr>
            <w:tcW w:w="262" w:type="dxa"/>
          </w:tcPr>
          <w:p w14:paraId="66F5A215" w14:textId="7777777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7857EAC6" w14:textId="7777777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19,929</w:t>
            </w:r>
          </w:p>
        </w:tc>
      </w:tr>
      <w:tr w:rsidR="00505805" w:rsidRPr="00CB02C1" w14:paraId="5667E458" w14:textId="77777777" w:rsidTr="00FD03B1">
        <w:trPr>
          <w:trHeight w:val="347"/>
        </w:trPr>
        <w:tc>
          <w:tcPr>
            <w:tcW w:w="3542" w:type="dxa"/>
          </w:tcPr>
          <w:p w14:paraId="486D70E9" w14:textId="77777777" w:rsidR="00505805" w:rsidRPr="00CB02C1" w:rsidRDefault="00505805" w:rsidP="00505805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299179A8" w14:textId="7777777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4CF4E1CB" w14:textId="7777777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</w:tcPr>
          <w:p w14:paraId="698718B0" w14:textId="7777777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7ECB0002" w14:textId="7777777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4CCC5864" w14:textId="77777777" w:rsidR="00505805" w:rsidRPr="00CB02C1" w:rsidRDefault="00505805" w:rsidP="00505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AAFF303" w14:textId="77777777" w:rsidR="001045B3" w:rsidRDefault="001045B3" w:rsidP="00104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BA6A244" w14:textId="77777777" w:rsidR="00783BD1" w:rsidRDefault="00783BD1" w:rsidP="00104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EE5E41C" w14:textId="77777777" w:rsidR="00783BD1" w:rsidRDefault="00783BD1" w:rsidP="00104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3755B3F" w14:textId="77777777" w:rsidR="00783BD1" w:rsidRPr="002C7594" w:rsidRDefault="00783BD1" w:rsidP="00104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547984BF" w14:textId="77777777" w:rsidR="00F03B79" w:rsidRDefault="00F03B79" w:rsidP="00104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7ED70C0" w14:textId="77777777" w:rsidR="00F03B79" w:rsidRDefault="00F03B79" w:rsidP="00104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35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42"/>
        <w:gridCol w:w="1764"/>
        <w:gridCol w:w="262"/>
        <w:gridCol w:w="1764"/>
        <w:gridCol w:w="262"/>
        <w:gridCol w:w="1765"/>
      </w:tblGrid>
      <w:tr w:rsidR="001045B3" w:rsidRPr="00CB02C1" w14:paraId="7BDFF206" w14:textId="77777777" w:rsidTr="00FD03B1">
        <w:trPr>
          <w:trHeight w:val="347"/>
          <w:tblHeader/>
        </w:trPr>
        <w:tc>
          <w:tcPr>
            <w:tcW w:w="3542" w:type="dxa"/>
          </w:tcPr>
          <w:p w14:paraId="7B0A9B45" w14:textId="77777777" w:rsidR="001045B3" w:rsidRPr="00CB02C1" w:rsidRDefault="001045B3" w:rsidP="00FD03B1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7" w:type="dxa"/>
            <w:gridSpan w:val="5"/>
          </w:tcPr>
          <w:p w14:paraId="60F39675" w14:textId="77777777" w:rsidR="001045B3" w:rsidRPr="00CB02C1" w:rsidRDefault="001045B3" w:rsidP="00FD03B1">
            <w:pPr>
              <w:pStyle w:val="BodyText"/>
              <w:spacing w:after="0" w:line="38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ฉพาะกิจการ</w:t>
            </w:r>
          </w:p>
        </w:tc>
      </w:tr>
      <w:tr w:rsidR="00C67076" w:rsidRPr="00CB02C1" w14:paraId="50B57291" w14:textId="77777777" w:rsidTr="00FD03B1">
        <w:trPr>
          <w:trHeight w:val="347"/>
          <w:tblHeader/>
        </w:trPr>
        <w:tc>
          <w:tcPr>
            <w:tcW w:w="3542" w:type="dxa"/>
          </w:tcPr>
          <w:p w14:paraId="73F7D79D" w14:textId="77777777" w:rsidR="00C67076" w:rsidRPr="00CB02C1" w:rsidRDefault="00C67076" w:rsidP="00FD03B1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7" w:type="dxa"/>
            <w:gridSpan w:val="5"/>
          </w:tcPr>
          <w:p w14:paraId="06178E29" w14:textId="039B108D" w:rsidR="00C67076" w:rsidRPr="00CB02C1" w:rsidRDefault="00C67076" w:rsidP="00FD03B1">
            <w:pPr>
              <w:pStyle w:val="BodyText"/>
              <w:spacing w:after="0" w:line="38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707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045B3" w:rsidRPr="00CB02C1" w14:paraId="20C8AC4B" w14:textId="77777777" w:rsidTr="00FD03B1">
        <w:trPr>
          <w:trHeight w:val="357"/>
          <w:tblHeader/>
        </w:trPr>
        <w:tc>
          <w:tcPr>
            <w:tcW w:w="3542" w:type="dxa"/>
          </w:tcPr>
          <w:p w14:paraId="5954C31E" w14:textId="77777777" w:rsidR="001045B3" w:rsidRPr="00CB02C1" w:rsidRDefault="001045B3" w:rsidP="00FD03B1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23CE4851" w14:textId="77777777" w:rsidR="001045B3" w:rsidRPr="00CB02C1" w:rsidRDefault="001045B3" w:rsidP="00FD03B1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62" w:type="dxa"/>
          </w:tcPr>
          <w:p w14:paraId="3BB90CEA" w14:textId="77777777" w:rsidR="001045B3" w:rsidRPr="00CB02C1" w:rsidRDefault="001045B3" w:rsidP="00FD03B1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45313D68" w14:textId="77777777" w:rsidR="001045B3" w:rsidRPr="00CB02C1" w:rsidRDefault="001045B3" w:rsidP="00FD03B1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2" w:type="dxa"/>
          </w:tcPr>
          <w:p w14:paraId="0D0D94CD" w14:textId="77777777" w:rsidR="001045B3" w:rsidRPr="00CB02C1" w:rsidRDefault="001045B3" w:rsidP="00FD03B1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5D124407" w14:textId="77777777" w:rsidR="001045B3" w:rsidRPr="00CB02C1" w:rsidRDefault="001045B3" w:rsidP="00FD03B1">
            <w:pPr>
              <w:pStyle w:val="BodyText"/>
              <w:spacing w:after="0" w:line="380" w:lineRule="exac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1045B3" w:rsidRPr="00CB02C1" w14:paraId="1DB9AFFA" w14:textId="77777777" w:rsidTr="00FD03B1">
        <w:trPr>
          <w:trHeight w:val="347"/>
          <w:tblHeader/>
        </w:trPr>
        <w:tc>
          <w:tcPr>
            <w:tcW w:w="3542" w:type="dxa"/>
          </w:tcPr>
          <w:p w14:paraId="4D86745D" w14:textId="77777777" w:rsidR="001045B3" w:rsidRPr="00CB02C1" w:rsidRDefault="001045B3" w:rsidP="00FD03B1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7" w:type="dxa"/>
            <w:gridSpan w:val="5"/>
          </w:tcPr>
          <w:p w14:paraId="3A2AF9B0" w14:textId="77777777" w:rsidR="001045B3" w:rsidRPr="00CB02C1" w:rsidRDefault="001045B3" w:rsidP="00FD03B1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83BD1" w:rsidRPr="00CB02C1" w14:paraId="44CB4EBF" w14:textId="77777777" w:rsidTr="00FD03B1">
        <w:trPr>
          <w:trHeight w:val="347"/>
        </w:trPr>
        <w:tc>
          <w:tcPr>
            <w:tcW w:w="3542" w:type="dxa"/>
          </w:tcPr>
          <w:p w14:paraId="32F77484" w14:textId="094D8F03" w:rsidR="00783BD1" w:rsidRPr="00CB02C1" w:rsidRDefault="00783BD1" w:rsidP="00783BD1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64" w:type="dxa"/>
          </w:tcPr>
          <w:p w14:paraId="5A3DC38B" w14:textId="7F7411FF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7,756</w:t>
            </w:r>
          </w:p>
        </w:tc>
        <w:tc>
          <w:tcPr>
            <w:tcW w:w="262" w:type="dxa"/>
          </w:tcPr>
          <w:p w14:paraId="0E83924D" w14:textId="77777777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68904F8A" w14:textId="22E34E69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(7,756)</w:t>
            </w:r>
          </w:p>
        </w:tc>
        <w:tc>
          <w:tcPr>
            <w:tcW w:w="262" w:type="dxa"/>
          </w:tcPr>
          <w:p w14:paraId="03484A7C" w14:textId="77777777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075E395D" w14:textId="0543E5D8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3BD1" w:rsidRPr="00CB02C1" w14:paraId="2FB53297" w14:textId="77777777" w:rsidTr="00FD03B1">
        <w:trPr>
          <w:trHeight w:val="347"/>
        </w:trPr>
        <w:tc>
          <w:tcPr>
            <w:tcW w:w="3542" w:type="dxa"/>
          </w:tcPr>
          <w:p w14:paraId="41AB9508" w14:textId="18D53ED3" w:rsidR="00783BD1" w:rsidRPr="00CB02C1" w:rsidRDefault="00783BD1" w:rsidP="00783BD1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ลูกหนี้เงินให้สินเชื่ออื่น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64" w:type="dxa"/>
          </w:tcPr>
          <w:p w14:paraId="6E813203" w14:textId="47D7F6B3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6D68A2AF" w14:textId="77777777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62360EAE" w14:textId="432006E5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5,581</w:t>
            </w:r>
          </w:p>
        </w:tc>
        <w:tc>
          <w:tcPr>
            <w:tcW w:w="262" w:type="dxa"/>
          </w:tcPr>
          <w:p w14:paraId="4EDE13D5" w14:textId="77777777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38ABBE6D" w14:textId="3EB55F2D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5,581</w:t>
            </w:r>
          </w:p>
        </w:tc>
      </w:tr>
      <w:tr w:rsidR="00783BD1" w:rsidRPr="00CB02C1" w14:paraId="3BB3DCE0" w14:textId="77777777" w:rsidTr="00FD03B1">
        <w:trPr>
          <w:trHeight w:val="347"/>
        </w:trPr>
        <w:tc>
          <w:tcPr>
            <w:tcW w:w="3542" w:type="dxa"/>
          </w:tcPr>
          <w:p w14:paraId="07BE6C1F" w14:textId="4F110EF9" w:rsidR="00783BD1" w:rsidRPr="00CB02C1" w:rsidRDefault="00783BD1" w:rsidP="00783BD1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64" w:type="dxa"/>
          </w:tcPr>
          <w:p w14:paraId="2F46889A" w14:textId="5C784730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7862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FF33D48" w14:textId="77777777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7182DBFA" w14:textId="0D4FE963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2,175</w:t>
            </w:r>
          </w:p>
        </w:tc>
        <w:tc>
          <w:tcPr>
            <w:tcW w:w="262" w:type="dxa"/>
          </w:tcPr>
          <w:p w14:paraId="443E0A72" w14:textId="77777777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1B237E60" w14:textId="4DB9327C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2,175</w:t>
            </w:r>
          </w:p>
        </w:tc>
      </w:tr>
      <w:tr w:rsidR="00783BD1" w:rsidRPr="00CB02C1" w14:paraId="3DB5D237" w14:textId="77777777" w:rsidTr="00FD03B1">
        <w:trPr>
          <w:trHeight w:val="347"/>
        </w:trPr>
        <w:tc>
          <w:tcPr>
            <w:tcW w:w="3542" w:type="dxa"/>
          </w:tcPr>
          <w:p w14:paraId="7C4E0EC4" w14:textId="77777777" w:rsidR="00783BD1" w:rsidRPr="00CB02C1" w:rsidRDefault="00783BD1" w:rsidP="00783BD1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764" w:type="dxa"/>
          </w:tcPr>
          <w:p w14:paraId="59995E40" w14:textId="77777777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1,800</w:t>
            </w:r>
          </w:p>
        </w:tc>
        <w:tc>
          <w:tcPr>
            <w:tcW w:w="262" w:type="dxa"/>
          </w:tcPr>
          <w:p w14:paraId="6BC1B090" w14:textId="77777777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009F7310" w14:textId="77777777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(1,475)</w:t>
            </w:r>
          </w:p>
        </w:tc>
        <w:tc>
          <w:tcPr>
            <w:tcW w:w="262" w:type="dxa"/>
          </w:tcPr>
          <w:p w14:paraId="000DCBE9" w14:textId="77777777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2C546BBC" w14:textId="77777777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</w:tr>
      <w:tr w:rsidR="00783BD1" w:rsidRPr="00CB02C1" w14:paraId="16E4190E" w14:textId="77777777" w:rsidTr="00FD03B1">
        <w:trPr>
          <w:trHeight w:val="347"/>
        </w:trPr>
        <w:tc>
          <w:tcPr>
            <w:tcW w:w="3542" w:type="dxa"/>
          </w:tcPr>
          <w:p w14:paraId="034E5D37" w14:textId="77777777" w:rsidR="00783BD1" w:rsidRPr="00CB02C1" w:rsidRDefault="00783BD1" w:rsidP="00783BD1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64" w:type="dxa"/>
          </w:tcPr>
          <w:p w14:paraId="705ABEE0" w14:textId="77777777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11,254</w:t>
            </w:r>
          </w:p>
        </w:tc>
        <w:tc>
          <w:tcPr>
            <w:tcW w:w="262" w:type="dxa"/>
          </w:tcPr>
          <w:p w14:paraId="6459848C" w14:textId="77777777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593ED24A" w14:textId="77777777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1,475</w:t>
            </w:r>
          </w:p>
        </w:tc>
        <w:tc>
          <w:tcPr>
            <w:tcW w:w="262" w:type="dxa"/>
          </w:tcPr>
          <w:p w14:paraId="5A163C25" w14:textId="77777777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220E3A6D" w14:textId="77777777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12,729</w:t>
            </w:r>
          </w:p>
        </w:tc>
      </w:tr>
      <w:tr w:rsidR="00783BD1" w:rsidRPr="00CB02C1" w14:paraId="48DA060A" w14:textId="77777777" w:rsidTr="00FD03B1">
        <w:trPr>
          <w:trHeight w:val="347"/>
        </w:trPr>
        <w:tc>
          <w:tcPr>
            <w:tcW w:w="3542" w:type="dxa"/>
          </w:tcPr>
          <w:p w14:paraId="47A1DD11" w14:textId="77777777" w:rsidR="00783BD1" w:rsidRPr="00CB02C1" w:rsidRDefault="00783BD1" w:rsidP="00783BD1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27AAAABF" w14:textId="77777777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5965257F" w14:textId="77777777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</w:tcPr>
          <w:p w14:paraId="185C5740" w14:textId="77777777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298BEB1F" w14:textId="77777777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77C7D8ED" w14:textId="77777777" w:rsidR="00783BD1" w:rsidRPr="00CB02C1" w:rsidRDefault="00783BD1" w:rsidP="0078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F2696E8" w14:textId="77777777" w:rsidR="001045B3" w:rsidRPr="00CB02C1" w:rsidRDefault="001045B3" w:rsidP="00104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67823FD" w14:textId="77777777" w:rsidR="001045B3" w:rsidRPr="00F23412" w:rsidRDefault="001045B3" w:rsidP="00104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การจัดประเภทรายการใหม่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นี้เกิดขึ้นเนื่องจากฝ่ายบริหารเชื่อว่าการจัดประเภทรายการใหม่มีความเหมาะสมกับธุรกิจของกลุ่มบริษัทมากกว่า</w:t>
      </w:r>
    </w:p>
    <w:p w14:paraId="4BFC9A75" w14:textId="048E4775" w:rsidR="001045B3" w:rsidRDefault="001045B3" w:rsidP="00EC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5E493449" w14:textId="78D1BC87" w:rsidR="00780D74" w:rsidRDefault="00780D74" w:rsidP="009D7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13A8539" w14:textId="77777777" w:rsidR="009D75AA" w:rsidRPr="00780D74" w:rsidRDefault="009D75AA" w:rsidP="009D7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sectPr w:rsidR="009D75AA" w:rsidRPr="00780D74" w:rsidSect="00331078"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65334B" w14:textId="77777777" w:rsidR="00262BAA" w:rsidRDefault="00262BAA" w:rsidP="003B1575">
      <w:r>
        <w:separator/>
      </w:r>
    </w:p>
  </w:endnote>
  <w:endnote w:type="continuationSeparator" w:id="0">
    <w:p w14:paraId="47CA0105" w14:textId="77777777" w:rsidR="00262BAA" w:rsidRDefault="00262BAA" w:rsidP="003B1575">
      <w:r>
        <w:continuationSeparator/>
      </w:r>
    </w:p>
  </w:endnote>
  <w:endnote w:type="continuationNotice" w:id="1">
    <w:p w14:paraId="35496401" w14:textId="77777777" w:rsidR="00262BAA" w:rsidRDefault="00262BA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032C3" w14:textId="77777777" w:rsidR="00A30CCA" w:rsidRDefault="00A30C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AAE94" w14:textId="77777777" w:rsidR="00917EE2" w:rsidRPr="00CE373D" w:rsidRDefault="00917EE2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39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426845D9" w14:textId="77777777" w:rsidR="00917EE2" w:rsidRPr="00DF1CB3" w:rsidRDefault="00917EE2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C5DA9" w14:textId="77777777" w:rsidR="00917EE2" w:rsidRPr="0042515A" w:rsidRDefault="00917EE2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4D6208AA" w14:textId="77777777" w:rsidR="00917EE2" w:rsidRPr="0079184A" w:rsidRDefault="00917EE2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8A7B7" w14:textId="77777777" w:rsidR="00262BAA" w:rsidRDefault="00262BAA" w:rsidP="003B1575">
      <w:r>
        <w:separator/>
      </w:r>
    </w:p>
  </w:footnote>
  <w:footnote w:type="continuationSeparator" w:id="0">
    <w:p w14:paraId="0F54728D" w14:textId="77777777" w:rsidR="00262BAA" w:rsidRDefault="00262BAA" w:rsidP="003B1575">
      <w:r>
        <w:continuationSeparator/>
      </w:r>
    </w:p>
  </w:footnote>
  <w:footnote w:type="continuationNotice" w:id="1">
    <w:p w14:paraId="6D7D9262" w14:textId="77777777" w:rsidR="00262BAA" w:rsidRDefault="00262BA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D7991C" w14:textId="77777777" w:rsidR="00A30CCA" w:rsidRDefault="00A30C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3B796" w14:textId="77777777" w:rsidR="00917EE2" w:rsidRPr="00F66BC1" w:rsidRDefault="00917EE2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0C6F459" w14:textId="77777777" w:rsidR="00917EE2" w:rsidRDefault="00917EE2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B98C1BD" w14:textId="52000B47" w:rsidR="00917EE2" w:rsidRPr="00B236BC" w:rsidRDefault="00917EE2" w:rsidP="00B236B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AF006B">
      <w:rPr>
        <w:rFonts w:ascii="Angsana New" w:hAnsi="Angsana New" w:hint="cs"/>
        <w:b w:val="0"/>
        <w:bCs/>
        <w:sz w:val="32"/>
        <w:szCs w:val="32"/>
        <w:cs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</w:rPr>
      <w:t>ปี</w:t>
    </w:r>
    <w:r w:rsidRPr="00AF006B">
      <w:rPr>
        <w:rFonts w:ascii="Angsana New" w:hAnsi="Angsana New" w:hint="cs"/>
        <w:b w:val="0"/>
        <w:bCs/>
        <w:sz w:val="32"/>
        <w:szCs w:val="32"/>
        <w:cs/>
      </w:rPr>
      <w:t xml:space="preserve">สิ้นสุดวันที่ </w:t>
    </w:r>
    <w:r w:rsidRPr="00C33312">
      <w:rPr>
        <w:rFonts w:ascii="Angsana New" w:hAnsi="Angsana New"/>
        <w:sz w:val="32"/>
        <w:szCs w:val="32"/>
      </w:rPr>
      <w:t>31</w:t>
    </w:r>
    <w:r>
      <w:rPr>
        <w:rFonts w:ascii="Angsana New" w:hAnsi="Angsana New" w:hint="cs"/>
        <w:b w:val="0"/>
        <w:bCs/>
        <w:sz w:val="32"/>
        <w:szCs w:val="32"/>
        <w:cs/>
      </w:rPr>
      <w:t xml:space="preserve"> ธันวาคม</w:t>
    </w:r>
    <w:r>
      <w:rPr>
        <w:rFonts w:ascii="Angsana New" w:hAnsi="Angsana New"/>
        <w:b w:val="0"/>
        <w:bCs/>
        <w:sz w:val="32"/>
        <w:szCs w:val="32"/>
      </w:rPr>
      <w:t xml:space="preserve"> </w:t>
    </w:r>
    <w:r w:rsidRPr="00C33312">
      <w:rPr>
        <w:rFonts w:ascii="Angsana New" w:hAnsi="Angsana New"/>
        <w:sz w:val="32"/>
        <w:szCs w:val="32"/>
      </w:rPr>
      <w:t>256</w:t>
    </w:r>
    <w:r>
      <w:rPr>
        <w:rFonts w:ascii="Angsana New" w:hAnsi="Angsana New"/>
        <w:sz w:val="32"/>
        <w:szCs w:val="32"/>
      </w:rPr>
      <w:t>4</w:t>
    </w:r>
  </w:p>
  <w:p w14:paraId="0E4D4D79" w14:textId="77777777" w:rsidR="00917EE2" w:rsidRPr="0079184A" w:rsidRDefault="00917EE2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EDA8C" w14:textId="77777777" w:rsidR="00917EE2" w:rsidRPr="00F66BC1" w:rsidRDefault="00917EE2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7E2FDEF" w14:textId="77777777" w:rsidR="00917EE2" w:rsidRDefault="00917EE2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A3481D5" w14:textId="0D5AB06D" w:rsidR="00917EE2" w:rsidRDefault="00917EE2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C33312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C3331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3B659136" w14:textId="77777777" w:rsidR="00917EE2" w:rsidRDefault="00917EE2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6C139D"/>
    <w:multiLevelType w:val="hybridMultilevel"/>
    <w:tmpl w:val="5044B688"/>
    <w:name w:val="KIDS"/>
    <w:lvl w:ilvl="0" w:tplc="DB34FDEE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E582711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D85650B"/>
    <w:multiLevelType w:val="hybridMultilevel"/>
    <w:tmpl w:val="A5DEC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15EFA"/>
    <w:multiLevelType w:val="hybridMultilevel"/>
    <w:tmpl w:val="CDA6FBC8"/>
    <w:lvl w:ilvl="0" w:tplc="6FA442D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29"/>
  </w:num>
  <w:num w:numId="14">
    <w:abstractNumId w:val="20"/>
  </w:num>
  <w:num w:numId="15">
    <w:abstractNumId w:val="24"/>
  </w:num>
  <w:num w:numId="16">
    <w:abstractNumId w:val="14"/>
  </w:num>
  <w:num w:numId="17">
    <w:abstractNumId w:val="32"/>
  </w:num>
  <w:num w:numId="18">
    <w:abstractNumId w:val="25"/>
  </w:num>
  <w:num w:numId="19">
    <w:abstractNumId w:val="15"/>
  </w:num>
  <w:num w:numId="20">
    <w:abstractNumId w:val="16"/>
  </w:num>
  <w:num w:numId="21">
    <w:abstractNumId w:val="13"/>
  </w:num>
  <w:num w:numId="22">
    <w:abstractNumId w:val="30"/>
  </w:num>
  <w:num w:numId="23">
    <w:abstractNumId w:val="12"/>
  </w:num>
  <w:num w:numId="24">
    <w:abstractNumId w:val="26"/>
  </w:num>
  <w:num w:numId="25">
    <w:abstractNumId w:val="21"/>
  </w:num>
  <w:num w:numId="26">
    <w:abstractNumId w:val="10"/>
  </w:num>
  <w:num w:numId="27">
    <w:abstractNumId w:val="28"/>
  </w:num>
  <w:num w:numId="28">
    <w:abstractNumId w:val="33"/>
  </w:num>
  <w:num w:numId="29">
    <w:abstractNumId w:val="19"/>
  </w:num>
  <w:num w:numId="30">
    <w:abstractNumId w:val="11"/>
  </w:num>
  <w:num w:numId="31">
    <w:abstractNumId w:val="23"/>
  </w:num>
  <w:num w:numId="32">
    <w:abstractNumId w:val="27"/>
  </w:num>
  <w:num w:numId="33">
    <w:abstractNumId w:val="3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23D"/>
    <w:rsid w:val="000003FA"/>
    <w:rsid w:val="00000506"/>
    <w:rsid w:val="00000624"/>
    <w:rsid w:val="0000081E"/>
    <w:rsid w:val="000008EC"/>
    <w:rsid w:val="00000B70"/>
    <w:rsid w:val="00000F7A"/>
    <w:rsid w:val="000013EE"/>
    <w:rsid w:val="00001695"/>
    <w:rsid w:val="000019CF"/>
    <w:rsid w:val="00001B4B"/>
    <w:rsid w:val="00001B61"/>
    <w:rsid w:val="00002163"/>
    <w:rsid w:val="00002367"/>
    <w:rsid w:val="000027B6"/>
    <w:rsid w:val="0000293F"/>
    <w:rsid w:val="00002C02"/>
    <w:rsid w:val="00002D0F"/>
    <w:rsid w:val="0000355C"/>
    <w:rsid w:val="00003A9A"/>
    <w:rsid w:val="00003CE3"/>
    <w:rsid w:val="00003E23"/>
    <w:rsid w:val="00003FE7"/>
    <w:rsid w:val="0000410E"/>
    <w:rsid w:val="000042BB"/>
    <w:rsid w:val="00004580"/>
    <w:rsid w:val="00004A5A"/>
    <w:rsid w:val="00004A8D"/>
    <w:rsid w:val="00004BF1"/>
    <w:rsid w:val="00004C25"/>
    <w:rsid w:val="00004C54"/>
    <w:rsid w:val="00004E25"/>
    <w:rsid w:val="000058F5"/>
    <w:rsid w:val="000059EE"/>
    <w:rsid w:val="00005BBB"/>
    <w:rsid w:val="00005E1D"/>
    <w:rsid w:val="00005E3E"/>
    <w:rsid w:val="000060D2"/>
    <w:rsid w:val="000062FB"/>
    <w:rsid w:val="00006380"/>
    <w:rsid w:val="000063BD"/>
    <w:rsid w:val="00006432"/>
    <w:rsid w:val="00006469"/>
    <w:rsid w:val="00006882"/>
    <w:rsid w:val="00006B88"/>
    <w:rsid w:val="00006F1F"/>
    <w:rsid w:val="00007344"/>
    <w:rsid w:val="000074C3"/>
    <w:rsid w:val="0000773B"/>
    <w:rsid w:val="00007981"/>
    <w:rsid w:val="00007A9D"/>
    <w:rsid w:val="00007F43"/>
    <w:rsid w:val="00007FC7"/>
    <w:rsid w:val="000101EC"/>
    <w:rsid w:val="000109BB"/>
    <w:rsid w:val="00010A23"/>
    <w:rsid w:val="000117DA"/>
    <w:rsid w:val="0001192C"/>
    <w:rsid w:val="00011E4A"/>
    <w:rsid w:val="00012134"/>
    <w:rsid w:val="00012824"/>
    <w:rsid w:val="00012B2D"/>
    <w:rsid w:val="00012E40"/>
    <w:rsid w:val="00013082"/>
    <w:rsid w:val="00013424"/>
    <w:rsid w:val="0001343F"/>
    <w:rsid w:val="00013447"/>
    <w:rsid w:val="00013B0C"/>
    <w:rsid w:val="00013B4D"/>
    <w:rsid w:val="000144BD"/>
    <w:rsid w:val="0001452E"/>
    <w:rsid w:val="00014B0E"/>
    <w:rsid w:val="00014D44"/>
    <w:rsid w:val="00014DBB"/>
    <w:rsid w:val="00015268"/>
    <w:rsid w:val="00015294"/>
    <w:rsid w:val="000154B8"/>
    <w:rsid w:val="000154E5"/>
    <w:rsid w:val="00015701"/>
    <w:rsid w:val="00015A16"/>
    <w:rsid w:val="00015CE2"/>
    <w:rsid w:val="00015D96"/>
    <w:rsid w:val="00015DCE"/>
    <w:rsid w:val="00015E76"/>
    <w:rsid w:val="00016045"/>
    <w:rsid w:val="000167FE"/>
    <w:rsid w:val="00016AA1"/>
    <w:rsid w:val="0001714C"/>
    <w:rsid w:val="0001715C"/>
    <w:rsid w:val="00017211"/>
    <w:rsid w:val="000177DF"/>
    <w:rsid w:val="000178B5"/>
    <w:rsid w:val="00017A94"/>
    <w:rsid w:val="00017C98"/>
    <w:rsid w:val="00017D85"/>
    <w:rsid w:val="0001F831"/>
    <w:rsid w:val="000201B3"/>
    <w:rsid w:val="000203CD"/>
    <w:rsid w:val="00020492"/>
    <w:rsid w:val="000206D5"/>
    <w:rsid w:val="000207B2"/>
    <w:rsid w:val="00020C53"/>
    <w:rsid w:val="00020DF6"/>
    <w:rsid w:val="000210D4"/>
    <w:rsid w:val="00021189"/>
    <w:rsid w:val="000224BB"/>
    <w:rsid w:val="000224EB"/>
    <w:rsid w:val="000228C1"/>
    <w:rsid w:val="00023131"/>
    <w:rsid w:val="00023349"/>
    <w:rsid w:val="000233CF"/>
    <w:rsid w:val="00023480"/>
    <w:rsid w:val="000238F7"/>
    <w:rsid w:val="00023FA3"/>
    <w:rsid w:val="000242BF"/>
    <w:rsid w:val="0002436E"/>
    <w:rsid w:val="000244CC"/>
    <w:rsid w:val="000244DE"/>
    <w:rsid w:val="00024775"/>
    <w:rsid w:val="000249CF"/>
    <w:rsid w:val="00024A1B"/>
    <w:rsid w:val="00024BE0"/>
    <w:rsid w:val="000252DD"/>
    <w:rsid w:val="000253E8"/>
    <w:rsid w:val="000254E2"/>
    <w:rsid w:val="00025683"/>
    <w:rsid w:val="00025DD3"/>
    <w:rsid w:val="00025E16"/>
    <w:rsid w:val="00025EEE"/>
    <w:rsid w:val="0002687F"/>
    <w:rsid w:val="00026C28"/>
    <w:rsid w:val="00026D65"/>
    <w:rsid w:val="00026E84"/>
    <w:rsid w:val="0002731E"/>
    <w:rsid w:val="00027D8A"/>
    <w:rsid w:val="00027EAF"/>
    <w:rsid w:val="00030515"/>
    <w:rsid w:val="00030525"/>
    <w:rsid w:val="000306BB"/>
    <w:rsid w:val="00030970"/>
    <w:rsid w:val="00030C2D"/>
    <w:rsid w:val="00030C88"/>
    <w:rsid w:val="00030D56"/>
    <w:rsid w:val="00030DDC"/>
    <w:rsid w:val="00031040"/>
    <w:rsid w:val="00031097"/>
    <w:rsid w:val="000314CE"/>
    <w:rsid w:val="000316E9"/>
    <w:rsid w:val="00031854"/>
    <w:rsid w:val="00031DFA"/>
    <w:rsid w:val="00031E1A"/>
    <w:rsid w:val="00032B28"/>
    <w:rsid w:val="00032FB7"/>
    <w:rsid w:val="00032FDD"/>
    <w:rsid w:val="00033268"/>
    <w:rsid w:val="00033317"/>
    <w:rsid w:val="00033426"/>
    <w:rsid w:val="000338D8"/>
    <w:rsid w:val="00034154"/>
    <w:rsid w:val="000342D6"/>
    <w:rsid w:val="00034A87"/>
    <w:rsid w:val="000356C6"/>
    <w:rsid w:val="00035815"/>
    <w:rsid w:val="00035973"/>
    <w:rsid w:val="00035B37"/>
    <w:rsid w:val="00035B90"/>
    <w:rsid w:val="00035C10"/>
    <w:rsid w:val="00035CA7"/>
    <w:rsid w:val="00036078"/>
    <w:rsid w:val="000368D3"/>
    <w:rsid w:val="00036920"/>
    <w:rsid w:val="00036A42"/>
    <w:rsid w:val="00036C2B"/>
    <w:rsid w:val="0003734B"/>
    <w:rsid w:val="0003749B"/>
    <w:rsid w:val="000374EB"/>
    <w:rsid w:val="00037AAD"/>
    <w:rsid w:val="00037BD0"/>
    <w:rsid w:val="00037DE4"/>
    <w:rsid w:val="00037E11"/>
    <w:rsid w:val="00037F7B"/>
    <w:rsid w:val="00040552"/>
    <w:rsid w:val="00040830"/>
    <w:rsid w:val="0004118E"/>
    <w:rsid w:val="000411CB"/>
    <w:rsid w:val="00041509"/>
    <w:rsid w:val="00041577"/>
    <w:rsid w:val="00041A2B"/>
    <w:rsid w:val="00041DEC"/>
    <w:rsid w:val="00041E26"/>
    <w:rsid w:val="0004208C"/>
    <w:rsid w:val="00042681"/>
    <w:rsid w:val="000427DB"/>
    <w:rsid w:val="00042943"/>
    <w:rsid w:val="00042A65"/>
    <w:rsid w:val="00042B50"/>
    <w:rsid w:val="00042C15"/>
    <w:rsid w:val="00042E36"/>
    <w:rsid w:val="000433AD"/>
    <w:rsid w:val="00043439"/>
    <w:rsid w:val="00043678"/>
    <w:rsid w:val="00043748"/>
    <w:rsid w:val="00043A49"/>
    <w:rsid w:val="00043B71"/>
    <w:rsid w:val="00043DD3"/>
    <w:rsid w:val="00043FD3"/>
    <w:rsid w:val="00044182"/>
    <w:rsid w:val="0004428A"/>
    <w:rsid w:val="00044299"/>
    <w:rsid w:val="00044386"/>
    <w:rsid w:val="0004438C"/>
    <w:rsid w:val="00044A7C"/>
    <w:rsid w:val="00044B1D"/>
    <w:rsid w:val="00044B61"/>
    <w:rsid w:val="00044DA0"/>
    <w:rsid w:val="00044E03"/>
    <w:rsid w:val="00044E35"/>
    <w:rsid w:val="00045C35"/>
    <w:rsid w:val="00045CAC"/>
    <w:rsid w:val="000464E0"/>
    <w:rsid w:val="000465BA"/>
    <w:rsid w:val="00046974"/>
    <w:rsid w:val="000469BF"/>
    <w:rsid w:val="000469CD"/>
    <w:rsid w:val="00047104"/>
    <w:rsid w:val="00047389"/>
    <w:rsid w:val="00047511"/>
    <w:rsid w:val="00047552"/>
    <w:rsid w:val="00047AF4"/>
    <w:rsid w:val="000508B1"/>
    <w:rsid w:val="00051073"/>
    <w:rsid w:val="00051741"/>
    <w:rsid w:val="0005186C"/>
    <w:rsid w:val="00051C68"/>
    <w:rsid w:val="00051D69"/>
    <w:rsid w:val="00052267"/>
    <w:rsid w:val="000525F0"/>
    <w:rsid w:val="0005285A"/>
    <w:rsid w:val="00052CDE"/>
    <w:rsid w:val="00052FCC"/>
    <w:rsid w:val="00053381"/>
    <w:rsid w:val="00053660"/>
    <w:rsid w:val="0005389C"/>
    <w:rsid w:val="00053A58"/>
    <w:rsid w:val="00053CE1"/>
    <w:rsid w:val="00054200"/>
    <w:rsid w:val="00054D88"/>
    <w:rsid w:val="00055482"/>
    <w:rsid w:val="00055B63"/>
    <w:rsid w:val="00055BF0"/>
    <w:rsid w:val="00055CEC"/>
    <w:rsid w:val="00055FEE"/>
    <w:rsid w:val="000567A5"/>
    <w:rsid w:val="0005702E"/>
    <w:rsid w:val="000574ED"/>
    <w:rsid w:val="000578A9"/>
    <w:rsid w:val="000602AC"/>
    <w:rsid w:val="000602DE"/>
    <w:rsid w:val="00060693"/>
    <w:rsid w:val="0006090B"/>
    <w:rsid w:val="000611F5"/>
    <w:rsid w:val="00061550"/>
    <w:rsid w:val="000618F5"/>
    <w:rsid w:val="00061910"/>
    <w:rsid w:val="00062200"/>
    <w:rsid w:val="000629F1"/>
    <w:rsid w:val="00062E29"/>
    <w:rsid w:val="0006336D"/>
    <w:rsid w:val="00063468"/>
    <w:rsid w:val="00063892"/>
    <w:rsid w:val="00063DA1"/>
    <w:rsid w:val="00063DA3"/>
    <w:rsid w:val="0006452C"/>
    <w:rsid w:val="000649CB"/>
    <w:rsid w:val="00064C05"/>
    <w:rsid w:val="0006523A"/>
    <w:rsid w:val="000659CB"/>
    <w:rsid w:val="00065BBC"/>
    <w:rsid w:val="00065FEF"/>
    <w:rsid w:val="0006605B"/>
    <w:rsid w:val="0006605C"/>
    <w:rsid w:val="00066270"/>
    <w:rsid w:val="0006635D"/>
    <w:rsid w:val="000669F9"/>
    <w:rsid w:val="000671FD"/>
    <w:rsid w:val="000675A8"/>
    <w:rsid w:val="000675B2"/>
    <w:rsid w:val="000677B4"/>
    <w:rsid w:val="00067936"/>
    <w:rsid w:val="0007012C"/>
    <w:rsid w:val="000705A6"/>
    <w:rsid w:val="000707AB"/>
    <w:rsid w:val="00070A07"/>
    <w:rsid w:val="00070E01"/>
    <w:rsid w:val="00070F35"/>
    <w:rsid w:val="00071174"/>
    <w:rsid w:val="00071A51"/>
    <w:rsid w:val="00071B2C"/>
    <w:rsid w:val="00071C6B"/>
    <w:rsid w:val="00071D60"/>
    <w:rsid w:val="000721B2"/>
    <w:rsid w:val="000721C8"/>
    <w:rsid w:val="000725E6"/>
    <w:rsid w:val="0007260B"/>
    <w:rsid w:val="00072626"/>
    <w:rsid w:val="0007279C"/>
    <w:rsid w:val="00072ACA"/>
    <w:rsid w:val="00072C4B"/>
    <w:rsid w:val="00072F48"/>
    <w:rsid w:val="000736E4"/>
    <w:rsid w:val="000739D0"/>
    <w:rsid w:val="00073C98"/>
    <w:rsid w:val="00073EAE"/>
    <w:rsid w:val="00074170"/>
    <w:rsid w:val="000745F7"/>
    <w:rsid w:val="000747F5"/>
    <w:rsid w:val="000751C6"/>
    <w:rsid w:val="00075ADF"/>
    <w:rsid w:val="00075B1B"/>
    <w:rsid w:val="00075BD5"/>
    <w:rsid w:val="00075FC0"/>
    <w:rsid w:val="00076456"/>
    <w:rsid w:val="000764D6"/>
    <w:rsid w:val="00077025"/>
    <w:rsid w:val="000771F7"/>
    <w:rsid w:val="0007770C"/>
    <w:rsid w:val="00077835"/>
    <w:rsid w:val="00080072"/>
    <w:rsid w:val="00080157"/>
    <w:rsid w:val="0008028A"/>
    <w:rsid w:val="000804AF"/>
    <w:rsid w:val="00080555"/>
    <w:rsid w:val="00080F58"/>
    <w:rsid w:val="000810CD"/>
    <w:rsid w:val="00081B76"/>
    <w:rsid w:val="00081E5E"/>
    <w:rsid w:val="00081F47"/>
    <w:rsid w:val="0008258E"/>
    <w:rsid w:val="00082AFC"/>
    <w:rsid w:val="00082C0D"/>
    <w:rsid w:val="00083480"/>
    <w:rsid w:val="00083CA7"/>
    <w:rsid w:val="00083DCD"/>
    <w:rsid w:val="000840BC"/>
    <w:rsid w:val="0008431D"/>
    <w:rsid w:val="00084F4C"/>
    <w:rsid w:val="000857A3"/>
    <w:rsid w:val="00085A38"/>
    <w:rsid w:val="00085A56"/>
    <w:rsid w:val="00085C0E"/>
    <w:rsid w:val="00085CC2"/>
    <w:rsid w:val="00085D0D"/>
    <w:rsid w:val="00085E30"/>
    <w:rsid w:val="0008619B"/>
    <w:rsid w:val="00086738"/>
    <w:rsid w:val="000867B7"/>
    <w:rsid w:val="000867F4"/>
    <w:rsid w:val="0008689B"/>
    <w:rsid w:val="00086978"/>
    <w:rsid w:val="0008700C"/>
    <w:rsid w:val="00087164"/>
    <w:rsid w:val="00087460"/>
    <w:rsid w:val="00087ABF"/>
    <w:rsid w:val="00087F54"/>
    <w:rsid w:val="00090858"/>
    <w:rsid w:val="00090861"/>
    <w:rsid w:val="00090AE4"/>
    <w:rsid w:val="000911E9"/>
    <w:rsid w:val="00091291"/>
    <w:rsid w:val="000912E2"/>
    <w:rsid w:val="000919A0"/>
    <w:rsid w:val="00092747"/>
    <w:rsid w:val="000928C2"/>
    <w:rsid w:val="00092C71"/>
    <w:rsid w:val="00092D59"/>
    <w:rsid w:val="00093130"/>
    <w:rsid w:val="000932F4"/>
    <w:rsid w:val="0009342E"/>
    <w:rsid w:val="00093628"/>
    <w:rsid w:val="00093F2D"/>
    <w:rsid w:val="00093FE6"/>
    <w:rsid w:val="000940AD"/>
    <w:rsid w:val="00094159"/>
    <w:rsid w:val="00094256"/>
    <w:rsid w:val="000945DE"/>
    <w:rsid w:val="00094832"/>
    <w:rsid w:val="00094B35"/>
    <w:rsid w:val="00094BFE"/>
    <w:rsid w:val="00094F97"/>
    <w:rsid w:val="000951B4"/>
    <w:rsid w:val="000953C1"/>
    <w:rsid w:val="0009572C"/>
    <w:rsid w:val="0009577A"/>
    <w:rsid w:val="00095921"/>
    <w:rsid w:val="000959AA"/>
    <w:rsid w:val="00095AFB"/>
    <w:rsid w:val="00096704"/>
    <w:rsid w:val="00096B31"/>
    <w:rsid w:val="00096BDA"/>
    <w:rsid w:val="0009753C"/>
    <w:rsid w:val="000976D5"/>
    <w:rsid w:val="000978BF"/>
    <w:rsid w:val="00097CC6"/>
    <w:rsid w:val="000A02C3"/>
    <w:rsid w:val="000A0569"/>
    <w:rsid w:val="000A0A04"/>
    <w:rsid w:val="000A0A67"/>
    <w:rsid w:val="000A0F89"/>
    <w:rsid w:val="000A1633"/>
    <w:rsid w:val="000A18FA"/>
    <w:rsid w:val="000A1AED"/>
    <w:rsid w:val="000A1D35"/>
    <w:rsid w:val="000A1F17"/>
    <w:rsid w:val="000A1F9F"/>
    <w:rsid w:val="000A2393"/>
    <w:rsid w:val="000A24C2"/>
    <w:rsid w:val="000A2697"/>
    <w:rsid w:val="000A27B2"/>
    <w:rsid w:val="000A298C"/>
    <w:rsid w:val="000A2CA4"/>
    <w:rsid w:val="000A2FD9"/>
    <w:rsid w:val="000A38B9"/>
    <w:rsid w:val="000A3A0A"/>
    <w:rsid w:val="000A3DBC"/>
    <w:rsid w:val="000A453B"/>
    <w:rsid w:val="000A4728"/>
    <w:rsid w:val="000A4D2B"/>
    <w:rsid w:val="000A501F"/>
    <w:rsid w:val="000A5028"/>
    <w:rsid w:val="000A54C7"/>
    <w:rsid w:val="000A5684"/>
    <w:rsid w:val="000A593C"/>
    <w:rsid w:val="000A596B"/>
    <w:rsid w:val="000A623A"/>
    <w:rsid w:val="000A627D"/>
    <w:rsid w:val="000A62A5"/>
    <w:rsid w:val="000A6462"/>
    <w:rsid w:val="000A6828"/>
    <w:rsid w:val="000A693C"/>
    <w:rsid w:val="000A6C5B"/>
    <w:rsid w:val="000A6CE8"/>
    <w:rsid w:val="000A6D51"/>
    <w:rsid w:val="000A6EBE"/>
    <w:rsid w:val="000A72F6"/>
    <w:rsid w:val="000A735B"/>
    <w:rsid w:val="000A742F"/>
    <w:rsid w:val="000A7F80"/>
    <w:rsid w:val="000B065E"/>
    <w:rsid w:val="000B095B"/>
    <w:rsid w:val="000B0BEB"/>
    <w:rsid w:val="000B0C5F"/>
    <w:rsid w:val="000B10A1"/>
    <w:rsid w:val="000B11F2"/>
    <w:rsid w:val="000B1B53"/>
    <w:rsid w:val="000B1D6C"/>
    <w:rsid w:val="000B1E30"/>
    <w:rsid w:val="000B29E4"/>
    <w:rsid w:val="000B2C06"/>
    <w:rsid w:val="000B3939"/>
    <w:rsid w:val="000B3B7A"/>
    <w:rsid w:val="000B4256"/>
    <w:rsid w:val="000B4384"/>
    <w:rsid w:val="000B4596"/>
    <w:rsid w:val="000B46DA"/>
    <w:rsid w:val="000B4AF3"/>
    <w:rsid w:val="000B4EE4"/>
    <w:rsid w:val="000B532E"/>
    <w:rsid w:val="000B558E"/>
    <w:rsid w:val="000B5638"/>
    <w:rsid w:val="000B6105"/>
    <w:rsid w:val="000B6120"/>
    <w:rsid w:val="000B6139"/>
    <w:rsid w:val="000B61D8"/>
    <w:rsid w:val="000B6866"/>
    <w:rsid w:val="000B6995"/>
    <w:rsid w:val="000B6C77"/>
    <w:rsid w:val="000B6D2D"/>
    <w:rsid w:val="000B6F1F"/>
    <w:rsid w:val="000B7183"/>
    <w:rsid w:val="000B743C"/>
    <w:rsid w:val="000B7495"/>
    <w:rsid w:val="000B77FC"/>
    <w:rsid w:val="000C0032"/>
    <w:rsid w:val="000C02E2"/>
    <w:rsid w:val="000C0C03"/>
    <w:rsid w:val="000C0C3C"/>
    <w:rsid w:val="000C0CB9"/>
    <w:rsid w:val="000C0DB2"/>
    <w:rsid w:val="000C0E6F"/>
    <w:rsid w:val="000C1195"/>
    <w:rsid w:val="000C1264"/>
    <w:rsid w:val="000C171C"/>
    <w:rsid w:val="000C1E8F"/>
    <w:rsid w:val="000C21A0"/>
    <w:rsid w:val="000C2250"/>
    <w:rsid w:val="000C2730"/>
    <w:rsid w:val="000C2940"/>
    <w:rsid w:val="000C2B12"/>
    <w:rsid w:val="000C2F14"/>
    <w:rsid w:val="000C33F3"/>
    <w:rsid w:val="000C3C99"/>
    <w:rsid w:val="000C3E9C"/>
    <w:rsid w:val="000C3FD4"/>
    <w:rsid w:val="000C4129"/>
    <w:rsid w:val="000C4194"/>
    <w:rsid w:val="000C4217"/>
    <w:rsid w:val="000C42D1"/>
    <w:rsid w:val="000C4996"/>
    <w:rsid w:val="000C4B4E"/>
    <w:rsid w:val="000C4DA0"/>
    <w:rsid w:val="000C4F88"/>
    <w:rsid w:val="000C515C"/>
    <w:rsid w:val="000C531F"/>
    <w:rsid w:val="000C544D"/>
    <w:rsid w:val="000C54AF"/>
    <w:rsid w:val="000C562E"/>
    <w:rsid w:val="000C578A"/>
    <w:rsid w:val="000C5BFA"/>
    <w:rsid w:val="000C5F70"/>
    <w:rsid w:val="000C60D4"/>
    <w:rsid w:val="000C6C0D"/>
    <w:rsid w:val="000C71FE"/>
    <w:rsid w:val="000C7226"/>
    <w:rsid w:val="000C7239"/>
    <w:rsid w:val="000C736D"/>
    <w:rsid w:val="000D025C"/>
    <w:rsid w:val="000D05A0"/>
    <w:rsid w:val="000D093E"/>
    <w:rsid w:val="000D0DB6"/>
    <w:rsid w:val="000D0DD1"/>
    <w:rsid w:val="000D0FCC"/>
    <w:rsid w:val="000D12DE"/>
    <w:rsid w:val="000D1426"/>
    <w:rsid w:val="000D14AA"/>
    <w:rsid w:val="000D237E"/>
    <w:rsid w:val="000D2404"/>
    <w:rsid w:val="000D257F"/>
    <w:rsid w:val="000D2616"/>
    <w:rsid w:val="000D296B"/>
    <w:rsid w:val="000D29B7"/>
    <w:rsid w:val="000D2C92"/>
    <w:rsid w:val="000D3161"/>
    <w:rsid w:val="000D319B"/>
    <w:rsid w:val="000D3244"/>
    <w:rsid w:val="000D370D"/>
    <w:rsid w:val="000D3792"/>
    <w:rsid w:val="000D3B4F"/>
    <w:rsid w:val="000D3F09"/>
    <w:rsid w:val="000D43CB"/>
    <w:rsid w:val="000D4699"/>
    <w:rsid w:val="000D4998"/>
    <w:rsid w:val="000D4A07"/>
    <w:rsid w:val="000D4D1A"/>
    <w:rsid w:val="000D4DBC"/>
    <w:rsid w:val="000D5194"/>
    <w:rsid w:val="000D5826"/>
    <w:rsid w:val="000D5987"/>
    <w:rsid w:val="000D5D0E"/>
    <w:rsid w:val="000D5D0F"/>
    <w:rsid w:val="000D5F3F"/>
    <w:rsid w:val="000D5FAD"/>
    <w:rsid w:val="000D60B3"/>
    <w:rsid w:val="000D6804"/>
    <w:rsid w:val="000D6F33"/>
    <w:rsid w:val="000D771C"/>
    <w:rsid w:val="000D785D"/>
    <w:rsid w:val="000D7D90"/>
    <w:rsid w:val="000D7E4F"/>
    <w:rsid w:val="000D7F01"/>
    <w:rsid w:val="000D7F8F"/>
    <w:rsid w:val="000E0B82"/>
    <w:rsid w:val="000E0C63"/>
    <w:rsid w:val="000E1484"/>
    <w:rsid w:val="000E157A"/>
    <w:rsid w:val="000E16CD"/>
    <w:rsid w:val="000E228F"/>
    <w:rsid w:val="000E22F3"/>
    <w:rsid w:val="000E24B5"/>
    <w:rsid w:val="000E2CA8"/>
    <w:rsid w:val="000E31AA"/>
    <w:rsid w:val="000E35AB"/>
    <w:rsid w:val="000E3708"/>
    <w:rsid w:val="000E3B14"/>
    <w:rsid w:val="000E3D45"/>
    <w:rsid w:val="000E3FD0"/>
    <w:rsid w:val="000E3FFE"/>
    <w:rsid w:val="000E452A"/>
    <w:rsid w:val="000E461F"/>
    <w:rsid w:val="000E46D5"/>
    <w:rsid w:val="000E485B"/>
    <w:rsid w:val="000E4ADC"/>
    <w:rsid w:val="000E56A6"/>
    <w:rsid w:val="000E573C"/>
    <w:rsid w:val="000E5832"/>
    <w:rsid w:val="000E5A25"/>
    <w:rsid w:val="000E5BFE"/>
    <w:rsid w:val="000E5C00"/>
    <w:rsid w:val="000E5D2D"/>
    <w:rsid w:val="000E5D40"/>
    <w:rsid w:val="000E65AE"/>
    <w:rsid w:val="000E67E8"/>
    <w:rsid w:val="000E6B43"/>
    <w:rsid w:val="000E6C07"/>
    <w:rsid w:val="000E6C49"/>
    <w:rsid w:val="000E6C67"/>
    <w:rsid w:val="000E70F4"/>
    <w:rsid w:val="000E73BC"/>
    <w:rsid w:val="000E74C4"/>
    <w:rsid w:val="000E7B73"/>
    <w:rsid w:val="000E7C20"/>
    <w:rsid w:val="000E7F73"/>
    <w:rsid w:val="000F01BB"/>
    <w:rsid w:val="000F095D"/>
    <w:rsid w:val="000F0E3E"/>
    <w:rsid w:val="000F0F7B"/>
    <w:rsid w:val="000F11E8"/>
    <w:rsid w:val="000F13A2"/>
    <w:rsid w:val="000F16DA"/>
    <w:rsid w:val="000F1ABC"/>
    <w:rsid w:val="000F1C53"/>
    <w:rsid w:val="000F1D25"/>
    <w:rsid w:val="000F2035"/>
    <w:rsid w:val="000F2376"/>
    <w:rsid w:val="000F255F"/>
    <w:rsid w:val="000F27E4"/>
    <w:rsid w:val="000F27F0"/>
    <w:rsid w:val="000F2AEE"/>
    <w:rsid w:val="000F2E9A"/>
    <w:rsid w:val="000F37CA"/>
    <w:rsid w:val="000F3A39"/>
    <w:rsid w:val="000F4244"/>
    <w:rsid w:val="000F4A8D"/>
    <w:rsid w:val="000F5315"/>
    <w:rsid w:val="000F59F0"/>
    <w:rsid w:val="000F5AB1"/>
    <w:rsid w:val="000F5D56"/>
    <w:rsid w:val="000F5D5C"/>
    <w:rsid w:val="000F5F46"/>
    <w:rsid w:val="000F645A"/>
    <w:rsid w:val="000F67A7"/>
    <w:rsid w:val="00100193"/>
    <w:rsid w:val="001001DF"/>
    <w:rsid w:val="001002B0"/>
    <w:rsid w:val="00100332"/>
    <w:rsid w:val="00100748"/>
    <w:rsid w:val="001007BE"/>
    <w:rsid w:val="001009F4"/>
    <w:rsid w:val="00101504"/>
    <w:rsid w:val="0010152A"/>
    <w:rsid w:val="00101B01"/>
    <w:rsid w:val="00101B98"/>
    <w:rsid w:val="00101E07"/>
    <w:rsid w:val="001021E6"/>
    <w:rsid w:val="00102449"/>
    <w:rsid w:val="00102D9F"/>
    <w:rsid w:val="00102FA5"/>
    <w:rsid w:val="0010309B"/>
    <w:rsid w:val="00103396"/>
    <w:rsid w:val="00103E5F"/>
    <w:rsid w:val="00103E84"/>
    <w:rsid w:val="001045B3"/>
    <w:rsid w:val="00104742"/>
    <w:rsid w:val="00104C16"/>
    <w:rsid w:val="00104C19"/>
    <w:rsid w:val="00104C8B"/>
    <w:rsid w:val="00104D2E"/>
    <w:rsid w:val="00104E08"/>
    <w:rsid w:val="00105116"/>
    <w:rsid w:val="00105512"/>
    <w:rsid w:val="001056CA"/>
    <w:rsid w:val="001057C4"/>
    <w:rsid w:val="001057E4"/>
    <w:rsid w:val="00105F04"/>
    <w:rsid w:val="00106833"/>
    <w:rsid w:val="001068B3"/>
    <w:rsid w:val="00106D96"/>
    <w:rsid w:val="00106DED"/>
    <w:rsid w:val="0010706E"/>
    <w:rsid w:val="001071D8"/>
    <w:rsid w:val="00107309"/>
    <w:rsid w:val="0010782B"/>
    <w:rsid w:val="0010792B"/>
    <w:rsid w:val="001103CD"/>
    <w:rsid w:val="00110809"/>
    <w:rsid w:val="00110828"/>
    <w:rsid w:val="0011093C"/>
    <w:rsid w:val="00110A81"/>
    <w:rsid w:val="00110F4B"/>
    <w:rsid w:val="0011148C"/>
    <w:rsid w:val="00111F76"/>
    <w:rsid w:val="00111FB6"/>
    <w:rsid w:val="00112993"/>
    <w:rsid w:val="00112B08"/>
    <w:rsid w:val="00112EB8"/>
    <w:rsid w:val="00112F29"/>
    <w:rsid w:val="00113106"/>
    <w:rsid w:val="00113165"/>
    <w:rsid w:val="001135B0"/>
    <w:rsid w:val="0011365F"/>
    <w:rsid w:val="00113780"/>
    <w:rsid w:val="0011388D"/>
    <w:rsid w:val="00113CB3"/>
    <w:rsid w:val="00113EAA"/>
    <w:rsid w:val="00114752"/>
    <w:rsid w:val="0011515B"/>
    <w:rsid w:val="001151C6"/>
    <w:rsid w:val="001154B9"/>
    <w:rsid w:val="0011552B"/>
    <w:rsid w:val="001155C6"/>
    <w:rsid w:val="001155CB"/>
    <w:rsid w:val="0011564D"/>
    <w:rsid w:val="001159B7"/>
    <w:rsid w:val="00115DF6"/>
    <w:rsid w:val="00116242"/>
    <w:rsid w:val="001162A2"/>
    <w:rsid w:val="00116491"/>
    <w:rsid w:val="0011676E"/>
    <w:rsid w:val="001167B0"/>
    <w:rsid w:val="00116BD7"/>
    <w:rsid w:val="00117028"/>
    <w:rsid w:val="0011703F"/>
    <w:rsid w:val="001176F1"/>
    <w:rsid w:val="00117808"/>
    <w:rsid w:val="0012030E"/>
    <w:rsid w:val="0012039B"/>
    <w:rsid w:val="00120739"/>
    <w:rsid w:val="00120752"/>
    <w:rsid w:val="00120EC2"/>
    <w:rsid w:val="00120F89"/>
    <w:rsid w:val="001210EF"/>
    <w:rsid w:val="0012133D"/>
    <w:rsid w:val="00121685"/>
    <w:rsid w:val="001216A0"/>
    <w:rsid w:val="001216BB"/>
    <w:rsid w:val="00121CE6"/>
    <w:rsid w:val="00121D5C"/>
    <w:rsid w:val="0012255A"/>
    <w:rsid w:val="001227BE"/>
    <w:rsid w:val="00122835"/>
    <w:rsid w:val="001235A0"/>
    <w:rsid w:val="00123904"/>
    <w:rsid w:val="001239E4"/>
    <w:rsid w:val="00123AAA"/>
    <w:rsid w:val="00123C2F"/>
    <w:rsid w:val="00123C86"/>
    <w:rsid w:val="00123FD2"/>
    <w:rsid w:val="0012421D"/>
    <w:rsid w:val="00124330"/>
    <w:rsid w:val="001249EB"/>
    <w:rsid w:val="00124A1E"/>
    <w:rsid w:val="00124B1E"/>
    <w:rsid w:val="00124DCA"/>
    <w:rsid w:val="0012503F"/>
    <w:rsid w:val="00125372"/>
    <w:rsid w:val="0012549D"/>
    <w:rsid w:val="0012565E"/>
    <w:rsid w:val="00125963"/>
    <w:rsid w:val="00125C3D"/>
    <w:rsid w:val="00125C53"/>
    <w:rsid w:val="00125DC0"/>
    <w:rsid w:val="00125DFA"/>
    <w:rsid w:val="00125FB3"/>
    <w:rsid w:val="001260E1"/>
    <w:rsid w:val="00126105"/>
    <w:rsid w:val="0012633D"/>
    <w:rsid w:val="001263C1"/>
    <w:rsid w:val="00126838"/>
    <w:rsid w:val="0012689D"/>
    <w:rsid w:val="0012693D"/>
    <w:rsid w:val="00126953"/>
    <w:rsid w:val="00126A53"/>
    <w:rsid w:val="00126EC7"/>
    <w:rsid w:val="00126F82"/>
    <w:rsid w:val="001273E7"/>
    <w:rsid w:val="00127AB1"/>
    <w:rsid w:val="00127B47"/>
    <w:rsid w:val="00127D8F"/>
    <w:rsid w:val="00127E9A"/>
    <w:rsid w:val="0013035D"/>
    <w:rsid w:val="001305C3"/>
    <w:rsid w:val="00130860"/>
    <w:rsid w:val="00130C67"/>
    <w:rsid w:val="00130D3B"/>
    <w:rsid w:val="001311B1"/>
    <w:rsid w:val="00131688"/>
    <w:rsid w:val="0013172B"/>
    <w:rsid w:val="001319A0"/>
    <w:rsid w:val="00131BD0"/>
    <w:rsid w:val="00131FC5"/>
    <w:rsid w:val="00132125"/>
    <w:rsid w:val="00132433"/>
    <w:rsid w:val="00132754"/>
    <w:rsid w:val="00132A08"/>
    <w:rsid w:val="00132B8A"/>
    <w:rsid w:val="00132DAE"/>
    <w:rsid w:val="00132F4B"/>
    <w:rsid w:val="00133433"/>
    <w:rsid w:val="00133706"/>
    <w:rsid w:val="0013380A"/>
    <w:rsid w:val="00133A91"/>
    <w:rsid w:val="00134470"/>
    <w:rsid w:val="001345DD"/>
    <w:rsid w:val="00134A81"/>
    <w:rsid w:val="00134B53"/>
    <w:rsid w:val="00134F65"/>
    <w:rsid w:val="00135061"/>
    <w:rsid w:val="00135120"/>
    <w:rsid w:val="001355A4"/>
    <w:rsid w:val="00135A78"/>
    <w:rsid w:val="00136355"/>
    <w:rsid w:val="00136890"/>
    <w:rsid w:val="00136932"/>
    <w:rsid w:val="00136C2C"/>
    <w:rsid w:val="00136F74"/>
    <w:rsid w:val="00136FF0"/>
    <w:rsid w:val="00136FF6"/>
    <w:rsid w:val="001370BE"/>
    <w:rsid w:val="00137198"/>
    <w:rsid w:val="0013720E"/>
    <w:rsid w:val="00137554"/>
    <w:rsid w:val="0013781B"/>
    <w:rsid w:val="00137B95"/>
    <w:rsid w:val="00137DCF"/>
    <w:rsid w:val="00137E8A"/>
    <w:rsid w:val="00137FD2"/>
    <w:rsid w:val="0014016D"/>
    <w:rsid w:val="001402E8"/>
    <w:rsid w:val="00140858"/>
    <w:rsid w:val="001413B6"/>
    <w:rsid w:val="00141480"/>
    <w:rsid w:val="00141516"/>
    <w:rsid w:val="00141879"/>
    <w:rsid w:val="001418A5"/>
    <w:rsid w:val="00141921"/>
    <w:rsid w:val="0014192A"/>
    <w:rsid w:val="00141C5E"/>
    <w:rsid w:val="00141CBC"/>
    <w:rsid w:val="00141D28"/>
    <w:rsid w:val="00141DA6"/>
    <w:rsid w:val="00142076"/>
    <w:rsid w:val="00142119"/>
    <w:rsid w:val="00142327"/>
    <w:rsid w:val="00142344"/>
    <w:rsid w:val="00142B27"/>
    <w:rsid w:val="00142DCE"/>
    <w:rsid w:val="001431AB"/>
    <w:rsid w:val="001431FB"/>
    <w:rsid w:val="0014325B"/>
    <w:rsid w:val="001438BB"/>
    <w:rsid w:val="00143942"/>
    <w:rsid w:val="0014399D"/>
    <w:rsid w:val="0014460B"/>
    <w:rsid w:val="00144B81"/>
    <w:rsid w:val="001451D3"/>
    <w:rsid w:val="0014638A"/>
    <w:rsid w:val="0014655B"/>
    <w:rsid w:val="00146A67"/>
    <w:rsid w:val="00146B59"/>
    <w:rsid w:val="00146B84"/>
    <w:rsid w:val="00146EE8"/>
    <w:rsid w:val="00147174"/>
    <w:rsid w:val="00147287"/>
    <w:rsid w:val="00147D09"/>
    <w:rsid w:val="001506CA"/>
    <w:rsid w:val="0015070C"/>
    <w:rsid w:val="00150E34"/>
    <w:rsid w:val="00150E9A"/>
    <w:rsid w:val="00151918"/>
    <w:rsid w:val="00151BB0"/>
    <w:rsid w:val="00151D0B"/>
    <w:rsid w:val="001525C9"/>
    <w:rsid w:val="001526CC"/>
    <w:rsid w:val="00153108"/>
    <w:rsid w:val="00153261"/>
    <w:rsid w:val="00153361"/>
    <w:rsid w:val="0015374D"/>
    <w:rsid w:val="00153B1B"/>
    <w:rsid w:val="00153C67"/>
    <w:rsid w:val="00153D2C"/>
    <w:rsid w:val="00153E51"/>
    <w:rsid w:val="00154129"/>
    <w:rsid w:val="0015412B"/>
    <w:rsid w:val="0015449D"/>
    <w:rsid w:val="00154667"/>
    <w:rsid w:val="00154A87"/>
    <w:rsid w:val="00154C64"/>
    <w:rsid w:val="00154D08"/>
    <w:rsid w:val="00154E8C"/>
    <w:rsid w:val="001552C2"/>
    <w:rsid w:val="001553A5"/>
    <w:rsid w:val="00155BE2"/>
    <w:rsid w:val="00155FA3"/>
    <w:rsid w:val="001560D7"/>
    <w:rsid w:val="001564D7"/>
    <w:rsid w:val="00156531"/>
    <w:rsid w:val="0015668B"/>
    <w:rsid w:val="00156913"/>
    <w:rsid w:val="00156A37"/>
    <w:rsid w:val="00156AF2"/>
    <w:rsid w:val="00156EFE"/>
    <w:rsid w:val="00157050"/>
    <w:rsid w:val="00157915"/>
    <w:rsid w:val="00157A9D"/>
    <w:rsid w:val="00157BCE"/>
    <w:rsid w:val="00157EE8"/>
    <w:rsid w:val="00157FA0"/>
    <w:rsid w:val="00160267"/>
    <w:rsid w:val="00160806"/>
    <w:rsid w:val="0016080E"/>
    <w:rsid w:val="0016132B"/>
    <w:rsid w:val="0016142C"/>
    <w:rsid w:val="00161B7B"/>
    <w:rsid w:val="00161FB0"/>
    <w:rsid w:val="001624EF"/>
    <w:rsid w:val="00162596"/>
    <w:rsid w:val="00162F56"/>
    <w:rsid w:val="001630A2"/>
    <w:rsid w:val="00163517"/>
    <w:rsid w:val="00163663"/>
    <w:rsid w:val="001637FD"/>
    <w:rsid w:val="00163927"/>
    <w:rsid w:val="00163C88"/>
    <w:rsid w:val="00163D62"/>
    <w:rsid w:val="00163D87"/>
    <w:rsid w:val="0016440E"/>
    <w:rsid w:val="0016476F"/>
    <w:rsid w:val="00164BA6"/>
    <w:rsid w:val="0016512F"/>
    <w:rsid w:val="00165275"/>
    <w:rsid w:val="00165279"/>
    <w:rsid w:val="00165423"/>
    <w:rsid w:val="001655C2"/>
    <w:rsid w:val="001658CA"/>
    <w:rsid w:val="00165A8F"/>
    <w:rsid w:val="00165AF8"/>
    <w:rsid w:val="00165D16"/>
    <w:rsid w:val="001661CE"/>
    <w:rsid w:val="001664A0"/>
    <w:rsid w:val="001664D2"/>
    <w:rsid w:val="00166F52"/>
    <w:rsid w:val="00166FAE"/>
    <w:rsid w:val="001670FA"/>
    <w:rsid w:val="001708BE"/>
    <w:rsid w:val="00170E16"/>
    <w:rsid w:val="00171388"/>
    <w:rsid w:val="00171527"/>
    <w:rsid w:val="001717B0"/>
    <w:rsid w:val="00171814"/>
    <w:rsid w:val="001718EE"/>
    <w:rsid w:val="00171A78"/>
    <w:rsid w:val="00171A98"/>
    <w:rsid w:val="00171EAB"/>
    <w:rsid w:val="001723F7"/>
    <w:rsid w:val="00172543"/>
    <w:rsid w:val="0017280D"/>
    <w:rsid w:val="001735C0"/>
    <w:rsid w:val="00173773"/>
    <w:rsid w:val="00173B7F"/>
    <w:rsid w:val="00173CDA"/>
    <w:rsid w:val="00173E4F"/>
    <w:rsid w:val="00175452"/>
    <w:rsid w:val="001756AB"/>
    <w:rsid w:val="001759FE"/>
    <w:rsid w:val="00175B8D"/>
    <w:rsid w:val="00175BEC"/>
    <w:rsid w:val="00175DB2"/>
    <w:rsid w:val="00175DC2"/>
    <w:rsid w:val="0017605F"/>
    <w:rsid w:val="00176442"/>
    <w:rsid w:val="0017670F"/>
    <w:rsid w:val="0017683F"/>
    <w:rsid w:val="00176C51"/>
    <w:rsid w:val="00176EA9"/>
    <w:rsid w:val="0017736B"/>
    <w:rsid w:val="00177391"/>
    <w:rsid w:val="00177A36"/>
    <w:rsid w:val="00177D4B"/>
    <w:rsid w:val="00180651"/>
    <w:rsid w:val="0018071C"/>
    <w:rsid w:val="00180A0E"/>
    <w:rsid w:val="00180BBE"/>
    <w:rsid w:val="00181095"/>
    <w:rsid w:val="00181555"/>
    <w:rsid w:val="00181907"/>
    <w:rsid w:val="00181CB4"/>
    <w:rsid w:val="00181D19"/>
    <w:rsid w:val="00181EA3"/>
    <w:rsid w:val="001823CC"/>
    <w:rsid w:val="00182818"/>
    <w:rsid w:val="0018287A"/>
    <w:rsid w:val="00182C69"/>
    <w:rsid w:val="00182CEB"/>
    <w:rsid w:val="001833A4"/>
    <w:rsid w:val="00183A72"/>
    <w:rsid w:val="00183C6D"/>
    <w:rsid w:val="00183D28"/>
    <w:rsid w:val="00183D34"/>
    <w:rsid w:val="00183FD7"/>
    <w:rsid w:val="001841AA"/>
    <w:rsid w:val="00184377"/>
    <w:rsid w:val="00184ED8"/>
    <w:rsid w:val="00185177"/>
    <w:rsid w:val="00185605"/>
    <w:rsid w:val="001859ED"/>
    <w:rsid w:val="00185CBA"/>
    <w:rsid w:val="00185DFE"/>
    <w:rsid w:val="00185F57"/>
    <w:rsid w:val="001863B2"/>
    <w:rsid w:val="0018686B"/>
    <w:rsid w:val="00186CBE"/>
    <w:rsid w:val="00187150"/>
    <w:rsid w:val="0018779B"/>
    <w:rsid w:val="001879A9"/>
    <w:rsid w:val="00187CFB"/>
    <w:rsid w:val="00190155"/>
    <w:rsid w:val="0019037F"/>
    <w:rsid w:val="001906E3"/>
    <w:rsid w:val="001909F0"/>
    <w:rsid w:val="00190AC1"/>
    <w:rsid w:val="00190D96"/>
    <w:rsid w:val="00190E09"/>
    <w:rsid w:val="00190EA1"/>
    <w:rsid w:val="00190FDE"/>
    <w:rsid w:val="0019137D"/>
    <w:rsid w:val="00191449"/>
    <w:rsid w:val="00191526"/>
    <w:rsid w:val="001917B4"/>
    <w:rsid w:val="0019233F"/>
    <w:rsid w:val="001923C6"/>
    <w:rsid w:val="00192558"/>
    <w:rsid w:val="00192785"/>
    <w:rsid w:val="00192D46"/>
    <w:rsid w:val="001930FE"/>
    <w:rsid w:val="0019343D"/>
    <w:rsid w:val="001939AE"/>
    <w:rsid w:val="00193C01"/>
    <w:rsid w:val="00193C02"/>
    <w:rsid w:val="0019422B"/>
    <w:rsid w:val="00194590"/>
    <w:rsid w:val="001945AC"/>
    <w:rsid w:val="00194710"/>
    <w:rsid w:val="001948E8"/>
    <w:rsid w:val="00194952"/>
    <w:rsid w:val="00194C64"/>
    <w:rsid w:val="00194D2A"/>
    <w:rsid w:val="00194F2E"/>
    <w:rsid w:val="001956FA"/>
    <w:rsid w:val="00195746"/>
    <w:rsid w:val="0019599B"/>
    <w:rsid w:val="00195AA4"/>
    <w:rsid w:val="00195D36"/>
    <w:rsid w:val="00196596"/>
    <w:rsid w:val="0019662D"/>
    <w:rsid w:val="00196B6D"/>
    <w:rsid w:val="00196D10"/>
    <w:rsid w:val="00196FD5"/>
    <w:rsid w:val="00197109"/>
    <w:rsid w:val="0019728D"/>
    <w:rsid w:val="00197EE1"/>
    <w:rsid w:val="001A02D1"/>
    <w:rsid w:val="001A0ADC"/>
    <w:rsid w:val="001A0E66"/>
    <w:rsid w:val="001A1246"/>
    <w:rsid w:val="001A15BA"/>
    <w:rsid w:val="001A1836"/>
    <w:rsid w:val="001A1E47"/>
    <w:rsid w:val="001A22B1"/>
    <w:rsid w:val="001A2396"/>
    <w:rsid w:val="001A290B"/>
    <w:rsid w:val="001A2A68"/>
    <w:rsid w:val="001A314E"/>
    <w:rsid w:val="001A351D"/>
    <w:rsid w:val="001A3890"/>
    <w:rsid w:val="001A3D69"/>
    <w:rsid w:val="001A3F16"/>
    <w:rsid w:val="001A4325"/>
    <w:rsid w:val="001A4565"/>
    <w:rsid w:val="001A4D0A"/>
    <w:rsid w:val="001A5114"/>
    <w:rsid w:val="001A51DB"/>
    <w:rsid w:val="001A53DB"/>
    <w:rsid w:val="001A53E5"/>
    <w:rsid w:val="001A54FF"/>
    <w:rsid w:val="001A5718"/>
    <w:rsid w:val="001A593C"/>
    <w:rsid w:val="001A599E"/>
    <w:rsid w:val="001A5A67"/>
    <w:rsid w:val="001A5F18"/>
    <w:rsid w:val="001A5FFF"/>
    <w:rsid w:val="001A622E"/>
    <w:rsid w:val="001A6F00"/>
    <w:rsid w:val="001A6FD1"/>
    <w:rsid w:val="001A7045"/>
    <w:rsid w:val="001A76AC"/>
    <w:rsid w:val="001A7811"/>
    <w:rsid w:val="001A7976"/>
    <w:rsid w:val="001A7D35"/>
    <w:rsid w:val="001A7E07"/>
    <w:rsid w:val="001A7E95"/>
    <w:rsid w:val="001A7F6D"/>
    <w:rsid w:val="001B048E"/>
    <w:rsid w:val="001B0969"/>
    <w:rsid w:val="001B0B7E"/>
    <w:rsid w:val="001B1001"/>
    <w:rsid w:val="001B15A0"/>
    <w:rsid w:val="001B1C0D"/>
    <w:rsid w:val="001B1D63"/>
    <w:rsid w:val="001B1EB9"/>
    <w:rsid w:val="001B2418"/>
    <w:rsid w:val="001B2551"/>
    <w:rsid w:val="001B288F"/>
    <w:rsid w:val="001B2D25"/>
    <w:rsid w:val="001B2E3D"/>
    <w:rsid w:val="001B34AA"/>
    <w:rsid w:val="001B3693"/>
    <w:rsid w:val="001B3B4D"/>
    <w:rsid w:val="001B3EA1"/>
    <w:rsid w:val="001B3F48"/>
    <w:rsid w:val="001B40EA"/>
    <w:rsid w:val="001B4CD6"/>
    <w:rsid w:val="001B4E3F"/>
    <w:rsid w:val="001B5137"/>
    <w:rsid w:val="001B5F86"/>
    <w:rsid w:val="001B6006"/>
    <w:rsid w:val="001B607D"/>
    <w:rsid w:val="001B60AE"/>
    <w:rsid w:val="001B61E3"/>
    <w:rsid w:val="001B63DC"/>
    <w:rsid w:val="001B6A2C"/>
    <w:rsid w:val="001B6A83"/>
    <w:rsid w:val="001B6B78"/>
    <w:rsid w:val="001B6F49"/>
    <w:rsid w:val="001B73C0"/>
    <w:rsid w:val="001B74A6"/>
    <w:rsid w:val="001B74BB"/>
    <w:rsid w:val="001B7504"/>
    <w:rsid w:val="001B78B4"/>
    <w:rsid w:val="001B7F22"/>
    <w:rsid w:val="001B7FD6"/>
    <w:rsid w:val="001C0517"/>
    <w:rsid w:val="001C05D5"/>
    <w:rsid w:val="001C0D82"/>
    <w:rsid w:val="001C1490"/>
    <w:rsid w:val="001C14C1"/>
    <w:rsid w:val="001C163E"/>
    <w:rsid w:val="001C187B"/>
    <w:rsid w:val="001C19C2"/>
    <w:rsid w:val="001C1C3B"/>
    <w:rsid w:val="001C1E6F"/>
    <w:rsid w:val="001C1FCA"/>
    <w:rsid w:val="001C282B"/>
    <w:rsid w:val="001C28DF"/>
    <w:rsid w:val="001C2A15"/>
    <w:rsid w:val="001C2C13"/>
    <w:rsid w:val="001C36A2"/>
    <w:rsid w:val="001C3F3C"/>
    <w:rsid w:val="001C430F"/>
    <w:rsid w:val="001C449F"/>
    <w:rsid w:val="001C46F4"/>
    <w:rsid w:val="001C499C"/>
    <w:rsid w:val="001C4C22"/>
    <w:rsid w:val="001C4CC3"/>
    <w:rsid w:val="001C4E0F"/>
    <w:rsid w:val="001C53FE"/>
    <w:rsid w:val="001C552C"/>
    <w:rsid w:val="001C55D2"/>
    <w:rsid w:val="001C5769"/>
    <w:rsid w:val="001C5781"/>
    <w:rsid w:val="001C5A82"/>
    <w:rsid w:val="001C5B8C"/>
    <w:rsid w:val="001C6AC2"/>
    <w:rsid w:val="001C6CC3"/>
    <w:rsid w:val="001C7156"/>
    <w:rsid w:val="001C757A"/>
    <w:rsid w:val="001D0040"/>
    <w:rsid w:val="001D03BF"/>
    <w:rsid w:val="001D03DF"/>
    <w:rsid w:val="001D07BA"/>
    <w:rsid w:val="001D0A0F"/>
    <w:rsid w:val="001D110E"/>
    <w:rsid w:val="001D1277"/>
    <w:rsid w:val="001D145C"/>
    <w:rsid w:val="001D14D8"/>
    <w:rsid w:val="001D15EA"/>
    <w:rsid w:val="001D1784"/>
    <w:rsid w:val="001D1785"/>
    <w:rsid w:val="001D187B"/>
    <w:rsid w:val="001D1E39"/>
    <w:rsid w:val="001D2A9B"/>
    <w:rsid w:val="001D2B60"/>
    <w:rsid w:val="001D2C68"/>
    <w:rsid w:val="001D2CBB"/>
    <w:rsid w:val="001D3058"/>
    <w:rsid w:val="001D31B0"/>
    <w:rsid w:val="001D33AC"/>
    <w:rsid w:val="001D33F9"/>
    <w:rsid w:val="001D3C3F"/>
    <w:rsid w:val="001D3E0A"/>
    <w:rsid w:val="001D42D4"/>
    <w:rsid w:val="001D435D"/>
    <w:rsid w:val="001D476C"/>
    <w:rsid w:val="001D4837"/>
    <w:rsid w:val="001D51B8"/>
    <w:rsid w:val="001D5539"/>
    <w:rsid w:val="001D56CE"/>
    <w:rsid w:val="001D5A13"/>
    <w:rsid w:val="001D5D2A"/>
    <w:rsid w:val="001D5E8F"/>
    <w:rsid w:val="001D5E93"/>
    <w:rsid w:val="001D5F5A"/>
    <w:rsid w:val="001D774C"/>
    <w:rsid w:val="001E015E"/>
    <w:rsid w:val="001E01B6"/>
    <w:rsid w:val="001E029E"/>
    <w:rsid w:val="001E0701"/>
    <w:rsid w:val="001E0A83"/>
    <w:rsid w:val="001E1067"/>
    <w:rsid w:val="001E10D1"/>
    <w:rsid w:val="001E12FA"/>
    <w:rsid w:val="001E1425"/>
    <w:rsid w:val="001E1553"/>
    <w:rsid w:val="001E1590"/>
    <w:rsid w:val="001E175D"/>
    <w:rsid w:val="001E1B49"/>
    <w:rsid w:val="001E1EDC"/>
    <w:rsid w:val="001E1EFA"/>
    <w:rsid w:val="001E1F59"/>
    <w:rsid w:val="001E207D"/>
    <w:rsid w:val="001E2132"/>
    <w:rsid w:val="001E2135"/>
    <w:rsid w:val="001E299D"/>
    <w:rsid w:val="001E2F8B"/>
    <w:rsid w:val="001E3453"/>
    <w:rsid w:val="001E386C"/>
    <w:rsid w:val="001E39B7"/>
    <w:rsid w:val="001E3A37"/>
    <w:rsid w:val="001E3A9A"/>
    <w:rsid w:val="001E3F1D"/>
    <w:rsid w:val="001E41A3"/>
    <w:rsid w:val="001E42A7"/>
    <w:rsid w:val="001E469D"/>
    <w:rsid w:val="001E4720"/>
    <w:rsid w:val="001E4FD8"/>
    <w:rsid w:val="001E4FE0"/>
    <w:rsid w:val="001E5088"/>
    <w:rsid w:val="001E51BB"/>
    <w:rsid w:val="001E53B7"/>
    <w:rsid w:val="001E5CC9"/>
    <w:rsid w:val="001E5DE1"/>
    <w:rsid w:val="001E5F1B"/>
    <w:rsid w:val="001E610F"/>
    <w:rsid w:val="001E6561"/>
    <w:rsid w:val="001E69EB"/>
    <w:rsid w:val="001E6A2D"/>
    <w:rsid w:val="001E726C"/>
    <w:rsid w:val="001E7628"/>
    <w:rsid w:val="001E7749"/>
    <w:rsid w:val="001E79E3"/>
    <w:rsid w:val="001E7C8B"/>
    <w:rsid w:val="001F01E4"/>
    <w:rsid w:val="001F0283"/>
    <w:rsid w:val="001F02EB"/>
    <w:rsid w:val="001F03F7"/>
    <w:rsid w:val="001F08A1"/>
    <w:rsid w:val="001F0990"/>
    <w:rsid w:val="001F0CA4"/>
    <w:rsid w:val="001F1026"/>
    <w:rsid w:val="001F10F4"/>
    <w:rsid w:val="001F18BD"/>
    <w:rsid w:val="001F1B76"/>
    <w:rsid w:val="001F1C5C"/>
    <w:rsid w:val="001F212C"/>
    <w:rsid w:val="001F247B"/>
    <w:rsid w:val="001F2775"/>
    <w:rsid w:val="001F290A"/>
    <w:rsid w:val="001F2E3F"/>
    <w:rsid w:val="001F30F2"/>
    <w:rsid w:val="001F3496"/>
    <w:rsid w:val="001F35A1"/>
    <w:rsid w:val="001F3A9A"/>
    <w:rsid w:val="001F3B47"/>
    <w:rsid w:val="001F3BCB"/>
    <w:rsid w:val="001F3CC4"/>
    <w:rsid w:val="001F3E93"/>
    <w:rsid w:val="001F3F60"/>
    <w:rsid w:val="001F3FF1"/>
    <w:rsid w:val="001F40DB"/>
    <w:rsid w:val="001F4417"/>
    <w:rsid w:val="001F4975"/>
    <w:rsid w:val="001F4E15"/>
    <w:rsid w:val="001F543F"/>
    <w:rsid w:val="001F5639"/>
    <w:rsid w:val="001F5A8C"/>
    <w:rsid w:val="001F5B2A"/>
    <w:rsid w:val="001F5B74"/>
    <w:rsid w:val="001F5E74"/>
    <w:rsid w:val="001F5FB9"/>
    <w:rsid w:val="001F6450"/>
    <w:rsid w:val="001F6B07"/>
    <w:rsid w:val="001F6D6D"/>
    <w:rsid w:val="001F6EFB"/>
    <w:rsid w:val="001F704E"/>
    <w:rsid w:val="001F7463"/>
    <w:rsid w:val="001F7607"/>
    <w:rsid w:val="001F7637"/>
    <w:rsid w:val="001F76C4"/>
    <w:rsid w:val="001F795C"/>
    <w:rsid w:val="001F7963"/>
    <w:rsid w:val="001F7AB1"/>
    <w:rsid w:val="001F7D62"/>
    <w:rsid w:val="001F7FA2"/>
    <w:rsid w:val="001F7FE1"/>
    <w:rsid w:val="00200408"/>
    <w:rsid w:val="002004A9"/>
    <w:rsid w:val="002006A5"/>
    <w:rsid w:val="00200847"/>
    <w:rsid w:val="00200D3B"/>
    <w:rsid w:val="00200F48"/>
    <w:rsid w:val="0020132F"/>
    <w:rsid w:val="00201338"/>
    <w:rsid w:val="002013DE"/>
    <w:rsid w:val="00201903"/>
    <w:rsid w:val="00201D56"/>
    <w:rsid w:val="00202063"/>
    <w:rsid w:val="002025FB"/>
    <w:rsid w:val="00202672"/>
    <w:rsid w:val="0020273E"/>
    <w:rsid w:val="00202ACB"/>
    <w:rsid w:val="002033F8"/>
    <w:rsid w:val="00203511"/>
    <w:rsid w:val="00203804"/>
    <w:rsid w:val="0020382F"/>
    <w:rsid w:val="00203D01"/>
    <w:rsid w:val="00203DE8"/>
    <w:rsid w:val="0020414A"/>
    <w:rsid w:val="00204161"/>
    <w:rsid w:val="002041E0"/>
    <w:rsid w:val="00204E9D"/>
    <w:rsid w:val="00205125"/>
    <w:rsid w:val="00205B53"/>
    <w:rsid w:val="00205FEC"/>
    <w:rsid w:val="0020707C"/>
    <w:rsid w:val="00207228"/>
    <w:rsid w:val="00207537"/>
    <w:rsid w:val="002076F5"/>
    <w:rsid w:val="00207D2B"/>
    <w:rsid w:val="00207D66"/>
    <w:rsid w:val="002102C2"/>
    <w:rsid w:val="002105A5"/>
    <w:rsid w:val="002106EF"/>
    <w:rsid w:val="00210D54"/>
    <w:rsid w:val="00210D9B"/>
    <w:rsid w:val="00210E8A"/>
    <w:rsid w:val="00210EEA"/>
    <w:rsid w:val="0021148A"/>
    <w:rsid w:val="002116AF"/>
    <w:rsid w:val="00211C51"/>
    <w:rsid w:val="00211D3F"/>
    <w:rsid w:val="0021227E"/>
    <w:rsid w:val="00212286"/>
    <w:rsid w:val="0021240A"/>
    <w:rsid w:val="00212452"/>
    <w:rsid w:val="00213077"/>
    <w:rsid w:val="002134A0"/>
    <w:rsid w:val="00213756"/>
    <w:rsid w:val="002137B8"/>
    <w:rsid w:val="00213A34"/>
    <w:rsid w:val="00213ADA"/>
    <w:rsid w:val="00213DF4"/>
    <w:rsid w:val="00213E12"/>
    <w:rsid w:val="00213F9E"/>
    <w:rsid w:val="002142EC"/>
    <w:rsid w:val="00214CAF"/>
    <w:rsid w:val="002151AB"/>
    <w:rsid w:val="002153F4"/>
    <w:rsid w:val="002158E5"/>
    <w:rsid w:val="00215D6A"/>
    <w:rsid w:val="00215DC7"/>
    <w:rsid w:val="002163BC"/>
    <w:rsid w:val="002166A6"/>
    <w:rsid w:val="00216FAC"/>
    <w:rsid w:val="00217046"/>
    <w:rsid w:val="0021715C"/>
    <w:rsid w:val="002176A2"/>
    <w:rsid w:val="00217771"/>
    <w:rsid w:val="00217A7F"/>
    <w:rsid w:val="0022077F"/>
    <w:rsid w:val="00220C48"/>
    <w:rsid w:val="002212F4"/>
    <w:rsid w:val="002213E7"/>
    <w:rsid w:val="002213EE"/>
    <w:rsid w:val="00221433"/>
    <w:rsid w:val="0022194E"/>
    <w:rsid w:val="00221DA1"/>
    <w:rsid w:val="00221DC3"/>
    <w:rsid w:val="00221E54"/>
    <w:rsid w:val="00222102"/>
    <w:rsid w:val="0022216E"/>
    <w:rsid w:val="0022222E"/>
    <w:rsid w:val="00222444"/>
    <w:rsid w:val="0022244B"/>
    <w:rsid w:val="00222C9F"/>
    <w:rsid w:val="00222F14"/>
    <w:rsid w:val="00222FD4"/>
    <w:rsid w:val="00223739"/>
    <w:rsid w:val="0022374E"/>
    <w:rsid w:val="00223AC5"/>
    <w:rsid w:val="00223CEB"/>
    <w:rsid w:val="00224123"/>
    <w:rsid w:val="00224248"/>
    <w:rsid w:val="00224267"/>
    <w:rsid w:val="00224398"/>
    <w:rsid w:val="002243A3"/>
    <w:rsid w:val="002243B2"/>
    <w:rsid w:val="002246A4"/>
    <w:rsid w:val="002247AC"/>
    <w:rsid w:val="00224D25"/>
    <w:rsid w:val="00224E7F"/>
    <w:rsid w:val="002252B2"/>
    <w:rsid w:val="0022530A"/>
    <w:rsid w:val="0022585B"/>
    <w:rsid w:val="00225A55"/>
    <w:rsid w:val="00225BAF"/>
    <w:rsid w:val="00226891"/>
    <w:rsid w:val="00226B77"/>
    <w:rsid w:val="00226BF6"/>
    <w:rsid w:val="00226E01"/>
    <w:rsid w:val="00227376"/>
    <w:rsid w:val="0022766D"/>
    <w:rsid w:val="00227759"/>
    <w:rsid w:val="00227BBA"/>
    <w:rsid w:val="00227F78"/>
    <w:rsid w:val="00227FEE"/>
    <w:rsid w:val="00230467"/>
    <w:rsid w:val="002304FF"/>
    <w:rsid w:val="00230B62"/>
    <w:rsid w:val="00230F33"/>
    <w:rsid w:val="00230FC1"/>
    <w:rsid w:val="00231247"/>
    <w:rsid w:val="002319A1"/>
    <w:rsid w:val="00231A5E"/>
    <w:rsid w:val="00231FB8"/>
    <w:rsid w:val="002324C6"/>
    <w:rsid w:val="002327E3"/>
    <w:rsid w:val="00232BDE"/>
    <w:rsid w:val="00232C9D"/>
    <w:rsid w:val="0023332F"/>
    <w:rsid w:val="0023336E"/>
    <w:rsid w:val="002333D2"/>
    <w:rsid w:val="002339CE"/>
    <w:rsid w:val="00233D33"/>
    <w:rsid w:val="002345D2"/>
    <w:rsid w:val="00234F52"/>
    <w:rsid w:val="00235347"/>
    <w:rsid w:val="002353C0"/>
    <w:rsid w:val="002354D5"/>
    <w:rsid w:val="00235DC3"/>
    <w:rsid w:val="00235E78"/>
    <w:rsid w:val="00235E96"/>
    <w:rsid w:val="00235EE1"/>
    <w:rsid w:val="00236175"/>
    <w:rsid w:val="002361B2"/>
    <w:rsid w:val="002368D4"/>
    <w:rsid w:val="00236EA8"/>
    <w:rsid w:val="00237013"/>
    <w:rsid w:val="0023707D"/>
    <w:rsid w:val="00237280"/>
    <w:rsid w:val="002372B5"/>
    <w:rsid w:val="0023782D"/>
    <w:rsid w:val="00237A99"/>
    <w:rsid w:val="00237C60"/>
    <w:rsid w:val="00237CB7"/>
    <w:rsid w:val="00237DFA"/>
    <w:rsid w:val="00240294"/>
    <w:rsid w:val="00240394"/>
    <w:rsid w:val="002405E7"/>
    <w:rsid w:val="0024072D"/>
    <w:rsid w:val="002414C9"/>
    <w:rsid w:val="0024153E"/>
    <w:rsid w:val="002416CA"/>
    <w:rsid w:val="0024195B"/>
    <w:rsid w:val="00241A36"/>
    <w:rsid w:val="00241A79"/>
    <w:rsid w:val="0024218A"/>
    <w:rsid w:val="0024224D"/>
    <w:rsid w:val="002426CB"/>
    <w:rsid w:val="00242F7E"/>
    <w:rsid w:val="002431DC"/>
    <w:rsid w:val="002434E7"/>
    <w:rsid w:val="00243B0F"/>
    <w:rsid w:val="002444E2"/>
    <w:rsid w:val="002445AF"/>
    <w:rsid w:val="00244EFC"/>
    <w:rsid w:val="00245496"/>
    <w:rsid w:val="0024552D"/>
    <w:rsid w:val="002458F9"/>
    <w:rsid w:val="00245991"/>
    <w:rsid w:val="002459BC"/>
    <w:rsid w:val="00245B47"/>
    <w:rsid w:val="00245DF6"/>
    <w:rsid w:val="00246051"/>
    <w:rsid w:val="002460FB"/>
    <w:rsid w:val="00246783"/>
    <w:rsid w:val="002468D4"/>
    <w:rsid w:val="0024694B"/>
    <w:rsid w:val="00246A2C"/>
    <w:rsid w:val="00246AB3"/>
    <w:rsid w:val="00246BC5"/>
    <w:rsid w:val="00246C19"/>
    <w:rsid w:val="0024704E"/>
    <w:rsid w:val="0024712B"/>
    <w:rsid w:val="0024734D"/>
    <w:rsid w:val="0024747F"/>
    <w:rsid w:val="0024771F"/>
    <w:rsid w:val="002477A9"/>
    <w:rsid w:val="0024781E"/>
    <w:rsid w:val="0024798F"/>
    <w:rsid w:val="00247BA7"/>
    <w:rsid w:val="00247D9B"/>
    <w:rsid w:val="0025000E"/>
    <w:rsid w:val="002500E9"/>
    <w:rsid w:val="002502D3"/>
    <w:rsid w:val="00250520"/>
    <w:rsid w:val="00250605"/>
    <w:rsid w:val="00250D65"/>
    <w:rsid w:val="00250E23"/>
    <w:rsid w:val="002510DE"/>
    <w:rsid w:val="00251635"/>
    <w:rsid w:val="002519F5"/>
    <w:rsid w:val="002521DC"/>
    <w:rsid w:val="00252313"/>
    <w:rsid w:val="002523B1"/>
    <w:rsid w:val="00252593"/>
    <w:rsid w:val="0025282E"/>
    <w:rsid w:val="0025324C"/>
    <w:rsid w:val="0025331E"/>
    <w:rsid w:val="00253340"/>
    <w:rsid w:val="002535A4"/>
    <w:rsid w:val="002535E8"/>
    <w:rsid w:val="0025419F"/>
    <w:rsid w:val="00254288"/>
    <w:rsid w:val="00254427"/>
    <w:rsid w:val="0025455E"/>
    <w:rsid w:val="00254643"/>
    <w:rsid w:val="00254EBB"/>
    <w:rsid w:val="002550D2"/>
    <w:rsid w:val="00255216"/>
    <w:rsid w:val="002556CF"/>
    <w:rsid w:val="002559EE"/>
    <w:rsid w:val="00255B18"/>
    <w:rsid w:val="00255BDA"/>
    <w:rsid w:val="00255BF3"/>
    <w:rsid w:val="00255ED1"/>
    <w:rsid w:val="002561D1"/>
    <w:rsid w:val="002565D5"/>
    <w:rsid w:val="00256697"/>
    <w:rsid w:val="00257377"/>
    <w:rsid w:val="00260016"/>
    <w:rsid w:val="002600E4"/>
    <w:rsid w:val="002605EB"/>
    <w:rsid w:val="0026075B"/>
    <w:rsid w:val="00260E59"/>
    <w:rsid w:val="002611B4"/>
    <w:rsid w:val="002613FC"/>
    <w:rsid w:val="00261AB4"/>
    <w:rsid w:val="0026212D"/>
    <w:rsid w:val="002623EB"/>
    <w:rsid w:val="00262761"/>
    <w:rsid w:val="00262946"/>
    <w:rsid w:val="002629E8"/>
    <w:rsid w:val="00262BAA"/>
    <w:rsid w:val="0026321E"/>
    <w:rsid w:val="002637E4"/>
    <w:rsid w:val="00263860"/>
    <w:rsid w:val="002638DF"/>
    <w:rsid w:val="00263A62"/>
    <w:rsid w:val="00263B7A"/>
    <w:rsid w:val="00263BAB"/>
    <w:rsid w:val="00263BAD"/>
    <w:rsid w:val="00263BAE"/>
    <w:rsid w:val="00263C5C"/>
    <w:rsid w:val="00263E89"/>
    <w:rsid w:val="00263EFC"/>
    <w:rsid w:val="00263F94"/>
    <w:rsid w:val="00263FC0"/>
    <w:rsid w:val="00264115"/>
    <w:rsid w:val="00264280"/>
    <w:rsid w:val="002643EE"/>
    <w:rsid w:val="0026484D"/>
    <w:rsid w:val="00264A81"/>
    <w:rsid w:val="00264F42"/>
    <w:rsid w:val="00265156"/>
    <w:rsid w:val="00265699"/>
    <w:rsid w:val="0026598F"/>
    <w:rsid w:val="00265A31"/>
    <w:rsid w:val="00265B91"/>
    <w:rsid w:val="00265D9B"/>
    <w:rsid w:val="0026650B"/>
    <w:rsid w:val="00266588"/>
    <w:rsid w:val="002666B6"/>
    <w:rsid w:val="002668B3"/>
    <w:rsid w:val="00266C5D"/>
    <w:rsid w:val="00266C68"/>
    <w:rsid w:val="0026751F"/>
    <w:rsid w:val="0026756E"/>
    <w:rsid w:val="002676FC"/>
    <w:rsid w:val="00267AAB"/>
    <w:rsid w:val="00267C2D"/>
    <w:rsid w:val="00267F45"/>
    <w:rsid w:val="0027046A"/>
    <w:rsid w:val="002705B5"/>
    <w:rsid w:val="00270EE5"/>
    <w:rsid w:val="0027103F"/>
    <w:rsid w:val="002711A7"/>
    <w:rsid w:val="00271264"/>
    <w:rsid w:val="00271287"/>
    <w:rsid w:val="0027228B"/>
    <w:rsid w:val="00272386"/>
    <w:rsid w:val="00272610"/>
    <w:rsid w:val="00272CF4"/>
    <w:rsid w:val="00272EC4"/>
    <w:rsid w:val="00272FF2"/>
    <w:rsid w:val="002732A3"/>
    <w:rsid w:val="00273616"/>
    <w:rsid w:val="00273679"/>
    <w:rsid w:val="00274B92"/>
    <w:rsid w:val="00275A1B"/>
    <w:rsid w:val="0027602A"/>
    <w:rsid w:val="00276193"/>
    <w:rsid w:val="002762FD"/>
    <w:rsid w:val="00276474"/>
    <w:rsid w:val="00276814"/>
    <w:rsid w:val="002768FB"/>
    <w:rsid w:val="002769A6"/>
    <w:rsid w:val="00276CB0"/>
    <w:rsid w:val="00277265"/>
    <w:rsid w:val="002774ED"/>
    <w:rsid w:val="00277577"/>
    <w:rsid w:val="00277683"/>
    <w:rsid w:val="002779C3"/>
    <w:rsid w:val="00277A6B"/>
    <w:rsid w:val="00277BA0"/>
    <w:rsid w:val="00277D1F"/>
    <w:rsid w:val="00277EF5"/>
    <w:rsid w:val="002801FF"/>
    <w:rsid w:val="002803C0"/>
    <w:rsid w:val="0028066E"/>
    <w:rsid w:val="00280911"/>
    <w:rsid w:val="00280C22"/>
    <w:rsid w:val="00280CB1"/>
    <w:rsid w:val="00280E2E"/>
    <w:rsid w:val="002811A6"/>
    <w:rsid w:val="00281DF7"/>
    <w:rsid w:val="002820F0"/>
    <w:rsid w:val="00282166"/>
    <w:rsid w:val="002821E3"/>
    <w:rsid w:val="002824E7"/>
    <w:rsid w:val="002828EF"/>
    <w:rsid w:val="002838C8"/>
    <w:rsid w:val="00283AA5"/>
    <w:rsid w:val="00283F3F"/>
    <w:rsid w:val="00284B49"/>
    <w:rsid w:val="00284E02"/>
    <w:rsid w:val="00284EC7"/>
    <w:rsid w:val="00284F2F"/>
    <w:rsid w:val="00285142"/>
    <w:rsid w:val="002854B9"/>
    <w:rsid w:val="0028565E"/>
    <w:rsid w:val="00285BB5"/>
    <w:rsid w:val="00285EF9"/>
    <w:rsid w:val="002864E7"/>
    <w:rsid w:val="0028650F"/>
    <w:rsid w:val="002866FF"/>
    <w:rsid w:val="0028692A"/>
    <w:rsid w:val="00286D20"/>
    <w:rsid w:val="00286FA8"/>
    <w:rsid w:val="002875C5"/>
    <w:rsid w:val="00287932"/>
    <w:rsid w:val="0028794E"/>
    <w:rsid w:val="00287AD8"/>
    <w:rsid w:val="00287CAA"/>
    <w:rsid w:val="00287CDF"/>
    <w:rsid w:val="0029051E"/>
    <w:rsid w:val="00290967"/>
    <w:rsid w:val="0029121E"/>
    <w:rsid w:val="0029130A"/>
    <w:rsid w:val="00291383"/>
    <w:rsid w:val="002914C2"/>
    <w:rsid w:val="00291CCF"/>
    <w:rsid w:val="00291CF0"/>
    <w:rsid w:val="00291D78"/>
    <w:rsid w:val="00291E0F"/>
    <w:rsid w:val="00291FB0"/>
    <w:rsid w:val="002928F0"/>
    <w:rsid w:val="00292BFC"/>
    <w:rsid w:val="00292C89"/>
    <w:rsid w:val="00292C98"/>
    <w:rsid w:val="00293327"/>
    <w:rsid w:val="002939CB"/>
    <w:rsid w:val="0029403A"/>
    <w:rsid w:val="002946A5"/>
    <w:rsid w:val="00294C0C"/>
    <w:rsid w:val="00294C9E"/>
    <w:rsid w:val="00295AA6"/>
    <w:rsid w:val="00295F6F"/>
    <w:rsid w:val="0029642E"/>
    <w:rsid w:val="0029665B"/>
    <w:rsid w:val="00296661"/>
    <w:rsid w:val="0029693A"/>
    <w:rsid w:val="002970A7"/>
    <w:rsid w:val="00297212"/>
    <w:rsid w:val="00297472"/>
    <w:rsid w:val="00297623"/>
    <w:rsid w:val="0029789F"/>
    <w:rsid w:val="00297C18"/>
    <w:rsid w:val="00297C25"/>
    <w:rsid w:val="00297D2B"/>
    <w:rsid w:val="00297D9F"/>
    <w:rsid w:val="00297DB5"/>
    <w:rsid w:val="00297EF6"/>
    <w:rsid w:val="00297F36"/>
    <w:rsid w:val="002A0155"/>
    <w:rsid w:val="002A016C"/>
    <w:rsid w:val="002A04DD"/>
    <w:rsid w:val="002A0748"/>
    <w:rsid w:val="002A0884"/>
    <w:rsid w:val="002A0D28"/>
    <w:rsid w:val="002A0DFC"/>
    <w:rsid w:val="002A0E73"/>
    <w:rsid w:val="002A1076"/>
    <w:rsid w:val="002A1173"/>
    <w:rsid w:val="002A1673"/>
    <w:rsid w:val="002A1A0C"/>
    <w:rsid w:val="002A1BFB"/>
    <w:rsid w:val="002A1E90"/>
    <w:rsid w:val="002A2147"/>
    <w:rsid w:val="002A226E"/>
    <w:rsid w:val="002A23BD"/>
    <w:rsid w:val="002A2502"/>
    <w:rsid w:val="002A2519"/>
    <w:rsid w:val="002A28DB"/>
    <w:rsid w:val="002A3248"/>
    <w:rsid w:val="002A3529"/>
    <w:rsid w:val="002A37B5"/>
    <w:rsid w:val="002A3AA1"/>
    <w:rsid w:val="002A4446"/>
    <w:rsid w:val="002A4621"/>
    <w:rsid w:val="002A4B3A"/>
    <w:rsid w:val="002A4E30"/>
    <w:rsid w:val="002A4F28"/>
    <w:rsid w:val="002A561E"/>
    <w:rsid w:val="002A5640"/>
    <w:rsid w:val="002A5A18"/>
    <w:rsid w:val="002A6D7B"/>
    <w:rsid w:val="002A752C"/>
    <w:rsid w:val="002A7CED"/>
    <w:rsid w:val="002A7FB3"/>
    <w:rsid w:val="002B0037"/>
    <w:rsid w:val="002B0490"/>
    <w:rsid w:val="002B0B56"/>
    <w:rsid w:val="002B0BAE"/>
    <w:rsid w:val="002B0DCF"/>
    <w:rsid w:val="002B15B8"/>
    <w:rsid w:val="002B1AC6"/>
    <w:rsid w:val="002B2C30"/>
    <w:rsid w:val="002B2E0F"/>
    <w:rsid w:val="002B34A6"/>
    <w:rsid w:val="002B3A95"/>
    <w:rsid w:val="002B3BFD"/>
    <w:rsid w:val="002B3E70"/>
    <w:rsid w:val="002B433E"/>
    <w:rsid w:val="002B46C3"/>
    <w:rsid w:val="002B4863"/>
    <w:rsid w:val="002B4A31"/>
    <w:rsid w:val="002B52FD"/>
    <w:rsid w:val="002B53BF"/>
    <w:rsid w:val="002B5898"/>
    <w:rsid w:val="002B592D"/>
    <w:rsid w:val="002B59A1"/>
    <w:rsid w:val="002B6027"/>
    <w:rsid w:val="002B606D"/>
    <w:rsid w:val="002B6265"/>
    <w:rsid w:val="002B62D8"/>
    <w:rsid w:val="002B67F4"/>
    <w:rsid w:val="002B69F1"/>
    <w:rsid w:val="002B6A9F"/>
    <w:rsid w:val="002B6FC6"/>
    <w:rsid w:val="002B71CC"/>
    <w:rsid w:val="002B743A"/>
    <w:rsid w:val="002B77E6"/>
    <w:rsid w:val="002B7A55"/>
    <w:rsid w:val="002B7C18"/>
    <w:rsid w:val="002B7CBA"/>
    <w:rsid w:val="002B7CEB"/>
    <w:rsid w:val="002B7D0C"/>
    <w:rsid w:val="002B7D63"/>
    <w:rsid w:val="002B7D88"/>
    <w:rsid w:val="002B7EA7"/>
    <w:rsid w:val="002C034A"/>
    <w:rsid w:val="002C04D9"/>
    <w:rsid w:val="002C06F5"/>
    <w:rsid w:val="002C0AF4"/>
    <w:rsid w:val="002C0CFF"/>
    <w:rsid w:val="002C11AA"/>
    <w:rsid w:val="002C14A2"/>
    <w:rsid w:val="002C16DC"/>
    <w:rsid w:val="002C171E"/>
    <w:rsid w:val="002C1746"/>
    <w:rsid w:val="002C19CB"/>
    <w:rsid w:val="002C1A53"/>
    <w:rsid w:val="002C1C6C"/>
    <w:rsid w:val="002C1C94"/>
    <w:rsid w:val="002C1EA6"/>
    <w:rsid w:val="002C2123"/>
    <w:rsid w:val="002C2870"/>
    <w:rsid w:val="002C38C1"/>
    <w:rsid w:val="002C3959"/>
    <w:rsid w:val="002C3A89"/>
    <w:rsid w:val="002C3DAC"/>
    <w:rsid w:val="002C433E"/>
    <w:rsid w:val="002C4511"/>
    <w:rsid w:val="002C4BEF"/>
    <w:rsid w:val="002C51B9"/>
    <w:rsid w:val="002C5449"/>
    <w:rsid w:val="002C5536"/>
    <w:rsid w:val="002C5CDA"/>
    <w:rsid w:val="002C5EBF"/>
    <w:rsid w:val="002C6119"/>
    <w:rsid w:val="002C61F9"/>
    <w:rsid w:val="002C65F7"/>
    <w:rsid w:val="002C720D"/>
    <w:rsid w:val="002C7344"/>
    <w:rsid w:val="002C742E"/>
    <w:rsid w:val="002C77B7"/>
    <w:rsid w:val="002C78DB"/>
    <w:rsid w:val="002C7904"/>
    <w:rsid w:val="002C7BB2"/>
    <w:rsid w:val="002C7F09"/>
    <w:rsid w:val="002C7F67"/>
    <w:rsid w:val="002D04CA"/>
    <w:rsid w:val="002D0946"/>
    <w:rsid w:val="002D09B4"/>
    <w:rsid w:val="002D0C1B"/>
    <w:rsid w:val="002D0ECC"/>
    <w:rsid w:val="002D0FD0"/>
    <w:rsid w:val="002D1F68"/>
    <w:rsid w:val="002D241E"/>
    <w:rsid w:val="002D2A9D"/>
    <w:rsid w:val="002D2D29"/>
    <w:rsid w:val="002D2F59"/>
    <w:rsid w:val="002D3549"/>
    <w:rsid w:val="002D3A51"/>
    <w:rsid w:val="002D3C62"/>
    <w:rsid w:val="002D3E6D"/>
    <w:rsid w:val="002D41D1"/>
    <w:rsid w:val="002D4250"/>
    <w:rsid w:val="002D435C"/>
    <w:rsid w:val="002D456E"/>
    <w:rsid w:val="002D491A"/>
    <w:rsid w:val="002D4A85"/>
    <w:rsid w:val="002D4B4A"/>
    <w:rsid w:val="002D4F12"/>
    <w:rsid w:val="002D540A"/>
    <w:rsid w:val="002D5590"/>
    <w:rsid w:val="002D5622"/>
    <w:rsid w:val="002D57EC"/>
    <w:rsid w:val="002D583A"/>
    <w:rsid w:val="002D5A36"/>
    <w:rsid w:val="002D5C3D"/>
    <w:rsid w:val="002D601B"/>
    <w:rsid w:val="002D62CA"/>
    <w:rsid w:val="002D63D8"/>
    <w:rsid w:val="002D64CE"/>
    <w:rsid w:val="002D679E"/>
    <w:rsid w:val="002D6F19"/>
    <w:rsid w:val="002D6FEA"/>
    <w:rsid w:val="002D7212"/>
    <w:rsid w:val="002D7834"/>
    <w:rsid w:val="002D7E86"/>
    <w:rsid w:val="002E04DD"/>
    <w:rsid w:val="002E07A1"/>
    <w:rsid w:val="002E099F"/>
    <w:rsid w:val="002E0CB6"/>
    <w:rsid w:val="002E0D59"/>
    <w:rsid w:val="002E105B"/>
    <w:rsid w:val="002E11CA"/>
    <w:rsid w:val="002E1683"/>
    <w:rsid w:val="002E17D8"/>
    <w:rsid w:val="002E17FA"/>
    <w:rsid w:val="002E1A9B"/>
    <w:rsid w:val="002E1E80"/>
    <w:rsid w:val="002E2305"/>
    <w:rsid w:val="002E23DE"/>
    <w:rsid w:val="002E2581"/>
    <w:rsid w:val="002E2963"/>
    <w:rsid w:val="002E2EE5"/>
    <w:rsid w:val="002E3089"/>
    <w:rsid w:val="002E3216"/>
    <w:rsid w:val="002E324C"/>
    <w:rsid w:val="002E32FC"/>
    <w:rsid w:val="002E33D1"/>
    <w:rsid w:val="002E3534"/>
    <w:rsid w:val="002E371E"/>
    <w:rsid w:val="002E3C77"/>
    <w:rsid w:val="002E40FA"/>
    <w:rsid w:val="002E4396"/>
    <w:rsid w:val="002E4C39"/>
    <w:rsid w:val="002E53CC"/>
    <w:rsid w:val="002E5780"/>
    <w:rsid w:val="002E5E57"/>
    <w:rsid w:val="002E5F8D"/>
    <w:rsid w:val="002E60B5"/>
    <w:rsid w:val="002E6122"/>
    <w:rsid w:val="002E6143"/>
    <w:rsid w:val="002E65FA"/>
    <w:rsid w:val="002E6766"/>
    <w:rsid w:val="002E68EE"/>
    <w:rsid w:val="002E705C"/>
    <w:rsid w:val="002E74A7"/>
    <w:rsid w:val="002E78F8"/>
    <w:rsid w:val="002E7A83"/>
    <w:rsid w:val="002E7C74"/>
    <w:rsid w:val="002E7E82"/>
    <w:rsid w:val="002E7FE0"/>
    <w:rsid w:val="002F0345"/>
    <w:rsid w:val="002F0875"/>
    <w:rsid w:val="002F0DBD"/>
    <w:rsid w:val="002F1348"/>
    <w:rsid w:val="002F16D5"/>
    <w:rsid w:val="002F1949"/>
    <w:rsid w:val="002F1C46"/>
    <w:rsid w:val="002F1F6D"/>
    <w:rsid w:val="002F236C"/>
    <w:rsid w:val="002F243B"/>
    <w:rsid w:val="002F2ADC"/>
    <w:rsid w:val="002F2B68"/>
    <w:rsid w:val="002F2D4F"/>
    <w:rsid w:val="002F3329"/>
    <w:rsid w:val="002F3DDB"/>
    <w:rsid w:val="002F400D"/>
    <w:rsid w:val="002F4E89"/>
    <w:rsid w:val="002F53B2"/>
    <w:rsid w:val="002F5AE5"/>
    <w:rsid w:val="002F6079"/>
    <w:rsid w:val="002F6841"/>
    <w:rsid w:val="002F6890"/>
    <w:rsid w:val="002F6A25"/>
    <w:rsid w:val="002F6D68"/>
    <w:rsid w:val="002F6EAA"/>
    <w:rsid w:val="002F6EF1"/>
    <w:rsid w:val="002F71A0"/>
    <w:rsid w:val="002F756F"/>
    <w:rsid w:val="002F75F6"/>
    <w:rsid w:val="002F76C0"/>
    <w:rsid w:val="002F78CD"/>
    <w:rsid w:val="002F7D5B"/>
    <w:rsid w:val="0030074F"/>
    <w:rsid w:val="003008CC"/>
    <w:rsid w:val="00300AC3"/>
    <w:rsid w:val="00300ACF"/>
    <w:rsid w:val="00300D23"/>
    <w:rsid w:val="00301195"/>
    <w:rsid w:val="00301955"/>
    <w:rsid w:val="00301B92"/>
    <w:rsid w:val="00301CDF"/>
    <w:rsid w:val="00301E3E"/>
    <w:rsid w:val="00302ECB"/>
    <w:rsid w:val="00302F00"/>
    <w:rsid w:val="00303031"/>
    <w:rsid w:val="0030312E"/>
    <w:rsid w:val="003034E1"/>
    <w:rsid w:val="0030369F"/>
    <w:rsid w:val="003039A3"/>
    <w:rsid w:val="00303CA0"/>
    <w:rsid w:val="0030407B"/>
    <w:rsid w:val="00304DBE"/>
    <w:rsid w:val="0030520E"/>
    <w:rsid w:val="003052A4"/>
    <w:rsid w:val="003054D6"/>
    <w:rsid w:val="00305573"/>
    <w:rsid w:val="00305D2B"/>
    <w:rsid w:val="00305F1E"/>
    <w:rsid w:val="00306386"/>
    <w:rsid w:val="00306602"/>
    <w:rsid w:val="003066D4"/>
    <w:rsid w:val="003078BF"/>
    <w:rsid w:val="00307ADA"/>
    <w:rsid w:val="00307E80"/>
    <w:rsid w:val="00310131"/>
    <w:rsid w:val="00310718"/>
    <w:rsid w:val="003109C4"/>
    <w:rsid w:val="00310FC3"/>
    <w:rsid w:val="00311133"/>
    <w:rsid w:val="003115CB"/>
    <w:rsid w:val="00311700"/>
    <w:rsid w:val="003117FB"/>
    <w:rsid w:val="0031196A"/>
    <w:rsid w:val="00311F68"/>
    <w:rsid w:val="00312016"/>
    <w:rsid w:val="00312505"/>
    <w:rsid w:val="003126EC"/>
    <w:rsid w:val="00312A5C"/>
    <w:rsid w:val="00312AA1"/>
    <w:rsid w:val="00312BFE"/>
    <w:rsid w:val="00312CD3"/>
    <w:rsid w:val="00313068"/>
    <w:rsid w:val="00313255"/>
    <w:rsid w:val="00313A5B"/>
    <w:rsid w:val="00313ACC"/>
    <w:rsid w:val="00313D0F"/>
    <w:rsid w:val="00314338"/>
    <w:rsid w:val="0031443C"/>
    <w:rsid w:val="0031447D"/>
    <w:rsid w:val="00314679"/>
    <w:rsid w:val="00314A4E"/>
    <w:rsid w:val="00314E35"/>
    <w:rsid w:val="00314E43"/>
    <w:rsid w:val="00314EE3"/>
    <w:rsid w:val="0031504C"/>
    <w:rsid w:val="00315255"/>
    <w:rsid w:val="00315748"/>
    <w:rsid w:val="0031587A"/>
    <w:rsid w:val="00315AC5"/>
    <w:rsid w:val="00315E9B"/>
    <w:rsid w:val="00316114"/>
    <w:rsid w:val="0031623A"/>
    <w:rsid w:val="00316554"/>
    <w:rsid w:val="00316666"/>
    <w:rsid w:val="003169B6"/>
    <w:rsid w:val="00316B34"/>
    <w:rsid w:val="00316D4F"/>
    <w:rsid w:val="00317336"/>
    <w:rsid w:val="003175A0"/>
    <w:rsid w:val="00317AA0"/>
    <w:rsid w:val="00317B37"/>
    <w:rsid w:val="00317B79"/>
    <w:rsid w:val="00320093"/>
    <w:rsid w:val="003201E0"/>
    <w:rsid w:val="003202F7"/>
    <w:rsid w:val="0032043D"/>
    <w:rsid w:val="0032062E"/>
    <w:rsid w:val="0032085A"/>
    <w:rsid w:val="00321A7D"/>
    <w:rsid w:val="00321AC4"/>
    <w:rsid w:val="00321D40"/>
    <w:rsid w:val="003224B0"/>
    <w:rsid w:val="00322B71"/>
    <w:rsid w:val="00322CE3"/>
    <w:rsid w:val="00323492"/>
    <w:rsid w:val="003239B9"/>
    <w:rsid w:val="00323AF3"/>
    <w:rsid w:val="003240C8"/>
    <w:rsid w:val="0032418B"/>
    <w:rsid w:val="00324378"/>
    <w:rsid w:val="0032451E"/>
    <w:rsid w:val="00324873"/>
    <w:rsid w:val="00324915"/>
    <w:rsid w:val="0032500E"/>
    <w:rsid w:val="00325AEA"/>
    <w:rsid w:val="00325AF5"/>
    <w:rsid w:val="00325EBB"/>
    <w:rsid w:val="00325FA3"/>
    <w:rsid w:val="00326264"/>
    <w:rsid w:val="00326854"/>
    <w:rsid w:val="0032689A"/>
    <w:rsid w:val="003271CA"/>
    <w:rsid w:val="003273C9"/>
    <w:rsid w:val="00327A24"/>
    <w:rsid w:val="00327DB1"/>
    <w:rsid w:val="00327FC2"/>
    <w:rsid w:val="003303CF"/>
    <w:rsid w:val="00330573"/>
    <w:rsid w:val="003305F7"/>
    <w:rsid w:val="00330643"/>
    <w:rsid w:val="00330681"/>
    <w:rsid w:val="00330AAD"/>
    <w:rsid w:val="00330CCB"/>
    <w:rsid w:val="00331078"/>
    <w:rsid w:val="00331D4D"/>
    <w:rsid w:val="00331F7B"/>
    <w:rsid w:val="00332B01"/>
    <w:rsid w:val="00333429"/>
    <w:rsid w:val="00333537"/>
    <w:rsid w:val="00333EC3"/>
    <w:rsid w:val="0033429D"/>
    <w:rsid w:val="00334457"/>
    <w:rsid w:val="003344AF"/>
    <w:rsid w:val="00334576"/>
    <w:rsid w:val="00334719"/>
    <w:rsid w:val="00334A58"/>
    <w:rsid w:val="00334AD0"/>
    <w:rsid w:val="00334B89"/>
    <w:rsid w:val="0033536F"/>
    <w:rsid w:val="0033586E"/>
    <w:rsid w:val="00335E26"/>
    <w:rsid w:val="003363E1"/>
    <w:rsid w:val="0033679D"/>
    <w:rsid w:val="00336960"/>
    <w:rsid w:val="00336B4F"/>
    <w:rsid w:val="00336B89"/>
    <w:rsid w:val="00336D41"/>
    <w:rsid w:val="00336EE1"/>
    <w:rsid w:val="003377C0"/>
    <w:rsid w:val="003379B0"/>
    <w:rsid w:val="003379D0"/>
    <w:rsid w:val="00337AD2"/>
    <w:rsid w:val="00337C44"/>
    <w:rsid w:val="003400EA"/>
    <w:rsid w:val="00340257"/>
    <w:rsid w:val="00340835"/>
    <w:rsid w:val="003409C7"/>
    <w:rsid w:val="00340CED"/>
    <w:rsid w:val="00340FF9"/>
    <w:rsid w:val="003419E5"/>
    <w:rsid w:val="0034282A"/>
    <w:rsid w:val="00342A58"/>
    <w:rsid w:val="00342CB4"/>
    <w:rsid w:val="00342E70"/>
    <w:rsid w:val="003432E3"/>
    <w:rsid w:val="003432F0"/>
    <w:rsid w:val="003435A1"/>
    <w:rsid w:val="003437D7"/>
    <w:rsid w:val="00343996"/>
    <w:rsid w:val="00343B35"/>
    <w:rsid w:val="003444CB"/>
    <w:rsid w:val="0034516F"/>
    <w:rsid w:val="00345185"/>
    <w:rsid w:val="003456CC"/>
    <w:rsid w:val="00345E2B"/>
    <w:rsid w:val="00346014"/>
    <w:rsid w:val="003460C2"/>
    <w:rsid w:val="00346475"/>
    <w:rsid w:val="00346A6C"/>
    <w:rsid w:val="00347436"/>
    <w:rsid w:val="00347845"/>
    <w:rsid w:val="0034786B"/>
    <w:rsid w:val="00347B39"/>
    <w:rsid w:val="00347C09"/>
    <w:rsid w:val="00347C73"/>
    <w:rsid w:val="00350580"/>
    <w:rsid w:val="003505B0"/>
    <w:rsid w:val="00350636"/>
    <w:rsid w:val="00350CF1"/>
    <w:rsid w:val="00350F93"/>
    <w:rsid w:val="0035102B"/>
    <w:rsid w:val="00351273"/>
    <w:rsid w:val="0035128D"/>
    <w:rsid w:val="0035130E"/>
    <w:rsid w:val="0035149C"/>
    <w:rsid w:val="00351B28"/>
    <w:rsid w:val="00351C36"/>
    <w:rsid w:val="00351CDF"/>
    <w:rsid w:val="00351DD1"/>
    <w:rsid w:val="003523B9"/>
    <w:rsid w:val="00352C5B"/>
    <w:rsid w:val="00352CBF"/>
    <w:rsid w:val="00352D6C"/>
    <w:rsid w:val="003538D1"/>
    <w:rsid w:val="0035395F"/>
    <w:rsid w:val="00353D9F"/>
    <w:rsid w:val="00354A35"/>
    <w:rsid w:val="00354DEF"/>
    <w:rsid w:val="00354F34"/>
    <w:rsid w:val="003550B4"/>
    <w:rsid w:val="00355143"/>
    <w:rsid w:val="003552EA"/>
    <w:rsid w:val="003556E4"/>
    <w:rsid w:val="00355BDF"/>
    <w:rsid w:val="0035623C"/>
    <w:rsid w:val="00356D19"/>
    <w:rsid w:val="0035749C"/>
    <w:rsid w:val="0035750A"/>
    <w:rsid w:val="00357720"/>
    <w:rsid w:val="0035789F"/>
    <w:rsid w:val="003579A0"/>
    <w:rsid w:val="00357DA2"/>
    <w:rsid w:val="00357F3F"/>
    <w:rsid w:val="0036039D"/>
    <w:rsid w:val="003603D8"/>
    <w:rsid w:val="003608A7"/>
    <w:rsid w:val="00360955"/>
    <w:rsid w:val="00360978"/>
    <w:rsid w:val="00360988"/>
    <w:rsid w:val="00360A3E"/>
    <w:rsid w:val="00360BC5"/>
    <w:rsid w:val="00360DBC"/>
    <w:rsid w:val="003618D8"/>
    <w:rsid w:val="00362481"/>
    <w:rsid w:val="0036271F"/>
    <w:rsid w:val="0036296F"/>
    <w:rsid w:val="00362CFE"/>
    <w:rsid w:val="00362D68"/>
    <w:rsid w:val="00362E09"/>
    <w:rsid w:val="0036349E"/>
    <w:rsid w:val="00363675"/>
    <w:rsid w:val="00363869"/>
    <w:rsid w:val="00363EE4"/>
    <w:rsid w:val="0036468B"/>
    <w:rsid w:val="003648DF"/>
    <w:rsid w:val="00364EEC"/>
    <w:rsid w:val="0036517C"/>
    <w:rsid w:val="00365AA0"/>
    <w:rsid w:val="00365C79"/>
    <w:rsid w:val="00366700"/>
    <w:rsid w:val="0036686D"/>
    <w:rsid w:val="003669AA"/>
    <w:rsid w:val="00366C57"/>
    <w:rsid w:val="00367128"/>
    <w:rsid w:val="003672E0"/>
    <w:rsid w:val="0036730C"/>
    <w:rsid w:val="003673A1"/>
    <w:rsid w:val="00367ACC"/>
    <w:rsid w:val="00370080"/>
    <w:rsid w:val="003702F6"/>
    <w:rsid w:val="00370302"/>
    <w:rsid w:val="00370406"/>
    <w:rsid w:val="0037048A"/>
    <w:rsid w:val="00370515"/>
    <w:rsid w:val="00370769"/>
    <w:rsid w:val="00370BD0"/>
    <w:rsid w:val="00370DBB"/>
    <w:rsid w:val="00370FF1"/>
    <w:rsid w:val="00371B01"/>
    <w:rsid w:val="00372259"/>
    <w:rsid w:val="003722E0"/>
    <w:rsid w:val="003722EE"/>
    <w:rsid w:val="00373901"/>
    <w:rsid w:val="0037408E"/>
    <w:rsid w:val="00374178"/>
    <w:rsid w:val="00374771"/>
    <w:rsid w:val="003750B8"/>
    <w:rsid w:val="00375287"/>
    <w:rsid w:val="0037537B"/>
    <w:rsid w:val="0037543A"/>
    <w:rsid w:val="00375481"/>
    <w:rsid w:val="00375934"/>
    <w:rsid w:val="00375A14"/>
    <w:rsid w:val="00375A48"/>
    <w:rsid w:val="00375CAE"/>
    <w:rsid w:val="0037601F"/>
    <w:rsid w:val="003763FF"/>
    <w:rsid w:val="003766F6"/>
    <w:rsid w:val="00376BFD"/>
    <w:rsid w:val="00376CC8"/>
    <w:rsid w:val="00376EA6"/>
    <w:rsid w:val="003771ED"/>
    <w:rsid w:val="0037728B"/>
    <w:rsid w:val="003776F1"/>
    <w:rsid w:val="0037778F"/>
    <w:rsid w:val="003778D9"/>
    <w:rsid w:val="00377B22"/>
    <w:rsid w:val="00377FA6"/>
    <w:rsid w:val="0038030E"/>
    <w:rsid w:val="00380682"/>
    <w:rsid w:val="003808A6"/>
    <w:rsid w:val="003809FF"/>
    <w:rsid w:val="00381549"/>
    <w:rsid w:val="003815B7"/>
    <w:rsid w:val="003817E5"/>
    <w:rsid w:val="00381871"/>
    <w:rsid w:val="00381CF6"/>
    <w:rsid w:val="00381D00"/>
    <w:rsid w:val="00381D86"/>
    <w:rsid w:val="00382754"/>
    <w:rsid w:val="003827FA"/>
    <w:rsid w:val="003832F0"/>
    <w:rsid w:val="003834AE"/>
    <w:rsid w:val="0038377F"/>
    <w:rsid w:val="00383819"/>
    <w:rsid w:val="003838A8"/>
    <w:rsid w:val="00383E8F"/>
    <w:rsid w:val="003843E1"/>
    <w:rsid w:val="003845EF"/>
    <w:rsid w:val="0038479F"/>
    <w:rsid w:val="00384965"/>
    <w:rsid w:val="00384976"/>
    <w:rsid w:val="00384A47"/>
    <w:rsid w:val="00384C35"/>
    <w:rsid w:val="00385B5B"/>
    <w:rsid w:val="00385BC7"/>
    <w:rsid w:val="00386363"/>
    <w:rsid w:val="0038654D"/>
    <w:rsid w:val="003865ED"/>
    <w:rsid w:val="00386699"/>
    <w:rsid w:val="00387331"/>
    <w:rsid w:val="00387389"/>
    <w:rsid w:val="00387615"/>
    <w:rsid w:val="0039012B"/>
    <w:rsid w:val="003906C0"/>
    <w:rsid w:val="003906FC"/>
    <w:rsid w:val="00390C40"/>
    <w:rsid w:val="00390DD7"/>
    <w:rsid w:val="003915FC"/>
    <w:rsid w:val="00391668"/>
    <w:rsid w:val="00391722"/>
    <w:rsid w:val="0039184C"/>
    <w:rsid w:val="00391E30"/>
    <w:rsid w:val="0039207A"/>
    <w:rsid w:val="00392433"/>
    <w:rsid w:val="00392529"/>
    <w:rsid w:val="00392AA6"/>
    <w:rsid w:val="00392AB1"/>
    <w:rsid w:val="00392BEA"/>
    <w:rsid w:val="00392D3E"/>
    <w:rsid w:val="00392F4E"/>
    <w:rsid w:val="00392F99"/>
    <w:rsid w:val="00392FFC"/>
    <w:rsid w:val="00393233"/>
    <w:rsid w:val="003945F2"/>
    <w:rsid w:val="0039490E"/>
    <w:rsid w:val="003950EF"/>
    <w:rsid w:val="003952C0"/>
    <w:rsid w:val="0039615F"/>
    <w:rsid w:val="003967D5"/>
    <w:rsid w:val="0039713C"/>
    <w:rsid w:val="003971E9"/>
    <w:rsid w:val="00397236"/>
    <w:rsid w:val="003979F5"/>
    <w:rsid w:val="003A0133"/>
    <w:rsid w:val="003A03C9"/>
    <w:rsid w:val="003A0A9F"/>
    <w:rsid w:val="003A13BD"/>
    <w:rsid w:val="003A163D"/>
    <w:rsid w:val="003A19C5"/>
    <w:rsid w:val="003A1F2D"/>
    <w:rsid w:val="003A2004"/>
    <w:rsid w:val="003A209A"/>
    <w:rsid w:val="003A2391"/>
    <w:rsid w:val="003A3196"/>
    <w:rsid w:val="003A35B9"/>
    <w:rsid w:val="003A3656"/>
    <w:rsid w:val="003A393E"/>
    <w:rsid w:val="003A3C32"/>
    <w:rsid w:val="003A3C8A"/>
    <w:rsid w:val="003A3DC5"/>
    <w:rsid w:val="003A3EF9"/>
    <w:rsid w:val="003A4936"/>
    <w:rsid w:val="003A4A50"/>
    <w:rsid w:val="003A4ACF"/>
    <w:rsid w:val="003A4B63"/>
    <w:rsid w:val="003A5397"/>
    <w:rsid w:val="003A55AD"/>
    <w:rsid w:val="003A5646"/>
    <w:rsid w:val="003A56EB"/>
    <w:rsid w:val="003A5C02"/>
    <w:rsid w:val="003A5F58"/>
    <w:rsid w:val="003A630E"/>
    <w:rsid w:val="003A6693"/>
    <w:rsid w:val="003A6754"/>
    <w:rsid w:val="003A67A9"/>
    <w:rsid w:val="003A7677"/>
    <w:rsid w:val="003A7A3B"/>
    <w:rsid w:val="003B010E"/>
    <w:rsid w:val="003B0742"/>
    <w:rsid w:val="003B0855"/>
    <w:rsid w:val="003B0874"/>
    <w:rsid w:val="003B09E8"/>
    <w:rsid w:val="003B12D6"/>
    <w:rsid w:val="003B1311"/>
    <w:rsid w:val="003B1575"/>
    <w:rsid w:val="003B173C"/>
    <w:rsid w:val="003B1756"/>
    <w:rsid w:val="003B1CBD"/>
    <w:rsid w:val="003B217D"/>
    <w:rsid w:val="003B22BB"/>
    <w:rsid w:val="003B24EB"/>
    <w:rsid w:val="003B2579"/>
    <w:rsid w:val="003B29EC"/>
    <w:rsid w:val="003B2D48"/>
    <w:rsid w:val="003B3076"/>
    <w:rsid w:val="003B3897"/>
    <w:rsid w:val="003B3E2B"/>
    <w:rsid w:val="003B3E6C"/>
    <w:rsid w:val="003B4288"/>
    <w:rsid w:val="003B45AB"/>
    <w:rsid w:val="003B47B7"/>
    <w:rsid w:val="003B4BEE"/>
    <w:rsid w:val="003B5223"/>
    <w:rsid w:val="003B589E"/>
    <w:rsid w:val="003B5C48"/>
    <w:rsid w:val="003B5C72"/>
    <w:rsid w:val="003B5D20"/>
    <w:rsid w:val="003B5F79"/>
    <w:rsid w:val="003B62D1"/>
    <w:rsid w:val="003B63ED"/>
    <w:rsid w:val="003B6EDD"/>
    <w:rsid w:val="003B7281"/>
    <w:rsid w:val="003B785C"/>
    <w:rsid w:val="003C0CAB"/>
    <w:rsid w:val="003C10B2"/>
    <w:rsid w:val="003C1254"/>
    <w:rsid w:val="003C126E"/>
    <w:rsid w:val="003C14C8"/>
    <w:rsid w:val="003C15B1"/>
    <w:rsid w:val="003C160D"/>
    <w:rsid w:val="003C1736"/>
    <w:rsid w:val="003C2436"/>
    <w:rsid w:val="003C26B8"/>
    <w:rsid w:val="003C274C"/>
    <w:rsid w:val="003C2E47"/>
    <w:rsid w:val="003C3005"/>
    <w:rsid w:val="003C3104"/>
    <w:rsid w:val="003C32C1"/>
    <w:rsid w:val="003C32DB"/>
    <w:rsid w:val="003C3446"/>
    <w:rsid w:val="003C3735"/>
    <w:rsid w:val="003C38A2"/>
    <w:rsid w:val="003C44D5"/>
    <w:rsid w:val="003C4AC5"/>
    <w:rsid w:val="003C4AE4"/>
    <w:rsid w:val="003C4AEB"/>
    <w:rsid w:val="003C4E72"/>
    <w:rsid w:val="003C4E8A"/>
    <w:rsid w:val="003C5101"/>
    <w:rsid w:val="003C532B"/>
    <w:rsid w:val="003C551C"/>
    <w:rsid w:val="003C5641"/>
    <w:rsid w:val="003C5975"/>
    <w:rsid w:val="003C5A9A"/>
    <w:rsid w:val="003C5F05"/>
    <w:rsid w:val="003C6497"/>
    <w:rsid w:val="003C6568"/>
    <w:rsid w:val="003C66EF"/>
    <w:rsid w:val="003C6DBA"/>
    <w:rsid w:val="003C7276"/>
    <w:rsid w:val="003C7D0B"/>
    <w:rsid w:val="003C7F03"/>
    <w:rsid w:val="003C7FC4"/>
    <w:rsid w:val="003D02DF"/>
    <w:rsid w:val="003D0525"/>
    <w:rsid w:val="003D0B0A"/>
    <w:rsid w:val="003D0E34"/>
    <w:rsid w:val="003D11DB"/>
    <w:rsid w:val="003D11FB"/>
    <w:rsid w:val="003D1DD5"/>
    <w:rsid w:val="003D1F9F"/>
    <w:rsid w:val="003D201F"/>
    <w:rsid w:val="003D2170"/>
    <w:rsid w:val="003D23F9"/>
    <w:rsid w:val="003D265C"/>
    <w:rsid w:val="003D2B4E"/>
    <w:rsid w:val="003D2D2D"/>
    <w:rsid w:val="003D2D3C"/>
    <w:rsid w:val="003D3146"/>
    <w:rsid w:val="003D3160"/>
    <w:rsid w:val="003D3B27"/>
    <w:rsid w:val="003D4256"/>
    <w:rsid w:val="003D4323"/>
    <w:rsid w:val="003D4580"/>
    <w:rsid w:val="003D4943"/>
    <w:rsid w:val="003D496B"/>
    <w:rsid w:val="003D4DE6"/>
    <w:rsid w:val="003D4EAD"/>
    <w:rsid w:val="003D52FF"/>
    <w:rsid w:val="003D5604"/>
    <w:rsid w:val="003D580C"/>
    <w:rsid w:val="003D5C93"/>
    <w:rsid w:val="003D5EB0"/>
    <w:rsid w:val="003D6B62"/>
    <w:rsid w:val="003D70DD"/>
    <w:rsid w:val="003D7658"/>
    <w:rsid w:val="003D7CAC"/>
    <w:rsid w:val="003D7D00"/>
    <w:rsid w:val="003E0156"/>
    <w:rsid w:val="003E026E"/>
    <w:rsid w:val="003E049A"/>
    <w:rsid w:val="003E04DC"/>
    <w:rsid w:val="003E0537"/>
    <w:rsid w:val="003E0650"/>
    <w:rsid w:val="003E0935"/>
    <w:rsid w:val="003E0AED"/>
    <w:rsid w:val="003E131A"/>
    <w:rsid w:val="003E132E"/>
    <w:rsid w:val="003E17A4"/>
    <w:rsid w:val="003E182A"/>
    <w:rsid w:val="003E1B20"/>
    <w:rsid w:val="003E1D05"/>
    <w:rsid w:val="003E1F51"/>
    <w:rsid w:val="003E20D6"/>
    <w:rsid w:val="003E2907"/>
    <w:rsid w:val="003E2CD9"/>
    <w:rsid w:val="003E2E82"/>
    <w:rsid w:val="003E324B"/>
    <w:rsid w:val="003E35D5"/>
    <w:rsid w:val="003E3E30"/>
    <w:rsid w:val="003E40DB"/>
    <w:rsid w:val="003E40ED"/>
    <w:rsid w:val="003E422D"/>
    <w:rsid w:val="003E4464"/>
    <w:rsid w:val="003E4967"/>
    <w:rsid w:val="003E4E25"/>
    <w:rsid w:val="003E521C"/>
    <w:rsid w:val="003E5283"/>
    <w:rsid w:val="003E52BD"/>
    <w:rsid w:val="003E5B83"/>
    <w:rsid w:val="003E5C9E"/>
    <w:rsid w:val="003E5E6D"/>
    <w:rsid w:val="003E5E87"/>
    <w:rsid w:val="003E6101"/>
    <w:rsid w:val="003E6185"/>
    <w:rsid w:val="003E6329"/>
    <w:rsid w:val="003E6413"/>
    <w:rsid w:val="003E6530"/>
    <w:rsid w:val="003E67D8"/>
    <w:rsid w:val="003E6887"/>
    <w:rsid w:val="003E6923"/>
    <w:rsid w:val="003E69B1"/>
    <w:rsid w:val="003E6B67"/>
    <w:rsid w:val="003E6CAD"/>
    <w:rsid w:val="003E715D"/>
    <w:rsid w:val="003E7261"/>
    <w:rsid w:val="003E7529"/>
    <w:rsid w:val="003E7611"/>
    <w:rsid w:val="003E79EB"/>
    <w:rsid w:val="003E7D04"/>
    <w:rsid w:val="003E7D29"/>
    <w:rsid w:val="003E7E0C"/>
    <w:rsid w:val="003F0422"/>
    <w:rsid w:val="003F08EE"/>
    <w:rsid w:val="003F0C63"/>
    <w:rsid w:val="003F0E87"/>
    <w:rsid w:val="003F14C3"/>
    <w:rsid w:val="003F1876"/>
    <w:rsid w:val="003F1AC0"/>
    <w:rsid w:val="003F1B0B"/>
    <w:rsid w:val="003F1B1C"/>
    <w:rsid w:val="003F1D88"/>
    <w:rsid w:val="003F1F0E"/>
    <w:rsid w:val="003F21A2"/>
    <w:rsid w:val="003F23E6"/>
    <w:rsid w:val="003F296B"/>
    <w:rsid w:val="003F2C60"/>
    <w:rsid w:val="003F3141"/>
    <w:rsid w:val="003F3418"/>
    <w:rsid w:val="003F3652"/>
    <w:rsid w:val="003F38F8"/>
    <w:rsid w:val="003F3D7F"/>
    <w:rsid w:val="003F3ED7"/>
    <w:rsid w:val="003F44B7"/>
    <w:rsid w:val="003F500C"/>
    <w:rsid w:val="003F50CC"/>
    <w:rsid w:val="003F53E3"/>
    <w:rsid w:val="003F5C2B"/>
    <w:rsid w:val="003F5F58"/>
    <w:rsid w:val="003F62CB"/>
    <w:rsid w:val="003F6549"/>
    <w:rsid w:val="003F68BD"/>
    <w:rsid w:val="003F68DF"/>
    <w:rsid w:val="003F746B"/>
    <w:rsid w:val="003F7737"/>
    <w:rsid w:val="003F7B8F"/>
    <w:rsid w:val="003F7CF5"/>
    <w:rsid w:val="0040045D"/>
    <w:rsid w:val="00400DCE"/>
    <w:rsid w:val="00401901"/>
    <w:rsid w:val="00401CDE"/>
    <w:rsid w:val="00401E53"/>
    <w:rsid w:val="0040200E"/>
    <w:rsid w:val="00402117"/>
    <w:rsid w:val="00402366"/>
    <w:rsid w:val="004024DE"/>
    <w:rsid w:val="00402927"/>
    <w:rsid w:val="00402A08"/>
    <w:rsid w:val="00402D08"/>
    <w:rsid w:val="00402F4C"/>
    <w:rsid w:val="0040300E"/>
    <w:rsid w:val="004033A4"/>
    <w:rsid w:val="00403746"/>
    <w:rsid w:val="00403A2A"/>
    <w:rsid w:val="00403AC5"/>
    <w:rsid w:val="00403BBA"/>
    <w:rsid w:val="00404249"/>
    <w:rsid w:val="004043D3"/>
    <w:rsid w:val="00404E17"/>
    <w:rsid w:val="00404F45"/>
    <w:rsid w:val="004050B9"/>
    <w:rsid w:val="0040511A"/>
    <w:rsid w:val="0040512D"/>
    <w:rsid w:val="00405A36"/>
    <w:rsid w:val="00405E4C"/>
    <w:rsid w:val="00405F4D"/>
    <w:rsid w:val="00405F4E"/>
    <w:rsid w:val="0040626B"/>
    <w:rsid w:val="004064C3"/>
    <w:rsid w:val="00406800"/>
    <w:rsid w:val="00406E5D"/>
    <w:rsid w:val="004072A9"/>
    <w:rsid w:val="004073B9"/>
    <w:rsid w:val="00407599"/>
    <w:rsid w:val="004076BC"/>
    <w:rsid w:val="00407745"/>
    <w:rsid w:val="00407E49"/>
    <w:rsid w:val="004100F5"/>
    <w:rsid w:val="004103F6"/>
    <w:rsid w:val="00410638"/>
    <w:rsid w:val="00410A47"/>
    <w:rsid w:val="00410DEA"/>
    <w:rsid w:val="00411584"/>
    <w:rsid w:val="00411771"/>
    <w:rsid w:val="00411AD0"/>
    <w:rsid w:val="004120AB"/>
    <w:rsid w:val="00412A5A"/>
    <w:rsid w:val="00412A6A"/>
    <w:rsid w:val="00412B62"/>
    <w:rsid w:val="004130B3"/>
    <w:rsid w:val="00413556"/>
    <w:rsid w:val="00413ABF"/>
    <w:rsid w:val="00414A79"/>
    <w:rsid w:val="00414FDE"/>
    <w:rsid w:val="0041531C"/>
    <w:rsid w:val="0041532F"/>
    <w:rsid w:val="004153DC"/>
    <w:rsid w:val="00415951"/>
    <w:rsid w:val="00415CAE"/>
    <w:rsid w:val="00415DF5"/>
    <w:rsid w:val="00415F2D"/>
    <w:rsid w:val="00416088"/>
    <w:rsid w:val="0041616E"/>
    <w:rsid w:val="0041635F"/>
    <w:rsid w:val="0041664D"/>
    <w:rsid w:val="00416A86"/>
    <w:rsid w:val="00416AF8"/>
    <w:rsid w:val="00416DEF"/>
    <w:rsid w:val="004170F9"/>
    <w:rsid w:val="00417258"/>
    <w:rsid w:val="00417290"/>
    <w:rsid w:val="004172F1"/>
    <w:rsid w:val="00417909"/>
    <w:rsid w:val="00417B9D"/>
    <w:rsid w:val="004200F7"/>
    <w:rsid w:val="004202DF"/>
    <w:rsid w:val="00420614"/>
    <w:rsid w:val="00420677"/>
    <w:rsid w:val="004206DA"/>
    <w:rsid w:val="00420A1E"/>
    <w:rsid w:val="00420C65"/>
    <w:rsid w:val="00421409"/>
    <w:rsid w:val="00421501"/>
    <w:rsid w:val="00421551"/>
    <w:rsid w:val="004216DD"/>
    <w:rsid w:val="00421740"/>
    <w:rsid w:val="0042198A"/>
    <w:rsid w:val="00421CDC"/>
    <w:rsid w:val="00421FF8"/>
    <w:rsid w:val="0042210D"/>
    <w:rsid w:val="004229ED"/>
    <w:rsid w:val="004234F3"/>
    <w:rsid w:val="0042366E"/>
    <w:rsid w:val="00423735"/>
    <w:rsid w:val="00423AF8"/>
    <w:rsid w:val="00424056"/>
    <w:rsid w:val="00424202"/>
    <w:rsid w:val="004242E6"/>
    <w:rsid w:val="004245FA"/>
    <w:rsid w:val="00424603"/>
    <w:rsid w:val="004247E5"/>
    <w:rsid w:val="0042486F"/>
    <w:rsid w:val="00424B41"/>
    <w:rsid w:val="00424E9E"/>
    <w:rsid w:val="00424F5B"/>
    <w:rsid w:val="0042515A"/>
    <w:rsid w:val="00425185"/>
    <w:rsid w:val="004254C1"/>
    <w:rsid w:val="0042568A"/>
    <w:rsid w:val="00425693"/>
    <w:rsid w:val="00425747"/>
    <w:rsid w:val="004257C1"/>
    <w:rsid w:val="0042594C"/>
    <w:rsid w:val="00426244"/>
    <w:rsid w:val="00426400"/>
    <w:rsid w:val="00426882"/>
    <w:rsid w:val="004268A4"/>
    <w:rsid w:val="00427669"/>
    <w:rsid w:val="00427AB9"/>
    <w:rsid w:val="00427D96"/>
    <w:rsid w:val="004302B9"/>
    <w:rsid w:val="0043110D"/>
    <w:rsid w:val="00431983"/>
    <w:rsid w:val="00431B75"/>
    <w:rsid w:val="00431B8F"/>
    <w:rsid w:val="00431D7E"/>
    <w:rsid w:val="00431F7B"/>
    <w:rsid w:val="004320F4"/>
    <w:rsid w:val="004322D8"/>
    <w:rsid w:val="00432437"/>
    <w:rsid w:val="0043260A"/>
    <w:rsid w:val="00432803"/>
    <w:rsid w:val="00432B53"/>
    <w:rsid w:val="00433026"/>
    <w:rsid w:val="004332F4"/>
    <w:rsid w:val="00433836"/>
    <w:rsid w:val="00433B57"/>
    <w:rsid w:val="004340B7"/>
    <w:rsid w:val="00434146"/>
    <w:rsid w:val="00434642"/>
    <w:rsid w:val="00434728"/>
    <w:rsid w:val="00434798"/>
    <w:rsid w:val="0043493E"/>
    <w:rsid w:val="00434CF4"/>
    <w:rsid w:val="00434F72"/>
    <w:rsid w:val="00434F9F"/>
    <w:rsid w:val="00435637"/>
    <w:rsid w:val="004358F2"/>
    <w:rsid w:val="00435A1C"/>
    <w:rsid w:val="00435EAC"/>
    <w:rsid w:val="004369C7"/>
    <w:rsid w:val="00436A7E"/>
    <w:rsid w:val="00436FDA"/>
    <w:rsid w:val="00437436"/>
    <w:rsid w:val="004376A5"/>
    <w:rsid w:val="00437B0A"/>
    <w:rsid w:val="00437C51"/>
    <w:rsid w:val="00437D6B"/>
    <w:rsid w:val="00437F3E"/>
    <w:rsid w:val="004403A5"/>
    <w:rsid w:val="0044051E"/>
    <w:rsid w:val="004405A2"/>
    <w:rsid w:val="00441605"/>
    <w:rsid w:val="00441A2F"/>
    <w:rsid w:val="00441AF7"/>
    <w:rsid w:val="00441CDB"/>
    <w:rsid w:val="00441D55"/>
    <w:rsid w:val="004421A0"/>
    <w:rsid w:val="00442B38"/>
    <w:rsid w:val="00443104"/>
    <w:rsid w:val="0044312A"/>
    <w:rsid w:val="00443841"/>
    <w:rsid w:val="00443895"/>
    <w:rsid w:val="004447F5"/>
    <w:rsid w:val="00444A74"/>
    <w:rsid w:val="00444AD7"/>
    <w:rsid w:val="00444C1F"/>
    <w:rsid w:val="00445248"/>
    <w:rsid w:val="004458DD"/>
    <w:rsid w:val="0044594D"/>
    <w:rsid w:val="004459C9"/>
    <w:rsid w:val="00446256"/>
    <w:rsid w:val="004464B1"/>
    <w:rsid w:val="00446FB7"/>
    <w:rsid w:val="00447443"/>
    <w:rsid w:val="00447BC8"/>
    <w:rsid w:val="00447C1E"/>
    <w:rsid w:val="004501B6"/>
    <w:rsid w:val="00450451"/>
    <w:rsid w:val="00450773"/>
    <w:rsid w:val="004508B9"/>
    <w:rsid w:val="00450A8A"/>
    <w:rsid w:val="00450E59"/>
    <w:rsid w:val="004511F9"/>
    <w:rsid w:val="0045131F"/>
    <w:rsid w:val="0045189E"/>
    <w:rsid w:val="00451C52"/>
    <w:rsid w:val="00452260"/>
    <w:rsid w:val="00452459"/>
    <w:rsid w:val="00452A04"/>
    <w:rsid w:val="00453C1C"/>
    <w:rsid w:val="00454067"/>
    <w:rsid w:val="004540EC"/>
    <w:rsid w:val="004541F3"/>
    <w:rsid w:val="00454864"/>
    <w:rsid w:val="00454ABB"/>
    <w:rsid w:val="00454CB5"/>
    <w:rsid w:val="00454FD9"/>
    <w:rsid w:val="004552CD"/>
    <w:rsid w:val="0045596C"/>
    <w:rsid w:val="0045670C"/>
    <w:rsid w:val="004569DD"/>
    <w:rsid w:val="00456DCF"/>
    <w:rsid w:val="0045702F"/>
    <w:rsid w:val="004575FC"/>
    <w:rsid w:val="004578D1"/>
    <w:rsid w:val="00457B1D"/>
    <w:rsid w:val="00457D22"/>
    <w:rsid w:val="004601EE"/>
    <w:rsid w:val="00461080"/>
    <w:rsid w:val="00461677"/>
    <w:rsid w:val="0046168F"/>
    <w:rsid w:val="0046197B"/>
    <w:rsid w:val="004619D7"/>
    <w:rsid w:val="00461C04"/>
    <w:rsid w:val="00461C54"/>
    <w:rsid w:val="00461D62"/>
    <w:rsid w:val="00462388"/>
    <w:rsid w:val="0046269A"/>
    <w:rsid w:val="004627AE"/>
    <w:rsid w:val="004629BE"/>
    <w:rsid w:val="00462AEB"/>
    <w:rsid w:val="00462BFB"/>
    <w:rsid w:val="004634A9"/>
    <w:rsid w:val="00463848"/>
    <w:rsid w:val="00463E58"/>
    <w:rsid w:val="00464044"/>
    <w:rsid w:val="0046409D"/>
    <w:rsid w:val="00464210"/>
    <w:rsid w:val="004649AC"/>
    <w:rsid w:val="00464C13"/>
    <w:rsid w:val="00464D1C"/>
    <w:rsid w:val="004655B9"/>
    <w:rsid w:val="0046575C"/>
    <w:rsid w:val="0046584F"/>
    <w:rsid w:val="00465C10"/>
    <w:rsid w:val="00465CD5"/>
    <w:rsid w:val="00465F50"/>
    <w:rsid w:val="00465F93"/>
    <w:rsid w:val="004665E4"/>
    <w:rsid w:val="0046684C"/>
    <w:rsid w:val="00466F49"/>
    <w:rsid w:val="00467443"/>
    <w:rsid w:val="00467850"/>
    <w:rsid w:val="0046791C"/>
    <w:rsid w:val="00467CF7"/>
    <w:rsid w:val="00470709"/>
    <w:rsid w:val="00470B99"/>
    <w:rsid w:val="00470EEB"/>
    <w:rsid w:val="0047105E"/>
    <w:rsid w:val="0047173A"/>
    <w:rsid w:val="00471BDA"/>
    <w:rsid w:val="0047219B"/>
    <w:rsid w:val="00472486"/>
    <w:rsid w:val="0047255B"/>
    <w:rsid w:val="00472A8E"/>
    <w:rsid w:val="00472AFE"/>
    <w:rsid w:val="0047311F"/>
    <w:rsid w:val="0047317E"/>
    <w:rsid w:val="00473C95"/>
    <w:rsid w:val="00474485"/>
    <w:rsid w:val="00474659"/>
    <w:rsid w:val="00474A5B"/>
    <w:rsid w:val="00474C03"/>
    <w:rsid w:val="00475615"/>
    <w:rsid w:val="00475AED"/>
    <w:rsid w:val="00476352"/>
    <w:rsid w:val="00476ADC"/>
    <w:rsid w:val="004770C3"/>
    <w:rsid w:val="0047725E"/>
    <w:rsid w:val="004773CC"/>
    <w:rsid w:val="004773E1"/>
    <w:rsid w:val="0047762D"/>
    <w:rsid w:val="004778A4"/>
    <w:rsid w:val="00477A00"/>
    <w:rsid w:val="00477BDE"/>
    <w:rsid w:val="00477CB5"/>
    <w:rsid w:val="00477D59"/>
    <w:rsid w:val="00477E3C"/>
    <w:rsid w:val="00477F99"/>
    <w:rsid w:val="00480137"/>
    <w:rsid w:val="00480478"/>
    <w:rsid w:val="004806C4"/>
    <w:rsid w:val="00480966"/>
    <w:rsid w:val="0048098F"/>
    <w:rsid w:val="00480BE8"/>
    <w:rsid w:val="004813EC"/>
    <w:rsid w:val="00481682"/>
    <w:rsid w:val="00481DA1"/>
    <w:rsid w:val="004822FD"/>
    <w:rsid w:val="004824B1"/>
    <w:rsid w:val="004824E7"/>
    <w:rsid w:val="0048276D"/>
    <w:rsid w:val="00482A4B"/>
    <w:rsid w:val="00482F60"/>
    <w:rsid w:val="0048310B"/>
    <w:rsid w:val="0048335C"/>
    <w:rsid w:val="00483858"/>
    <w:rsid w:val="00484081"/>
    <w:rsid w:val="0048472D"/>
    <w:rsid w:val="004848B4"/>
    <w:rsid w:val="004848DA"/>
    <w:rsid w:val="0048491B"/>
    <w:rsid w:val="00484E24"/>
    <w:rsid w:val="00485194"/>
    <w:rsid w:val="0048578F"/>
    <w:rsid w:val="00485863"/>
    <w:rsid w:val="00486135"/>
    <w:rsid w:val="00486304"/>
    <w:rsid w:val="00486381"/>
    <w:rsid w:val="00486E48"/>
    <w:rsid w:val="004872C4"/>
    <w:rsid w:val="004874DB"/>
    <w:rsid w:val="0048779B"/>
    <w:rsid w:val="004878C3"/>
    <w:rsid w:val="00487A29"/>
    <w:rsid w:val="00487B01"/>
    <w:rsid w:val="00487D70"/>
    <w:rsid w:val="004901BD"/>
    <w:rsid w:val="004904DE"/>
    <w:rsid w:val="00490561"/>
    <w:rsid w:val="00490828"/>
    <w:rsid w:val="00490955"/>
    <w:rsid w:val="00490B98"/>
    <w:rsid w:val="00490BBB"/>
    <w:rsid w:val="00490E17"/>
    <w:rsid w:val="00490F3F"/>
    <w:rsid w:val="0049110A"/>
    <w:rsid w:val="0049181F"/>
    <w:rsid w:val="00491BF2"/>
    <w:rsid w:val="00492157"/>
    <w:rsid w:val="0049278D"/>
    <w:rsid w:val="00492EFE"/>
    <w:rsid w:val="00492F1C"/>
    <w:rsid w:val="004936EB"/>
    <w:rsid w:val="0049404E"/>
    <w:rsid w:val="004945AD"/>
    <w:rsid w:val="00494A94"/>
    <w:rsid w:val="00494B03"/>
    <w:rsid w:val="00495333"/>
    <w:rsid w:val="00495367"/>
    <w:rsid w:val="00495523"/>
    <w:rsid w:val="0049572D"/>
    <w:rsid w:val="00495985"/>
    <w:rsid w:val="00495CD0"/>
    <w:rsid w:val="0049608C"/>
    <w:rsid w:val="00496124"/>
    <w:rsid w:val="00496D78"/>
    <w:rsid w:val="0049704C"/>
    <w:rsid w:val="004972BE"/>
    <w:rsid w:val="004973CD"/>
    <w:rsid w:val="00497741"/>
    <w:rsid w:val="00497787"/>
    <w:rsid w:val="00497878"/>
    <w:rsid w:val="00497A64"/>
    <w:rsid w:val="00497D33"/>
    <w:rsid w:val="004A04AA"/>
    <w:rsid w:val="004A087C"/>
    <w:rsid w:val="004A1009"/>
    <w:rsid w:val="004A181D"/>
    <w:rsid w:val="004A1B8B"/>
    <w:rsid w:val="004A1FAC"/>
    <w:rsid w:val="004A2AF8"/>
    <w:rsid w:val="004A2BAD"/>
    <w:rsid w:val="004A2CD2"/>
    <w:rsid w:val="004A325F"/>
    <w:rsid w:val="004A32B1"/>
    <w:rsid w:val="004A380B"/>
    <w:rsid w:val="004A3B20"/>
    <w:rsid w:val="004A4760"/>
    <w:rsid w:val="004A47B1"/>
    <w:rsid w:val="004A52EC"/>
    <w:rsid w:val="004A550F"/>
    <w:rsid w:val="004A5D6F"/>
    <w:rsid w:val="004A60FF"/>
    <w:rsid w:val="004A616D"/>
    <w:rsid w:val="004A6408"/>
    <w:rsid w:val="004A75D9"/>
    <w:rsid w:val="004A7AB0"/>
    <w:rsid w:val="004A7FE1"/>
    <w:rsid w:val="004B01EE"/>
    <w:rsid w:val="004B020E"/>
    <w:rsid w:val="004B055D"/>
    <w:rsid w:val="004B07A2"/>
    <w:rsid w:val="004B08ED"/>
    <w:rsid w:val="004B0B78"/>
    <w:rsid w:val="004B0C3B"/>
    <w:rsid w:val="004B0DC2"/>
    <w:rsid w:val="004B0E51"/>
    <w:rsid w:val="004B1216"/>
    <w:rsid w:val="004B1475"/>
    <w:rsid w:val="004B17B3"/>
    <w:rsid w:val="004B191C"/>
    <w:rsid w:val="004B198A"/>
    <w:rsid w:val="004B1B70"/>
    <w:rsid w:val="004B1FC9"/>
    <w:rsid w:val="004B240D"/>
    <w:rsid w:val="004B2E28"/>
    <w:rsid w:val="004B306A"/>
    <w:rsid w:val="004B3313"/>
    <w:rsid w:val="004B34F9"/>
    <w:rsid w:val="004B3695"/>
    <w:rsid w:val="004B3787"/>
    <w:rsid w:val="004B397F"/>
    <w:rsid w:val="004B3CCC"/>
    <w:rsid w:val="004B3E5C"/>
    <w:rsid w:val="004B3EC3"/>
    <w:rsid w:val="004B403D"/>
    <w:rsid w:val="004B44AA"/>
    <w:rsid w:val="004B44FA"/>
    <w:rsid w:val="004B4734"/>
    <w:rsid w:val="004B5538"/>
    <w:rsid w:val="004B553D"/>
    <w:rsid w:val="004B5547"/>
    <w:rsid w:val="004B593C"/>
    <w:rsid w:val="004B5A8D"/>
    <w:rsid w:val="004B607B"/>
    <w:rsid w:val="004B663C"/>
    <w:rsid w:val="004B6751"/>
    <w:rsid w:val="004B6974"/>
    <w:rsid w:val="004B69ED"/>
    <w:rsid w:val="004B6A88"/>
    <w:rsid w:val="004B6B48"/>
    <w:rsid w:val="004B7563"/>
    <w:rsid w:val="004B769E"/>
    <w:rsid w:val="004B7813"/>
    <w:rsid w:val="004B7932"/>
    <w:rsid w:val="004B7A95"/>
    <w:rsid w:val="004C0065"/>
    <w:rsid w:val="004C02F2"/>
    <w:rsid w:val="004C059D"/>
    <w:rsid w:val="004C0C1F"/>
    <w:rsid w:val="004C0ECD"/>
    <w:rsid w:val="004C0F9E"/>
    <w:rsid w:val="004C0FE2"/>
    <w:rsid w:val="004C11E6"/>
    <w:rsid w:val="004C15EA"/>
    <w:rsid w:val="004C17E6"/>
    <w:rsid w:val="004C1B58"/>
    <w:rsid w:val="004C1ED1"/>
    <w:rsid w:val="004C1F8A"/>
    <w:rsid w:val="004C2000"/>
    <w:rsid w:val="004C2387"/>
    <w:rsid w:val="004C244B"/>
    <w:rsid w:val="004C256E"/>
    <w:rsid w:val="004C27C6"/>
    <w:rsid w:val="004C284A"/>
    <w:rsid w:val="004C2B6E"/>
    <w:rsid w:val="004C2E40"/>
    <w:rsid w:val="004C32BE"/>
    <w:rsid w:val="004C3318"/>
    <w:rsid w:val="004C37AF"/>
    <w:rsid w:val="004C39DC"/>
    <w:rsid w:val="004C3C2A"/>
    <w:rsid w:val="004C3C68"/>
    <w:rsid w:val="004C3D10"/>
    <w:rsid w:val="004C4032"/>
    <w:rsid w:val="004C4258"/>
    <w:rsid w:val="004C47A8"/>
    <w:rsid w:val="004C48CA"/>
    <w:rsid w:val="004C4B10"/>
    <w:rsid w:val="004C4E76"/>
    <w:rsid w:val="004C4FDB"/>
    <w:rsid w:val="004C52EE"/>
    <w:rsid w:val="004C546B"/>
    <w:rsid w:val="004C55E0"/>
    <w:rsid w:val="004C5B31"/>
    <w:rsid w:val="004C628F"/>
    <w:rsid w:val="004C6CD4"/>
    <w:rsid w:val="004C6DCB"/>
    <w:rsid w:val="004C70F6"/>
    <w:rsid w:val="004C7507"/>
    <w:rsid w:val="004C76CD"/>
    <w:rsid w:val="004C7B91"/>
    <w:rsid w:val="004C7F90"/>
    <w:rsid w:val="004D029F"/>
    <w:rsid w:val="004D03BD"/>
    <w:rsid w:val="004D04D9"/>
    <w:rsid w:val="004D04E3"/>
    <w:rsid w:val="004D071B"/>
    <w:rsid w:val="004D07C6"/>
    <w:rsid w:val="004D07D9"/>
    <w:rsid w:val="004D0B01"/>
    <w:rsid w:val="004D0F26"/>
    <w:rsid w:val="004D10F8"/>
    <w:rsid w:val="004D13CD"/>
    <w:rsid w:val="004D1488"/>
    <w:rsid w:val="004D1B55"/>
    <w:rsid w:val="004D2509"/>
    <w:rsid w:val="004D2E74"/>
    <w:rsid w:val="004D3497"/>
    <w:rsid w:val="004D34A5"/>
    <w:rsid w:val="004D3625"/>
    <w:rsid w:val="004D39B8"/>
    <w:rsid w:val="004D41FE"/>
    <w:rsid w:val="004D4373"/>
    <w:rsid w:val="004D4522"/>
    <w:rsid w:val="004D4718"/>
    <w:rsid w:val="004D4A80"/>
    <w:rsid w:val="004D4CE4"/>
    <w:rsid w:val="004D4E40"/>
    <w:rsid w:val="004D4F13"/>
    <w:rsid w:val="004D51E6"/>
    <w:rsid w:val="004D5529"/>
    <w:rsid w:val="004D561C"/>
    <w:rsid w:val="004D5674"/>
    <w:rsid w:val="004D699E"/>
    <w:rsid w:val="004D71CD"/>
    <w:rsid w:val="004D7A21"/>
    <w:rsid w:val="004D7B11"/>
    <w:rsid w:val="004D7C8F"/>
    <w:rsid w:val="004D7E22"/>
    <w:rsid w:val="004E02FB"/>
    <w:rsid w:val="004E0431"/>
    <w:rsid w:val="004E0671"/>
    <w:rsid w:val="004E0943"/>
    <w:rsid w:val="004E0BAF"/>
    <w:rsid w:val="004E0CDA"/>
    <w:rsid w:val="004E1094"/>
    <w:rsid w:val="004E157B"/>
    <w:rsid w:val="004E199D"/>
    <w:rsid w:val="004E1C0D"/>
    <w:rsid w:val="004E1C1E"/>
    <w:rsid w:val="004E1DE4"/>
    <w:rsid w:val="004E2196"/>
    <w:rsid w:val="004E22D4"/>
    <w:rsid w:val="004E2470"/>
    <w:rsid w:val="004E29A6"/>
    <w:rsid w:val="004E3DC7"/>
    <w:rsid w:val="004E3F22"/>
    <w:rsid w:val="004E4450"/>
    <w:rsid w:val="004E4480"/>
    <w:rsid w:val="004E4ACB"/>
    <w:rsid w:val="004E4D7B"/>
    <w:rsid w:val="004E5006"/>
    <w:rsid w:val="004E52DD"/>
    <w:rsid w:val="004E549B"/>
    <w:rsid w:val="004E5A94"/>
    <w:rsid w:val="004E5C45"/>
    <w:rsid w:val="004E6062"/>
    <w:rsid w:val="004E6719"/>
    <w:rsid w:val="004E6A13"/>
    <w:rsid w:val="004E6C34"/>
    <w:rsid w:val="004E6C64"/>
    <w:rsid w:val="004E7185"/>
    <w:rsid w:val="004E7A4E"/>
    <w:rsid w:val="004E7BFF"/>
    <w:rsid w:val="004F0526"/>
    <w:rsid w:val="004F0551"/>
    <w:rsid w:val="004F063A"/>
    <w:rsid w:val="004F065C"/>
    <w:rsid w:val="004F0AFE"/>
    <w:rsid w:val="004F0CC1"/>
    <w:rsid w:val="004F0CF8"/>
    <w:rsid w:val="004F116E"/>
    <w:rsid w:val="004F11AD"/>
    <w:rsid w:val="004F1322"/>
    <w:rsid w:val="004F158B"/>
    <w:rsid w:val="004F1DDA"/>
    <w:rsid w:val="004F2100"/>
    <w:rsid w:val="004F24B7"/>
    <w:rsid w:val="004F2BC1"/>
    <w:rsid w:val="004F32A5"/>
    <w:rsid w:val="004F38F8"/>
    <w:rsid w:val="004F3D1E"/>
    <w:rsid w:val="004F43CD"/>
    <w:rsid w:val="004F478F"/>
    <w:rsid w:val="004F4DBE"/>
    <w:rsid w:val="004F5165"/>
    <w:rsid w:val="004F543C"/>
    <w:rsid w:val="004F5616"/>
    <w:rsid w:val="004F56F1"/>
    <w:rsid w:val="004F58AC"/>
    <w:rsid w:val="004F58DE"/>
    <w:rsid w:val="004F5B4E"/>
    <w:rsid w:val="004F5E38"/>
    <w:rsid w:val="004F5E67"/>
    <w:rsid w:val="004F60B1"/>
    <w:rsid w:val="004F633A"/>
    <w:rsid w:val="004F63E5"/>
    <w:rsid w:val="004F6AFE"/>
    <w:rsid w:val="004F72A5"/>
    <w:rsid w:val="004F72DF"/>
    <w:rsid w:val="004F74A9"/>
    <w:rsid w:val="004F7651"/>
    <w:rsid w:val="004F793E"/>
    <w:rsid w:val="004F7F62"/>
    <w:rsid w:val="0050024B"/>
    <w:rsid w:val="0050037D"/>
    <w:rsid w:val="005005D2"/>
    <w:rsid w:val="005008D1"/>
    <w:rsid w:val="005010C6"/>
    <w:rsid w:val="0050112A"/>
    <w:rsid w:val="0050118C"/>
    <w:rsid w:val="005011F8"/>
    <w:rsid w:val="00501647"/>
    <w:rsid w:val="00501839"/>
    <w:rsid w:val="005019A3"/>
    <w:rsid w:val="00501C2A"/>
    <w:rsid w:val="00501D90"/>
    <w:rsid w:val="00501F5F"/>
    <w:rsid w:val="005021C4"/>
    <w:rsid w:val="005025A4"/>
    <w:rsid w:val="00502903"/>
    <w:rsid w:val="005029E7"/>
    <w:rsid w:val="00502A61"/>
    <w:rsid w:val="0050339B"/>
    <w:rsid w:val="00503A0F"/>
    <w:rsid w:val="00503CBA"/>
    <w:rsid w:val="005044B0"/>
    <w:rsid w:val="00504E14"/>
    <w:rsid w:val="005057DA"/>
    <w:rsid w:val="00505805"/>
    <w:rsid w:val="00506197"/>
    <w:rsid w:val="005061A1"/>
    <w:rsid w:val="005065C8"/>
    <w:rsid w:val="0050679A"/>
    <w:rsid w:val="00506AD3"/>
    <w:rsid w:val="00506BE8"/>
    <w:rsid w:val="00507753"/>
    <w:rsid w:val="00507A7A"/>
    <w:rsid w:val="005102AC"/>
    <w:rsid w:val="00510329"/>
    <w:rsid w:val="005104FD"/>
    <w:rsid w:val="00510940"/>
    <w:rsid w:val="00510B9F"/>
    <w:rsid w:val="00510D3D"/>
    <w:rsid w:val="00510EC8"/>
    <w:rsid w:val="00510F70"/>
    <w:rsid w:val="005115F4"/>
    <w:rsid w:val="00511681"/>
    <w:rsid w:val="00511966"/>
    <w:rsid w:val="00512295"/>
    <w:rsid w:val="005123EC"/>
    <w:rsid w:val="00512864"/>
    <w:rsid w:val="0051348A"/>
    <w:rsid w:val="005136A6"/>
    <w:rsid w:val="005136C8"/>
    <w:rsid w:val="005136CE"/>
    <w:rsid w:val="00513B78"/>
    <w:rsid w:val="00513DA9"/>
    <w:rsid w:val="00513E7B"/>
    <w:rsid w:val="005140A1"/>
    <w:rsid w:val="0051499B"/>
    <w:rsid w:val="00515894"/>
    <w:rsid w:val="00515D01"/>
    <w:rsid w:val="00515DC9"/>
    <w:rsid w:val="00515EE4"/>
    <w:rsid w:val="005164CF"/>
    <w:rsid w:val="005166C9"/>
    <w:rsid w:val="00516C6F"/>
    <w:rsid w:val="00516CAB"/>
    <w:rsid w:val="00517192"/>
    <w:rsid w:val="0051745B"/>
    <w:rsid w:val="00517AE8"/>
    <w:rsid w:val="00517D88"/>
    <w:rsid w:val="00517E09"/>
    <w:rsid w:val="00517E2B"/>
    <w:rsid w:val="0052015E"/>
    <w:rsid w:val="00520418"/>
    <w:rsid w:val="0052045E"/>
    <w:rsid w:val="00520A44"/>
    <w:rsid w:val="00520DE7"/>
    <w:rsid w:val="00520E39"/>
    <w:rsid w:val="00520EE9"/>
    <w:rsid w:val="0052131E"/>
    <w:rsid w:val="00521332"/>
    <w:rsid w:val="00521D56"/>
    <w:rsid w:val="00521D5D"/>
    <w:rsid w:val="005220A1"/>
    <w:rsid w:val="00522570"/>
    <w:rsid w:val="0052275C"/>
    <w:rsid w:val="005228C4"/>
    <w:rsid w:val="00522DE1"/>
    <w:rsid w:val="00522EB4"/>
    <w:rsid w:val="00523254"/>
    <w:rsid w:val="0052361F"/>
    <w:rsid w:val="0052375E"/>
    <w:rsid w:val="00523E45"/>
    <w:rsid w:val="00523F85"/>
    <w:rsid w:val="005240BC"/>
    <w:rsid w:val="00524271"/>
    <w:rsid w:val="0052434D"/>
    <w:rsid w:val="0052470F"/>
    <w:rsid w:val="00524C49"/>
    <w:rsid w:val="00524CC1"/>
    <w:rsid w:val="00524DB8"/>
    <w:rsid w:val="005250EB"/>
    <w:rsid w:val="00525867"/>
    <w:rsid w:val="00525CA4"/>
    <w:rsid w:val="00525D6F"/>
    <w:rsid w:val="00525E45"/>
    <w:rsid w:val="005261A5"/>
    <w:rsid w:val="00526756"/>
    <w:rsid w:val="00526B34"/>
    <w:rsid w:val="00526BCE"/>
    <w:rsid w:val="0052726D"/>
    <w:rsid w:val="00527733"/>
    <w:rsid w:val="00527A02"/>
    <w:rsid w:val="00527B79"/>
    <w:rsid w:val="00527C05"/>
    <w:rsid w:val="005303A1"/>
    <w:rsid w:val="005303C4"/>
    <w:rsid w:val="005305F0"/>
    <w:rsid w:val="005308CA"/>
    <w:rsid w:val="0053096B"/>
    <w:rsid w:val="00530F1B"/>
    <w:rsid w:val="00530FEF"/>
    <w:rsid w:val="005315B4"/>
    <w:rsid w:val="00531721"/>
    <w:rsid w:val="00531DCA"/>
    <w:rsid w:val="0053236F"/>
    <w:rsid w:val="0053293F"/>
    <w:rsid w:val="00532AF0"/>
    <w:rsid w:val="005334DD"/>
    <w:rsid w:val="0053427D"/>
    <w:rsid w:val="00534428"/>
    <w:rsid w:val="0053458D"/>
    <w:rsid w:val="00534694"/>
    <w:rsid w:val="00534886"/>
    <w:rsid w:val="0053497F"/>
    <w:rsid w:val="00534995"/>
    <w:rsid w:val="00534C04"/>
    <w:rsid w:val="00534CCA"/>
    <w:rsid w:val="0053574C"/>
    <w:rsid w:val="005357BF"/>
    <w:rsid w:val="005358DE"/>
    <w:rsid w:val="00535D1C"/>
    <w:rsid w:val="0053630E"/>
    <w:rsid w:val="005368C3"/>
    <w:rsid w:val="00536FB9"/>
    <w:rsid w:val="00537168"/>
    <w:rsid w:val="00537527"/>
    <w:rsid w:val="00537889"/>
    <w:rsid w:val="00537909"/>
    <w:rsid w:val="00540514"/>
    <w:rsid w:val="00540585"/>
    <w:rsid w:val="005407AF"/>
    <w:rsid w:val="005409AF"/>
    <w:rsid w:val="0054121D"/>
    <w:rsid w:val="00541493"/>
    <w:rsid w:val="0054159C"/>
    <w:rsid w:val="00541AED"/>
    <w:rsid w:val="00541D82"/>
    <w:rsid w:val="005420B2"/>
    <w:rsid w:val="0054297C"/>
    <w:rsid w:val="00542AF1"/>
    <w:rsid w:val="00543301"/>
    <w:rsid w:val="005441DB"/>
    <w:rsid w:val="0054436D"/>
    <w:rsid w:val="005448BD"/>
    <w:rsid w:val="00544962"/>
    <w:rsid w:val="00544D00"/>
    <w:rsid w:val="0054510E"/>
    <w:rsid w:val="00545B06"/>
    <w:rsid w:val="00545CD0"/>
    <w:rsid w:val="00545E82"/>
    <w:rsid w:val="0054609A"/>
    <w:rsid w:val="0054632C"/>
    <w:rsid w:val="005466EA"/>
    <w:rsid w:val="00546977"/>
    <w:rsid w:val="00546B5E"/>
    <w:rsid w:val="00546F00"/>
    <w:rsid w:val="0054721D"/>
    <w:rsid w:val="00547278"/>
    <w:rsid w:val="0054742C"/>
    <w:rsid w:val="00547560"/>
    <w:rsid w:val="00547980"/>
    <w:rsid w:val="00547A4B"/>
    <w:rsid w:val="00547C0A"/>
    <w:rsid w:val="00550008"/>
    <w:rsid w:val="0055042C"/>
    <w:rsid w:val="00550548"/>
    <w:rsid w:val="005506F0"/>
    <w:rsid w:val="0055088E"/>
    <w:rsid w:val="00550A2C"/>
    <w:rsid w:val="00550D4F"/>
    <w:rsid w:val="00550FC7"/>
    <w:rsid w:val="0055134D"/>
    <w:rsid w:val="00551370"/>
    <w:rsid w:val="005513D2"/>
    <w:rsid w:val="00551F24"/>
    <w:rsid w:val="0055263C"/>
    <w:rsid w:val="00552E79"/>
    <w:rsid w:val="00553687"/>
    <w:rsid w:val="00553740"/>
    <w:rsid w:val="00553B41"/>
    <w:rsid w:val="00553E3C"/>
    <w:rsid w:val="00554096"/>
    <w:rsid w:val="0055415A"/>
    <w:rsid w:val="005544DA"/>
    <w:rsid w:val="00554621"/>
    <w:rsid w:val="00554857"/>
    <w:rsid w:val="00554BEF"/>
    <w:rsid w:val="00554C2A"/>
    <w:rsid w:val="005555B3"/>
    <w:rsid w:val="005565F5"/>
    <w:rsid w:val="00556D71"/>
    <w:rsid w:val="0055746A"/>
    <w:rsid w:val="00557571"/>
    <w:rsid w:val="0055789D"/>
    <w:rsid w:val="0055793E"/>
    <w:rsid w:val="00557A3A"/>
    <w:rsid w:val="00557BEA"/>
    <w:rsid w:val="00557C4B"/>
    <w:rsid w:val="00557F16"/>
    <w:rsid w:val="00557F3F"/>
    <w:rsid w:val="00560020"/>
    <w:rsid w:val="00560116"/>
    <w:rsid w:val="00560222"/>
    <w:rsid w:val="00560442"/>
    <w:rsid w:val="005604EB"/>
    <w:rsid w:val="0056054D"/>
    <w:rsid w:val="005605AD"/>
    <w:rsid w:val="005608D7"/>
    <w:rsid w:val="005609D9"/>
    <w:rsid w:val="00560A9D"/>
    <w:rsid w:val="00560BBD"/>
    <w:rsid w:val="00561299"/>
    <w:rsid w:val="00561353"/>
    <w:rsid w:val="0056154F"/>
    <w:rsid w:val="00561D81"/>
    <w:rsid w:val="00561E02"/>
    <w:rsid w:val="00561E63"/>
    <w:rsid w:val="00562AF7"/>
    <w:rsid w:val="00562E30"/>
    <w:rsid w:val="00562E36"/>
    <w:rsid w:val="00563327"/>
    <w:rsid w:val="00563E2A"/>
    <w:rsid w:val="00563FB7"/>
    <w:rsid w:val="00564069"/>
    <w:rsid w:val="00564947"/>
    <w:rsid w:val="00564AE7"/>
    <w:rsid w:val="00564C16"/>
    <w:rsid w:val="00564C5E"/>
    <w:rsid w:val="005652B8"/>
    <w:rsid w:val="00565476"/>
    <w:rsid w:val="005655AC"/>
    <w:rsid w:val="005656A0"/>
    <w:rsid w:val="005657A6"/>
    <w:rsid w:val="005658CA"/>
    <w:rsid w:val="00565B15"/>
    <w:rsid w:val="00565FBF"/>
    <w:rsid w:val="00566469"/>
    <w:rsid w:val="00566843"/>
    <w:rsid w:val="00566931"/>
    <w:rsid w:val="00566E1D"/>
    <w:rsid w:val="00566E42"/>
    <w:rsid w:val="005676EC"/>
    <w:rsid w:val="00567798"/>
    <w:rsid w:val="0056B570"/>
    <w:rsid w:val="005704CB"/>
    <w:rsid w:val="0057077E"/>
    <w:rsid w:val="0057101A"/>
    <w:rsid w:val="00571020"/>
    <w:rsid w:val="0057104C"/>
    <w:rsid w:val="00571A51"/>
    <w:rsid w:val="00571D5B"/>
    <w:rsid w:val="00571DF9"/>
    <w:rsid w:val="005720CB"/>
    <w:rsid w:val="00572256"/>
    <w:rsid w:val="00572696"/>
    <w:rsid w:val="00572697"/>
    <w:rsid w:val="005727BA"/>
    <w:rsid w:val="00572AF9"/>
    <w:rsid w:val="00572CF7"/>
    <w:rsid w:val="00572F0D"/>
    <w:rsid w:val="00572F89"/>
    <w:rsid w:val="00572FCA"/>
    <w:rsid w:val="00573A3A"/>
    <w:rsid w:val="005741A4"/>
    <w:rsid w:val="0057473B"/>
    <w:rsid w:val="005747F2"/>
    <w:rsid w:val="00574A42"/>
    <w:rsid w:val="00574F59"/>
    <w:rsid w:val="0057508B"/>
    <w:rsid w:val="005750B1"/>
    <w:rsid w:val="00575171"/>
    <w:rsid w:val="0057521F"/>
    <w:rsid w:val="005753E8"/>
    <w:rsid w:val="005759B3"/>
    <w:rsid w:val="00575E32"/>
    <w:rsid w:val="00575ED4"/>
    <w:rsid w:val="00575F50"/>
    <w:rsid w:val="00575FD9"/>
    <w:rsid w:val="00576123"/>
    <w:rsid w:val="00576876"/>
    <w:rsid w:val="005768E8"/>
    <w:rsid w:val="00576966"/>
    <w:rsid w:val="00576CE4"/>
    <w:rsid w:val="005771CB"/>
    <w:rsid w:val="00577638"/>
    <w:rsid w:val="00577BB3"/>
    <w:rsid w:val="00577D9B"/>
    <w:rsid w:val="0058035B"/>
    <w:rsid w:val="00580537"/>
    <w:rsid w:val="00580863"/>
    <w:rsid w:val="00580D29"/>
    <w:rsid w:val="00580DBA"/>
    <w:rsid w:val="00581423"/>
    <w:rsid w:val="005814F0"/>
    <w:rsid w:val="00581D44"/>
    <w:rsid w:val="0058265F"/>
    <w:rsid w:val="0058297A"/>
    <w:rsid w:val="00582ABB"/>
    <w:rsid w:val="0058310B"/>
    <w:rsid w:val="00583579"/>
    <w:rsid w:val="005839C0"/>
    <w:rsid w:val="00583C2E"/>
    <w:rsid w:val="00583C6D"/>
    <w:rsid w:val="005843FA"/>
    <w:rsid w:val="00584930"/>
    <w:rsid w:val="00584BCB"/>
    <w:rsid w:val="00584FCF"/>
    <w:rsid w:val="00584FF2"/>
    <w:rsid w:val="005851D6"/>
    <w:rsid w:val="005852BF"/>
    <w:rsid w:val="00585791"/>
    <w:rsid w:val="00585A4C"/>
    <w:rsid w:val="00585BC4"/>
    <w:rsid w:val="00585E25"/>
    <w:rsid w:val="00585F30"/>
    <w:rsid w:val="0058659A"/>
    <w:rsid w:val="00586718"/>
    <w:rsid w:val="00587347"/>
    <w:rsid w:val="005873A7"/>
    <w:rsid w:val="005874AF"/>
    <w:rsid w:val="005879D2"/>
    <w:rsid w:val="00587A33"/>
    <w:rsid w:val="00587E60"/>
    <w:rsid w:val="00590111"/>
    <w:rsid w:val="005902FD"/>
    <w:rsid w:val="00590495"/>
    <w:rsid w:val="005904F4"/>
    <w:rsid w:val="00590CE5"/>
    <w:rsid w:val="00590CE6"/>
    <w:rsid w:val="00590ED8"/>
    <w:rsid w:val="00591032"/>
    <w:rsid w:val="00591213"/>
    <w:rsid w:val="005912C9"/>
    <w:rsid w:val="0059142F"/>
    <w:rsid w:val="00591650"/>
    <w:rsid w:val="00591A26"/>
    <w:rsid w:val="00591B9A"/>
    <w:rsid w:val="00591FD9"/>
    <w:rsid w:val="0059200D"/>
    <w:rsid w:val="00592097"/>
    <w:rsid w:val="005921F3"/>
    <w:rsid w:val="005928B9"/>
    <w:rsid w:val="0059293B"/>
    <w:rsid w:val="00592E72"/>
    <w:rsid w:val="00592FED"/>
    <w:rsid w:val="00593290"/>
    <w:rsid w:val="005932DA"/>
    <w:rsid w:val="005934DE"/>
    <w:rsid w:val="005936C0"/>
    <w:rsid w:val="00593F0F"/>
    <w:rsid w:val="0059400B"/>
    <w:rsid w:val="0059407C"/>
    <w:rsid w:val="005945FD"/>
    <w:rsid w:val="0059486F"/>
    <w:rsid w:val="00594AB2"/>
    <w:rsid w:val="00594C6A"/>
    <w:rsid w:val="00594D5E"/>
    <w:rsid w:val="00594DEF"/>
    <w:rsid w:val="00594F7F"/>
    <w:rsid w:val="005951E4"/>
    <w:rsid w:val="00595392"/>
    <w:rsid w:val="00595399"/>
    <w:rsid w:val="00595498"/>
    <w:rsid w:val="00595AE7"/>
    <w:rsid w:val="00596098"/>
    <w:rsid w:val="00596394"/>
    <w:rsid w:val="005966DA"/>
    <w:rsid w:val="00596874"/>
    <w:rsid w:val="005968DA"/>
    <w:rsid w:val="0059698E"/>
    <w:rsid w:val="00596B94"/>
    <w:rsid w:val="00596FAE"/>
    <w:rsid w:val="00597148"/>
    <w:rsid w:val="0059731E"/>
    <w:rsid w:val="005978CF"/>
    <w:rsid w:val="005A04D2"/>
    <w:rsid w:val="005A0C1C"/>
    <w:rsid w:val="005A0D51"/>
    <w:rsid w:val="005A0F05"/>
    <w:rsid w:val="005A11FD"/>
    <w:rsid w:val="005A14C2"/>
    <w:rsid w:val="005A158C"/>
    <w:rsid w:val="005A163C"/>
    <w:rsid w:val="005A1DED"/>
    <w:rsid w:val="005A20EB"/>
    <w:rsid w:val="005A23AB"/>
    <w:rsid w:val="005A2B03"/>
    <w:rsid w:val="005A2CAC"/>
    <w:rsid w:val="005A37E9"/>
    <w:rsid w:val="005A392B"/>
    <w:rsid w:val="005A3955"/>
    <w:rsid w:val="005A3AC4"/>
    <w:rsid w:val="005A3ECC"/>
    <w:rsid w:val="005A4665"/>
    <w:rsid w:val="005A493E"/>
    <w:rsid w:val="005A49D3"/>
    <w:rsid w:val="005A4C8E"/>
    <w:rsid w:val="005A518C"/>
    <w:rsid w:val="005A51EA"/>
    <w:rsid w:val="005A5F51"/>
    <w:rsid w:val="005A6034"/>
    <w:rsid w:val="005A63F4"/>
    <w:rsid w:val="005A67DA"/>
    <w:rsid w:val="005A6D6A"/>
    <w:rsid w:val="005A76E7"/>
    <w:rsid w:val="005B007E"/>
    <w:rsid w:val="005B0170"/>
    <w:rsid w:val="005B01AE"/>
    <w:rsid w:val="005B01E4"/>
    <w:rsid w:val="005B05C6"/>
    <w:rsid w:val="005B0D55"/>
    <w:rsid w:val="005B1354"/>
    <w:rsid w:val="005B156A"/>
    <w:rsid w:val="005B199C"/>
    <w:rsid w:val="005B1A7F"/>
    <w:rsid w:val="005B1AA3"/>
    <w:rsid w:val="005B1D5B"/>
    <w:rsid w:val="005B1FEB"/>
    <w:rsid w:val="005B28A0"/>
    <w:rsid w:val="005B2BE2"/>
    <w:rsid w:val="005B2F40"/>
    <w:rsid w:val="005B30E4"/>
    <w:rsid w:val="005B32C8"/>
    <w:rsid w:val="005B3327"/>
    <w:rsid w:val="005B3434"/>
    <w:rsid w:val="005B344C"/>
    <w:rsid w:val="005B3773"/>
    <w:rsid w:val="005B3E8F"/>
    <w:rsid w:val="005B43ED"/>
    <w:rsid w:val="005B4594"/>
    <w:rsid w:val="005B4705"/>
    <w:rsid w:val="005B484E"/>
    <w:rsid w:val="005B4A78"/>
    <w:rsid w:val="005B4C62"/>
    <w:rsid w:val="005B4DFF"/>
    <w:rsid w:val="005B4EDD"/>
    <w:rsid w:val="005B50C3"/>
    <w:rsid w:val="005B5144"/>
    <w:rsid w:val="005B5892"/>
    <w:rsid w:val="005B5A81"/>
    <w:rsid w:val="005B5B22"/>
    <w:rsid w:val="005B697A"/>
    <w:rsid w:val="005B69B4"/>
    <w:rsid w:val="005B6A93"/>
    <w:rsid w:val="005B7050"/>
    <w:rsid w:val="005B7736"/>
    <w:rsid w:val="005B7C08"/>
    <w:rsid w:val="005B7C51"/>
    <w:rsid w:val="005B7C99"/>
    <w:rsid w:val="005C05D1"/>
    <w:rsid w:val="005C07D4"/>
    <w:rsid w:val="005C086A"/>
    <w:rsid w:val="005C0BB2"/>
    <w:rsid w:val="005C0BDE"/>
    <w:rsid w:val="005C0E0C"/>
    <w:rsid w:val="005C0EBD"/>
    <w:rsid w:val="005C13DB"/>
    <w:rsid w:val="005C1B66"/>
    <w:rsid w:val="005C1EC3"/>
    <w:rsid w:val="005C20A2"/>
    <w:rsid w:val="005C24A4"/>
    <w:rsid w:val="005C26A8"/>
    <w:rsid w:val="005C2BB9"/>
    <w:rsid w:val="005C2F75"/>
    <w:rsid w:val="005C3096"/>
    <w:rsid w:val="005C3121"/>
    <w:rsid w:val="005C3280"/>
    <w:rsid w:val="005C3758"/>
    <w:rsid w:val="005C3768"/>
    <w:rsid w:val="005C387F"/>
    <w:rsid w:val="005C41FF"/>
    <w:rsid w:val="005C4487"/>
    <w:rsid w:val="005C45AE"/>
    <w:rsid w:val="005C45F3"/>
    <w:rsid w:val="005C477A"/>
    <w:rsid w:val="005C4C02"/>
    <w:rsid w:val="005C4DFC"/>
    <w:rsid w:val="005C505B"/>
    <w:rsid w:val="005C517E"/>
    <w:rsid w:val="005C5846"/>
    <w:rsid w:val="005C63BF"/>
    <w:rsid w:val="005C6C67"/>
    <w:rsid w:val="005C6CE7"/>
    <w:rsid w:val="005C6D14"/>
    <w:rsid w:val="005C7373"/>
    <w:rsid w:val="005C776B"/>
    <w:rsid w:val="005C7891"/>
    <w:rsid w:val="005C7A15"/>
    <w:rsid w:val="005C7DD4"/>
    <w:rsid w:val="005D0459"/>
    <w:rsid w:val="005D0C06"/>
    <w:rsid w:val="005D0CA3"/>
    <w:rsid w:val="005D18F0"/>
    <w:rsid w:val="005D1CA7"/>
    <w:rsid w:val="005D1D2A"/>
    <w:rsid w:val="005D1D64"/>
    <w:rsid w:val="005D1FC8"/>
    <w:rsid w:val="005D208C"/>
    <w:rsid w:val="005D223A"/>
    <w:rsid w:val="005D232A"/>
    <w:rsid w:val="005D24D4"/>
    <w:rsid w:val="005D2A07"/>
    <w:rsid w:val="005D2EE1"/>
    <w:rsid w:val="005D3782"/>
    <w:rsid w:val="005D45CE"/>
    <w:rsid w:val="005D4649"/>
    <w:rsid w:val="005D4707"/>
    <w:rsid w:val="005D4E1F"/>
    <w:rsid w:val="005D5ABE"/>
    <w:rsid w:val="005D5D4E"/>
    <w:rsid w:val="005D5DB2"/>
    <w:rsid w:val="005D5FB4"/>
    <w:rsid w:val="005D60EF"/>
    <w:rsid w:val="005D62A6"/>
    <w:rsid w:val="005D6404"/>
    <w:rsid w:val="005D6AA1"/>
    <w:rsid w:val="005D6C0A"/>
    <w:rsid w:val="005D6D15"/>
    <w:rsid w:val="005D6E7C"/>
    <w:rsid w:val="005D6F35"/>
    <w:rsid w:val="005D6F4D"/>
    <w:rsid w:val="005D7020"/>
    <w:rsid w:val="005D7118"/>
    <w:rsid w:val="005D7736"/>
    <w:rsid w:val="005D7ADD"/>
    <w:rsid w:val="005D7CF5"/>
    <w:rsid w:val="005D7F68"/>
    <w:rsid w:val="005E03FA"/>
    <w:rsid w:val="005E0CD8"/>
    <w:rsid w:val="005E0EF8"/>
    <w:rsid w:val="005E0F51"/>
    <w:rsid w:val="005E13C2"/>
    <w:rsid w:val="005E1427"/>
    <w:rsid w:val="005E1830"/>
    <w:rsid w:val="005E198B"/>
    <w:rsid w:val="005E19AC"/>
    <w:rsid w:val="005E21A5"/>
    <w:rsid w:val="005E22B1"/>
    <w:rsid w:val="005E2525"/>
    <w:rsid w:val="005E2B48"/>
    <w:rsid w:val="005E2C46"/>
    <w:rsid w:val="005E2FF8"/>
    <w:rsid w:val="005E30E1"/>
    <w:rsid w:val="005E33FA"/>
    <w:rsid w:val="005E3552"/>
    <w:rsid w:val="005E3D3B"/>
    <w:rsid w:val="005E41E1"/>
    <w:rsid w:val="005E4438"/>
    <w:rsid w:val="005E474A"/>
    <w:rsid w:val="005E4A14"/>
    <w:rsid w:val="005E508A"/>
    <w:rsid w:val="005E50BF"/>
    <w:rsid w:val="005E51B8"/>
    <w:rsid w:val="005E5417"/>
    <w:rsid w:val="005E548C"/>
    <w:rsid w:val="005E55C1"/>
    <w:rsid w:val="005E5786"/>
    <w:rsid w:val="005E5D8D"/>
    <w:rsid w:val="005E6215"/>
    <w:rsid w:val="005E625A"/>
    <w:rsid w:val="005E6620"/>
    <w:rsid w:val="005E676E"/>
    <w:rsid w:val="005E695F"/>
    <w:rsid w:val="005E6F83"/>
    <w:rsid w:val="005E72C9"/>
    <w:rsid w:val="005E7311"/>
    <w:rsid w:val="005E777E"/>
    <w:rsid w:val="005E781A"/>
    <w:rsid w:val="005E7849"/>
    <w:rsid w:val="005E79D7"/>
    <w:rsid w:val="005E7CF9"/>
    <w:rsid w:val="005E7D4D"/>
    <w:rsid w:val="005E7D75"/>
    <w:rsid w:val="005F0028"/>
    <w:rsid w:val="005F0796"/>
    <w:rsid w:val="005F0B81"/>
    <w:rsid w:val="005F0D95"/>
    <w:rsid w:val="005F1041"/>
    <w:rsid w:val="005F115C"/>
    <w:rsid w:val="005F1208"/>
    <w:rsid w:val="005F124F"/>
    <w:rsid w:val="005F130E"/>
    <w:rsid w:val="005F1D62"/>
    <w:rsid w:val="005F1DD9"/>
    <w:rsid w:val="005F1E32"/>
    <w:rsid w:val="005F21E6"/>
    <w:rsid w:val="005F22A0"/>
    <w:rsid w:val="005F24D1"/>
    <w:rsid w:val="005F26D9"/>
    <w:rsid w:val="005F27D1"/>
    <w:rsid w:val="005F27F9"/>
    <w:rsid w:val="005F289B"/>
    <w:rsid w:val="005F2900"/>
    <w:rsid w:val="005F2FC6"/>
    <w:rsid w:val="005F3CE5"/>
    <w:rsid w:val="005F4889"/>
    <w:rsid w:val="005F4A03"/>
    <w:rsid w:val="005F4C97"/>
    <w:rsid w:val="005F4F6B"/>
    <w:rsid w:val="005F511C"/>
    <w:rsid w:val="005F55D4"/>
    <w:rsid w:val="005F563E"/>
    <w:rsid w:val="005F5675"/>
    <w:rsid w:val="005F5825"/>
    <w:rsid w:val="005F59CF"/>
    <w:rsid w:val="005F62C8"/>
    <w:rsid w:val="005F6416"/>
    <w:rsid w:val="005F646C"/>
    <w:rsid w:val="005F6C45"/>
    <w:rsid w:val="005F6E3E"/>
    <w:rsid w:val="005F6E88"/>
    <w:rsid w:val="005F6F46"/>
    <w:rsid w:val="005F705E"/>
    <w:rsid w:val="005F7A61"/>
    <w:rsid w:val="006000B3"/>
    <w:rsid w:val="006002E2"/>
    <w:rsid w:val="006005E3"/>
    <w:rsid w:val="0060064C"/>
    <w:rsid w:val="006011F5"/>
    <w:rsid w:val="0060138A"/>
    <w:rsid w:val="00601C91"/>
    <w:rsid w:val="00601CF7"/>
    <w:rsid w:val="006020C3"/>
    <w:rsid w:val="0060232C"/>
    <w:rsid w:val="00602471"/>
    <w:rsid w:val="006026B5"/>
    <w:rsid w:val="00603128"/>
    <w:rsid w:val="006034E8"/>
    <w:rsid w:val="0060351B"/>
    <w:rsid w:val="0060364F"/>
    <w:rsid w:val="006037C2"/>
    <w:rsid w:val="006037D8"/>
    <w:rsid w:val="006039A7"/>
    <w:rsid w:val="0060401C"/>
    <w:rsid w:val="006040E5"/>
    <w:rsid w:val="0060433D"/>
    <w:rsid w:val="00604A65"/>
    <w:rsid w:val="0060513A"/>
    <w:rsid w:val="0060514E"/>
    <w:rsid w:val="00605557"/>
    <w:rsid w:val="00605744"/>
    <w:rsid w:val="006059BD"/>
    <w:rsid w:val="00605C19"/>
    <w:rsid w:val="00605E7F"/>
    <w:rsid w:val="00606168"/>
    <w:rsid w:val="00606B37"/>
    <w:rsid w:val="00606BE7"/>
    <w:rsid w:val="00606F92"/>
    <w:rsid w:val="00607002"/>
    <w:rsid w:val="006071FD"/>
    <w:rsid w:val="0060729E"/>
    <w:rsid w:val="006073F5"/>
    <w:rsid w:val="00607765"/>
    <w:rsid w:val="00607892"/>
    <w:rsid w:val="00610175"/>
    <w:rsid w:val="00610257"/>
    <w:rsid w:val="0061055D"/>
    <w:rsid w:val="0061089D"/>
    <w:rsid w:val="006110E4"/>
    <w:rsid w:val="00611415"/>
    <w:rsid w:val="006115CC"/>
    <w:rsid w:val="00611D8B"/>
    <w:rsid w:val="0061236E"/>
    <w:rsid w:val="0061260D"/>
    <w:rsid w:val="00612B8B"/>
    <w:rsid w:val="00612CBD"/>
    <w:rsid w:val="00612F5A"/>
    <w:rsid w:val="0061328F"/>
    <w:rsid w:val="00613665"/>
    <w:rsid w:val="006136DC"/>
    <w:rsid w:val="00613C17"/>
    <w:rsid w:val="00613F57"/>
    <w:rsid w:val="00614419"/>
    <w:rsid w:val="006148ED"/>
    <w:rsid w:val="00614905"/>
    <w:rsid w:val="006151B7"/>
    <w:rsid w:val="00615A68"/>
    <w:rsid w:val="00615B28"/>
    <w:rsid w:val="00615D96"/>
    <w:rsid w:val="00615F02"/>
    <w:rsid w:val="006160B0"/>
    <w:rsid w:val="006162A8"/>
    <w:rsid w:val="00616449"/>
    <w:rsid w:val="00616A7B"/>
    <w:rsid w:val="00616DD2"/>
    <w:rsid w:val="00616EB2"/>
    <w:rsid w:val="006171BE"/>
    <w:rsid w:val="00617255"/>
    <w:rsid w:val="0061726E"/>
    <w:rsid w:val="0061766B"/>
    <w:rsid w:val="006177DA"/>
    <w:rsid w:val="0061792D"/>
    <w:rsid w:val="00617DCA"/>
    <w:rsid w:val="00620228"/>
    <w:rsid w:val="00620ABB"/>
    <w:rsid w:val="00620DFE"/>
    <w:rsid w:val="0062103B"/>
    <w:rsid w:val="00621108"/>
    <w:rsid w:val="00621D7B"/>
    <w:rsid w:val="00621FB2"/>
    <w:rsid w:val="006221CA"/>
    <w:rsid w:val="006223F9"/>
    <w:rsid w:val="006226AA"/>
    <w:rsid w:val="00622977"/>
    <w:rsid w:val="00622B4D"/>
    <w:rsid w:val="00622B64"/>
    <w:rsid w:val="00622EFD"/>
    <w:rsid w:val="006231FE"/>
    <w:rsid w:val="00623A4B"/>
    <w:rsid w:val="00623C1C"/>
    <w:rsid w:val="00623D22"/>
    <w:rsid w:val="00623E5E"/>
    <w:rsid w:val="00623EBF"/>
    <w:rsid w:val="006242D0"/>
    <w:rsid w:val="00624580"/>
    <w:rsid w:val="00624C10"/>
    <w:rsid w:val="00624C78"/>
    <w:rsid w:val="00624CE2"/>
    <w:rsid w:val="00624E51"/>
    <w:rsid w:val="00624FF8"/>
    <w:rsid w:val="0062557F"/>
    <w:rsid w:val="006257D9"/>
    <w:rsid w:val="00625855"/>
    <w:rsid w:val="00625950"/>
    <w:rsid w:val="00625C59"/>
    <w:rsid w:val="00625D6D"/>
    <w:rsid w:val="00625E2A"/>
    <w:rsid w:val="00626215"/>
    <w:rsid w:val="00626271"/>
    <w:rsid w:val="006266C6"/>
    <w:rsid w:val="00626726"/>
    <w:rsid w:val="00626C18"/>
    <w:rsid w:val="00626D20"/>
    <w:rsid w:val="00626D21"/>
    <w:rsid w:val="00627027"/>
    <w:rsid w:val="0062704E"/>
    <w:rsid w:val="00627490"/>
    <w:rsid w:val="0063004F"/>
    <w:rsid w:val="006300A4"/>
    <w:rsid w:val="00630124"/>
    <w:rsid w:val="00630270"/>
    <w:rsid w:val="00630742"/>
    <w:rsid w:val="00630875"/>
    <w:rsid w:val="00630EC1"/>
    <w:rsid w:val="00631592"/>
    <w:rsid w:val="00631692"/>
    <w:rsid w:val="00631869"/>
    <w:rsid w:val="00631908"/>
    <w:rsid w:val="00631FA7"/>
    <w:rsid w:val="00632714"/>
    <w:rsid w:val="006329E9"/>
    <w:rsid w:val="00632AEE"/>
    <w:rsid w:val="00632EA1"/>
    <w:rsid w:val="0063319C"/>
    <w:rsid w:val="00633515"/>
    <w:rsid w:val="00633B2E"/>
    <w:rsid w:val="00633D02"/>
    <w:rsid w:val="00633DCE"/>
    <w:rsid w:val="0063428A"/>
    <w:rsid w:val="0063438D"/>
    <w:rsid w:val="006343DD"/>
    <w:rsid w:val="00634637"/>
    <w:rsid w:val="0063473D"/>
    <w:rsid w:val="006348B3"/>
    <w:rsid w:val="006348C1"/>
    <w:rsid w:val="00634A4C"/>
    <w:rsid w:val="00634C19"/>
    <w:rsid w:val="006354B3"/>
    <w:rsid w:val="0063579A"/>
    <w:rsid w:val="00635A90"/>
    <w:rsid w:val="0063658E"/>
    <w:rsid w:val="0063693B"/>
    <w:rsid w:val="00636D74"/>
    <w:rsid w:val="00636F67"/>
    <w:rsid w:val="006373DB"/>
    <w:rsid w:val="006374C4"/>
    <w:rsid w:val="006376DD"/>
    <w:rsid w:val="00637837"/>
    <w:rsid w:val="00637EE2"/>
    <w:rsid w:val="00637EFB"/>
    <w:rsid w:val="006404AF"/>
    <w:rsid w:val="00640B3A"/>
    <w:rsid w:val="00640C4A"/>
    <w:rsid w:val="00640E23"/>
    <w:rsid w:val="00640FCA"/>
    <w:rsid w:val="006414C3"/>
    <w:rsid w:val="006417A2"/>
    <w:rsid w:val="006419E7"/>
    <w:rsid w:val="006420C2"/>
    <w:rsid w:val="00642191"/>
    <w:rsid w:val="006426FA"/>
    <w:rsid w:val="00642BB7"/>
    <w:rsid w:val="006430BB"/>
    <w:rsid w:val="00643379"/>
    <w:rsid w:val="00643C79"/>
    <w:rsid w:val="006442B0"/>
    <w:rsid w:val="00644470"/>
    <w:rsid w:val="00644679"/>
    <w:rsid w:val="006447D9"/>
    <w:rsid w:val="006449D8"/>
    <w:rsid w:val="00644BA1"/>
    <w:rsid w:val="00644D53"/>
    <w:rsid w:val="00644FE9"/>
    <w:rsid w:val="00645040"/>
    <w:rsid w:val="00645087"/>
    <w:rsid w:val="00645100"/>
    <w:rsid w:val="00645577"/>
    <w:rsid w:val="0064557D"/>
    <w:rsid w:val="00645618"/>
    <w:rsid w:val="006456C5"/>
    <w:rsid w:val="00645838"/>
    <w:rsid w:val="00645AE8"/>
    <w:rsid w:val="00645E16"/>
    <w:rsid w:val="00646326"/>
    <w:rsid w:val="006463D3"/>
    <w:rsid w:val="00646B6C"/>
    <w:rsid w:val="00646C0A"/>
    <w:rsid w:val="00646F78"/>
    <w:rsid w:val="0064714C"/>
    <w:rsid w:val="006474AB"/>
    <w:rsid w:val="006479B1"/>
    <w:rsid w:val="006503D2"/>
    <w:rsid w:val="00650864"/>
    <w:rsid w:val="0065088D"/>
    <w:rsid w:val="00650C81"/>
    <w:rsid w:val="006510E5"/>
    <w:rsid w:val="006515E5"/>
    <w:rsid w:val="006517C2"/>
    <w:rsid w:val="006517F6"/>
    <w:rsid w:val="00651B8E"/>
    <w:rsid w:val="00651BB5"/>
    <w:rsid w:val="00651E39"/>
    <w:rsid w:val="00651ECB"/>
    <w:rsid w:val="00652525"/>
    <w:rsid w:val="0065272A"/>
    <w:rsid w:val="00652736"/>
    <w:rsid w:val="006529C0"/>
    <w:rsid w:val="00652B30"/>
    <w:rsid w:val="00652D76"/>
    <w:rsid w:val="00652EC7"/>
    <w:rsid w:val="00653071"/>
    <w:rsid w:val="00653A1B"/>
    <w:rsid w:val="006548DB"/>
    <w:rsid w:val="00654B22"/>
    <w:rsid w:val="00654F09"/>
    <w:rsid w:val="006552D0"/>
    <w:rsid w:val="00655694"/>
    <w:rsid w:val="00655B10"/>
    <w:rsid w:val="00655DA7"/>
    <w:rsid w:val="00655E6C"/>
    <w:rsid w:val="00656850"/>
    <w:rsid w:val="00656A39"/>
    <w:rsid w:val="00656B72"/>
    <w:rsid w:val="00656B99"/>
    <w:rsid w:val="00657143"/>
    <w:rsid w:val="00657558"/>
    <w:rsid w:val="00657BC3"/>
    <w:rsid w:val="00657CFE"/>
    <w:rsid w:val="00657E4F"/>
    <w:rsid w:val="00657F26"/>
    <w:rsid w:val="00660B01"/>
    <w:rsid w:val="00661693"/>
    <w:rsid w:val="00661A19"/>
    <w:rsid w:val="00661E03"/>
    <w:rsid w:val="0066233E"/>
    <w:rsid w:val="00663008"/>
    <w:rsid w:val="00663070"/>
    <w:rsid w:val="0066330C"/>
    <w:rsid w:val="0066375B"/>
    <w:rsid w:val="00663BAC"/>
    <w:rsid w:val="00663C0E"/>
    <w:rsid w:val="00663CE8"/>
    <w:rsid w:val="00663E53"/>
    <w:rsid w:val="006643C1"/>
    <w:rsid w:val="006644E9"/>
    <w:rsid w:val="00665235"/>
    <w:rsid w:val="006652F2"/>
    <w:rsid w:val="006655F9"/>
    <w:rsid w:val="00665DD2"/>
    <w:rsid w:val="00665F57"/>
    <w:rsid w:val="00666372"/>
    <w:rsid w:val="00666412"/>
    <w:rsid w:val="006664C2"/>
    <w:rsid w:val="0066658D"/>
    <w:rsid w:val="00666798"/>
    <w:rsid w:val="00666873"/>
    <w:rsid w:val="00666A7D"/>
    <w:rsid w:val="00666F83"/>
    <w:rsid w:val="006671AA"/>
    <w:rsid w:val="00667238"/>
    <w:rsid w:val="0066727B"/>
    <w:rsid w:val="006674A6"/>
    <w:rsid w:val="00667532"/>
    <w:rsid w:val="006676C8"/>
    <w:rsid w:val="006676F3"/>
    <w:rsid w:val="006679D9"/>
    <w:rsid w:val="00667A88"/>
    <w:rsid w:val="006701D5"/>
    <w:rsid w:val="0067042C"/>
    <w:rsid w:val="006707FD"/>
    <w:rsid w:val="00670845"/>
    <w:rsid w:val="00670956"/>
    <w:rsid w:val="00670CDF"/>
    <w:rsid w:val="00671178"/>
    <w:rsid w:val="0067117C"/>
    <w:rsid w:val="0067131A"/>
    <w:rsid w:val="006713B7"/>
    <w:rsid w:val="00671543"/>
    <w:rsid w:val="006715C4"/>
    <w:rsid w:val="006715FF"/>
    <w:rsid w:val="00671920"/>
    <w:rsid w:val="00671C07"/>
    <w:rsid w:val="0067247D"/>
    <w:rsid w:val="0067270B"/>
    <w:rsid w:val="0067277E"/>
    <w:rsid w:val="006728B9"/>
    <w:rsid w:val="0067294C"/>
    <w:rsid w:val="00672B18"/>
    <w:rsid w:val="00672BD4"/>
    <w:rsid w:val="00672EA9"/>
    <w:rsid w:val="006730CC"/>
    <w:rsid w:val="006731F5"/>
    <w:rsid w:val="006732D6"/>
    <w:rsid w:val="00673BB1"/>
    <w:rsid w:val="00673D44"/>
    <w:rsid w:val="00674249"/>
    <w:rsid w:val="00674421"/>
    <w:rsid w:val="00674CFA"/>
    <w:rsid w:val="00675054"/>
    <w:rsid w:val="00675BF6"/>
    <w:rsid w:val="00675D96"/>
    <w:rsid w:val="00675DD7"/>
    <w:rsid w:val="00675FBD"/>
    <w:rsid w:val="006763A3"/>
    <w:rsid w:val="00676B37"/>
    <w:rsid w:val="00676F61"/>
    <w:rsid w:val="006804E8"/>
    <w:rsid w:val="006805F9"/>
    <w:rsid w:val="0068072C"/>
    <w:rsid w:val="0068087D"/>
    <w:rsid w:val="00680D2E"/>
    <w:rsid w:val="00680D5D"/>
    <w:rsid w:val="0068131E"/>
    <w:rsid w:val="0068136D"/>
    <w:rsid w:val="00681384"/>
    <w:rsid w:val="006817D4"/>
    <w:rsid w:val="00681AFD"/>
    <w:rsid w:val="00681E0D"/>
    <w:rsid w:val="0068206A"/>
    <w:rsid w:val="006820D3"/>
    <w:rsid w:val="0068232E"/>
    <w:rsid w:val="00683036"/>
    <w:rsid w:val="006830D6"/>
    <w:rsid w:val="0068355D"/>
    <w:rsid w:val="00683938"/>
    <w:rsid w:val="00684166"/>
    <w:rsid w:val="006843E9"/>
    <w:rsid w:val="0068511F"/>
    <w:rsid w:val="006852D8"/>
    <w:rsid w:val="006857C1"/>
    <w:rsid w:val="00685875"/>
    <w:rsid w:val="00686235"/>
    <w:rsid w:val="00686317"/>
    <w:rsid w:val="00686545"/>
    <w:rsid w:val="0068693C"/>
    <w:rsid w:val="00686C1C"/>
    <w:rsid w:val="00686C72"/>
    <w:rsid w:val="00686EDD"/>
    <w:rsid w:val="00686F88"/>
    <w:rsid w:val="006870C4"/>
    <w:rsid w:val="00687158"/>
    <w:rsid w:val="006875D6"/>
    <w:rsid w:val="00687A96"/>
    <w:rsid w:val="00687BAC"/>
    <w:rsid w:val="00690157"/>
    <w:rsid w:val="00690279"/>
    <w:rsid w:val="006902D5"/>
    <w:rsid w:val="006903D3"/>
    <w:rsid w:val="00690DFC"/>
    <w:rsid w:val="006911B8"/>
    <w:rsid w:val="00691A9D"/>
    <w:rsid w:val="00691FE5"/>
    <w:rsid w:val="0069203F"/>
    <w:rsid w:val="0069207B"/>
    <w:rsid w:val="006923E5"/>
    <w:rsid w:val="00692E9B"/>
    <w:rsid w:val="006935A2"/>
    <w:rsid w:val="0069394D"/>
    <w:rsid w:val="00693D15"/>
    <w:rsid w:val="006940F9"/>
    <w:rsid w:val="00694396"/>
    <w:rsid w:val="0069445F"/>
    <w:rsid w:val="00694A87"/>
    <w:rsid w:val="00694C95"/>
    <w:rsid w:val="0069551F"/>
    <w:rsid w:val="006959D6"/>
    <w:rsid w:val="00695A8B"/>
    <w:rsid w:val="00696114"/>
    <w:rsid w:val="006966B9"/>
    <w:rsid w:val="00696849"/>
    <w:rsid w:val="00696BC8"/>
    <w:rsid w:val="00696BDE"/>
    <w:rsid w:val="00696D3D"/>
    <w:rsid w:val="00696D63"/>
    <w:rsid w:val="006973C1"/>
    <w:rsid w:val="006977A3"/>
    <w:rsid w:val="00697A25"/>
    <w:rsid w:val="00697AE6"/>
    <w:rsid w:val="00697B41"/>
    <w:rsid w:val="00697C47"/>
    <w:rsid w:val="006A0081"/>
    <w:rsid w:val="006A011B"/>
    <w:rsid w:val="006A02A8"/>
    <w:rsid w:val="006A0634"/>
    <w:rsid w:val="006A091F"/>
    <w:rsid w:val="006A0BFC"/>
    <w:rsid w:val="006A0E11"/>
    <w:rsid w:val="006A13AB"/>
    <w:rsid w:val="006A147B"/>
    <w:rsid w:val="006A1A16"/>
    <w:rsid w:val="006A2087"/>
    <w:rsid w:val="006A238B"/>
    <w:rsid w:val="006A2467"/>
    <w:rsid w:val="006A24FD"/>
    <w:rsid w:val="006A264C"/>
    <w:rsid w:val="006A2669"/>
    <w:rsid w:val="006A26DA"/>
    <w:rsid w:val="006A2772"/>
    <w:rsid w:val="006A27BE"/>
    <w:rsid w:val="006A2C76"/>
    <w:rsid w:val="006A2FD8"/>
    <w:rsid w:val="006A3E3B"/>
    <w:rsid w:val="006A40DF"/>
    <w:rsid w:val="006A42EC"/>
    <w:rsid w:val="006A442F"/>
    <w:rsid w:val="006A4994"/>
    <w:rsid w:val="006A4B4C"/>
    <w:rsid w:val="006A4B8B"/>
    <w:rsid w:val="006A4FB2"/>
    <w:rsid w:val="006A51F1"/>
    <w:rsid w:val="006A5714"/>
    <w:rsid w:val="006A58A0"/>
    <w:rsid w:val="006A5964"/>
    <w:rsid w:val="006A5EB5"/>
    <w:rsid w:val="006A6F9A"/>
    <w:rsid w:val="006A6FB0"/>
    <w:rsid w:val="006A7120"/>
    <w:rsid w:val="006A7255"/>
    <w:rsid w:val="006A77DB"/>
    <w:rsid w:val="006A7971"/>
    <w:rsid w:val="006A7A04"/>
    <w:rsid w:val="006A7D78"/>
    <w:rsid w:val="006A7EC8"/>
    <w:rsid w:val="006A7F0A"/>
    <w:rsid w:val="006A7FA3"/>
    <w:rsid w:val="006B0026"/>
    <w:rsid w:val="006B033B"/>
    <w:rsid w:val="006B03FE"/>
    <w:rsid w:val="006B0731"/>
    <w:rsid w:val="006B0AB9"/>
    <w:rsid w:val="006B0F61"/>
    <w:rsid w:val="006B0FD2"/>
    <w:rsid w:val="006B10BD"/>
    <w:rsid w:val="006B132A"/>
    <w:rsid w:val="006B167E"/>
    <w:rsid w:val="006B17FB"/>
    <w:rsid w:val="006B23C1"/>
    <w:rsid w:val="006B2B59"/>
    <w:rsid w:val="006B2D88"/>
    <w:rsid w:val="006B2DD6"/>
    <w:rsid w:val="006B30CD"/>
    <w:rsid w:val="006B351D"/>
    <w:rsid w:val="006B361C"/>
    <w:rsid w:val="006B3A25"/>
    <w:rsid w:val="006B3B18"/>
    <w:rsid w:val="006B3E76"/>
    <w:rsid w:val="006B417F"/>
    <w:rsid w:val="006B4636"/>
    <w:rsid w:val="006B46AE"/>
    <w:rsid w:val="006B5120"/>
    <w:rsid w:val="006B54AF"/>
    <w:rsid w:val="006B57AD"/>
    <w:rsid w:val="006B5E64"/>
    <w:rsid w:val="006B5E9E"/>
    <w:rsid w:val="006B5FD0"/>
    <w:rsid w:val="006B60B8"/>
    <w:rsid w:val="006B6344"/>
    <w:rsid w:val="006B6857"/>
    <w:rsid w:val="006B69DC"/>
    <w:rsid w:val="006B69FF"/>
    <w:rsid w:val="006B6DA4"/>
    <w:rsid w:val="006B7B65"/>
    <w:rsid w:val="006B7D6F"/>
    <w:rsid w:val="006B7E0C"/>
    <w:rsid w:val="006B7E76"/>
    <w:rsid w:val="006B7F02"/>
    <w:rsid w:val="006C026E"/>
    <w:rsid w:val="006C0659"/>
    <w:rsid w:val="006C0675"/>
    <w:rsid w:val="006C0BA7"/>
    <w:rsid w:val="006C0F02"/>
    <w:rsid w:val="006C1306"/>
    <w:rsid w:val="006C1342"/>
    <w:rsid w:val="006C1D52"/>
    <w:rsid w:val="006C22A1"/>
    <w:rsid w:val="006C2854"/>
    <w:rsid w:val="006C2913"/>
    <w:rsid w:val="006C2953"/>
    <w:rsid w:val="006C2ED7"/>
    <w:rsid w:val="006C35D2"/>
    <w:rsid w:val="006C4575"/>
    <w:rsid w:val="006C476A"/>
    <w:rsid w:val="006C4836"/>
    <w:rsid w:val="006C48D3"/>
    <w:rsid w:val="006C4A88"/>
    <w:rsid w:val="006C4CFF"/>
    <w:rsid w:val="006C4F36"/>
    <w:rsid w:val="006C520B"/>
    <w:rsid w:val="006C5488"/>
    <w:rsid w:val="006C5928"/>
    <w:rsid w:val="006C5DCE"/>
    <w:rsid w:val="006C5DE6"/>
    <w:rsid w:val="006C61EC"/>
    <w:rsid w:val="006C63BA"/>
    <w:rsid w:val="006C63F6"/>
    <w:rsid w:val="006C6860"/>
    <w:rsid w:val="006C6895"/>
    <w:rsid w:val="006C69B7"/>
    <w:rsid w:val="006C6BC8"/>
    <w:rsid w:val="006C6CB2"/>
    <w:rsid w:val="006C723D"/>
    <w:rsid w:val="006C75E5"/>
    <w:rsid w:val="006D011F"/>
    <w:rsid w:val="006D0258"/>
    <w:rsid w:val="006D05CE"/>
    <w:rsid w:val="006D0F5E"/>
    <w:rsid w:val="006D1014"/>
    <w:rsid w:val="006D1038"/>
    <w:rsid w:val="006D1467"/>
    <w:rsid w:val="006D222C"/>
    <w:rsid w:val="006D2325"/>
    <w:rsid w:val="006D2713"/>
    <w:rsid w:val="006D2879"/>
    <w:rsid w:val="006D2A74"/>
    <w:rsid w:val="006D37B5"/>
    <w:rsid w:val="006D3C13"/>
    <w:rsid w:val="006D3F5A"/>
    <w:rsid w:val="006D4368"/>
    <w:rsid w:val="006D483E"/>
    <w:rsid w:val="006D4D27"/>
    <w:rsid w:val="006D4FF4"/>
    <w:rsid w:val="006D5247"/>
    <w:rsid w:val="006D5975"/>
    <w:rsid w:val="006D64E5"/>
    <w:rsid w:val="006D687A"/>
    <w:rsid w:val="006D6A6C"/>
    <w:rsid w:val="006D6C6D"/>
    <w:rsid w:val="006D6D40"/>
    <w:rsid w:val="006D6E10"/>
    <w:rsid w:val="006D7504"/>
    <w:rsid w:val="006D75C7"/>
    <w:rsid w:val="006D7D00"/>
    <w:rsid w:val="006E0678"/>
    <w:rsid w:val="006E07BE"/>
    <w:rsid w:val="006E1466"/>
    <w:rsid w:val="006E1D11"/>
    <w:rsid w:val="006E1E16"/>
    <w:rsid w:val="006E1E80"/>
    <w:rsid w:val="006E1FB2"/>
    <w:rsid w:val="006E200C"/>
    <w:rsid w:val="006E2357"/>
    <w:rsid w:val="006E2607"/>
    <w:rsid w:val="006E286A"/>
    <w:rsid w:val="006E288E"/>
    <w:rsid w:val="006E2BA3"/>
    <w:rsid w:val="006E2CD2"/>
    <w:rsid w:val="006E2DE5"/>
    <w:rsid w:val="006E3CF5"/>
    <w:rsid w:val="006E3DFB"/>
    <w:rsid w:val="006E4193"/>
    <w:rsid w:val="006E41C2"/>
    <w:rsid w:val="006E4783"/>
    <w:rsid w:val="006E4A31"/>
    <w:rsid w:val="006E50AE"/>
    <w:rsid w:val="006E51E9"/>
    <w:rsid w:val="006E5215"/>
    <w:rsid w:val="006E53F4"/>
    <w:rsid w:val="006E5CDB"/>
    <w:rsid w:val="006E5F80"/>
    <w:rsid w:val="006E60D5"/>
    <w:rsid w:val="006E6269"/>
    <w:rsid w:val="006E6279"/>
    <w:rsid w:val="006E6750"/>
    <w:rsid w:val="006E68A8"/>
    <w:rsid w:val="006E6BD1"/>
    <w:rsid w:val="006E6E89"/>
    <w:rsid w:val="006E6F91"/>
    <w:rsid w:val="006E73B0"/>
    <w:rsid w:val="006E7675"/>
    <w:rsid w:val="006E7783"/>
    <w:rsid w:val="006E7DB7"/>
    <w:rsid w:val="006E7E75"/>
    <w:rsid w:val="006E7F03"/>
    <w:rsid w:val="006F0450"/>
    <w:rsid w:val="006F0464"/>
    <w:rsid w:val="006F06F2"/>
    <w:rsid w:val="006F0781"/>
    <w:rsid w:val="006F09F8"/>
    <w:rsid w:val="006F0AC9"/>
    <w:rsid w:val="006F0E05"/>
    <w:rsid w:val="006F0E48"/>
    <w:rsid w:val="006F116F"/>
    <w:rsid w:val="006F13D1"/>
    <w:rsid w:val="006F1419"/>
    <w:rsid w:val="006F193D"/>
    <w:rsid w:val="006F1DD2"/>
    <w:rsid w:val="006F1E96"/>
    <w:rsid w:val="006F1FB1"/>
    <w:rsid w:val="006F21AA"/>
    <w:rsid w:val="006F22CE"/>
    <w:rsid w:val="006F235E"/>
    <w:rsid w:val="006F25FF"/>
    <w:rsid w:val="006F26D7"/>
    <w:rsid w:val="006F2E66"/>
    <w:rsid w:val="006F36A7"/>
    <w:rsid w:val="006F391C"/>
    <w:rsid w:val="006F3BC7"/>
    <w:rsid w:val="006F3FAC"/>
    <w:rsid w:val="006F4205"/>
    <w:rsid w:val="006F4243"/>
    <w:rsid w:val="006F432F"/>
    <w:rsid w:val="006F45AA"/>
    <w:rsid w:val="006F4900"/>
    <w:rsid w:val="006F52EA"/>
    <w:rsid w:val="006F5774"/>
    <w:rsid w:val="006F57EE"/>
    <w:rsid w:val="006F5872"/>
    <w:rsid w:val="006F5C0A"/>
    <w:rsid w:val="006F5D8A"/>
    <w:rsid w:val="006F62E4"/>
    <w:rsid w:val="006F6623"/>
    <w:rsid w:val="006F6C22"/>
    <w:rsid w:val="006F6C3C"/>
    <w:rsid w:val="006F6CA1"/>
    <w:rsid w:val="006F767E"/>
    <w:rsid w:val="006F7AC4"/>
    <w:rsid w:val="006F7B47"/>
    <w:rsid w:val="006F7EE1"/>
    <w:rsid w:val="006F7F5D"/>
    <w:rsid w:val="0070014A"/>
    <w:rsid w:val="0070046C"/>
    <w:rsid w:val="007007A1"/>
    <w:rsid w:val="007009B2"/>
    <w:rsid w:val="00700A9C"/>
    <w:rsid w:val="00700BE0"/>
    <w:rsid w:val="00700D9C"/>
    <w:rsid w:val="00700DB5"/>
    <w:rsid w:val="00700EDC"/>
    <w:rsid w:val="00701237"/>
    <w:rsid w:val="007012B7"/>
    <w:rsid w:val="007016E9"/>
    <w:rsid w:val="00701AD1"/>
    <w:rsid w:val="00701CCF"/>
    <w:rsid w:val="00701D59"/>
    <w:rsid w:val="00701E71"/>
    <w:rsid w:val="00702E1F"/>
    <w:rsid w:val="00703383"/>
    <w:rsid w:val="00703C35"/>
    <w:rsid w:val="00703D84"/>
    <w:rsid w:val="00703DBD"/>
    <w:rsid w:val="00703EDA"/>
    <w:rsid w:val="007043FB"/>
    <w:rsid w:val="00704BA5"/>
    <w:rsid w:val="00704F48"/>
    <w:rsid w:val="00704F72"/>
    <w:rsid w:val="007056D4"/>
    <w:rsid w:val="007058D5"/>
    <w:rsid w:val="00705A1A"/>
    <w:rsid w:val="00706282"/>
    <w:rsid w:val="00706417"/>
    <w:rsid w:val="00706556"/>
    <w:rsid w:val="00706782"/>
    <w:rsid w:val="007069D6"/>
    <w:rsid w:val="00706AE5"/>
    <w:rsid w:val="00706B0C"/>
    <w:rsid w:val="00706BB2"/>
    <w:rsid w:val="00706E3A"/>
    <w:rsid w:val="00706EF7"/>
    <w:rsid w:val="0070730E"/>
    <w:rsid w:val="007075C6"/>
    <w:rsid w:val="00707803"/>
    <w:rsid w:val="00707A3D"/>
    <w:rsid w:val="00707F2B"/>
    <w:rsid w:val="00707FEB"/>
    <w:rsid w:val="00710134"/>
    <w:rsid w:val="00710181"/>
    <w:rsid w:val="007106FA"/>
    <w:rsid w:val="00710FA3"/>
    <w:rsid w:val="0071117C"/>
    <w:rsid w:val="007113F2"/>
    <w:rsid w:val="007117AD"/>
    <w:rsid w:val="007117E7"/>
    <w:rsid w:val="007118EE"/>
    <w:rsid w:val="00711C9C"/>
    <w:rsid w:val="00711E25"/>
    <w:rsid w:val="00712388"/>
    <w:rsid w:val="007123A0"/>
    <w:rsid w:val="007129EB"/>
    <w:rsid w:val="00713876"/>
    <w:rsid w:val="00713AC9"/>
    <w:rsid w:val="00713DB7"/>
    <w:rsid w:val="00713DF6"/>
    <w:rsid w:val="00714155"/>
    <w:rsid w:val="00714391"/>
    <w:rsid w:val="007148AE"/>
    <w:rsid w:val="00714AE0"/>
    <w:rsid w:val="00715062"/>
    <w:rsid w:val="007155E8"/>
    <w:rsid w:val="00715A12"/>
    <w:rsid w:val="007160FC"/>
    <w:rsid w:val="007161EA"/>
    <w:rsid w:val="00716497"/>
    <w:rsid w:val="007166D7"/>
    <w:rsid w:val="00716A50"/>
    <w:rsid w:val="00716C28"/>
    <w:rsid w:val="00716F2B"/>
    <w:rsid w:val="007172BA"/>
    <w:rsid w:val="00717385"/>
    <w:rsid w:val="00717664"/>
    <w:rsid w:val="00717774"/>
    <w:rsid w:val="00717989"/>
    <w:rsid w:val="00717B5B"/>
    <w:rsid w:val="00717E09"/>
    <w:rsid w:val="00720090"/>
    <w:rsid w:val="00720131"/>
    <w:rsid w:val="007207FD"/>
    <w:rsid w:val="00720EF8"/>
    <w:rsid w:val="007212F9"/>
    <w:rsid w:val="00721B03"/>
    <w:rsid w:val="0072224C"/>
    <w:rsid w:val="0072330C"/>
    <w:rsid w:val="0072338E"/>
    <w:rsid w:val="007233FE"/>
    <w:rsid w:val="0072368D"/>
    <w:rsid w:val="007239F0"/>
    <w:rsid w:val="00723C2C"/>
    <w:rsid w:val="00724347"/>
    <w:rsid w:val="00724B0D"/>
    <w:rsid w:val="007254B1"/>
    <w:rsid w:val="00725998"/>
    <w:rsid w:val="00725B9F"/>
    <w:rsid w:val="00725BDE"/>
    <w:rsid w:val="00726A60"/>
    <w:rsid w:val="00726D0D"/>
    <w:rsid w:val="00726E49"/>
    <w:rsid w:val="00727176"/>
    <w:rsid w:val="007274BA"/>
    <w:rsid w:val="00727CCF"/>
    <w:rsid w:val="00727D5A"/>
    <w:rsid w:val="0073014F"/>
    <w:rsid w:val="0073053C"/>
    <w:rsid w:val="007308CD"/>
    <w:rsid w:val="00730B87"/>
    <w:rsid w:val="00731470"/>
    <w:rsid w:val="007320FF"/>
    <w:rsid w:val="0073243B"/>
    <w:rsid w:val="0073269D"/>
    <w:rsid w:val="00732781"/>
    <w:rsid w:val="007327B2"/>
    <w:rsid w:val="007330CC"/>
    <w:rsid w:val="00733275"/>
    <w:rsid w:val="0073349B"/>
    <w:rsid w:val="007339AF"/>
    <w:rsid w:val="00733A2F"/>
    <w:rsid w:val="00733CA2"/>
    <w:rsid w:val="00733D1D"/>
    <w:rsid w:val="00733F6E"/>
    <w:rsid w:val="0073440C"/>
    <w:rsid w:val="007344B6"/>
    <w:rsid w:val="00734762"/>
    <w:rsid w:val="00734931"/>
    <w:rsid w:val="00734BEB"/>
    <w:rsid w:val="00734D8D"/>
    <w:rsid w:val="0073513C"/>
    <w:rsid w:val="007351CA"/>
    <w:rsid w:val="0073539F"/>
    <w:rsid w:val="00735AC5"/>
    <w:rsid w:val="00735C74"/>
    <w:rsid w:val="007365A9"/>
    <w:rsid w:val="00736D6C"/>
    <w:rsid w:val="00736DF7"/>
    <w:rsid w:val="007377C6"/>
    <w:rsid w:val="007378EF"/>
    <w:rsid w:val="00737967"/>
    <w:rsid w:val="00740732"/>
    <w:rsid w:val="0074095A"/>
    <w:rsid w:val="00740CEE"/>
    <w:rsid w:val="0074143D"/>
    <w:rsid w:val="00741461"/>
    <w:rsid w:val="00741463"/>
    <w:rsid w:val="00741A26"/>
    <w:rsid w:val="00741A67"/>
    <w:rsid w:val="00741EE8"/>
    <w:rsid w:val="0074281C"/>
    <w:rsid w:val="00743092"/>
    <w:rsid w:val="007432F2"/>
    <w:rsid w:val="00743439"/>
    <w:rsid w:val="007436BC"/>
    <w:rsid w:val="00743AC2"/>
    <w:rsid w:val="00743EDB"/>
    <w:rsid w:val="007446F7"/>
    <w:rsid w:val="00744D58"/>
    <w:rsid w:val="00744D7F"/>
    <w:rsid w:val="007452E4"/>
    <w:rsid w:val="0074567B"/>
    <w:rsid w:val="007459E8"/>
    <w:rsid w:val="00745C03"/>
    <w:rsid w:val="00745E1C"/>
    <w:rsid w:val="00745F77"/>
    <w:rsid w:val="0074651D"/>
    <w:rsid w:val="00746955"/>
    <w:rsid w:val="00746FA8"/>
    <w:rsid w:val="007475A8"/>
    <w:rsid w:val="00747DA6"/>
    <w:rsid w:val="00747E4F"/>
    <w:rsid w:val="00747FA4"/>
    <w:rsid w:val="00747FC9"/>
    <w:rsid w:val="00750229"/>
    <w:rsid w:val="007502B2"/>
    <w:rsid w:val="00750406"/>
    <w:rsid w:val="00750485"/>
    <w:rsid w:val="007504FC"/>
    <w:rsid w:val="00750814"/>
    <w:rsid w:val="00750943"/>
    <w:rsid w:val="007514F0"/>
    <w:rsid w:val="0075165C"/>
    <w:rsid w:val="00751701"/>
    <w:rsid w:val="00751A7E"/>
    <w:rsid w:val="00751ADD"/>
    <w:rsid w:val="00751D19"/>
    <w:rsid w:val="00751DA9"/>
    <w:rsid w:val="00751DDE"/>
    <w:rsid w:val="00752452"/>
    <w:rsid w:val="0075255D"/>
    <w:rsid w:val="00752AD1"/>
    <w:rsid w:val="00752E5A"/>
    <w:rsid w:val="00752F17"/>
    <w:rsid w:val="00753043"/>
    <w:rsid w:val="00753223"/>
    <w:rsid w:val="00753A37"/>
    <w:rsid w:val="00753A4A"/>
    <w:rsid w:val="00753C50"/>
    <w:rsid w:val="00753CC3"/>
    <w:rsid w:val="00753FBF"/>
    <w:rsid w:val="007545A5"/>
    <w:rsid w:val="00754D68"/>
    <w:rsid w:val="007552F6"/>
    <w:rsid w:val="00755E00"/>
    <w:rsid w:val="00756221"/>
    <w:rsid w:val="00756B43"/>
    <w:rsid w:val="00756BB2"/>
    <w:rsid w:val="00756DB1"/>
    <w:rsid w:val="007574C8"/>
    <w:rsid w:val="007575E9"/>
    <w:rsid w:val="007576C3"/>
    <w:rsid w:val="00757CDC"/>
    <w:rsid w:val="00760623"/>
    <w:rsid w:val="007607DC"/>
    <w:rsid w:val="0076086F"/>
    <w:rsid w:val="007608A5"/>
    <w:rsid w:val="00760A6B"/>
    <w:rsid w:val="00760B98"/>
    <w:rsid w:val="00760D5D"/>
    <w:rsid w:val="00760E42"/>
    <w:rsid w:val="00761025"/>
    <w:rsid w:val="0076154B"/>
    <w:rsid w:val="0076170C"/>
    <w:rsid w:val="007618A7"/>
    <w:rsid w:val="007618F1"/>
    <w:rsid w:val="00761B47"/>
    <w:rsid w:val="00762564"/>
    <w:rsid w:val="007625A5"/>
    <w:rsid w:val="00762862"/>
    <w:rsid w:val="0076287F"/>
    <w:rsid w:val="00762DCD"/>
    <w:rsid w:val="007630F1"/>
    <w:rsid w:val="00763212"/>
    <w:rsid w:val="00763313"/>
    <w:rsid w:val="007637A9"/>
    <w:rsid w:val="00763BBC"/>
    <w:rsid w:val="00763CDD"/>
    <w:rsid w:val="00764098"/>
    <w:rsid w:val="0076449A"/>
    <w:rsid w:val="00765400"/>
    <w:rsid w:val="0076549A"/>
    <w:rsid w:val="00765523"/>
    <w:rsid w:val="007656F9"/>
    <w:rsid w:val="007658D2"/>
    <w:rsid w:val="00765CD2"/>
    <w:rsid w:val="00765DF8"/>
    <w:rsid w:val="00766521"/>
    <w:rsid w:val="00766808"/>
    <w:rsid w:val="00766D91"/>
    <w:rsid w:val="0076747A"/>
    <w:rsid w:val="007678B6"/>
    <w:rsid w:val="00767935"/>
    <w:rsid w:val="00767DA1"/>
    <w:rsid w:val="00767F50"/>
    <w:rsid w:val="00770019"/>
    <w:rsid w:val="007704F8"/>
    <w:rsid w:val="00770848"/>
    <w:rsid w:val="00770867"/>
    <w:rsid w:val="00770C03"/>
    <w:rsid w:val="00771067"/>
    <w:rsid w:val="007712F7"/>
    <w:rsid w:val="00771A0B"/>
    <w:rsid w:val="00771B9F"/>
    <w:rsid w:val="007727B1"/>
    <w:rsid w:val="00772990"/>
    <w:rsid w:val="00772CE0"/>
    <w:rsid w:val="0077386F"/>
    <w:rsid w:val="00773B8E"/>
    <w:rsid w:val="007740E5"/>
    <w:rsid w:val="007744AE"/>
    <w:rsid w:val="00774C79"/>
    <w:rsid w:val="00774FC7"/>
    <w:rsid w:val="007753A5"/>
    <w:rsid w:val="007759C7"/>
    <w:rsid w:val="00775A9C"/>
    <w:rsid w:val="00775DDA"/>
    <w:rsid w:val="00775EF2"/>
    <w:rsid w:val="00775F42"/>
    <w:rsid w:val="00776212"/>
    <w:rsid w:val="0077668D"/>
    <w:rsid w:val="00776891"/>
    <w:rsid w:val="00776911"/>
    <w:rsid w:val="00776E03"/>
    <w:rsid w:val="0077719F"/>
    <w:rsid w:val="00777B92"/>
    <w:rsid w:val="00780430"/>
    <w:rsid w:val="007805CF"/>
    <w:rsid w:val="00780656"/>
    <w:rsid w:val="0078089C"/>
    <w:rsid w:val="00780960"/>
    <w:rsid w:val="00780D74"/>
    <w:rsid w:val="00780D98"/>
    <w:rsid w:val="00780E54"/>
    <w:rsid w:val="00781376"/>
    <w:rsid w:val="007816A8"/>
    <w:rsid w:val="00781899"/>
    <w:rsid w:val="007824C4"/>
    <w:rsid w:val="007824D3"/>
    <w:rsid w:val="007828AF"/>
    <w:rsid w:val="0078298C"/>
    <w:rsid w:val="00782B6D"/>
    <w:rsid w:val="00782C7F"/>
    <w:rsid w:val="00782EE6"/>
    <w:rsid w:val="007837D0"/>
    <w:rsid w:val="00783BD1"/>
    <w:rsid w:val="00783EB7"/>
    <w:rsid w:val="007840FC"/>
    <w:rsid w:val="00784287"/>
    <w:rsid w:val="007844C8"/>
    <w:rsid w:val="007845B1"/>
    <w:rsid w:val="00784634"/>
    <w:rsid w:val="0078465E"/>
    <w:rsid w:val="00784978"/>
    <w:rsid w:val="00784B03"/>
    <w:rsid w:val="00784BD1"/>
    <w:rsid w:val="00784EA6"/>
    <w:rsid w:val="00785038"/>
    <w:rsid w:val="007850B5"/>
    <w:rsid w:val="00785238"/>
    <w:rsid w:val="0078525F"/>
    <w:rsid w:val="00785BDF"/>
    <w:rsid w:val="0078631F"/>
    <w:rsid w:val="00786454"/>
    <w:rsid w:val="00786699"/>
    <w:rsid w:val="00786750"/>
    <w:rsid w:val="00786A2C"/>
    <w:rsid w:val="00786A4C"/>
    <w:rsid w:val="00786FB8"/>
    <w:rsid w:val="007870A4"/>
    <w:rsid w:val="007871AD"/>
    <w:rsid w:val="00787422"/>
    <w:rsid w:val="00787777"/>
    <w:rsid w:val="007879EE"/>
    <w:rsid w:val="00787C58"/>
    <w:rsid w:val="00787DA4"/>
    <w:rsid w:val="00787DAB"/>
    <w:rsid w:val="00787F17"/>
    <w:rsid w:val="0079004C"/>
    <w:rsid w:val="0079045B"/>
    <w:rsid w:val="007904EC"/>
    <w:rsid w:val="00790BAC"/>
    <w:rsid w:val="00790E24"/>
    <w:rsid w:val="007910B5"/>
    <w:rsid w:val="00791170"/>
    <w:rsid w:val="00791274"/>
    <w:rsid w:val="0079141B"/>
    <w:rsid w:val="007915B2"/>
    <w:rsid w:val="0079184A"/>
    <w:rsid w:val="00791F2D"/>
    <w:rsid w:val="00791F8F"/>
    <w:rsid w:val="007920CE"/>
    <w:rsid w:val="0079234A"/>
    <w:rsid w:val="00792448"/>
    <w:rsid w:val="0079251A"/>
    <w:rsid w:val="007930D3"/>
    <w:rsid w:val="007930DD"/>
    <w:rsid w:val="0079321C"/>
    <w:rsid w:val="00793324"/>
    <w:rsid w:val="00793DA1"/>
    <w:rsid w:val="007940B5"/>
    <w:rsid w:val="007940E4"/>
    <w:rsid w:val="007942A4"/>
    <w:rsid w:val="0079453D"/>
    <w:rsid w:val="00794941"/>
    <w:rsid w:val="0079500C"/>
    <w:rsid w:val="00795685"/>
    <w:rsid w:val="00795B72"/>
    <w:rsid w:val="00795D7F"/>
    <w:rsid w:val="007963E8"/>
    <w:rsid w:val="00796F5F"/>
    <w:rsid w:val="00797373"/>
    <w:rsid w:val="00797424"/>
    <w:rsid w:val="0079783C"/>
    <w:rsid w:val="007978CC"/>
    <w:rsid w:val="0079798D"/>
    <w:rsid w:val="00797B9D"/>
    <w:rsid w:val="00797BCD"/>
    <w:rsid w:val="007A0262"/>
    <w:rsid w:val="007A0AF2"/>
    <w:rsid w:val="007A0C2A"/>
    <w:rsid w:val="007A1234"/>
    <w:rsid w:val="007A13C3"/>
    <w:rsid w:val="007A18A9"/>
    <w:rsid w:val="007A21EB"/>
    <w:rsid w:val="007A237C"/>
    <w:rsid w:val="007A240E"/>
    <w:rsid w:val="007A25D6"/>
    <w:rsid w:val="007A2844"/>
    <w:rsid w:val="007A2BE6"/>
    <w:rsid w:val="007A2C4C"/>
    <w:rsid w:val="007A2E0D"/>
    <w:rsid w:val="007A2EA1"/>
    <w:rsid w:val="007A335F"/>
    <w:rsid w:val="007A382B"/>
    <w:rsid w:val="007A42B2"/>
    <w:rsid w:val="007A44FB"/>
    <w:rsid w:val="007A45B8"/>
    <w:rsid w:val="007A481E"/>
    <w:rsid w:val="007A4A7C"/>
    <w:rsid w:val="007A4B5D"/>
    <w:rsid w:val="007A4F84"/>
    <w:rsid w:val="007A554E"/>
    <w:rsid w:val="007A5976"/>
    <w:rsid w:val="007A5C7C"/>
    <w:rsid w:val="007A5D92"/>
    <w:rsid w:val="007A6112"/>
    <w:rsid w:val="007A64CB"/>
    <w:rsid w:val="007A67C3"/>
    <w:rsid w:val="007A7479"/>
    <w:rsid w:val="007A750B"/>
    <w:rsid w:val="007A7590"/>
    <w:rsid w:val="007A7D04"/>
    <w:rsid w:val="007A7F6E"/>
    <w:rsid w:val="007B014A"/>
    <w:rsid w:val="007B0611"/>
    <w:rsid w:val="007B071B"/>
    <w:rsid w:val="007B0D5E"/>
    <w:rsid w:val="007B141A"/>
    <w:rsid w:val="007B206C"/>
    <w:rsid w:val="007B2119"/>
    <w:rsid w:val="007B2147"/>
    <w:rsid w:val="007B2175"/>
    <w:rsid w:val="007B2C4E"/>
    <w:rsid w:val="007B2DBB"/>
    <w:rsid w:val="007B3078"/>
    <w:rsid w:val="007B330D"/>
    <w:rsid w:val="007B33FC"/>
    <w:rsid w:val="007B3629"/>
    <w:rsid w:val="007B3988"/>
    <w:rsid w:val="007B3E00"/>
    <w:rsid w:val="007B40E0"/>
    <w:rsid w:val="007B43A9"/>
    <w:rsid w:val="007B44C0"/>
    <w:rsid w:val="007B4600"/>
    <w:rsid w:val="007B5128"/>
    <w:rsid w:val="007B5328"/>
    <w:rsid w:val="007B5503"/>
    <w:rsid w:val="007B5796"/>
    <w:rsid w:val="007B58FC"/>
    <w:rsid w:val="007B595D"/>
    <w:rsid w:val="007B597C"/>
    <w:rsid w:val="007B5C2C"/>
    <w:rsid w:val="007B5F00"/>
    <w:rsid w:val="007B5F4D"/>
    <w:rsid w:val="007B6313"/>
    <w:rsid w:val="007B6B2A"/>
    <w:rsid w:val="007B6C1D"/>
    <w:rsid w:val="007B6EE1"/>
    <w:rsid w:val="007B72A5"/>
    <w:rsid w:val="007B789A"/>
    <w:rsid w:val="007B79EB"/>
    <w:rsid w:val="007C0192"/>
    <w:rsid w:val="007C08D5"/>
    <w:rsid w:val="007C1662"/>
    <w:rsid w:val="007C1FF9"/>
    <w:rsid w:val="007C20F9"/>
    <w:rsid w:val="007C22C6"/>
    <w:rsid w:val="007C2569"/>
    <w:rsid w:val="007C256D"/>
    <w:rsid w:val="007C2B0A"/>
    <w:rsid w:val="007C2D02"/>
    <w:rsid w:val="007C2E7B"/>
    <w:rsid w:val="007C33EF"/>
    <w:rsid w:val="007C3429"/>
    <w:rsid w:val="007C359A"/>
    <w:rsid w:val="007C36EB"/>
    <w:rsid w:val="007C378B"/>
    <w:rsid w:val="007C37B0"/>
    <w:rsid w:val="007C387C"/>
    <w:rsid w:val="007C38FF"/>
    <w:rsid w:val="007C4109"/>
    <w:rsid w:val="007C4376"/>
    <w:rsid w:val="007C4CDC"/>
    <w:rsid w:val="007C4CE6"/>
    <w:rsid w:val="007C4D49"/>
    <w:rsid w:val="007C4DD7"/>
    <w:rsid w:val="007C4EAB"/>
    <w:rsid w:val="007C5553"/>
    <w:rsid w:val="007C5624"/>
    <w:rsid w:val="007C59B0"/>
    <w:rsid w:val="007C62A1"/>
    <w:rsid w:val="007C65C4"/>
    <w:rsid w:val="007C6633"/>
    <w:rsid w:val="007C6A5A"/>
    <w:rsid w:val="007C7214"/>
    <w:rsid w:val="007C7652"/>
    <w:rsid w:val="007C7817"/>
    <w:rsid w:val="007C7E67"/>
    <w:rsid w:val="007D0573"/>
    <w:rsid w:val="007D070F"/>
    <w:rsid w:val="007D0C15"/>
    <w:rsid w:val="007D0F66"/>
    <w:rsid w:val="007D12F4"/>
    <w:rsid w:val="007D1363"/>
    <w:rsid w:val="007D1A43"/>
    <w:rsid w:val="007D1D9D"/>
    <w:rsid w:val="007D21AF"/>
    <w:rsid w:val="007D236B"/>
    <w:rsid w:val="007D264F"/>
    <w:rsid w:val="007D2738"/>
    <w:rsid w:val="007D276D"/>
    <w:rsid w:val="007D2EBB"/>
    <w:rsid w:val="007D340A"/>
    <w:rsid w:val="007D37D7"/>
    <w:rsid w:val="007D3B61"/>
    <w:rsid w:val="007D3C00"/>
    <w:rsid w:val="007D44DD"/>
    <w:rsid w:val="007D44E7"/>
    <w:rsid w:val="007D476F"/>
    <w:rsid w:val="007D5033"/>
    <w:rsid w:val="007D5C87"/>
    <w:rsid w:val="007D64CB"/>
    <w:rsid w:val="007D6ED3"/>
    <w:rsid w:val="007D7208"/>
    <w:rsid w:val="007D7638"/>
    <w:rsid w:val="007E0121"/>
    <w:rsid w:val="007E01E8"/>
    <w:rsid w:val="007E02C8"/>
    <w:rsid w:val="007E04D3"/>
    <w:rsid w:val="007E0543"/>
    <w:rsid w:val="007E0C9D"/>
    <w:rsid w:val="007E0DA8"/>
    <w:rsid w:val="007E0E68"/>
    <w:rsid w:val="007E1275"/>
    <w:rsid w:val="007E130A"/>
    <w:rsid w:val="007E171B"/>
    <w:rsid w:val="007E174F"/>
    <w:rsid w:val="007E1FA0"/>
    <w:rsid w:val="007E2671"/>
    <w:rsid w:val="007E2EA2"/>
    <w:rsid w:val="007E3024"/>
    <w:rsid w:val="007E3343"/>
    <w:rsid w:val="007E33C7"/>
    <w:rsid w:val="007E3867"/>
    <w:rsid w:val="007E3BBC"/>
    <w:rsid w:val="007E4034"/>
    <w:rsid w:val="007E4AEB"/>
    <w:rsid w:val="007E4E34"/>
    <w:rsid w:val="007E5056"/>
    <w:rsid w:val="007E5275"/>
    <w:rsid w:val="007E541B"/>
    <w:rsid w:val="007E54CD"/>
    <w:rsid w:val="007E56C5"/>
    <w:rsid w:val="007E5A89"/>
    <w:rsid w:val="007E5E7D"/>
    <w:rsid w:val="007E6407"/>
    <w:rsid w:val="007E67E2"/>
    <w:rsid w:val="007E75F0"/>
    <w:rsid w:val="007E7723"/>
    <w:rsid w:val="007E7865"/>
    <w:rsid w:val="007F0115"/>
    <w:rsid w:val="007F0C6D"/>
    <w:rsid w:val="007F0D12"/>
    <w:rsid w:val="007F0F4F"/>
    <w:rsid w:val="007F1348"/>
    <w:rsid w:val="007F23B4"/>
    <w:rsid w:val="007F24E7"/>
    <w:rsid w:val="007F2A37"/>
    <w:rsid w:val="007F2BBA"/>
    <w:rsid w:val="007F2E1B"/>
    <w:rsid w:val="007F356F"/>
    <w:rsid w:val="007F3823"/>
    <w:rsid w:val="007F3AEE"/>
    <w:rsid w:val="007F3C17"/>
    <w:rsid w:val="007F3D71"/>
    <w:rsid w:val="007F3D89"/>
    <w:rsid w:val="007F3EA8"/>
    <w:rsid w:val="007F3FFE"/>
    <w:rsid w:val="007F4288"/>
    <w:rsid w:val="007F42DA"/>
    <w:rsid w:val="007F433D"/>
    <w:rsid w:val="007F4600"/>
    <w:rsid w:val="007F4A29"/>
    <w:rsid w:val="007F4A85"/>
    <w:rsid w:val="007F4EA2"/>
    <w:rsid w:val="007F50E3"/>
    <w:rsid w:val="007F5248"/>
    <w:rsid w:val="007F5294"/>
    <w:rsid w:val="007F5444"/>
    <w:rsid w:val="007F581C"/>
    <w:rsid w:val="007F5A24"/>
    <w:rsid w:val="007F5A53"/>
    <w:rsid w:val="007F5F4C"/>
    <w:rsid w:val="007F5FF0"/>
    <w:rsid w:val="007F67E7"/>
    <w:rsid w:val="007F6CAC"/>
    <w:rsid w:val="007F721A"/>
    <w:rsid w:val="007F7476"/>
    <w:rsid w:val="007F76A4"/>
    <w:rsid w:val="007F7A48"/>
    <w:rsid w:val="007F7E3E"/>
    <w:rsid w:val="007F7F3F"/>
    <w:rsid w:val="00800173"/>
    <w:rsid w:val="00800232"/>
    <w:rsid w:val="00800293"/>
    <w:rsid w:val="008004A1"/>
    <w:rsid w:val="00800670"/>
    <w:rsid w:val="008007FD"/>
    <w:rsid w:val="00801244"/>
    <w:rsid w:val="00801353"/>
    <w:rsid w:val="00801963"/>
    <w:rsid w:val="00801CC7"/>
    <w:rsid w:val="00801DA5"/>
    <w:rsid w:val="008021CF"/>
    <w:rsid w:val="00802215"/>
    <w:rsid w:val="008023AE"/>
    <w:rsid w:val="0080246D"/>
    <w:rsid w:val="008029A3"/>
    <w:rsid w:val="0080303E"/>
    <w:rsid w:val="008031A0"/>
    <w:rsid w:val="00803379"/>
    <w:rsid w:val="008038C6"/>
    <w:rsid w:val="00803FD8"/>
    <w:rsid w:val="00804051"/>
    <w:rsid w:val="0080441E"/>
    <w:rsid w:val="0080464F"/>
    <w:rsid w:val="00804789"/>
    <w:rsid w:val="00804BC7"/>
    <w:rsid w:val="00804C0E"/>
    <w:rsid w:val="00805429"/>
    <w:rsid w:val="0080548E"/>
    <w:rsid w:val="00805A78"/>
    <w:rsid w:val="008067BE"/>
    <w:rsid w:val="00806A5E"/>
    <w:rsid w:val="0080703F"/>
    <w:rsid w:val="00807CAA"/>
    <w:rsid w:val="00807D19"/>
    <w:rsid w:val="00807E43"/>
    <w:rsid w:val="0081025B"/>
    <w:rsid w:val="0081033F"/>
    <w:rsid w:val="008114C0"/>
    <w:rsid w:val="00811846"/>
    <w:rsid w:val="008119AA"/>
    <w:rsid w:val="00811A17"/>
    <w:rsid w:val="00811B5D"/>
    <w:rsid w:val="00811C64"/>
    <w:rsid w:val="00811DC1"/>
    <w:rsid w:val="008123A3"/>
    <w:rsid w:val="00812483"/>
    <w:rsid w:val="008129ED"/>
    <w:rsid w:val="008132C2"/>
    <w:rsid w:val="00813A66"/>
    <w:rsid w:val="00813BD5"/>
    <w:rsid w:val="0081442F"/>
    <w:rsid w:val="00814825"/>
    <w:rsid w:val="008148D2"/>
    <w:rsid w:val="0081502C"/>
    <w:rsid w:val="00815856"/>
    <w:rsid w:val="008158C6"/>
    <w:rsid w:val="008159D6"/>
    <w:rsid w:val="00815B7F"/>
    <w:rsid w:val="00816199"/>
    <w:rsid w:val="0081661F"/>
    <w:rsid w:val="008166E1"/>
    <w:rsid w:val="00816798"/>
    <w:rsid w:val="00816B4F"/>
    <w:rsid w:val="00816CF7"/>
    <w:rsid w:val="00817181"/>
    <w:rsid w:val="008171E8"/>
    <w:rsid w:val="00817301"/>
    <w:rsid w:val="0081795A"/>
    <w:rsid w:val="008179E6"/>
    <w:rsid w:val="00817FB1"/>
    <w:rsid w:val="00820499"/>
    <w:rsid w:val="00820615"/>
    <w:rsid w:val="00820619"/>
    <w:rsid w:val="0082094A"/>
    <w:rsid w:val="00820B8D"/>
    <w:rsid w:val="00820D1B"/>
    <w:rsid w:val="00820FCF"/>
    <w:rsid w:val="0082153F"/>
    <w:rsid w:val="008216DB"/>
    <w:rsid w:val="00821EA9"/>
    <w:rsid w:val="0082260A"/>
    <w:rsid w:val="00822651"/>
    <w:rsid w:val="00822699"/>
    <w:rsid w:val="00822AB2"/>
    <w:rsid w:val="00822F61"/>
    <w:rsid w:val="00823252"/>
    <w:rsid w:val="008233EA"/>
    <w:rsid w:val="0082440D"/>
    <w:rsid w:val="00824437"/>
    <w:rsid w:val="00824CF7"/>
    <w:rsid w:val="008259E4"/>
    <w:rsid w:val="00825ACD"/>
    <w:rsid w:val="00825ACF"/>
    <w:rsid w:val="00825EC5"/>
    <w:rsid w:val="008265FC"/>
    <w:rsid w:val="008266CB"/>
    <w:rsid w:val="00826DAF"/>
    <w:rsid w:val="0082785B"/>
    <w:rsid w:val="0082788F"/>
    <w:rsid w:val="008278F8"/>
    <w:rsid w:val="00827A6E"/>
    <w:rsid w:val="00827BC3"/>
    <w:rsid w:val="00827C21"/>
    <w:rsid w:val="008300B9"/>
    <w:rsid w:val="0083023F"/>
    <w:rsid w:val="00830460"/>
    <w:rsid w:val="00830DFF"/>
    <w:rsid w:val="00830F2A"/>
    <w:rsid w:val="00831167"/>
    <w:rsid w:val="00831252"/>
    <w:rsid w:val="008312D0"/>
    <w:rsid w:val="0083137C"/>
    <w:rsid w:val="00831432"/>
    <w:rsid w:val="00831433"/>
    <w:rsid w:val="008318F3"/>
    <w:rsid w:val="00832139"/>
    <w:rsid w:val="00832C07"/>
    <w:rsid w:val="00832FF2"/>
    <w:rsid w:val="008332A1"/>
    <w:rsid w:val="00833392"/>
    <w:rsid w:val="0083340B"/>
    <w:rsid w:val="008336A0"/>
    <w:rsid w:val="00833B33"/>
    <w:rsid w:val="00833F36"/>
    <w:rsid w:val="0083411F"/>
    <w:rsid w:val="00834427"/>
    <w:rsid w:val="00834D9E"/>
    <w:rsid w:val="00834FB2"/>
    <w:rsid w:val="0083503F"/>
    <w:rsid w:val="00835389"/>
    <w:rsid w:val="008357ED"/>
    <w:rsid w:val="00835C6C"/>
    <w:rsid w:val="00835D0C"/>
    <w:rsid w:val="00835F2C"/>
    <w:rsid w:val="0083628D"/>
    <w:rsid w:val="0083653B"/>
    <w:rsid w:val="0083675E"/>
    <w:rsid w:val="0083687A"/>
    <w:rsid w:val="00836FDE"/>
    <w:rsid w:val="0083700F"/>
    <w:rsid w:val="00837014"/>
    <w:rsid w:val="0083721E"/>
    <w:rsid w:val="008373E4"/>
    <w:rsid w:val="00837D84"/>
    <w:rsid w:val="00840142"/>
    <w:rsid w:val="00840709"/>
    <w:rsid w:val="008418F0"/>
    <w:rsid w:val="00841CFC"/>
    <w:rsid w:val="00841D69"/>
    <w:rsid w:val="00842390"/>
    <w:rsid w:val="00842A4D"/>
    <w:rsid w:val="00842B17"/>
    <w:rsid w:val="00842BB1"/>
    <w:rsid w:val="008431E0"/>
    <w:rsid w:val="0084332A"/>
    <w:rsid w:val="00843400"/>
    <w:rsid w:val="0084376A"/>
    <w:rsid w:val="0084387F"/>
    <w:rsid w:val="00843A72"/>
    <w:rsid w:val="00843BD3"/>
    <w:rsid w:val="00843CB7"/>
    <w:rsid w:val="00843E43"/>
    <w:rsid w:val="0084409C"/>
    <w:rsid w:val="0084429F"/>
    <w:rsid w:val="00844BE8"/>
    <w:rsid w:val="0084577F"/>
    <w:rsid w:val="00845D5B"/>
    <w:rsid w:val="008465EF"/>
    <w:rsid w:val="008467DE"/>
    <w:rsid w:val="008469E3"/>
    <w:rsid w:val="00846A30"/>
    <w:rsid w:val="00846E02"/>
    <w:rsid w:val="00846EA3"/>
    <w:rsid w:val="00847340"/>
    <w:rsid w:val="00847D45"/>
    <w:rsid w:val="00847E55"/>
    <w:rsid w:val="008500FF"/>
    <w:rsid w:val="00850629"/>
    <w:rsid w:val="00850B7B"/>
    <w:rsid w:val="00851749"/>
    <w:rsid w:val="008518B2"/>
    <w:rsid w:val="00851DC6"/>
    <w:rsid w:val="00852452"/>
    <w:rsid w:val="00852774"/>
    <w:rsid w:val="00852A65"/>
    <w:rsid w:val="00853257"/>
    <w:rsid w:val="008535B1"/>
    <w:rsid w:val="008537CC"/>
    <w:rsid w:val="0085394A"/>
    <w:rsid w:val="00853AAE"/>
    <w:rsid w:val="00853E49"/>
    <w:rsid w:val="0085490E"/>
    <w:rsid w:val="00854995"/>
    <w:rsid w:val="00854CAA"/>
    <w:rsid w:val="00854DDB"/>
    <w:rsid w:val="00854E48"/>
    <w:rsid w:val="00855137"/>
    <w:rsid w:val="008552DF"/>
    <w:rsid w:val="00855369"/>
    <w:rsid w:val="00855584"/>
    <w:rsid w:val="0085563F"/>
    <w:rsid w:val="00855C48"/>
    <w:rsid w:val="00855D58"/>
    <w:rsid w:val="00856134"/>
    <w:rsid w:val="0085624F"/>
    <w:rsid w:val="0085646B"/>
    <w:rsid w:val="00856517"/>
    <w:rsid w:val="00856A80"/>
    <w:rsid w:val="00856AFE"/>
    <w:rsid w:val="008572D3"/>
    <w:rsid w:val="0085781F"/>
    <w:rsid w:val="00860132"/>
    <w:rsid w:val="0086050C"/>
    <w:rsid w:val="0086072C"/>
    <w:rsid w:val="00860752"/>
    <w:rsid w:val="008607E5"/>
    <w:rsid w:val="00860CF8"/>
    <w:rsid w:val="00860E6E"/>
    <w:rsid w:val="00860E71"/>
    <w:rsid w:val="00861086"/>
    <w:rsid w:val="0086125D"/>
    <w:rsid w:val="008613F4"/>
    <w:rsid w:val="00861441"/>
    <w:rsid w:val="008614A5"/>
    <w:rsid w:val="008616F0"/>
    <w:rsid w:val="00861CE8"/>
    <w:rsid w:val="008620CE"/>
    <w:rsid w:val="0086247D"/>
    <w:rsid w:val="00862C0D"/>
    <w:rsid w:val="008630D1"/>
    <w:rsid w:val="008631E2"/>
    <w:rsid w:val="008633AC"/>
    <w:rsid w:val="008636AC"/>
    <w:rsid w:val="00863B64"/>
    <w:rsid w:val="00864012"/>
    <w:rsid w:val="008640E2"/>
    <w:rsid w:val="0086412B"/>
    <w:rsid w:val="008641A4"/>
    <w:rsid w:val="00864A0C"/>
    <w:rsid w:val="00864B58"/>
    <w:rsid w:val="00864EF1"/>
    <w:rsid w:val="00864FED"/>
    <w:rsid w:val="008653A0"/>
    <w:rsid w:val="008655E4"/>
    <w:rsid w:val="00865863"/>
    <w:rsid w:val="00865A00"/>
    <w:rsid w:val="00866160"/>
    <w:rsid w:val="008663D0"/>
    <w:rsid w:val="0086641D"/>
    <w:rsid w:val="00866DD6"/>
    <w:rsid w:val="00866FFF"/>
    <w:rsid w:val="008673F4"/>
    <w:rsid w:val="0086797C"/>
    <w:rsid w:val="00867FB1"/>
    <w:rsid w:val="008700C4"/>
    <w:rsid w:val="008702BB"/>
    <w:rsid w:val="00870379"/>
    <w:rsid w:val="00870805"/>
    <w:rsid w:val="008709C1"/>
    <w:rsid w:val="00870A07"/>
    <w:rsid w:val="00870EE4"/>
    <w:rsid w:val="0087136A"/>
    <w:rsid w:val="008713AF"/>
    <w:rsid w:val="0087141D"/>
    <w:rsid w:val="008715E5"/>
    <w:rsid w:val="00871940"/>
    <w:rsid w:val="00871B34"/>
    <w:rsid w:val="00871D13"/>
    <w:rsid w:val="00871FFA"/>
    <w:rsid w:val="0087277D"/>
    <w:rsid w:val="00872BAC"/>
    <w:rsid w:val="00872CF4"/>
    <w:rsid w:val="00872F12"/>
    <w:rsid w:val="008736DA"/>
    <w:rsid w:val="00873807"/>
    <w:rsid w:val="00873C87"/>
    <w:rsid w:val="00873D3F"/>
    <w:rsid w:val="00873D9E"/>
    <w:rsid w:val="00873DAD"/>
    <w:rsid w:val="00873EDD"/>
    <w:rsid w:val="00873F0B"/>
    <w:rsid w:val="00873F54"/>
    <w:rsid w:val="00874BA7"/>
    <w:rsid w:val="00874BD0"/>
    <w:rsid w:val="00874E2A"/>
    <w:rsid w:val="00874F3A"/>
    <w:rsid w:val="00874FCA"/>
    <w:rsid w:val="00875346"/>
    <w:rsid w:val="008753D2"/>
    <w:rsid w:val="0087560D"/>
    <w:rsid w:val="00875AEA"/>
    <w:rsid w:val="008762D7"/>
    <w:rsid w:val="00876496"/>
    <w:rsid w:val="00876C24"/>
    <w:rsid w:val="00877037"/>
    <w:rsid w:val="0087707B"/>
    <w:rsid w:val="008770D2"/>
    <w:rsid w:val="00877370"/>
    <w:rsid w:val="00877547"/>
    <w:rsid w:val="00877A35"/>
    <w:rsid w:val="00877DA5"/>
    <w:rsid w:val="00877F27"/>
    <w:rsid w:val="008802DD"/>
    <w:rsid w:val="008802E7"/>
    <w:rsid w:val="0088053D"/>
    <w:rsid w:val="00880597"/>
    <w:rsid w:val="008805F4"/>
    <w:rsid w:val="00880641"/>
    <w:rsid w:val="00880820"/>
    <w:rsid w:val="00880F55"/>
    <w:rsid w:val="00881202"/>
    <w:rsid w:val="00881999"/>
    <w:rsid w:val="008822B6"/>
    <w:rsid w:val="00882664"/>
    <w:rsid w:val="00882986"/>
    <w:rsid w:val="00882EEF"/>
    <w:rsid w:val="0088305E"/>
    <w:rsid w:val="00883655"/>
    <w:rsid w:val="00883ABF"/>
    <w:rsid w:val="00883B74"/>
    <w:rsid w:val="00883C06"/>
    <w:rsid w:val="00883D1F"/>
    <w:rsid w:val="00883F38"/>
    <w:rsid w:val="00883F40"/>
    <w:rsid w:val="0088415A"/>
    <w:rsid w:val="008841BF"/>
    <w:rsid w:val="008841EF"/>
    <w:rsid w:val="00884367"/>
    <w:rsid w:val="008843C1"/>
    <w:rsid w:val="00884493"/>
    <w:rsid w:val="008846D8"/>
    <w:rsid w:val="00884DAE"/>
    <w:rsid w:val="00884E4B"/>
    <w:rsid w:val="0088590E"/>
    <w:rsid w:val="00885AA3"/>
    <w:rsid w:val="00885B5D"/>
    <w:rsid w:val="00885D9D"/>
    <w:rsid w:val="00885F2D"/>
    <w:rsid w:val="00886000"/>
    <w:rsid w:val="008861B4"/>
    <w:rsid w:val="008864F9"/>
    <w:rsid w:val="0088671D"/>
    <w:rsid w:val="00886812"/>
    <w:rsid w:val="008868B8"/>
    <w:rsid w:val="00886B2A"/>
    <w:rsid w:val="0088709E"/>
    <w:rsid w:val="00887312"/>
    <w:rsid w:val="0088754A"/>
    <w:rsid w:val="008877B7"/>
    <w:rsid w:val="0088784E"/>
    <w:rsid w:val="00887A5D"/>
    <w:rsid w:val="00887ACD"/>
    <w:rsid w:val="00887D1A"/>
    <w:rsid w:val="00890728"/>
    <w:rsid w:val="00890A88"/>
    <w:rsid w:val="00890CD1"/>
    <w:rsid w:val="00891160"/>
    <w:rsid w:val="00891514"/>
    <w:rsid w:val="0089176F"/>
    <w:rsid w:val="00891942"/>
    <w:rsid w:val="00891B25"/>
    <w:rsid w:val="00891C45"/>
    <w:rsid w:val="00891E2E"/>
    <w:rsid w:val="00891FB0"/>
    <w:rsid w:val="008920F9"/>
    <w:rsid w:val="0089216A"/>
    <w:rsid w:val="00892EAC"/>
    <w:rsid w:val="00893112"/>
    <w:rsid w:val="00893251"/>
    <w:rsid w:val="00893302"/>
    <w:rsid w:val="00893794"/>
    <w:rsid w:val="00893934"/>
    <w:rsid w:val="00893C86"/>
    <w:rsid w:val="00893D07"/>
    <w:rsid w:val="00894340"/>
    <w:rsid w:val="008944CD"/>
    <w:rsid w:val="0089460C"/>
    <w:rsid w:val="008946CF"/>
    <w:rsid w:val="00894C1A"/>
    <w:rsid w:val="00894CFD"/>
    <w:rsid w:val="008953F5"/>
    <w:rsid w:val="00895A43"/>
    <w:rsid w:val="00895AC4"/>
    <w:rsid w:val="00895B0E"/>
    <w:rsid w:val="0089600E"/>
    <w:rsid w:val="0089658C"/>
    <w:rsid w:val="00896D96"/>
    <w:rsid w:val="00896DD2"/>
    <w:rsid w:val="008970D0"/>
    <w:rsid w:val="00897774"/>
    <w:rsid w:val="00897ABB"/>
    <w:rsid w:val="00897C02"/>
    <w:rsid w:val="008A05DB"/>
    <w:rsid w:val="008A0A74"/>
    <w:rsid w:val="008A0B00"/>
    <w:rsid w:val="008A0BE5"/>
    <w:rsid w:val="008A0E68"/>
    <w:rsid w:val="008A0ECF"/>
    <w:rsid w:val="008A14B6"/>
    <w:rsid w:val="008A14FA"/>
    <w:rsid w:val="008A1814"/>
    <w:rsid w:val="008A1A38"/>
    <w:rsid w:val="008A1BC5"/>
    <w:rsid w:val="008A2209"/>
    <w:rsid w:val="008A2378"/>
    <w:rsid w:val="008A2644"/>
    <w:rsid w:val="008A29EE"/>
    <w:rsid w:val="008A2A25"/>
    <w:rsid w:val="008A2CC1"/>
    <w:rsid w:val="008A2D19"/>
    <w:rsid w:val="008A2DF0"/>
    <w:rsid w:val="008A3026"/>
    <w:rsid w:val="008A3047"/>
    <w:rsid w:val="008A32FD"/>
    <w:rsid w:val="008A33E2"/>
    <w:rsid w:val="008A34BF"/>
    <w:rsid w:val="008A366A"/>
    <w:rsid w:val="008A36B2"/>
    <w:rsid w:val="008A3792"/>
    <w:rsid w:val="008A3A6C"/>
    <w:rsid w:val="008A3D4F"/>
    <w:rsid w:val="008A3F36"/>
    <w:rsid w:val="008A4025"/>
    <w:rsid w:val="008A4381"/>
    <w:rsid w:val="008A5187"/>
    <w:rsid w:val="008A53A8"/>
    <w:rsid w:val="008A5450"/>
    <w:rsid w:val="008A5462"/>
    <w:rsid w:val="008A5570"/>
    <w:rsid w:val="008A5B90"/>
    <w:rsid w:val="008A6125"/>
    <w:rsid w:val="008A6137"/>
    <w:rsid w:val="008A6203"/>
    <w:rsid w:val="008A620F"/>
    <w:rsid w:val="008A655D"/>
    <w:rsid w:val="008A6CC5"/>
    <w:rsid w:val="008A7226"/>
    <w:rsid w:val="008B0237"/>
    <w:rsid w:val="008B0336"/>
    <w:rsid w:val="008B036A"/>
    <w:rsid w:val="008B06B6"/>
    <w:rsid w:val="008B0711"/>
    <w:rsid w:val="008B071F"/>
    <w:rsid w:val="008B0C2C"/>
    <w:rsid w:val="008B0D7D"/>
    <w:rsid w:val="008B1456"/>
    <w:rsid w:val="008B1588"/>
    <w:rsid w:val="008B172E"/>
    <w:rsid w:val="008B2020"/>
    <w:rsid w:val="008B2039"/>
    <w:rsid w:val="008B21E1"/>
    <w:rsid w:val="008B2504"/>
    <w:rsid w:val="008B2920"/>
    <w:rsid w:val="008B2994"/>
    <w:rsid w:val="008B2BD2"/>
    <w:rsid w:val="008B2C5C"/>
    <w:rsid w:val="008B2C83"/>
    <w:rsid w:val="008B2E5A"/>
    <w:rsid w:val="008B3040"/>
    <w:rsid w:val="008B30FC"/>
    <w:rsid w:val="008B3552"/>
    <w:rsid w:val="008B3775"/>
    <w:rsid w:val="008B3ED2"/>
    <w:rsid w:val="008B3F4C"/>
    <w:rsid w:val="008B43FD"/>
    <w:rsid w:val="008B4E10"/>
    <w:rsid w:val="008B4E5E"/>
    <w:rsid w:val="008B5053"/>
    <w:rsid w:val="008B560C"/>
    <w:rsid w:val="008B57CA"/>
    <w:rsid w:val="008B5A43"/>
    <w:rsid w:val="008B5BDF"/>
    <w:rsid w:val="008B633B"/>
    <w:rsid w:val="008B63DA"/>
    <w:rsid w:val="008B64F6"/>
    <w:rsid w:val="008B6EBA"/>
    <w:rsid w:val="008B72B9"/>
    <w:rsid w:val="008B73C7"/>
    <w:rsid w:val="008B7DC2"/>
    <w:rsid w:val="008B7EA6"/>
    <w:rsid w:val="008B7FCC"/>
    <w:rsid w:val="008C0780"/>
    <w:rsid w:val="008C0A60"/>
    <w:rsid w:val="008C0B7C"/>
    <w:rsid w:val="008C0DEF"/>
    <w:rsid w:val="008C0EA6"/>
    <w:rsid w:val="008C15C0"/>
    <w:rsid w:val="008C15D3"/>
    <w:rsid w:val="008C1651"/>
    <w:rsid w:val="008C170F"/>
    <w:rsid w:val="008C1A69"/>
    <w:rsid w:val="008C1E38"/>
    <w:rsid w:val="008C22C2"/>
    <w:rsid w:val="008C25B7"/>
    <w:rsid w:val="008C26D0"/>
    <w:rsid w:val="008C27D0"/>
    <w:rsid w:val="008C2ADE"/>
    <w:rsid w:val="008C2F98"/>
    <w:rsid w:val="008C367E"/>
    <w:rsid w:val="008C3B33"/>
    <w:rsid w:val="008C3C46"/>
    <w:rsid w:val="008C3CE0"/>
    <w:rsid w:val="008C3DFE"/>
    <w:rsid w:val="008C4511"/>
    <w:rsid w:val="008C46E5"/>
    <w:rsid w:val="008C4A5A"/>
    <w:rsid w:val="008C4AF7"/>
    <w:rsid w:val="008C4D90"/>
    <w:rsid w:val="008C5BF8"/>
    <w:rsid w:val="008C5EDC"/>
    <w:rsid w:val="008C6633"/>
    <w:rsid w:val="008C66B8"/>
    <w:rsid w:val="008C66F7"/>
    <w:rsid w:val="008C67FB"/>
    <w:rsid w:val="008C6AF2"/>
    <w:rsid w:val="008C6DF8"/>
    <w:rsid w:val="008C7033"/>
    <w:rsid w:val="008C7291"/>
    <w:rsid w:val="008C7C89"/>
    <w:rsid w:val="008D0297"/>
    <w:rsid w:val="008D02D4"/>
    <w:rsid w:val="008D0308"/>
    <w:rsid w:val="008D05A5"/>
    <w:rsid w:val="008D0701"/>
    <w:rsid w:val="008D0809"/>
    <w:rsid w:val="008D08F3"/>
    <w:rsid w:val="008D0934"/>
    <w:rsid w:val="008D0AE4"/>
    <w:rsid w:val="008D0B85"/>
    <w:rsid w:val="008D0B94"/>
    <w:rsid w:val="008D1318"/>
    <w:rsid w:val="008D167C"/>
    <w:rsid w:val="008D1907"/>
    <w:rsid w:val="008D1BD7"/>
    <w:rsid w:val="008D1C57"/>
    <w:rsid w:val="008D1F1C"/>
    <w:rsid w:val="008D2286"/>
    <w:rsid w:val="008D247A"/>
    <w:rsid w:val="008D253E"/>
    <w:rsid w:val="008D288E"/>
    <w:rsid w:val="008D29A8"/>
    <w:rsid w:val="008D2C66"/>
    <w:rsid w:val="008D359F"/>
    <w:rsid w:val="008D36B1"/>
    <w:rsid w:val="008D3B3B"/>
    <w:rsid w:val="008D3DA1"/>
    <w:rsid w:val="008D45CC"/>
    <w:rsid w:val="008D4B43"/>
    <w:rsid w:val="008D4BEF"/>
    <w:rsid w:val="008D4C29"/>
    <w:rsid w:val="008D4E31"/>
    <w:rsid w:val="008D4EA4"/>
    <w:rsid w:val="008D5352"/>
    <w:rsid w:val="008D58B3"/>
    <w:rsid w:val="008D5957"/>
    <w:rsid w:val="008D5E69"/>
    <w:rsid w:val="008D5E6B"/>
    <w:rsid w:val="008D68EA"/>
    <w:rsid w:val="008D6A56"/>
    <w:rsid w:val="008D7399"/>
    <w:rsid w:val="008D77C4"/>
    <w:rsid w:val="008D7919"/>
    <w:rsid w:val="008D7B85"/>
    <w:rsid w:val="008E01FD"/>
    <w:rsid w:val="008E0434"/>
    <w:rsid w:val="008E047D"/>
    <w:rsid w:val="008E0598"/>
    <w:rsid w:val="008E071B"/>
    <w:rsid w:val="008E0DD9"/>
    <w:rsid w:val="008E13BA"/>
    <w:rsid w:val="008E15E7"/>
    <w:rsid w:val="008E1FA6"/>
    <w:rsid w:val="008E2366"/>
    <w:rsid w:val="008E249D"/>
    <w:rsid w:val="008E25B7"/>
    <w:rsid w:val="008E280C"/>
    <w:rsid w:val="008E2814"/>
    <w:rsid w:val="008E28C0"/>
    <w:rsid w:val="008E2903"/>
    <w:rsid w:val="008E295C"/>
    <w:rsid w:val="008E2A0D"/>
    <w:rsid w:val="008E2A4C"/>
    <w:rsid w:val="008E2B6A"/>
    <w:rsid w:val="008E2D65"/>
    <w:rsid w:val="008E2F64"/>
    <w:rsid w:val="008E35DA"/>
    <w:rsid w:val="008E36C7"/>
    <w:rsid w:val="008E37F8"/>
    <w:rsid w:val="008E3CAF"/>
    <w:rsid w:val="008E41A4"/>
    <w:rsid w:val="008E489B"/>
    <w:rsid w:val="008E4BBA"/>
    <w:rsid w:val="008E4E9A"/>
    <w:rsid w:val="008E4EF4"/>
    <w:rsid w:val="008E5841"/>
    <w:rsid w:val="008E5CCE"/>
    <w:rsid w:val="008E608A"/>
    <w:rsid w:val="008E60EB"/>
    <w:rsid w:val="008E610E"/>
    <w:rsid w:val="008E6170"/>
    <w:rsid w:val="008E63B3"/>
    <w:rsid w:val="008E6938"/>
    <w:rsid w:val="008E6BD4"/>
    <w:rsid w:val="008E6F51"/>
    <w:rsid w:val="008E6F83"/>
    <w:rsid w:val="008E72BB"/>
    <w:rsid w:val="008F0024"/>
    <w:rsid w:val="008F02C7"/>
    <w:rsid w:val="008F05C8"/>
    <w:rsid w:val="008F0DA0"/>
    <w:rsid w:val="008F115E"/>
    <w:rsid w:val="008F163B"/>
    <w:rsid w:val="008F1A35"/>
    <w:rsid w:val="008F1A5E"/>
    <w:rsid w:val="008F1E7E"/>
    <w:rsid w:val="008F2536"/>
    <w:rsid w:val="008F278D"/>
    <w:rsid w:val="008F2E35"/>
    <w:rsid w:val="008F340E"/>
    <w:rsid w:val="008F392A"/>
    <w:rsid w:val="008F3A73"/>
    <w:rsid w:val="008F3AE9"/>
    <w:rsid w:val="008F3CD0"/>
    <w:rsid w:val="008F4209"/>
    <w:rsid w:val="008F4627"/>
    <w:rsid w:val="008F4A68"/>
    <w:rsid w:val="008F4A92"/>
    <w:rsid w:val="008F4D4D"/>
    <w:rsid w:val="008F5169"/>
    <w:rsid w:val="008F54C8"/>
    <w:rsid w:val="008F55A5"/>
    <w:rsid w:val="008F55EF"/>
    <w:rsid w:val="008F579E"/>
    <w:rsid w:val="008F5DE0"/>
    <w:rsid w:val="008F5F29"/>
    <w:rsid w:val="008F646E"/>
    <w:rsid w:val="008F6686"/>
    <w:rsid w:val="008F66FA"/>
    <w:rsid w:val="008F671F"/>
    <w:rsid w:val="008F6808"/>
    <w:rsid w:val="008F6E73"/>
    <w:rsid w:val="008F6ED7"/>
    <w:rsid w:val="008F7A39"/>
    <w:rsid w:val="008F7B01"/>
    <w:rsid w:val="009000C1"/>
    <w:rsid w:val="00900346"/>
    <w:rsid w:val="009003BA"/>
    <w:rsid w:val="009006F7"/>
    <w:rsid w:val="00900760"/>
    <w:rsid w:val="00900801"/>
    <w:rsid w:val="0090081D"/>
    <w:rsid w:val="0090103B"/>
    <w:rsid w:val="009014A1"/>
    <w:rsid w:val="009019AA"/>
    <w:rsid w:val="00901DF4"/>
    <w:rsid w:val="009020F3"/>
    <w:rsid w:val="00902391"/>
    <w:rsid w:val="009024F9"/>
    <w:rsid w:val="009029A6"/>
    <w:rsid w:val="00902B09"/>
    <w:rsid w:val="00902ECC"/>
    <w:rsid w:val="009033F9"/>
    <w:rsid w:val="0090356E"/>
    <w:rsid w:val="009038F4"/>
    <w:rsid w:val="00904143"/>
    <w:rsid w:val="009045F7"/>
    <w:rsid w:val="009046FB"/>
    <w:rsid w:val="0090476D"/>
    <w:rsid w:val="00904F0E"/>
    <w:rsid w:val="0090523F"/>
    <w:rsid w:val="00905A6D"/>
    <w:rsid w:val="00905F6D"/>
    <w:rsid w:val="00906401"/>
    <w:rsid w:val="00906837"/>
    <w:rsid w:val="00906A13"/>
    <w:rsid w:val="00906DAD"/>
    <w:rsid w:val="00907616"/>
    <w:rsid w:val="00907AFA"/>
    <w:rsid w:val="009100B7"/>
    <w:rsid w:val="00910128"/>
    <w:rsid w:val="009101B1"/>
    <w:rsid w:val="0091045B"/>
    <w:rsid w:val="00910676"/>
    <w:rsid w:val="00910692"/>
    <w:rsid w:val="00910730"/>
    <w:rsid w:val="00910A6C"/>
    <w:rsid w:val="00910C15"/>
    <w:rsid w:val="00910EEB"/>
    <w:rsid w:val="00910FC9"/>
    <w:rsid w:val="0091142B"/>
    <w:rsid w:val="009114E5"/>
    <w:rsid w:val="00911A31"/>
    <w:rsid w:val="009120C4"/>
    <w:rsid w:val="009120F7"/>
    <w:rsid w:val="009121E6"/>
    <w:rsid w:val="009123C2"/>
    <w:rsid w:val="0091256D"/>
    <w:rsid w:val="0091275C"/>
    <w:rsid w:val="009127F8"/>
    <w:rsid w:val="00913143"/>
    <w:rsid w:val="00913184"/>
    <w:rsid w:val="00913642"/>
    <w:rsid w:val="0091368E"/>
    <w:rsid w:val="009139FA"/>
    <w:rsid w:val="00913C0C"/>
    <w:rsid w:val="00913DCD"/>
    <w:rsid w:val="00913EF4"/>
    <w:rsid w:val="00914028"/>
    <w:rsid w:val="0091412B"/>
    <w:rsid w:val="0091444B"/>
    <w:rsid w:val="00914695"/>
    <w:rsid w:val="00914C22"/>
    <w:rsid w:val="00914C2A"/>
    <w:rsid w:val="00914F58"/>
    <w:rsid w:val="00914FDB"/>
    <w:rsid w:val="0091517C"/>
    <w:rsid w:val="009157A3"/>
    <w:rsid w:val="00915868"/>
    <w:rsid w:val="00915C1E"/>
    <w:rsid w:val="00916346"/>
    <w:rsid w:val="00916BB1"/>
    <w:rsid w:val="0091716D"/>
    <w:rsid w:val="009173EB"/>
    <w:rsid w:val="00917431"/>
    <w:rsid w:val="00917C23"/>
    <w:rsid w:val="00917C6A"/>
    <w:rsid w:val="00917DA5"/>
    <w:rsid w:val="00917EE2"/>
    <w:rsid w:val="009200ED"/>
    <w:rsid w:val="009207A4"/>
    <w:rsid w:val="009208A3"/>
    <w:rsid w:val="009212C2"/>
    <w:rsid w:val="009216FF"/>
    <w:rsid w:val="00921B59"/>
    <w:rsid w:val="00921CCF"/>
    <w:rsid w:val="00921F55"/>
    <w:rsid w:val="009220A7"/>
    <w:rsid w:val="009221B4"/>
    <w:rsid w:val="009221DE"/>
    <w:rsid w:val="00922247"/>
    <w:rsid w:val="009222B7"/>
    <w:rsid w:val="00922411"/>
    <w:rsid w:val="009227FF"/>
    <w:rsid w:val="00922FAA"/>
    <w:rsid w:val="009230F2"/>
    <w:rsid w:val="009231A6"/>
    <w:rsid w:val="0092321E"/>
    <w:rsid w:val="00923509"/>
    <w:rsid w:val="00923865"/>
    <w:rsid w:val="00923A2F"/>
    <w:rsid w:val="00923C4C"/>
    <w:rsid w:val="00923D23"/>
    <w:rsid w:val="009243C3"/>
    <w:rsid w:val="00924527"/>
    <w:rsid w:val="00924554"/>
    <w:rsid w:val="00924703"/>
    <w:rsid w:val="00924A85"/>
    <w:rsid w:val="009256CE"/>
    <w:rsid w:val="00925B06"/>
    <w:rsid w:val="00925FC1"/>
    <w:rsid w:val="00925FF8"/>
    <w:rsid w:val="00926133"/>
    <w:rsid w:val="009263E7"/>
    <w:rsid w:val="009267A1"/>
    <w:rsid w:val="00926A79"/>
    <w:rsid w:val="00926D44"/>
    <w:rsid w:val="009270E4"/>
    <w:rsid w:val="0092729B"/>
    <w:rsid w:val="009274A5"/>
    <w:rsid w:val="009274AE"/>
    <w:rsid w:val="009274D9"/>
    <w:rsid w:val="00927787"/>
    <w:rsid w:val="00927B13"/>
    <w:rsid w:val="00927C0F"/>
    <w:rsid w:val="00930C68"/>
    <w:rsid w:val="00930D2E"/>
    <w:rsid w:val="009310E0"/>
    <w:rsid w:val="0093116E"/>
    <w:rsid w:val="009312BD"/>
    <w:rsid w:val="00931776"/>
    <w:rsid w:val="00931E8D"/>
    <w:rsid w:val="00931EE8"/>
    <w:rsid w:val="00932250"/>
    <w:rsid w:val="00932350"/>
    <w:rsid w:val="00932667"/>
    <w:rsid w:val="00932E8D"/>
    <w:rsid w:val="0093363C"/>
    <w:rsid w:val="009339C9"/>
    <w:rsid w:val="00933D45"/>
    <w:rsid w:val="009340B4"/>
    <w:rsid w:val="0093426F"/>
    <w:rsid w:val="0093451D"/>
    <w:rsid w:val="0093465A"/>
    <w:rsid w:val="009347B8"/>
    <w:rsid w:val="00934A18"/>
    <w:rsid w:val="00934DA0"/>
    <w:rsid w:val="00934F55"/>
    <w:rsid w:val="009351FB"/>
    <w:rsid w:val="0093523D"/>
    <w:rsid w:val="00935439"/>
    <w:rsid w:val="00935475"/>
    <w:rsid w:val="0093573A"/>
    <w:rsid w:val="00935EAE"/>
    <w:rsid w:val="00935F26"/>
    <w:rsid w:val="009366C8"/>
    <w:rsid w:val="009366E4"/>
    <w:rsid w:val="00936847"/>
    <w:rsid w:val="0093692E"/>
    <w:rsid w:val="00936F25"/>
    <w:rsid w:val="00936F70"/>
    <w:rsid w:val="00937262"/>
    <w:rsid w:val="0093749A"/>
    <w:rsid w:val="0093758C"/>
    <w:rsid w:val="00937C94"/>
    <w:rsid w:val="00937CF1"/>
    <w:rsid w:val="00937E91"/>
    <w:rsid w:val="009410D5"/>
    <w:rsid w:val="009412BD"/>
    <w:rsid w:val="00941679"/>
    <w:rsid w:val="00941708"/>
    <w:rsid w:val="00941718"/>
    <w:rsid w:val="00941847"/>
    <w:rsid w:val="00941957"/>
    <w:rsid w:val="00941F50"/>
    <w:rsid w:val="009421A1"/>
    <w:rsid w:val="009421F7"/>
    <w:rsid w:val="0094265F"/>
    <w:rsid w:val="00942A8B"/>
    <w:rsid w:val="00942DB7"/>
    <w:rsid w:val="009433FE"/>
    <w:rsid w:val="00943602"/>
    <w:rsid w:val="009437B2"/>
    <w:rsid w:val="009439DA"/>
    <w:rsid w:val="00943C29"/>
    <w:rsid w:val="009442DB"/>
    <w:rsid w:val="00944DA4"/>
    <w:rsid w:val="00944FCB"/>
    <w:rsid w:val="009453B3"/>
    <w:rsid w:val="00945500"/>
    <w:rsid w:val="009455AE"/>
    <w:rsid w:val="00945B36"/>
    <w:rsid w:val="00945D0D"/>
    <w:rsid w:val="009463DE"/>
    <w:rsid w:val="00946975"/>
    <w:rsid w:val="00946AD4"/>
    <w:rsid w:val="00946ADE"/>
    <w:rsid w:val="00946EF3"/>
    <w:rsid w:val="00946F4F"/>
    <w:rsid w:val="00947010"/>
    <w:rsid w:val="009470F5"/>
    <w:rsid w:val="0094770D"/>
    <w:rsid w:val="009477A6"/>
    <w:rsid w:val="00947BE1"/>
    <w:rsid w:val="00947EA9"/>
    <w:rsid w:val="00947F79"/>
    <w:rsid w:val="00947FB1"/>
    <w:rsid w:val="00950000"/>
    <w:rsid w:val="00950329"/>
    <w:rsid w:val="0095053C"/>
    <w:rsid w:val="0095094D"/>
    <w:rsid w:val="0095097F"/>
    <w:rsid w:val="009509E6"/>
    <w:rsid w:val="00950B86"/>
    <w:rsid w:val="00951013"/>
    <w:rsid w:val="009511E1"/>
    <w:rsid w:val="00951452"/>
    <w:rsid w:val="00951514"/>
    <w:rsid w:val="00951E44"/>
    <w:rsid w:val="00952051"/>
    <w:rsid w:val="0095245A"/>
    <w:rsid w:val="00952DC7"/>
    <w:rsid w:val="00953331"/>
    <w:rsid w:val="009534E9"/>
    <w:rsid w:val="00953FFC"/>
    <w:rsid w:val="00954560"/>
    <w:rsid w:val="00954B9C"/>
    <w:rsid w:val="00954C59"/>
    <w:rsid w:val="00954E5B"/>
    <w:rsid w:val="00954F8C"/>
    <w:rsid w:val="00955113"/>
    <w:rsid w:val="00955154"/>
    <w:rsid w:val="00955326"/>
    <w:rsid w:val="00955354"/>
    <w:rsid w:val="009554BF"/>
    <w:rsid w:val="00955853"/>
    <w:rsid w:val="0095596B"/>
    <w:rsid w:val="00955CD6"/>
    <w:rsid w:val="009561AF"/>
    <w:rsid w:val="009562C9"/>
    <w:rsid w:val="009568B6"/>
    <w:rsid w:val="00957862"/>
    <w:rsid w:val="009578D4"/>
    <w:rsid w:val="00957A93"/>
    <w:rsid w:val="00957B73"/>
    <w:rsid w:val="00957CF6"/>
    <w:rsid w:val="009600CC"/>
    <w:rsid w:val="00960C59"/>
    <w:rsid w:val="00960E59"/>
    <w:rsid w:val="009611D5"/>
    <w:rsid w:val="0096125C"/>
    <w:rsid w:val="00961373"/>
    <w:rsid w:val="0096141C"/>
    <w:rsid w:val="0096153F"/>
    <w:rsid w:val="00961583"/>
    <w:rsid w:val="00961B94"/>
    <w:rsid w:val="00961C73"/>
    <w:rsid w:val="00961C8A"/>
    <w:rsid w:val="00961EF0"/>
    <w:rsid w:val="00961FC4"/>
    <w:rsid w:val="009629CA"/>
    <w:rsid w:val="00962B56"/>
    <w:rsid w:val="00963589"/>
    <w:rsid w:val="00963AAD"/>
    <w:rsid w:val="00963BEB"/>
    <w:rsid w:val="00964285"/>
    <w:rsid w:val="009642EF"/>
    <w:rsid w:val="009646F8"/>
    <w:rsid w:val="0096475E"/>
    <w:rsid w:val="00964C34"/>
    <w:rsid w:val="009652F1"/>
    <w:rsid w:val="00965E92"/>
    <w:rsid w:val="00965EBC"/>
    <w:rsid w:val="009660FF"/>
    <w:rsid w:val="0096636C"/>
    <w:rsid w:val="00966981"/>
    <w:rsid w:val="0096699A"/>
    <w:rsid w:val="009669E8"/>
    <w:rsid w:val="00966B6A"/>
    <w:rsid w:val="00967514"/>
    <w:rsid w:val="0096759B"/>
    <w:rsid w:val="0096768E"/>
    <w:rsid w:val="0096777F"/>
    <w:rsid w:val="00967AE4"/>
    <w:rsid w:val="00967C56"/>
    <w:rsid w:val="00970032"/>
    <w:rsid w:val="00970373"/>
    <w:rsid w:val="009704FB"/>
    <w:rsid w:val="009706A2"/>
    <w:rsid w:val="0097131E"/>
    <w:rsid w:val="00971BA5"/>
    <w:rsid w:val="00971D40"/>
    <w:rsid w:val="00972120"/>
    <w:rsid w:val="0097270D"/>
    <w:rsid w:val="009728C9"/>
    <w:rsid w:val="00972AFF"/>
    <w:rsid w:val="00972B0A"/>
    <w:rsid w:val="00972D89"/>
    <w:rsid w:val="00972D9C"/>
    <w:rsid w:val="00972F48"/>
    <w:rsid w:val="00972F50"/>
    <w:rsid w:val="0097349C"/>
    <w:rsid w:val="009734B4"/>
    <w:rsid w:val="00973BAD"/>
    <w:rsid w:val="00973BDC"/>
    <w:rsid w:val="00973C1F"/>
    <w:rsid w:val="00973FCF"/>
    <w:rsid w:val="00974002"/>
    <w:rsid w:val="009743F6"/>
    <w:rsid w:val="00974BF7"/>
    <w:rsid w:val="009756E1"/>
    <w:rsid w:val="00975742"/>
    <w:rsid w:val="009757BA"/>
    <w:rsid w:val="00975811"/>
    <w:rsid w:val="00975B8D"/>
    <w:rsid w:val="00975C6D"/>
    <w:rsid w:val="00975FF8"/>
    <w:rsid w:val="0097604F"/>
    <w:rsid w:val="00976141"/>
    <w:rsid w:val="009767B1"/>
    <w:rsid w:val="00976B31"/>
    <w:rsid w:val="00976B78"/>
    <w:rsid w:val="00976D3A"/>
    <w:rsid w:val="00976E65"/>
    <w:rsid w:val="0097725B"/>
    <w:rsid w:val="0097792F"/>
    <w:rsid w:val="00977DDE"/>
    <w:rsid w:val="00977F6A"/>
    <w:rsid w:val="00980271"/>
    <w:rsid w:val="00980526"/>
    <w:rsid w:val="0098090B"/>
    <w:rsid w:val="00980954"/>
    <w:rsid w:val="00980A32"/>
    <w:rsid w:val="00980D69"/>
    <w:rsid w:val="00980FED"/>
    <w:rsid w:val="00981DC2"/>
    <w:rsid w:val="00982048"/>
    <w:rsid w:val="009826BA"/>
    <w:rsid w:val="00982A25"/>
    <w:rsid w:val="00982AC2"/>
    <w:rsid w:val="00982BBF"/>
    <w:rsid w:val="00982DBF"/>
    <w:rsid w:val="00983073"/>
    <w:rsid w:val="009831AA"/>
    <w:rsid w:val="009832F1"/>
    <w:rsid w:val="00983489"/>
    <w:rsid w:val="009839AD"/>
    <w:rsid w:val="00984015"/>
    <w:rsid w:val="0098490B"/>
    <w:rsid w:val="009857C4"/>
    <w:rsid w:val="00985877"/>
    <w:rsid w:val="00985E35"/>
    <w:rsid w:val="00985F72"/>
    <w:rsid w:val="00986220"/>
    <w:rsid w:val="00986468"/>
    <w:rsid w:val="009864F8"/>
    <w:rsid w:val="00986730"/>
    <w:rsid w:val="00986949"/>
    <w:rsid w:val="00986C65"/>
    <w:rsid w:val="00986DDA"/>
    <w:rsid w:val="00986E28"/>
    <w:rsid w:val="0098713A"/>
    <w:rsid w:val="0098748B"/>
    <w:rsid w:val="00987E6B"/>
    <w:rsid w:val="009900AD"/>
    <w:rsid w:val="009902EB"/>
    <w:rsid w:val="00990976"/>
    <w:rsid w:val="009909F4"/>
    <w:rsid w:val="00990FB8"/>
    <w:rsid w:val="00991130"/>
    <w:rsid w:val="009911F1"/>
    <w:rsid w:val="0099128D"/>
    <w:rsid w:val="009915DA"/>
    <w:rsid w:val="009916B6"/>
    <w:rsid w:val="009917C8"/>
    <w:rsid w:val="0099199B"/>
    <w:rsid w:val="00991B99"/>
    <w:rsid w:val="00992B17"/>
    <w:rsid w:val="00992BC7"/>
    <w:rsid w:val="009930BB"/>
    <w:rsid w:val="0099353B"/>
    <w:rsid w:val="0099427C"/>
    <w:rsid w:val="0099442F"/>
    <w:rsid w:val="00994D54"/>
    <w:rsid w:val="00995199"/>
    <w:rsid w:val="009951F4"/>
    <w:rsid w:val="00995EAC"/>
    <w:rsid w:val="00996246"/>
    <w:rsid w:val="009962DA"/>
    <w:rsid w:val="00996473"/>
    <w:rsid w:val="00996855"/>
    <w:rsid w:val="00996A9A"/>
    <w:rsid w:val="00996DB7"/>
    <w:rsid w:val="0099730E"/>
    <w:rsid w:val="00997462"/>
    <w:rsid w:val="00997727"/>
    <w:rsid w:val="00997BC4"/>
    <w:rsid w:val="009A0112"/>
    <w:rsid w:val="009A03A6"/>
    <w:rsid w:val="009A060C"/>
    <w:rsid w:val="009A08B5"/>
    <w:rsid w:val="009A1138"/>
    <w:rsid w:val="009A13BC"/>
    <w:rsid w:val="009A1C92"/>
    <w:rsid w:val="009A27BB"/>
    <w:rsid w:val="009A294B"/>
    <w:rsid w:val="009A2BD2"/>
    <w:rsid w:val="009A2F56"/>
    <w:rsid w:val="009A33A0"/>
    <w:rsid w:val="009A33AE"/>
    <w:rsid w:val="009A35F5"/>
    <w:rsid w:val="009A4467"/>
    <w:rsid w:val="009A48B1"/>
    <w:rsid w:val="009A4FC4"/>
    <w:rsid w:val="009A509A"/>
    <w:rsid w:val="009A5381"/>
    <w:rsid w:val="009A5394"/>
    <w:rsid w:val="009A543F"/>
    <w:rsid w:val="009A5594"/>
    <w:rsid w:val="009A57F6"/>
    <w:rsid w:val="009A59D0"/>
    <w:rsid w:val="009A6310"/>
    <w:rsid w:val="009A681A"/>
    <w:rsid w:val="009A6937"/>
    <w:rsid w:val="009A6AB3"/>
    <w:rsid w:val="009A6B7A"/>
    <w:rsid w:val="009A6D5D"/>
    <w:rsid w:val="009A6D74"/>
    <w:rsid w:val="009A6EB4"/>
    <w:rsid w:val="009A7034"/>
    <w:rsid w:val="009A7074"/>
    <w:rsid w:val="009A70D1"/>
    <w:rsid w:val="009A74D7"/>
    <w:rsid w:val="009A75FD"/>
    <w:rsid w:val="009A763D"/>
    <w:rsid w:val="009A7825"/>
    <w:rsid w:val="009A7863"/>
    <w:rsid w:val="009A78D9"/>
    <w:rsid w:val="009A79B7"/>
    <w:rsid w:val="009A7B98"/>
    <w:rsid w:val="009B0198"/>
    <w:rsid w:val="009B01EC"/>
    <w:rsid w:val="009B06D3"/>
    <w:rsid w:val="009B07E3"/>
    <w:rsid w:val="009B0A1F"/>
    <w:rsid w:val="009B0CEE"/>
    <w:rsid w:val="009B1252"/>
    <w:rsid w:val="009B12CF"/>
    <w:rsid w:val="009B14B1"/>
    <w:rsid w:val="009B1669"/>
    <w:rsid w:val="009B1820"/>
    <w:rsid w:val="009B1886"/>
    <w:rsid w:val="009B2019"/>
    <w:rsid w:val="009B2520"/>
    <w:rsid w:val="009B261D"/>
    <w:rsid w:val="009B2897"/>
    <w:rsid w:val="009B2D11"/>
    <w:rsid w:val="009B3160"/>
    <w:rsid w:val="009B3358"/>
    <w:rsid w:val="009B33C8"/>
    <w:rsid w:val="009B362E"/>
    <w:rsid w:val="009B3C8F"/>
    <w:rsid w:val="009B3F27"/>
    <w:rsid w:val="009B40F8"/>
    <w:rsid w:val="009B4389"/>
    <w:rsid w:val="009B47AF"/>
    <w:rsid w:val="009B49A4"/>
    <w:rsid w:val="009B4C4A"/>
    <w:rsid w:val="009B5142"/>
    <w:rsid w:val="009B52F5"/>
    <w:rsid w:val="009B53D4"/>
    <w:rsid w:val="009B576B"/>
    <w:rsid w:val="009B5B8F"/>
    <w:rsid w:val="009B5E41"/>
    <w:rsid w:val="009B62CC"/>
    <w:rsid w:val="009B6446"/>
    <w:rsid w:val="009B6B3D"/>
    <w:rsid w:val="009B6EF0"/>
    <w:rsid w:val="009B6FE6"/>
    <w:rsid w:val="009B7138"/>
    <w:rsid w:val="009B71E2"/>
    <w:rsid w:val="009B71E7"/>
    <w:rsid w:val="009B7374"/>
    <w:rsid w:val="009B760B"/>
    <w:rsid w:val="009B7623"/>
    <w:rsid w:val="009B77D7"/>
    <w:rsid w:val="009B7AF5"/>
    <w:rsid w:val="009B7BFB"/>
    <w:rsid w:val="009C0270"/>
    <w:rsid w:val="009C042A"/>
    <w:rsid w:val="009C0775"/>
    <w:rsid w:val="009C0831"/>
    <w:rsid w:val="009C0C6A"/>
    <w:rsid w:val="009C0F2C"/>
    <w:rsid w:val="009C106B"/>
    <w:rsid w:val="009C14F7"/>
    <w:rsid w:val="009C1508"/>
    <w:rsid w:val="009C226A"/>
    <w:rsid w:val="009C22D7"/>
    <w:rsid w:val="009C2DDA"/>
    <w:rsid w:val="009C2E79"/>
    <w:rsid w:val="009C31E4"/>
    <w:rsid w:val="009C3A15"/>
    <w:rsid w:val="009C3FB6"/>
    <w:rsid w:val="009C41AF"/>
    <w:rsid w:val="009C44C5"/>
    <w:rsid w:val="009C4613"/>
    <w:rsid w:val="009C492E"/>
    <w:rsid w:val="009C4C8A"/>
    <w:rsid w:val="009C4CB9"/>
    <w:rsid w:val="009C4D8E"/>
    <w:rsid w:val="009C4EA7"/>
    <w:rsid w:val="009C542C"/>
    <w:rsid w:val="009C5CDD"/>
    <w:rsid w:val="009C5D34"/>
    <w:rsid w:val="009C6043"/>
    <w:rsid w:val="009C622A"/>
    <w:rsid w:val="009C6DED"/>
    <w:rsid w:val="009C6EAB"/>
    <w:rsid w:val="009C7243"/>
    <w:rsid w:val="009C72CC"/>
    <w:rsid w:val="009C74FE"/>
    <w:rsid w:val="009C79D8"/>
    <w:rsid w:val="009C7A7C"/>
    <w:rsid w:val="009C7CA0"/>
    <w:rsid w:val="009C7F97"/>
    <w:rsid w:val="009D0248"/>
    <w:rsid w:val="009D03BE"/>
    <w:rsid w:val="009D0432"/>
    <w:rsid w:val="009D04F9"/>
    <w:rsid w:val="009D0741"/>
    <w:rsid w:val="009D11AE"/>
    <w:rsid w:val="009D18E7"/>
    <w:rsid w:val="009D1B7E"/>
    <w:rsid w:val="009D1C52"/>
    <w:rsid w:val="009D1CFD"/>
    <w:rsid w:val="009D1D7F"/>
    <w:rsid w:val="009D2029"/>
    <w:rsid w:val="009D2367"/>
    <w:rsid w:val="009D2423"/>
    <w:rsid w:val="009D2810"/>
    <w:rsid w:val="009D2D7C"/>
    <w:rsid w:val="009D2DE7"/>
    <w:rsid w:val="009D3101"/>
    <w:rsid w:val="009D332C"/>
    <w:rsid w:val="009D3774"/>
    <w:rsid w:val="009D3CEF"/>
    <w:rsid w:val="009D3D2A"/>
    <w:rsid w:val="009D3D91"/>
    <w:rsid w:val="009D3F8C"/>
    <w:rsid w:val="009D417D"/>
    <w:rsid w:val="009D428C"/>
    <w:rsid w:val="009D439D"/>
    <w:rsid w:val="009D46E2"/>
    <w:rsid w:val="009D4915"/>
    <w:rsid w:val="009D5111"/>
    <w:rsid w:val="009D5473"/>
    <w:rsid w:val="009D5C51"/>
    <w:rsid w:val="009D62E8"/>
    <w:rsid w:val="009D663A"/>
    <w:rsid w:val="009D66EC"/>
    <w:rsid w:val="009D6954"/>
    <w:rsid w:val="009D6D8E"/>
    <w:rsid w:val="009D6E1B"/>
    <w:rsid w:val="009D6F4A"/>
    <w:rsid w:val="009D73E2"/>
    <w:rsid w:val="009D75AA"/>
    <w:rsid w:val="009D7859"/>
    <w:rsid w:val="009D78F0"/>
    <w:rsid w:val="009D7FE0"/>
    <w:rsid w:val="009E0120"/>
    <w:rsid w:val="009E0415"/>
    <w:rsid w:val="009E1192"/>
    <w:rsid w:val="009E130C"/>
    <w:rsid w:val="009E15BA"/>
    <w:rsid w:val="009E1900"/>
    <w:rsid w:val="009E2107"/>
    <w:rsid w:val="009E2142"/>
    <w:rsid w:val="009E2201"/>
    <w:rsid w:val="009E2C6C"/>
    <w:rsid w:val="009E2CDD"/>
    <w:rsid w:val="009E2E85"/>
    <w:rsid w:val="009E33FE"/>
    <w:rsid w:val="009E3A93"/>
    <w:rsid w:val="009E3B10"/>
    <w:rsid w:val="009E3C2E"/>
    <w:rsid w:val="009E3DED"/>
    <w:rsid w:val="009E42F1"/>
    <w:rsid w:val="009E434A"/>
    <w:rsid w:val="009E4600"/>
    <w:rsid w:val="009E4AC7"/>
    <w:rsid w:val="009E4B9B"/>
    <w:rsid w:val="009E4DBD"/>
    <w:rsid w:val="009E4F50"/>
    <w:rsid w:val="009E508F"/>
    <w:rsid w:val="009E541E"/>
    <w:rsid w:val="009E5A67"/>
    <w:rsid w:val="009E5E41"/>
    <w:rsid w:val="009E5FF3"/>
    <w:rsid w:val="009E611C"/>
    <w:rsid w:val="009E66F3"/>
    <w:rsid w:val="009E681E"/>
    <w:rsid w:val="009E6A0F"/>
    <w:rsid w:val="009E6EE1"/>
    <w:rsid w:val="009E70EC"/>
    <w:rsid w:val="009E796F"/>
    <w:rsid w:val="009F01AB"/>
    <w:rsid w:val="009F0484"/>
    <w:rsid w:val="009F0517"/>
    <w:rsid w:val="009F056F"/>
    <w:rsid w:val="009F0A49"/>
    <w:rsid w:val="009F0C5B"/>
    <w:rsid w:val="009F0E69"/>
    <w:rsid w:val="009F1114"/>
    <w:rsid w:val="009F14CF"/>
    <w:rsid w:val="009F15EF"/>
    <w:rsid w:val="009F1767"/>
    <w:rsid w:val="009F17AC"/>
    <w:rsid w:val="009F2841"/>
    <w:rsid w:val="009F2CBA"/>
    <w:rsid w:val="009F2EDF"/>
    <w:rsid w:val="009F31BE"/>
    <w:rsid w:val="009F3B39"/>
    <w:rsid w:val="009F477E"/>
    <w:rsid w:val="009F481A"/>
    <w:rsid w:val="009F4A62"/>
    <w:rsid w:val="009F4CFD"/>
    <w:rsid w:val="009F4F01"/>
    <w:rsid w:val="009F54EB"/>
    <w:rsid w:val="009F59DF"/>
    <w:rsid w:val="009F5BAE"/>
    <w:rsid w:val="009F5C3B"/>
    <w:rsid w:val="009F5C62"/>
    <w:rsid w:val="009F5CB3"/>
    <w:rsid w:val="009F5F25"/>
    <w:rsid w:val="009F5FDA"/>
    <w:rsid w:val="009F61EC"/>
    <w:rsid w:val="009F6527"/>
    <w:rsid w:val="009F65A8"/>
    <w:rsid w:val="009F66A8"/>
    <w:rsid w:val="009F689F"/>
    <w:rsid w:val="009F68DF"/>
    <w:rsid w:val="009F6DE7"/>
    <w:rsid w:val="009F6E0B"/>
    <w:rsid w:val="009F6F57"/>
    <w:rsid w:val="009F6FFD"/>
    <w:rsid w:val="009F741A"/>
    <w:rsid w:val="009F7A92"/>
    <w:rsid w:val="009F7C0D"/>
    <w:rsid w:val="009F7FBB"/>
    <w:rsid w:val="00A0000D"/>
    <w:rsid w:val="00A0030D"/>
    <w:rsid w:val="00A006FB"/>
    <w:rsid w:val="00A00916"/>
    <w:rsid w:val="00A01097"/>
    <w:rsid w:val="00A01398"/>
    <w:rsid w:val="00A015E3"/>
    <w:rsid w:val="00A015E7"/>
    <w:rsid w:val="00A01EE4"/>
    <w:rsid w:val="00A01FB8"/>
    <w:rsid w:val="00A02442"/>
    <w:rsid w:val="00A02F54"/>
    <w:rsid w:val="00A03488"/>
    <w:rsid w:val="00A034AC"/>
    <w:rsid w:val="00A03D1E"/>
    <w:rsid w:val="00A03F96"/>
    <w:rsid w:val="00A03FCD"/>
    <w:rsid w:val="00A04876"/>
    <w:rsid w:val="00A04A87"/>
    <w:rsid w:val="00A05474"/>
    <w:rsid w:val="00A05AAC"/>
    <w:rsid w:val="00A05D50"/>
    <w:rsid w:val="00A05E3A"/>
    <w:rsid w:val="00A060AB"/>
    <w:rsid w:val="00A060E0"/>
    <w:rsid w:val="00A061C5"/>
    <w:rsid w:val="00A06333"/>
    <w:rsid w:val="00A06387"/>
    <w:rsid w:val="00A066A6"/>
    <w:rsid w:val="00A06B1C"/>
    <w:rsid w:val="00A06B2A"/>
    <w:rsid w:val="00A06DA5"/>
    <w:rsid w:val="00A06F71"/>
    <w:rsid w:val="00A072AF"/>
    <w:rsid w:val="00A0777F"/>
    <w:rsid w:val="00A07856"/>
    <w:rsid w:val="00A07C7E"/>
    <w:rsid w:val="00A07D15"/>
    <w:rsid w:val="00A10368"/>
    <w:rsid w:val="00A107CC"/>
    <w:rsid w:val="00A110BA"/>
    <w:rsid w:val="00A1177F"/>
    <w:rsid w:val="00A11D26"/>
    <w:rsid w:val="00A11E5C"/>
    <w:rsid w:val="00A1212F"/>
    <w:rsid w:val="00A1231F"/>
    <w:rsid w:val="00A1233E"/>
    <w:rsid w:val="00A12574"/>
    <w:rsid w:val="00A12FDE"/>
    <w:rsid w:val="00A134DE"/>
    <w:rsid w:val="00A1357A"/>
    <w:rsid w:val="00A136AE"/>
    <w:rsid w:val="00A13BC5"/>
    <w:rsid w:val="00A13E48"/>
    <w:rsid w:val="00A14908"/>
    <w:rsid w:val="00A14D53"/>
    <w:rsid w:val="00A15035"/>
    <w:rsid w:val="00A15229"/>
    <w:rsid w:val="00A15431"/>
    <w:rsid w:val="00A15837"/>
    <w:rsid w:val="00A15C20"/>
    <w:rsid w:val="00A1667F"/>
    <w:rsid w:val="00A16AD8"/>
    <w:rsid w:val="00A16C3C"/>
    <w:rsid w:val="00A16CCB"/>
    <w:rsid w:val="00A17120"/>
    <w:rsid w:val="00A17225"/>
    <w:rsid w:val="00A173EE"/>
    <w:rsid w:val="00A17674"/>
    <w:rsid w:val="00A17821"/>
    <w:rsid w:val="00A17DFB"/>
    <w:rsid w:val="00A2052C"/>
    <w:rsid w:val="00A20799"/>
    <w:rsid w:val="00A2079A"/>
    <w:rsid w:val="00A207AB"/>
    <w:rsid w:val="00A20B8A"/>
    <w:rsid w:val="00A20CD9"/>
    <w:rsid w:val="00A20D74"/>
    <w:rsid w:val="00A21226"/>
    <w:rsid w:val="00A21346"/>
    <w:rsid w:val="00A2137D"/>
    <w:rsid w:val="00A21A29"/>
    <w:rsid w:val="00A21D5D"/>
    <w:rsid w:val="00A21E10"/>
    <w:rsid w:val="00A21E96"/>
    <w:rsid w:val="00A21F64"/>
    <w:rsid w:val="00A2226C"/>
    <w:rsid w:val="00A226EE"/>
    <w:rsid w:val="00A22932"/>
    <w:rsid w:val="00A22A7B"/>
    <w:rsid w:val="00A22CB7"/>
    <w:rsid w:val="00A23741"/>
    <w:rsid w:val="00A23800"/>
    <w:rsid w:val="00A23D39"/>
    <w:rsid w:val="00A240C9"/>
    <w:rsid w:val="00A2459B"/>
    <w:rsid w:val="00A2474A"/>
    <w:rsid w:val="00A24A38"/>
    <w:rsid w:val="00A24DA5"/>
    <w:rsid w:val="00A255FB"/>
    <w:rsid w:val="00A25720"/>
    <w:rsid w:val="00A2597D"/>
    <w:rsid w:val="00A25AAE"/>
    <w:rsid w:val="00A25AB4"/>
    <w:rsid w:val="00A25CA4"/>
    <w:rsid w:val="00A25D1B"/>
    <w:rsid w:val="00A25E7E"/>
    <w:rsid w:val="00A25E9B"/>
    <w:rsid w:val="00A25FC0"/>
    <w:rsid w:val="00A264AC"/>
    <w:rsid w:val="00A26812"/>
    <w:rsid w:val="00A26BE0"/>
    <w:rsid w:val="00A275E9"/>
    <w:rsid w:val="00A27727"/>
    <w:rsid w:val="00A278DA"/>
    <w:rsid w:val="00A27D85"/>
    <w:rsid w:val="00A3014D"/>
    <w:rsid w:val="00A30638"/>
    <w:rsid w:val="00A30762"/>
    <w:rsid w:val="00A308AE"/>
    <w:rsid w:val="00A30B70"/>
    <w:rsid w:val="00A30CCA"/>
    <w:rsid w:val="00A30EFF"/>
    <w:rsid w:val="00A310D8"/>
    <w:rsid w:val="00A3148E"/>
    <w:rsid w:val="00A314A8"/>
    <w:rsid w:val="00A314FC"/>
    <w:rsid w:val="00A31BDA"/>
    <w:rsid w:val="00A31C38"/>
    <w:rsid w:val="00A31DC8"/>
    <w:rsid w:val="00A3215A"/>
    <w:rsid w:val="00A3263C"/>
    <w:rsid w:val="00A326E7"/>
    <w:rsid w:val="00A32B63"/>
    <w:rsid w:val="00A32FAB"/>
    <w:rsid w:val="00A33552"/>
    <w:rsid w:val="00A335C9"/>
    <w:rsid w:val="00A3371F"/>
    <w:rsid w:val="00A33A20"/>
    <w:rsid w:val="00A33CA7"/>
    <w:rsid w:val="00A33D93"/>
    <w:rsid w:val="00A343F5"/>
    <w:rsid w:val="00A3463C"/>
    <w:rsid w:val="00A34899"/>
    <w:rsid w:val="00A34C8E"/>
    <w:rsid w:val="00A3515A"/>
    <w:rsid w:val="00A35777"/>
    <w:rsid w:val="00A35AC5"/>
    <w:rsid w:val="00A35AF0"/>
    <w:rsid w:val="00A367D5"/>
    <w:rsid w:val="00A36FE5"/>
    <w:rsid w:val="00A371A1"/>
    <w:rsid w:val="00A374A6"/>
    <w:rsid w:val="00A37B92"/>
    <w:rsid w:val="00A37BD7"/>
    <w:rsid w:val="00A37C44"/>
    <w:rsid w:val="00A37D06"/>
    <w:rsid w:val="00A40373"/>
    <w:rsid w:val="00A4089F"/>
    <w:rsid w:val="00A40E33"/>
    <w:rsid w:val="00A415B7"/>
    <w:rsid w:val="00A415D4"/>
    <w:rsid w:val="00A4184B"/>
    <w:rsid w:val="00A41E35"/>
    <w:rsid w:val="00A425BD"/>
    <w:rsid w:val="00A4298E"/>
    <w:rsid w:val="00A42AB3"/>
    <w:rsid w:val="00A43253"/>
    <w:rsid w:val="00A435BD"/>
    <w:rsid w:val="00A4372B"/>
    <w:rsid w:val="00A43867"/>
    <w:rsid w:val="00A43AAC"/>
    <w:rsid w:val="00A44795"/>
    <w:rsid w:val="00A44BB6"/>
    <w:rsid w:val="00A44D26"/>
    <w:rsid w:val="00A44F2E"/>
    <w:rsid w:val="00A452F0"/>
    <w:rsid w:val="00A45490"/>
    <w:rsid w:val="00A45557"/>
    <w:rsid w:val="00A458B8"/>
    <w:rsid w:val="00A45EF5"/>
    <w:rsid w:val="00A461B2"/>
    <w:rsid w:val="00A464E9"/>
    <w:rsid w:val="00A46528"/>
    <w:rsid w:val="00A467BC"/>
    <w:rsid w:val="00A46EB8"/>
    <w:rsid w:val="00A4760B"/>
    <w:rsid w:val="00A47C3A"/>
    <w:rsid w:val="00A50251"/>
    <w:rsid w:val="00A503BF"/>
    <w:rsid w:val="00A5062A"/>
    <w:rsid w:val="00A508E5"/>
    <w:rsid w:val="00A50A87"/>
    <w:rsid w:val="00A50E41"/>
    <w:rsid w:val="00A50F83"/>
    <w:rsid w:val="00A5100D"/>
    <w:rsid w:val="00A51394"/>
    <w:rsid w:val="00A51517"/>
    <w:rsid w:val="00A518C2"/>
    <w:rsid w:val="00A51BE2"/>
    <w:rsid w:val="00A51FAA"/>
    <w:rsid w:val="00A52856"/>
    <w:rsid w:val="00A528FA"/>
    <w:rsid w:val="00A52D5D"/>
    <w:rsid w:val="00A52DA3"/>
    <w:rsid w:val="00A52EA9"/>
    <w:rsid w:val="00A52F65"/>
    <w:rsid w:val="00A53175"/>
    <w:rsid w:val="00A535DF"/>
    <w:rsid w:val="00A53B36"/>
    <w:rsid w:val="00A53F2C"/>
    <w:rsid w:val="00A5412B"/>
    <w:rsid w:val="00A54145"/>
    <w:rsid w:val="00A543FB"/>
    <w:rsid w:val="00A54802"/>
    <w:rsid w:val="00A54A7B"/>
    <w:rsid w:val="00A54C2C"/>
    <w:rsid w:val="00A550A8"/>
    <w:rsid w:val="00A5514E"/>
    <w:rsid w:val="00A5549E"/>
    <w:rsid w:val="00A5607F"/>
    <w:rsid w:val="00A5609C"/>
    <w:rsid w:val="00A563E0"/>
    <w:rsid w:val="00A56867"/>
    <w:rsid w:val="00A56B68"/>
    <w:rsid w:val="00A579BD"/>
    <w:rsid w:val="00A57C5C"/>
    <w:rsid w:val="00A57F13"/>
    <w:rsid w:val="00A591A9"/>
    <w:rsid w:val="00A600E7"/>
    <w:rsid w:val="00A60288"/>
    <w:rsid w:val="00A60489"/>
    <w:rsid w:val="00A606EB"/>
    <w:rsid w:val="00A606F4"/>
    <w:rsid w:val="00A60860"/>
    <w:rsid w:val="00A61A60"/>
    <w:rsid w:val="00A61B98"/>
    <w:rsid w:val="00A61CC2"/>
    <w:rsid w:val="00A61DBC"/>
    <w:rsid w:val="00A61F30"/>
    <w:rsid w:val="00A62D49"/>
    <w:rsid w:val="00A62F96"/>
    <w:rsid w:val="00A6344E"/>
    <w:rsid w:val="00A6351F"/>
    <w:rsid w:val="00A63648"/>
    <w:rsid w:val="00A63923"/>
    <w:rsid w:val="00A63B12"/>
    <w:rsid w:val="00A63F9A"/>
    <w:rsid w:val="00A643DC"/>
    <w:rsid w:val="00A6443D"/>
    <w:rsid w:val="00A64AD4"/>
    <w:rsid w:val="00A64D64"/>
    <w:rsid w:val="00A64ED2"/>
    <w:rsid w:val="00A65BD2"/>
    <w:rsid w:val="00A65F5C"/>
    <w:rsid w:val="00A65FDF"/>
    <w:rsid w:val="00A66040"/>
    <w:rsid w:val="00A66067"/>
    <w:rsid w:val="00A66108"/>
    <w:rsid w:val="00A66206"/>
    <w:rsid w:val="00A66465"/>
    <w:rsid w:val="00A6647F"/>
    <w:rsid w:val="00A66778"/>
    <w:rsid w:val="00A66B03"/>
    <w:rsid w:val="00A66BDE"/>
    <w:rsid w:val="00A66D47"/>
    <w:rsid w:val="00A6734D"/>
    <w:rsid w:val="00A67A41"/>
    <w:rsid w:val="00A67C5B"/>
    <w:rsid w:val="00A67CE7"/>
    <w:rsid w:val="00A67EA7"/>
    <w:rsid w:val="00A70237"/>
    <w:rsid w:val="00A706A7"/>
    <w:rsid w:val="00A707A2"/>
    <w:rsid w:val="00A70CD5"/>
    <w:rsid w:val="00A714C3"/>
    <w:rsid w:val="00A71916"/>
    <w:rsid w:val="00A719D1"/>
    <w:rsid w:val="00A7237D"/>
    <w:rsid w:val="00A7320F"/>
    <w:rsid w:val="00A737A3"/>
    <w:rsid w:val="00A73956"/>
    <w:rsid w:val="00A7399A"/>
    <w:rsid w:val="00A73CCD"/>
    <w:rsid w:val="00A73D40"/>
    <w:rsid w:val="00A73E4C"/>
    <w:rsid w:val="00A74795"/>
    <w:rsid w:val="00A7480D"/>
    <w:rsid w:val="00A7485F"/>
    <w:rsid w:val="00A748B1"/>
    <w:rsid w:val="00A749DF"/>
    <w:rsid w:val="00A74E8D"/>
    <w:rsid w:val="00A750F9"/>
    <w:rsid w:val="00A7532B"/>
    <w:rsid w:val="00A75370"/>
    <w:rsid w:val="00A7557D"/>
    <w:rsid w:val="00A7583A"/>
    <w:rsid w:val="00A75D04"/>
    <w:rsid w:val="00A76118"/>
    <w:rsid w:val="00A7639C"/>
    <w:rsid w:val="00A769F3"/>
    <w:rsid w:val="00A76E5F"/>
    <w:rsid w:val="00A7727F"/>
    <w:rsid w:val="00A7742B"/>
    <w:rsid w:val="00A7745A"/>
    <w:rsid w:val="00A778D8"/>
    <w:rsid w:val="00A77AB3"/>
    <w:rsid w:val="00A77BC8"/>
    <w:rsid w:val="00A80AAF"/>
    <w:rsid w:val="00A80D89"/>
    <w:rsid w:val="00A80DDE"/>
    <w:rsid w:val="00A80DFD"/>
    <w:rsid w:val="00A80FDB"/>
    <w:rsid w:val="00A810E0"/>
    <w:rsid w:val="00A81865"/>
    <w:rsid w:val="00A81DF2"/>
    <w:rsid w:val="00A81E92"/>
    <w:rsid w:val="00A821E8"/>
    <w:rsid w:val="00A8223F"/>
    <w:rsid w:val="00A8281A"/>
    <w:rsid w:val="00A8288F"/>
    <w:rsid w:val="00A82960"/>
    <w:rsid w:val="00A82C3B"/>
    <w:rsid w:val="00A82D74"/>
    <w:rsid w:val="00A83409"/>
    <w:rsid w:val="00A836FF"/>
    <w:rsid w:val="00A83738"/>
    <w:rsid w:val="00A83AEA"/>
    <w:rsid w:val="00A840AE"/>
    <w:rsid w:val="00A8458E"/>
    <w:rsid w:val="00A846C3"/>
    <w:rsid w:val="00A84866"/>
    <w:rsid w:val="00A849A3"/>
    <w:rsid w:val="00A85027"/>
    <w:rsid w:val="00A8542D"/>
    <w:rsid w:val="00A85570"/>
    <w:rsid w:val="00A857B0"/>
    <w:rsid w:val="00A85C49"/>
    <w:rsid w:val="00A85C4B"/>
    <w:rsid w:val="00A85D47"/>
    <w:rsid w:val="00A860F9"/>
    <w:rsid w:val="00A86425"/>
    <w:rsid w:val="00A865C5"/>
    <w:rsid w:val="00A86EFF"/>
    <w:rsid w:val="00A86FE1"/>
    <w:rsid w:val="00A870DD"/>
    <w:rsid w:val="00A8716D"/>
    <w:rsid w:val="00A87272"/>
    <w:rsid w:val="00A873FD"/>
    <w:rsid w:val="00A902AA"/>
    <w:rsid w:val="00A9053F"/>
    <w:rsid w:val="00A905F4"/>
    <w:rsid w:val="00A90650"/>
    <w:rsid w:val="00A908E4"/>
    <w:rsid w:val="00A909C1"/>
    <w:rsid w:val="00A90B93"/>
    <w:rsid w:val="00A90D5B"/>
    <w:rsid w:val="00A91730"/>
    <w:rsid w:val="00A91746"/>
    <w:rsid w:val="00A91A88"/>
    <w:rsid w:val="00A91E6F"/>
    <w:rsid w:val="00A921CA"/>
    <w:rsid w:val="00A924F6"/>
    <w:rsid w:val="00A9294E"/>
    <w:rsid w:val="00A92F47"/>
    <w:rsid w:val="00A930D1"/>
    <w:rsid w:val="00A93929"/>
    <w:rsid w:val="00A93A4E"/>
    <w:rsid w:val="00A93B5D"/>
    <w:rsid w:val="00A943F2"/>
    <w:rsid w:val="00A94AC4"/>
    <w:rsid w:val="00A94ADE"/>
    <w:rsid w:val="00A953A8"/>
    <w:rsid w:val="00A954F1"/>
    <w:rsid w:val="00A95614"/>
    <w:rsid w:val="00A9582A"/>
    <w:rsid w:val="00A9587F"/>
    <w:rsid w:val="00A95BB4"/>
    <w:rsid w:val="00A965CC"/>
    <w:rsid w:val="00A96836"/>
    <w:rsid w:val="00A96B21"/>
    <w:rsid w:val="00A96EAC"/>
    <w:rsid w:val="00A97870"/>
    <w:rsid w:val="00A97A41"/>
    <w:rsid w:val="00A97B35"/>
    <w:rsid w:val="00A97B45"/>
    <w:rsid w:val="00AA01BD"/>
    <w:rsid w:val="00AA1291"/>
    <w:rsid w:val="00AA13EE"/>
    <w:rsid w:val="00AA1468"/>
    <w:rsid w:val="00AA148A"/>
    <w:rsid w:val="00AA1492"/>
    <w:rsid w:val="00AA174E"/>
    <w:rsid w:val="00AA1B66"/>
    <w:rsid w:val="00AA1C33"/>
    <w:rsid w:val="00AA1F69"/>
    <w:rsid w:val="00AA28A2"/>
    <w:rsid w:val="00AA2D38"/>
    <w:rsid w:val="00AA2ECF"/>
    <w:rsid w:val="00AA2EF4"/>
    <w:rsid w:val="00AA32A9"/>
    <w:rsid w:val="00AA3392"/>
    <w:rsid w:val="00AA3491"/>
    <w:rsid w:val="00AA3539"/>
    <w:rsid w:val="00AA3707"/>
    <w:rsid w:val="00AA3731"/>
    <w:rsid w:val="00AA39BD"/>
    <w:rsid w:val="00AA3BF1"/>
    <w:rsid w:val="00AA3DE5"/>
    <w:rsid w:val="00AA4131"/>
    <w:rsid w:val="00AA451A"/>
    <w:rsid w:val="00AA45A9"/>
    <w:rsid w:val="00AA5028"/>
    <w:rsid w:val="00AA59C0"/>
    <w:rsid w:val="00AA5BEA"/>
    <w:rsid w:val="00AA5C21"/>
    <w:rsid w:val="00AA5DC4"/>
    <w:rsid w:val="00AA6079"/>
    <w:rsid w:val="00AA65DE"/>
    <w:rsid w:val="00AA6805"/>
    <w:rsid w:val="00AA6C62"/>
    <w:rsid w:val="00AA7222"/>
    <w:rsid w:val="00AA72CA"/>
    <w:rsid w:val="00AA74B1"/>
    <w:rsid w:val="00AA7EB8"/>
    <w:rsid w:val="00AB0054"/>
    <w:rsid w:val="00AB01BB"/>
    <w:rsid w:val="00AB02E8"/>
    <w:rsid w:val="00AB0317"/>
    <w:rsid w:val="00AB03F3"/>
    <w:rsid w:val="00AB0726"/>
    <w:rsid w:val="00AB080E"/>
    <w:rsid w:val="00AB0905"/>
    <w:rsid w:val="00AB0D9F"/>
    <w:rsid w:val="00AB1A4D"/>
    <w:rsid w:val="00AB1B05"/>
    <w:rsid w:val="00AB2334"/>
    <w:rsid w:val="00AB2B36"/>
    <w:rsid w:val="00AB2BD1"/>
    <w:rsid w:val="00AB2D40"/>
    <w:rsid w:val="00AB2EB7"/>
    <w:rsid w:val="00AB3A52"/>
    <w:rsid w:val="00AB3D6B"/>
    <w:rsid w:val="00AB3F0D"/>
    <w:rsid w:val="00AB437C"/>
    <w:rsid w:val="00AB469F"/>
    <w:rsid w:val="00AB4B2F"/>
    <w:rsid w:val="00AB4DDC"/>
    <w:rsid w:val="00AB514C"/>
    <w:rsid w:val="00AB5338"/>
    <w:rsid w:val="00AB557D"/>
    <w:rsid w:val="00AB55BF"/>
    <w:rsid w:val="00AB5650"/>
    <w:rsid w:val="00AB57EB"/>
    <w:rsid w:val="00AB5BFA"/>
    <w:rsid w:val="00AB5C5B"/>
    <w:rsid w:val="00AB6657"/>
    <w:rsid w:val="00AB69A7"/>
    <w:rsid w:val="00AB6E8F"/>
    <w:rsid w:val="00AB6EB2"/>
    <w:rsid w:val="00AB7061"/>
    <w:rsid w:val="00AB713D"/>
    <w:rsid w:val="00AB71FB"/>
    <w:rsid w:val="00AB781E"/>
    <w:rsid w:val="00AB7B9E"/>
    <w:rsid w:val="00AB7CDC"/>
    <w:rsid w:val="00AC024D"/>
    <w:rsid w:val="00AC0311"/>
    <w:rsid w:val="00AC070E"/>
    <w:rsid w:val="00AC08F8"/>
    <w:rsid w:val="00AC142F"/>
    <w:rsid w:val="00AC1562"/>
    <w:rsid w:val="00AC1A41"/>
    <w:rsid w:val="00AC21B3"/>
    <w:rsid w:val="00AC27CB"/>
    <w:rsid w:val="00AC2C5C"/>
    <w:rsid w:val="00AC32F1"/>
    <w:rsid w:val="00AC33F2"/>
    <w:rsid w:val="00AC3B1D"/>
    <w:rsid w:val="00AC3B82"/>
    <w:rsid w:val="00AC3CC0"/>
    <w:rsid w:val="00AC3F94"/>
    <w:rsid w:val="00AC40B8"/>
    <w:rsid w:val="00AC411B"/>
    <w:rsid w:val="00AC47A8"/>
    <w:rsid w:val="00AC4B5A"/>
    <w:rsid w:val="00AC4E34"/>
    <w:rsid w:val="00AC5D90"/>
    <w:rsid w:val="00AC64F7"/>
    <w:rsid w:val="00AC654D"/>
    <w:rsid w:val="00AC66B7"/>
    <w:rsid w:val="00AC777B"/>
    <w:rsid w:val="00AC793E"/>
    <w:rsid w:val="00AC7976"/>
    <w:rsid w:val="00AC7C57"/>
    <w:rsid w:val="00AC7CFB"/>
    <w:rsid w:val="00AC7E76"/>
    <w:rsid w:val="00AD041B"/>
    <w:rsid w:val="00AD078E"/>
    <w:rsid w:val="00AD0AAC"/>
    <w:rsid w:val="00AD0B7B"/>
    <w:rsid w:val="00AD0CD5"/>
    <w:rsid w:val="00AD111C"/>
    <w:rsid w:val="00AD1355"/>
    <w:rsid w:val="00AD15DC"/>
    <w:rsid w:val="00AD1723"/>
    <w:rsid w:val="00AD172C"/>
    <w:rsid w:val="00AD1A42"/>
    <w:rsid w:val="00AD1C38"/>
    <w:rsid w:val="00AD1E42"/>
    <w:rsid w:val="00AD2326"/>
    <w:rsid w:val="00AD2B10"/>
    <w:rsid w:val="00AD2E03"/>
    <w:rsid w:val="00AD2E82"/>
    <w:rsid w:val="00AD38B3"/>
    <w:rsid w:val="00AD3ABF"/>
    <w:rsid w:val="00AD40F9"/>
    <w:rsid w:val="00AD46A1"/>
    <w:rsid w:val="00AD495F"/>
    <w:rsid w:val="00AD5861"/>
    <w:rsid w:val="00AD5A28"/>
    <w:rsid w:val="00AD5D8B"/>
    <w:rsid w:val="00AD61B6"/>
    <w:rsid w:val="00AD6718"/>
    <w:rsid w:val="00AD69F3"/>
    <w:rsid w:val="00AD6B1A"/>
    <w:rsid w:val="00AD6BE1"/>
    <w:rsid w:val="00AD7218"/>
    <w:rsid w:val="00AD744D"/>
    <w:rsid w:val="00AD7D1B"/>
    <w:rsid w:val="00AD7D3D"/>
    <w:rsid w:val="00AE0429"/>
    <w:rsid w:val="00AE0462"/>
    <w:rsid w:val="00AE1451"/>
    <w:rsid w:val="00AE1A13"/>
    <w:rsid w:val="00AE1C14"/>
    <w:rsid w:val="00AE1DB1"/>
    <w:rsid w:val="00AE1DC9"/>
    <w:rsid w:val="00AE21C6"/>
    <w:rsid w:val="00AE2322"/>
    <w:rsid w:val="00AE2941"/>
    <w:rsid w:val="00AE2E2A"/>
    <w:rsid w:val="00AE314A"/>
    <w:rsid w:val="00AE348C"/>
    <w:rsid w:val="00AE36A6"/>
    <w:rsid w:val="00AE3A5E"/>
    <w:rsid w:val="00AE3FBA"/>
    <w:rsid w:val="00AE4326"/>
    <w:rsid w:val="00AE4604"/>
    <w:rsid w:val="00AE464F"/>
    <w:rsid w:val="00AE489A"/>
    <w:rsid w:val="00AE4EA1"/>
    <w:rsid w:val="00AE4F2A"/>
    <w:rsid w:val="00AE5709"/>
    <w:rsid w:val="00AE63D2"/>
    <w:rsid w:val="00AE684B"/>
    <w:rsid w:val="00AE6AA7"/>
    <w:rsid w:val="00AE6ABB"/>
    <w:rsid w:val="00AE6BD4"/>
    <w:rsid w:val="00AE7066"/>
    <w:rsid w:val="00AE77B1"/>
    <w:rsid w:val="00AE77EC"/>
    <w:rsid w:val="00AE7964"/>
    <w:rsid w:val="00AE7D9D"/>
    <w:rsid w:val="00AE7DD9"/>
    <w:rsid w:val="00AE7F3C"/>
    <w:rsid w:val="00AF0161"/>
    <w:rsid w:val="00AF03E1"/>
    <w:rsid w:val="00AF04B0"/>
    <w:rsid w:val="00AF04E9"/>
    <w:rsid w:val="00AF0A77"/>
    <w:rsid w:val="00AF0D58"/>
    <w:rsid w:val="00AF24BE"/>
    <w:rsid w:val="00AF264C"/>
    <w:rsid w:val="00AF2A65"/>
    <w:rsid w:val="00AF2C2F"/>
    <w:rsid w:val="00AF3108"/>
    <w:rsid w:val="00AF3401"/>
    <w:rsid w:val="00AF35D9"/>
    <w:rsid w:val="00AF3743"/>
    <w:rsid w:val="00AF3A27"/>
    <w:rsid w:val="00AF4619"/>
    <w:rsid w:val="00AF4C2F"/>
    <w:rsid w:val="00AF4CD5"/>
    <w:rsid w:val="00AF530E"/>
    <w:rsid w:val="00AF60DD"/>
    <w:rsid w:val="00AF623A"/>
    <w:rsid w:val="00AF693C"/>
    <w:rsid w:val="00AF70FC"/>
    <w:rsid w:val="00AF720D"/>
    <w:rsid w:val="00AF7C66"/>
    <w:rsid w:val="00AF7F35"/>
    <w:rsid w:val="00AF7FF9"/>
    <w:rsid w:val="00B00095"/>
    <w:rsid w:val="00B00135"/>
    <w:rsid w:val="00B005FB"/>
    <w:rsid w:val="00B00F28"/>
    <w:rsid w:val="00B011D5"/>
    <w:rsid w:val="00B0144A"/>
    <w:rsid w:val="00B016C8"/>
    <w:rsid w:val="00B01BFB"/>
    <w:rsid w:val="00B01D21"/>
    <w:rsid w:val="00B01DF5"/>
    <w:rsid w:val="00B01FDB"/>
    <w:rsid w:val="00B02251"/>
    <w:rsid w:val="00B02556"/>
    <w:rsid w:val="00B03008"/>
    <w:rsid w:val="00B03332"/>
    <w:rsid w:val="00B03368"/>
    <w:rsid w:val="00B03672"/>
    <w:rsid w:val="00B03A7B"/>
    <w:rsid w:val="00B03A93"/>
    <w:rsid w:val="00B03F87"/>
    <w:rsid w:val="00B040F0"/>
    <w:rsid w:val="00B04158"/>
    <w:rsid w:val="00B046FC"/>
    <w:rsid w:val="00B05480"/>
    <w:rsid w:val="00B05534"/>
    <w:rsid w:val="00B05CE4"/>
    <w:rsid w:val="00B05EAC"/>
    <w:rsid w:val="00B05F8F"/>
    <w:rsid w:val="00B0662C"/>
    <w:rsid w:val="00B06B2A"/>
    <w:rsid w:val="00B06D8F"/>
    <w:rsid w:val="00B0769E"/>
    <w:rsid w:val="00B07BAD"/>
    <w:rsid w:val="00B07C8C"/>
    <w:rsid w:val="00B101E4"/>
    <w:rsid w:val="00B10A83"/>
    <w:rsid w:val="00B10C06"/>
    <w:rsid w:val="00B10C8B"/>
    <w:rsid w:val="00B11467"/>
    <w:rsid w:val="00B11537"/>
    <w:rsid w:val="00B11A5D"/>
    <w:rsid w:val="00B11D70"/>
    <w:rsid w:val="00B1221E"/>
    <w:rsid w:val="00B12582"/>
    <w:rsid w:val="00B1287C"/>
    <w:rsid w:val="00B12C39"/>
    <w:rsid w:val="00B13024"/>
    <w:rsid w:val="00B130A7"/>
    <w:rsid w:val="00B1375A"/>
    <w:rsid w:val="00B1382A"/>
    <w:rsid w:val="00B13D59"/>
    <w:rsid w:val="00B141DA"/>
    <w:rsid w:val="00B14FE9"/>
    <w:rsid w:val="00B151C2"/>
    <w:rsid w:val="00B15362"/>
    <w:rsid w:val="00B15453"/>
    <w:rsid w:val="00B156E5"/>
    <w:rsid w:val="00B1612E"/>
    <w:rsid w:val="00B161A6"/>
    <w:rsid w:val="00B16576"/>
    <w:rsid w:val="00B165C1"/>
    <w:rsid w:val="00B1673B"/>
    <w:rsid w:val="00B16873"/>
    <w:rsid w:val="00B17C55"/>
    <w:rsid w:val="00B202D6"/>
    <w:rsid w:val="00B203A9"/>
    <w:rsid w:val="00B20659"/>
    <w:rsid w:val="00B20875"/>
    <w:rsid w:val="00B20D19"/>
    <w:rsid w:val="00B21636"/>
    <w:rsid w:val="00B219AC"/>
    <w:rsid w:val="00B21B8B"/>
    <w:rsid w:val="00B21DD3"/>
    <w:rsid w:val="00B21F0A"/>
    <w:rsid w:val="00B22210"/>
    <w:rsid w:val="00B2251A"/>
    <w:rsid w:val="00B2263D"/>
    <w:rsid w:val="00B226DD"/>
    <w:rsid w:val="00B2272D"/>
    <w:rsid w:val="00B23329"/>
    <w:rsid w:val="00B23369"/>
    <w:rsid w:val="00B233E6"/>
    <w:rsid w:val="00B235AE"/>
    <w:rsid w:val="00B236BC"/>
    <w:rsid w:val="00B23A8D"/>
    <w:rsid w:val="00B23BD1"/>
    <w:rsid w:val="00B23CCA"/>
    <w:rsid w:val="00B240A4"/>
    <w:rsid w:val="00B240FE"/>
    <w:rsid w:val="00B242A1"/>
    <w:rsid w:val="00B244C9"/>
    <w:rsid w:val="00B24B4F"/>
    <w:rsid w:val="00B24B9C"/>
    <w:rsid w:val="00B24C16"/>
    <w:rsid w:val="00B24CB1"/>
    <w:rsid w:val="00B24CF1"/>
    <w:rsid w:val="00B24F09"/>
    <w:rsid w:val="00B2506F"/>
    <w:rsid w:val="00B25208"/>
    <w:rsid w:val="00B25437"/>
    <w:rsid w:val="00B258E3"/>
    <w:rsid w:val="00B2596C"/>
    <w:rsid w:val="00B25982"/>
    <w:rsid w:val="00B25C16"/>
    <w:rsid w:val="00B25DC8"/>
    <w:rsid w:val="00B25F6D"/>
    <w:rsid w:val="00B26123"/>
    <w:rsid w:val="00B2613B"/>
    <w:rsid w:val="00B26906"/>
    <w:rsid w:val="00B27178"/>
    <w:rsid w:val="00B27185"/>
    <w:rsid w:val="00B27247"/>
    <w:rsid w:val="00B274DE"/>
    <w:rsid w:val="00B2752C"/>
    <w:rsid w:val="00B2756D"/>
    <w:rsid w:val="00B278A6"/>
    <w:rsid w:val="00B279E5"/>
    <w:rsid w:val="00B27AC7"/>
    <w:rsid w:val="00B27C34"/>
    <w:rsid w:val="00B27F49"/>
    <w:rsid w:val="00B27F9F"/>
    <w:rsid w:val="00B30666"/>
    <w:rsid w:val="00B30BD7"/>
    <w:rsid w:val="00B30DC7"/>
    <w:rsid w:val="00B31126"/>
    <w:rsid w:val="00B312C0"/>
    <w:rsid w:val="00B312CD"/>
    <w:rsid w:val="00B3159F"/>
    <w:rsid w:val="00B319EF"/>
    <w:rsid w:val="00B31C95"/>
    <w:rsid w:val="00B31D99"/>
    <w:rsid w:val="00B3232E"/>
    <w:rsid w:val="00B32630"/>
    <w:rsid w:val="00B32889"/>
    <w:rsid w:val="00B32956"/>
    <w:rsid w:val="00B32D5A"/>
    <w:rsid w:val="00B32FE7"/>
    <w:rsid w:val="00B3303B"/>
    <w:rsid w:val="00B3306C"/>
    <w:rsid w:val="00B3308E"/>
    <w:rsid w:val="00B3319F"/>
    <w:rsid w:val="00B3325A"/>
    <w:rsid w:val="00B339FB"/>
    <w:rsid w:val="00B33A54"/>
    <w:rsid w:val="00B3405E"/>
    <w:rsid w:val="00B34175"/>
    <w:rsid w:val="00B34291"/>
    <w:rsid w:val="00B3431B"/>
    <w:rsid w:val="00B3496E"/>
    <w:rsid w:val="00B3497C"/>
    <w:rsid w:val="00B35641"/>
    <w:rsid w:val="00B356A2"/>
    <w:rsid w:val="00B359A4"/>
    <w:rsid w:val="00B35A6C"/>
    <w:rsid w:val="00B35AC9"/>
    <w:rsid w:val="00B35B5A"/>
    <w:rsid w:val="00B35EC1"/>
    <w:rsid w:val="00B35FAD"/>
    <w:rsid w:val="00B3607D"/>
    <w:rsid w:val="00B36350"/>
    <w:rsid w:val="00B3646C"/>
    <w:rsid w:val="00B36619"/>
    <w:rsid w:val="00B3675B"/>
    <w:rsid w:val="00B3686E"/>
    <w:rsid w:val="00B3692A"/>
    <w:rsid w:val="00B36D29"/>
    <w:rsid w:val="00B36DAB"/>
    <w:rsid w:val="00B36F9F"/>
    <w:rsid w:val="00B37B5C"/>
    <w:rsid w:val="00B37B60"/>
    <w:rsid w:val="00B37D65"/>
    <w:rsid w:val="00B37E2B"/>
    <w:rsid w:val="00B403D6"/>
    <w:rsid w:val="00B4093F"/>
    <w:rsid w:val="00B40DB3"/>
    <w:rsid w:val="00B40FE8"/>
    <w:rsid w:val="00B41001"/>
    <w:rsid w:val="00B4143B"/>
    <w:rsid w:val="00B41589"/>
    <w:rsid w:val="00B419E8"/>
    <w:rsid w:val="00B41FC3"/>
    <w:rsid w:val="00B427DA"/>
    <w:rsid w:val="00B427E2"/>
    <w:rsid w:val="00B42830"/>
    <w:rsid w:val="00B42864"/>
    <w:rsid w:val="00B42A81"/>
    <w:rsid w:val="00B42F34"/>
    <w:rsid w:val="00B43010"/>
    <w:rsid w:val="00B43349"/>
    <w:rsid w:val="00B438DF"/>
    <w:rsid w:val="00B43ABF"/>
    <w:rsid w:val="00B43AEC"/>
    <w:rsid w:val="00B43CB8"/>
    <w:rsid w:val="00B43EF7"/>
    <w:rsid w:val="00B44037"/>
    <w:rsid w:val="00B44242"/>
    <w:rsid w:val="00B442AA"/>
    <w:rsid w:val="00B442D9"/>
    <w:rsid w:val="00B445C2"/>
    <w:rsid w:val="00B44B6E"/>
    <w:rsid w:val="00B4539C"/>
    <w:rsid w:val="00B456F3"/>
    <w:rsid w:val="00B456F7"/>
    <w:rsid w:val="00B4574D"/>
    <w:rsid w:val="00B45832"/>
    <w:rsid w:val="00B4584D"/>
    <w:rsid w:val="00B45D2A"/>
    <w:rsid w:val="00B45FF0"/>
    <w:rsid w:val="00B46403"/>
    <w:rsid w:val="00B465E6"/>
    <w:rsid w:val="00B467DF"/>
    <w:rsid w:val="00B46939"/>
    <w:rsid w:val="00B46B3C"/>
    <w:rsid w:val="00B46C22"/>
    <w:rsid w:val="00B47478"/>
    <w:rsid w:val="00B4758D"/>
    <w:rsid w:val="00B47C37"/>
    <w:rsid w:val="00B47C5E"/>
    <w:rsid w:val="00B47F18"/>
    <w:rsid w:val="00B5000B"/>
    <w:rsid w:val="00B5016B"/>
    <w:rsid w:val="00B501C3"/>
    <w:rsid w:val="00B50231"/>
    <w:rsid w:val="00B5027C"/>
    <w:rsid w:val="00B50309"/>
    <w:rsid w:val="00B507D0"/>
    <w:rsid w:val="00B5089C"/>
    <w:rsid w:val="00B50915"/>
    <w:rsid w:val="00B50AC1"/>
    <w:rsid w:val="00B50AD4"/>
    <w:rsid w:val="00B50B5A"/>
    <w:rsid w:val="00B50B99"/>
    <w:rsid w:val="00B50EDA"/>
    <w:rsid w:val="00B511C6"/>
    <w:rsid w:val="00B51204"/>
    <w:rsid w:val="00B5145C"/>
    <w:rsid w:val="00B51DCF"/>
    <w:rsid w:val="00B529AC"/>
    <w:rsid w:val="00B52B82"/>
    <w:rsid w:val="00B53646"/>
    <w:rsid w:val="00B5371F"/>
    <w:rsid w:val="00B53A40"/>
    <w:rsid w:val="00B53B9C"/>
    <w:rsid w:val="00B53D9A"/>
    <w:rsid w:val="00B53E3C"/>
    <w:rsid w:val="00B54057"/>
    <w:rsid w:val="00B54165"/>
    <w:rsid w:val="00B5425B"/>
    <w:rsid w:val="00B542CE"/>
    <w:rsid w:val="00B5431D"/>
    <w:rsid w:val="00B5491D"/>
    <w:rsid w:val="00B54C30"/>
    <w:rsid w:val="00B550B2"/>
    <w:rsid w:val="00B55187"/>
    <w:rsid w:val="00B5529B"/>
    <w:rsid w:val="00B5554F"/>
    <w:rsid w:val="00B563F0"/>
    <w:rsid w:val="00B56960"/>
    <w:rsid w:val="00B56AB9"/>
    <w:rsid w:val="00B5708A"/>
    <w:rsid w:val="00B571E0"/>
    <w:rsid w:val="00B571F5"/>
    <w:rsid w:val="00B5761E"/>
    <w:rsid w:val="00B57830"/>
    <w:rsid w:val="00B579A7"/>
    <w:rsid w:val="00B57B04"/>
    <w:rsid w:val="00B57B6E"/>
    <w:rsid w:val="00B57D97"/>
    <w:rsid w:val="00B6014C"/>
    <w:rsid w:val="00B601AB"/>
    <w:rsid w:val="00B6026F"/>
    <w:rsid w:val="00B603CF"/>
    <w:rsid w:val="00B610A4"/>
    <w:rsid w:val="00B6117E"/>
    <w:rsid w:val="00B6125B"/>
    <w:rsid w:val="00B61B05"/>
    <w:rsid w:val="00B61B19"/>
    <w:rsid w:val="00B61B69"/>
    <w:rsid w:val="00B620A3"/>
    <w:rsid w:val="00B6225D"/>
    <w:rsid w:val="00B62332"/>
    <w:rsid w:val="00B624F3"/>
    <w:rsid w:val="00B6273D"/>
    <w:rsid w:val="00B6314B"/>
    <w:rsid w:val="00B63464"/>
    <w:rsid w:val="00B63515"/>
    <w:rsid w:val="00B635E7"/>
    <w:rsid w:val="00B6380C"/>
    <w:rsid w:val="00B63C72"/>
    <w:rsid w:val="00B63CA6"/>
    <w:rsid w:val="00B63F3C"/>
    <w:rsid w:val="00B63F91"/>
    <w:rsid w:val="00B6539A"/>
    <w:rsid w:val="00B6554B"/>
    <w:rsid w:val="00B655DA"/>
    <w:rsid w:val="00B65B57"/>
    <w:rsid w:val="00B65EE8"/>
    <w:rsid w:val="00B660EC"/>
    <w:rsid w:val="00B664C2"/>
    <w:rsid w:val="00B66518"/>
    <w:rsid w:val="00B666DE"/>
    <w:rsid w:val="00B666FD"/>
    <w:rsid w:val="00B6679F"/>
    <w:rsid w:val="00B67631"/>
    <w:rsid w:val="00B679F5"/>
    <w:rsid w:val="00B67A60"/>
    <w:rsid w:val="00B67F2B"/>
    <w:rsid w:val="00B7040B"/>
    <w:rsid w:val="00B70653"/>
    <w:rsid w:val="00B706A9"/>
    <w:rsid w:val="00B70737"/>
    <w:rsid w:val="00B707B2"/>
    <w:rsid w:val="00B70936"/>
    <w:rsid w:val="00B70F93"/>
    <w:rsid w:val="00B7107E"/>
    <w:rsid w:val="00B712C3"/>
    <w:rsid w:val="00B715B0"/>
    <w:rsid w:val="00B71B37"/>
    <w:rsid w:val="00B71B46"/>
    <w:rsid w:val="00B7209A"/>
    <w:rsid w:val="00B728C2"/>
    <w:rsid w:val="00B72C11"/>
    <w:rsid w:val="00B731EB"/>
    <w:rsid w:val="00B733FC"/>
    <w:rsid w:val="00B734B6"/>
    <w:rsid w:val="00B73549"/>
    <w:rsid w:val="00B73746"/>
    <w:rsid w:val="00B73944"/>
    <w:rsid w:val="00B73C76"/>
    <w:rsid w:val="00B73CEA"/>
    <w:rsid w:val="00B74136"/>
    <w:rsid w:val="00B745B8"/>
    <w:rsid w:val="00B74686"/>
    <w:rsid w:val="00B74E84"/>
    <w:rsid w:val="00B74E93"/>
    <w:rsid w:val="00B74EBD"/>
    <w:rsid w:val="00B75363"/>
    <w:rsid w:val="00B753A9"/>
    <w:rsid w:val="00B759FE"/>
    <w:rsid w:val="00B75B2D"/>
    <w:rsid w:val="00B75B87"/>
    <w:rsid w:val="00B75BC1"/>
    <w:rsid w:val="00B75C46"/>
    <w:rsid w:val="00B75D49"/>
    <w:rsid w:val="00B7669E"/>
    <w:rsid w:val="00B7694E"/>
    <w:rsid w:val="00B76E86"/>
    <w:rsid w:val="00B76F22"/>
    <w:rsid w:val="00B77482"/>
    <w:rsid w:val="00B77570"/>
    <w:rsid w:val="00B7758D"/>
    <w:rsid w:val="00B775A0"/>
    <w:rsid w:val="00B77C1B"/>
    <w:rsid w:val="00B77F32"/>
    <w:rsid w:val="00B80120"/>
    <w:rsid w:val="00B802E9"/>
    <w:rsid w:val="00B803F6"/>
    <w:rsid w:val="00B808B8"/>
    <w:rsid w:val="00B80A8A"/>
    <w:rsid w:val="00B80B78"/>
    <w:rsid w:val="00B80D11"/>
    <w:rsid w:val="00B80F1D"/>
    <w:rsid w:val="00B81015"/>
    <w:rsid w:val="00B81283"/>
    <w:rsid w:val="00B812B2"/>
    <w:rsid w:val="00B81713"/>
    <w:rsid w:val="00B81E0D"/>
    <w:rsid w:val="00B82382"/>
    <w:rsid w:val="00B8290C"/>
    <w:rsid w:val="00B8296A"/>
    <w:rsid w:val="00B82D66"/>
    <w:rsid w:val="00B82E52"/>
    <w:rsid w:val="00B8324F"/>
    <w:rsid w:val="00B8327D"/>
    <w:rsid w:val="00B832D7"/>
    <w:rsid w:val="00B836DD"/>
    <w:rsid w:val="00B83E5A"/>
    <w:rsid w:val="00B84133"/>
    <w:rsid w:val="00B84222"/>
    <w:rsid w:val="00B847CE"/>
    <w:rsid w:val="00B84846"/>
    <w:rsid w:val="00B84FDA"/>
    <w:rsid w:val="00B851D1"/>
    <w:rsid w:val="00B85392"/>
    <w:rsid w:val="00B854F9"/>
    <w:rsid w:val="00B85F1A"/>
    <w:rsid w:val="00B85FE0"/>
    <w:rsid w:val="00B86029"/>
    <w:rsid w:val="00B8608D"/>
    <w:rsid w:val="00B866F8"/>
    <w:rsid w:val="00B86818"/>
    <w:rsid w:val="00B869B1"/>
    <w:rsid w:val="00B869D9"/>
    <w:rsid w:val="00B86E32"/>
    <w:rsid w:val="00B8723A"/>
    <w:rsid w:val="00B8725B"/>
    <w:rsid w:val="00B8733D"/>
    <w:rsid w:val="00B874F1"/>
    <w:rsid w:val="00B87528"/>
    <w:rsid w:val="00B877D7"/>
    <w:rsid w:val="00B8794A"/>
    <w:rsid w:val="00B87B20"/>
    <w:rsid w:val="00B9038E"/>
    <w:rsid w:val="00B903A0"/>
    <w:rsid w:val="00B9063A"/>
    <w:rsid w:val="00B9091F"/>
    <w:rsid w:val="00B90B2B"/>
    <w:rsid w:val="00B90C01"/>
    <w:rsid w:val="00B90F8D"/>
    <w:rsid w:val="00B91BD8"/>
    <w:rsid w:val="00B92317"/>
    <w:rsid w:val="00B923D7"/>
    <w:rsid w:val="00B9265F"/>
    <w:rsid w:val="00B92956"/>
    <w:rsid w:val="00B92B84"/>
    <w:rsid w:val="00B92E68"/>
    <w:rsid w:val="00B932BD"/>
    <w:rsid w:val="00B935F6"/>
    <w:rsid w:val="00B93F1F"/>
    <w:rsid w:val="00B941BA"/>
    <w:rsid w:val="00B94612"/>
    <w:rsid w:val="00B94B9D"/>
    <w:rsid w:val="00B94D0F"/>
    <w:rsid w:val="00B952D0"/>
    <w:rsid w:val="00B9555F"/>
    <w:rsid w:val="00B9584C"/>
    <w:rsid w:val="00B95870"/>
    <w:rsid w:val="00B95D94"/>
    <w:rsid w:val="00B960BC"/>
    <w:rsid w:val="00B9657F"/>
    <w:rsid w:val="00B9662A"/>
    <w:rsid w:val="00B9681D"/>
    <w:rsid w:val="00B96A66"/>
    <w:rsid w:val="00B96C6D"/>
    <w:rsid w:val="00B97151"/>
    <w:rsid w:val="00B971A6"/>
    <w:rsid w:val="00B972F2"/>
    <w:rsid w:val="00B9744A"/>
    <w:rsid w:val="00B9785D"/>
    <w:rsid w:val="00B9786A"/>
    <w:rsid w:val="00B97A0A"/>
    <w:rsid w:val="00BA0815"/>
    <w:rsid w:val="00BA08BB"/>
    <w:rsid w:val="00BA0D28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EF8"/>
    <w:rsid w:val="00BA1FC3"/>
    <w:rsid w:val="00BA203F"/>
    <w:rsid w:val="00BA2065"/>
    <w:rsid w:val="00BA27FA"/>
    <w:rsid w:val="00BA28FC"/>
    <w:rsid w:val="00BA29C2"/>
    <w:rsid w:val="00BA3241"/>
    <w:rsid w:val="00BA3371"/>
    <w:rsid w:val="00BA36A0"/>
    <w:rsid w:val="00BA3724"/>
    <w:rsid w:val="00BA3798"/>
    <w:rsid w:val="00BA3B05"/>
    <w:rsid w:val="00BA3EDA"/>
    <w:rsid w:val="00BA4005"/>
    <w:rsid w:val="00BA40F1"/>
    <w:rsid w:val="00BA4BB3"/>
    <w:rsid w:val="00BA4C0E"/>
    <w:rsid w:val="00BA4EFF"/>
    <w:rsid w:val="00BA4F1A"/>
    <w:rsid w:val="00BA4F70"/>
    <w:rsid w:val="00BA503F"/>
    <w:rsid w:val="00BA5454"/>
    <w:rsid w:val="00BA5775"/>
    <w:rsid w:val="00BA5B8E"/>
    <w:rsid w:val="00BA5C0C"/>
    <w:rsid w:val="00BA5C78"/>
    <w:rsid w:val="00BA5E29"/>
    <w:rsid w:val="00BA5E8F"/>
    <w:rsid w:val="00BA5EB3"/>
    <w:rsid w:val="00BA5FBB"/>
    <w:rsid w:val="00BA6053"/>
    <w:rsid w:val="00BA6281"/>
    <w:rsid w:val="00BA65FF"/>
    <w:rsid w:val="00BA6826"/>
    <w:rsid w:val="00BA6866"/>
    <w:rsid w:val="00BA6979"/>
    <w:rsid w:val="00BA6C78"/>
    <w:rsid w:val="00BA6DB0"/>
    <w:rsid w:val="00BA6EB5"/>
    <w:rsid w:val="00BA70E8"/>
    <w:rsid w:val="00BA7194"/>
    <w:rsid w:val="00BA72DB"/>
    <w:rsid w:val="00BA793E"/>
    <w:rsid w:val="00BB0165"/>
    <w:rsid w:val="00BB02D4"/>
    <w:rsid w:val="00BB0C31"/>
    <w:rsid w:val="00BB0E97"/>
    <w:rsid w:val="00BB128C"/>
    <w:rsid w:val="00BB1682"/>
    <w:rsid w:val="00BB18FB"/>
    <w:rsid w:val="00BB1AD2"/>
    <w:rsid w:val="00BB1B39"/>
    <w:rsid w:val="00BB1BE1"/>
    <w:rsid w:val="00BB1DA3"/>
    <w:rsid w:val="00BB1E21"/>
    <w:rsid w:val="00BB1EAE"/>
    <w:rsid w:val="00BB2150"/>
    <w:rsid w:val="00BB27BA"/>
    <w:rsid w:val="00BB2935"/>
    <w:rsid w:val="00BB29D1"/>
    <w:rsid w:val="00BB29EF"/>
    <w:rsid w:val="00BB32D1"/>
    <w:rsid w:val="00BB35E5"/>
    <w:rsid w:val="00BB3AF5"/>
    <w:rsid w:val="00BB3EC5"/>
    <w:rsid w:val="00BB4B2B"/>
    <w:rsid w:val="00BB4DC6"/>
    <w:rsid w:val="00BB4FD3"/>
    <w:rsid w:val="00BB5559"/>
    <w:rsid w:val="00BB55EF"/>
    <w:rsid w:val="00BB5D90"/>
    <w:rsid w:val="00BB63A9"/>
    <w:rsid w:val="00BB642E"/>
    <w:rsid w:val="00BB645E"/>
    <w:rsid w:val="00BB6A75"/>
    <w:rsid w:val="00BB6AD7"/>
    <w:rsid w:val="00BB6C38"/>
    <w:rsid w:val="00BB6C3A"/>
    <w:rsid w:val="00BB6DCE"/>
    <w:rsid w:val="00BB6E1D"/>
    <w:rsid w:val="00BB6EB0"/>
    <w:rsid w:val="00BB70F1"/>
    <w:rsid w:val="00BB729C"/>
    <w:rsid w:val="00BB7366"/>
    <w:rsid w:val="00BC0009"/>
    <w:rsid w:val="00BC0049"/>
    <w:rsid w:val="00BC0890"/>
    <w:rsid w:val="00BC08F0"/>
    <w:rsid w:val="00BC12B7"/>
    <w:rsid w:val="00BC16B5"/>
    <w:rsid w:val="00BC16F7"/>
    <w:rsid w:val="00BC1828"/>
    <w:rsid w:val="00BC1DA2"/>
    <w:rsid w:val="00BC2391"/>
    <w:rsid w:val="00BC2E8A"/>
    <w:rsid w:val="00BC3096"/>
    <w:rsid w:val="00BC3A6E"/>
    <w:rsid w:val="00BC4A34"/>
    <w:rsid w:val="00BC4A94"/>
    <w:rsid w:val="00BC5729"/>
    <w:rsid w:val="00BC634B"/>
    <w:rsid w:val="00BC65F9"/>
    <w:rsid w:val="00BC6A79"/>
    <w:rsid w:val="00BC6BB5"/>
    <w:rsid w:val="00BC6C00"/>
    <w:rsid w:val="00BC6E9E"/>
    <w:rsid w:val="00BC703A"/>
    <w:rsid w:val="00BC715D"/>
    <w:rsid w:val="00BC744D"/>
    <w:rsid w:val="00BC78B6"/>
    <w:rsid w:val="00BC7945"/>
    <w:rsid w:val="00BC7AFA"/>
    <w:rsid w:val="00BC7BA5"/>
    <w:rsid w:val="00BD0128"/>
    <w:rsid w:val="00BD0148"/>
    <w:rsid w:val="00BD0604"/>
    <w:rsid w:val="00BD0AE1"/>
    <w:rsid w:val="00BD0DA4"/>
    <w:rsid w:val="00BD129D"/>
    <w:rsid w:val="00BD1A50"/>
    <w:rsid w:val="00BD1B3A"/>
    <w:rsid w:val="00BD1DE2"/>
    <w:rsid w:val="00BD261E"/>
    <w:rsid w:val="00BD31C5"/>
    <w:rsid w:val="00BD361C"/>
    <w:rsid w:val="00BD3CAE"/>
    <w:rsid w:val="00BD3E24"/>
    <w:rsid w:val="00BD3EEA"/>
    <w:rsid w:val="00BD3F38"/>
    <w:rsid w:val="00BD402B"/>
    <w:rsid w:val="00BD427C"/>
    <w:rsid w:val="00BD441F"/>
    <w:rsid w:val="00BD45E9"/>
    <w:rsid w:val="00BD48F7"/>
    <w:rsid w:val="00BD542C"/>
    <w:rsid w:val="00BD5436"/>
    <w:rsid w:val="00BD5500"/>
    <w:rsid w:val="00BD656B"/>
    <w:rsid w:val="00BD656F"/>
    <w:rsid w:val="00BD659A"/>
    <w:rsid w:val="00BD6C02"/>
    <w:rsid w:val="00BD6E62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4B3"/>
    <w:rsid w:val="00BE06EC"/>
    <w:rsid w:val="00BE095C"/>
    <w:rsid w:val="00BE0994"/>
    <w:rsid w:val="00BE09BD"/>
    <w:rsid w:val="00BE126E"/>
    <w:rsid w:val="00BE1865"/>
    <w:rsid w:val="00BE1E29"/>
    <w:rsid w:val="00BE24E2"/>
    <w:rsid w:val="00BE264A"/>
    <w:rsid w:val="00BE265C"/>
    <w:rsid w:val="00BE2714"/>
    <w:rsid w:val="00BE2881"/>
    <w:rsid w:val="00BE2DFD"/>
    <w:rsid w:val="00BE2F46"/>
    <w:rsid w:val="00BE2FF0"/>
    <w:rsid w:val="00BE3086"/>
    <w:rsid w:val="00BE325F"/>
    <w:rsid w:val="00BE341F"/>
    <w:rsid w:val="00BE39B5"/>
    <w:rsid w:val="00BE3FDD"/>
    <w:rsid w:val="00BE4231"/>
    <w:rsid w:val="00BE43C9"/>
    <w:rsid w:val="00BE454D"/>
    <w:rsid w:val="00BE47A4"/>
    <w:rsid w:val="00BE4A0C"/>
    <w:rsid w:val="00BE4AD6"/>
    <w:rsid w:val="00BE4D7D"/>
    <w:rsid w:val="00BE4E86"/>
    <w:rsid w:val="00BE525D"/>
    <w:rsid w:val="00BE52B2"/>
    <w:rsid w:val="00BE5380"/>
    <w:rsid w:val="00BE5409"/>
    <w:rsid w:val="00BE555E"/>
    <w:rsid w:val="00BE55EA"/>
    <w:rsid w:val="00BE57FC"/>
    <w:rsid w:val="00BE5DD3"/>
    <w:rsid w:val="00BE68B7"/>
    <w:rsid w:val="00BE6BB7"/>
    <w:rsid w:val="00BE7151"/>
    <w:rsid w:val="00BE7256"/>
    <w:rsid w:val="00BE7267"/>
    <w:rsid w:val="00BE79CA"/>
    <w:rsid w:val="00BF021D"/>
    <w:rsid w:val="00BF0F34"/>
    <w:rsid w:val="00BF1134"/>
    <w:rsid w:val="00BF128F"/>
    <w:rsid w:val="00BF141F"/>
    <w:rsid w:val="00BF16B3"/>
    <w:rsid w:val="00BF1A2A"/>
    <w:rsid w:val="00BF1E41"/>
    <w:rsid w:val="00BF216E"/>
    <w:rsid w:val="00BF233A"/>
    <w:rsid w:val="00BF2DEF"/>
    <w:rsid w:val="00BF2E2F"/>
    <w:rsid w:val="00BF3373"/>
    <w:rsid w:val="00BF349F"/>
    <w:rsid w:val="00BF3771"/>
    <w:rsid w:val="00BF3D18"/>
    <w:rsid w:val="00BF46CD"/>
    <w:rsid w:val="00BF4704"/>
    <w:rsid w:val="00BF49A2"/>
    <w:rsid w:val="00BF4BFB"/>
    <w:rsid w:val="00BF4C26"/>
    <w:rsid w:val="00BF4E65"/>
    <w:rsid w:val="00BF4F9B"/>
    <w:rsid w:val="00BF4FD2"/>
    <w:rsid w:val="00BF50B5"/>
    <w:rsid w:val="00BF5845"/>
    <w:rsid w:val="00BF5BEF"/>
    <w:rsid w:val="00BF5D7A"/>
    <w:rsid w:val="00BF5F43"/>
    <w:rsid w:val="00BF5F98"/>
    <w:rsid w:val="00BF5FCD"/>
    <w:rsid w:val="00BF685D"/>
    <w:rsid w:val="00BF699C"/>
    <w:rsid w:val="00BF6D33"/>
    <w:rsid w:val="00BF6FF3"/>
    <w:rsid w:val="00BF75EF"/>
    <w:rsid w:val="00BF7C50"/>
    <w:rsid w:val="00BF7C7C"/>
    <w:rsid w:val="00BF7D94"/>
    <w:rsid w:val="00C006DE"/>
    <w:rsid w:val="00C00956"/>
    <w:rsid w:val="00C010BD"/>
    <w:rsid w:val="00C0128F"/>
    <w:rsid w:val="00C013E0"/>
    <w:rsid w:val="00C01611"/>
    <w:rsid w:val="00C01725"/>
    <w:rsid w:val="00C01851"/>
    <w:rsid w:val="00C01B0B"/>
    <w:rsid w:val="00C01B15"/>
    <w:rsid w:val="00C01DE3"/>
    <w:rsid w:val="00C01F51"/>
    <w:rsid w:val="00C0203A"/>
    <w:rsid w:val="00C020AE"/>
    <w:rsid w:val="00C02217"/>
    <w:rsid w:val="00C0223E"/>
    <w:rsid w:val="00C0266D"/>
    <w:rsid w:val="00C0293B"/>
    <w:rsid w:val="00C02D3D"/>
    <w:rsid w:val="00C02EF5"/>
    <w:rsid w:val="00C03186"/>
    <w:rsid w:val="00C0392E"/>
    <w:rsid w:val="00C03A2D"/>
    <w:rsid w:val="00C03C61"/>
    <w:rsid w:val="00C04416"/>
    <w:rsid w:val="00C048F5"/>
    <w:rsid w:val="00C04AB3"/>
    <w:rsid w:val="00C04C69"/>
    <w:rsid w:val="00C04F0D"/>
    <w:rsid w:val="00C0631A"/>
    <w:rsid w:val="00C063F0"/>
    <w:rsid w:val="00C06487"/>
    <w:rsid w:val="00C0665B"/>
    <w:rsid w:val="00C06ABC"/>
    <w:rsid w:val="00C06DFB"/>
    <w:rsid w:val="00C06E8A"/>
    <w:rsid w:val="00C06F01"/>
    <w:rsid w:val="00C07104"/>
    <w:rsid w:val="00C072BE"/>
    <w:rsid w:val="00C07406"/>
    <w:rsid w:val="00C075EE"/>
    <w:rsid w:val="00C0760F"/>
    <w:rsid w:val="00C07AA0"/>
    <w:rsid w:val="00C07E31"/>
    <w:rsid w:val="00C07EAA"/>
    <w:rsid w:val="00C1065B"/>
    <w:rsid w:val="00C1079D"/>
    <w:rsid w:val="00C10FE4"/>
    <w:rsid w:val="00C11398"/>
    <w:rsid w:val="00C11945"/>
    <w:rsid w:val="00C11FAD"/>
    <w:rsid w:val="00C1200F"/>
    <w:rsid w:val="00C12153"/>
    <w:rsid w:val="00C122BD"/>
    <w:rsid w:val="00C12341"/>
    <w:rsid w:val="00C12639"/>
    <w:rsid w:val="00C126C3"/>
    <w:rsid w:val="00C1283A"/>
    <w:rsid w:val="00C134B1"/>
    <w:rsid w:val="00C135BD"/>
    <w:rsid w:val="00C136E0"/>
    <w:rsid w:val="00C13B49"/>
    <w:rsid w:val="00C13CB1"/>
    <w:rsid w:val="00C13F5B"/>
    <w:rsid w:val="00C14225"/>
    <w:rsid w:val="00C1453A"/>
    <w:rsid w:val="00C14AB0"/>
    <w:rsid w:val="00C1518C"/>
    <w:rsid w:val="00C151B7"/>
    <w:rsid w:val="00C15931"/>
    <w:rsid w:val="00C159D0"/>
    <w:rsid w:val="00C15B48"/>
    <w:rsid w:val="00C15C81"/>
    <w:rsid w:val="00C15D54"/>
    <w:rsid w:val="00C15D97"/>
    <w:rsid w:val="00C15F9A"/>
    <w:rsid w:val="00C1687D"/>
    <w:rsid w:val="00C16F03"/>
    <w:rsid w:val="00C17149"/>
    <w:rsid w:val="00C17543"/>
    <w:rsid w:val="00C17748"/>
    <w:rsid w:val="00C17A31"/>
    <w:rsid w:val="00C2011E"/>
    <w:rsid w:val="00C209E5"/>
    <w:rsid w:val="00C20F68"/>
    <w:rsid w:val="00C21009"/>
    <w:rsid w:val="00C2115B"/>
    <w:rsid w:val="00C21774"/>
    <w:rsid w:val="00C21A59"/>
    <w:rsid w:val="00C21B61"/>
    <w:rsid w:val="00C21DEE"/>
    <w:rsid w:val="00C2218F"/>
    <w:rsid w:val="00C2257F"/>
    <w:rsid w:val="00C227A8"/>
    <w:rsid w:val="00C22879"/>
    <w:rsid w:val="00C22DF5"/>
    <w:rsid w:val="00C23086"/>
    <w:rsid w:val="00C23268"/>
    <w:rsid w:val="00C2362A"/>
    <w:rsid w:val="00C23864"/>
    <w:rsid w:val="00C23DA6"/>
    <w:rsid w:val="00C23F98"/>
    <w:rsid w:val="00C2400B"/>
    <w:rsid w:val="00C2489A"/>
    <w:rsid w:val="00C24909"/>
    <w:rsid w:val="00C24C2C"/>
    <w:rsid w:val="00C25087"/>
    <w:rsid w:val="00C25193"/>
    <w:rsid w:val="00C253EC"/>
    <w:rsid w:val="00C25446"/>
    <w:rsid w:val="00C2617A"/>
    <w:rsid w:val="00C264DA"/>
    <w:rsid w:val="00C2680A"/>
    <w:rsid w:val="00C26A58"/>
    <w:rsid w:val="00C26B83"/>
    <w:rsid w:val="00C26CB5"/>
    <w:rsid w:val="00C2708D"/>
    <w:rsid w:val="00C27145"/>
    <w:rsid w:val="00C275E2"/>
    <w:rsid w:val="00C27A28"/>
    <w:rsid w:val="00C27ECE"/>
    <w:rsid w:val="00C30155"/>
    <w:rsid w:val="00C302E7"/>
    <w:rsid w:val="00C304F8"/>
    <w:rsid w:val="00C307A3"/>
    <w:rsid w:val="00C307E2"/>
    <w:rsid w:val="00C30FE1"/>
    <w:rsid w:val="00C3108C"/>
    <w:rsid w:val="00C310D8"/>
    <w:rsid w:val="00C3147F"/>
    <w:rsid w:val="00C3167C"/>
    <w:rsid w:val="00C31D0A"/>
    <w:rsid w:val="00C32146"/>
    <w:rsid w:val="00C32870"/>
    <w:rsid w:val="00C329B1"/>
    <w:rsid w:val="00C32A1A"/>
    <w:rsid w:val="00C32A61"/>
    <w:rsid w:val="00C32ADF"/>
    <w:rsid w:val="00C32BF4"/>
    <w:rsid w:val="00C3301E"/>
    <w:rsid w:val="00C33312"/>
    <w:rsid w:val="00C334FA"/>
    <w:rsid w:val="00C335B1"/>
    <w:rsid w:val="00C337AC"/>
    <w:rsid w:val="00C339AD"/>
    <w:rsid w:val="00C33C10"/>
    <w:rsid w:val="00C33C6E"/>
    <w:rsid w:val="00C33E65"/>
    <w:rsid w:val="00C3402F"/>
    <w:rsid w:val="00C34642"/>
    <w:rsid w:val="00C34665"/>
    <w:rsid w:val="00C347FF"/>
    <w:rsid w:val="00C34806"/>
    <w:rsid w:val="00C351C6"/>
    <w:rsid w:val="00C352AC"/>
    <w:rsid w:val="00C3576F"/>
    <w:rsid w:val="00C35815"/>
    <w:rsid w:val="00C35A15"/>
    <w:rsid w:val="00C35A8B"/>
    <w:rsid w:val="00C35B7A"/>
    <w:rsid w:val="00C35C5C"/>
    <w:rsid w:val="00C35C7E"/>
    <w:rsid w:val="00C363DB"/>
    <w:rsid w:val="00C36567"/>
    <w:rsid w:val="00C365A8"/>
    <w:rsid w:val="00C3679E"/>
    <w:rsid w:val="00C3696E"/>
    <w:rsid w:val="00C36A9E"/>
    <w:rsid w:val="00C36C89"/>
    <w:rsid w:val="00C375BC"/>
    <w:rsid w:val="00C377AB"/>
    <w:rsid w:val="00C40056"/>
    <w:rsid w:val="00C401D5"/>
    <w:rsid w:val="00C40AC7"/>
    <w:rsid w:val="00C40CDD"/>
    <w:rsid w:val="00C40F52"/>
    <w:rsid w:val="00C40FFE"/>
    <w:rsid w:val="00C4163F"/>
    <w:rsid w:val="00C4186E"/>
    <w:rsid w:val="00C4196B"/>
    <w:rsid w:val="00C41B51"/>
    <w:rsid w:val="00C41BAC"/>
    <w:rsid w:val="00C41E1B"/>
    <w:rsid w:val="00C42414"/>
    <w:rsid w:val="00C4259D"/>
    <w:rsid w:val="00C425BB"/>
    <w:rsid w:val="00C42C14"/>
    <w:rsid w:val="00C42F90"/>
    <w:rsid w:val="00C43514"/>
    <w:rsid w:val="00C436C4"/>
    <w:rsid w:val="00C43C60"/>
    <w:rsid w:val="00C44529"/>
    <w:rsid w:val="00C44AB7"/>
    <w:rsid w:val="00C44BB1"/>
    <w:rsid w:val="00C44C5B"/>
    <w:rsid w:val="00C44CA3"/>
    <w:rsid w:val="00C44F2B"/>
    <w:rsid w:val="00C44FD5"/>
    <w:rsid w:val="00C4599E"/>
    <w:rsid w:val="00C467AC"/>
    <w:rsid w:val="00C4693D"/>
    <w:rsid w:val="00C46AAD"/>
    <w:rsid w:val="00C46B1B"/>
    <w:rsid w:val="00C46F81"/>
    <w:rsid w:val="00C47509"/>
    <w:rsid w:val="00C4758E"/>
    <w:rsid w:val="00C47775"/>
    <w:rsid w:val="00C47FF2"/>
    <w:rsid w:val="00C501C9"/>
    <w:rsid w:val="00C50241"/>
    <w:rsid w:val="00C50390"/>
    <w:rsid w:val="00C50682"/>
    <w:rsid w:val="00C50C83"/>
    <w:rsid w:val="00C50E5C"/>
    <w:rsid w:val="00C50E9F"/>
    <w:rsid w:val="00C518A6"/>
    <w:rsid w:val="00C518B3"/>
    <w:rsid w:val="00C51F27"/>
    <w:rsid w:val="00C520CE"/>
    <w:rsid w:val="00C5211D"/>
    <w:rsid w:val="00C52125"/>
    <w:rsid w:val="00C5257F"/>
    <w:rsid w:val="00C5287B"/>
    <w:rsid w:val="00C52C44"/>
    <w:rsid w:val="00C53148"/>
    <w:rsid w:val="00C53212"/>
    <w:rsid w:val="00C534F0"/>
    <w:rsid w:val="00C53608"/>
    <w:rsid w:val="00C54300"/>
    <w:rsid w:val="00C546C3"/>
    <w:rsid w:val="00C55059"/>
    <w:rsid w:val="00C55222"/>
    <w:rsid w:val="00C553E7"/>
    <w:rsid w:val="00C554B7"/>
    <w:rsid w:val="00C55674"/>
    <w:rsid w:val="00C559EF"/>
    <w:rsid w:val="00C55DE1"/>
    <w:rsid w:val="00C56218"/>
    <w:rsid w:val="00C569FB"/>
    <w:rsid w:val="00C56ADE"/>
    <w:rsid w:val="00C5727A"/>
    <w:rsid w:val="00C57474"/>
    <w:rsid w:val="00C5756D"/>
    <w:rsid w:val="00C57D6D"/>
    <w:rsid w:val="00C6016A"/>
    <w:rsid w:val="00C60215"/>
    <w:rsid w:val="00C60380"/>
    <w:rsid w:val="00C6062F"/>
    <w:rsid w:val="00C60BD3"/>
    <w:rsid w:val="00C60C12"/>
    <w:rsid w:val="00C614B1"/>
    <w:rsid w:val="00C618EF"/>
    <w:rsid w:val="00C61FA4"/>
    <w:rsid w:val="00C6201A"/>
    <w:rsid w:val="00C6216B"/>
    <w:rsid w:val="00C622AE"/>
    <w:rsid w:val="00C622C8"/>
    <w:rsid w:val="00C623A0"/>
    <w:rsid w:val="00C6273D"/>
    <w:rsid w:val="00C627FA"/>
    <w:rsid w:val="00C62997"/>
    <w:rsid w:val="00C62F9C"/>
    <w:rsid w:val="00C634DE"/>
    <w:rsid w:val="00C638BB"/>
    <w:rsid w:val="00C63AEB"/>
    <w:rsid w:val="00C63E06"/>
    <w:rsid w:val="00C63E11"/>
    <w:rsid w:val="00C63F1C"/>
    <w:rsid w:val="00C642B8"/>
    <w:rsid w:val="00C656E6"/>
    <w:rsid w:val="00C65AFB"/>
    <w:rsid w:val="00C65C4B"/>
    <w:rsid w:val="00C65C63"/>
    <w:rsid w:val="00C66042"/>
    <w:rsid w:val="00C660C8"/>
    <w:rsid w:val="00C66970"/>
    <w:rsid w:val="00C66EB0"/>
    <w:rsid w:val="00C6704C"/>
    <w:rsid w:val="00C67076"/>
    <w:rsid w:val="00C67405"/>
    <w:rsid w:val="00C67723"/>
    <w:rsid w:val="00C67C56"/>
    <w:rsid w:val="00C67C78"/>
    <w:rsid w:val="00C67C8B"/>
    <w:rsid w:val="00C67F55"/>
    <w:rsid w:val="00C7013A"/>
    <w:rsid w:val="00C704DD"/>
    <w:rsid w:val="00C70928"/>
    <w:rsid w:val="00C70A11"/>
    <w:rsid w:val="00C712BC"/>
    <w:rsid w:val="00C71571"/>
    <w:rsid w:val="00C72F1B"/>
    <w:rsid w:val="00C732BF"/>
    <w:rsid w:val="00C732F4"/>
    <w:rsid w:val="00C73E30"/>
    <w:rsid w:val="00C74251"/>
    <w:rsid w:val="00C742B7"/>
    <w:rsid w:val="00C743DC"/>
    <w:rsid w:val="00C74417"/>
    <w:rsid w:val="00C7495A"/>
    <w:rsid w:val="00C749FE"/>
    <w:rsid w:val="00C74D69"/>
    <w:rsid w:val="00C7521B"/>
    <w:rsid w:val="00C75BAA"/>
    <w:rsid w:val="00C76438"/>
    <w:rsid w:val="00C769EA"/>
    <w:rsid w:val="00C76EF5"/>
    <w:rsid w:val="00C77244"/>
    <w:rsid w:val="00C772A6"/>
    <w:rsid w:val="00C77B04"/>
    <w:rsid w:val="00C77E61"/>
    <w:rsid w:val="00C8049E"/>
    <w:rsid w:val="00C805C8"/>
    <w:rsid w:val="00C80932"/>
    <w:rsid w:val="00C8095A"/>
    <w:rsid w:val="00C809A5"/>
    <w:rsid w:val="00C80CCF"/>
    <w:rsid w:val="00C80F60"/>
    <w:rsid w:val="00C81365"/>
    <w:rsid w:val="00C8158A"/>
    <w:rsid w:val="00C81A46"/>
    <w:rsid w:val="00C81BE5"/>
    <w:rsid w:val="00C82036"/>
    <w:rsid w:val="00C82153"/>
    <w:rsid w:val="00C82972"/>
    <w:rsid w:val="00C82A03"/>
    <w:rsid w:val="00C834D4"/>
    <w:rsid w:val="00C83C71"/>
    <w:rsid w:val="00C83CD0"/>
    <w:rsid w:val="00C83F08"/>
    <w:rsid w:val="00C8438F"/>
    <w:rsid w:val="00C84446"/>
    <w:rsid w:val="00C84567"/>
    <w:rsid w:val="00C84B4A"/>
    <w:rsid w:val="00C84F33"/>
    <w:rsid w:val="00C852F2"/>
    <w:rsid w:val="00C858B0"/>
    <w:rsid w:val="00C858BD"/>
    <w:rsid w:val="00C858FE"/>
    <w:rsid w:val="00C85ACE"/>
    <w:rsid w:val="00C85C6C"/>
    <w:rsid w:val="00C860A6"/>
    <w:rsid w:val="00C868DA"/>
    <w:rsid w:val="00C86BD7"/>
    <w:rsid w:val="00C86D38"/>
    <w:rsid w:val="00C86D3F"/>
    <w:rsid w:val="00C86D58"/>
    <w:rsid w:val="00C8728A"/>
    <w:rsid w:val="00C87C6B"/>
    <w:rsid w:val="00C87D0A"/>
    <w:rsid w:val="00C87DF3"/>
    <w:rsid w:val="00C90455"/>
    <w:rsid w:val="00C90490"/>
    <w:rsid w:val="00C9060F"/>
    <w:rsid w:val="00C90C66"/>
    <w:rsid w:val="00C91240"/>
    <w:rsid w:val="00C9131C"/>
    <w:rsid w:val="00C91714"/>
    <w:rsid w:val="00C91BFA"/>
    <w:rsid w:val="00C91DC8"/>
    <w:rsid w:val="00C92E96"/>
    <w:rsid w:val="00C93122"/>
    <w:rsid w:val="00C9320D"/>
    <w:rsid w:val="00C939A4"/>
    <w:rsid w:val="00C93E1A"/>
    <w:rsid w:val="00C93EC8"/>
    <w:rsid w:val="00C9421C"/>
    <w:rsid w:val="00C943D3"/>
    <w:rsid w:val="00C9450F"/>
    <w:rsid w:val="00C94744"/>
    <w:rsid w:val="00C94D49"/>
    <w:rsid w:val="00C94D5D"/>
    <w:rsid w:val="00C94E09"/>
    <w:rsid w:val="00C95178"/>
    <w:rsid w:val="00C95244"/>
    <w:rsid w:val="00C9538E"/>
    <w:rsid w:val="00C95874"/>
    <w:rsid w:val="00C95875"/>
    <w:rsid w:val="00C95AEF"/>
    <w:rsid w:val="00C95F32"/>
    <w:rsid w:val="00C95FF7"/>
    <w:rsid w:val="00C96FA1"/>
    <w:rsid w:val="00C97893"/>
    <w:rsid w:val="00CA01CB"/>
    <w:rsid w:val="00CA0365"/>
    <w:rsid w:val="00CA0765"/>
    <w:rsid w:val="00CA0935"/>
    <w:rsid w:val="00CA09C3"/>
    <w:rsid w:val="00CA0CB0"/>
    <w:rsid w:val="00CA1161"/>
    <w:rsid w:val="00CA1B6F"/>
    <w:rsid w:val="00CA1BC2"/>
    <w:rsid w:val="00CA267C"/>
    <w:rsid w:val="00CA272A"/>
    <w:rsid w:val="00CA2736"/>
    <w:rsid w:val="00CA276E"/>
    <w:rsid w:val="00CA27A4"/>
    <w:rsid w:val="00CA2970"/>
    <w:rsid w:val="00CA2A85"/>
    <w:rsid w:val="00CA2B2C"/>
    <w:rsid w:val="00CA2F6E"/>
    <w:rsid w:val="00CA3128"/>
    <w:rsid w:val="00CA3247"/>
    <w:rsid w:val="00CA328A"/>
    <w:rsid w:val="00CA36CB"/>
    <w:rsid w:val="00CA37CC"/>
    <w:rsid w:val="00CA3F8D"/>
    <w:rsid w:val="00CA3FFC"/>
    <w:rsid w:val="00CA400D"/>
    <w:rsid w:val="00CA4097"/>
    <w:rsid w:val="00CA45B4"/>
    <w:rsid w:val="00CA4802"/>
    <w:rsid w:val="00CA481B"/>
    <w:rsid w:val="00CA4A4B"/>
    <w:rsid w:val="00CA4C4D"/>
    <w:rsid w:val="00CA4D2A"/>
    <w:rsid w:val="00CA4D64"/>
    <w:rsid w:val="00CA5436"/>
    <w:rsid w:val="00CA57BC"/>
    <w:rsid w:val="00CA5961"/>
    <w:rsid w:val="00CA5D04"/>
    <w:rsid w:val="00CA5D36"/>
    <w:rsid w:val="00CA64FF"/>
    <w:rsid w:val="00CA6614"/>
    <w:rsid w:val="00CA6D04"/>
    <w:rsid w:val="00CA7338"/>
    <w:rsid w:val="00CA747D"/>
    <w:rsid w:val="00CA74AB"/>
    <w:rsid w:val="00CA74C8"/>
    <w:rsid w:val="00CB0053"/>
    <w:rsid w:val="00CB01A0"/>
    <w:rsid w:val="00CB02F9"/>
    <w:rsid w:val="00CB0794"/>
    <w:rsid w:val="00CB0850"/>
    <w:rsid w:val="00CB09A9"/>
    <w:rsid w:val="00CB09FF"/>
    <w:rsid w:val="00CB0DA2"/>
    <w:rsid w:val="00CB0EA2"/>
    <w:rsid w:val="00CB0F29"/>
    <w:rsid w:val="00CB1266"/>
    <w:rsid w:val="00CB1735"/>
    <w:rsid w:val="00CB1828"/>
    <w:rsid w:val="00CB1829"/>
    <w:rsid w:val="00CB1990"/>
    <w:rsid w:val="00CB2150"/>
    <w:rsid w:val="00CB220A"/>
    <w:rsid w:val="00CB2A9B"/>
    <w:rsid w:val="00CB2CAC"/>
    <w:rsid w:val="00CB2E36"/>
    <w:rsid w:val="00CB2FF9"/>
    <w:rsid w:val="00CB33C3"/>
    <w:rsid w:val="00CB38EC"/>
    <w:rsid w:val="00CB3991"/>
    <w:rsid w:val="00CB3A62"/>
    <w:rsid w:val="00CB3BDF"/>
    <w:rsid w:val="00CB3C3C"/>
    <w:rsid w:val="00CB3D3F"/>
    <w:rsid w:val="00CB3DFD"/>
    <w:rsid w:val="00CB420C"/>
    <w:rsid w:val="00CB4304"/>
    <w:rsid w:val="00CB4720"/>
    <w:rsid w:val="00CB4FA6"/>
    <w:rsid w:val="00CB56D4"/>
    <w:rsid w:val="00CB5A51"/>
    <w:rsid w:val="00CB5ACE"/>
    <w:rsid w:val="00CB6136"/>
    <w:rsid w:val="00CB6233"/>
    <w:rsid w:val="00CB6387"/>
    <w:rsid w:val="00CB645F"/>
    <w:rsid w:val="00CB660A"/>
    <w:rsid w:val="00CB66E6"/>
    <w:rsid w:val="00CB694A"/>
    <w:rsid w:val="00CB6C80"/>
    <w:rsid w:val="00CB6D1B"/>
    <w:rsid w:val="00CB6F1B"/>
    <w:rsid w:val="00CB748A"/>
    <w:rsid w:val="00CB74AE"/>
    <w:rsid w:val="00CB7A39"/>
    <w:rsid w:val="00CB7C8B"/>
    <w:rsid w:val="00CB7D96"/>
    <w:rsid w:val="00CC094B"/>
    <w:rsid w:val="00CC0C49"/>
    <w:rsid w:val="00CC1908"/>
    <w:rsid w:val="00CC19F1"/>
    <w:rsid w:val="00CC1C84"/>
    <w:rsid w:val="00CC1EF0"/>
    <w:rsid w:val="00CC261F"/>
    <w:rsid w:val="00CC27CD"/>
    <w:rsid w:val="00CC2AAA"/>
    <w:rsid w:val="00CC2CEB"/>
    <w:rsid w:val="00CC2E94"/>
    <w:rsid w:val="00CC2F7A"/>
    <w:rsid w:val="00CC3186"/>
    <w:rsid w:val="00CC350E"/>
    <w:rsid w:val="00CC3F55"/>
    <w:rsid w:val="00CC409B"/>
    <w:rsid w:val="00CC413E"/>
    <w:rsid w:val="00CC46F4"/>
    <w:rsid w:val="00CC486E"/>
    <w:rsid w:val="00CC4A2E"/>
    <w:rsid w:val="00CC4B01"/>
    <w:rsid w:val="00CC4CF6"/>
    <w:rsid w:val="00CC5015"/>
    <w:rsid w:val="00CC54C6"/>
    <w:rsid w:val="00CC5771"/>
    <w:rsid w:val="00CC63A8"/>
    <w:rsid w:val="00CC67D1"/>
    <w:rsid w:val="00CC684A"/>
    <w:rsid w:val="00CC6BC8"/>
    <w:rsid w:val="00CC6C2E"/>
    <w:rsid w:val="00CC6CA0"/>
    <w:rsid w:val="00CC732E"/>
    <w:rsid w:val="00CC74E9"/>
    <w:rsid w:val="00CC75FF"/>
    <w:rsid w:val="00CC7D94"/>
    <w:rsid w:val="00CD011E"/>
    <w:rsid w:val="00CD0E38"/>
    <w:rsid w:val="00CD1161"/>
    <w:rsid w:val="00CD137F"/>
    <w:rsid w:val="00CD155D"/>
    <w:rsid w:val="00CD163B"/>
    <w:rsid w:val="00CD17FE"/>
    <w:rsid w:val="00CD189D"/>
    <w:rsid w:val="00CD20F6"/>
    <w:rsid w:val="00CD2131"/>
    <w:rsid w:val="00CD262B"/>
    <w:rsid w:val="00CD2B23"/>
    <w:rsid w:val="00CD2D40"/>
    <w:rsid w:val="00CD2F43"/>
    <w:rsid w:val="00CD35E6"/>
    <w:rsid w:val="00CD3639"/>
    <w:rsid w:val="00CD382E"/>
    <w:rsid w:val="00CD3B0E"/>
    <w:rsid w:val="00CD3DE7"/>
    <w:rsid w:val="00CD3E65"/>
    <w:rsid w:val="00CD449E"/>
    <w:rsid w:val="00CD44FC"/>
    <w:rsid w:val="00CD452F"/>
    <w:rsid w:val="00CD459A"/>
    <w:rsid w:val="00CD4A93"/>
    <w:rsid w:val="00CD4BD3"/>
    <w:rsid w:val="00CD4C3B"/>
    <w:rsid w:val="00CD52E4"/>
    <w:rsid w:val="00CD5961"/>
    <w:rsid w:val="00CD5B7D"/>
    <w:rsid w:val="00CD5D32"/>
    <w:rsid w:val="00CD6BE7"/>
    <w:rsid w:val="00CD6F1C"/>
    <w:rsid w:val="00CD6FAB"/>
    <w:rsid w:val="00CD72F9"/>
    <w:rsid w:val="00CD7832"/>
    <w:rsid w:val="00CD7B66"/>
    <w:rsid w:val="00CD7BEA"/>
    <w:rsid w:val="00CD7C59"/>
    <w:rsid w:val="00CD7CFF"/>
    <w:rsid w:val="00CD7D64"/>
    <w:rsid w:val="00CD7FFC"/>
    <w:rsid w:val="00CE00EA"/>
    <w:rsid w:val="00CE0602"/>
    <w:rsid w:val="00CE0644"/>
    <w:rsid w:val="00CE126B"/>
    <w:rsid w:val="00CE1A28"/>
    <w:rsid w:val="00CE1EB7"/>
    <w:rsid w:val="00CE2175"/>
    <w:rsid w:val="00CE234F"/>
    <w:rsid w:val="00CE347D"/>
    <w:rsid w:val="00CE36C0"/>
    <w:rsid w:val="00CE36D6"/>
    <w:rsid w:val="00CE373D"/>
    <w:rsid w:val="00CE38C9"/>
    <w:rsid w:val="00CE3901"/>
    <w:rsid w:val="00CE3927"/>
    <w:rsid w:val="00CE3989"/>
    <w:rsid w:val="00CE3BA2"/>
    <w:rsid w:val="00CE3CDC"/>
    <w:rsid w:val="00CE442B"/>
    <w:rsid w:val="00CE45BE"/>
    <w:rsid w:val="00CE47BC"/>
    <w:rsid w:val="00CE4C4E"/>
    <w:rsid w:val="00CE4FAE"/>
    <w:rsid w:val="00CE4FE8"/>
    <w:rsid w:val="00CE5000"/>
    <w:rsid w:val="00CE5391"/>
    <w:rsid w:val="00CE55BF"/>
    <w:rsid w:val="00CE564A"/>
    <w:rsid w:val="00CE6335"/>
    <w:rsid w:val="00CE6350"/>
    <w:rsid w:val="00CE654C"/>
    <w:rsid w:val="00CE65D3"/>
    <w:rsid w:val="00CE66AE"/>
    <w:rsid w:val="00CE6F9E"/>
    <w:rsid w:val="00CE7518"/>
    <w:rsid w:val="00CE77AA"/>
    <w:rsid w:val="00CF025E"/>
    <w:rsid w:val="00CF0272"/>
    <w:rsid w:val="00CF237C"/>
    <w:rsid w:val="00CF2437"/>
    <w:rsid w:val="00CF24CA"/>
    <w:rsid w:val="00CF257C"/>
    <w:rsid w:val="00CF27F8"/>
    <w:rsid w:val="00CF28A1"/>
    <w:rsid w:val="00CF3115"/>
    <w:rsid w:val="00CF419D"/>
    <w:rsid w:val="00CF4358"/>
    <w:rsid w:val="00CF4477"/>
    <w:rsid w:val="00CF4874"/>
    <w:rsid w:val="00CF48DA"/>
    <w:rsid w:val="00CF4BF4"/>
    <w:rsid w:val="00CF4CE5"/>
    <w:rsid w:val="00CF4EF4"/>
    <w:rsid w:val="00CF4FBE"/>
    <w:rsid w:val="00CF524A"/>
    <w:rsid w:val="00CF5287"/>
    <w:rsid w:val="00CF52A6"/>
    <w:rsid w:val="00CF5727"/>
    <w:rsid w:val="00CF598B"/>
    <w:rsid w:val="00CF5C0D"/>
    <w:rsid w:val="00CF5D88"/>
    <w:rsid w:val="00CF6086"/>
    <w:rsid w:val="00CF6637"/>
    <w:rsid w:val="00CF6B0A"/>
    <w:rsid w:val="00CF6D34"/>
    <w:rsid w:val="00CF6D47"/>
    <w:rsid w:val="00CF6E04"/>
    <w:rsid w:val="00CF6E76"/>
    <w:rsid w:val="00CF6F75"/>
    <w:rsid w:val="00CF704F"/>
    <w:rsid w:val="00CF7173"/>
    <w:rsid w:val="00CF7C7C"/>
    <w:rsid w:val="00CF7D55"/>
    <w:rsid w:val="00CF7E72"/>
    <w:rsid w:val="00CF7E73"/>
    <w:rsid w:val="00D00267"/>
    <w:rsid w:val="00D0055A"/>
    <w:rsid w:val="00D009D8"/>
    <w:rsid w:val="00D00D1F"/>
    <w:rsid w:val="00D0127C"/>
    <w:rsid w:val="00D01296"/>
    <w:rsid w:val="00D0150D"/>
    <w:rsid w:val="00D01A4C"/>
    <w:rsid w:val="00D01B7E"/>
    <w:rsid w:val="00D01FB2"/>
    <w:rsid w:val="00D02294"/>
    <w:rsid w:val="00D02572"/>
    <w:rsid w:val="00D026B6"/>
    <w:rsid w:val="00D02E15"/>
    <w:rsid w:val="00D02E9D"/>
    <w:rsid w:val="00D02F37"/>
    <w:rsid w:val="00D03250"/>
    <w:rsid w:val="00D0336A"/>
    <w:rsid w:val="00D03B9A"/>
    <w:rsid w:val="00D03D29"/>
    <w:rsid w:val="00D04158"/>
    <w:rsid w:val="00D04260"/>
    <w:rsid w:val="00D04434"/>
    <w:rsid w:val="00D04B02"/>
    <w:rsid w:val="00D04DE3"/>
    <w:rsid w:val="00D05561"/>
    <w:rsid w:val="00D055BC"/>
    <w:rsid w:val="00D057C7"/>
    <w:rsid w:val="00D067D4"/>
    <w:rsid w:val="00D068B0"/>
    <w:rsid w:val="00D071EF"/>
    <w:rsid w:val="00D0755A"/>
    <w:rsid w:val="00D078C5"/>
    <w:rsid w:val="00D1022A"/>
    <w:rsid w:val="00D10272"/>
    <w:rsid w:val="00D10AC1"/>
    <w:rsid w:val="00D10B0C"/>
    <w:rsid w:val="00D112D7"/>
    <w:rsid w:val="00D11458"/>
    <w:rsid w:val="00D11630"/>
    <w:rsid w:val="00D1195C"/>
    <w:rsid w:val="00D11C8D"/>
    <w:rsid w:val="00D1231A"/>
    <w:rsid w:val="00D123C4"/>
    <w:rsid w:val="00D125E0"/>
    <w:rsid w:val="00D12ABB"/>
    <w:rsid w:val="00D12DE2"/>
    <w:rsid w:val="00D12ED2"/>
    <w:rsid w:val="00D13259"/>
    <w:rsid w:val="00D139A5"/>
    <w:rsid w:val="00D13A92"/>
    <w:rsid w:val="00D1443F"/>
    <w:rsid w:val="00D144D5"/>
    <w:rsid w:val="00D1451D"/>
    <w:rsid w:val="00D145AE"/>
    <w:rsid w:val="00D14604"/>
    <w:rsid w:val="00D146C6"/>
    <w:rsid w:val="00D14884"/>
    <w:rsid w:val="00D14AB7"/>
    <w:rsid w:val="00D14EC6"/>
    <w:rsid w:val="00D1515C"/>
    <w:rsid w:val="00D15211"/>
    <w:rsid w:val="00D15900"/>
    <w:rsid w:val="00D15B45"/>
    <w:rsid w:val="00D15C0F"/>
    <w:rsid w:val="00D16283"/>
    <w:rsid w:val="00D165A9"/>
    <w:rsid w:val="00D1685A"/>
    <w:rsid w:val="00D169E2"/>
    <w:rsid w:val="00D17042"/>
    <w:rsid w:val="00D17446"/>
    <w:rsid w:val="00D1758F"/>
    <w:rsid w:val="00D176CE"/>
    <w:rsid w:val="00D17AEE"/>
    <w:rsid w:val="00D200D2"/>
    <w:rsid w:val="00D20BD5"/>
    <w:rsid w:val="00D20D3F"/>
    <w:rsid w:val="00D20F51"/>
    <w:rsid w:val="00D2109A"/>
    <w:rsid w:val="00D21105"/>
    <w:rsid w:val="00D211D0"/>
    <w:rsid w:val="00D212B9"/>
    <w:rsid w:val="00D2165C"/>
    <w:rsid w:val="00D219F1"/>
    <w:rsid w:val="00D21C1D"/>
    <w:rsid w:val="00D22290"/>
    <w:rsid w:val="00D2274D"/>
    <w:rsid w:val="00D22B1A"/>
    <w:rsid w:val="00D22B61"/>
    <w:rsid w:val="00D22C48"/>
    <w:rsid w:val="00D22ED1"/>
    <w:rsid w:val="00D22FAB"/>
    <w:rsid w:val="00D22FB8"/>
    <w:rsid w:val="00D2305C"/>
    <w:rsid w:val="00D232AA"/>
    <w:rsid w:val="00D23317"/>
    <w:rsid w:val="00D2353E"/>
    <w:rsid w:val="00D23C60"/>
    <w:rsid w:val="00D23D7B"/>
    <w:rsid w:val="00D23E01"/>
    <w:rsid w:val="00D23FE1"/>
    <w:rsid w:val="00D24087"/>
    <w:rsid w:val="00D24335"/>
    <w:rsid w:val="00D248B7"/>
    <w:rsid w:val="00D24AE2"/>
    <w:rsid w:val="00D24E05"/>
    <w:rsid w:val="00D25083"/>
    <w:rsid w:val="00D252E1"/>
    <w:rsid w:val="00D253FC"/>
    <w:rsid w:val="00D25D42"/>
    <w:rsid w:val="00D25DBC"/>
    <w:rsid w:val="00D260DB"/>
    <w:rsid w:val="00D26654"/>
    <w:rsid w:val="00D26D0F"/>
    <w:rsid w:val="00D272DB"/>
    <w:rsid w:val="00D276AE"/>
    <w:rsid w:val="00D2779E"/>
    <w:rsid w:val="00D27908"/>
    <w:rsid w:val="00D27DDF"/>
    <w:rsid w:val="00D30279"/>
    <w:rsid w:val="00D302D9"/>
    <w:rsid w:val="00D30314"/>
    <w:rsid w:val="00D30AA1"/>
    <w:rsid w:val="00D30DEB"/>
    <w:rsid w:val="00D30E6E"/>
    <w:rsid w:val="00D311D3"/>
    <w:rsid w:val="00D3121A"/>
    <w:rsid w:val="00D312B2"/>
    <w:rsid w:val="00D31359"/>
    <w:rsid w:val="00D31397"/>
    <w:rsid w:val="00D31680"/>
    <w:rsid w:val="00D31704"/>
    <w:rsid w:val="00D31BF0"/>
    <w:rsid w:val="00D3201F"/>
    <w:rsid w:val="00D320EA"/>
    <w:rsid w:val="00D321D2"/>
    <w:rsid w:val="00D32371"/>
    <w:rsid w:val="00D326D9"/>
    <w:rsid w:val="00D32AF8"/>
    <w:rsid w:val="00D32C48"/>
    <w:rsid w:val="00D32CBB"/>
    <w:rsid w:val="00D32DD6"/>
    <w:rsid w:val="00D32F44"/>
    <w:rsid w:val="00D336AE"/>
    <w:rsid w:val="00D338E5"/>
    <w:rsid w:val="00D339B0"/>
    <w:rsid w:val="00D33AA1"/>
    <w:rsid w:val="00D33EA8"/>
    <w:rsid w:val="00D33F09"/>
    <w:rsid w:val="00D345BD"/>
    <w:rsid w:val="00D34CC5"/>
    <w:rsid w:val="00D34D62"/>
    <w:rsid w:val="00D34E37"/>
    <w:rsid w:val="00D34E57"/>
    <w:rsid w:val="00D34E69"/>
    <w:rsid w:val="00D34EAD"/>
    <w:rsid w:val="00D35590"/>
    <w:rsid w:val="00D355CC"/>
    <w:rsid w:val="00D35636"/>
    <w:rsid w:val="00D35679"/>
    <w:rsid w:val="00D35735"/>
    <w:rsid w:val="00D357FC"/>
    <w:rsid w:val="00D35883"/>
    <w:rsid w:val="00D35C3C"/>
    <w:rsid w:val="00D35CDF"/>
    <w:rsid w:val="00D35F18"/>
    <w:rsid w:val="00D35F8B"/>
    <w:rsid w:val="00D35FEC"/>
    <w:rsid w:val="00D360C4"/>
    <w:rsid w:val="00D36309"/>
    <w:rsid w:val="00D36ED0"/>
    <w:rsid w:val="00D3715E"/>
    <w:rsid w:val="00D37387"/>
    <w:rsid w:val="00D37681"/>
    <w:rsid w:val="00D37692"/>
    <w:rsid w:val="00D376DD"/>
    <w:rsid w:val="00D3781F"/>
    <w:rsid w:val="00D37874"/>
    <w:rsid w:val="00D37C39"/>
    <w:rsid w:val="00D37F39"/>
    <w:rsid w:val="00D4000D"/>
    <w:rsid w:val="00D40116"/>
    <w:rsid w:val="00D40B3C"/>
    <w:rsid w:val="00D40C3D"/>
    <w:rsid w:val="00D40C60"/>
    <w:rsid w:val="00D40EE7"/>
    <w:rsid w:val="00D41086"/>
    <w:rsid w:val="00D411FF"/>
    <w:rsid w:val="00D4195D"/>
    <w:rsid w:val="00D419CB"/>
    <w:rsid w:val="00D41F97"/>
    <w:rsid w:val="00D41FF8"/>
    <w:rsid w:val="00D42185"/>
    <w:rsid w:val="00D4259E"/>
    <w:rsid w:val="00D42E25"/>
    <w:rsid w:val="00D432E1"/>
    <w:rsid w:val="00D436A7"/>
    <w:rsid w:val="00D43A1F"/>
    <w:rsid w:val="00D43DEB"/>
    <w:rsid w:val="00D44730"/>
    <w:rsid w:val="00D44A20"/>
    <w:rsid w:val="00D44C87"/>
    <w:rsid w:val="00D44F17"/>
    <w:rsid w:val="00D44FE4"/>
    <w:rsid w:val="00D4507D"/>
    <w:rsid w:val="00D45539"/>
    <w:rsid w:val="00D45726"/>
    <w:rsid w:val="00D45F99"/>
    <w:rsid w:val="00D460AB"/>
    <w:rsid w:val="00D4615D"/>
    <w:rsid w:val="00D46AE1"/>
    <w:rsid w:val="00D46DC6"/>
    <w:rsid w:val="00D46E50"/>
    <w:rsid w:val="00D46ECF"/>
    <w:rsid w:val="00D4719B"/>
    <w:rsid w:val="00D47487"/>
    <w:rsid w:val="00D47E15"/>
    <w:rsid w:val="00D500EF"/>
    <w:rsid w:val="00D505D8"/>
    <w:rsid w:val="00D50633"/>
    <w:rsid w:val="00D5064E"/>
    <w:rsid w:val="00D50673"/>
    <w:rsid w:val="00D508A3"/>
    <w:rsid w:val="00D50CE0"/>
    <w:rsid w:val="00D50E9C"/>
    <w:rsid w:val="00D51263"/>
    <w:rsid w:val="00D5154F"/>
    <w:rsid w:val="00D515F1"/>
    <w:rsid w:val="00D52195"/>
    <w:rsid w:val="00D521C3"/>
    <w:rsid w:val="00D52542"/>
    <w:rsid w:val="00D52580"/>
    <w:rsid w:val="00D52A63"/>
    <w:rsid w:val="00D5317C"/>
    <w:rsid w:val="00D5372A"/>
    <w:rsid w:val="00D5374A"/>
    <w:rsid w:val="00D53D57"/>
    <w:rsid w:val="00D54B79"/>
    <w:rsid w:val="00D54B98"/>
    <w:rsid w:val="00D54C73"/>
    <w:rsid w:val="00D54F47"/>
    <w:rsid w:val="00D5505C"/>
    <w:rsid w:val="00D551B3"/>
    <w:rsid w:val="00D5558B"/>
    <w:rsid w:val="00D55C25"/>
    <w:rsid w:val="00D56254"/>
    <w:rsid w:val="00D569D5"/>
    <w:rsid w:val="00D56A15"/>
    <w:rsid w:val="00D5703F"/>
    <w:rsid w:val="00D573D4"/>
    <w:rsid w:val="00D57559"/>
    <w:rsid w:val="00D57D23"/>
    <w:rsid w:val="00D57F1E"/>
    <w:rsid w:val="00D60C3C"/>
    <w:rsid w:val="00D60CDD"/>
    <w:rsid w:val="00D60EEE"/>
    <w:rsid w:val="00D613B3"/>
    <w:rsid w:val="00D615BD"/>
    <w:rsid w:val="00D61D80"/>
    <w:rsid w:val="00D622C7"/>
    <w:rsid w:val="00D622D0"/>
    <w:rsid w:val="00D6278B"/>
    <w:rsid w:val="00D629C8"/>
    <w:rsid w:val="00D629F9"/>
    <w:rsid w:val="00D62D3A"/>
    <w:rsid w:val="00D6374E"/>
    <w:rsid w:val="00D63B0A"/>
    <w:rsid w:val="00D63C2B"/>
    <w:rsid w:val="00D63F90"/>
    <w:rsid w:val="00D64074"/>
    <w:rsid w:val="00D640C8"/>
    <w:rsid w:val="00D649B0"/>
    <w:rsid w:val="00D64FD3"/>
    <w:rsid w:val="00D6542D"/>
    <w:rsid w:val="00D654AF"/>
    <w:rsid w:val="00D656F6"/>
    <w:rsid w:val="00D659F1"/>
    <w:rsid w:val="00D6604C"/>
    <w:rsid w:val="00D662BF"/>
    <w:rsid w:val="00D663A7"/>
    <w:rsid w:val="00D66BD8"/>
    <w:rsid w:val="00D66C18"/>
    <w:rsid w:val="00D67106"/>
    <w:rsid w:val="00D674D6"/>
    <w:rsid w:val="00D67556"/>
    <w:rsid w:val="00D67804"/>
    <w:rsid w:val="00D67B2C"/>
    <w:rsid w:val="00D67CAC"/>
    <w:rsid w:val="00D67D0C"/>
    <w:rsid w:val="00D702ED"/>
    <w:rsid w:val="00D70584"/>
    <w:rsid w:val="00D70725"/>
    <w:rsid w:val="00D70AA1"/>
    <w:rsid w:val="00D70ACD"/>
    <w:rsid w:val="00D70E78"/>
    <w:rsid w:val="00D70ED8"/>
    <w:rsid w:val="00D70F1D"/>
    <w:rsid w:val="00D71011"/>
    <w:rsid w:val="00D714BB"/>
    <w:rsid w:val="00D71F6C"/>
    <w:rsid w:val="00D72215"/>
    <w:rsid w:val="00D72AC1"/>
    <w:rsid w:val="00D72D3F"/>
    <w:rsid w:val="00D73263"/>
    <w:rsid w:val="00D73543"/>
    <w:rsid w:val="00D73903"/>
    <w:rsid w:val="00D73B13"/>
    <w:rsid w:val="00D73BDB"/>
    <w:rsid w:val="00D7466B"/>
    <w:rsid w:val="00D74D1A"/>
    <w:rsid w:val="00D74E42"/>
    <w:rsid w:val="00D75055"/>
    <w:rsid w:val="00D7591C"/>
    <w:rsid w:val="00D75AAD"/>
    <w:rsid w:val="00D75AB9"/>
    <w:rsid w:val="00D75AE7"/>
    <w:rsid w:val="00D7607C"/>
    <w:rsid w:val="00D76157"/>
    <w:rsid w:val="00D76653"/>
    <w:rsid w:val="00D76746"/>
    <w:rsid w:val="00D7681F"/>
    <w:rsid w:val="00D76D12"/>
    <w:rsid w:val="00D76D5C"/>
    <w:rsid w:val="00D76E33"/>
    <w:rsid w:val="00D76EA3"/>
    <w:rsid w:val="00D771B1"/>
    <w:rsid w:val="00D773B5"/>
    <w:rsid w:val="00D7762B"/>
    <w:rsid w:val="00D77BF5"/>
    <w:rsid w:val="00D77E22"/>
    <w:rsid w:val="00D800D5"/>
    <w:rsid w:val="00D8016C"/>
    <w:rsid w:val="00D809DE"/>
    <w:rsid w:val="00D80E0F"/>
    <w:rsid w:val="00D80E64"/>
    <w:rsid w:val="00D8167A"/>
    <w:rsid w:val="00D819F9"/>
    <w:rsid w:val="00D81BAA"/>
    <w:rsid w:val="00D81DE1"/>
    <w:rsid w:val="00D820A3"/>
    <w:rsid w:val="00D82331"/>
    <w:rsid w:val="00D824AB"/>
    <w:rsid w:val="00D82632"/>
    <w:rsid w:val="00D82874"/>
    <w:rsid w:val="00D8296C"/>
    <w:rsid w:val="00D82B21"/>
    <w:rsid w:val="00D82EB6"/>
    <w:rsid w:val="00D82F4D"/>
    <w:rsid w:val="00D830ED"/>
    <w:rsid w:val="00D8331B"/>
    <w:rsid w:val="00D83447"/>
    <w:rsid w:val="00D834C4"/>
    <w:rsid w:val="00D83631"/>
    <w:rsid w:val="00D83CF4"/>
    <w:rsid w:val="00D83EC1"/>
    <w:rsid w:val="00D83EC3"/>
    <w:rsid w:val="00D8449D"/>
    <w:rsid w:val="00D846BE"/>
    <w:rsid w:val="00D846F6"/>
    <w:rsid w:val="00D84CA4"/>
    <w:rsid w:val="00D8501B"/>
    <w:rsid w:val="00D85193"/>
    <w:rsid w:val="00D85288"/>
    <w:rsid w:val="00D858C4"/>
    <w:rsid w:val="00D85A49"/>
    <w:rsid w:val="00D85B05"/>
    <w:rsid w:val="00D8627A"/>
    <w:rsid w:val="00D862F3"/>
    <w:rsid w:val="00D86321"/>
    <w:rsid w:val="00D863E1"/>
    <w:rsid w:val="00D86403"/>
    <w:rsid w:val="00D8655F"/>
    <w:rsid w:val="00D865D2"/>
    <w:rsid w:val="00D86C6F"/>
    <w:rsid w:val="00D86C7F"/>
    <w:rsid w:val="00D87473"/>
    <w:rsid w:val="00D875DE"/>
    <w:rsid w:val="00D87AB3"/>
    <w:rsid w:val="00D901F0"/>
    <w:rsid w:val="00D903F1"/>
    <w:rsid w:val="00D9056C"/>
    <w:rsid w:val="00D905BA"/>
    <w:rsid w:val="00D908F3"/>
    <w:rsid w:val="00D90922"/>
    <w:rsid w:val="00D90D09"/>
    <w:rsid w:val="00D90E7E"/>
    <w:rsid w:val="00D912EA"/>
    <w:rsid w:val="00D917DB"/>
    <w:rsid w:val="00D91C11"/>
    <w:rsid w:val="00D91CDD"/>
    <w:rsid w:val="00D91DFA"/>
    <w:rsid w:val="00D91F7A"/>
    <w:rsid w:val="00D9263F"/>
    <w:rsid w:val="00D92758"/>
    <w:rsid w:val="00D928A6"/>
    <w:rsid w:val="00D92A32"/>
    <w:rsid w:val="00D931C0"/>
    <w:rsid w:val="00D93440"/>
    <w:rsid w:val="00D93CF2"/>
    <w:rsid w:val="00D93F3A"/>
    <w:rsid w:val="00D94AD2"/>
    <w:rsid w:val="00D94BBA"/>
    <w:rsid w:val="00D94BE4"/>
    <w:rsid w:val="00D94EB5"/>
    <w:rsid w:val="00D9504E"/>
    <w:rsid w:val="00D95602"/>
    <w:rsid w:val="00D959C9"/>
    <w:rsid w:val="00D95AA8"/>
    <w:rsid w:val="00D95B8D"/>
    <w:rsid w:val="00D95BE3"/>
    <w:rsid w:val="00D95CCD"/>
    <w:rsid w:val="00D95DFC"/>
    <w:rsid w:val="00D95E9D"/>
    <w:rsid w:val="00D96363"/>
    <w:rsid w:val="00D9646F"/>
    <w:rsid w:val="00D96DBF"/>
    <w:rsid w:val="00D96EC7"/>
    <w:rsid w:val="00D97105"/>
    <w:rsid w:val="00D9764E"/>
    <w:rsid w:val="00D97AE0"/>
    <w:rsid w:val="00D97BF9"/>
    <w:rsid w:val="00D97DFA"/>
    <w:rsid w:val="00D97F2E"/>
    <w:rsid w:val="00DA0229"/>
    <w:rsid w:val="00DA02D6"/>
    <w:rsid w:val="00DA0609"/>
    <w:rsid w:val="00DA064B"/>
    <w:rsid w:val="00DA0B2D"/>
    <w:rsid w:val="00DA0BF4"/>
    <w:rsid w:val="00DA1029"/>
    <w:rsid w:val="00DA10F4"/>
    <w:rsid w:val="00DA1244"/>
    <w:rsid w:val="00DA1D89"/>
    <w:rsid w:val="00DA1E0A"/>
    <w:rsid w:val="00DA26A7"/>
    <w:rsid w:val="00DA2767"/>
    <w:rsid w:val="00DA27C4"/>
    <w:rsid w:val="00DA2D29"/>
    <w:rsid w:val="00DA3588"/>
    <w:rsid w:val="00DA35BA"/>
    <w:rsid w:val="00DA3C80"/>
    <w:rsid w:val="00DA3DC4"/>
    <w:rsid w:val="00DA4BD9"/>
    <w:rsid w:val="00DA523B"/>
    <w:rsid w:val="00DA5605"/>
    <w:rsid w:val="00DA574C"/>
    <w:rsid w:val="00DA5890"/>
    <w:rsid w:val="00DA5A25"/>
    <w:rsid w:val="00DA5F82"/>
    <w:rsid w:val="00DA61B1"/>
    <w:rsid w:val="00DA64B5"/>
    <w:rsid w:val="00DA65F3"/>
    <w:rsid w:val="00DA6648"/>
    <w:rsid w:val="00DA67F1"/>
    <w:rsid w:val="00DA6D27"/>
    <w:rsid w:val="00DA6DF2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705"/>
    <w:rsid w:val="00DB1C1A"/>
    <w:rsid w:val="00DB1F80"/>
    <w:rsid w:val="00DB2287"/>
    <w:rsid w:val="00DB22D9"/>
    <w:rsid w:val="00DB2BAD"/>
    <w:rsid w:val="00DB335A"/>
    <w:rsid w:val="00DB34DE"/>
    <w:rsid w:val="00DB3873"/>
    <w:rsid w:val="00DB393F"/>
    <w:rsid w:val="00DB3C6F"/>
    <w:rsid w:val="00DB3CD8"/>
    <w:rsid w:val="00DB3E6E"/>
    <w:rsid w:val="00DB3EEA"/>
    <w:rsid w:val="00DB4333"/>
    <w:rsid w:val="00DB48A4"/>
    <w:rsid w:val="00DB490A"/>
    <w:rsid w:val="00DB5497"/>
    <w:rsid w:val="00DB5634"/>
    <w:rsid w:val="00DB5C98"/>
    <w:rsid w:val="00DB5EAC"/>
    <w:rsid w:val="00DB5F86"/>
    <w:rsid w:val="00DB6175"/>
    <w:rsid w:val="00DB64AE"/>
    <w:rsid w:val="00DB6ABE"/>
    <w:rsid w:val="00DB7049"/>
    <w:rsid w:val="00DB7158"/>
    <w:rsid w:val="00DB724F"/>
    <w:rsid w:val="00DB72E5"/>
    <w:rsid w:val="00DB73C7"/>
    <w:rsid w:val="00DB77DB"/>
    <w:rsid w:val="00DB780A"/>
    <w:rsid w:val="00DB798A"/>
    <w:rsid w:val="00DB7AB0"/>
    <w:rsid w:val="00DB7D44"/>
    <w:rsid w:val="00DB7F4C"/>
    <w:rsid w:val="00DB7F99"/>
    <w:rsid w:val="00DC02EE"/>
    <w:rsid w:val="00DC04C4"/>
    <w:rsid w:val="00DC0968"/>
    <w:rsid w:val="00DC0AF0"/>
    <w:rsid w:val="00DC0B88"/>
    <w:rsid w:val="00DC0E74"/>
    <w:rsid w:val="00DC0EE9"/>
    <w:rsid w:val="00DC14B7"/>
    <w:rsid w:val="00DC1684"/>
    <w:rsid w:val="00DC1B23"/>
    <w:rsid w:val="00DC1BF5"/>
    <w:rsid w:val="00DC1E05"/>
    <w:rsid w:val="00DC1E8F"/>
    <w:rsid w:val="00DC1F06"/>
    <w:rsid w:val="00DC1FE4"/>
    <w:rsid w:val="00DC1FE8"/>
    <w:rsid w:val="00DC2492"/>
    <w:rsid w:val="00DC24D4"/>
    <w:rsid w:val="00DC256B"/>
    <w:rsid w:val="00DC258C"/>
    <w:rsid w:val="00DC2604"/>
    <w:rsid w:val="00DC2935"/>
    <w:rsid w:val="00DC2A8C"/>
    <w:rsid w:val="00DC2C54"/>
    <w:rsid w:val="00DC2ED8"/>
    <w:rsid w:val="00DC302A"/>
    <w:rsid w:val="00DC3235"/>
    <w:rsid w:val="00DC32BE"/>
    <w:rsid w:val="00DC3703"/>
    <w:rsid w:val="00DC378F"/>
    <w:rsid w:val="00DC3894"/>
    <w:rsid w:val="00DC3F46"/>
    <w:rsid w:val="00DC446B"/>
    <w:rsid w:val="00DC45AD"/>
    <w:rsid w:val="00DC469B"/>
    <w:rsid w:val="00DC46C1"/>
    <w:rsid w:val="00DC4AE0"/>
    <w:rsid w:val="00DC4DEA"/>
    <w:rsid w:val="00DC502B"/>
    <w:rsid w:val="00DC51B7"/>
    <w:rsid w:val="00DC54FA"/>
    <w:rsid w:val="00DC58A9"/>
    <w:rsid w:val="00DC5FB9"/>
    <w:rsid w:val="00DC60CA"/>
    <w:rsid w:val="00DC6414"/>
    <w:rsid w:val="00DC678E"/>
    <w:rsid w:val="00DC7086"/>
    <w:rsid w:val="00DC70E7"/>
    <w:rsid w:val="00DC7226"/>
    <w:rsid w:val="00DC737B"/>
    <w:rsid w:val="00DC799E"/>
    <w:rsid w:val="00DC7F05"/>
    <w:rsid w:val="00DD0103"/>
    <w:rsid w:val="00DD0456"/>
    <w:rsid w:val="00DD045D"/>
    <w:rsid w:val="00DD071D"/>
    <w:rsid w:val="00DD07E0"/>
    <w:rsid w:val="00DD08AB"/>
    <w:rsid w:val="00DD0B9C"/>
    <w:rsid w:val="00DD0BF3"/>
    <w:rsid w:val="00DD0CDA"/>
    <w:rsid w:val="00DD0D46"/>
    <w:rsid w:val="00DD12D4"/>
    <w:rsid w:val="00DD1BE4"/>
    <w:rsid w:val="00DD1C42"/>
    <w:rsid w:val="00DD1ED1"/>
    <w:rsid w:val="00DD22EA"/>
    <w:rsid w:val="00DD23CE"/>
    <w:rsid w:val="00DD25DF"/>
    <w:rsid w:val="00DD2665"/>
    <w:rsid w:val="00DD267C"/>
    <w:rsid w:val="00DD284C"/>
    <w:rsid w:val="00DD295C"/>
    <w:rsid w:val="00DD2E71"/>
    <w:rsid w:val="00DD336F"/>
    <w:rsid w:val="00DD337C"/>
    <w:rsid w:val="00DD3438"/>
    <w:rsid w:val="00DD3821"/>
    <w:rsid w:val="00DD38A2"/>
    <w:rsid w:val="00DD3C51"/>
    <w:rsid w:val="00DD3D29"/>
    <w:rsid w:val="00DD3D93"/>
    <w:rsid w:val="00DD41A9"/>
    <w:rsid w:val="00DD41B5"/>
    <w:rsid w:val="00DD4336"/>
    <w:rsid w:val="00DD4B6B"/>
    <w:rsid w:val="00DD4F45"/>
    <w:rsid w:val="00DD508A"/>
    <w:rsid w:val="00DD5BDE"/>
    <w:rsid w:val="00DD5D2F"/>
    <w:rsid w:val="00DD65AF"/>
    <w:rsid w:val="00DD6985"/>
    <w:rsid w:val="00DD6E14"/>
    <w:rsid w:val="00DD6E77"/>
    <w:rsid w:val="00DD7500"/>
    <w:rsid w:val="00DE053D"/>
    <w:rsid w:val="00DE08C3"/>
    <w:rsid w:val="00DE0DCE"/>
    <w:rsid w:val="00DE0E81"/>
    <w:rsid w:val="00DE1303"/>
    <w:rsid w:val="00DE134F"/>
    <w:rsid w:val="00DE142E"/>
    <w:rsid w:val="00DE1504"/>
    <w:rsid w:val="00DE1816"/>
    <w:rsid w:val="00DE1A0C"/>
    <w:rsid w:val="00DE1A3B"/>
    <w:rsid w:val="00DE1B47"/>
    <w:rsid w:val="00DE1E6C"/>
    <w:rsid w:val="00DE2FB0"/>
    <w:rsid w:val="00DE313B"/>
    <w:rsid w:val="00DE325A"/>
    <w:rsid w:val="00DE3B59"/>
    <w:rsid w:val="00DE3CE7"/>
    <w:rsid w:val="00DE3F1C"/>
    <w:rsid w:val="00DE415B"/>
    <w:rsid w:val="00DE4692"/>
    <w:rsid w:val="00DE46EE"/>
    <w:rsid w:val="00DE4865"/>
    <w:rsid w:val="00DE4CCB"/>
    <w:rsid w:val="00DE4DEE"/>
    <w:rsid w:val="00DE597F"/>
    <w:rsid w:val="00DE5AAF"/>
    <w:rsid w:val="00DE5F67"/>
    <w:rsid w:val="00DE61C7"/>
    <w:rsid w:val="00DE6344"/>
    <w:rsid w:val="00DE66CB"/>
    <w:rsid w:val="00DE695F"/>
    <w:rsid w:val="00DE6C7C"/>
    <w:rsid w:val="00DE6D1E"/>
    <w:rsid w:val="00DE719A"/>
    <w:rsid w:val="00DE7492"/>
    <w:rsid w:val="00DE7508"/>
    <w:rsid w:val="00DE76D9"/>
    <w:rsid w:val="00DE7712"/>
    <w:rsid w:val="00DE7776"/>
    <w:rsid w:val="00DE7BBB"/>
    <w:rsid w:val="00DE7CF9"/>
    <w:rsid w:val="00DF006D"/>
    <w:rsid w:val="00DF00DB"/>
    <w:rsid w:val="00DF03ED"/>
    <w:rsid w:val="00DF0675"/>
    <w:rsid w:val="00DF0B4D"/>
    <w:rsid w:val="00DF0B52"/>
    <w:rsid w:val="00DF0D1C"/>
    <w:rsid w:val="00DF13ED"/>
    <w:rsid w:val="00DF1CB3"/>
    <w:rsid w:val="00DF1D52"/>
    <w:rsid w:val="00DF1D88"/>
    <w:rsid w:val="00DF2936"/>
    <w:rsid w:val="00DF36CF"/>
    <w:rsid w:val="00DF43D5"/>
    <w:rsid w:val="00DF489E"/>
    <w:rsid w:val="00DF4AED"/>
    <w:rsid w:val="00DF4D7B"/>
    <w:rsid w:val="00DF50C7"/>
    <w:rsid w:val="00DF515E"/>
    <w:rsid w:val="00DF540D"/>
    <w:rsid w:val="00DF54F0"/>
    <w:rsid w:val="00DF58E9"/>
    <w:rsid w:val="00DF5A16"/>
    <w:rsid w:val="00DF5BCB"/>
    <w:rsid w:val="00DF5D12"/>
    <w:rsid w:val="00DF5E12"/>
    <w:rsid w:val="00DF5F5E"/>
    <w:rsid w:val="00DF6303"/>
    <w:rsid w:val="00DF638F"/>
    <w:rsid w:val="00DF648F"/>
    <w:rsid w:val="00DF6834"/>
    <w:rsid w:val="00DF6857"/>
    <w:rsid w:val="00DF6EA9"/>
    <w:rsid w:val="00DF6F17"/>
    <w:rsid w:val="00DF6F98"/>
    <w:rsid w:val="00DF700E"/>
    <w:rsid w:val="00DF7058"/>
    <w:rsid w:val="00DF71F5"/>
    <w:rsid w:val="00DF7259"/>
    <w:rsid w:val="00DF7D98"/>
    <w:rsid w:val="00E0095F"/>
    <w:rsid w:val="00E009D4"/>
    <w:rsid w:val="00E00DEC"/>
    <w:rsid w:val="00E00EAE"/>
    <w:rsid w:val="00E00EB3"/>
    <w:rsid w:val="00E01113"/>
    <w:rsid w:val="00E0122F"/>
    <w:rsid w:val="00E012BE"/>
    <w:rsid w:val="00E016D4"/>
    <w:rsid w:val="00E016D6"/>
    <w:rsid w:val="00E01C86"/>
    <w:rsid w:val="00E021AF"/>
    <w:rsid w:val="00E0223A"/>
    <w:rsid w:val="00E0248B"/>
    <w:rsid w:val="00E02551"/>
    <w:rsid w:val="00E02576"/>
    <w:rsid w:val="00E02B9B"/>
    <w:rsid w:val="00E02B9D"/>
    <w:rsid w:val="00E02C65"/>
    <w:rsid w:val="00E02E1C"/>
    <w:rsid w:val="00E02E2A"/>
    <w:rsid w:val="00E0335F"/>
    <w:rsid w:val="00E03454"/>
    <w:rsid w:val="00E03666"/>
    <w:rsid w:val="00E03719"/>
    <w:rsid w:val="00E03985"/>
    <w:rsid w:val="00E03B59"/>
    <w:rsid w:val="00E03E11"/>
    <w:rsid w:val="00E041B3"/>
    <w:rsid w:val="00E048DC"/>
    <w:rsid w:val="00E04DA2"/>
    <w:rsid w:val="00E04E8C"/>
    <w:rsid w:val="00E05035"/>
    <w:rsid w:val="00E05064"/>
    <w:rsid w:val="00E05B94"/>
    <w:rsid w:val="00E05D1A"/>
    <w:rsid w:val="00E05DB6"/>
    <w:rsid w:val="00E06F50"/>
    <w:rsid w:val="00E06FCD"/>
    <w:rsid w:val="00E07017"/>
    <w:rsid w:val="00E070AD"/>
    <w:rsid w:val="00E07521"/>
    <w:rsid w:val="00E07588"/>
    <w:rsid w:val="00E075EF"/>
    <w:rsid w:val="00E076AF"/>
    <w:rsid w:val="00E07AE9"/>
    <w:rsid w:val="00E07D7B"/>
    <w:rsid w:val="00E1005E"/>
    <w:rsid w:val="00E10588"/>
    <w:rsid w:val="00E106D6"/>
    <w:rsid w:val="00E1080E"/>
    <w:rsid w:val="00E10C6E"/>
    <w:rsid w:val="00E10DE8"/>
    <w:rsid w:val="00E1141B"/>
    <w:rsid w:val="00E11E50"/>
    <w:rsid w:val="00E11F68"/>
    <w:rsid w:val="00E120A7"/>
    <w:rsid w:val="00E12D7F"/>
    <w:rsid w:val="00E12E4B"/>
    <w:rsid w:val="00E13069"/>
    <w:rsid w:val="00E132BD"/>
    <w:rsid w:val="00E139A0"/>
    <w:rsid w:val="00E13C7A"/>
    <w:rsid w:val="00E13D3B"/>
    <w:rsid w:val="00E140C6"/>
    <w:rsid w:val="00E1496C"/>
    <w:rsid w:val="00E14BAE"/>
    <w:rsid w:val="00E14D1E"/>
    <w:rsid w:val="00E14FBE"/>
    <w:rsid w:val="00E1501E"/>
    <w:rsid w:val="00E15144"/>
    <w:rsid w:val="00E1523D"/>
    <w:rsid w:val="00E153BE"/>
    <w:rsid w:val="00E15576"/>
    <w:rsid w:val="00E1581A"/>
    <w:rsid w:val="00E15B56"/>
    <w:rsid w:val="00E15C1C"/>
    <w:rsid w:val="00E15C74"/>
    <w:rsid w:val="00E15CD6"/>
    <w:rsid w:val="00E1603D"/>
    <w:rsid w:val="00E16469"/>
    <w:rsid w:val="00E16597"/>
    <w:rsid w:val="00E16A76"/>
    <w:rsid w:val="00E17269"/>
    <w:rsid w:val="00E17624"/>
    <w:rsid w:val="00E17A30"/>
    <w:rsid w:val="00E20320"/>
    <w:rsid w:val="00E20704"/>
    <w:rsid w:val="00E208E6"/>
    <w:rsid w:val="00E2094A"/>
    <w:rsid w:val="00E209C6"/>
    <w:rsid w:val="00E20A63"/>
    <w:rsid w:val="00E20DB3"/>
    <w:rsid w:val="00E20E24"/>
    <w:rsid w:val="00E210DE"/>
    <w:rsid w:val="00E216C4"/>
    <w:rsid w:val="00E21A0E"/>
    <w:rsid w:val="00E21B19"/>
    <w:rsid w:val="00E21B59"/>
    <w:rsid w:val="00E21E2C"/>
    <w:rsid w:val="00E22091"/>
    <w:rsid w:val="00E233F4"/>
    <w:rsid w:val="00E236F0"/>
    <w:rsid w:val="00E23735"/>
    <w:rsid w:val="00E239C3"/>
    <w:rsid w:val="00E23AFA"/>
    <w:rsid w:val="00E23B57"/>
    <w:rsid w:val="00E23F49"/>
    <w:rsid w:val="00E2436B"/>
    <w:rsid w:val="00E244D8"/>
    <w:rsid w:val="00E2475B"/>
    <w:rsid w:val="00E247F2"/>
    <w:rsid w:val="00E24B02"/>
    <w:rsid w:val="00E24BDA"/>
    <w:rsid w:val="00E24BE8"/>
    <w:rsid w:val="00E24F4C"/>
    <w:rsid w:val="00E25121"/>
    <w:rsid w:val="00E25389"/>
    <w:rsid w:val="00E253CA"/>
    <w:rsid w:val="00E257EF"/>
    <w:rsid w:val="00E257F7"/>
    <w:rsid w:val="00E25EBD"/>
    <w:rsid w:val="00E262DA"/>
    <w:rsid w:val="00E26493"/>
    <w:rsid w:val="00E267B4"/>
    <w:rsid w:val="00E268CE"/>
    <w:rsid w:val="00E27312"/>
    <w:rsid w:val="00E27329"/>
    <w:rsid w:val="00E275D2"/>
    <w:rsid w:val="00E2793B"/>
    <w:rsid w:val="00E27B34"/>
    <w:rsid w:val="00E302B1"/>
    <w:rsid w:val="00E304FA"/>
    <w:rsid w:val="00E30839"/>
    <w:rsid w:val="00E309D9"/>
    <w:rsid w:val="00E30E9C"/>
    <w:rsid w:val="00E31320"/>
    <w:rsid w:val="00E314AE"/>
    <w:rsid w:val="00E314FD"/>
    <w:rsid w:val="00E319AA"/>
    <w:rsid w:val="00E31D5B"/>
    <w:rsid w:val="00E31E79"/>
    <w:rsid w:val="00E32275"/>
    <w:rsid w:val="00E32514"/>
    <w:rsid w:val="00E328A7"/>
    <w:rsid w:val="00E32CC0"/>
    <w:rsid w:val="00E32E71"/>
    <w:rsid w:val="00E333D1"/>
    <w:rsid w:val="00E33CA5"/>
    <w:rsid w:val="00E3417C"/>
    <w:rsid w:val="00E3418E"/>
    <w:rsid w:val="00E34541"/>
    <w:rsid w:val="00E34938"/>
    <w:rsid w:val="00E34A6C"/>
    <w:rsid w:val="00E34BE3"/>
    <w:rsid w:val="00E34FC5"/>
    <w:rsid w:val="00E3525B"/>
    <w:rsid w:val="00E35AC0"/>
    <w:rsid w:val="00E36316"/>
    <w:rsid w:val="00E364AB"/>
    <w:rsid w:val="00E3687F"/>
    <w:rsid w:val="00E36B18"/>
    <w:rsid w:val="00E36C35"/>
    <w:rsid w:val="00E36CA9"/>
    <w:rsid w:val="00E37717"/>
    <w:rsid w:val="00E37751"/>
    <w:rsid w:val="00E379B5"/>
    <w:rsid w:val="00E40957"/>
    <w:rsid w:val="00E40B03"/>
    <w:rsid w:val="00E40EAE"/>
    <w:rsid w:val="00E41118"/>
    <w:rsid w:val="00E412B8"/>
    <w:rsid w:val="00E416BB"/>
    <w:rsid w:val="00E41976"/>
    <w:rsid w:val="00E41D79"/>
    <w:rsid w:val="00E4206A"/>
    <w:rsid w:val="00E423C4"/>
    <w:rsid w:val="00E427D0"/>
    <w:rsid w:val="00E432E9"/>
    <w:rsid w:val="00E43454"/>
    <w:rsid w:val="00E434F7"/>
    <w:rsid w:val="00E43E79"/>
    <w:rsid w:val="00E44093"/>
    <w:rsid w:val="00E44257"/>
    <w:rsid w:val="00E448EB"/>
    <w:rsid w:val="00E44B50"/>
    <w:rsid w:val="00E44E39"/>
    <w:rsid w:val="00E45037"/>
    <w:rsid w:val="00E4535C"/>
    <w:rsid w:val="00E45426"/>
    <w:rsid w:val="00E456F3"/>
    <w:rsid w:val="00E45EE9"/>
    <w:rsid w:val="00E45FC8"/>
    <w:rsid w:val="00E46145"/>
    <w:rsid w:val="00E46B13"/>
    <w:rsid w:val="00E46B5B"/>
    <w:rsid w:val="00E46CE6"/>
    <w:rsid w:val="00E47017"/>
    <w:rsid w:val="00E472B7"/>
    <w:rsid w:val="00E47839"/>
    <w:rsid w:val="00E479DC"/>
    <w:rsid w:val="00E500D4"/>
    <w:rsid w:val="00E50770"/>
    <w:rsid w:val="00E50BF1"/>
    <w:rsid w:val="00E50C38"/>
    <w:rsid w:val="00E50D77"/>
    <w:rsid w:val="00E50D91"/>
    <w:rsid w:val="00E50DB4"/>
    <w:rsid w:val="00E50F70"/>
    <w:rsid w:val="00E511E3"/>
    <w:rsid w:val="00E5123B"/>
    <w:rsid w:val="00E51813"/>
    <w:rsid w:val="00E51C89"/>
    <w:rsid w:val="00E5205F"/>
    <w:rsid w:val="00E52097"/>
    <w:rsid w:val="00E527DA"/>
    <w:rsid w:val="00E52B0B"/>
    <w:rsid w:val="00E52C33"/>
    <w:rsid w:val="00E53089"/>
    <w:rsid w:val="00E53761"/>
    <w:rsid w:val="00E53897"/>
    <w:rsid w:val="00E53BA0"/>
    <w:rsid w:val="00E53C3B"/>
    <w:rsid w:val="00E540A2"/>
    <w:rsid w:val="00E543DA"/>
    <w:rsid w:val="00E5494E"/>
    <w:rsid w:val="00E54F23"/>
    <w:rsid w:val="00E55849"/>
    <w:rsid w:val="00E558B4"/>
    <w:rsid w:val="00E56548"/>
    <w:rsid w:val="00E5697D"/>
    <w:rsid w:val="00E56A90"/>
    <w:rsid w:val="00E56C46"/>
    <w:rsid w:val="00E56DEB"/>
    <w:rsid w:val="00E57067"/>
    <w:rsid w:val="00E571F6"/>
    <w:rsid w:val="00E57764"/>
    <w:rsid w:val="00E578EE"/>
    <w:rsid w:val="00E57E92"/>
    <w:rsid w:val="00E57F78"/>
    <w:rsid w:val="00E60321"/>
    <w:rsid w:val="00E6097B"/>
    <w:rsid w:val="00E60AC7"/>
    <w:rsid w:val="00E6156B"/>
    <w:rsid w:val="00E620BB"/>
    <w:rsid w:val="00E62562"/>
    <w:rsid w:val="00E6287D"/>
    <w:rsid w:val="00E62FA0"/>
    <w:rsid w:val="00E6334F"/>
    <w:rsid w:val="00E63461"/>
    <w:rsid w:val="00E63685"/>
    <w:rsid w:val="00E639D8"/>
    <w:rsid w:val="00E63A06"/>
    <w:rsid w:val="00E63DB1"/>
    <w:rsid w:val="00E63EBB"/>
    <w:rsid w:val="00E64438"/>
    <w:rsid w:val="00E64606"/>
    <w:rsid w:val="00E647B3"/>
    <w:rsid w:val="00E64B7B"/>
    <w:rsid w:val="00E64C41"/>
    <w:rsid w:val="00E65179"/>
    <w:rsid w:val="00E65235"/>
    <w:rsid w:val="00E65313"/>
    <w:rsid w:val="00E6590D"/>
    <w:rsid w:val="00E65D70"/>
    <w:rsid w:val="00E65F5D"/>
    <w:rsid w:val="00E66298"/>
    <w:rsid w:val="00E66382"/>
    <w:rsid w:val="00E66506"/>
    <w:rsid w:val="00E66A52"/>
    <w:rsid w:val="00E66B8B"/>
    <w:rsid w:val="00E66D25"/>
    <w:rsid w:val="00E66E59"/>
    <w:rsid w:val="00E670B8"/>
    <w:rsid w:val="00E672B3"/>
    <w:rsid w:val="00E672CA"/>
    <w:rsid w:val="00E67AB4"/>
    <w:rsid w:val="00E67CCA"/>
    <w:rsid w:val="00E702E7"/>
    <w:rsid w:val="00E70313"/>
    <w:rsid w:val="00E70362"/>
    <w:rsid w:val="00E70623"/>
    <w:rsid w:val="00E7085A"/>
    <w:rsid w:val="00E70BA2"/>
    <w:rsid w:val="00E7100C"/>
    <w:rsid w:val="00E71657"/>
    <w:rsid w:val="00E718AE"/>
    <w:rsid w:val="00E72262"/>
    <w:rsid w:val="00E723DC"/>
    <w:rsid w:val="00E72433"/>
    <w:rsid w:val="00E728B4"/>
    <w:rsid w:val="00E72983"/>
    <w:rsid w:val="00E72FBC"/>
    <w:rsid w:val="00E734EC"/>
    <w:rsid w:val="00E73610"/>
    <w:rsid w:val="00E736CF"/>
    <w:rsid w:val="00E73850"/>
    <w:rsid w:val="00E73C1A"/>
    <w:rsid w:val="00E73D13"/>
    <w:rsid w:val="00E73E48"/>
    <w:rsid w:val="00E743D5"/>
    <w:rsid w:val="00E74431"/>
    <w:rsid w:val="00E74650"/>
    <w:rsid w:val="00E74665"/>
    <w:rsid w:val="00E748D5"/>
    <w:rsid w:val="00E749B0"/>
    <w:rsid w:val="00E74A8D"/>
    <w:rsid w:val="00E74C33"/>
    <w:rsid w:val="00E7530A"/>
    <w:rsid w:val="00E753B2"/>
    <w:rsid w:val="00E75735"/>
    <w:rsid w:val="00E75945"/>
    <w:rsid w:val="00E75B01"/>
    <w:rsid w:val="00E75B31"/>
    <w:rsid w:val="00E760A5"/>
    <w:rsid w:val="00E7611B"/>
    <w:rsid w:val="00E762E7"/>
    <w:rsid w:val="00E76390"/>
    <w:rsid w:val="00E76C6D"/>
    <w:rsid w:val="00E7709F"/>
    <w:rsid w:val="00E7721B"/>
    <w:rsid w:val="00E777F8"/>
    <w:rsid w:val="00E77B84"/>
    <w:rsid w:val="00E77BD1"/>
    <w:rsid w:val="00E77C42"/>
    <w:rsid w:val="00E77C4F"/>
    <w:rsid w:val="00E80040"/>
    <w:rsid w:val="00E80151"/>
    <w:rsid w:val="00E805DF"/>
    <w:rsid w:val="00E80858"/>
    <w:rsid w:val="00E8087F"/>
    <w:rsid w:val="00E80D4E"/>
    <w:rsid w:val="00E80D4F"/>
    <w:rsid w:val="00E813AF"/>
    <w:rsid w:val="00E8179B"/>
    <w:rsid w:val="00E81802"/>
    <w:rsid w:val="00E818BD"/>
    <w:rsid w:val="00E81AFE"/>
    <w:rsid w:val="00E81C1A"/>
    <w:rsid w:val="00E81D60"/>
    <w:rsid w:val="00E8292D"/>
    <w:rsid w:val="00E82C2D"/>
    <w:rsid w:val="00E82F09"/>
    <w:rsid w:val="00E83730"/>
    <w:rsid w:val="00E837FE"/>
    <w:rsid w:val="00E838F1"/>
    <w:rsid w:val="00E83A40"/>
    <w:rsid w:val="00E83E63"/>
    <w:rsid w:val="00E83E7F"/>
    <w:rsid w:val="00E842A9"/>
    <w:rsid w:val="00E84519"/>
    <w:rsid w:val="00E847EB"/>
    <w:rsid w:val="00E84DD6"/>
    <w:rsid w:val="00E84DF5"/>
    <w:rsid w:val="00E84E1F"/>
    <w:rsid w:val="00E84E31"/>
    <w:rsid w:val="00E85A4F"/>
    <w:rsid w:val="00E85A92"/>
    <w:rsid w:val="00E85E6F"/>
    <w:rsid w:val="00E85F51"/>
    <w:rsid w:val="00E86039"/>
    <w:rsid w:val="00E8670B"/>
    <w:rsid w:val="00E86831"/>
    <w:rsid w:val="00E86B2F"/>
    <w:rsid w:val="00E86D19"/>
    <w:rsid w:val="00E86E3E"/>
    <w:rsid w:val="00E87315"/>
    <w:rsid w:val="00E87776"/>
    <w:rsid w:val="00E87CB6"/>
    <w:rsid w:val="00E87EDD"/>
    <w:rsid w:val="00E90717"/>
    <w:rsid w:val="00E90814"/>
    <w:rsid w:val="00E90C92"/>
    <w:rsid w:val="00E91096"/>
    <w:rsid w:val="00E910DF"/>
    <w:rsid w:val="00E91270"/>
    <w:rsid w:val="00E91424"/>
    <w:rsid w:val="00E91449"/>
    <w:rsid w:val="00E91684"/>
    <w:rsid w:val="00E919EC"/>
    <w:rsid w:val="00E91D77"/>
    <w:rsid w:val="00E91DA1"/>
    <w:rsid w:val="00E92566"/>
    <w:rsid w:val="00E92C6B"/>
    <w:rsid w:val="00E93491"/>
    <w:rsid w:val="00E93B36"/>
    <w:rsid w:val="00E93F23"/>
    <w:rsid w:val="00E940B3"/>
    <w:rsid w:val="00E94CBB"/>
    <w:rsid w:val="00E94FC2"/>
    <w:rsid w:val="00E95367"/>
    <w:rsid w:val="00E960BB"/>
    <w:rsid w:val="00E96D00"/>
    <w:rsid w:val="00E96D8C"/>
    <w:rsid w:val="00E96FF6"/>
    <w:rsid w:val="00E97065"/>
    <w:rsid w:val="00E974F9"/>
    <w:rsid w:val="00E975A3"/>
    <w:rsid w:val="00E975BF"/>
    <w:rsid w:val="00E97CEF"/>
    <w:rsid w:val="00E97D1A"/>
    <w:rsid w:val="00EA01CD"/>
    <w:rsid w:val="00EA02AF"/>
    <w:rsid w:val="00EA05BA"/>
    <w:rsid w:val="00EA05BC"/>
    <w:rsid w:val="00EA13A8"/>
    <w:rsid w:val="00EA1496"/>
    <w:rsid w:val="00EA171A"/>
    <w:rsid w:val="00EA1748"/>
    <w:rsid w:val="00EA187C"/>
    <w:rsid w:val="00EA1F8F"/>
    <w:rsid w:val="00EA22B9"/>
    <w:rsid w:val="00EA2ACE"/>
    <w:rsid w:val="00EA2D85"/>
    <w:rsid w:val="00EA347F"/>
    <w:rsid w:val="00EA35D9"/>
    <w:rsid w:val="00EA374C"/>
    <w:rsid w:val="00EA390F"/>
    <w:rsid w:val="00EA3965"/>
    <w:rsid w:val="00EA3CC8"/>
    <w:rsid w:val="00EA3F23"/>
    <w:rsid w:val="00EA3F86"/>
    <w:rsid w:val="00EA41BA"/>
    <w:rsid w:val="00EA41CA"/>
    <w:rsid w:val="00EA4215"/>
    <w:rsid w:val="00EA4389"/>
    <w:rsid w:val="00EA438E"/>
    <w:rsid w:val="00EA44BF"/>
    <w:rsid w:val="00EA45C9"/>
    <w:rsid w:val="00EA46B1"/>
    <w:rsid w:val="00EA4838"/>
    <w:rsid w:val="00EA4C86"/>
    <w:rsid w:val="00EA4F50"/>
    <w:rsid w:val="00EA5170"/>
    <w:rsid w:val="00EA5725"/>
    <w:rsid w:val="00EA5F64"/>
    <w:rsid w:val="00EA601D"/>
    <w:rsid w:val="00EA6179"/>
    <w:rsid w:val="00EA6749"/>
    <w:rsid w:val="00EA6768"/>
    <w:rsid w:val="00EA685F"/>
    <w:rsid w:val="00EA6B38"/>
    <w:rsid w:val="00EA6B87"/>
    <w:rsid w:val="00EA6BD8"/>
    <w:rsid w:val="00EA7653"/>
    <w:rsid w:val="00EA7776"/>
    <w:rsid w:val="00EA77F5"/>
    <w:rsid w:val="00EA78D7"/>
    <w:rsid w:val="00EA78DB"/>
    <w:rsid w:val="00EA7CF5"/>
    <w:rsid w:val="00EA7E5A"/>
    <w:rsid w:val="00EB08FC"/>
    <w:rsid w:val="00EB0C69"/>
    <w:rsid w:val="00EB15D1"/>
    <w:rsid w:val="00EB1624"/>
    <w:rsid w:val="00EB1AE1"/>
    <w:rsid w:val="00EB1EC3"/>
    <w:rsid w:val="00EB213A"/>
    <w:rsid w:val="00EB255A"/>
    <w:rsid w:val="00EB27F8"/>
    <w:rsid w:val="00EB2BFE"/>
    <w:rsid w:val="00EB2DDE"/>
    <w:rsid w:val="00EB2E0E"/>
    <w:rsid w:val="00EB2E68"/>
    <w:rsid w:val="00EB34E7"/>
    <w:rsid w:val="00EB34FB"/>
    <w:rsid w:val="00EB3A71"/>
    <w:rsid w:val="00EB42C8"/>
    <w:rsid w:val="00EB44A5"/>
    <w:rsid w:val="00EB4999"/>
    <w:rsid w:val="00EB4BF6"/>
    <w:rsid w:val="00EB4DB0"/>
    <w:rsid w:val="00EB5283"/>
    <w:rsid w:val="00EB5434"/>
    <w:rsid w:val="00EB5D3A"/>
    <w:rsid w:val="00EB5DDF"/>
    <w:rsid w:val="00EB66DE"/>
    <w:rsid w:val="00EB678F"/>
    <w:rsid w:val="00EB68A4"/>
    <w:rsid w:val="00EB6BA6"/>
    <w:rsid w:val="00EB703F"/>
    <w:rsid w:val="00EB709F"/>
    <w:rsid w:val="00EB728C"/>
    <w:rsid w:val="00EB7345"/>
    <w:rsid w:val="00EB7396"/>
    <w:rsid w:val="00EB75FB"/>
    <w:rsid w:val="00EC054E"/>
    <w:rsid w:val="00EC0968"/>
    <w:rsid w:val="00EC099D"/>
    <w:rsid w:val="00EC0B3F"/>
    <w:rsid w:val="00EC0C95"/>
    <w:rsid w:val="00EC0CFB"/>
    <w:rsid w:val="00EC0E60"/>
    <w:rsid w:val="00EC0E82"/>
    <w:rsid w:val="00EC0F1B"/>
    <w:rsid w:val="00EC117F"/>
    <w:rsid w:val="00EC129A"/>
    <w:rsid w:val="00EC1440"/>
    <w:rsid w:val="00EC14C1"/>
    <w:rsid w:val="00EC1F1F"/>
    <w:rsid w:val="00EC2A8D"/>
    <w:rsid w:val="00EC2BCE"/>
    <w:rsid w:val="00EC2D24"/>
    <w:rsid w:val="00EC2EB0"/>
    <w:rsid w:val="00EC3807"/>
    <w:rsid w:val="00EC3B38"/>
    <w:rsid w:val="00EC3B87"/>
    <w:rsid w:val="00EC3CEC"/>
    <w:rsid w:val="00EC42C4"/>
    <w:rsid w:val="00EC4669"/>
    <w:rsid w:val="00EC47BC"/>
    <w:rsid w:val="00EC4FDE"/>
    <w:rsid w:val="00EC5065"/>
    <w:rsid w:val="00EC5133"/>
    <w:rsid w:val="00EC5496"/>
    <w:rsid w:val="00EC55A4"/>
    <w:rsid w:val="00EC561B"/>
    <w:rsid w:val="00EC56AC"/>
    <w:rsid w:val="00EC5A29"/>
    <w:rsid w:val="00EC5A9A"/>
    <w:rsid w:val="00EC5CAA"/>
    <w:rsid w:val="00EC633F"/>
    <w:rsid w:val="00EC6596"/>
    <w:rsid w:val="00EC6621"/>
    <w:rsid w:val="00EC6A90"/>
    <w:rsid w:val="00EC6CB7"/>
    <w:rsid w:val="00EC7510"/>
    <w:rsid w:val="00EC77F9"/>
    <w:rsid w:val="00EC79A7"/>
    <w:rsid w:val="00EC7AC7"/>
    <w:rsid w:val="00EC7E59"/>
    <w:rsid w:val="00ED017B"/>
    <w:rsid w:val="00ED02C1"/>
    <w:rsid w:val="00ED05F5"/>
    <w:rsid w:val="00ED0777"/>
    <w:rsid w:val="00ED0A56"/>
    <w:rsid w:val="00ED0C98"/>
    <w:rsid w:val="00ED0F27"/>
    <w:rsid w:val="00ED114F"/>
    <w:rsid w:val="00ED12BB"/>
    <w:rsid w:val="00ED167D"/>
    <w:rsid w:val="00ED1738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37E2"/>
    <w:rsid w:val="00ED394B"/>
    <w:rsid w:val="00ED3DD7"/>
    <w:rsid w:val="00ED46F2"/>
    <w:rsid w:val="00ED4884"/>
    <w:rsid w:val="00ED4CDB"/>
    <w:rsid w:val="00ED550B"/>
    <w:rsid w:val="00ED5510"/>
    <w:rsid w:val="00ED5A3F"/>
    <w:rsid w:val="00ED5DEF"/>
    <w:rsid w:val="00ED6094"/>
    <w:rsid w:val="00ED63E9"/>
    <w:rsid w:val="00ED6C0C"/>
    <w:rsid w:val="00ED6CBF"/>
    <w:rsid w:val="00ED75EE"/>
    <w:rsid w:val="00ED79BF"/>
    <w:rsid w:val="00ED7A40"/>
    <w:rsid w:val="00ED7B95"/>
    <w:rsid w:val="00ED7C8D"/>
    <w:rsid w:val="00ED7DF5"/>
    <w:rsid w:val="00ED7FAD"/>
    <w:rsid w:val="00EE02EC"/>
    <w:rsid w:val="00EE0466"/>
    <w:rsid w:val="00EE06D9"/>
    <w:rsid w:val="00EE0836"/>
    <w:rsid w:val="00EE0BCE"/>
    <w:rsid w:val="00EE0F2A"/>
    <w:rsid w:val="00EE11B1"/>
    <w:rsid w:val="00EE1282"/>
    <w:rsid w:val="00EE132C"/>
    <w:rsid w:val="00EE14DB"/>
    <w:rsid w:val="00EE1645"/>
    <w:rsid w:val="00EE1893"/>
    <w:rsid w:val="00EE2075"/>
    <w:rsid w:val="00EE24C3"/>
    <w:rsid w:val="00EE2624"/>
    <w:rsid w:val="00EE2882"/>
    <w:rsid w:val="00EE2ACE"/>
    <w:rsid w:val="00EE2F7E"/>
    <w:rsid w:val="00EE347D"/>
    <w:rsid w:val="00EE3489"/>
    <w:rsid w:val="00EE35BD"/>
    <w:rsid w:val="00EE3926"/>
    <w:rsid w:val="00EE3B64"/>
    <w:rsid w:val="00EE3B7D"/>
    <w:rsid w:val="00EE3CFC"/>
    <w:rsid w:val="00EE3E4C"/>
    <w:rsid w:val="00EE46EB"/>
    <w:rsid w:val="00EE482F"/>
    <w:rsid w:val="00EE49E3"/>
    <w:rsid w:val="00EE4A22"/>
    <w:rsid w:val="00EE4CC0"/>
    <w:rsid w:val="00EE4F2B"/>
    <w:rsid w:val="00EE4FD6"/>
    <w:rsid w:val="00EE5343"/>
    <w:rsid w:val="00EE6053"/>
    <w:rsid w:val="00EE6279"/>
    <w:rsid w:val="00EE63C0"/>
    <w:rsid w:val="00EE6A2F"/>
    <w:rsid w:val="00EE6BF8"/>
    <w:rsid w:val="00EE6C25"/>
    <w:rsid w:val="00EE6F01"/>
    <w:rsid w:val="00EE7592"/>
    <w:rsid w:val="00EE79A8"/>
    <w:rsid w:val="00EE7CA4"/>
    <w:rsid w:val="00EE7FE3"/>
    <w:rsid w:val="00EF076C"/>
    <w:rsid w:val="00EF08F9"/>
    <w:rsid w:val="00EF0C95"/>
    <w:rsid w:val="00EF106B"/>
    <w:rsid w:val="00EF116E"/>
    <w:rsid w:val="00EF14F7"/>
    <w:rsid w:val="00EF180F"/>
    <w:rsid w:val="00EF18B8"/>
    <w:rsid w:val="00EF1C07"/>
    <w:rsid w:val="00EF24AC"/>
    <w:rsid w:val="00EF2818"/>
    <w:rsid w:val="00EF36F2"/>
    <w:rsid w:val="00EF39C0"/>
    <w:rsid w:val="00EF3D94"/>
    <w:rsid w:val="00EF405F"/>
    <w:rsid w:val="00EF4319"/>
    <w:rsid w:val="00EF4559"/>
    <w:rsid w:val="00EF4CBF"/>
    <w:rsid w:val="00EF5181"/>
    <w:rsid w:val="00EF53A1"/>
    <w:rsid w:val="00EF5483"/>
    <w:rsid w:val="00EF580C"/>
    <w:rsid w:val="00EF5D0F"/>
    <w:rsid w:val="00EF5EF5"/>
    <w:rsid w:val="00EF6146"/>
    <w:rsid w:val="00EF6291"/>
    <w:rsid w:val="00EF6422"/>
    <w:rsid w:val="00EF72B0"/>
    <w:rsid w:val="00EF7339"/>
    <w:rsid w:val="00F005E1"/>
    <w:rsid w:val="00F01106"/>
    <w:rsid w:val="00F012B9"/>
    <w:rsid w:val="00F0182A"/>
    <w:rsid w:val="00F0184C"/>
    <w:rsid w:val="00F019D1"/>
    <w:rsid w:val="00F01D93"/>
    <w:rsid w:val="00F01F23"/>
    <w:rsid w:val="00F01FFA"/>
    <w:rsid w:val="00F02120"/>
    <w:rsid w:val="00F02130"/>
    <w:rsid w:val="00F023A2"/>
    <w:rsid w:val="00F02B5C"/>
    <w:rsid w:val="00F02DE8"/>
    <w:rsid w:val="00F03102"/>
    <w:rsid w:val="00F03552"/>
    <w:rsid w:val="00F035D1"/>
    <w:rsid w:val="00F0378D"/>
    <w:rsid w:val="00F03B79"/>
    <w:rsid w:val="00F03E61"/>
    <w:rsid w:val="00F043FE"/>
    <w:rsid w:val="00F04B96"/>
    <w:rsid w:val="00F04D2A"/>
    <w:rsid w:val="00F04D33"/>
    <w:rsid w:val="00F051EB"/>
    <w:rsid w:val="00F05357"/>
    <w:rsid w:val="00F05928"/>
    <w:rsid w:val="00F05F4D"/>
    <w:rsid w:val="00F064E9"/>
    <w:rsid w:val="00F065F9"/>
    <w:rsid w:val="00F06AEB"/>
    <w:rsid w:val="00F06E4B"/>
    <w:rsid w:val="00F0742D"/>
    <w:rsid w:val="00F07823"/>
    <w:rsid w:val="00F103E4"/>
    <w:rsid w:val="00F1042B"/>
    <w:rsid w:val="00F10552"/>
    <w:rsid w:val="00F10885"/>
    <w:rsid w:val="00F10B25"/>
    <w:rsid w:val="00F10EC0"/>
    <w:rsid w:val="00F10F18"/>
    <w:rsid w:val="00F1149A"/>
    <w:rsid w:val="00F115E5"/>
    <w:rsid w:val="00F1176C"/>
    <w:rsid w:val="00F117F0"/>
    <w:rsid w:val="00F1182F"/>
    <w:rsid w:val="00F11982"/>
    <w:rsid w:val="00F1251E"/>
    <w:rsid w:val="00F12825"/>
    <w:rsid w:val="00F12EB1"/>
    <w:rsid w:val="00F1306C"/>
    <w:rsid w:val="00F1330C"/>
    <w:rsid w:val="00F1394F"/>
    <w:rsid w:val="00F1404B"/>
    <w:rsid w:val="00F143F4"/>
    <w:rsid w:val="00F14428"/>
    <w:rsid w:val="00F14AD5"/>
    <w:rsid w:val="00F14FA0"/>
    <w:rsid w:val="00F150C9"/>
    <w:rsid w:val="00F15828"/>
    <w:rsid w:val="00F15914"/>
    <w:rsid w:val="00F15EF0"/>
    <w:rsid w:val="00F1637E"/>
    <w:rsid w:val="00F166DF"/>
    <w:rsid w:val="00F16A29"/>
    <w:rsid w:val="00F16AD9"/>
    <w:rsid w:val="00F16FC1"/>
    <w:rsid w:val="00F170D0"/>
    <w:rsid w:val="00F17122"/>
    <w:rsid w:val="00F17135"/>
    <w:rsid w:val="00F17306"/>
    <w:rsid w:val="00F17598"/>
    <w:rsid w:val="00F17657"/>
    <w:rsid w:val="00F1768E"/>
    <w:rsid w:val="00F17717"/>
    <w:rsid w:val="00F17F55"/>
    <w:rsid w:val="00F20287"/>
    <w:rsid w:val="00F20388"/>
    <w:rsid w:val="00F2069A"/>
    <w:rsid w:val="00F209C9"/>
    <w:rsid w:val="00F211D0"/>
    <w:rsid w:val="00F22686"/>
    <w:rsid w:val="00F22A27"/>
    <w:rsid w:val="00F22A5A"/>
    <w:rsid w:val="00F22C19"/>
    <w:rsid w:val="00F22CE5"/>
    <w:rsid w:val="00F23063"/>
    <w:rsid w:val="00F23123"/>
    <w:rsid w:val="00F238BA"/>
    <w:rsid w:val="00F240FA"/>
    <w:rsid w:val="00F2467E"/>
    <w:rsid w:val="00F246BC"/>
    <w:rsid w:val="00F2476C"/>
    <w:rsid w:val="00F248D1"/>
    <w:rsid w:val="00F250CF"/>
    <w:rsid w:val="00F250EF"/>
    <w:rsid w:val="00F25256"/>
    <w:rsid w:val="00F2559F"/>
    <w:rsid w:val="00F25603"/>
    <w:rsid w:val="00F2578E"/>
    <w:rsid w:val="00F258A6"/>
    <w:rsid w:val="00F25E17"/>
    <w:rsid w:val="00F2605E"/>
    <w:rsid w:val="00F261B0"/>
    <w:rsid w:val="00F266B0"/>
    <w:rsid w:val="00F26807"/>
    <w:rsid w:val="00F26857"/>
    <w:rsid w:val="00F26A1C"/>
    <w:rsid w:val="00F26E21"/>
    <w:rsid w:val="00F2744E"/>
    <w:rsid w:val="00F27F80"/>
    <w:rsid w:val="00F27FF0"/>
    <w:rsid w:val="00F3010D"/>
    <w:rsid w:val="00F31172"/>
    <w:rsid w:val="00F3146E"/>
    <w:rsid w:val="00F316BE"/>
    <w:rsid w:val="00F31CE6"/>
    <w:rsid w:val="00F31D3B"/>
    <w:rsid w:val="00F31D71"/>
    <w:rsid w:val="00F31FF5"/>
    <w:rsid w:val="00F3204C"/>
    <w:rsid w:val="00F322E1"/>
    <w:rsid w:val="00F3233B"/>
    <w:rsid w:val="00F3270F"/>
    <w:rsid w:val="00F32771"/>
    <w:rsid w:val="00F32BB3"/>
    <w:rsid w:val="00F32D3B"/>
    <w:rsid w:val="00F3325E"/>
    <w:rsid w:val="00F3370C"/>
    <w:rsid w:val="00F3387E"/>
    <w:rsid w:val="00F33ABB"/>
    <w:rsid w:val="00F33C4C"/>
    <w:rsid w:val="00F343A0"/>
    <w:rsid w:val="00F34487"/>
    <w:rsid w:val="00F3477F"/>
    <w:rsid w:val="00F34DEB"/>
    <w:rsid w:val="00F3501C"/>
    <w:rsid w:val="00F353F4"/>
    <w:rsid w:val="00F36340"/>
    <w:rsid w:val="00F36639"/>
    <w:rsid w:val="00F3679F"/>
    <w:rsid w:val="00F375A5"/>
    <w:rsid w:val="00F37766"/>
    <w:rsid w:val="00F377AB"/>
    <w:rsid w:val="00F37926"/>
    <w:rsid w:val="00F37CDF"/>
    <w:rsid w:val="00F402EF"/>
    <w:rsid w:val="00F403E0"/>
    <w:rsid w:val="00F40835"/>
    <w:rsid w:val="00F40DAF"/>
    <w:rsid w:val="00F40DD7"/>
    <w:rsid w:val="00F40E41"/>
    <w:rsid w:val="00F41328"/>
    <w:rsid w:val="00F41371"/>
    <w:rsid w:val="00F416C5"/>
    <w:rsid w:val="00F419D5"/>
    <w:rsid w:val="00F41BC2"/>
    <w:rsid w:val="00F41C75"/>
    <w:rsid w:val="00F41CD4"/>
    <w:rsid w:val="00F422A6"/>
    <w:rsid w:val="00F424AB"/>
    <w:rsid w:val="00F426FB"/>
    <w:rsid w:val="00F42906"/>
    <w:rsid w:val="00F42AC9"/>
    <w:rsid w:val="00F4311A"/>
    <w:rsid w:val="00F43181"/>
    <w:rsid w:val="00F43596"/>
    <w:rsid w:val="00F43957"/>
    <w:rsid w:val="00F43C84"/>
    <w:rsid w:val="00F43D85"/>
    <w:rsid w:val="00F44133"/>
    <w:rsid w:val="00F4475C"/>
    <w:rsid w:val="00F44CB1"/>
    <w:rsid w:val="00F44EBD"/>
    <w:rsid w:val="00F44F1E"/>
    <w:rsid w:val="00F452C7"/>
    <w:rsid w:val="00F453D0"/>
    <w:rsid w:val="00F45864"/>
    <w:rsid w:val="00F45A38"/>
    <w:rsid w:val="00F45BCE"/>
    <w:rsid w:val="00F46280"/>
    <w:rsid w:val="00F463D2"/>
    <w:rsid w:val="00F463FB"/>
    <w:rsid w:val="00F468B2"/>
    <w:rsid w:val="00F468FC"/>
    <w:rsid w:val="00F46A39"/>
    <w:rsid w:val="00F46B82"/>
    <w:rsid w:val="00F46C64"/>
    <w:rsid w:val="00F46F5F"/>
    <w:rsid w:val="00F471F0"/>
    <w:rsid w:val="00F47380"/>
    <w:rsid w:val="00F478AB"/>
    <w:rsid w:val="00F504FC"/>
    <w:rsid w:val="00F507B2"/>
    <w:rsid w:val="00F50BA3"/>
    <w:rsid w:val="00F50BA7"/>
    <w:rsid w:val="00F50D46"/>
    <w:rsid w:val="00F5158C"/>
    <w:rsid w:val="00F515F7"/>
    <w:rsid w:val="00F51E41"/>
    <w:rsid w:val="00F52441"/>
    <w:rsid w:val="00F52B25"/>
    <w:rsid w:val="00F52C55"/>
    <w:rsid w:val="00F52D4C"/>
    <w:rsid w:val="00F53169"/>
    <w:rsid w:val="00F53269"/>
    <w:rsid w:val="00F541A5"/>
    <w:rsid w:val="00F54262"/>
    <w:rsid w:val="00F546A5"/>
    <w:rsid w:val="00F54816"/>
    <w:rsid w:val="00F5482A"/>
    <w:rsid w:val="00F54A07"/>
    <w:rsid w:val="00F54A89"/>
    <w:rsid w:val="00F54CE3"/>
    <w:rsid w:val="00F54DCF"/>
    <w:rsid w:val="00F54F67"/>
    <w:rsid w:val="00F55760"/>
    <w:rsid w:val="00F5580C"/>
    <w:rsid w:val="00F55D6A"/>
    <w:rsid w:val="00F55F4B"/>
    <w:rsid w:val="00F56291"/>
    <w:rsid w:val="00F562E7"/>
    <w:rsid w:val="00F56561"/>
    <w:rsid w:val="00F566BE"/>
    <w:rsid w:val="00F57176"/>
    <w:rsid w:val="00F57366"/>
    <w:rsid w:val="00F57568"/>
    <w:rsid w:val="00F5759E"/>
    <w:rsid w:val="00F57C2F"/>
    <w:rsid w:val="00F57C81"/>
    <w:rsid w:val="00F57EA3"/>
    <w:rsid w:val="00F6037B"/>
    <w:rsid w:val="00F603F6"/>
    <w:rsid w:val="00F605EA"/>
    <w:rsid w:val="00F60ADE"/>
    <w:rsid w:val="00F60CE9"/>
    <w:rsid w:val="00F60F62"/>
    <w:rsid w:val="00F615ED"/>
    <w:rsid w:val="00F61BA7"/>
    <w:rsid w:val="00F61DF1"/>
    <w:rsid w:val="00F61FC4"/>
    <w:rsid w:val="00F6218D"/>
    <w:rsid w:val="00F62431"/>
    <w:rsid w:val="00F628C8"/>
    <w:rsid w:val="00F63195"/>
    <w:rsid w:val="00F6323E"/>
    <w:rsid w:val="00F632A6"/>
    <w:rsid w:val="00F632D4"/>
    <w:rsid w:val="00F63328"/>
    <w:rsid w:val="00F63767"/>
    <w:rsid w:val="00F63C7F"/>
    <w:rsid w:val="00F643F6"/>
    <w:rsid w:val="00F64604"/>
    <w:rsid w:val="00F647AA"/>
    <w:rsid w:val="00F64C0A"/>
    <w:rsid w:val="00F64C86"/>
    <w:rsid w:val="00F64CB5"/>
    <w:rsid w:val="00F6501D"/>
    <w:rsid w:val="00F65140"/>
    <w:rsid w:val="00F6544F"/>
    <w:rsid w:val="00F65947"/>
    <w:rsid w:val="00F65DAD"/>
    <w:rsid w:val="00F6661F"/>
    <w:rsid w:val="00F66BC1"/>
    <w:rsid w:val="00F66EBF"/>
    <w:rsid w:val="00F67532"/>
    <w:rsid w:val="00F67778"/>
    <w:rsid w:val="00F67947"/>
    <w:rsid w:val="00F67969"/>
    <w:rsid w:val="00F679A5"/>
    <w:rsid w:val="00F67C50"/>
    <w:rsid w:val="00F67C8C"/>
    <w:rsid w:val="00F67D4C"/>
    <w:rsid w:val="00F67E30"/>
    <w:rsid w:val="00F70230"/>
    <w:rsid w:val="00F70833"/>
    <w:rsid w:val="00F7085B"/>
    <w:rsid w:val="00F70A13"/>
    <w:rsid w:val="00F70BEE"/>
    <w:rsid w:val="00F70E6D"/>
    <w:rsid w:val="00F7123E"/>
    <w:rsid w:val="00F71446"/>
    <w:rsid w:val="00F71BAA"/>
    <w:rsid w:val="00F71EDE"/>
    <w:rsid w:val="00F724CC"/>
    <w:rsid w:val="00F726F2"/>
    <w:rsid w:val="00F72874"/>
    <w:rsid w:val="00F728FC"/>
    <w:rsid w:val="00F729F9"/>
    <w:rsid w:val="00F72A7D"/>
    <w:rsid w:val="00F72CAB"/>
    <w:rsid w:val="00F72F10"/>
    <w:rsid w:val="00F730FF"/>
    <w:rsid w:val="00F73237"/>
    <w:rsid w:val="00F73257"/>
    <w:rsid w:val="00F7350C"/>
    <w:rsid w:val="00F73B2B"/>
    <w:rsid w:val="00F73DEB"/>
    <w:rsid w:val="00F74020"/>
    <w:rsid w:val="00F74251"/>
    <w:rsid w:val="00F743DD"/>
    <w:rsid w:val="00F74618"/>
    <w:rsid w:val="00F749E5"/>
    <w:rsid w:val="00F74BF9"/>
    <w:rsid w:val="00F75504"/>
    <w:rsid w:val="00F75536"/>
    <w:rsid w:val="00F75691"/>
    <w:rsid w:val="00F75AF6"/>
    <w:rsid w:val="00F7643F"/>
    <w:rsid w:val="00F7687E"/>
    <w:rsid w:val="00F76F72"/>
    <w:rsid w:val="00F7797C"/>
    <w:rsid w:val="00F77CC5"/>
    <w:rsid w:val="00F802F3"/>
    <w:rsid w:val="00F8034A"/>
    <w:rsid w:val="00F80EA5"/>
    <w:rsid w:val="00F8100C"/>
    <w:rsid w:val="00F810C5"/>
    <w:rsid w:val="00F81741"/>
    <w:rsid w:val="00F817D3"/>
    <w:rsid w:val="00F81C02"/>
    <w:rsid w:val="00F81ED9"/>
    <w:rsid w:val="00F82142"/>
    <w:rsid w:val="00F822B2"/>
    <w:rsid w:val="00F825D9"/>
    <w:rsid w:val="00F82604"/>
    <w:rsid w:val="00F8296C"/>
    <w:rsid w:val="00F82D25"/>
    <w:rsid w:val="00F83095"/>
    <w:rsid w:val="00F83153"/>
    <w:rsid w:val="00F837BD"/>
    <w:rsid w:val="00F840CD"/>
    <w:rsid w:val="00F8414B"/>
    <w:rsid w:val="00F841F9"/>
    <w:rsid w:val="00F84268"/>
    <w:rsid w:val="00F843DA"/>
    <w:rsid w:val="00F84B03"/>
    <w:rsid w:val="00F84D35"/>
    <w:rsid w:val="00F84D75"/>
    <w:rsid w:val="00F84E23"/>
    <w:rsid w:val="00F84FB9"/>
    <w:rsid w:val="00F855D0"/>
    <w:rsid w:val="00F857D3"/>
    <w:rsid w:val="00F859B2"/>
    <w:rsid w:val="00F860A7"/>
    <w:rsid w:val="00F8612A"/>
    <w:rsid w:val="00F8626E"/>
    <w:rsid w:val="00F86296"/>
    <w:rsid w:val="00F86BBF"/>
    <w:rsid w:val="00F86D16"/>
    <w:rsid w:val="00F875A0"/>
    <w:rsid w:val="00F875D9"/>
    <w:rsid w:val="00F87919"/>
    <w:rsid w:val="00F87BDC"/>
    <w:rsid w:val="00F87CF3"/>
    <w:rsid w:val="00F87E87"/>
    <w:rsid w:val="00F87F87"/>
    <w:rsid w:val="00F90044"/>
    <w:rsid w:val="00F900A6"/>
    <w:rsid w:val="00F902D9"/>
    <w:rsid w:val="00F904A6"/>
    <w:rsid w:val="00F90518"/>
    <w:rsid w:val="00F905C7"/>
    <w:rsid w:val="00F90670"/>
    <w:rsid w:val="00F90B44"/>
    <w:rsid w:val="00F90B99"/>
    <w:rsid w:val="00F90E62"/>
    <w:rsid w:val="00F910DE"/>
    <w:rsid w:val="00F911A9"/>
    <w:rsid w:val="00F912E9"/>
    <w:rsid w:val="00F912EA"/>
    <w:rsid w:val="00F9165D"/>
    <w:rsid w:val="00F91699"/>
    <w:rsid w:val="00F9174E"/>
    <w:rsid w:val="00F91827"/>
    <w:rsid w:val="00F918C6"/>
    <w:rsid w:val="00F91B14"/>
    <w:rsid w:val="00F91B7C"/>
    <w:rsid w:val="00F91DD3"/>
    <w:rsid w:val="00F92920"/>
    <w:rsid w:val="00F92A9B"/>
    <w:rsid w:val="00F92C23"/>
    <w:rsid w:val="00F931E9"/>
    <w:rsid w:val="00F9330F"/>
    <w:rsid w:val="00F93405"/>
    <w:rsid w:val="00F9360D"/>
    <w:rsid w:val="00F93768"/>
    <w:rsid w:val="00F93E4B"/>
    <w:rsid w:val="00F93F20"/>
    <w:rsid w:val="00F93F4A"/>
    <w:rsid w:val="00F94288"/>
    <w:rsid w:val="00F9441C"/>
    <w:rsid w:val="00F945FB"/>
    <w:rsid w:val="00F9468F"/>
    <w:rsid w:val="00F94ED0"/>
    <w:rsid w:val="00F950A6"/>
    <w:rsid w:val="00F955E7"/>
    <w:rsid w:val="00F957A2"/>
    <w:rsid w:val="00F95A51"/>
    <w:rsid w:val="00F95AFD"/>
    <w:rsid w:val="00F95BE5"/>
    <w:rsid w:val="00F95CF1"/>
    <w:rsid w:val="00F95EED"/>
    <w:rsid w:val="00F965C2"/>
    <w:rsid w:val="00F968FE"/>
    <w:rsid w:val="00F9705A"/>
    <w:rsid w:val="00F97375"/>
    <w:rsid w:val="00F974D2"/>
    <w:rsid w:val="00F97675"/>
    <w:rsid w:val="00F97A38"/>
    <w:rsid w:val="00FA0706"/>
    <w:rsid w:val="00FA0ED0"/>
    <w:rsid w:val="00FA0F4B"/>
    <w:rsid w:val="00FA103F"/>
    <w:rsid w:val="00FA122C"/>
    <w:rsid w:val="00FA1281"/>
    <w:rsid w:val="00FA16BA"/>
    <w:rsid w:val="00FA19D8"/>
    <w:rsid w:val="00FA1C80"/>
    <w:rsid w:val="00FA20FE"/>
    <w:rsid w:val="00FA2456"/>
    <w:rsid w:val="00FA2987"/>
    <w:rsid w:val="00FA2AC0"/>
    <w:rsid w:val="00FA2F3D"/>
    <w:rsid w:val="00FA36C4"/>
    <w:rsid w:val="00FA3827"/>
    <w:rsid w:val="00FA44C1"/>
    <w:rsid w:val="00FA4D16"/>
    <w:rsid w:val="00FA51A9"/>
    <w:rsid w:val="00FA5204"/>
    <w:rsid w:val="00FA52D6"/>
    <w:rsid w:val="00FA53FB"/>
    <w:rsid w:val="00FA59D1"/>
    <w:rsid w:val="00FA611C"/>
    <w:rsid w:val="00FA6925"/>
    <w:rsid w:val="00FA6AED"/>
    <w:rsid w:val="00FA6C7F"/>
    <w:rsid w:val="00FA7D4E"/>
    <w:rsid w:val="00FB0BD3"/>
    <w:rsid w:val="00FB0C8E"/>
    <w:rsid w:val="00FB0D41"/>
    <w:rsid w:val="00FB10B5"/>
    <w:rsid w:val="00FB15E2"/>
    <w:rsid w:val="00FB1BA6"/>
    <w:rsid w:val="00FB1F72"/>
    <w:rsid w:val="00FB2340"/>
    <w:rsid w:val="00FB24D6"/>
    <w:rsid w:val="00FB2992"/>
    <w:rsid w:val="00FB2A05"/>
    <w:rsid w:val="00FB2B16"/>
    <w:rsid w:val="00FB2F80"/>
    <w:rsid w:val="00FB3759"/>
    <w:rsid w:val="00FB37AA"/>
    <w:rsid w:val="00FB3853"/>
    <w:rsid w:val="00FB395D"/>
    <w:rsid w:val="00FB3FAC"/>
    <w:rsid w:val="00FB5C23"/>
    <w:rsid w:val="00FB6320"/>
    <w:rsid w:val="00FB6401"/>
    <w:rsid w:val="00FB68C2"/>
    <w:rsid w:val="00FB6E71"/>
    <w:rsid w:val="00FB6EB2"/>
    <w:rsid w:val="00FB7438"/>
    <w:rsid w:val="00FB74BE"/>
    <w:rsid w:val="00FB7852"/>
    <w:rsid w:val="00FB7862"/>
    <w:rsid w:val="00FB793F"/>
    <w:rsid w:val="00FB7BA1"/>
    <w:rsid w:val="00FB7FEF"/>
    <w:rsid w:val="00FC0000"/>
    <w:rsid w:val="00FC0EF6"/>
    <w:rsid w:val="00FC10AD"/>
    <w:rsid w:val="00FC12D0"/>
    <w:rsid w:val="00FC1428"/>
    <w:rsid w:val="00FC14AC"/>
    <w:rsid w:val="00FC1E64"/>
    <w:rsid w:val="00FC1F2D"/>
    <w:rsid w:val="00FC20CE"/>
    <w:rsid w:val="00FC2608"/>
    <w:rsid w:val="00FC2667"/>
    <w:rsid w:val="00FC2721"/>
    <w:rsid w:val="00FC27A2"/>
    <w:rsid w:val="00FC2AC8"/>
    <w:rsid w:val="00FC2C9C"/>
    <w:rsid w:val="00FC2DAE"/>
    <w:rsid w:val="00FC30F3"/>
    <w:rsid w:val="00FC31D5"/>
    <w:rsid w:val="00FC3218"/>
    <w:rsid w:val="00FC3282"/>
    <w:rsid w:val="00FC38B6"/>
    <w:rsid w:val="00FC3A9D"/>
    <w:rsid w:val="00FC4126"/>
    <w:rsid w:val="00FC418D"/>
    <w:rsid w:val="00FC4806"/>
    <w:rsid w:val="00FC481E"/>
    <w:rsid w:val="00FC4AF1"/>
    <w:rsid w:val="00FC4FAF"/>
    <w:rsid w:val="00FC5179"/>
    <w:rsid w:val="00FC542D"/>
    <w:rsid w:val="00FC5580"/>
    <w:rsid w:val="00FC55DF"/>
    <w:rsid w:val="00FC56D8"/>
    <w:rsid w:val="00FC5882"/>
    <w:rsid w:val="00FC5AD1"/>
    <w:rsid w:val="00FC62BC"/>
    <w:rsid w:val="00FC6334"/>
    <w:rsid w:val="00FC6705"/>
    <w:rsid w:val="00FC684D"/>
    <w:rsid w:val="00FC690F"/>
    <w:rsid w:val="00FC6986"/>
    <w:rsid w:val="00FC6CC4"/>
    <w:rsid w:val="00FC6E0A"/>
    <w:rsid w:val="00FC6ECF"/>
    <w:rsid w:val="00FC728F"/>
    <w:rsid w:val="00FC7329"/>
    <w:rsid w:val="00FC77C6"/>
    <w:rsid w:val="00FC7B9E"/>
    <w:rsid w:val="00FD0082"/>
    <w:rsid w:val="00FD03B1"/>
    <w:rsid w:val="00FD03DC"/>
    <w:rsid w:val="00FD0512"/>
    <w:rsid w:val="00FD0943"/>
    <w:rsid w:val="00FD0F74"/>
    <w:rsid w:val="00FD12FD"/>
    <w:rsid w:val="00FD1FF8"/>
    <w:rsid w:val="00FD208B"/>
    <w:rsid w:val="00FD2101"/>
    <w:rsid w:val="00FD2298"/>
    <w:rsid w:val="00FD26CC"/>
    <w:rsid w:val="00FD2951"/>
    <w:rsid w:val="00FD2A47"/>
    <w:rsid w:val="00FD2B15"/>
    <w:rsid w:val="00FD2C20"/>
    <w:rsid w:val="00FD303A"/>
    <w:rsid w:val="00FD30F6"/>
    <w:rsid w:val="00FD351C"/>
    <w:rsid w:val="00FD36E7"/>
    <w:rsid w:val="00FD36F3"/>
    <w:rsid w:val="00FD382E"/>
    <w:rsid w:val="00FD3AF9"/>
    <w:rsid w:val="00FD3D9C"/>
    <w:rsid w:val="00FD40E6"/>
    <w:rsid w:val="00FD42FE"/>
    <w:rsid w:val="00FD43A9"/>
    <w:rsid w:val="00FD43E0"/>
    <w:rsid w:val="00FD44BF"/>
    <w:rsid w:val="00FD460F"/>
    <w:rsid w:val="00FD4F8E"/>
    <w:rsid w:val="00FD508C"/>
    <w:rsid w:val="00FD551C"/>
    <w:rsid w:val="00FD5666"/>
    <w:rsid w:val="00FD59EE"/>
    <w:rsid w:val="00FD5DDB"/>
    <w:rsid w:val="00FD5DE9"/>
    <w:rsid w:val="00FD5E33"/>
    <w:rsid w:val="00FD5E6F"/>
    <w:rsid w:val="00FD6174"/>
    <w:rsid w:val="00FD6452"/>
    <w:rsid w:val="00FD68A1"/>
    <w:rsid w:val="00FD6A93"/>
    <w:rsid w:val="00FD70C7"/>
    <w:rsid w:val="00FD70CF"/>
    <w:rsid w:val="00FD799F"/>
    <w:rsid w:val="00FD7FA5"/>
    <w:rsid w:val="00FE0662"/>
    <w:rsid w:val="00FE090E"/>
    <w:rsid w:val="00FE0917"/>
    <w:rsid w:val="00FE0A11"/>
    <w:rsid w:val="00FE0CFB"/>
    <w:rsid w:val="00FE0E2C"/>
    <w:rsid w:val="00FE12D2"/>
    <w:rsid w:val="00FE1D38"/>
    <w:rsid w:val="00FE1FC9"/>
    <w:rsid w:val="00FE23DF"/>
    <w:rsid w:val="00FE253B"/>
    <w:rsid w:val="00FE2807"/>
    <w:rsid w:val="00FE2B87"/>
    <w:rsid w:val="00FE2E94"/>
    <w:rsid w:val="00FE3175"/>
    <w:rsid w:val="00FE3476"/>
    <w:rsid w:val="00FE3640"/>
    <w:rsid w:val="00FE3816"/>
    <w:rsid w:val="00FE3C58"/>
    <w:rsid w:val="00FE43D5"/>
    <w:rsid w:val="00FE47AD"/>
    <w:rsid w:val="00FE4A6D"/>
    <w:rsid w:val="00FE4AA2"/>
    <w:rsid w:val="00FE4B2B"/>
    <w:rsid w:val="00FE4B2C"/>
    <w:rsid w:val="00FE4C7F"/>
    <w:rsid w:val="00FE51D2"/>
    <w:rsid w:val="00FE5901"/>
    <w:rsid w:val="00FE5EB6"/>
    <w:rsid w:val="00FE63D6"/>
    <w:rsid w:val="00FE65F7"/>
    <w:rsid w:val="00FE6939"/>
    <w:rsid w:val="00FE69BF"/>
    <w:rsid w:val="00FE7102"/>
    <w:rsid w:val="00FE7201"/>
    <w:rsid w:val="00FE743D"/>
    <w:rsid w:val="00FE78C9"/>
    <w:rsid w:val="00FE7B09"/>
    <w:rsid w:val="00FF0012"/>
    <w:rsid w:val="00FF02F0"/>
    <w:rsid w:val="00FF0A1A"/>
    <w:rsid w:val="00FF0FFA"/>
    <w:rsid w:val="00FF13E1"/>
    <w:rsid w:val="00FF148F"/>
    <w:rsid w:val="00FF16A0"/>
    <w:rsid w:val="00FF19A8"/>
    <w:rsid w:val="00FF1DFF"/>
    <w:rsid w:val="00FF1FC2"/>
    <w:rsid w:val="00FF296A"/>
    <w:rsid w:val="00FF3AD4"/>
    <w:rsid w:val="00FF3AFF"/>
    <w:rsid w:val="00FF3C46"/>
    <w:rsid w:val="00FF3D4B"/>
    <w:rsid w:val="00FF3E3B"/>
    <w:rsid w:val="00FF3EEC"/>
    <w:rsid w:val="00FF42C2"/>
    <w:rsid w:val="00FF44EB"/>
    <w:rsid w:val="00FF4520"/>
    <w:rsid w:val="00FF4C37"/>
    <w:rsid w:val="00FF4C38"/>
    <w:rsid w:val="00FF52E2"/>
    <w:rsid w:val="00FF5358"/>
    <w:rsid w:val="00FF5A2C"/>
    <w:rsid w:val="00FF5D11"/>
    <w:rsid w:val="00FF5DEF"/>
    <w:rsid w:val="00FF609A"/>
    <w:rsid w:val="00FF6166"/>
    <w:rsid w:val="00FF6AB4"/>
    <w:rsid w:val="00FF6DA0"/>
    <w:rsid w:val="00FF73CF"/>
    <w:rsid w:val="00FF76D3"/>
    <w:rsid w:val="00FF799B"/>
    <w:rsid w:val="00FF7C78"/>
    <w:rsid w:val="010C2CD6"/>
    <w:rsid w:val="01672FC9"/>
    <w:rsid w:val="01C1212E"/>
    <w:rsid w:val="02091569"/>
    <w:rsid w:val="0212A373"/>
    <w:rsid w:val="0218AB96"/>
    <w:rsid w:val="024EAF4B"/>
    <w:rsid w:val="028C9A5B"/>
    <w:rsid w:val="02B7E16D"/>
    <w:rsid w:val="030431D3"/>
    <w:rsid w:val="03097DB7"/>
    <w:rsid w:val="030FFF1C"/>
    <w:rsid w:val="036358BD"/>
    <w:rsid w:val="0371DEC6"/>
    <w:rsid w:val="0381A3A2"/>
    <w:rsid w:val="03926CC8"/>
    <w:rsid w:val="03B843D4"/>
    <w:rsid w:val="03C4A333"/>
    <w:rsid w:val="03C6AFC6"/>
    <w:rsid w:val="042C357B"/>
    <w:rsid w:val="0437CB7C"/>
    <w:rsid w:val="0455BB6E"/>
    <w:rsid w:val="045B376F"/>
    <w:rsid w:val="04655B55"/>
    <w:rsid w:val="04770E59"/>
    <w:rsid w:val="047CD8D9"/>
    <w:rsid w:val="049759B3"/>
    <w:rsid w:val="04A973E3"/>
    <w:rsid w:val="04C16326"/>
    <w:rsid w:val="04D870BD"/>
    <w:rsid w:val="05041ECF"/>
    <w:rsid w:val="0504F87E"/>
    <w:rsid w:val="0514BEED"/>
    <w:rsid w:val="0516C24C"/>
    <w:rsid w:val="056160CE"/>
    <w:rsid w:val="05A42CAE"/>
    <w:rsid w:val="05AC4C0A"/>
    <w:rsid w:val="061BE839"/>
    <w:rsid w:val="061F1452"/>
    <w:rsid w:val="06255426"/>
    <w:rsid w:val="063F79DB"/>
    <w:rsid w:val="06B77E87"/>
    <w:rsid w:val="06C47CD8"/>
    <w:rsid w:val="06EA7FF4"/>
    <w:rsid w:val="06FA86D5"/>
    <w:rsid w:val="070063E4"/>
    <w:rsid w:val="0733F07C"/>
    <w:rsid w:val="0734791C"/>
    <w:rsid w:val="073C63E3"/>
    <w:rsid w:val="07613858"/>
    <w:rsid w:val="076E2E16"/>
    <w:rsid w:val="0772465C"/>
    <w:rsid w:val="07741B76"/>
    <w:rsid w:val="07B95F68"/>
    <w:rsid w:val="07B9DFCA"/>
    <w:rsid w:val="07D0E0F7"/>
    <w:rsid w:val="07E475CF"/>
    <w:rsid w:val="081EEFE4"/>
    <w:rsid w:val="08396090"/>
    <w:rsid w:val="08431030"/>
    <w:rsid w:val="085B533F"/>
    <w:rsid w:val="08629181"/>
    <w:rsid w:val="0878981D"/>
    <w:rsid w:val="087FCDBE"/>
    <w:rsid w:val="08816155"/>
    <w:rsid w:val="08B54F43"/>
    <w:rsid w:val="08CAFD88"/>
    <w:rsid w:val="091EF51F"/>
    <w:rsid w:val="09418A38"/>
    <w:rsid w:val="0953DC09"/>
    <w:rsid w:val="096767D7"/>
    <w:rsid w:val="09699D2E"/>
    <w:rsid w:val="09944B0F"/>
    <w:rsid w:val="09E2E30C"/>
    <w:rsid w:val="09F3FA4B"/>
    <w:rsid w:val="0A100BF8"/>
    <w:rsid w:val="0A6E4315"/>
    <w:rsid w:val="0A7AC4FF"/>
    <w:rsid w:val="0A7E9BD2"/>
    <w:rsid w:val="0AA5F0A4"/>
    <w:rsid w:val="0AB9861B"/>
    <w:rsid w:val="0AD2F001"/>
    <w:rsid w:val="0AE1B34C"/>
    <w:rsid w:val="0AF90B54"/>
    <w:rsid w:val="0B00F437"/>
    <w:rsid w:val="0B031F46"/>
    <w:rsid w:val="0B20710F"/>
    <w:rsid w:val="0B27D7A0"/>
    <w:rsid w:val="0B50E1CD"/>
    <w:rsid w:val="0B5D4232"/>
    <w:rsid w:val="0B693009"/>
    <w:rsid w:val="0B71DB1F"/>
    <w:rsid w:val="0B8E1C28"/>
    <w:rsid w:val="0B9D158D"/>
    <w:rsid w:val="0BB17078"/>
    <w:rsid w:val="0BBFBFB2"/>
    <w:rsid w:val="0BF7E930"/>
    <w:rsid w:val="0C0E1E3B"/>
    <w:rsid w:val="0C14386E"/>
    <w:rsid w:val="0C2943F0"/>
    <w:rsid w:val="0C67151C"/>
    <w:rsid w:val="0CCDE662"/>
    <w:rsid w:val="0CFD1E2E"/>
    <w:rsid w:val="0D0C8A5A"/>
    <w:rsid w:val="0D6D9B35"/>
    <w:rsid w:val="0D78CCBF"/>
    <w:rsid w:val="0D9F7217"/>
    <w:rsid w:val="0DB14B99"/>
    <w:rsid w:val="0DBF2639"/>
    <w:rsid w:val="0E07DDD9"/>
    <w:rsid w:val="0E2A21C4"/>
    <w:rsid w:val="0E423A2F"/>
    <w:rsid w:val="0E55A4AC"/>
    <w:rsid w:val="0E76AF49"/>
    <w:rsid w:val="0E7E04C0"/>
    <w:rsid w:val="0E831766"/>
    <w:rsid w:val="0E914021"/>
    <w:rsid w:val="0E9C3CF3"/>
    <w:rsid w:val="0E9CC42E"/>
    <w:rsid w:val="0EB43C5D"/>
    <w:rsid w:val="0ED328F0"/>
    <w:rsid w:val="0EE6F1F0"/>
    <w:rsid w:val="0EFE51DB"/>
    <w:rsid w:val="0F5A7BC8"/>
    <w:rsid w:val="0FCCEECE"/>
    <w:rsid w:val="0FEBEDB0"/>
    <w:rsid w:val="101496EC"/>
    <w:rsid w:val="1036D8EC"/>
    <w:rsid w:val="105A9808"/>
    <w:rsid w:val="1069DBCE"/>
    <w:rsid w:val="10B2ED4C"/>
    <w:rsid w:val="10B95AEA"/>
    <w:rsid w:val="10C88CF4"/>
    <w:rsid w:val="113C0A0F"/>
    <w:rsid w:val="1147E866"/>
    <w:rsid w:val="11504353"/>
    <w:rsid w:val="1161DD67"/>
    <w:rsid w:val="1168D812"/>
    <w:rsid w:val="116BE383"/>
    <w:rsid w:val="116C362E"/>
    <w:rsid w:val="11E024F8"/>
    <w:rsid w:val="11EC8CC2"/>
    <w:rsid w:val="12342BAF"/>
    <w:rsid w:val="1267BDF7"/>
    <w:rsid w:val="1283155B"/>
    <w:rsid w:val="1292DDF3"/>
    <w:rsid w:val="12BE507B"/>
    <w:rsid w:val="12C17388"/>
    <w:rsid w:val="12D0F50D"/>
    <w:rsid w:val="130D023B"/>
    <w:rsid w:val="131677F8"/>
    <w:rsid w:val="1360D71C"/>
    <w:rsid w:val="136225B1"/>
    <w:rsid w:val="13AA6635"/>
    <w:rsid w:val="13AB796B"/>
    <w:rsid w:val="13D8F69C"/>
    <w:rsid w:val="140F310E"/>
    <w:rsid w:val="142003B0"/>
    <w:rsid w:val="142ABBEC"/>
    <w:rsid w:val="142CE58F"/>
    <w:rsid w:val="143A6461"/>
    <w:rsid w:val="14A9E49E"/>
    <w:rsid w:val="14AB7EEA"/>
    <w:rsid w:val="14D1834B"/>
    <w:rsid w:val="14FA4BF5"/>
    <w:rsid w:val="1508C78B"/>
    <w:rsid w:val="1522C3EF"/>
    <w:rsid w:val="153CC7A1"/>
    <w:rsid w:val="154D052B"/>
    <w:rsid w:val="16130AF7"/>
    <w:rsid w:val="161AAA0E"/>
    <w:rsid w:val="161E9152"/>
    <w:rsid w:val="1640B724"/>
    <w:rsid w:val="1662577F"/>
    <w:rsid w:val="1662B089"/>
    <w:rsid w:val="16A63F14"/>
    <w:rsid w:val="17632826"/>
    <w:rsid w:val="17AFCD6B"/>
    <w:rsid w:val="17E39611"/>
    <w:rsid w:val="17E401ED"/>
    <w:rsid w:val="17F66295"/>
    <w:rsid w:val="1856EEE6"/>
    <w:rsid w:val="189D85DC"/>
    <w:rsid w:val="18AFB954"/>
    <w:rsid w:val="18BB6726"/>
    <w:rsid w:val="18BCE1F1"/>
    <w:rsid w:val="18F7F31C"/>
    <w:rsid w:val="1916AD02"/>
    <w:rsid w:val="193B72D7"/>
    <w:rsid w:val="19504B83"/>
    <w:rsid w:val="1965FB8A"/>
    <w:rsid w:val="19B806C2"/>
    <w:rsid w:val="19B93C04"/>
    <w:rsid w:val="19C4C93D"/>
    <w:rsid w:val="19CA3181"/>
    <w:rsid w:val="19DBF4CA"/>
    <w:rsid w:val="1A261417"/>
    <w:rsid w:val="1AFE7862"/>
    <w:rsid w:val="1B4A80AF"/>
    <w:rsid w:val="1B5E156D"/>
    <w:rsid w:val="1B64935E"/>
    <w:rsid w:val="1B7D68F1"/>
    <w:rsid w:val="1B993676"/>
    <w:rsid w:val="1BDA0764"/>
    <w:rsid w:val="1BDD538F"/>
    <w:rsid w:val="1BE7E778"/>
    <w:rsid w:val="1C0B0CDA"/>
    <w:rsid w:val="1C4D02EC"/>
    <w:rsid w:val="1C7B4963"/>
    <w:rsid w:val="1C915B58"/>
    <w:rsid w:val="1C9BC6D3"/>
    <w:rsid w:val="1CA5D0D8"/>
    <w:rsid w:val="1CBF2F16"/>
    <w:rsid w:val="1CD9E74E"/>
    <w:rsid w:val="1CF73D8D"/>
    <w:rsid w:val="1CF7883F"/>
    <w:rsid w:val="1D1CFA71"/>
    <w:rsid w:val="1D1CFDDD"/>
    <w:rsid w:val="1D2C6A9A"/>
    <w:rsid w:val="1D53AE52"/>
    <w:rsid w:val="1D79A43A"/>
    <w:rsid w:val="1DA7038C"/>
    <w:rsid w:val="1DD13011"/>
    <w:rsid w:val="1DDE3DE4"/>
    <w:rsid w:val="1E997EC3"/>
    <w:rsid w:val="1EDC5F6D"/>
    <w:rsid w:val="1EEC1CBD"/>
    <w:rsid w:val="1F37E94A"/>
    <w:rsid w:val="1F643751"/>
    <w:rsid w:val="1F72573E"/>
    <w:rsid w:val="1FB67159"/>
    <w:rsid w:val="1FBA65D3"/>
    <w:rsid w:val="1FCE5FAA"/>
    <w:rsid w:val="1FD7CD87"/>
    <w:rsid w:val="2002F704"/>
    <w:rsid w:val="200BE018"/>
    <w:rsid w:val="2035B4C6"/>
    <w:rsid w:val="2092229E"/>
    <w:rsid w:val="20A565A5"/>
    <w:rsid w:val="20ABF0FE"/>
    <w:rsid w:val="20AE5EDB"/>
    <w:rsid w:val="20C0ADD4"/>
    <w:rsid w:val="20CFAE5D"/>
    <w:rsid w:val="20D38EDD"/>
    <w:rsid w:val="214FE697"/>
    <w:rsid w:val="21A48838"/>
    <w:rsid w:val="21DAC5DE"/>
    <w:rsid w:val="2207DB8D"/>
    <w:rsid w:val="2241BCF5"/>
    <w:rsid w:val="224EF02E"/>
    <w:rsid w:val="229BC690"/>
    <w:rsid w:val="2301724E"/>
    <w:rsid w:val="2329924A"/>
    <w:rsid w:val="235507E0"/>
    <w:rsid w:val="23552153"/>
    <w:rsid w:val="2355831A"/>
    <w:rsid w:val="23618DB1"/>
    <w:rsid w:val="2375074B"/>
    <w:rsid w:val="237A0770"/>
    <w:rsid w:val="23AD21C0"/>
    <w:rsid w:val="23C7508C"/>
    <w:rsid w:val="24141A01"/>
    <w:rsid w:val="2414C170"/>
    <w:rsid w:val="2417FE50"/>
    <w:rsid w:val="24CA63D3"/>
    <w:rsid w:val="24F72F4E"/>
    <w:rsid w:val="250F24A3"/>
    <w:rsid w:val="253D578F"/>
    <w:rsid w:val="25427385"/>
    <w:rsid w:val="25654BFC"/>
    <w:rsid w:val="258913FE"/>
    <w:rsid w:val="25ABB956"/>
    <w:rsid w:val="25AF1D4D"/>
    <w:rsid w:val="25DC222D"/>
    <w:rsid w:val="25FA873A"/>
    <w:rsid w:val="26126988"/>
    <w:rsid w:val="26136291"/>
    <w:rsid w:val="26146B7B"/>
    <w:rsid w:val="2628FE6A"/>
    <w:rsid w:val="26ABCCB1"/>
    <w:rsid w:val="26AF292E"/>
    <w:rsid w:val="26D1536E"/>
    <w:rsid w:val="26E88EBE"/>
    <w:rsid w:val="26FA6619"/>
    <w:rsid w:val="27137390"/>
    <w:rsid w:val="2719EF3A"/>
    <w:rsid w:val="272DAE8C"/>
    <w:rsid w:val="2734BE9A"/>
    <w:rsid w:val="2758703B"/>
    <w:rsid w:val="277820CD"/>
    <w:rsid w:val="277B302A"/>
    <w:rsid w:val="27978A4D"/>
    <w:rsid w:val="2798058A"/>
    <w:rsid w:val="279DFDE5"/>
    <w:rsid w:val="27AA97B6"/>
    <w:rsid w:val="27B4C363"/>
    <w:rsid w:val="27BDE7FA"/>
    <w:rsid w:val="27E5996E"/>
    <w:rsid w:val="28080139"/>
    <w:rsid w:val="282F2AEF"/>
    <w:rsid w:val="28415E23"/>
    <w:rsid w:val="28479092"/>
    <w:rsid w:val="2855C2C9"/>
    <w:rsid w:val="28BB0B33"/>
    <w:rsid w:val="28BB71F0"/>
    <w:rsid w:val="28CC1CE4"/>
    <w:rsid w:val="28EFC068"/>
    <w:rsid w:val="290D5E68"/>
    <w:rsid w:val="29224609"/>
    <w:rsid w:val="29491EA8"/>
    <w:rsid w:val="294D6D1C"/>
    <w:rsid w:val="2977B05D"/>
    <w:rsid w:val="29BBED69"/>
    <w:rsid w:val="29CAB4B6"/>
    <w:rsid w:val="29F8AF2B"/>
    <w:rsid w:val="2A084F73"/>
    <w:rsid w:val="2A27FFE3"/>
    <w:rsid w:val="2A6B7426"/>
    <w:rsid w:val="2A6E96B1"/>
    <w:rsid w:val="2A95F4F6"/>
    <w:rsid w:val="2ABB2E5E"/>
    <w:rsid w:val="2AE01E45"/>
    <w:rsid w:val="2AE2A31E"/>
    <w:rsid w:val="2AF55893"/>
    <w:rsid w:val="2B039670"/>
    <w:rsid w:val="2B20C5E8"/>
    <w:rsid w:val="2B4C1251"/>
    <w:rsid w:val="2B514E1F"/>
    <w:rsid w:val="2B7C27B9"/>
    <w:rsid w:val="2BD1B0F4"/>
    <w:rsid w:val="2BD37F10"/>
    <w:rsid w:val="2C11EA7D"/>
    <w:rsid w:val="2C348B66"/>
    <w:rsid w:val="2C418924"/>
    <w:rsid w:val="2C46A72D"/>
    <w:rsid w:val="2C4C1197"/>
    <w:rsid w:val="2C687517"/>
    <w:rsid w:val="2CB7E982"/>
    <w:rsid w:val="2CBF2C06"/>
    <w:rsid w:val="2CF33F49"/>
    <w:rsid w:val="2CF5D3EE"/>
    <w:rsid w:val="2D1300E1"/>
    <w:rsid w:val="2D8A787E"/>
    <w:rsid w:val="2D8E3E06"/>
    <w:rsid w:val="2D9BCB65"/>
    <w:rsid w:val="2DAFF9A1"/>
    <w:rsid w:val="2DB361DB"/>
    <w:rsid w:val="2DFCB33C"/>
    <w:rsid w:val="2E18672A"/>
    <w:rsid w:val="2E65422F"/>
    <w:rsid w:val="2E9C7E89"/>
    <w:rsid w:val="2ECC8C31"/>
    <w:rsid w:val="2EDF4473"/>
    <w:rsid w:val="2F3C8464"/>
    <w:rsid w:val="2F445F7F"/>
    <w:rsid w:val="2F5145F4"/>
    <w:rsid w:val="2F6472EA"/>
    <w:rsid w:val="2F78B756"/>
    <w:rsid w:val="2FA5B5CB"/>
    <w:rsid w:val="2FBA03E7"/>
    <w:rsid w:val="2FE3EBC6"/>
    <w:rsid w:val="2FE881AB"/>
    <w:rsid w:val="2FFD8C31"/>
    <w:rsid w:val="304F6EE6"/>
    <w:rsid w:val="30625F10"/>
    <w:rsid w:val="30700539"/>
    <w:rsid w:val="30D39B5F"/>
    <w:rsid w:val="30EECF29"/>
    <w:rsid w:val="3165082F"/>
    <w:rsid w:val="316582CD"/>
    <w:rsid w:val="3173BCD8"/>
    <w:rsid w:val="31794AED"/>
    <w:rsid w:val="319D779D"/>
    <w:rsid w:val="31DA5101"/>
    <w:rsid w:val="31ED5804"/>
    <w:rsid w:val="3202B999"/>
    <w:rsid w:val="3269744A"/>
    <w:rsid w:val="3270F24F"/>
    <w:rsid w:val="330D332D"/>
    <w:rsid w:val="332DDF04"/>
    <w:rsid w:val="332F8BDF"/>
    <w:rsid w:val="333B4057"/>
    <w:rsid w:val="333C150B"/>
    <w:rsid w:val="3340CBDD"/>
    <w:rsid w:val="334211E3"/>
    <w:rsid w:val="3342ED03"/>
    <w:rsid w:val="33B24118"/>
    <w:rsid w:val="33D7A950"/>
    <w:rsid w:val="33DBC6BA"/>
    <w:rsid w:val="33FFB048"/>
    <w:rsid w:val="3416BBD4"/>
    <w:rsid w:val="3417B341"/>
    <w:rsid w:val="342D40CF"/>
    <w:rsid w:val="344CF141"/>
    <w:rsid w:val="3476CB91"/>
    <w:rsid w:val="347D44B3"/>
    <w:rsid w:val="348C7A4D"/>
    <w:rsid w:val="34E13C62"/>
    <w:rsid w:val="34F37EDC"/>
    <w:rsid w:val="3502EFC5"/>
    <w:rsid w:val="35145633"/>
    <w:rsid w:val="3519383A"/>
    <w:rsid w:val="35998AD5"/>
    <w:rsid w:val="35DFE9AC"/>
    <w:rsid w:val="35FF95FB"/>
    <w:rsid w:val="36302282"/>
    <w:rsid w:val="3652649E"/>
    <w:rsid w:val="36A32123"/>
    <w:rsid w:val="36E3EB57"/>
    <w:rsid w:val="36EA8D4A"/>
    <w:rsid w:val="3731FFDE"/>
    <w:rsid w:val="373F4F54"/>
    <w:rsid w:val="3750C8AF"/>
    <w:rsid w:val="3759F60E"/>
    <w:rsid w:val="3777D603"/>
    <w:rsid w:val="3780F35B"/>
    <w:rsid w:val="3785E540"/>
    <w:rsid w:val="379D4E40"/>
    <w:rsid w:val="37A17947"/>
    <w:rsid w:val="37B05E90"/>
    <w:rsid w:val="37BC18D2"/>
    <w:rsid w:val="37E05310"/>
    <w:rsid w:val="37E1E439"/>
    <w:rsid w:val="3820072F"/>
    <w:rsid w:val="3823EB3D"/>
    <w:rsid w:val="38262D20"/>
    <w:rsid w:val="3890804F"/>
    <w:rsid w:val="3893669F"/>
    <w:rsid w:val="389E2EDC"/>
    <w:rsid w:val="38B86D5D"/>
    <w:rsid w:val="38DBD290"/>
    <w:rsid w:val="38DE933F"/>
    <w:rsid w:val="393D78B2"/>
    <w:rsid w:val="3942017C"/>
    <w:rsid w:val="39763A25"/>
    <w:rsid w:val="39788D04"/>
    <w:rsid w:val="39A090D2"/>
    <w:rsid w:val="39A3F2F4"/>
    <w:rsid w:val="39B17F58"/>
    <w:rsid w:val="39F5A0D7"/>
    <w:rsid w:val="3A05DEDE"/>
    <w:rsid w:val="3A48A9D8"/>
    <w:rsid w:val="3A5830DB"/>
    <w:rsid w:val="3A630585"/>
    <w:rsid w:val="3AB11415"/>
    <w:rsid w:val="3AB69019"/>
    <w:rsid w:val="3AF5990E"/>
    <w:rsid w:val="3B263DE3"/>
    <w:rsid w:val="3B5DF8EE"/>
    <w:rsid w:val="3B62E0E6"/>
    <w:rsid w:val="3B77BE8B"/>
    <w:rsid w:val="3B9ACAE3"/>
    <w:rsid w:val="3BAC34F4"/>
    <w:rsid w:val="3BCB1DEB"/>
    <w:rsid w:val="3BEBF919"/>
    <w:rsid w:val="3C0A9A50"/>
    <w:rsid w:val="3C81E217"/>
    <w:rsid w:val="3C845BF4"/>
    <w:rsid w:val="3CEDC793"/>
    <w:rsid w:val="3CF47CF9"/>
    <w:rsid w:val="3CFB0D7F"/>
    <w:rsid w:val="3D0C0AE5"/>
    <w:rsid w:val="3D20934E"/>
    <w:rsid w:val="3D33CAA7"/>
    <w:rsid w:val="3D4B0D7F"/>
    <w:rsid w:val="3D584C9B"/>
    <w:rsid w:val="3D7F5255"/>
    <w:rsid w:val="3DAD46FC"/>
    <w:rsid w:val="3DC8516C"/>
    <w:rsid w:val="3DDB736E"/>
    <w:rsid w:val="3E142B32"/>
    <w:rsid w:val="3E17CA09"/>
    <w:rsid w:val="3E2523A1"/>
    <w:rsid w:val="3E488B5C"/>
    <w:rsid w:val="3E495B39"/>
    <w:rsid w:val="3E621D4C"/>
    <w:rsid w:val="3E98DDCD"/>
    <w:rsid w:val="3EA26CBE"/>
    <w:rsid w:val="3EB9F0A1"/>
    <w:rsid w:val="3EFBD2BA"/>
    <w:rsid w:val="3F059461"/>
    <w:rsid w:val="3F259D31"/>
    <w:rsid w:val="3F36D195"/>
    <w:rsid w:val="3F513145"/>
    <w:rsid w:val="3F9B57AC"/>
    <w:rsid w:val="3FAB40B8"/>
    <w:rsid w:val="40182F3A"/>
    <w:rsid w:val="407B5E17"/>
    <w:rsid w:val="40817D90"/>
    <w:rsid w:val="408D1D73"/>
    <w:rsid w:val="40C78A62"/>
    <w:rsid w:val="40E5E560"/>
    <w:rsid w:val="4124B64F"/>
    <w:rsid w:val="418C9085"/>
    <w:rsid w:val="4199AE24"/>
    <w:rsid w:val="41EB6DE8"/>
    <w:rsid w:val="421EE349"/>
    <w:rsid w:val="4220D6E4"/>
    <w:rsid w:val="42F0AB60"/>
    <w:rsid w:val="42FD64B7"/>
    <w:rsid w:val="432D11A9"/>
    <w:rsid w:val="4353A60A"/>
    <w:rsid w:val="4396104C"/>
    <w:rsid w:val="43B55FC7"/>
    <w:rsid w:val="43B65BE6"/>
    <w:rsid w:val="43E12895"/>
    <w:rsid w:val="44174756"/>
    <w:rsid w:val="4419408F"/>
    <w:rsid w:val="44381CD3"/>
    <w:rsid w:val="444B79D3"/>
    <w:rsid w:val="4469A4E4"/>
    <w:rsid w:val="44E233B1"/>
    <w:rsid w:val="4541C9CF"/>
    <w:rsid w:val="456CDCEF"/>
    <w:rsid w:val="457E8A5A"/>
    <w:rsid w:val="457EE57D"/>
    <w:rsid w:val="4584869E"/>
    <w:rsid w:val="458EB704"/>
    <w:rsid w:val="4592211F"/>
    <w:rsid w:val="45934E22"/>
    <w:rsid w:val="45BA91C3"/>
    <w:rsid w:val="45C47930"/>
    <w:rsid w:val="45DE47F7"/>
    <w:rsid w:val="45E42D18"/>
    <w:rsid w:val="45E71759"/>
    <w:rsid w:val="45EDF690"/>
    <w:rsid w:val="45F71287"/>
    <w:rsid w:val="46061A58"/>
    <w:rsid w:val="461A7613"/>
    <w:rsid w:val="461D8444"/>
    <w:rsid w:val="463020DC"/>
    <w:rsid w:val="46CDE69B"/>
    <w:rsid w:val="46D69AB3"/>
    <w:rsid w:val="471FA582"/>
    <w:rsid w:val="4733D2EF"/>
    <w:rsid w:val="474E3B2D"/>
    <w:rsid w:val="4775F14D"/>
    <w:rsid w:val="4791FA41"/>
    <w:rsid w:val="47C8AAAB"/>
    <w:rsid w:val="47C992F5"/>
    <w:rsid w:val="47FED577"/>
    <w:rsid w:val="48169448"/>
    <w:rsid w:val="481E318C"/>
    <w:rsid w:val="48228629"/>
    <w:rsid w:val="4858A348"/>
    <w:rsid w:val="487851CC"/>
    <w:rsid w:val="48B1F799"/>
    <w:rsid w:val="48C70661"/>
    <w:rsid w:val="494515CC"/>
    <w:rsid w:val="49BCA07A"/>
    <w:rsid w:val="49C1AF0D"/>
    <w:rsid w:val="49D20A24"/>
    <w:rsid w:val="49D6D79C"/>
    <w:rsid w:val="4A39BDA6"/>
    <w:rsid w:val="4A6BE40C"/>
    <w:rsid w:val="4A7E935D"/>
    <w:rsid w:val="4B23CB8B"/>
    <w:rsid w:val="4B4EE1E2"/>
    <w:rsid w:val="4B68C05C"/>
    <w:rsid w:val="4B7C1235"/>
    <w:rsid w:val="4B7F5A0D"/>
    <w:rsid w:val="4B9EEF2B"/>
    <w:rsid w:val="4BCE688D"/>
    <w:rsid w:val="4BDA82CD"/>
    <w:rsid w:val="4BF7A78B"/>
    <w:rsid w:val="4BF8C050"/>
    <w:rsid w:val="4C01EDAA"/>
    <w:rsid w:val="4C1755CA"/>
    <w:rsid w:val="4C626DA1"/>
    <w:rsid w:val="4C763098"/>
    <w:rsid w:val="4CADBF20"/>
    <w:rsid w:val="4CC04D1A"/>
    <w:rsid w:val="4D7BA892"/>
    <w:rsid w:val="4D827364"/>
    <w:rsid w:val="4DC1666F"/>
    <w:rsid w:val="4E1BDAB6"/>
    <w:rsid w:val="4E270144"/>
    <w:rsid w:val="4E3CD0F0"/>
    <w:rsid w:val="4E594F9E"/>
    <w:rsid w:val="4E5A5D63"/>
    <w:rsid w:val="4E617478"/>
    <w:rsid w:val="4E7027E0"/>
    <w:rsid w:val="4E8F38D6"/>
    <w:rsid w:val="4E9CFD24"/>
    <w:rsid w:val="4EB0C893"/>
    <w:rsid w:val="4EC8796A"/>
    <w:rsid w:val="4EE59FB5"/>
    <w:rsid w:val="4EFDB9E5"/>
    <w:rsid w:val="4F1F6665"/>
    <w:rsid w:val="4F768989"/>
    <w:rsid w:val="4FBF11F0"/>
    <w:rsid w:val="4FE3C50D"/>
    <w:rsid w:val="4FE5AE43"/>
    <w:rsid w:val="4FF0130F"/>
    <w:rsid w:val="4FF82D60"/>
    <w:rsid w:val="501E1CA9"/>
    <w:rsid w:val="50568C90"/>
    <w:rsid w:val="5059BD09"/>
    <w:rsid w:val="5067CBF1"/>
    <w:rsid w:val="506D01E9"/>
    <w:rsid w:val="5070F80D"/>
    <w:rsid w:val="507120AD"/>
    <w:rsid w:val="5097D5EC"/>
    <w:rsid w:val="50A177CC"/>
    <w:rsid w:val="50C275AD"/>
    <w:rsid w:val="510FD16F"/>
    <w:rsid w:val="512C2C96"/>
    <w:rsid w:val="5150E554"/>
    <w:rsid w:val="51521094"/>
    <w:rsid w:val="5158B9A3"/>
    <w:rsid w:val="51674023"/>
    <w:rsid w:val="517798E0"/>
    <w:rsid w:val="51781E4A"/>
    <w:rsid w:val="518571C1"/>
    <w:rsid w:val="51B3A62A"/>
    <w:rsid w:val="51BC42F9"/>
    <w:rsid w:val="51C293E5"/>
    <w:rsid w:val="51C537E3"/>
    <w:rsid w:val="52086F33"/>
    <w:rsid w:val="520F6DCE"/>
    <w:rsid w:val="52124AE0"/>
    <w:rsid w:val="52515C3F"/>
    <w:rsid w:val="52521971"/>
    <w:rsid w:val="5252BF84"/>
    <w:rsid w:val="525DD20D"/>
    <w:rsid w:val="527B8CF6"/>
    <w:rsid w:val="529CDA86"/>
    <w:rsid w:val="529EAF4D"/>
    <w:rsid w:val="52C40303"/>
    <w:rsid w:val="52C46975"/>
    <w:rsid w:val="530CC377"/>
    <w:rsid w:val="532FC85B"/>
    <w:rsid w:val="5330A958"/>
    <w:rsid w:val="5332531A"/>
    <w:rsid w:val="533E7979"/>
    <w:rsid w:val="53451075"/>
    <w:rsid w:val="53593190"/>
    <w:rsid w:val="5367FDBF"/>
    <w:rsid w:val="53A2DE30"/>
    <w:rsid w:val="53A66689"/>
    <w:rsid w:val="53D43A65"/>
    <w:rsid w:val="53E5CC4E"/>
    <w:rsid w:val="53F67FE3"/>
    <w:rsid w:val="53FD3B5E"/>
    <w:rsid w:val="5401982D"/>
    <w:rsid w:val="5405E517"/>
    <w:rsid w:val="543E2424"/>
    <w:rsid w:val="544509AF"/>
    <w:rsid w:val="544D094D"/>
    <w:rsid w:val="545E7C05"/>
    <w:rsid w:val="547E0963"/>
    <w:rsid w:val="54959667"/>
    <w:rsid w:val="549922EE"/>
    <w:rsid w:val="54D4A749"/>
    <w:rsid w:val="557127A8"/>
    <w:rsid w:val="55719E78"/>
    <w:rsid w:val="5573863B"/>
    <w:rsid w:val="55797B9D"/>
    <w:rsid w:val="557B52F6"/>
    <w:rsid w:val="558ACF03"/>
    <w:rsid w:val="558BAFFB"/>
    <w:rsid w:val="55D34681"/>
    <w:rsid w:val="55D50857"/>
    <w:rsid w:val="55D81015"/>
    <w:rsid w:val="560A593F"/>
    <w:rsid w:val="5623FBB6"/>
    <w:rsid w:val="56462749"/>
    <w:rsid w:val="5647FB7B"/>
    <w:rsid w:val="5660B315"/>
    <w:rsid w:val="56804817"/>
    <w:rsid w:val="5683EFC6"/>
    <w:rsid w:val="56C2B7F9"/>
    <w:rsid w:val="56E28CDE"/>
    <w:rsid w:val="56F1E951"/>
    <w:rsid w:val="5756F752"/>
    <w:rsid w:val="575A0087"/>
    <w:rsid w:val="57BCF41D"/>
    <w:rsid w:val="5818F9F3"/>
    <w:rsid w:val="58332A35"/>
    <w:rsid w:val="5833B98F"/>
    <w:rsid w:val="585DB095"/>
    <w:rsid w:val="586024E3"/>
    <w:rsid w:val="58BC1349"/>
    <w:rsid w:val="58C1A72C"/>
    <w:rsid w:val="58F0F214"/>
    <w:rsid w:val="5958FB6C"/>
    <w:rsid w:val="59616CDB"/>
    <w:rsid w:val="596F5AF1"/>
    <w:rsid w:val="59827BFE"/>
    <w:rsid w:val="59B598A8"/>
    <w:rsid w:val="59FC85F7"/>
    <w:rsid w:val="5A1511CB"/>
    <w:rsid w:val="5A1F7315"/>
    <w:rsid w:val="5A5D778D"/>
    <w:rsid w:val="5A82225D"/>
    <w:rsid w:val="5A9B7997"/>
    <w:rsid w:val="5AA93522"/>
    <w:rsid w:val="5AD53765"/>
    <w:rsid w:val="5B6ED813"/>
    <w:rsid w:val="5B6F670D"/>
    <w:rsid w:val="5B7F1C10"/>
    <w:rsid w:val="5BD020F9"/>
    <w:rsid w:val="5BD5F82B"/>
    <w:rsid w:val="5BF3216F"/>
    <w:rsid w:val="5C484981"/>
    <w:rsid w:val="5CC2B25E"/>
    <w:rsid w:val="5CCEA2B1"/>
    <w:rsid w:val="5CF5F6FC"/>
    <w:rsid w:val="5D30C848"/>
    <w:rsid w:val="5DA3EDEE"/>
    <w:rsid w:val="5DD2121B"/>
    <w:rsid w:val="5DFDBC4A"/>
    <w:rsid w:val="5E25BC70"/>
    <w:rsid w:val="5E60F9C2"/>
    <w:rsid w:val="5E92813F"/>
    <w:rsid w:val="5E9FD834"/>
    <w:rsid w:val="5EA28D26"/>
    <w:rsid w:val="5EB409EB"/>
    <w:rsid w:val="5EB8C6C8"/>
    <w:rsid w:val="5EDDC4B2"/>
    <w:rsid w:val="5EEFE3D7"/>
    <w:rsid w:val="5F6F5479"/>
    <w:rsid w:val="5F7A28C7"/>
    <w:rsid w:val="5F987266"/>
    <w:rsid w:val="5FA1C62E"/>
    <w:rsid w:val="5FB2D434"/>
    <w:rsid w:val="5FCEF4CB"/>
    <w:rsid w:val="5FE1C65D"/>
    <w:rsid w:val="5FE67331"/>
    <w:rsid w:val="5FED822E"/>
    <w:rsid w:val="601FA67F"/>
    <w:rsid w:val="603753EA"/>
    <w:rsid w:val="604BDF56"/>
    <w:rsid w:val="60961BE8"/>
    <w:rsid w:val="60AE83B2"/>
    <w:rsid w:val="60B18CF2"/>
    <w:rsid w:val="60EE954C"/>
    <w:rsid w:val="60F19FFA"/>
    <w:rsid w:val="611AF156"/>
    <w:rsid w:val="618BAA67"/>
    <w:rsid w:val="61A121E3"/>
    <w:rsid w:val="61EC866E"/>
    <w:rsid w:val="61FD667D"/>
    <w:rsid w:val="621E5F91"/>
    <w:rsid w:val="625E3FCE"/>
    <w:rsid w:val="6299790A"/>
    <w:rsid w:val="62B405AC"/>
    <w:rsid w:val="6317E341"/>
    <w:rsid w:val="636D1A42"/>
    <w:rsid w:val="63808DDC"/>
    <w:rsid w:val="63CECB1E"/>
    <w:rsid w:val="63D77D9A"/>
    <w:rsid w:val="63EF0A8B"/>
    <w:rsid w:val="6453E57C"/>
    <w:rsid w:val="646508D5"/>
    <w:rsid w:val="647AA677"/>
    <w:rsid w:val="6499B928"/>
    <w:rsid w:val="64CF6367"/>
    <w:rsid w:val="64D6055F"/>
    <w:rsid w:val="64D6E58F"/>
    <w:rsid w:val="64E8B26C"/>
    <w:rsid w:val="650FBB24"/>
    <w:rsid w:val="65196C11"/>
    <w:rsid w:val="6581AE55"/>
    <w:rsid w:val="6591BCC8"/>
    <w:rsid w:val="65B05E63"/>
    <w:rsid w:val="65DE9822"/>
    <w:rsid w:val="6612AE0F"/>
    <w:rsid w:val="66195EE4"/>
    <w:rsid w:val="664962D1"/>
    <w:rsid w:val="6659A89B"/>
    <w:rsid w:val="668599B7"/>
    <w:rsid w:val="6685C018"/>
    <w:rsid w:val="66D91B33"/>
    <w:rsid w:val="67184238"/>
    <w:rsid w:val="671EE5BE"/>
    <w:rsid w:val="6743B5E9"/>
    <w:rsid w:val="675F5BD5"/>
    <w:rsid w:val="6761BB74"/>
    <w:rsid w:val="67871615"/>
    <w:rsid w:val="679C6B8F"/>
    <w:rsid w:val="67BC02B7"/>
    <w:rsid w:val="67CAFFC5"/>
    <w:rsid w:val="67CC1A22"/>
    <w:rsid w:val="67CCC9E2"/>
    <w:rsid w:val="6851CF36"/>
    <w:rsid w:val="686452EA"/>
    <w:rsid w:val="686FBCE8"/>
    <w:rsid w:val="68B68C27"/>
    <w:rsid w:val="68E089F0"/>
    <w:rsid w:val="6915E5C4"/>
    <w:rsid w:val="6965DC12"/>
    <w:rsid w:val="698656E1"/>
    <w:rsid w:val="69C013C8"/>
    <w:rsid w:val="69CB8DE9"/>
    <w:rsid w:val="6A0CFA29"/>
    <w:rsid w:val="6A103C7B"/>
    <w:rsid w:val="6A1356C9"/>
    <w:rsid w:val="6A37FD77"/>
    <w:rsid w:val="6A3EE52E"/>
    <w:rsid w:val="6A6504B5"/>
    <w:rsid w:val="6A66DCE0"/>
    <w:rsid w:val="6A989262"/>
    <w:rsid w:val="6B04DD97"/>
    <w:rsid w:val="6B05A930"/>
    <w:rsid w:val="6B278F54"/>
    <w:rsid w:val="6B2DA4BE"/>
    <w:rsid w:val="6B327522"/>
    <w:rsid w:val="6B616A9C"/>
    <w:rsid w:val="6B6788C8"/>
    <w:rsid w:val="6B896666"/>
    <w:rsid w:val="6BB1B61C"/>
    <w:rsid w:val="6BC9520A"/>
    <w:rsid w:val="6BCC0B53"/>
    <w:rsid w:val="6BF53F47"/>
    <w:rsid w:val="6C0681A1"/>
    <w:rsid w:val="6C140AC8"/>
    <w:rsid w:val="6C210D9B"/>
    <w:rsid w:val="6C29D84E"/>
    <w:rsid w:val="6C357E21"/>
    <w:rsid w:val="6C3A15A5"/>
    <w:rsid w:val="6C4B14C6"/>
    <w:rsid w:val="6C6D46C4"/>
    <w:rsid w:val="6C7A676A"/>
    <w:rsid w:val="6C7D4C55"/>
    <w:rsid w:val="6C906899"/>
    <w:rsid w:val="6CC8E789"/>
    <w:rsid w:val="6CDDEB82"/>
    <w:rsid w:val="6D094566"/>
    <w:rsid w:val="6D3A6A9E"/>
    <w:rsid w:val="6D70197F"/>
    <w:rsid w:val="6D7EC358"/>
    <w:rsid w:val="6DB3666F"/>
    <w:rsid w:val="6DB5C92F"/>
    <w:rsid w:val="6DD1B4AD"/>
    <w:rsid w:val="6E135AA0"/>
    <w:rsid w:val="6E2F748E"/>
    <w:rsid w:val="6E44DB4F"/>
    <w:rsid w:val="6E703BC1"/>
    <w:rsid w:val="6E80B727"/>
    <w:rsid w:val="6E83847B"/>
    <w:rsid w:val="6E8AEAC3"/>
    <w:rsid w:val="6E914314"/>
    <w:rsid w:val="6E93A354"/>
    <w:rsid w:val="6E9B37CD"/>
    <w:rsid w:val="6EF579DD"/>
    <w:rsid w:val="6F15B979"/>
    <w:rsid w:val="6F1BB7A0"/>
    <w:rsid w:val="6F6E4779"/>
    <w:rsid w:val="6F7BC8DA"/>
    <w:rsid w:val="6FADDD3F"/>
    <w:rsid w:val="6FBDA532"/>
    <w:rsid w:val="6FBEA901"/>
    <w:rsid w:val="703EC0E0"/>
    <w:rsid w:val="7068A5ED"/>
    <w:rsid w:val="7074CC35"/>
    <w:rsid w:val="70A4C184"/>
    <w:rsid w:val="70A87675"/>
    <w:rsid w:val="70B93413"/>
    <w:rsid w:val="710687CD"/>
    <w:rsid w:val="7132B959"/>
    <w:rsid w:val="71555BCE"/>
    <w:rsid w:val="717A72D4"/>
    <w:rsid w:val="71C0452F"/>
    <w:rsid w:val="71E647AD"/>
    <w:rsid w:val="72314DF2"/>
    <w:rsid w:val="724E6581"/>
    <w:rsid w:val="725757D0"/>
    <w:rsid w:val="728046B7"/>
    <w:rsid w:val="72991505"/>
    <w:rsid w:val="729A60A1"/>
    <w:rsid w:val="7372B9FB"/>
    <w:rsid w:val="73A22A64"/>
    <w:rsid w:val="73AE35D4"/>
    <w:rsid w:val="73F117D6"/>
    <w:rsid w:val="73F995EA"/>
    <w:rsid w:val="742D089D"/>
    <w:rsid w:val="74454A4D"/>
    <w:rsid w:val="7463908A"/>
    <w:rsid w:val="74D1F37F"/>
    <w:rsid w:val="75269FD0"/>
    <w:rsid w:val="75305752"/>
    <w:rsid w:val="7572E754"/>
    <w:rsid w:val="757A6594"/>
    <w:rsid w:val="757FE8CA"/>
    <w:rsid w:val="7588E09E"/>
    <w:rsid w:val="758D7E3F"/>
    <w:rsid w:val="75B9FFAE"/>
    <w:rsid w:val="75C35D5C"/>
    <w:rsid w:val="75F50760"/>
    <w:rsid w:val="7643A687"/>
    <w:rsid w:val="764B40C7"/>
    <w:rsid w:val="766C6DC6"/>
    <w:rsid w:val="766DBD67"/>
    <w:rsid w:val="76934713"/>
    <w:rsid w:val="76965115"/>
    <w:rsid w:val="76C92226"/>
    <w:rsid w:val="76E04FC9"/>
    <w:rsid w:val="7701473C"/>
    <w:rsid w:val="776AA24E"/>
    <w:rsid w:val="778DFA72"/>
    <w:rsid w:val="779844DD"/>
    <w:rsid w:val="77E4BF73"/>
    <w:rsid w:val="77E96F08"/>
    <w:rsid w:val="77EA3856"/>
    <w:rsid w:val="78267F98"/>
    <w:rsid w:val="7849836B"/>
    <w:rsid w:val="7862F7CD"/>
    <w:rsid w:val="78690608"/>
    <w:rsid w:val="787152AE"/>
    <w:rsid w:val="789C9D9A"/>
    <w:rsid w:val="789F6F5C"/>
    <w:rsid w:val="78CC5F62"/>
    <w:rsid w:val="78EB2297"/>
    <w:rsid w:val="7921F619"/>
    <w:rsid w:val="7925B198"/>
    <w:rsid w:val="794E9625"/>
    <w:rsid w:val="7967BF2F"/>
    <w:rsid w:val="7A2188DA"/>
    <w:rsid w:val="7A664097"/>
    <w:rsid w:val="7A6FB67B"/>
    <w:rsid w:val="7AC689BE"/>
    <w:rsid w:val="7AC69753"/>
    <w:rsid w:val="7AD986BD"/>
    <w:rsid w:val="7B003EC6"/>
    <w:rsid w:val="7B277399"/>
    <w:rsid w:val="7B5CFE39"/>
    <w:rsid w:val="7BCA541F"/>
    <w:rsid w:val="7BE0A843"/>
    <w:rsid w:val="7C12F389"/>
    <w:rsid w:val="7C1B9058"/>
    <w:rsid w:val="7C22C55A"/>
    <w:rsid w:val="7C289C7D"/>
    <w:rsid w:val="7C545D98"/>
    <w:rsid w:val="7C5665ED"/>
    <w:rsid w:val="7C962896"/>
    <w:rsid w:val="7D0E2633"/>
    <w:rsid w:val="7D0E2CDB"/>
    <w:rsid w:val="7D18D36D"/>
    <w:rsid w:val="7D58E40F"/>
    <w:rsid w:val="7D5B19E3"/>
    <w:rsid w:val="7D9300B4"/>
    <w:rsid w:val="7DAA7203"/>
    <w:rsid w:val="7DCE5E07"/>
    <w:rsid w:val="7E0AE206"/>
    <w:rsid w:val="7E79F03B"/>
    <w:rsid w:val="7E7AA83B"/>
    <w:rsid w:val="7E85348A"/>
    <w:rsid w:val="7E9AB223"/>
    <w:rsid w:val="7EA30450"/>
    <w:rsid w:val="7EFCCF56"/>
    <w:rsid w:val="7F169244"/>
    <w:rsid w:val="7F3FFB64"/>
    <w:rsid w:val="7F738924"/>
    <w:rsid w:val="7FA7667E"/>
    <w:rsid w:val="7FAF966E"/>
    <w:rsid w:val="7FF0CEE4"/>
    <w:rsid w:val="7FFA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9060F69"/>
  <w15:chartTrackingRefBased/>
  <w15:docId w15:val="{0FBB32B8-1503-48C9-AE27-160D1463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26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uiPriority w:val="99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139A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1263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D44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65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57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E5343"/>
  </w:style>
  <w:style w:type="character" w:customStyle="1" w:styleId="Heading1Char1">
    <w:name w:val="Heading 1 Char1"/>
    <w:uiPriority w:val="99"/>
    <w:rsid w:val="00EE53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E534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E534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E5343"/>
  </w:style>
  <w:style w:type="character" w:customStyle="1" w:styleId="BodyText2Char1">
    <w:name w:val="Body Text 2 Char1"/>
    <w:rsid w:val="00EE534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E534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E5343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EE5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E534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EE5343"/>
  </w:style>
  <w:style w:type="character" w:customStyle="1" w:styleId="st1">
    <w:name w:val="st1"/>
    <w:rsid w:val="00EE5343"/>
  </w:style>
  <w:style w:type="paragraph" w:styleId="Revision">
    <w:name w:val="Revision"/>
    <w:hidden/>
    <w:uiPriority w:val="99"/>
    <w:semiHidden/>
    <w:rsid w:val="00EE5343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EE5343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E534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EE5343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EE534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EE5343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EE53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semiHidden/>
    <w:unhideWhenUsed/>
    <w:rsid w:val="00EE5343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EE5343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1015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C35B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33CA7"/>
    <w:rPr>
      <w:rFonts w:ascii="Arial" w:hAnsi="Arial"/>
      <w:sz w:val="18"/>
      <w:szCs w:val="22"/>
    </w:rPr>
  </w:style>
  <w:style w:type="table" w:customStyle="1" w:styleId="TableGrid8">
    <w:name w:val="Table Grid8"/>
    <w:basedOn w:val="TableNormal"/>
    <w:next w:val="TableGrid"/>
    <w:uiPriority w:val="39"/>
    <w:rsid w:val="00A774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4B67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AF0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8C3CE0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910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2A6D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4D0B6-80B8-4A04-8D04-9436BACB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174</Pages>
  <Words>17197</Words>
  <Characters>98023</Characters>
  <Application>Microsoft Office Word</Application>
  <DocSecurity>0</DocSecurity>
  <Lines>816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114991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Suphalert, Raksapornsawan</cp:lastModifiedBy>
  <cp:revision>5</cp:revision>
  <cp:lastPrinted>2022-02-24T13:46:00Z</cp:lastPrinted>
  <dcterms:created xsi:type="dcterms:W3CDTF">2022-02-25T03:31:00Z</dcterms:created>
  <dcterms:modified xsi:type="dcterms:W3CDTF">2022-02-25T11:50:00Z</dcterms:modified>
</cp:coreProperties>
</file>